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930AF" w:rsidRPr="00C61668" w:rsidTr="00DF382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930AF" w:rsidRPr="00C61668" w:rsidTr="00DF382D">
        <w:tc>
          <w:tcPr>
            <w:tcW w:w="1278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5930AF" w:rsidRPr="00C61668" w:rsidTr="00DF382D">
        <w:tc>
          <w:tcPr>
            <w:tcW w:w="1278" w:type="dxa"/>
          </w:tcPr>
          <w:p w:rsidR="005930AF" w:rsidRPr="00C61668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C61668" w:rsidTr="00DF382D">
        <w:tc>
          <w:tcPr>
            <w:tcW w:w="1278" w:type="dxa"/>
          </w:tcPr>
          <w:p w:rsidR="005930AF" w:rsidRPr="00C61668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เกณฑ์การจัดทำ</w:t>
            </w:r>
            <w:r w:rsidR="00191F4D" w:rsidRPr="00C61668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852B6A" w:rsidRPr="00C61668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และหลักการจัดทำงบการเงินรวม</w:t>
            </w:r>
          </w:p>
        </w:tc>
        <w:tc>
          <w:tcPr>
            <w:tcW w:w="1262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C61668" w:rsidTr="00DF382D">
        <w:tc>
          <w:tcPr>
            <w:tcW w:w="1278" w:type="dxa"/>
          </w:tcPr>
          <w:p w:rsidR="005930AF" w:rsidRPr="00C61668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C61668" w:rsidRDefault="00221844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C61668" w:rsidTr="00DF382D">
        <w:tc>
          <w:tcPr>
            <w:tcW w:w="1278" w:type="dxa"/>
          </w:tcPr>
          <w:p w:rsidR="005930AF" w:rsidRPr="00C61668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930AF" w:rsidRPr="00C61668" w:rsidRDefault="007C467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รายการบัญชีกับบุคคลและ</w:t>
            </w:r>
            <w:r w:rsidR="00221844"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C61668" w:rsidTr="00DF382D">
        <w:tc>
          <w:tcPr>
            <w:tcW w:w="1278" w:type="dxa"/>
          </w:tcPr>
          <w:p w:rsidR="005930AF" w:rsidRPr="00C61668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</w:t>
            </w:r>
            <w:r w:rsidR="00AE4CE1" w:rsidRPr="00C61668">
              <w:rPr>
                <w:rFonts w:ascii="Angsana New" w:eastAsia="MS Mincho" w:hAnsi="Angsana New"/>
                <w:sz w:val="26"/>
                <w:szCs w:val="26"/>
                <w:cs/>
              </w:rPr>
              <w:t>และลูกหนี้</w:t>
            </w:r>
            <w:r w:rsidR="00F371D5"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="00AE4CE1"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C61668" w:rsidTr="00DF382D">
        <w:tc>
          <w:tcPr>
            <w:tcW w:w="1278" w:type="dxa"/>
          </w:tcPr>
          <w:p w:rsidR="005930AF" w:rsidRPr="00C61668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C61668" w:rsidRDefault="00221844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สินค้าคงเหลือ</w:t>
            </w:r>
            <w:r w:rsidR="007E6D09" w:rsidRPr="00C616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C61668" w:rsidTr="00DF382D">
        <w:tc>
          <w:tcPr>
            <w:tcW w:w="1278" w:type="dxa"/>
          </w:tcPr>
          <w:p w:rsidR="005930AF" w:rsidRPr="00C61668" w:rsidRDefault="005930AF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930AF" w:rsidRPr="00C61668" w:rsidRDefault="00221844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:rsidR="005930AF" w:rsidRPr="00C61668" w:rsidRDefault="00593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8E6B51" w:rsidRPr="00C61668" w:rsidRDefault="00DA2DA7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1BD" w:rsidRPr="00C61668" w:rsidTr="00DF382D">
        <w:tc>
          <w:tcPr>
            <w:tcW w:w="1278" w:type="dxa"/>
          </w:tcPr>
          <w:p w:rsidR="005A21BD" w:rsidRPr="00C61668" w:rsidRDefault="005A21BD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A21BD" w:rsidRPr="00C61668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A21BD" w:rsidRPr="00C61668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สินทรัพย์ไม่มีตัวตนอื่น - สุทธิ</w:t>
            </w:r>
          </w:p>
        </w:tc>
        <w:tc>
          <w:tcPr>
            <w:tcW w:w="1262" w:type="dxa"/>
          </w:tcPr>
          <w:p w:rsidR="005A21BD" w:rsidRPr="00C61668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สิทธิการเช่า - สุทธิ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0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093B8C" w:rsidRPr="00C616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7610E" w:rsidRPr="00C61668" w:rsidTr="00DF382D">
        <w:tc>
          <w:tcPr>
            <w:tcW w:w="1278" w:type="dxa"/>
          </w:tcPr>
          <w:p w:rsidR="0057610E" w:rsidRPr="00C61668" w:rsidRDefault="0057610E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7610E" w:rsidRPr="00C61668" w:rsidRDefault="0057610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7610E" w:rsidRPr="00C61668" w:rsidRDefault="0057610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</w:tcPr>
          <w:p w:rsidR="0057610E" w:rsidRPr="00C61668" w:rsidRDefault="0057610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7D160D"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จากโปรแกรมสิทธิพิเศษแก่ลูกค้า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12415B" w:rsidRPr="00C61668">
              <w:rPr>
                <w:rFonts w:ascii="Angsana New" w:eastAsia="MS Mincho" w:hAnsi="Angsana New" w:hint="cs"/>
                <w:sz w:val="26"/>
                <w:szCs w:val="26"/>
                <w:cs/>
              </w:rPr>
              <w:t>ไม่</w:t>
            </w:r>
            <w:r w:rsidR="007D160D"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ทุนเรือนหุ้น</w:t>
            </w:r>
            <w:r w:rsidR="002A1A6E" w:rsidRPr="00C61668">
              <w:rPr>
                <w:rFonts w:ascii="Angsana New" w:eastAsia="MS Mincho" w:hAnsi="Angsana New"/>
                <w:sz w:val="26"/>
                <w:szCs w:val="26"/>
                <w:cs/>
              </w:rPr>
              <w:t>และส่วนเกินมูลค่าหุ้นสามัญ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2A3DE7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ค่าใช้จ่ายตามลักษณะ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8E6B51" w:rsidRPr="00C61668" w:rsidRDefault="00BC647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สัญญาเช่าระยะยาว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การบริหารจัดการส่วนทุน    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1BD" w:rsidRPr="00C61668" w:rsidTr="00DF382D">
        <w:tc>
          <w:tcPr>
            <w:tcW w:w="1278" w:type="dxa"/>
          </w:tcPr>
          <w:p w:rsidR="005A21BD" w:rsidRPr="00C61668" w:rsidRDefault="005A21BD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A21BD" w:rsidRPr="00C61668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5A21BD" w:rsidRPr="00C61668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:rsidR="005A21BD" w:rsidRPr="00C61668" w:rsidRDefault="005A21B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87123" w:rsidRPr="00C61668" w:rsidTr="00DF382D">
        <w:tc>
          <w:tcPr>
            <w:tcW w:w="1278" w:type="dxa"/>
          </w:tcPr>
          <w:p w:rsidR="00887123" w:rsidRPr="00C61668" w:rsidRDefault="00887123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87123" w:rsidRPr="00C61668" w:rsidRDefault="00887123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87123" w:rsidRPr="00C61668" w:rsidRDefault="00887123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62" w:type="dxa"/>
          </w:tcPr>
          <w:p w:rsidR="00887123" w:rsidRPr="00C61668" w:rsidRDefault="00887123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E6B51" w:rsidRPr="00C61668" w:rsidTr="00DF382D">
        <w:tc>
          <w:tcPr>
            <w:tcW w:w="1278" w:type="dxa"/>
          </w:tcPr>
          <w:p w:rsidR="008E6B51" w:rsidRPr="00C61668" w:rsidRDefault="008E6B51" w:rsidP="000C0860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6705" w:type="dxa"/>
          </w:tcPr>
          <w:p w:rsidR="008E6B51" w:rsidRPr="00C61668" w:rsidRDefault="00887123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การอนุมัติงบการเงิน</w:t>
            </w:r>
          </w:p>
        </w:tc>
        <w:tc>
          <w:tcPr>
            <w:tcW w:w="1262" w:type="dxa"/>
          </w:tcPr>
          <w:p w:rsidR="008E6B51" w:rsidRPr="00C61668" w:rsidRDefault="008E6B5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:rsidR="005930AF" w:rsidRPr="00C61668" w:rsidRDefault="00856A6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ab/>
      </w:r>
      <w:r w:rsidRPr="00C61668">
        <w:rPr>
          <w:rFonts w:ascii="Angsana New" w:hAnsi="Angsana New"/>
          <w:sz w:val="26"/>
          <w:szCs w:val="26"/>
          <w:cs/>
        </w:rPr>
        <w:tab/>
      </w:r>
      <w:r w:rsidRPr="00C61668">
        <w:rPr>
          <w:rFonts w:ascii="Angsana New" w:hAnsi="Angsana New"/>
          <w:sz w:val="26"/>
          <w:szCs w:val="26"/>
          <w:cs/>
        </w:rPr>
        <w:tab/>
      </w:r>
      <w:r w:rsidR="0029274E" w:rsidRPr="00C61668">
        <w:rPr>
          <w:rFonts w:ascii="Angsana New" w:hAnsi="Angsana New"/>
          <w:sz w:val="26"/>
          <w:szCs w:val="26"/>
          <w:cs/>
        </w:rPr>
        <w:t xml:space="preserve">   </w:t>
      </w:r>
    </w:p>
    <w:p w:rsidR="00856A65" w:rsidRPr="00C61668" w:rsidRDefault="00CE40A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</w:rPr>
        <w:tab/>
      </w:r>
      <w:r w:rsidRPr="00C61668">
        <w:rPr>
          <w:rFonts w:ascii="Angsana New" w:hAnsi="Angsana New"/>
          <w:sz w:val="26"/>
          <w:szCs w:val="26"/>
        </w:rPr>
        <w:tab/>
      </w:r>
      <w:r w:rsidRPr="00C61668">
        <w:rPr>
          <w:rFonts w:ascii="Angsana New" w:hAnsi="Angsana New"/>
          <w:sz w:val="26"/>
          <w:szCs w:val="26"/>
        </w:rPr>
        <w:tab/>
      </w:r>
      <w:r w:rsidRPr="00C61668">
        <w:rPr>
          <w:rFonts w:ascii="Angsana New" w:hAnsi="Angsana New"/>
          <w:sz w:val="26"/>
          <w:szCs w:val="26"/>
        </w:rPr>
        <w:tab/>
      </w:r>
      <w:r w:rsidRPr="00C61668">
        <w:rPr>
          <w:rFonts w:ascii="Angsana New" w:hAnsi="Angsana New"/>
          <w:sz w:val="26"/>
          <w:szCs w:val="26"/>
        </w:rPr>
        <w:tab/>
      </w:r>
      <w:r w:rsidRPr="00C61668">
        <w:rPr>
          <w:rFonts w:ascii="Angsana New" w:hAnsi="Angsana New"/>
          <w:sz w:val="26"/>
          <w:szCs w:val="26"/>
        </w:rPr>
        <w:tab/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</w:p>
    <w:p w:rsidR="00856A65" w:rsidRPr="00C61668" w:rsidRDefault="00856A6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B30F85" w:rsidRPr="00C61668" w:rsidRDefault="00B30F8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ข้อมูลทั่วไป</w:t>
      </w:r>
    </w:p>
    <w:p w:rsidR="00B30F85" w:rsidRPr="00C61668" w:rsidRDefault="00B30F85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5A21BD" w:rsidRPr="00C61668" w:rsidRDefault="005A21B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 (มหาชน) (เดิมชื่อบริษัท เซ็น คอร์ปอเรชั่น กรุ๊ป จำกัด) (“บริษัท”) จดทะเบียนเป็นบริษัทจำกัดในประเทศไทยเมื่อวันที่</w:t>
      </w:r>
      <w:r w:rsidRPr="00C61668">
        <w:rPr>
          <w:rFonts w:ascii="Angsana New" w:hAnsi="Angsana New"/>
          <w:sz w:val="26"/>
          <w:szCs w:val="26"/>
        </w:rPr>
        <w:t xml:space="preserve"> 1 </w:t>
      </w:r>
      <w:r w:rsidRPr="00C6166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C61668">
        <w:rPr>
          <w:rFonts w:ascii="Angsana New" w:hAnsi="Angsana New"/>
          <w:sz w:val="26"/>
          <w:szCs w:val="26"/>
        </w:rPr>
        <w:t>2557</w:t>
      </w:r>
      <w:r w:rsidRPr="00C61668">
        <w:rPr>
          <w:rFonts w:ascii="Angsana New" w:hAnsi="Angsana New"/>
          <w:sz w:val="26"/>
          <w:szCs w:val="26"/>
          <w:cs/>
        </w:rPr>
        <w:t xml:space="preserve"> บริษัทดำเนินธุรกิจหลักในการให้บริการการจัดการแก่บริษัทย่อย</w:t>
      </w:r>
    </w:p>
    <w:p w:rsidR="005A21BD" w:rsidRPr="00C61668" w:rsidRDefault="005A21B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5A21BD" w:rsidRPr="00C61668" w:rsidRDefault="005A21B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C61668">
        <w:rPr>
          <w:rFonts w:ascii="Angsana New" w:hAnsi="Angsana New"/>
          <w:sz w:val="26"/>
          <w:szCs w:val="26"/>
        </w:rPr>
        <w:t xml:space="preserve">18 </w:t>
      </w:r>
      <w:r w:rsidRPr="00C61668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ผู้ถือหุ้นได้มีมติอนุมัติการแปรสภาพบริษัทเป็นบริษัทมหาชนและ</w:t>
      </w:r>
      <w:r w:rsidRPr="00C61668">
        <w:rPr>
          <w:rFonts w:ascii="Angsana New" w:hAnsi="Angsana New"/>
          <w:sz w:val="26"/>
          <w:szCs w:val="26"/>
        </w:rPr>
        <w:t xml:space="preserve">       </w:t>
      </w:r>
      <w:r w:rsidRPr="00C61668">
        <w:rPr>
          <w:rFonts w:ascii="Angsana New" w:hAnsi="Angsana New"/>
          <w:sz w:val="26"/>
          <w:szCs w:val="26"/>
          <w:cs/>
        </w:rPr>
        <w:t xml:space="preserve">เปลี่ยนชื่อบริษัทจาก </w:t>
      </w:r>
      <w:r w:rsidRPr="00C61668">
        <w:rPr>
          <w:rFonts w:ascii="Angsana New" w:hAnsi="Angsana New"/>
          <w:sz w:val="26"/>
          <w:szCs w:val="26"/>
        </w:rPr>
        <w:t>“</w:t>
      </w:r>
      <w:r w:rsidRPr="00C61668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</w:t>
      </w:r>
      <w:r w:rsidRPr="00C61668">
        <w:rPr>
          <w:rFonts w:ascii="Angsana New" w:hAnsi="Angsana New"/>
          <w:sz w:val="26"/>
          <w:szCs w:val="26"/>
        </w:rPr>
        <w:t xml:space="preserve">” </w:t>
      </w:r>
      <w:r w:rsidRPr="00C61668">
        <w:rPr>
          <w:rFonts w:ascii="Angsana New" w:hAnsi="Angsana New"/>
          <w:sz w:val="26"/>
          <w:szCs w:val="26"/>
          <w:cs/>
        </w:rPr>
        <w:t xml:space="preserve">มาเป็น </w:t>
      </w:r>
      <w:r w:rsidRPr="00C61668">
        <w:rPr>
          <w:rFonts w:ascii="Angsana New" w:hAnsi="Angsana New"/>
          <w:sz w:val="26"/>
          <w:szCs w:val="26"/>
        </w:rPr>
        <w:t>“</w:t>
      </w:r>
      <w:r w:rsidRPr="00C61668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 (มหาชน)</w:t>
      </w:r>
      <w:r w:rsidRPr="00C61668">
        <w:rPr>
          <w:rFonts w:ascii="Angsana New" w:hAnsi="Angsana New"/>
          <w:sz w:val="26"/>
          <w:szCs w:val="26"/>
        </w:rPr>
        <w:t xml:space="preserve">” </w:t>
      </w:r>
      <w:r w:rsidRPr="00C61668">
        <w:rPr>
          <w:rFonts w:ascii="Angsana New" w:hAnsi="Angsana New"/>
          <w:sz w:val="26"/>
          <w:szCs w:val="26"/>
          <w:cs/>
        </w:rPr>
        <w:t>บริษัทได้จดทะเบียน</w:t>
      </w:r>
      <w:r w:rsidRPr="00C61668">
        <w:rPr>
          <w:rFonts w:ascii="Angsana New" w:hAnsi="Angsana New"/>
          <w:sz w:val="26"/>
          <w:szCs w:val="26"/>
        </w:rPr>
        <w:t xml:space="preserve">    </w:t>
      </w:r>
      <w:r w:rsidRPr="00C61668">
        <w:rPr>
          <w:rFonts w:ascii="Angsana New" w:hAnsi="Angsana New"/>
          <w:sz w:val="26"/>
          <w:szCs w:val="26"/>
          <w:cs/>
        </w:rPr>
        <w:t xml:space="preserve">การแปรสภาพเป็นบริษัทมหาชนและการเปลี่ยนชื่อบริษัทกับกระทรวงพาณิชย์แล้วเมื่อวันที่ </w:t>
      </w:r>
      <w:r w:rsidRPr="00C61668">
        <w:rPr>
          <w:rFonts w:ascii="Angsana New" w:hAnsi="Angsana New"/>
          <w:sz w:val="26"/>
          <w:szCs w:val="26"/>
        </w:rPr>
        <w:t xml:space="preserve">21 </w:t>
      </w:r>
      <w:r w:rsidRPr="00C61668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 </w:t>
      </w:r>
      <w:r w:rsidRPr="00C61668">
        <w:rPr>
          <w:rFonts w:ascii="Angsana New" w:hAnsi="Angsana New"/>
          <w:sz w:val="26"/>
          <w:szCs w:val="26"/>
        </w:rPr>
        <w:t xml:space="preserve"> </w:t>
      </w:r>
    </w:p>
    <w:p w:rsidR="003E3D23" w:rsidRPr="00C61668" w:rsidRDefault="003E3D2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3E3D23" w:rsidRPr="00C61668" w:rsidRDefault="003E3D2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 w:hint="cs"/>
          <w:sz w:val="26"/>
          <w:szCs w:val="26"/>
          <w:cs/>
        </w:rPr>
        <w:t>ตลาดหลักทรัพย์แห่งประเทศไทยได้รับหุ้นสามัญ</w:t>
      </w:r>
      <w:r w:rsidR="00C40840" w:rsidRPr="00C61668">
        <w:rPr>
          <w:rFonts w:ascii="Angsana New" w:hAnsi="Angsana New" w:hint="cs"/>
          <w:sz w:val="26"/>
          <w:szCs w:val="26"/>
          <w:cs/>
        </w:rPr>
        <w:t>ของบริษัท</w:t>
      </w:r>
      <w:r w:rsidRPr="00C61668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C61668">
        <w:rPr>
          <w:rFonts w:ascii="Angsana New" w:hAnsi="Angsana New"/>
          <w:sz w:val="26"/>
          <w:szCs w:val="26"/>
        </w:rPr>
        <w:t xml:space="preserve">300 </w:t>
      </w:r>
      <w:r w:rsidRPr="00C61668">
        <w:rPr>
          <w:rFonts w:ascii="Angsana New" w:hAnsi="Angsana New" w:hint="cs"/>
          <w:sz w:val="26"/>
          <w:szCs w:val="26"/>
          <w:cs/>
        </w:rPr>
        <w:t xml:space="preserve">ล้านหุ้น มูลค่าที่ตราไว้หุ้นละ </w:t>
      </w:r>
      <w:r w:rsidRPr="00C61668">
        <w:rPr>
          <w:rFonts w:ascii="Angsana New" w:hAnsi="Angsana New"/>
          <w:sz w:val="26"/>
          <w:szCs w:val="26"/>
        </w:rPr>
        <w:t xml:space="preserve">1 </w:t>
      </w:r>
      <w:r w:rsidRPr="00C61668">
        <w:rPr>
          <w:rFonts w:ascii="Angsana New" w:hAnsi="Angsana New" w:hint="cs"/>
          <w:sz w:val="26"/>
          <w:szCs w:val="26"/>
          <w:cs/>
        </w:rPr>
        <w:t xml:space="preserve">บาท 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Pr="00C61668">
        <w:rPr>
          <w:rFonts w:ascii="Angsana New" w:hAnsi="Angsana New"/>
          <w:sz w:val="26"/>
          <w:szCs w:val="26"/>
        </w:rPr>
        <w:t xml:space="preserve">20 </w:t>
      </w:r>
      <w:r w:rsidRPr="00C6166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C61668">
        <w:rPr>
          <w:rFonts w:ascii="Angsana New" w:hAnsi="Angsana New"/>
          <w:sz w:val="26"/>
          <w:szCs w:val="26"/>
        </w:rPr>
        <w:t>2562</w:t>
      </w:r>
    </w:p>
    <w:p w:rsidR="00B30F85" w:rsidRPr="00C61668" w:rsidRDefault="00B30F85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B30F85" w:rsidRPr="00C61668" w:rsidRDefault="000E3913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C61668">
        <w:rPr>
          <w:rFonts w:ascii="Angsana New" w:hAnsi="Angsana New"/>
          <w:sz w:val="26"/>
          <w:szCs w:val="26"/>
        </w:rPr>
        <w:t>31</w:t>
      </w:r>
      <w:r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B30F85" w:rsidRPr="00C61668">
        <w:rPr>
          <w:rFonts w:ascii="Angsana New" w:hAnsi="Angsana New"/>
          <w:sz w:val="26"/>
          <w:szCs w:val="26"/>
          <w:cs/>
        </w:rPr>
        <w:t xml:space="preserve"> ผู้ถือหุ้น</w:t>
      </w:r>
      <w:r w:rsidR="00AF7C28" w:rsidRPr="00C61668">
        <w:rPr>
          <w:rFonts w:ascii="Angsana New" w:hAnsi="Angsana New"/>
          <w:sz w:val="26"/>
          <w:szCs w:val="26"/>
          <w:cs/>
        </w:rPr>
        <w:t>รายใหญ่</w:t>
      </w:r>
      <w:r w:rsidR="00B30F85" w:rsidRPr="00C61668">
        <w:rPr>
          <w:rFonts w:ascii="Angsana New" w:hAnsi="Angsana New"/>
          <w:sz w:val="26"/>
          <w:szCs w:val="26"/>
          <w:cs/>
        </w:rPr>
        <w:t>ของบริษัทที่ถือหุ้นทั้งทางตรงและทางอ้อมสรุปได้ดังนี้</w:t>
      </w:r>
    </w:p>
    <w:p w:rsidR="00D80E4A" w:rsidRPr="00C61668" w:rsidRDefault="00D80E4A" w:rsidP="00E6242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7"/>
        <w:gridCol w:w="850"/>
        <w:gridCol w:w="1541"/>
        <w:gridCol w:w="270"/>
        <w:gridCol w:w="1422"/>
      </w:tblGrid>
      <w:tr w:rsidR="00D80E4A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ind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E4A" w:rsidRPr="00C61668" w:rsidRDefault="00D80E4A" w:rsidP="00E624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D80E4A" w:rsidRPr="00C61668" w:rsidTr="00E6242F"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E4A" w:rsidRPr="00C61668" w:rsidRDefault="00D80E4A" w:rsidP="00E6242F">
            <w:pPr>
              <w:ind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E4A" w:rsidRPr="00C61668" w:rsidRDefault="00887123" w:rsidP="00E624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E4A" w:rsidRPr="00C61668" w:rsidRDefault="005A21BD" w:rsidP="00E624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80E4A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ผู้ถือหุ้นของบริษัทที่ถือหุ้นทางตรง 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tabs>
                <w:tab w:val="clear" w:pos="680"/>
                <w:tab w:val="clear" w:pos="907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D80E4A" w:rsidRPr="00C61668" w:rsidRDefault="00D80E4A" w:rsidP="00E6242F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4155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227"/>
                <w:tab w:val="left" w:pos="179"/>
                <w:tab w:val="left" w:pos="13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นายสรรคนนท์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9.57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9.57</w:t>
            </w:r>
          </w:p>
        </w:tc>
      </w:tr>
      <w:tr w:rsidR="007F4155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227"/>
                <w:tab w:val="left" w:pos="179"/>
                <w:tab w:val="left" w:pos="13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นางสาวจอมขวัญ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9.57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9.57</w:t>
            </w:r>
          </w:p>
        </w:tc>
      </w:tr>
      <w:tr w:rsidR="007F4155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227"/>
                <w:tab w:val="left" w:pos="179"/>
                <w:tab w:val="left" w:pos="1332"/>
                <w:tab w:val="left" w:pos="1422"/>
              </w:tabs>
              <w:ind w:right="-108" w:hanging="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ผู้ถือหุ้นของบริษัทที่ถือหุ้นทางอ้อม 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680"/>
                <w:tab w:val="clear" w:pos="907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680"/>
                <w:tab w:val="clear" w:pos="907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4155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227"/>
                <w:tab w:val="left" w:pos="179"/>
                <w:tab w:val="left" w:pos="133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นายสรรคนนท์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35.04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35.04</w:t>
            </w:r>
          </w:p>
        </w:tc>
      </w:tr>
      <w:tr w:rsidR="007F4155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227"/>
                <w:tab w:val="left" w:pos="179"/>
                <w:tab w:val="left" w:pos="13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นางสาวจอมขวัญ  จิราธิวัฒน์  -  บุคคลสัญชาติไทย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35.04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35.04</w:t>
            </w:r>
          </w:p>
        </w:tc>
      </w:tr>
      <w:tr w:rsidR="007F4155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227"/>
                <w:tab w:val="left" w:pos="179"/>
                <w:tab w:val="left" w:pos="133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10.78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10.78</w:t>
            </w:r>
          </w:p>
        </w:tc>
      </w:tr>
      <w:tr w:rsidR="007F4155" w:rsidRPr="00C61668" w:rsidTr="00E6242F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clear" w:pos="227"/>
                <w:tab w:val="left" w:pos="179"/>
                <w:tab w:val="left" w:pos="133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ind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4155" w:rsidRPr="00C61668" w:rsidRDefault="007F4155" w:rsidP="007F4155">
            <w:pPr>
              <w:tabs>
                <w:tab w:val="decimal" w:pos="792"/>
              </w:tabs>
              <w:ind w:right="4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4155" w:rsidRPr="00C61668" w:rsidRDefault="007F4155" w:rsidP="007F4155">
            <w:pPr>
              <w:tabs>
                <w:tab w:val="clear" w:pos="907"/>
              </w:tabs>
              <w:ind w:right="4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100.00</w:t>
            </w:r>
          </w:p>
        </w:tc>
      </w:tr>
    </w:tbl>
    <w:p w:rsidR="00E6242F" w:rsidRPr="00C61668" w:rsidRDefault="00E6242F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B30F85" w:rsidRPr="00C61668" w:rsidRDefault="00B30F85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ที่อยู่จดทะเบียนของสำนักงานใหญ่ของบริษัทตั้งอยู่ที่ เลขที่</w:t>
      </w:r>
      <w:r w:rsidRPr="00C61668">
        <w:rPr>
          <w:rFonts w:ascii="Angsana New" w:hAnsi="Angsana New"/>
          <w:sz w:val="26"/>
          <w:szCs w:val="26"/>
        </w:rPr>
        <w:t xml:space="preserve"> 782</w:t>
      </w:r>
      <w:r w:rsidRPr="00C61668">
        <w:rPr>
          <w:rFonts w:ascii="Angsana New" w:hAnsi="Angsana New"/>
          <w:sz w:val="26"/>
          <w:szCs w:val="26"/>
          <w:cs/>
        </w:rPr>
        <w:t>/</w:t>
      </w:r>
      <w:r w:rsidRPr="00C61668">
        <w:rPr>
          <w:rFonts w:ascii="Angsana New" w:hAnsi="Angsana New"/>
          <w:sz w:val="26"/>
          <w:szCs w:val="26"/>
        </w:rPr>
        <w:t xml:space="preserve">1 </w:t>
      </w:r>
      <w:r w:rsidRPr="00C61668">
        <w:rPr>
          <w:rFonts w:ascii="Angsana New" w:hAnsi="Angsana New"/>
          <w:sz w:val="26"/>
          <w:szCs w:val="26"/>
          <w:cs/>
        </w:rPr>
        <w:t xml:space="preserve">ซอยอ่อนนุช </w:t>
      </w:r>
      <w:r w:rsidRPr="00C61668">
        <w:rPr>
          <w:rFonts w:ascii="Angsana New" w:hAnsi="Angsana New"/>
          <w:sz w:val="26"/>
          <w:szCs w:val="26"/>
        </w:rPr>
        <w:t xml:space="preserve">17 </w:t>
      </w:r>
      <w:r w:rsidRPr="00C61668">
        <w:rPr>
          <w:rFonts w:ascii="Angsana New" w:hAnsi="Angsana New"/>
          <w:sz w:val="26"/>
          <w:szCs w:val="26"/>
          <w:cs/>
        </w:rPr>
        <w:t xml:space="preserve">ถนนพัฒนาการ แขวงสวนหลวง เขตสวนหลวง กรุงเทพมหานคร ประเทศไทย  </w:t>
      </w:r>
    </w:p>
    <w:p w:rsidR="00B30F85" w:rsidRPr="00C61668" w:rsidRDefault="00B30F85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B30F85" w:rsidRPr="00C61668" w:rsidRDefault="00B30F85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:rsidR="00B30F85" w:rsidRPr="00C61668" w:rsidRDefault="00B30F85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E6242F" w:rsidRPr="00C61668" w:rsidRDefault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br w:type="page"/>
      </w:r>
    </w:p>
    <w:p w:rsidR="00B30F85" w:rsidRPr="00C61668" w:rsidRDefault="00B30F85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0E3913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="004844AD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ได้เปิดเผยเพิ่มเติมไว้ในหมายเหตุ </w:t>
      </w:r>
      <w:r w:rsidRPr="00C61668">
        <w:rPr>
          <w:rFonts w:ascii="Angsana New" w:hAnsi="Angsana New"/>
          <w:sz w:val="26"/>
          <w:szCs w:val="26"/>
        </w:rPr>
        <w:t xml:space="preserve">4 </w:t>
      </w:r>
      <w:r w:rsidRPr="00C61668">
        <w:rPr>
          <w:rFonts w:ascii="Angsana New" w:hAnsi="Angsana New"/>
          <w:sz w:val="26"/>
          <w:szCs w:val="26"/>
          <w:cs/>
        </w:rPr>
        <w:t xml:space="preserve">และ </w:t>
      </w:r>
      <w:r w:rsidRPr="00C61668">
        <w:rPr>
          <w:rFonts w:ascii="Angsana New" w:hAnsi="Angsana New"/>
          <w:sz w:val="26"/>
          <w:szCs w:val="26"/>
        </w:rPr>
        <w:t xml:space="preserve">8 </w:t>
      </w:r>
      <w:r w:rsidRPr="00C61668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:rsidR="00E6242F" w:rsidRPr="00C61668" w:rsidRDefault="00E6242F" w:rsidP="00E6242F">
      <w:pPr>
        <w:jc w:val="both"/>
        <w:rPr>
          <w:rFonts w:ascii="Angsana New" w:hAnsi="Angsana New"/>
          <w:sz w:val="16"/>
          <w:szCs w:val="16"/>
        </w:rPr>
      </w:pPr>
    </w:p>
    <w:tbl>
      <w:tblPr>
        <w:tblW w:w="10056" w:type="dxa"/>
        <w:tblInd w:w="-9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150"/>
        <w:gridCol w:w="1412"/>
        <w:gridCol w:w="94"/>
        <w:gridCol w:w="990"/>
        <w:gridCol w:w="90"/>
        <w:gridCol w:w="1080"/>
        <w:gridCol w:w="90"/>
        <w:gridCol w:w="990"/>
        <w:gridCol w:w="90"/>
        <w:gridCol w:w="990"/>
        <w:gridCol w:w="90"/>
        <w:gridCol w:w="990"/>
      </w:tblGrid>
      <w:tr w:rsidR="00E6242F" w:rsidRPr="00C61668" w:rsidTr="00E6242F">
        <w:tc>
          <w:tcPr>
            <w:tcW w:w="315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412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สัดส่วน (ร้อยละ)</w:t>
            </w:r>
          </w:p>
        </w:tc>
      </w:tr>
      <w:tr w:rsidR="00E6242F" w:rsidRPr="00C61668" w:rsidTr="00E6242F">
        <w:tc>
          <w:tcPr>
            <w:tcW w:w="3150" w:type="dxa"/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4" w:type="dxa"/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" w:type="dxa"/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การถือหุ้น</w:t>
            </w:r>
          </w:p>
        </w:tc>
        <w:tc>
          <w:tcPr>
            <w:tcW w:w="90" w:type="dxa"/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E6242F" w:rsidRPr="00C61668" w:rsidRDefault="00E6242F" w:rsidP="00E6242F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6242F" w:rsidRPr="00C61668" w:rsidTr="003E3D23">
        <w:tc>
          <w:tcPr>
            <w:tcW w:w="315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08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242F" w:rsidRPr="00C61668" w:rsidTr="00E6242F">
        <w:tc>
          <w:tcPr>
            <w:tcW w:w="3150" w:type="dxa"/>
          </w:tcPr>
          <w:p w:rsidR="00E6242F" w:rsidRPr="00C61668" w:rsidRDefault="00E6242F" w:rsidP="0073162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412" w:type="dxa"/>
          </w:tcPr>
          <w:p w:rsidR="00E6242F" w:rsidRPr="00C61668" w:rsidRDefault="00E6242F" w:rsidP="00731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6242F" w:rsidRPr="00C61668" w:rsidTr="00E6242F">
        <w:tc>
          <w:tcPr>
            <w:tcW w:w="3150" w:type="dxa"/>
          </w:tcPr>
          <w:p w:rsidR="00E6242F" w:rsidRPr="00C61668" w:rsidRDefault="00E6242F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1412" w:type="dxa"/>
          </w:tcPr>
          <w:p w:rsidR="00E6242F" w:rsidRPr="00C61668" w:rsidRDefault="00E6242F" w:rsidP="00731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6242F" w:rsidRPr="00C61668" w:rsidTr="00E6242F">
        <w:tc>
          <w:tcPr>
            <w:tcW w:w="3150" w:type="dxa"/>
          </w:tcPr>
          <w:p w:rsidR="00E6242F" w:rsidRPr="00C61668" w:rsidRDefault="00E6242F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1412" w:type="dxa"/>
          </w:tcPr>
          <w:p w:rsidR="00E6242F" w:rsidRPr="00C61668" w:rsidRDefault="00E6242F" w:rsidP="00731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6242F" w:rsidRPr="00C61668" w:rsidTr="00E6242F">
        <w:tc>
          <w:tcPr>
            <w:tcW w:w="3150" w:type="dxa"/>
          </w:tcPr>
          <w:p w:rsidR="00E6242F" w:rsidRPr="00C61668" w:rsidRDefault="00E6242F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486249828"/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bookmarkEnd w:id="0"/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12" w:type="dxa"/>
          </w:tcPr>
          <w:p w:rsidR="00E6242F" w:rsidRPr="00C61668" w:rsidRDefault="00E6242F" w:rsidP="00731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8B2536" w:rsidRPr="00C61668" w:rsidTr="00E6242F">
        <w:trPr>
          <w:trHeight w:val="335"/>
        </w:trPr>
        <w:tc>
          <w:tcPr>
            <w:tcW w:w="3150" w:type="dxa"/>
          </w:tcPr>
          <w:p w:rsidR="008B2536" w:rsidRPr="00C61668" w:rsidRDefault="008B2536" w:rsidP="00731629">
            <w:pPr>
              <w:tabs>
                <w:tab w:val="clear" w:pos="2580"/>
                <w:tab w:val="clear" w:pos="2807"/>
                <w:tab w:val="left" w:pos="3135"/>
              </w:tabs>
              <w:ind w:right="-5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1412" w:type="dxa"/>
          </w:tcPr>
          <w:p w:rsidR="008B2536" w:rsidRPr="00C61668" w:rsidRDefault="008B2536" w:rsidP="007316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94" w:type="dxa"/>
          </w:tcPr>
          <w:p w:rsidR="008B2536" w:rsidRPr="00C61668" w:rsidRDefault="008B2536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8B2536" w:rsidRPr="00C61668" w:rsidRDefault="008B2536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8B2536" w:rsidRPr="00C61668" w:rsidRDefault="008B2536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8B2536" w:rsidRPr="00C61668" w:rsidRDefault="008B2536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8B2536" w:rsidRPr="00C61668" w:rsidRDefault="008B2536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8B2536" w:rsidRPr="00C61668" w:rsidRDefault="008B2536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8B2536" w:rsidRPr="00C61668" w:rsidRDefault="008B2536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8B2536" w:rsidRPr="00C61668" w:rsidRDefault="008B2536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8B2536" w:rsidRPr="00C61668" w:rsidRDefault="008B2536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B2536" w:rsidRPr="00C61668" w:rsidRDefault="008B2536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42F" w:rsidRPr="00C61668" w:rsidTr="00E6242F">
        <w:trPr>
          <w:trHeight w:val="335"/>
        </w:trPr>
        <w:tc>
          <w:tcPr>
            <w:tcW w:w="3150" w:type="dxa"/>
          </w:tcPr>
          <w:p w:rsidR="00E6242F" w:rsidRPr="00C61668" w:rsidRDefault="00E6242F" w:rsidP="00731629">
            <w:pPr>
              <w:tabs>
                <w:tab w:val="clear" w:pos="2580"/>
                <w:tab w:val="clear" w:pos="2807"/>
                <w:tab w:val="left" w:pos="3135"/>
              </w:tabs>
              <w:ind w:right="-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:rsidR="00E6242F" w:rsidRPr="00C61668" w:rsidRDefault="00AF64BA" w:rsidP="007316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ด้านอาหาร</w:t>
            </w: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7C559C" w:rsidRPr="00C61668" w:rsidTr="00E6242F">
        <w:trPr>
          <w:trHeight w:val="279"/>
        </w:trPr>
        <w:tc>
          <w:tcPr>
            <w:tcW w:w="3150" w:type="dxa"/>
          </w:tcPr>
          <w:p w:rsidR="007C559C" w:rsidRPr="00C61668" w:rsidRDefault="007C559C" w:rsidP="007C559C">
            <w:pPr>
              <w:tabs>
                <w:tab w:val="clear" w:pos="258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1412" w:type="dxa"/>
          </w:tcPr>
          <w:p w:rsidR="007C559C" w:rsidRPr="00C61668" w:rsidRDefault="007C559C" w:rsidP="007C559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ร้านอาหาร/</w:t>
            </w:r>
          </w:p>
        </w:tc>
        <w:tc>
          <w:tcPr>
            <w:tcW w:w="94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559C" w:rsidRPr="00C61668" w:rsidTr="00E6242F">
        <w:trPr>
          <w:trHeight w:val="279"/>
        </w:trPr>
        <w:tc>
          <w:tcPr>
            <w:tcW w:w="3150" w:type="dxa"/>
          </w:tcPr>
          <w:p w:rsidR="007C559C" w:rsidRPr="00C61668" w:rsidRDefault="007C559C" w:rsidP="007C559C">
            <w:pPr>
              <w:tabs>
                <w:tab w:val="clear" w:pos="258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:rsidR="007C559C" w:rsidRPr="00C61668" w:rsidRDefault="007C559C" w:rsidP="007C559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ธุรกิจแฟรน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ไชส์</w:t>
            </w:r>
          </w:p>
        </w:tc>
        <w:tc>
          <w:tcPr>
            <w:tcW w:w="94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C559C" w:rsidRPr="00C61668" w:rsidRDefault="007C559C" w:rsidP="007C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E6242F" w:rsidRPr="00C61668" w:rsidTr="00E6242F">
        <w:trPr>
          <w:trHeight w:val="279"/>
        </w:trPr>
        <w:tc>
          <w:tcPr>
            <w:tcW w:w="3150" w:type="dxa"/>
          </w:tcPr>
          <w:p w:rsidR="00E6242F" w:rsidRPr="00C61668" w:rsidRDefault="00E6242F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1412" w:type="dxa"/>
          </w:tcPr>
          <w:p w:rsidR="00E6242F" w:rsidRPr="00C61668" w:rsidRDefault="00E6242F" w:rsidP="007316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เจ้าของเครื่องหมาย</w:t>
            </w: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42F" w:rsidRPr="00C61668" w:rsidTr="00E6242F">
        <w:trPr>
          <w:trHeight w:val="279"/>
        </w:trPr>
        <w:tc>
          <w:tcPr>
            <w:tcW w:w="3150" w:type="dxa"/>
          </w:tcPr>
          <w:p w:rsidR="00E6242F" w:rsidRPr="00C61668" w:rsidRDefault="00E6242F" w:rsidP="00731629">
            <w:pPr>
              <w:tabs>
                <w:tab w:val="clear" w:pos="258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:rsidR="00E6242F" w:rsidRPr="00C61668" w:rsidRDefault="00E6242F" w:rsidP="007316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การค้า/การบริการ</w:t>
            </w:r>
          </w:p>
        </w:tc>
        <w:tc>
          <w:tcPr>
            <w:tcW w:w="94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:rsidR="00E6242F" w:rsidRPr="00C61668" w:rsidRDefault="00E6242F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6242F" w:rsidRPr="00C61668" w:rsidRDefault="00E6242F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:rsidR="007C559C" w:rsidRPr="00C61668" w:rsidRDefault="007C559C" w:rsidP="008B2536">
      <w:pPr>
        <w:jc w:val="both"/>
        <w:rPr>
          <w:rFonts w:ascii="Angsana New" w:hAnsi="Angsana New"/>
          <w:sz w:val="16"/>
          <w:szCs w:val="16"/>
        </w:rPr>
      </w:pPr>
    </w:p>
    <w:p w:rsidR="001521F5" w:rsidRPr="00C61668" w:rsidRDefault="001521F5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2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เกณฑ์การจัดทำงบการเงินและหลักการจัดทำงบการเงินรวม</w:t>
      </w:r>
    </w:p>
    <w:p w:rsidR="001521F5" w:rsidRPr="00C61668" w:rsidRDefault="001521F5" w:rsidP="008B2536">
      <w:pPr>
        <w:jc w:val="both"/>
        <w:rPr>
          <w:rFonts w:ascii="Angsana New" w:hAnsi="Angsana New"/>
          <w:sz w:val="16"/>
          <w:szCs w:val="16"/>
        </w:rPr>
      </w:pPr>
    </w:p>
    <w:p w:rsidR="00A56721" w:rsidRPr="00C61668" w:rsidRDefault="00A56721" w:rsidP="000C086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งบการเงินนี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งบการเงินรวมและงบการเงินเฉพาะกิจการมีวัตถุประสงค์ที่จัดทำขึ้นเพื่อแสดงฐานะการเงิน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:rsidR="00A56721" w:rsidRPr="00C61668" w:rsidRDefault="00A56721" w:rsidP="008B2536">
      <w:pPr>
        <w:jc w:val="both"/>
        <w:rPr>
          <w:rFonts w:ascii="Angsana New" w:hAnsi="Angsana New"/>
          <w:sz w:val="16"/>
          <w:szCs w:val="16"/>
        </w:rPr>
      </w:pPr>
    </w:p>
    <w:p w:rsidR="00A56721" w:rsidRPr="00C61668" w:rsidRDefault="00A56721" w:rsidP="000C086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:rsidR="00A56721" w:rsidRPr="00C61668" w:rsidRDefault="00A56721" w:rsidP="008B2536">
      <w:pPr>
        <w:jc w:val="both"/>
        <w:rPr>
          <w:rFonts w:ascii="Angsana New" w:hAnsi="Angsana New"/>
          <w:sz w:val="16"/>
          <w:szCs w:val="16"/>
          <w:cs/>
        </w:rPr>
      </w:pPr>
    </w:p>
    <w:p w:rsidR="00E53F3C" w:rsidRPr="00C61668" w:rsidRDefault="00E53F3C" w:rsidP="000C086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การรวมธุรกิจ บริษัทย่อยและการสูญเสียการควบคุม</w:t>
      </w:r>
    </w:p>
    <w:p w:rsidR="00E53F3C" w:rsidRPr="00C61668" w:rsidRDefault="00E53F3C" w:rsidP="008B2536">
      <w:pPr>
        <w:jc w:val="both"/>
        <w:rPr>
          <w:rFonts w:ascii="Angsana New" w:hAnsi="Angsana New"/>
          <w:sz w:val="16"/>
          <w:szCs w:val="16"/>
          <w:cs/>
        </w:rPr>
      </w:pPr>
    </w:p>
    <w:p w:rsidR="00E53F3C" w:rsidRPr="00C61668" w:rsidRDefault="00E53F3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:rsidR="00E53F3C" w:rsidRPr="00C61668" w:rsidRDefault="00E53F3C" w:rsidP="008B2536">
      <w:pPr>
        <w:jc w:val="both"/>
        <w:rPr>
          <w:rFonts w:ascii="Angsana New" w:hAnsi="Angsana New"/>
          <w:sz w:val="16"/>
          <w:szCs w:val="16"/>
        </w:rPr>
      </w:pPr>
    </w:p>
    <w:p w:rsidR="00E53F3C" w:rsidRPr="00C61668" w:rsidRDefault="00E53F3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E53F3C" w:rsidRPr="00C61668" w:rsidRDefault="00E53F3C" w:rsidP="008B2536">
      <w:pPr>
        <w:jc w:val="both"/>
        <w:rPr>
          <w:rFonts w:ascii="Angsana New" w:hAnsi="Angsana New"/>
          <w:sz w:val="16"/>
          <w:szCs w:val="16"/>
        </w:rPr>
      </w:pPr>
    </w:p>
    <w:p w:rsidR="00E53F3C" w:rsidRPr="00C61668" w:rsidRDefault="00E53F3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:rsidR="00E53F3C" w:rsidRPr="00C61668" w:rsidRDefault="00E53F3C" w:rsidP="008B2536">
      <w:pPr>
        <w:jc w:val="both"/>
        <w:rPr>
          <w:rFonts w:ascii="Angsana New" w:hAnsi="Angsana New"/>
          <w:sz w:val="16"/>
          <w:szCs w:val="16"/>
        </w:rPr>
      </w:pPr>
    </w:p>
    <w:p w:rsidR="00E53F3C" w:rsidRPr="00C61668" w:rsidRDefault="00E53F3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E53F3C" w:rsidRPr="00C61668" w:rsidRDefault="00E53F3C" w:rsidP="008B2536">
      <w:pPr>
        <w:jc w:val="both"/>
        <w:rPr>
          <w:rFonts w:ascii="Angsana New" w:hAnsi="Angsana New"/>
          <w:sz w:val="16"/>
          <w:szCs w:val="16"/>
        </w:rPr>
      </w:pPr>
    </w:p>
    <w:p w:rsidR="00E53F3C" w:rsidRPr="00C61668" w:rsidRDefault="00E53F3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:rsidR="00FF1D16" w:rsidRPr="00C61668" w:rsidRDefault="00FF1D16" w:rsidP="00E6242F">
      <w:pPr>
        <w:pStyle w:val="ListParagraph"/>
        <w:tabs>
          <w:tab w:val="clear" w:pos="227"/>
          <w:tab w:val="clear" w:pos="454"/>
          <w:tab w:val="clear" w:pos="680"/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61668">
        <w:rPr>
          <w:rFonts w:ascii="Angsana New" w:hAnsi="Angsana New"/>
          <w:sz w:val="26"/>
          <w:szCs w:val="26"/>
        </w:rPr>
        <w:t> </w:t>
      </w:r>
      <w:r w:rsidRPr="00C61668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A56721" w:rsidRPr="00C61668" w:rsidRDefault="00A56721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</w:p>
    <w:p w:rsidR="00A25B79" w:rsidRPr="00C61668" w:rsidRDefault="00A25B79" w:rsidP="00E6242F">
      <w:pPr>
        <w:pStyle w:val="ListParagraph"/>
        <w:tabs>
          <w:tab w:val="clear" w:pos="227"/>
          <w:tab w:val="clear" w:pos="454"/>
          <w:tab w:val="clear" w:pos="680"/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="0081784B" w:rsidRPr="00C61668">
        <w:rPr>
          <w:rFonts w:ascii="Angsana New" w:hAnsi="Angsana New"/>
          <w:sz w:val="26"/>
          <w:szCs w:val="26"/>
          <w:cs/>
        </w:rPr>
        <w:t xml:space="preserve"> กำ</w:t>
      </w:r>
      <w:r w:rsidRPr="00C61668">
        <w:rPr>
          <w:rFonts w:ascii="Angsana New" w:hAnsi="Angsana New"/>
          <w:sz w:val="26"/>
          <w:szCs w:val="26"/>
          <w:cs/>
        </w:rPr>
        <w:t>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A25B79" w:rsidRPr="00C61668" w:rsidRDefault="00A25B79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  <w:cs/>
        </w:rPr>
      </w:pPr>
    </w:p>
    <w:p w:rsidR="00A56721" w:rsidRPr="00C61668" w:rsidRDefault="00A56721" w:rsidP="000C086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A56721" w:rsidRPr="00C61668" w:rsidRDefault="00A56721" w:rsidP="00E6242F">
      <w:pPr>
        <w:pStyle w:val="BodyText3"/>
        <w:spacing w:line="240" w:lineRule="atLeast"/>
        <w:ind w:left="540"/>
        <w:jc w:val="center"/>
        <w:rPr>
          <w:rFonts w:ascii="Angsana New" w:hAnsi="Angsana New"/>
          <w:sz w:val="26"/>
          <w:szCs w:val="26"/>
          <w:cs/>
          <w:lang w:val="th-TH"/>
        </w:rPr>
      </w:pPr>
    </w:p>
    <w:p w:rsidR="00A56721" w:rsidRPr="00C61668" w:rsidRDefault="00A56721" w:rsidP="000C086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งบการเงิน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0E3913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ได้รวมงบการเงินของกลุ่มบริษัท ดังนี้</w:t>
      </w:r>
    </w:p>
    <w:p w:rsidR="00AF64BA" w:rsidRPr="00C61668" w:rsidRDefault="00AF64BA" w:rsidP="00E6242F">
      <w:pPr>
        <w:tabs>
          <w:tab w:val="clear" w:pos="227"/>
          <w:tab w:val="clear" w:pos="454"/>
          <w:tab w:val="clear" w:pos="680"/>
          <w:tab w:val="left" w:pos="720"/>
        </w:tabs>
        <w:ind w:left="547" w:hanging="547"/>
        <w:jc w:val="both"/>
        <w:rPr>
          <w:rFonts w:ascii="Angsana New" w:hAnsi="Angsana New"/>
          <w:sz w:val="26"/>
          <w:szCs w:val="26"/>
        </w:rPr>
      </w:pPr>
    </w:p>
    <w:tbl>
      <w:tblPr>
        <w:tblW w:w="10260" w:type="dxa"/>
        <w:tblInd w:w="-18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602"/>
        <w:gridCol w:w="1431"/>
        <w:gridCol w:w="136"/>
        <w:gridCol w:w="683"/>
        <w:gridCol w:w="136"/>
        <w:gridCol w:w="764"/>
        <w:gridCol w:w="136"/>
        <w:gridCol w:w="764"/>
        <w:gridCol w:w="143"/>
        <w:gridCol w:w="764"/>
        <w:gridCol w:w="173"/>
        <w:gridCol w:w="784"/>
        <w:gridCol w:w="136"/>
        <w:gridCol w:w="708"/>
        <w:gridCol w:w="136"/>
        <w:gridCol w:w="764"/>
      </w:tblGrid>
      <w:tr w:rsidR="0051783A" w:rsidRPr="00C61668" w:rsidTr="0051783A">
        <w:tc>
          <w:tcPr>
            <w:tcW w:w="2602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31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71" w:type="dxa"/>
            <w:gridSpan w:val="3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2"/>
                <w:tab w:val="left" w:pos="720"/>
              </w:tabs>
              <w:ind w:left="-88" w:right="-10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3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4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83A" w:rsidRPr="00C61668" w:rsidTr="0051783A">
        <w:tc>
          <w:tcPr>
            <w:tcW w:w="2602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31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3" w:type="dxa"/>
            <w:gridSpan w:val="3"/>
            <w:tcBorders>
              <w:bottom w:val="single" w:sz="4" w:space="0" w:color="auto"/>
            </w:tcBorders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จำนวนร้านอาหาร</w:t>
            </w:r>
          </w:p>
        </w:tc>
        <w:tc>
          <w:tcPr>
            <w:tcW w:w="136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71" w:type="dxa"/>
            <w:gridSpan w:val="3"/>
            <w:tcBorders>
              <w:bottom w:val="single" w:sz="4" w:space="0" w:color="auto"/>
            </w:tcBorders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2"/>
                <w:tab w:val="left" w:pos="720"/>
              </w:tabs>
              <w:ind w:left="-88" w:right="-10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173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4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8" w:type="dxa"/>
            <w:gridSpan w:val="3"/>
            <w:tcBorders>
              <w:bottom w:val="single" w:sz="4" w:space="0" w:color="auto"/>
            </w:tcBorders>
          </w:tcPr>
          <w:p w:rsidR="0051783A" w:rsidRPr="00C61668" w:rsidRDefault="0051783A" w:rsidP="00517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AF64BA" w:rsidRPr="00C61668" w:rsidRDefault="00AF64BA" w:rsidP="0051783A">
            <w:pPr>
              <w:tabs>
                <w:tab w:val="clear" w:pos="227"/>
                <w:tab w:val="clear" w:pos="454"/>
                <w:tab w:val="clear" w:pos="680"/>
                <w:tab w:val="left" w:pos="4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การถือหุ้น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431" w:type="dxa"/>
          </w:tcPr>
          <w:p w:rsidR="00AF64BA" w:rsidRPr="00C61668" w:rsidRDefault="00AF64BA" w:rsidP="00AF64B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1431" w:type="dxa"/>
          </w:tcPr>
          <w:p w:rsidR="00AF64BA" w:rsidRPr="00C61668" w:rsidRDefault="00AF64BA" w:rsidP="00AF64B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1431" w:type="dxa"/>
          </w:tcPr>
          <w:p w:rsidR="00AF64BA" w:rsidRPr="00C61668" w:rsidRDefault="00AF64BA" w:rsidP="00AF64B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31" w:type="dxa"/>
          </w:tcPr>
          <w:p w:rsidR="00AF64BA" w:rsidRPr="00C61668" w:rsidRDefault="00AF64BA" w:rsidP="00AF64B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</w:t>
            </w:r>
            <w:r w:rsidR="00641AED" w:rsidRPr="00C61668">
              <w:rPr>
                <w:rFonts w:ascii="Angsana New" w:hAnsi="Angsana New" w:hint="cs"/>
                <w:sz w:val="26"/>
                <w:szCs w:val="26"/>
                <w:cs/>
              </w:rPr>
              <w:t>็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น ซัพพลาย เชน </w:t>
            </w:r>
          </w:p>
        </w:tc>
        <w:tc>
          <w:tcPr>
            <w:tcW w:w="1431" w:type="dxa"/>
          </w:tcPr>
          <w:p w:rsidR="00AF64BA" w:rsidRPr="00C61668" w:rsidRDefault="00AF64BA" w:rsidP="00AF64B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31" w:type="dxa"/>
          </w:tcPr>
          <w:p w:rsidR="00AF64BA" w:rsidRPr="00C61668" w:rsidRDefault="00AF64BA" w:rsidP="00AF64B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ด้านอาหาร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1431" w:type="dxa"/>
          </w:tcPr>
          <w:p w:rsidR="00AF64BA" w:rsidRPr="00C61668" w:rsidRDefault="00AF64BA" w:rsidP="00AF64B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ร้านอาหาร/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tabs>
                <w:tab w:val="clear" w:pos="4451"/>
                <w:tab w:val="clear" w:pos="6322"/>
                <w:tab w:val="left" w:pos="4284"/>
                <w:tab w:val="left" w:pos="61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</w:tcPr>
          <w:p w:rsidR="00AF64BA" w:rsidRPr="00C61668" w:rsidRDefault="00AF64BA" w:rsidP="00AF64BA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ธุรกิจแฟรน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ไชส์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ทางตรง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1431" w:type="dxa"/>
          </w:tcPr>
          <w:p w:rsidR="00AF64BA" w:rsidRPr="00C61668" w:rsidRDefault="00AF64BA" w:rsidP="00AF64BA">
            <w:pPr>
              <w:ind w:left="-58"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เจ้าของเครื่องหมาย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64BA" w:rsidRPr="00C61668" w:rsidTr="0051783A">
        <w:tc>
          <w:tcPr>
            <w:tcW w:w="2602" w:type="dxa"/>
          </w:tcPr>
          <w:p w:rsidR="00AF64BA" w:rsidRPr="00C61668" w:rsidRDefault="00AF64BA" w:rsidP="00AF64BA">
            <w:pPr>
              <w:tabs>
                <w:tab w:val="clear" w:pos="258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</w:tcPr>
          <w:p w:rsidR="00AF64BA" w:rsidRPr="00C61668" w:rsidRDefault="00AF64BA" w:rsidP="00AF64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การค้า/การบริการ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14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173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8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ทางตรง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36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4" w:type="dxa"/>
          </w:tcPr>
          <w:p w:rsidR="00AF64BA" w:rsidRPr="00C61668" w:rsidRDefault="00AF64BA" w:rsidP="00AF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:rsidR="00462E74" w:rsidRPr="00C61668" w:rsidRDefault="00462E74" w:rsidP="00E6242F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en-US"/>
        </w:rPr>
      </w:pPr>
      <w:r w:rsidRPr="00C61668">
        <w:rPr>
          <w:rFonts w:ascii="Angsana New" w:hAnsi="Angsana New"/>
          <w:sz w:val="26"/>
          <w:szCs w:val="26"/>
          <w:cs/>
          <w:lang w:val="en-US"/>
        </w:rPr>
        <w:tab/>
      </w:r>
    </w:p>
    <w:p w:rsidR="00A56721" w:rsidRPr="00C61668" w:rsidRDefault="00A56721" w:rsidP="000C086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:rsidR="00A56721" w:rsidRPr="00C61668" w:rsidRDefault="00A56721" w:rsidP="00E6242F">
      <w:pPr>
        <w:pStyle w:val="BodyText2"/>
        <w:tabs>
          <w:tab w:val="left" w:pos="-3402"/>
          <w:tab w:val="left" w:pos="-3261"/>
        </w:tabs>
        <w:spacing w:line="240" w:lineRule="atLeast"/>
        <w:ind w:left="547" w:hanging="547"/>
        <w:rPr>
          <w:rFonts w:ascii="Angsana New" w:hAnsi="Angsana New"/>
          <w:sz w:val="26"/>
          <w:szCs w:val="26"/>
        </w:rPr>
      </w:pPr>
    </w:p>
    <w:p w:rsidR="00A56721" w:rsidRPr="00C61668" w:rsidRDefault="00A56721" w:rsidP="000C086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A56721" w:rsidRPr="00C61668" w:rsidRDefault="00A56721" w:rsidP="00E6242F">
      <w:pPr>
        <w:pStyle w:val="BodyText2"/>
        <w:tabs>
          <w:tab w:val="left" w:pos="-3402"/>
          <w:tab w:val="left" w:pos="-3261"/>
        </w:tabs>
        <w:spacing w:line="240" w:lineRule="atLeast"/>
        <w:ind w:left="547" w:hanging="547"/>
        <w:rPr>
          <w:rFonts w:ascii="Angsana New" w:hAnsi="Angsana New"/>
          <w:sz w:val="26"/>
          <w:szCs w:val="26"/>
        </w:rPr>
      </w:pPr>
    </w:p>
    <w:p w:rsidR="00A56721" w:rsidRPr="00C61668" w:rsidRDefault="00A56721" w:rsidP="000C086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85"/>
        </w:tabs>
        <w:ind w:left="585" w:hanging="585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ส่วนได้เสียที่ไม่มีอำนาจควบคุม คือ จำนวนกำไรหรือขาดทุนสุทธิและสินทรัพย์สุทธิของบริษัทย่อย ส่วนที่ไม่ได้เป็นของบริษัทและแสดงเป็นรายการแยกต่างหากในงบกำไรขาดทุนเบ็ดเสร็จ</w:t>
      </w:r>
      <w:r w:rsidR="00FF1D16" w:rsidRPr="00C61668">
        <w:rPr>
          <w:rFonts w:ascii="Angsana New" w:hAnsi="Angsana New"/>
          <w:sz w:val="26"/>
          <w:szCs w:val="26"/>
          <w:cs/>
        </w:rPr>
        <w:t>รวม</w:t>
      </w:r>
      <w:r w:rsidRPr="00C61668">
        <w:rPr>
          <w:rFonts w:ascii="Angsana New" w:hAnsi="Angsana New"/>
          <w:sz w:val="26"/>
          <w:szCs w:val="26"/>
          <w:cs/>
        </w:rPr>
        <w:t>และส่วนของผู้ถือหุ้นในงบแสดงฐานะการเงิน</w:t>
      </w:r>
      <w:r w:rsidR="00FF1D16" w:rsidRPr="00C61668">
        <w:rPr>
          <w:rFonts w:ascii="Angsana New" w:hAnsi="Angsana New"/>
          <w:sz w:val="26"/>
          <w:szCs w:val="26"/>
          <w:cs/>
        </w:rPr>
        <w:t>รวม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>สรุปนโยบายการบัญชีที่สำคัญ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</w:t>
      </w:r>
      <w:r w:rsidRPr="00C61668">
        <w:rPr>
          <w:rFonts w:ascii="Angsana New" w:hAnsi="Angsana New"/>
          <w:sz w:val="26"/>
          <w:szCs w:val="26"/>
          <w:cs/>
        </w:rPr>
        <w:t>ซึ่ง</w:t>
      </w:r>
      <w:r w:rsidRPr="00C61668">
        <w:rPr>
          <w:rFonts w:ascii="Angsana New" w:hAnsi="Angsana New"/>
          <w:sz w:val="26"/>
          <w:szCs w:val="26"/>
          <w:cs/>
          <w:lang w:val="th-TH"/>
        </w:rPr>
        <w:t>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Pr="00C61668">
        <w:rPr>
          <w:rFonts w:ascii="Angsana New" w:hAnsi="Angsana New"/>
          <w:b/>
          <w:bCs/>
          <w:sz w:val="26"/>
          <w:szCs w:val="26"/>
          <w:cs/>
        </w:rPr>
        <w:t>ค่าเผื่อหนี้สงสัยจะสูญ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C61668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ลูกหนี้แสดงในราคาตามใบแจ้งหนี้สุทธิจากค่าเผื่อหนี้สงสัยจะสูญ (ถ้ามี)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C61668">
        <w:rPr>
          <w:rFonts w:ascii="Angsana New" w:hAnsi="Angsana New"/>
          <w:spacing w:val="4"/>
          <w:sz w:val="26"/>
          <w:szCs w:val="26"/>
          <w:cs/>
        </w:rPr>
        <w:t>กลุ่มบริษัทตั้งค่าเผื่อหนี้สงสัยจะสูญเท่ากับจำนวนหนี้ที่คาดว่าจะเรียกเก็บเงินจากลูกหนี้ไม่ได้  ทั้งนี้ โดยการประมาณจากประสบการณ์ในการเรียกเก็บหนี้ในอดีตควบคู่การวิเคราะห์ฐานะการเงินปัจจุบันของลูกหนี้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C61668" w:rsidRDefault="00E44CB9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 w:hint="cs"/>
          <w:b/>
          <w:bCs/>
          <w:sz w:val="26"/>
          <w:szCs w:val="26"/>
          <w:cs/>
        </w:rPr>
        <w:t>การตีราคา</w:t>
      </w:r>
      <w:r w:rsidR="007802AD" w:rsidRPr="00C61668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43C7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 (</w:t>
      </w:r>
      <w:r w:rsidR="004B43C7" w:rsidRPr="004B43C7">
        <w:rPr>
          <w:rFonts w:ascii="Angsana New" w:hAnsi="Angsana New"/>
          <w:sz w:val="26"/>
          <w:szCs w:val="26"/>
          <w:cs/>
        </w:rPr>
        <w:t>วิธีราคาต้นทุนถัวเฉลี่ย</w:t>
      </w:r>
      <w:r w:rsidR="004B43C7" w:rsidRPr="004B43C7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4B43C7" w:rsidRPr="004B43C7">
        <w:rPr>
          <w:rFonts w:ascii="Angsana New" w:hAnsi="Angsana New"/>
          <w:sz w:val="26"/>
          <w:szCs w:val="26"/>
        </w:rPr>
        <w:t xml:space="preserve">2561 </w:t>
      </w:r>
      <w:r w:rsidR="004B43C7" w:rsidRPr="004B43C7">
        <w:rPr>
          <w:rFonts w:ascii="Angsana New" w:hAnsi="Angsana New" w:hint="cs"/>
          <w:sz w:val="26"/>
          <w:szCs w:val="26"/>
          <w:cs/>
        </w:rPr>
        <w:t>และ</w:t>
      </w:r>
      <w:r w:rsidRPr="004B43C7">
        <w:rPr>
          <w:rFonts w:ascii="Angsana New" w:hAnsi="Angsana New"/>
          <w:sz w:val="26"/>
          <w:szCs w:val="26"/>
          <w:cs/>
          <w:lang w:val="th-TH"/>
        </w:rPr>
        <w:t>วิธีเข้าก่อน-ออกก่อน</w:t>
      </w:r>
      <w:r w:rsidR="004B43C7" w:rsidRPr="004B43C7">
        <w:rPr>
          <w:rFonts w:ascii="Angsana New" w:hAnsi="Angsana New" w:hint="cs"/>
          <w:sz w:val="26"/>
          <w:szCs w:val="26"/>
          <w:cs/>
          <w:lang w:val="th-TH"/>
        </w:rPr>
        <w:t xml:space="preserve">ในปี </w:t>
      </w:r>
      <w:r w:rsidR="004B43C7" w:rsidRPr="004B43C7">
        <w:rPr>
          <w:rFonts w:ascii="Angsana New" w:hAnsi="Angsana New"/>
          <w:sz w:val="26"/>
          <w:szCs w:val="26"/>
        </w:rPr>
        <w:t>2560</w:t>
      </w:r>
      <w:r w:rsidRPr="004B43C7">
        <w:rPr>
          <w:rFonts w:ascii="Angsana New" w:hAnsi="Angsana New"/>
          <w:sz w:val="26"/>
          <w:szCs w:val="26"/>
          <w:cs/>
          <w:lang w:val="th-TH"/>
        </w:rPr>
        <w:t>) หรือมูลค่าสุทธิที่จะได้รับแล้วแต่ราคาใดจะต่ำกว่า</w:t>
      </w:r>
      <w:r w:rsidR="004B43C7" w:rsidRPr="004B43C7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4B43C7" w:rsidRPr="004B43C7">
        <w:rPr>
          <w:rFonts w:ascii="Angsana New" w:hAnsi="Angsana New"/>
          <w:sz w:val="26"/>
          <w:szCs w:val="26"/>
          <w:cs/>
        </w:rPr>
        <w:t>ผลกระทบของการเปลี่ยนแปลงการตีราคาสินค้าคงเหลือต่องบการเงินรวมและงบการเงินเฉพาะกิจการไม่มีสาระสำคัญ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pStyle w:val="Heading6"/>
        <w:jc w:val="both"/>
        <w:rPr>
          <w:rFonts w:ascii="Angsana New" w:hAnsi="Angsana New" w:cs="Angsana New"/>
          <w:sz w:val="26"/>
          <w:szCs w:val="26"/>
        </w:rPr>
      </w:pPr>
      <w:r w:rsidRPr="00C61668">
        <w:rPr>
          <w:rFonts w:ascii="Angsana New" w:hAnsi="Angsana New" w:cs="Angsana New"/>
          <w:sz w:val="26"/>
          <w:szCs w:val="26"/>
          <w:cs/>
        </w:rPr>
        <w:t>เงินลงทุน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เงินลงทุนในหุ้นทุนของบริษัท</w:t>
      </w:r>
      <w:r w:rsidR="001F4D15" w:rsidRPr="00C61668">
        <w:rPr>
          <w:rFonts w:ascii="Angsana New" w:hAnsi="Angsana New"/>
          <w:sz w:val="26"/>
          <w:szCs w:val="26"/>
          <w:cs/>
        </w:rPr>
        <w:t>ย่อย</w:t>
      </w:r>
      <w:r w:rsidR="00FF1D16" w:rsidRPr="00C61668">
        <w:rPr>
          <w:rFonts w:ascii="Angsana New" w:hAnsi="Angsana New"/>
          <w:sz w:val="26"/>
          <w:szCs w:val="26"/>
          <w:cs/>
        </w:rPr>
        <w:t>ในงบการเงินเฉพาะกิจการ</w:t>
      </w:r>
      <w:r w:rsidRPr="00C61668">
        <w:rPr>
          <w:rFonts w:ascii="Angsana New" w:hAnsi="Angsana New"/>
          <w:sz w:val="26"/>
          <w:szCs w:val="26"/>
          <w:cs/>
        </w:rPr>
        <w:t>แสดงมูลค่าตามราคาทุนหัก</w:t>
      </w:r>
      <w:r w:rsidR="00E020CE" w:rsidRPr="00C61668">
        <w:rPr>
          <w:rFonts w:ascii="Angsana New" w:hAnsi="Angsana New"/>
          <w:sz w:val="26"/>
          <w:szCs w:val="26"/>
          <w:cs/>
        </w:rPr>
        <w:t>ค่าเผื่อผลขาดทุนจากการด้อยค่า</w:t>
      </w:r>
      <w:r w:rsidRPr="00C61668">
        <w:rPr>
          <w:rFonts w:ascii="Angsana New" w:hAnsi="Angsana New"/>
          <w:sz w:val="26"/>
          <w:szCs w:val="26"/>
          <w:cs/>
        </w:rPr>
        <w:t xml:space="preserve"> (ถ้ามี)       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0C3EDC" w:rsidRPr="00C61668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  <w:cs/>
        </w:rPr>
      </w:pPr>
    </w:p>
    <w:p w:rsidR="007802AD" w:rsidRPr="00C61668" w:rsidRDefault="000C3ED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ที่ดินแสดงมูลค่าตามราคาทุน </w:t>
      </w:r>
      <w:r w:rsidR="007802AD" w:rsidRPr="00C61668">
        <w:rPr>
          <w:rFonts w:ascii="Angsana New" w:hAnsi="Angsana New"/>
          <w:sz w:val="26"/>
          <w:szCs w:val="26"/>
          <w:cs/>
        </w:rPr>
        <w:t>อาคารและอุปกรณ์แสดงมูลค่าตามราคาทุนหักด้วยค่าเสื่อมราคาสะสมและ</w:t>
      </w:r>
      <w:r w:rsidR="002E2507" w:rsidRPr="00C61668">
        <w:rPr>
          <w:rFonts w:ascii="Angsana New" w:hAnsi="Angsana New"/>
          <w:sz w:val="26"/>
          <w:szCs w:val="26"/>
          <w:cs/>
        </w:rPr>
        <w:t>ค่าเผื่อผลขาดทุนจากการด้อยค่า</w:t>
      </w:r>
      <w:r w:rsidR="007802AD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 w:hint="cs"/>
          <w:sz w:val="26"/>
          <w:szCs w:val="26"/>
          <w:cs/>
        </w:rPr>
        <w:t xml:space="preserve">   </w:t>
      </w:r>
      <w:r w:rsidR="005C0049" w:rsidRPr="00C61668">
        <w:rPr>
          <w:rFonts w:ascii="Angsana New" w:hAnsi="Angsana New"/>
          <w:sz w:val="26"/>
          <w:szCs w:val="26"/>
          <w:cs/>
        </w:rPr>
        <w:t xml:space="preserve"> </w:t>
      </w:r>
      <w:r w:rsidR="007802AD" w:rsidRPr="00C61668">
        <w:rPr>
          <w:rFonts w:ascii="Angsana New" w:hAnsi="Angsana New"/>
          <w:sz w:val="26"/>
          <w:szCs w:val="26"/>
          <w:cs/>
        </w:rPr>
        <w:t>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  กำไรหรือขาดทุนจากการขายหรือตัดจำหน่ายสินทรัพย์จะบันทึกไว้ในงบกำไรขาดทุนเบ็ดเสร็จ</w:t>
      </w:r>
    </w:p>
    <w:p w:rsidR="00E919DA" w:rsidRPr="00C61668" w:rsidRDefault="00E919DA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0C3EDC" w:rsidRPr="00C61668" w:rsidRDefault="000C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br w:type="page"/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>กลุ่มบริษัทตัดค่าเสื่อมราคาของอาคารและอุปกรณ์โดยใช้วิธีเส้นตรงตามอายุการใช้งานโดยประมาณดังต่อไปนี้</w:t>
      </w: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  <w:bookmarkStart w:id="1" w:name="OLE_LINK7"/>
      <w:bookmarkStart w:id="2" w:name="OLE_LINK8"/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</w:tblGrid>
      <w:tr w:rsidR="007802AD" w:rsidRPr="00C61668" w:rsidTr="000C3EDC">
        <w:tc>
          <w:tcPr>
            <w:tcW w:w="8190" w:type="dxa"/>
          </w:tcPr>
          <w:p w:rsidR="007802AD" w:rsidRPr="00C61668" w:rsidRDefault="007802A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802AD" w:rsidRPr="00C61668" w:rsidRDefault="007802A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B22F11" w:rsidRPr="00C61668" w:rsidTr="000C3EDC">
        <w:tc>
          <w:tcPr>
            <w:tcW w:w="8190" w:type="dxa"/>
          </w:tcPr>
          <w:p w:rsidR="00B22F11" w:rsidRPr="00C61668" w:rsidRDefault="00B22F1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22F11" w:rsidRPr="00C61668" w:rsidRDefault="00B22F1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4A12" w:rsidRPr="00C61668" w:rsidTr="000C3EDC">
        <w:tc>
          <w:tcPr>
            <w:tcW w:w="8190" w:type="dxa"/>
          </w:tcPr>
          <w:p w:rsidR="00CF4A12" w:rsidRPr="00C61668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:rsidR="00CF4A12" w:rsidRPr="00C61668" w:rsidRDefault="00E20F65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F4A12" w:rsidRPr="00C61668" w:rsidTr="000C3EDC">
        <w:tc>
          <w:tcPr>
            <w:tcW w:w="8190" w:type="dxa"/>
          </w:tcPr>
          <w:p w:rsidR="00CF4A12" w:rsidRPr="00C61668" w:rsidRDefault="00942179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ส่วนปรับปรุงสิทธิการเช่า</w:t>
            </w:r>
          </w:p>
        </w:tc>
        <w:tc>
          <w:tcPr>
            <w:tcW w:w="1440" w:type="dxa"/>
            <w:shd w:val="clear" w:color="auto" w:fill="auto"/>
          </w:tcPr>
          <w:p w:rsidR="00CF4A12" w:rsidRPr="00C61668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F4A12" w:rsidRPr="00C61668" w:rsidTr="000C3EDC">
        <w:tc>
          <w:tcPr>
            <w:tcW w:w="8190" w:type="dxa"/>
          </w:tcPr>
          <w:p w:rsidR="00CF4A12" w:rsidRPr="00C61668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เครื่องมือ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เครื่องใช้</w:t>
            </w: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และอุปกรณ์ใช้ในการดำเนินงาน</w:t>
            </w:r>
          </w:p>
        </w:tc>
        <w:tc>
          <w:tcPr>
            <w:tcW w:w="1440" w:type="dxa"/>
            <w:shd w:val="clear" w:color="auto" w:fill="auto"/>
          </w:tcPr>
          <w:p w:rsidR="00CF4A12" w:rsidRPr="00C61668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F4A12" w:rsidRPr="00C61668" w:rsidTr="000C3EDC">
        <w:tc>
          <w:tcPr>
            <w:tcW w:w="8190" w:type="dxa"/>
          </w:tcPr>
          <w:p w:rsidR="00CF4A12" w:rsidRPr="00C61668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ติดตั้งและอุปกรณ์สำนักงาน</w:t>
            </w:r>
          </w:p>
        </w:tc>
        <w:tc>
          <w:tcPr>
            <w:tcW w:w="1440" w:type="dxa"/>
            <w:shd w:val="clear" w:color="auto" w:fill="auto"/>
          </w:tcPr>
          <w:p w:rsidR="00CF4A12" w:rsidRPr="00C61668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</w:tr>
      <w:tr w:rsidR="00CF4A12" w:rsidRPr="00C61668" w:rsidTr="000C3EDC">
        <w:tc>
          <w:tcPr>
            <w:tcW w:w="8190" w:type="dxa"/>
          </w:tcPr>
          <w:p w:rsidR="00CF4A12" w:rsidRPr="00C61668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:rsidR="00CF4A12" w:rsidRPr="00C61668" w:rsidRDefault="00CF4A12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bookmarkEnd w:id="1"/>
      <w:bookmarkEnd w:id="2"/>
    </w:tbl>
    <w:p w:rsidR="00471776" w:rsidRPr="00C61668" w:rsidRDefault="00471776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C61668" w:rsidRDefault="00DA2DA7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ค่าความนิยม</w:t>
      </w:r>
    </w:p>
    <w:p w:rsidR="000C3EDC" w:rsidRPr="00C61668" w:rsidRDefault="000C3ED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3107DE" w:rsidRPr="00C61668" w:rsidRDefault="003107D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ค่าความนิยมที่เกิดจากการซื้อกิจการของบริษัทย่อยรับรู้มูลค่าเริ่ม</w:t>
      </w:r>
      <w:r w:rsidR="00035D89" w:rsidRPr="00C61668">
        <w:rPr>
          <w:rFonts w:ascii="Angsana New" w:hAnsi="Angsana New"/>
          <w:sz w:val="26"/>
          <w:szCs w:val="26"/>
          <w:cs/>
        </w:rPr>
        <w:t xml:space="preserve">แรกตามที่ได้กล่าวไว้ในหมายเหตุ </w:t>
      </w:r>
      <w:r w:rsidR="00DF6713" w:rsidRPr="00C61668">
        <w:rPr>
          <w:rFonts w:ascii="Angsana New" w:hAnsi="Angsana New"/>
          <w:sz w:val="26"/>
          <w:szCs w:val="26"/>
        </w:rPr>
        <w:t xml:space="preserve">2 </w:t>
      </w:r>
      <w:r w:rsidR="00DF6713" w:rsidRPr="00C61668">
        <w:rPr>
          <w:rFonts w:ascii="Angsana New" w:hAnsi="Angsana New" w:hint="cs"/>
          <w:sz w:val="26"/>
          <w:szCs w:val="26"/>
          <w:cs/>
        </w:rPr>
        <w:t>ค)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035D89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ภายหลังจากการรับรู้เริ่มแรกค่าความนิยมจะถูกวัดมูลค่าด้วยวิธีราคาทุนหักผลขาดทุนจากการด้อยค่าสะสม</w:t>
      </w:r>
    </w:p>
    <w:p w:rsidR="003107DE" w:rsidRPr="00C61668" w:rsidRDefault="003107DE" w:rsidP="00E6242F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0C3EDC" w:rsidRPr="00C61668" w:rsidRDefault="000C3EDC" w:rsidP="000C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:rsidR="000C3EDC" w:rsidRPr="00C61668" w:rsidRDefault="000C3EDC" w:rsidP="00E6242F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3107DE" w:rsidRPr="00C61668" w:rsidRDefault="003107D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C61668">
        <w:rPr>
          <w:rFonts w:ascii="Angsana New" w:hAnsi="Angsana New"/>
          <w:i/>
          <w:iCs/>
          <w:sz w:val="26"/>
          <w:szCs w:val="26"/>
          <w:cs/>
        </w:rPr>
        <w:t>เครื่องหมายการค้า</w:t>
      </w:r>
    </w:p>
    <w:p w:rsidR="003107DE" w:rsidRPr="00C61668" w:rsidRDefault="003107DE" w:rsidP="00E6242F">
      <w:pPr>
        <w:pStyle w:val="Index1"/>
        <w:rPr>
          <w:rFonts w:ascii="Angsana New" w:hAnsi="Angsana New"/>
          <w:sz w:val="26"/>
          <w:szCs w:val="26"/>
        </w:rPr>
      </w:pPr>
    </w:p>
    <w:p w:rsidR="003107DE" w:rsidRPr="00C61668" w:rsidRDefault="003107D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ตราสินค้า ชื่อทางการค้าหรือบริการเฉพาะกลุ่มบริษัทที่ได้รับความนิยมและการยอมรับจากกลุ่มลูกค้าในเชิงพาณิชย์</w:t>
      </w:r>
      <w:r w:rsidR="00B323A4" w:rsidRPr="00C61668">
        <w:rPr>
          <w:rFonts w:ascii="Angsana New" w:hAnsi="Angsana New"/>
          <w:sz w:val="26"/>
          <w:szCs w:val="26"/>
          <w:cs/>
        </w:rPr>
        <w:t>อย่างต่อเนื่อง</w:t>
      </w:r>
      <w:r w:rsidRPr="00C61668">
        <w:rPr>
          <w:rFonts w:ascii="Angsana New" w:hAnsi="Angsana New"/>
          <w:sz w:val="26"/>
          <w:szCs w:val="26"/>
          <w:cs/>
        </w:rPr>
        <w:t xml:space="preserve"> ไม่มีการตัดจำหน่าย แต่จะมีการทบทวน</w:t>
      </w:r>
      <w:r w:rsidR="00B323A4" w:rsidRPr="00C61668">
        <w:rPr>
          <w:rFonts w:ascii="Angsana New" w:hAnsi="Angsana New"/>
          <w:sz w:val="26"/>
          <w:szCs w:val="26"/>
          <w:cs/>
        </w:rPr>
        <w:t>มูลค่า</w:t>
      </w:r>
      <w:r w:rsidRPr="00C61668">
        <w:rPr>
          <w:rFonts w:ascii="Angsana New" w:hAnsi="Angsana New"/>
          <w:sz w:val="26"/>
          <w:szCs w:val="26"/>
          <w:cs/>
        </w:rPr>
        <w:t>ตามบัญชีในแต่ละปีและปรับปรุงหากการด้อยค่าเกิดขึ้น</w:t>
      </w:r>
    </w:p>
    <w:p w:rsidR="000C3EDC" w:rsidRPr="00C61668" w:rsidRDefault="000C3ED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</w:p>
    <w:p w:rsidR="006D13B3" w:rsidRPr="00C61668" w:rsidRDefault="006D13B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C61668">
        <w:rPr>
          <w:rFonts w:ascii="Angsana New" w:hAnsi="Angsana New"/>
          <w:i/>
          <w:iCs/>
          <w:sz w:val="26"/>
          <w:szCs w:val="26"/>
          <w:cs/>
        </w:rPr>
        <w:t>สัญญาแฟรนไชส์</w:t>
      </w:r>
    </w:p>
    <w:p w:rsidR="006D13B3" w:rsidRPr="00C61668" w:rsidRDefault="006D13B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</w:p>
    <w:p w:rsidR="006D13B3" w:rsidRPr="00C61668" w:rsidRDefault="006D13B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สัญญาแฟรนไชส์ที่เกิดจากการซื้อกิจการของบริษัทย่อยรับรู้มูลค่าเริ่มแรก</w:t>
      </w:r>
      <w:r w:rsidR="00DA166E" w:rsidRPr="00C61668">
        <w:rPr>
          <w:rFonts w:ascii="Angsana New" w:hAnsi="Angsana New" w:hint="cs"/>
          <w:sz w:val="26"/>
          <w:szCs w:val="26"/>
          <w:cs/>
        </w:rPr>
        <w:t>ในมูลค่ายุติธรรม ณ วันที่ซื้อกิจการภายใต้การรวมธุรกิจ</w:t>
      </w:r>
      <w:r w:rsidRPr="00C61668">
        <w:rPr>
          <w:rFonts w:ascii="Angsana New" w:hAnsi="Angsana New"/>
          <w:sz w:val="26"/>
          <w:szCs w:val="26"/>
          <w:cs/>
        </w:rPr>
        <w:t xml:space="preserve"> ภายหลังจากการรับรู้เริ่มแรกสัญญาแฟรนไชส์จะถูกวัดมูลค่าด้วยวิธีราคาทุนหักค่าตัดจำหน่ายสะสมและขาดทุนจากการด้อยค่า (ถ้ามี)</w:t>
      </w:r>
    </w:p>
    <w:p w:rsidR="006D13B3" w:rsidRPr="00C61668" w:rsidRDefault="006D13B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</w:p>
    <w:p w:rsidR="003107DE" w:rsidRPr="00C61668" w:rsidRDefault="003107D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C61668">
        <w:rPr>
          <w:rFonts w:ascii="Angsana New" w:hAnsi="Angsana New"/>
          <w:i/>
          <w:iCs/>
          <w:sz w:val="26"/>
          <w:szCs w:val="26"/>
          <w:cs/>
        </w:rPr>
        <w:t>ค่าลิขสิทธิ์ซอฟท์แวร์</w:t>
      </w:r>
    </w:p>
    <w:p w:rsidR="003107DE" w:rsidRPr="00C61668" w:rsidRDefault="003107D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7802AD" w:rsidRPr="00C61668" w:rsidRDefault="003107D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ค่าลิขสิทธิ์ซอฟท์แวร์</w:t>
      </w:r>
      <w:r w:rsidR="007802AD" w:rsidRPr="00C61668">
        <w:rPr>
          <w:rFonts w:ascii="Angsana New" w:hAnsi="Angsana New"/>
          <w:sz w:val="26"/>
          <w:szCs w:val="26"/>
          <w:cs/>
        </w:rPr>
        <w:t>ที่กลุ่มบริษัทซื้อมาแสดงในราคาทุน หักค่าตัดจำหน่ายสะสมและขาดทุนจากการด้อยค่า (ถ้ามี)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DA166E" w:rsidRPr="00C61668" w:rsidRDefault="00DA166E" w:rsidP="00DA1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  <w:cs/>
        </w:rPr>
      </w:pPr>
      <w:r w:rsidRPr="00C61668">
        <w:rPr>
          <w:rFonts w:ascii="Angsana New" w:hAnsi="Angsana New"/>
          <w:i/>
          <w:iCs/>
          <w:sz w:val="26"/>
          <w:szCs w:val="26"/>
          <w:cs/>
        </w:rPr>
        <w:t>ค่า</w:t>
      </w:r>
      <w:r w:rsidRPr="00C61668">
        <w:rPr>
          <w:rFonts w:ascii="Angsana New" w:hAnsi="Angsana New" w:hint="cs"/>
          <w:i/>
          <w:iCs/>
          <w:sz w:val="26"/>
          <w:szCs w:val="26"/>
          <w:cs/>
        </w:rPr>
        <w:t>สิทธิบัตร</w:t>
      </w:r>
    </w:p>
    <w:p w:rsidR="00DA166E" w:rsidRPr="00C61668" w:rsidRDefault="00DA166E" w:rsidP="00DA1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DA166E" w:rsidRPr="00C61668" w:rsidRDefault="00DA166E" w:rsidP="00DA1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ค่า</w:t>
      </w:r>
      <w:r w:rsidRPr="00C61668">
        <w:rPr>
          <w:rFonts w:ascii="Angsana New" w:hAnsi="Angsana New" w:hint="cs"/>
          <w:sz w:val="26"/>
          <w:szCs w:val="26"/>
          <w:cs/>
        </w:rPr>
        <w:t>สิทธิบัตร</w:t>
      </w:r>
      <w:r w:rsidRPr="00C61668">
        <w:rPr>
          <w:rFonts w:ascii="Angsana New" w:hAnsi="Angsana New"/>
          <w:sz w:val="26"/>
          <w:szCs w:val="26"/>
          <w:cs/>
        </w:rPr>
        <w:t>ที่กลุ่มบริษัทซื้อมาแสดงในราคาทุน หักค่าตัดจำหน่ายสะสมและขาดทุนจากการด้อยค่า (ถ้ามี)</w:t>
      </w:r>
    </w:p>
    <w:p w:rsidR="00DA166E" w:rsidRPr="00C61668" w:rsidRDefault="00DA166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0C3EDC" w:rsidRPr="00C61668" w:rsidRDefault="000C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C61668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:rsidR="006D13B3" w:rsidRPr="00C61668" w:rsidRDefault="006D13B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</w:rPr>
      </w:pPr>
      <w:r w:rsidRPr="00C61668">
        <w:rPr>
          <w:rFonts w:ascii="Angsana New" w:hAnsi="Angsana New"/>
          <w:i/>
          <w:iCs/>
          <w:sz w:val="26"/>
          <w:szCs w:val="26"/>
          <w:cs/>
        </w:rPr>
        <w:lastRenderedPageBreak/>
        <w:t>ค่าตัดจำหน่าย</w:t>
      </w:r>
    </w:p>
    <w:p w:rsidR="006D13B3" w:rsidRPr="00C61668" w:rsidRDefault="006D13B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ค่าตัดจำหน่าย</w:t>
      </w:r>
      <w:r w:rsidR="000D1FAA" w:rsidRPr="00C61668">
        <w:rPr>
          <w:rFonts w:ascii="Angsana New" w:hAnsi="Angsana New"/>
          <w:sz w:val="26"/>
          <w:szCs w:val="26"/>
          <w:cs/>
        </w:rPr>
        <w:t>สัญญาแฟรนไชส์</w:t>
      </w:r>
      <w:r w:rsidR="00DA166E" w:rsidRPr="00C61668">
        <w:rPr>
          <w:rFonts w:ascii="Angsana New" w:hAnsi="Angsana New" w:hint="cs"/>
          <w:sz w:val="26"/>
          <w:szCs w:val="26"/>
          <w:cs/>
        </w:rPr>
        <w:t xml:space="preserve"> </w:t>
      </w:r>
      <w:r w:rsidR="000D1FAA" w:rsidRPr="00C61668">
        <w:rPr>
          <w:rFonts w:ascii="Angsana New" w:hAnsi="Angsana New"/>
          <w:sz w:val="26"/>
          <w:szCs w:val="26"/>
          <w:cs/>
        </w:rPr>
        <w:t>ค่าลิขสิทธิ์ซอฟท์แวร์</w:t>
      </w:r>
      <w:r w:rsidR="00DA166E" w:rsidRPr="00C61668">
        <w:rPr>
          <w:rFonts w:ascii="Angsana New" w:hAnsi="Angsana New" w:hint="cs"/>
          <w:sz w:val="26"/>
          <w:szCs w:val="26"/>
          <w:cs/>
        </w:rPr>
        <w:t>และ</w:t>
      </w:r>
      <w:r w:rsidR="00DA166E" w:rsidRPr="00C61668">
        <w:rPr>
          <w:rFonts w:ascii="Angsana New" w:hAnsi="Angsana New"/>
          <w:sz w:val="26"/>
          <w:szCs w:val="26"/>
          <w:cs/>
        </w:rPr>
        <w:t>ค่าสิทธิบัตร</w:t>
      </w:r>
      <w:r w:rsidRPr="00C61668">
        <w:rPr>
          <w:rFonts w:ascii="Angsana New" w:hAnsi="Angsana New"/>
          <w:sz w:val="26"/>
          <w:szCs w:val="26"/>
          <w:cs/>
        </w:rPr>
        <w:t>บันทึกเป็นค่</w:t>
      </w:r>
      <w:r w:rsidR="00DA166E" w:rsidRPr="00C61668">
        <w:rPr>
          <w:rFonts w:ascii="Angsana New" w:hAnsi="Angsana New"/>
          <w:sz w:val="26"/>
          <w:szCs w:val="26"/>
          <w:cs/>
        </w:rPr>
        <w:t>าใช้จ่ายในงบกำไรขาดทุนเบ็ดเสร็จ</w:t>
      </w:r>
      <w:r w:rsidRPr="00C61668">
        <w:rPr>
          <w:rFonts w:ascii="Angsana New" w:hAnsi="Angsana New"/>
          <w:sz w:val="26"/>
          <w:szCs w:val="26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 ยกเว้นในกรณีที่ไม่อาจคาดระยะเวลาสิ้นสุดของประโยชน์ที่จะได้รับซึ่งสินทรัพย์ที่ไม่มีตัวตนดังกล่าวจะไม่ถูกตัดจำหน่าย แต่จะได้รับการทดสอบว่าด้อยค่าหรือไม่ทุกวันที่ใน</w:t>
      </w:r>
      <w:r w:rsidR="00DA166E" w:rsidRPr="00C61668">
        <w:rPr>
          <w:rFonts w:ascii="Angsana New" w:hAnsi="Angsana New" w:hint="cs"/>
          <w:sz w:val="26"/>
          <w:szCs w:val="26"/>
          <w:cs/>
        </w:rPr>
        <w:t xml:space="preserve">        </w:t>
      </w:r>
      <w:r w:rsidR="00DA166E" w:rsidRPr="00C61668">
        <w:rPr>
          <w:rFonts w:ascii="Angsana New" w:hAnsi="Angsana New"/>
          <w:sz w:val="26"/>
          <w:szCs w:val="26"/>
          <w:cs/>
        </w:rPr>
        <w:t>งบแสดงฐานะการเงิน</w:t>
      </w:r>
      <w:r w:rsidRPr="00C61668">
        <w:rPr>
          <w:rFonts w:ascii="Angsana New" w:hAnsi="Angsana New"/>
          <w:sz w:val="26"/>
          <w:szCs w:val="26"/>
          <w:cs/>
        </w:rPr>
        <w:t xml:space="preserve"> ระยะเวลาที่คาดว่าจะได้รับประโยชน์เชิงเศรษฐกิจแสดงได้ดังนี้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6570"/>
        <w:gridCol w:w="3114"/>
      </w:tblGrid>
      <w:tr w:rsidR="00462E74" w:rsidRPr="00C61668" w:rsidTr="00DA166E">
        <w:tc>
          <w:tcPr>
            <w:tcW w:w="6570" w:type="dxa"/>
          </w:tcPr>
          <w:p w:rsidR="007802AD" w:rsidRPr="00C61668" w:rsidRDefault="007802A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:rsidR="007802AD" w:rsidRPr="00C61668" w:rsidRDefault="007802A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9321FF" w:rsidRPr="00C61668" w:rsidTr="003148FD">
        <w:tc>
          <w:tcPr>
            <w:tcW w:w="6570" w:type="dxa"/>
          </w:tcPr>
          <w:p w:rsidR="009321FF" w:rsidRPr="00C61668" w:rsidRDefault="009321FF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4" w:type="dxa"/>
          </w:tcPr>
          <w:p w:rsidR="009321FF" w:rsidRPr="00C61668" w:rsidRDefault="009321FF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21FF" w:rsidRPr="00C61668" w:rsidTr="003148FD">
        <w:tc>
          <w:tcPr>
            <w:tcW w:w="6570" w:type="dxa"/>
          </w:tcPr>
          <w:p w:rsidR="009321FF" w:rsidRPr="00C61668" w:rsidRDefault="009321FF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3114" w:type="dxa"/>
          </w:tcPr>
          <w:p w:rsidR="009321FF" w:rsidRPr="00C61668" w:rsidRDefault="009321FF" w:rsidP="0031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5D076D" w:rsidRPr="00C61668" w:rsidTr="00DA166E">
        <w:tc>
          <w:tcPr>
            <w:tcW w:w="6570" w:type="dxa"/>
          </w:tcPr>
          <w:p w:rsidR="005D076D" w:rsidRPr="00C61668" w:rsidRDefault="005D076D" w:rsidP="005D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114" w:type="dxa"/>
          </w:tcPr>
          <w:p w:rsidR="005D076D" w:rsidRPr="00C61668" w:rsidRDefault="005D076D" w:rsidP="005D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A166E" w:rsidRPr="00C61668" w:rsidTr="00DA166E">
        <w:tc>
          <w:tcPr>
            <w:tcW w:w="6570" w:type="dxa"/>
          </w:tcPr>
          <w:p w:rsidR="00DA166E" w:rsidRPr="00C61668" w:rsidRDefault="00DA166E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3114" w:type="dxa"/>
          </w:tcPr>
          <w:p w:rsidR="00DA166E" w:rsidRPr="00C61668" w:rsidRDefault="00DA166E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ตามอายุของสัญญา </w:t>
            </w:r>
          </w:p>
          <w:p w:rsidR="00DA166E" w:rsidRPr="00C61668" w:rsidRDefault="00DA166E" w:rsidP="00030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0.</w:t>
            </w:r>
            <w:r w:rsidR="000305FC" w:rsidRPr="00C61668">
              <w:rPr>
                <w:rFonts w:ascii="Angsana New" w:hAnsi="Angsana New"/>
                <w:sz w:val="26"/>
                <w:szCs w:val="26"/>
              </w:rPr>
              <w:t>3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C6166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ถึง 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 xml:space="preserve">5.9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ปี)</w:t>
            </w:r>
          </w:p>
        </w:tc>
      </w:tr>
      <w:tr w:rsidR="005D076D" w:rsidRPr="00C61668" w:rsidTr="003745A1">
        <w:tc>
          <w:tcPr>
            <w:tcW w:w="6570" w:type="dxa"/>
          </w:tcPr>
          <w:p w:rsidR="005D076D" w:rsidRPr="00C61668" w:rsidRDefault="005D076D" w:rsidP="0037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114" w:type="dxa"/>
          </w:tcPr>
          <w:p w:rsidR="005D076D" w:rsidRPr="00C61668" w:rsidRDefault="005D076D" w:rsidP="0037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A166E" w:rsidRPr="00C61668" w:rsidTr="00DA166E">
        <w:trPr>
          <w:trHeight w:val="540"/>
        </w:trPr>
        <w:tc>
          <w:tcPr>
            <w:tcW w:w="6570" w:type="dxa"/>
          </w:tcPr>
          <w:p w:rsidR="00DA166E" w:rsidRPr="00C61668" w:rsidRDefault="00DA166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ค่าสิทธิบัตร</w:t>
            </w:r>
          </w:p>
        </w:tc>
        <w:tc>
          <w:tcPr>
            <w:tcW w:w="3114" w:type="dxa"/>
          </w:tcPr>
          <w:p w:rsidR="00DA166E" w:rsidRPr="00C61668" w:rsidRDefault="00DA166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ตามระยะเวลาของความคุ้มครองสิทธิบัตร </w:t>
            </w:r>
          </w:p>
          <w:p w:rsidR="00DA166E" w:rsidRPr="00C61668" w:rsidRDefault="00DA166E" w:rsidP="0035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55F7C" w:rsidRPr="00C616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355F7C"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ปี ถึง </w:t>
            </w:r>
            <w:r w:rsidR="00355F7C" w:rsidRPr="00C61668">
              <w:rPr>
                <w:rFonts w:ascii="Angsana New" w:hAnsi="Angsana New"/>
                <w:sz w:val="26"/>
                <w:szCs w:val="26"/>
              </w:rPr>
              <w:t>10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ปี)</w:t>
            </w:r>
          </w:p>
        </w:tc>
      </w:tr>
    </w:tbl>
    <w:p w:rsidR="00462E74" w:rsidRPr="00C61668" w:rsidRDefault="00462E74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สิทธิการเช่าและค่าตัดจำหน่าย</w:t>
      </w:r>
    </w:p>
    <w:p w:rsidR="007802AD" w:rsidRPr="00C61668" w:rsidRDefault="007802AD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C61668">
        <w:rPr>
          <w:rFonts w:ascii="Angsana New" w:hAnsi="Angsana New" w:cs="Angsana New"/>
          <w:sz w:val="26"/>
          <w:szCs w:val="26"/>
          <w:cs/>
        </w:rPr>
        <w:t>สิทธิการเช่าแสดงในราคาทุนหักด้วยค่าตัดจำหน่ายสะสมและ</w:t>
      </w:r>
      <w:r w:rsidR="00877DD5" w:rsidRPr="00C61668">
        <w:rPr>
          <w:rFonts w:ascii="Angsana New" w:hAnsi="Angsana New" w:cs="Angsana New"/>
          <w:sz w:val="26"/>
          <w:szCs w:val="26"/>
          <w:cs/>
          <w:lang w:val="en-US"/>
        </w:rPr>
        <w:t>ขาดทุนจากการด้อยค่า</w:t>
      </w:r>
      <w:r w:rsidRPr="00C61668">
        <w:rPr>
          <w:rFonts w:ascii="Angsana New" w:hAnsi="Angsana New" w:cs="Angsana New"/>
          <w:sz w:val="26"/>
          <w:szCs w:val="26"/>
          <w:cs/>
        </w:rPr>
        <w:t xml:space="preserve"> (ถ้ามี)  เมื่อมีการขายสิทธิในสัญญาเช่า  ต้นทุนและค่าตัดจำหน่ายสะสมของสิทธิการเช่าจะถูกตัดออกจากบัญชีโดยจะแสดงไว้เป็นค่าใช้จ่ายในงบกำไรขาดทุนเบ็ดเสร็จ กลุ่มบริษัทตัดจำหน่ายสิทธิการเช่าเป็นค่าใช้จ่ายโดยใช้วิธีเส้นตรงตามอายุของสัญญาเช่า</w:t>
      </w:r>
    </w:p>
    <w:p w:rsidR="007802AD" w:rsidRPr="00C61668" w:rsidRDefault="007802AD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:rsidR="007802AD" w:rsidRPr="00C61668" w:rsidRDefault="007802AD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ตัดจำหน่ายค่าธรรมเนียมในการจัดหาเงินกู้รอตัดบัญชีเป็นต้นทุนทางการเงินในงบกำไรขาดทุนเบ็ดเสร็จตลอดอายุสัญญาเงินกู้</w:t>
      </w:r>
    </w:p>
    <w:p w:rsidR="00307B9B" w:rsidRPr="00C61668" w:rsidRDefault="00307B9B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:rsidR="007802AD" w:rsidRPr="00C61668" w:rsidRDefault="007802AD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</w:t>
      </w:r>
      <w:r w:rsidR="00971FD3" w:rsidRPr="00C61668">
        <w:rPr>
          <w:rFonts w:ascii="Angsana New" w:hAnsi="Angsana New"/>
          <w:sz w:val="26"/>
          <w:szCs w:val="26"/>
          <w:cs/>
        </w:rPr>
        <w:t xml:space="preserve">าคาขายสุทธิของสินทรัพย์นั้น ๆ </w:t>
      </w:r>
      <w:r w:rsidRPr="00C61668">
        <w:rPr>
          <w:rFonts w:ascii="Angsana New" w:hAnsi="Angsana New"/>
          <w:sz w:val="26"/>
          <w:szCs w:val="26"/>
          <w:cs/>
        </w:rPr>
        <w:t>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:rsidR="00307B9B" w:rsidRPr="00C61668" w:rsidRDefault="00307B9B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</w:t>
      </w:r>
      <w:r w:rsidR="00971FD3" w:rsidRPr="00C61668">
        <w:rPr>
          <w:rFonts w:ascii="Angsana New" w:hAnsi="Angsana New"/>
          <w:sz w:val="26"/>
          <w:szCs w:val="26"/>
          <w:cs/>
        </w:rPr>
        <w:t xml:space="preserve">กับมูลค่าที่คาดว่าจะได้รับคืน </w:t>
      </w:r>
      <w:r w:rsidRPr="00C61668">
        <w:rPr>
          <w:rFonts w:ascii="Angsana New" w:hAnsi="Angsana New"/>
          <w:sz w:val="26"/>
          <w:szCs w:val="26"/>
          <w:cs/>
        </w:rPr>
        <w:t>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</w:t>
      </w:r>
      <w:r w:rsidR="009D7682" w:rsidRPr="00C61668">
        <w:rPr>
          <w:rFonts w:ascii="Angsana New" w:hAnsi="Angsana New"/>
          <w:sz w:val="26"/>
          <w:szCs w:val="26"/>
          <w:cs/>
        </w:rPr>
        <w:t xml:space="preserve">เคยมีการตีราคาเพิ่มขึ้นมาก่อน </w:t>
      </w:r>
      <w:r w:rsidRPr="00C61668">
        <w:rPr>
          <w:rFonts w:ascii="Angsana New" w:hAnsi="Angsana New"/>
          <w:sz w:val="26"/>
          <w:szCs w:val="26"/>
          <w:cs/>
        </w:rPr>
        <w:t>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</w:t>
      </w:r>
      <w:r w:rsidR="009D7682" w:rsidRPr="00C61668">
        <w:rPr>
          <w:rFonts w:ascii="Angsana New" w:hAnsi="Angsana New"/>
          <w:sz w:val="26"/>
          <w:szCs w:val="26"/>
          <w:cs/>
        </w:rPr>
        <w:t xml:space="preserve">โดยบันทึกไว้ในบัญชีรายได้อื่น </w:t>
      </w:r>
      <w:r w:rsidRPr="00C61668">
        <w:rPr>
          <w:rFonts w:ascii="Angsana New" w:hAnsi="Angsana New"/>
          <w:sz w:val="26"/>
          <w:szCs w:val="26"/>
          <w:cs/>
        </w:rPr>
        <w:t>หรือนำไปเพิ่มส่วนเกินทุนจากการต</w:t>
      </w:r>
      <w:r w:rsidR="009D7682" w:rsidRPr="00C61668">
        <w:rPr>
          <w:rFonts w:ascii="Angsana New" w:hAnsi="Angsana New"/>
          <w:sz w:val="26"/>
          <w:szCs w:val="26"/>
          <w:cs/>
        </w:rPr>
        <w:t>ีราคาของสินทรัพย์แล้วแต่กรณี ทั้งนี้</w:t>
      </w:r>
      <w:r w:rsidRPr="00C61668">
        <w:rPr>
          <w:rFonts w:ascii="Angsana New" w:hAnsi="Angsana New"/>
          <w:sz w:val="26"/>
          <w:szCs w:val="26"/>
          <w:cs/>
        </w:rPr>
        <w:t xml:space="preserve"> จำนวนเงินที่เกิดจากการกลับรายการนี้จะต้อง</w:t>
      </w:r>
      <w:r w:rsidR="00971FD3" w:rsidRPr="00C61668">
        <w:rPr>
          <w:rFonts w:ascii="Angsana New" w:hAnsi="Angsana New" w:hint="cs"/>
          <w:sz w:val="26"/>
          <w:szCs w:val="26"/>
          <w:cs/>
        </w:rPr>
        <w:t xml:space="preserve">         </w:t>
      </w:r>
      <w:r w:rsidRPr="00C61668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</w:p>
    <w:p w:rsidR="00C726D3" w:rsidRPr="00C61668" w:rsidRDefault="00C726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lastRenderedPageBreak/>
        <w:t>ประมาณการหนี้สิน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971FD3" w:rsidRPr="00C61668">
        <w:rPr>
          <w:rFonts w:ascii="Angsana New" w:hAnsi="Angsana New" w:hint="cs"/>
          <w:sz w:val="26"/>
          <w:szCs w:val="26"/>
          <w:cs/>
        </w:rPr>
        <w:t xml:space="preserve">     </w:t>
      </w:r>
      <w:r w:rsidRPr="00C61668">
        <w:rPr>
          <w:rFonts w:ascii="Angsana New" w:hAnsi="Angsana New"/>
          <w:sz w:val="26"/>
          <w:szCs w:val="26"/>
          <w:cs/>
        </w:rPr>
        <w:t>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:rsidR="000E39B8" w:rsidRPr="00C61668" w:rsidRDefault="000E39B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กลุ่ม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C61668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C61668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:rsidR="000E39B8" w:rsidRPr="00C61668" w:rsidRDefault="000E39B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ประมาณการหนี้สินการรื้อถอน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ต้นทุนในการรื้อถอนแสดงมูลค่าตามราคาทุนหลังหักค่าเสื่อมราคาสะสมและ</w:t>
      </w:r>
      <w:r w:rsidR="00877DD5" w:rsidRPr="00C61668">
        <w:rPr>
          <w:rFonts w:ascii="Angsana New" w:hAnsi="Angsana New"/>
          <w:sz w:val="26"/>
          <w:szCs w:val="26"/>
          <w:cs/>
        </w:rPr>
        <w:t>ขาดทุนจากการด้อยค่า</w:t>
      </w:r>
      <w:r w:rsidRPr="00C61668">
        <w:rPr>
          <w:rFonts w:ascii="Angsana New" w:hAnsi="Angsana New"/>
          <w:sz w:val="26"/>
          <w:szCs w:val="26"/>
          <w:cs/>
        </w:rPr>
        <w:t xml:space="preserve"> (ถ้ามี) </w:t>
      </w:r>
      <w:r w:rsidR="00431C7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ค่าเสื่อมราคาคำนวณโดยวิธีเส้นตรงตามระยะเวลาที่คาดว่าจะทำการรื้อถอน</w:t>
      </w:r>
    </w:p>
    <w:p w:rsidR="00307B9B" w:rsidRPr="00C61668" w:rsidRDefault="00307B9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7802AD" w:rsidRPr="00C61668" w:rsidRDefault="001F4D1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ประมาณการหนี้สินจาก</w:t>
      </w:r>
      <w:r w:rsidR="007802AD" w:rsidRPr="00C61668">
        <w:rPr>
          <w:rFonts w:ascii="Angsana New" w:hAnsi="Angsana New"/>
          <w:b/>
          <w:bCs/>
          <w:sz w:val="26"/>
          <w:szCs w:val="26"/>
          <w:cs/>
        </w:rPr>
        <w:t>โปรแกรมสิทธิพิเศษแก่ลูกค้า</w:t>
      </w:r>
    </w:p>
    <w:p w:rsidR="007802AD" w:rsidRPr="00C61668" w:rsidRDefault="007802AD" w:rsidP="00E6242F">
      <w:pPr>
        <w:pStyle w:val="BodyText2"/>
        <w:spacing w:line="240" w:lineRule="atLeast"/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กลุ่มบริษัทมีโปรแกรมสิทธิพิเศษแก่ลูกค้า ลูกค้าจะได้รับรางวัลเป็นสิทธิ ซึ่งลูกค้าสามารถนำมาใช้เป็นส่วนลดค่าอาหารจากกลุ่มบริษัท มูลค่ายุติธรรมของสิ่งตอบแทนที่ได้รับหรือค้างรับจากการขายเริ่มแรกจะต้องปันส่วนระหว่างสิทธิที่ลูกค้าได้รับและส่วนประกอบอื่น</w:t>
      </w:r>
      <w:r w:rsidR="00282813"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ๆ ของรายการขายนั้น การปันส่วนใช้วิธีการประมาณโดยอ้างอิง</w:t>
      </w:r>
      <w:r w:rsidR="00E44CB9" w:rsidRPr="00C61668">
        <w:rPr>
          <w:rFonts w:ascii="Angsana New" w:hAnsi="Angsana New"/>
          <w:sz w:val="26"/>
          <w:szCs w:val="26"/>
          <w:cs/>
        </w:rPr>
        <w:t>จากมูลค่ายุติธรรมของส่วนลดค่า</w:t>
      </w:r>
      <w:r w:rsidRPr="00C61668">
        <w:rPr>
          <w:rFonts w:ascii="Angsana New" w:hAnsi="Angsana New"/>
          <w:sz w:val="26"/>
          <w:szCs w:val="26"/>
          <w:cs/>
        </w:rPr>
        <w:t>อาหาร ซึ่งมูลค่ายุติธรรมนี้ประมาณโดยใช้มูลค่าส่วนลดปรับปรุงด้วยอัตราที่คาดว่าจะไม่ใช้สิทธิ โดยรับรู้เป็นรายได้รอรับรู้และจะรับรู้เป็นรายได้เมื่อลูกค้ามาใช้สิทธิและกลุ่มบริษัทได้ปฏิบัติตามสัญญาภาระผูกพันที่ตกลงไว้ จำนวนที่รับรู้เป็นรายได้ขึ้นอยู่กับจำนวนสิทธิที่ลูกค้าได้ใช้ในการแลกเป็นส่วนลดค่าอาหาร ซึ่งต้องสัมพันธ์กับจำนวนรวมของสิทธิที่คาดว่าจะมีการใช้ นอกจากนี้รายได้รอรับรู้จะรับรู้ในงบกำไรขาดทุนเบ็ดเสร็จเมื่อมีความเป็นไปได้ว่าลูกค้าจะไม่มาใช้สิทธิอีกต่อไป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137D25" w:rsidRPr="00C61668" w:rsidRDefault="0013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033E83" w:rsidRPr="00C61668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lastRenderedPageBreak/>
        <w:t>การใช้วิจารณญาณและการประมาณการ</w:t>
      </w:r>
    </w:p>
    <w:p w:rsidR="00033E83" w:rsidRPr="00C61668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C61668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033E83" w:rsidRPr="00C61668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C61668" w:rsidRDefault="00033E83" w:rsidP="00E6242F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C61668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C61668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C61668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:rsidR="00033E83" w:rsidRPr="00C61668" w:rsidRDefault="00033E83" w:rsidP="00E6242F">
      <w:pPr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033E83" w:rsidRPr="00C61668" w:rsidRDefault="00033E83" w:rsidP="00E6242F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C61668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:rsidR="00033E83" w:rsidRPr="00C61668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C61668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C61668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C61668">
        <w:rPr>
          <w:rFonts w:ascii="Angsana New" w:hAnsi="Angsana New"/>
          <w:sz w:val="26"/>
          <w:szCs w:val="26"/>
        </w:rPr>
        <w:t>De facto control</w:t>
      </w:r>
      <w:r w:rsidRPr="00C61668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การจัดประเภทสัญญาเช่า</w:t>
      </w:r>
    </w:p>
    <w:p w:rsidR="00033E83" w:rsidRPr="00C61668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C61668" w:rsidRDefault="00033E83" w:rsidP="00E6242F">
      <w:pPr>
        <w:jc w:val="thaiDistribute"/>
        <w:rPr>
          <w:rFonts w:ascii="Angsana New" w:hAnsi="Angsana New"/>
          <w:i/>
          <w:iCs/>
          <w:sz w:val="26"/>
          <w:szCs w:val="26"/>
        </w:rPr>
      </w:pPr>
      <w:r w:rsidRPr="00C61668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:rsidR="009D6108" w:rsidRPr="00C61668" w:rsidRDefault="009D610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33E83" w:rsidRPr="00C61668" w:rsidRDefault="00033E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</w:rPr>
        <w:t>การรวมธุรกิจ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:rsidR="00033E83" w:rsidRPr="00C61668" w:rsidRDefault="00033E83" w:rsidP="000C086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:rsidR="00137D25" w:rsidRPr="00C61668" w:rsidRDefault="00137D25" w:rsidP="0013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137D25" w:rsidRPr="00C61668" w:rsidRDefault="0013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การรับรู้รายได้และค่าใช้จ่าย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รายได้จากการขายอาหารและเครื่องดื่มรับรู้เมื่อได้ส่งมอบสินค้าและให้บริการแล้ว รายได้จากการขายและบริการแสดงมูลค่าตามราคาในใบกำกับสินค้าโดยไม่รวมภาษีมูลค่าเพิ่ม สำหรับสินค้าที่ได้ส่งมอบและบริการที่ได้ให้หลังจากหักส่วนลดแล้ว</w:t>
      </w:r>
    </w:p>
    <w:p w:rsidR="007802AD" w:rsidRPr="00C61668" w:rsidRDefault="007802AD" w:rsidP="00E6242F">
      <w:pPr>
        <w:jc w:val="both"/>
        <w:rPr>
          <w:rFonts w:ascii="Angsana New" w:hAnsi="Angsana New"/>
          <w:sz w:val="26"/>
          <w:szCs w:val="26"/>
        </w:rPr>
      </w:pPr>
    </w:p>
    <w:p w:rsidR="00371E6A" w:rsidRPr="00C61668" w:rsidRDefault="00371E6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>รายได้จากการบริหารจัดการ จะรับรู้เป็นรายได้เมื่อได้ให้บริการแล้ว</w:t>
      </w:r>
    </w:p>
    <w:p w:rsidR="00371E6A" w:rsidRPr="00C61668" w:rsidRDefault="00371E6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371E6A" w:rsidRPr="00C61668" w:rsidRDefault="00371E6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รายได้ค่าสิทธิ</w:t>
      </w:r>
      <w:r w:rsidR="00CE0988" w:rsidRPr="00C61668">
        <w:rPr>
          <w:rFonts w:ascii="Angsana New" w:hAnsi="Angsana New"/>
          <w:sz w:val="26"/>
          <w:szCs w:val="26"/>
        </w:rPr>
        <w:t xml:space="preserve"> </w:t>
      </w:r>
      <w:r w:rsidR="00CE0988" w:rsidRPr="00C61668">
        <w:rPr>
          <w:rFonts w:ascii="Angsana New" w:hAnsi="Angsana New"/>
          <w:sz w:val="26"/>
          <w:szCs w:val="26"/>
          <w:cs/>
        </w:rPr>
        <w:t>รายได้ค่าธรรมเนียมแรกเข้า</w:t>
      </w:r>
      <w:r w:rsidRPr="00C61668">
        <w:rPr>
          <w:rFonts w:ascii="Angsana New" w:hAnsi="Angsana New"/>
          <w:sz w:val="26"/>
          <w:szCs w:val="26"/>
          <w:cs/>
        </w:rPr>
        <w:t>และ</w:t>
      </w:r>
      <w:r w:rsidR="00C670A3" w:rsidRPr="00C61668">
        <w:rPr>
          <w:rFonts w:ascii="Angsana New" w:hAnsi="Angsana New"/>
          <w:sz w:val="26"/>
          <w:szCs w:val="26"/>
          <w:cs/>
        </w:rPr>
        <w:t>แฟรนไชส์</w:t>
      </w:r>
      <w:r w:rsidRPr="00C61668">
        <w:rPr>
          <w:rFonts w:ascii="Angsana New" w:hAnsi="Angsana New"/>
          <w:sz w:val="26"/>
          <w:szCs w:val="26"/>
          <w:cs/>
        </w:rPr>
        <w:t xml:space="preserve">  จะรับรู้ตามเกณฑ์คงค้างซึ่งเป็นไปตามเนื้อหาของสัญญาที่เกี่ยวข้อง</w:t>
      </w:r>
    </w:p>
    <w:p w:rsidR="00371E6A" w:rsidRPr="00C61668" w:rsidRDefault="00371E6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:rsidR="00A423D3" w:rsidRPr="00C61668" w:rsidRDefault="00A423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รายได้จากบัตรสมาชิกรับรู้โดยวิธีเส้นตรงตลอดอายุของบัตรสมาชิก</w:t>
      </w:r>
    </w:p>
    <w:p w:rsidR="00A423D3" w:rsidRPr="00C61668" w:rsidRDefault="00A423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:rsidR="00371E6A" w:rsidRPr="00C61668" w:rsidRDefault="00371E6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รายได้เงินปันผล รับรู้เมื่อผู้ถือหุ้นมีสิทธิได้รับเงินปันผล</w:t>
      </w:r>
    </w:p>
    <w:p w:rsidR="00371E6A" w:rsidRPr="00C61668" w:rsidRDefault="00371E6A" w:rsidP="00E6242F">
      <w:pPr>
        <w:jc w:val="both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ค่าใช้จ่ายบันทึกตามเกณฑ์คงค้าง</w:t>
      </w:r>
    </w:p>
    <w:p w:rsidR="007802AD" w:rsidRPr="00C61668" w:rsidRDefault="007802AD" w:rsidP="00E6242F">
      <w:pPr>
        <w:jc w:val="both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สัญญาเช่าการเงิน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ๆ ให้จัดประเภทเป็นสัญญาเช่าการเงิน  </w:t>
      </w:r>
      <w:r w:rsidRPr="00C61668">
        <w:rPr>
          <w:rFonts w:ascii="Angsana New" w:hAnsi="Angsana New"/>
          <w:sz w:val="26"/>
          <w:szCs w:val="26"/>
          <w:cs/>
        </w:rPr>
        <w:t>สินทรัพย์</w:t>
      </w: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ค่าเช่าที่ชำระจะแยกเป็นส่วนที่เป็นค่าใช้จ่ายทางการเงินและส่วนที่จะหักจากหนี้ตามสัญญา 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  <w:lang w:val="th-TH"/>
        </w:rPr>
        <w:t>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ค่าใช้จ่ายทางการเงินจะบันทึกโดยตรงในงบกำไรขาดทุนเบ็ดเสร็จ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สัญญาเช่าดำเนินงาน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:rsidR="007802AD" w:rsidRPr="00C61668" w:rsidRDefault="007802AD" w:rsidP="00E6242F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C61668">
        <w:rPr>
          <w:rFonts w:ascii="Angsana New" w:hAnsi="Angsana New" w:cs="Angsana New"/>
          <w:sz w:val="26"/>
          <w:szCs w:val="26"/>
          <w:cs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</w:t>
      </w:r>
      <w:r w:rsidR="00307B9B" w:rsidRPr="00C61668">
        <w:rPr>
          <w:rFonts w:ascii="Angsana New" w:hAnsi="Angsana New" w:cs="Angsana New"/>
          <w:sz w:val="26"/>
          <w:szCs w:val="26"/>
          <w:cs/>
        </w:rPr>
        <w:t>ญชีโดยถือเป็นสัญญาเช่าดำเนินงาน</w:t>
      </w:r>
      <w:r w:rsidRPr="00C61668">
        <w:rPr>
          <w:rFonts w:ascii="Angsana New" w:hAnsi="Angsana New" w:cs="Angsana New"/>
          <w:sz w:val="26"/>
          <w:szCs w:val="26"/>
          <w:cs/>
        </w:rPr>
        <w:t xml:space="preserve"> ค่าเช่าที่เกิดจากสัญญาเช่าดำเนินงานดังกล่าวจะบันทึกเป็นค่าใช้จ่ายในงบกำไรขาดทุนเบ็ดเสร็จโดยวิธีเส้นตรงตลอดอายุสัญญาเช่า         </w:t>
      </w:r>
    </w:p>
    <w:p w:rsidR="007802AD" w:rsidRPr="00C61668" w:rsidRDefault="007802AD" w:rsidP="00E6242F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C61668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งบกำไรขาดทุนเบ็ดเสร็จ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การเงินบันทึกในงบกำไรขาดทุนเบ็ดเสร็จโดยใช้วิธีอัตราดอกเบี้ยที่แท้จริง</w:t>
      </w:r>
    </w:p>
    <w:p w:rsidR="00535C1B" w:rsidRPr="00C61668" w:rsidRDefault="00535C1B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  <w:cs/>
        </w:rPr>
      </w:pPr>
    </w:p>
    <w:p w:rsidR="00535C1B" w:rsidRPr="00C61668" w:rsidRDefault="00535C1B" w:rsidP="0053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:rsidR="00535C1B" w:rsidRPr="00C61668" w:rsidRDefault="00535C1B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</w:rPr>
      </w:pPr>
    </w:p>
    <w:p w:rsidR="00535C1B" w:rsidRPr="00C61668" w:rsidRDefault="00535C1B" w:rsidP="00535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C61668">
        <w:rPr>
          <w:rFonts w:ascii="Angsana New" w:hAnsi="Angsana New"/>
          <w:sz w:val="26"/>
          <w:szCs w:val="26"/>
          <w:cs/>
          <w:lang w:val="th-TH"/>
        </w:rPr>
        <w:t>งบกำไรขาดทุนเบ็ดเสร็จ</w:t>
      </w:r>
    </w:p>
    <w:p w:rsidR="006A3C64" w:rsidRPr="00C61668" w:rsidRDefault="006A3C64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</w:t>
      </w:r>
      <w:r w:rsidR="00137D25" w:rsidRPr="00C61668">
        <w:rPr>
          <w:rFonts w:ascii="Angsana New" w:hAnsi="Angsana New"/>
          <w:sz w:val="26"/>
          <w:szCs w:val="26"/>
          <w:cs/>
        </w:rPr>
        <w:t xml:space="preserve">ารตัดบัญชี  </w:t>
      </w:r>
      <w:r w:rsidRPr="00C61668">
        <w:rPr>
          <w:rFonts w:ascii="Angsana New" w:hAnsi="Angsana New"/>
          <w:sz w:val="26"/>
          <w:szCs w:val="26"/>
          <w:cs/>
        </w:rPr>
        <w:t>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 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กลุ่มบริษัทได้ประเมินสินทรัพย์ภาษีเงินได้รอ</w:t>
      </w:r>
      <w:r w:rsidR="00137D25" w:rsidRPr="00C61668">
        <w:rPr>
          <w:rFonts w:ascii="Angsana New" w:hAnsi="Angsana New"/>
          <w:sz w:val="26"/>
          <w:szCs w:val="26"/>
          <w:cs/>
        </w:rPr>
        <w:t>การตัดบัญชีที่ไม่ได้รับรู้ใหม่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137D25" w:rsidRPr="00C61668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1668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:rsidR="007802AD" w:rsidRPr="00C61668" w:rsidRDefault="007802AD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7802AD" w:rsidRPr="00C61668" w:rsidRDefault="007802AD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  <w:cs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</w:t>
      </w:r>
      <w:r w:rsidR="004723E9" w:rsidRPr="00C61668">
        <w:rPr>
          <w:rFonts w:ascii="Angsana New" w:hAnsi="Angsana New"/>
          <w:b/>
          <w:bCs/>
          <w:sz w:val="26"/>
          <w:szCs w:val="26"/>
          <w:cs/>
        </w:rPr>
        <w:t>ผู้ถือหุ้น</w:t>
      </w:r>
      <w:r w:rsidRPr="00C61668">
        <w:rPr>
          <w:rFonts w:ascii="Angsana New" w:hAnsi="Angsana New"/>
          <w:b/>
          <w:bCs/>
          <w:sz w:val="26"/>
          <w:szCs w:val="26"/>
          <w:cs/>
        </w:rPr>
        <w:t xml:space="preserve">บริษัทใหญ่ </w:t>
      </w:r>
    </w:p>
    <w:p w:rsidR="007802AD" w:rsidRPr="00C61668" w:rsidRDefault="007802AD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0"/>
          <w:szCs w:val="20"/>
        </w:rPr>
      </w:pPr>
    </w:p>
    <w:p w:rsidR="007802AD" w:rsidRPr="00C61668" w:rsidRDefault="007802AD" w:rsidP="00E6242F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</w:t>
      </w:r>
      <w:r w:rsidR="004723E9" w:rsidRPr="00C61668">
        <w:rPr>
          <w:rFonts w:ascii="Angsana New" w:hAnsi="Angsana New"/>
          <w:sz w:val="26"/>
          <w:szCs w:val="26"/>
          <w:cs/>
        </w:rPr>
        <w:t>ผู้ถือหุ้น</w:t>
      </w:r>
      <w:r w:rsidRPr="00C61668">
        <w:rPr>
          <w:rFonts w:ascii="Angsana New" w:hAnsi="Angsana New"/>
          <w:sz w:val="26"/>
          <w:szCs w:val="26"/>
          <w:cs/>
        </w:rPr>
        <w:t>บริษัทใหญ่คำนวณโดยการหารกำไร</w:t>
      </w:r>
      <w:r w:rsidR="00D1381B" w:rsidRPr="00C61668">
        <w:rPr>
          <w:rFonts w:ascii="Angsana New" w:hAnsi="Angsana New"/>
          <w:sz w:val="26"/>
          <w:szCs w:val="26"/>
          <w:cs/>
        </w:rPr>
        <w:t>สำหรับปี</w:t>
      </w:r>
      <w:r w:rsidRPr="00C61668">
        <w:rPr>
          <w:rFonts w:ascii="Angsana New" w:hAnsi="Angsana New"/>
          <w:sz w:val="26"/>
          <w:szCs w:val="26"/>
          <w:cs/>
        </w:rPr>
        <w:t xml:space="preserve">ส่วนที่เป็นของบริษัทใหญ่ด้วยจำนวนหุ้นถัวเฉลี่ยถ่วงน้ำหนักที่ออกในระหว่างปี </w:t>
      </w:r>
    </w:p>
    <w:p w:rsidR="00C726D3" w:rsidRPr="00C61668" w:rsidRDefault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B30F85" w:rsidRPr="00C61668" w:rsidRDefault="00B30F8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</w:p>
    <w:p w:rsidR="00B30F85" w:rsidRPr="00C61668" w:rsidRDefault="00B30F8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B30F85" w:rsidRPr="00C61668" w:rsidRDefault="00B30F8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6A3C64" w:rsidRPr="00C61668" w:rsidRDefault="006A3C64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1B49BA" w:rsidRPr="00C61668" w:rsidRDefault="001B49B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รายละเอียดความสัมพันธ์ที่บริษัทมีกับบริษัทย่อยได้เปิดเผยไว้แล้วในหมายเหตุ </w:t>
      </w:r>
      <w:r w:rsidRPr="00C61668">
        <w:rPr>
          <w:rFonts w:ascii="Angsana New" w:hAnsi="Angsana New"/>
          <w:sz w:val="26"/>
          <w:szCs w:val="26"/>
        </w:rPr>
        <w:t>1</w:t>
      </w:r>
      <w:r w:rsidRPr="00C61668">
        <w:rPr>
          <w:rFonts w:ascii="Angsana New" w:hAnsi="Angsana New"/>
          <w:sz w:val="26"/>
          <w:szCs w:val="26"/>
          <w:cs/>
        </w:rPr>
        <w:t xml:space="preserve"> สำหรับความสัมพันธ์กับผู้บริหารที่สำคัญและบุคคลหรือกิจการที่เกี่ยวข้องกันอื่น มีดังนี้</w:t>
      </w:r>
    </w:p>
    <w:p w:rsidR="00137D25" w:rsidRPr="00C61668" w:rsidRDefault="00137D25" w:rsidP="0013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890"/>
        <w:gridCol w:w="270"/>
        <w:gridCol w:w="4770"/>
      </w:tblGrid>
      <w:tr w:rsidR="00137D25" w:rsidRPr="00C61668" w:rsidTr="00731629">
        <w:trPr>
          <w:trHeight w:val="20"/>
          <w:tblHeader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70" w:type="dxa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270" w:type="dxa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37D25" w:rsidRPr="00C61668" w:rsidTr="00731629">
        <w:trPr>
          <w:trHeight w:val="20"/>
        </w:trPr>
        <w:tc>
          <w:tcPr>
            <w:tcW w:w="2700" w:type="dxa"/>
            <w:shd w:val="clear" w:color="auto" w:fill="auto"/>
          </w:tcPr>
          <w:p w:rsidR="00137D25" w:rsidRPr="00C61668" w:rsidRDefault="00137D25" w:rsidP="0073162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37D25" w:rsidRPr="00C61668" w:rsidRDefault="00137D25" w:rsidP="0073162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137D25" w:rsidRPr="00C61668" w:rsidRDefault="00137D25" w:rsidP="0073162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37D25" w:rsidRPr="00C61668" w:rsidRDefault="00137D25" w:rsidP="0073162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137D25" w:rsidRPr="00C61668" w:rsidRDefault="00137D25" w:rsidP="0073162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37D25" w:rsidRPr="00C61668" w:rsidTr="00731629">
        <w:trPr>
          <w:trHeight w:val="20"/>
        </w:trPr>
        <w:tc>
          <w:tcPr>
            <w:tcW w:w="2700" w:type="dxa"/>
            <w:shd w:val="clear" w:color="auto" w:fill="auto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ฟูดส์ กิมมิคส์ จำกัด</w:t>
            </w:r>
          </w:p>
        </w:tc>
        <w:tc>
          <w:tcPr>
            <w:tcW w:w="270" w:type="dxa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D61C15" wp14:editId="1B004519">
                      <wp:simplePos x="0" y="0"/>
                      <wp:positionH relativeFrom="column">
                        <wp:posOffset>-28890</wp:posOffset>
                      </wp:positionH>
                      <wp:positionV relativeFrom="paragraph">
                        <wp:posOffset>30460</wp:posOffset>
                      </wp:positionV>
                      <wp:extent cx="111318" cy="1238400"/>
                      <wp:effectExtent l="0" t="0" r="60325" b="19050"/>
                      <wp:wrapNone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8" cy="12384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34BCA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-2.25pt;margin-top:2.4pt;width:8.75pt;height:9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" adj="162" strokecolor="black [3213]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  <w:p w:rsidR="00137D25" w:rsidRPr="00C61668" w:rsidRDefault="00137D25" w:rsidP="00731629">
            <w:pPr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 w:val="restart"/>
            <w:shd w:val="clear" w:color="auto" w:fill="auto"/>
            <w:vAlign w:val="center"/>
          </w:tcPr>
          <w:p w:rsidR="00137D25" w:rsidRPr="00C61668" w:rsidRDefault="00137D25" w:rsidP="00731629">
            <w:pPr>
              <w:tabs>
                <w:tab w:val="clear" w:pos="227"/>
                <w:tab w:val="clear" w:pos="4451"/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  <w:p w:rsidR="00137D25" w:rsidRPr="00C61668" w:rsidRDefault="00137D25" w:rsidP="00731629">
            <w:pPr>
              <w:tabs>
                <w:tab w:val="clear" w:pos="227"/>
                <w:tab w:val="clear" w:pos="4451"/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  <w:p w:rsidR="00137D25" w:rsidRPr="00C61668" w:rsidRDefault="00137D25" w:rsidP="00731629">
            <w:pPr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7D25" w:rsidRPr="00C61668" w:rsidTr="00731629">
        <w:trPr>
          <w:trHeight w:val="20"/>
        </w:trPr>
        <w:tc>
          <w:tcPr>
            <w:tcW w:w="2700" w:type="dxa"/>
            <w:shd w:val="clear" w:color="auto" w:fill="auto"/>
          </w:tcPr>
          <w:p w:rsidR="00137D25" w:rsidRPr="00C61668" w:rsidRDefault="00137D25" w:rsidP="0073162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สตอร์ค (ประเทศไทย) จำกัด</w:t>
            </w:r>
          </w:p>
        </w:tc>
        <w:tc>
          <w:tcPr>
            <w:tcW w:w="270" w:type="dxa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137D25" w:rsidRPr="00C61668" w:rsidRDefault="00137D25" w:rsidP="00731629">
            <w:pPr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:rsidR="00137D25" w:rsidRPr="00C61668" w:rsidRDefault="00137D25" w:rsidP="00731629">
            <w:pPr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7D25" w:rsidRPr="00C61668" w:rsidTr="00731629">
        <w:trPr>
          <w:trHeight w:val="20"/>
        </w:trPr>
        <w:tc>
          <w:tcPr>
            <w:tcW w:w="2700" w:type="dxa"/>
            <w:shd w:val="clear" w:color="auto" w:fill="auto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เพร็ตตี้ ฟู้ดส์ จำกัด</w:t>
            </w:r>
            <w:r w:rsidRPr="00C6166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eastAsia="Angsana New" w:hAnsi="Angsana New"/>
                <w:sz w:val="26"/>
                <w:szCs w:val="26"/>
              </w:rPr>
              <w:br/>
              <w:t>(</w:t>
            </w:r>
            <w:r w:rsidRPr="00C61668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จดทะเบียนเลิกกิจการเมื่อวันที่ </w:t>
            </w:r>
            <w:r w:rsidRPr="00C61668">
              <w:rPr>
                <w:rFonts w:ascii="Angsana New" w:eastAsia="Angsana New" w:hAnsi="Angsana New"/>
                <w:sz w:val="26"/>
                <w:szCs w:val="26"/>
                <w:lang w:val="en-GB"/>
              </w:rPr>
              <w:t xml:space="preserve">24 </w:t>
            </w:r>
            <w:r w:rsidRPr="00C61668">
              <w:rPr>
                <w:rFonts w:ascii="Angsana New" w:eastAsia="Angsana New" w:hAnsi="Angsana New" w:hint="cs"/>
                <w:sz w:val="26"/>
                <w:szCs w:val="26"/>
                <w:cs/>
                <w:lang w:val="en-GB"/>
              </w:rPr>
              <w:t xml:space="preserve">กรกฎาคม </w:t>
            </w:r>
            <w:r w:rsidRPr="00C61668">
              <w:rPr>
                <w:rFonts w:ascii="Angsana New" w:eastAsia="Angsana New" w:hAnsi="Angsana New"/>
                <w:sz w:val="26"/>
                <w:szCs w:val="26"/>
                <w:lang w:val="en-GB"/>
              </w:rPr>
              <w:t>2561)</w:t>
            </w:r>
          </w:p>
        </w:tc>
        <w:tc>
          <w:tcPr>
            <w:tcW w:w="270" w:type="dxa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137D25" w:rsidRPr="00C61668" w:rsidRDefault="00137D25" w:rsidP="00731629">
            <w:pPr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67801C" wp14:editId="41AA9C92">
                      <wp:simplePos x="0" y="0"/>
                      <wp:positionH relativeFrom="column">
                        <wp:posOffset>-61290</wp:posOffset>
                      </wp:positionH>
                      <wp:positionV relativeFrom="paragraph">
                        <wp:posOffset>-429710</wp:posOffset>
                      </wp:positionV>
                      <wp:extent cx="111318" cy="1252650"/>
                      <wp:effectExtent l="0" t="0" r="41275" b="24130"/>
                      <wp:wrapNone/>
                      <wp:docPr id="2" name="Righ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8" cy="125265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28DB7" id="Right Brace 2" o:spid="_x0000_s1026" type="#_x0000_t88" style="position:absolute;margin-left:-4.85pt;margin-top:-33.85pt;width:8.75pt;height:98.6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" adj="160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770" w:type="dxa"/>
            <w:vMerge/>
            <w:shd w:val="clear" w:color="auto" w:fill="auto"/>
          </w:tcPr>
          <w:p w:rsidR="00137D25" w:rsidRPr="00C61668" w:rsidRDefault="00137D25" w:rsidP="00731629">
            <w:pPr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7D25" w:rsidRPr="00C61668" w:rsidTr="00731629">
        <w:trPr>
          <w:trHeight w:val="20"/>
        </w:trPr>
        <w:tc>
          <w:tcPr>
            <w:tcW w:w="2700" w:type="dxa"/>
            <w:shd w:val="clear" w:color="auto" w:fill="auto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สุทธารา สวีท  จำกัด </w:t>
            </w:r>
          </w:p>
        </w:tc>
        <w:tc>
          <w:tcPr>
            <w:tcW w:w="270" w:type="dxa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:rsidR="00137D25" w:rsidRPr="00C61668" w:rsidRDefault="00137D25" w:rsidP="00731629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7D25" w:rsidRPr="00C61668" w:rsidTr="00731629">
        <w:trPr>
          <w:trHeight w:val="20"/>
        </w:trPr>
        <w:tc>
          <w:tcPr>
            <w:tcW w:w="2700" w:type="dxa"/>
            <w:shd w:val="clear" w:color="auto" w:fill="auto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137D25" w:rsidRPr="00C61668" w:rsidRDefault="00137D25" w:rsidP="00731629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7D25" w:rsidRPr="00C61668" w:rsidTr="00731629">
        <w:trPr>
          <w:trHeight w:val="20"/>
        </w:trPr>
        <w:tc>
          <w:tcPr>
            <w:tcW w:w="2700" w:type="dxa"/>
            <w:shd w:val="clear" w:color="auto" w:fill="auto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270" w:type="dxa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137D25" w:rsidRPr="00C61668" w:rsidRDefault="00137D2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137D25" w:rsidRPr="00C61668" w:rsidRDefault="00137D25" w:rsidP="0073162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:rsidR="00137D25" w:rsidRPr="00C61668" w:rsidRDefault="00137D25" w:rsidP="00731629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มีผู้ถือหุ้นร่วมกันกับบริษัท </w:t>
            </w:r>
          </w:p>
        </w:tc>
      </w:tr>
    </w:tbl>
    <w:p w:rsidR="001B49BA" w:rsidRPr="00C61668" w:rsidRDefault="001B49B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137D25" w:rsidRPr="00C61668" w:rsidRDefault="00137D25" w:rsidP="0013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38"/>
        <w:gridCol w:w="6030"/>
      </w:tblGrid>
      <w:tr w:rsidR="00137D25" w:rsidRPr="00C61668" w:rsidTr="00731629">
        <w:trPr>
          <w:tblHeader/>
        </w:trPr>
        <w:tc>
          <w:tcPr>
            <w:tcW w:w="354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F125E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8" w:type="dxa"/>
          </w:tcPr>
          <w:p w:rsidR="00137D25" w:rsidRPr="00C61668" w:rsidRDefault="00137D25" w:rsidP="001F125E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D25" w:rsidRPr="00C61668" w:rsidRDefault="00137D25" w:rsidP="001F125E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37D25" w:rsidRPr="00C61668" w:rsidTr="00731629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731629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137D25" w:rsidRPr="00C61668" w:rsidRDefault="00137D25" w:rsidP="00731629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731629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37D25" w:rsidRPr="00C61668" w:rsidTr="00731629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8" w:type="dxa"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137D25" w:rsidRPr="00C61668" w:rsidTr="00731629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ค่าบริหารจัดการ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238" w:type="dxa"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C6166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137D25" w:rsidRPr="00C61668" w:rsidTr="00731629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D25" w:rsidRPr="00C61668" w:rsidRDefault="00137D25" w:rsidP="00137D25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38" w:type="dxa"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C6166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137D25" w:rsidRPr="00C61668" w:rsidTr="00731629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238" w:type="dxa"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137D25" w:rsidRPr="00C61668" w:rsidTr="00731629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38" w:type="dxa"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ต้นทุนการกู้ยืมบวกร้อยละ </w:t>
            </w:r>
            <w:r w:rsidRPr="00C61668">
              <w:rPr>
                <w:rFonts w:ascii="Angsana New" w:hAnsi="Angsana New" w:cs="Angsana New"/>
                <w:sz w:val="26"/>
                <w:szCs w:val="26"/>
              </w:rPr>
              <w:t xml:space="preserve">0.5 </w:t>
            </w:r>
            <w:r w:rsidRPr="00C61668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137D25" w:rsidRPr="00C61668" w:rsidTr="00731629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D25" w:rsidRPr="00C61668" w:rsidRDefault="00137D25" w:rsidP="00137D25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38" w:type="dxa"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C6166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C61668">
              <w:rPr>
                <w:rFonts w:ascii="Angsana New" w:hAnsi="Angsana New" w:cs="Angsana New"/>
                <w:sz w:val="26"/>
                <w:szCs w:val="26"/>
              </w:rPr>
              <w:t xml:space="preserve">1.05 </w:t>
            </w:r>
            <w:r w:rsidRPr="00C61668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137D25" w:rsidRPr="00C61668" w:rsidTr="00731629">
        <w:tc>
          <w:tcPr>
            <w:tcW w:w="35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D25" w:rsidRPr="00C61668" w:rsidRDefault="00137D25" w:rsidP="00137D25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38" w:type="dxa"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D25" w:rsidRPr="00C61668" w:rsidRDefault="00137D25" w:rsidP="00137D2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C61668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ตามหลักเกณฑ์ที่กำหนดโดยคณะกรรมการสรรหา ซึ่งไม่เกินกว่าจำนวนเงินที่ผู้ถือหุ้นอนุมัติ</w:t>
            </w:r>
          </w:p>
        </w:tc>
      </w:tr>
    </w:tbl>
    <w:p w:rsidR="00307B9B" w:rsidRPr="00C61668" w:rsidRDefault="00307B9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br w:type="page"/>
      </w:r>
    </w:p>
    <w:p w:rsidR="00A211D0" w:rsidRPr="00C61668" w:rsidRDefault="00EE54D0" w:rsidP="00731629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C61668">
        <w:rPr>
          <w:rFonts w:ascii="Angsana New" w:hAnsi="Angsana New" w:cs="Angsana New"/>
          <w:sz w:val="26"/>
          <w:szCs w:val="26"/>
          <w:cs/>
          <w:lang w:val="en-US"/>
        </w:rPr>
        <w:lastRenderedPageBreak/>
        <w:t>รายการที่สำคัญกับ</w:t>
      </w:r>
      <w:r w:rsidR="008409A6" w:rsidRPr="00C61668">
        <w:rPr>
          <w:rFonts w:ascii="Angsana New" w:hAnsi="Angsana New" w:cs="Angsana New"/>
          <w:sz w:val="26"/>
          <w:szCs w:val="26"/>
          <w:cs/>
          <w:lang w:val="en-US"/>
        </w:rPr>
        <w:t>บุคคลและ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>กิจการที่เกี่ยวข้องกัน</w:t>
      </w:r>
      <w:r w:rsidR="000E3913"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สำหรับแต่ละปีสิ้นสุดวันที่ </w:t>
      </w:r>
      <w:r w:rsidR="000E3913" w:rsidRPr="00C61668">
        <w:rPr>
          <w:rFonts w:ascii="Angsana New" w:hAnsi="Angsana New" w:cs="Angsana New"/>
          <w:sz w:val="26"/>
          <w:szCs w:val="26"/>
          <w:lang w:val="en-US"/>
        </w:rPr>
        <w:t>31</w:t>
      </w:r>
      <w:r w:rsidR="000E3913"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="00887123" w:rsidRPr="00C61668">
        <w:rPr>
          <w:rFonts w:ascii="Angsana New" w:hAnsi="Angsana New" w:cs="Angsana New"/>
          <w:sz w:val="26"/>
          <w:szCs w:val="26"/>
          <w:lang w:val="en-US"/>
        </w:rPr>
        <w:t>2561</w:t>
      </w:r>
      <w:r w:rsidR="000E3913"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="005A21BD" w:rsidRPr="00C61668">
        <w:rPr>
          <w:rFonts w:ascii="Angsana New" w:hAnsi="Angsana New" w:cs="Angsana New"/>
          <w:sz w:val="26"/>
          <w:szCs w:val="26"/>
          <w:lang w:val="en-US"/>
        </w:rPr>
        <w:t>2560</w:t>
      </w:r>
      <w:r w:rsidR="000E3913"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:rsidR="00731629" w:rsidRPr="00C61668" w:rsidRDefault="00731629" w:rsidP="00731629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731629" w:rsidRPr="00C61668" w:rsidTr="00731629">
        <w:tc>
          <w:tcPr>
            <w:tcW w:w="4194" w:type="dxa"/>
            <w:hideMark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731629" w:rsidRPr="00C61668" w:rsidTr="00731629">
        <w:tc>
          <w:tcPr>
            <w:tcW w:w="4194" w:type="dxa"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29" w:rsidRPr="00C61668" w:rsidTr="00731629">
        <w:tc>
          <w:tcPr>
            <w:tcW w:w="4194" w:type="dxa"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731629" w:rsidRPr="00C61668" w:rsidTr="00731629">
        <w:tc>
          <w:tcPr>
            <w:tcW w:w="4194" w:type="dxa"/>
            <w:vAlign w:val="center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31629" w:rsidRPr="00C61668" w:rsidTr="00731629">
        <w:tc>
          <w:tcPr>
            <w:tcW w:w="4194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731629" w:rsidRPr="00C61668" w:rsidRDefault="001D46EE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253,600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219,965</w:t>
            </w:r>
          </w:p>
        </w:tc>
      </w:tr>
      <w:tr w:rsidR="00731629" w:rsidRPr="00C61668" w:rsidTr="00731629">
        <w:tc>
          <w:tcPr>
            <w:tcW w:w="4194" w:type="dxa"/>
            <w:vAlign w:val="center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31629" w:rsidRPr="00C61668" w:rsidTr="00731629">
        <w:tc>
          <w:tcPr>
            <w:tcW w:w="4194" w:type="dxa"/>
            <w:vAlign w:val="center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731629" w:rsidRPr="00C61668" w:rsidTr="00731629">
        <w:tc>
          <w:tcPr>
            <w:tcW w:w="4194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731629" w:rsidRPr="00C61668" w:rsidRDefault="001D46EE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94,499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31629" w:rsidRPr="00C61668" w:rsidTr="00731629">
        <w:tc>
          <w:tcPr>
            <w:tcW w:w="4194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1629" w:rsidRPr="00C61668" w:rsidTr="00731629">
        <w:tc>
          <w:tcPr>
            <w:tcW w:w="4194" w:type="dxa"/>
            <w:vAlign w:val="center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รายได้จากการให้สิทธิ์แฟรนไชส์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1D46EE" w:rsidRPr="00C61668" w:rsidTr="00731629">
        <w:tc>
          <w:tcPr>
            <w:tcW w:w="4194" w:type="dxa"/>
            <w:vAlign w:val="center"/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1D46EE" w:rsidRPr="00C61668" w:rsidRDefault="00BC2CF5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  <w:t xml:space="preserve">          -</w:t>
            </w:r>
          </w:p>
        </w:tc>
      </w:tr>
      <w:tr w:rsidR="001D46EE" w:rsidRPr="00C61668" w:rsidTr="00731629">
        <w:tc>
          <w:tcPr>
            <w:tcW w:w="4194" w:type="dxa"/>
            <w:vAlign w:val="center"/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1D46EE" w:rsidRPr="00C61668" w:rsidTr="00731629">
        <w:tc>
          <w:tcPr>
            <w:tcW w:w="4194" w:type="dxa"/>
            <w:vAlign w:val="center"/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34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1D46EE" w:rsidRPr="00C61668" w:rsidRDefault="001D46EE" w:rsidP="001D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2CF5" w:rsidRPr="00C61668" w:rsidTr="00731629">
        <w:tc>
          <w:tcPr>
            <w:tcW w:w="4194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2,488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1,946  </w:t>
            </w:r>
          </w:p>
        </w:tc>
      </w:tr>
      <w:tr w:rsidR="00BC2CF5" w:rsidRPr="00C61668" w:rsidTr="00731629">
        <w:tc>
          <w:tcPr>
            <w:tcW w:w="4194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C2CF5" w:rsidRPr="00C61668" w:rsidTr="00731629">
        <w:tc>
          <w:tcPr>
            <w:tcW w:w="4194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2,488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</w:tr>
      <w:tr w:rsidR="00BC2CF5" w:rsidRPr="00C61668" w:rsidTr="00731629">
        <w:tc>
          <w:tcPr>
            <w:tcW w:w="4194" w:type="dxa"/>
            <w:vAlign w:val="center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C2CF5" w:rsidRPr="00C61668" w:rsidTr="00731629">
        <w:tc>
          <w:tcPr>
            <w:tcW w:w="4194" w:type="dxa"/>
            <w:vAlign w:val="center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947117" w:rsidRPr="00C61668" w:rsidTr="00731629">
        <w:tc>
          <w:tcPr>
            <w:tcW w:w="4194" w:type="dxa"/>
          </w:tcPr>
          <w:p w:rsidR="00947117" w:rsidRPr="00C61668" w:rsidRDefault="00947117" w:rsidP="009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947117" w:rsidRPr="00C61668" w:rsidRDefault="00947117" w:rsidP="009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947117" w:rsidRPr="00C61668" w:rsidRDefault="00947117" w:rsidP="009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947117" w:rsidRPr="00C61668" w:rsidRDefault="00947117" w:rsidP="009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47117" w:rsidRPr="00C61668" w:rsidRDefault="00947117" w:rsidP="009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947117" w:rsidRPr="00C61668" w:rsidRDefault="00DA166E" w:rsidP="009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47117" w:rsidRPr="00C61668" w:rsidRDefault="00947117" w:rsidP="009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947117" w:rsidRPr="00C61668" w:rsidRDefault="00947117" w:rsidP="009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9,333</w:t>
            </w:r>
          </w:p>
        </w:tc>
      </w:tr>
      <w:tr w:rsidR="00BC2CF5" w:rsidRPr="00C61668" w:rsidTr="00731629">
        <w:tc>
          <w:tcPr>
            <w:tcW w:w="4194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2CF5" w:rsidRPr="00C61668" w:rsidTr="00731629">
        <w:tc>
          <w:tcPr>
            <w:tcW w:w="4194" w:type="dxa"/>
            <w:vAlign w:val="center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2CF5" w:rsidRPr="00C61668" w:rsidTr="00731629">
        <w:tc>
          <w:tcPr>
            <w:tcW w:w="4194" w:type="dxa"/>
            <w:vAlign w:val="center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C2CF5" w:rsidRPr="00C61668" w:rsidTr="00731629">
        <w:tc>
          <w:tcPr>
            <w:tcW w:w="4194" w:type="dxa"/>
          </w:tcPr>
          <w:p w:rsidR="00BC2CF5" w:rsidRPr="00C61668" w:rsidRDefault="00BC2CF5" w:rsidP="00BC2CF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C2CF5" w:rsidRPr="00C61668" w:rsidTr="00731629">
        <w:tc>
          <w:tcPr>
            <w:tcW w:w="4194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C2CF5" w:rsidRPr="00C61668" w:rsidTr="00731629">
        <w:tc>
          <w:tcPr>
            <w:tcW w:w="4194" w:type="dxa"/>
            <w:vAlign w:val="center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2CF5" w:rsidRPr="00C61668" w:rsidTr="00731629">
        <w:tc>
          <w:tcPr>
            <w:tcW w:w="4194" w:type="dxa"/>
            <w:vAlign w:val="center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2CF5" w:rsidRPr="00C61668" w:rsidTr="00731629">
        <w:tc>
          <w:tcPr>
            <w:tcW w:w="4194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7,661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8,065</w:t>
            </w:r>
          </w:p>
        </w:tc>
      </w:tr>
      <w:tr w:rsidR="00BC2CF5" w:rsidRPr="00C61668" w:rsidTr="00731629">
        <w:tc>
          <w:tcPr>
            <w:tcW w:w="4194" w:type="dxa"/>
            <w:vAlign w:val="center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2CF5" w:rsidRPr="00C61668" w:rsidTr="00731629">
        <w:tc>
          <w:tcPr>
            <w:tcW w:w="4194" w:type="dxa"/>
            <w:vAlign w:val="center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ซื้อวัตถุดิบอาหาร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2CF5" w:rsidRPr="00C61668" w:rsidTr="00731629">
        <w:tc>
          <w:tcPr>
            <w:tcW w:w="4194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8,240</w:t>
            </w:r>
          </w:p>
        </w:tc>
        <w:tc>
          <w:tcPr>
            <w:tcW w:w="268" w:type="dxa"/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9,164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BC2CF5" w:rsidRPr="00C61668" w:rsidRDefault="00BC2CF5" w:rsidP="00BC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:rsidR="00731629" w:rsidRPr="00C61668" w:rsidRDefault="00731629">
      <w:r w:rsidRPr="00C61668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731629" w:rsidRPr="00C61668" w:rsidTr="00731629">
        <w:tc>
          <w:tcPr>
            <w:tcW w:w="4194" w:type="dxa"/>
            <w:hideMark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731629" w:rsidRPr="00C61668" w:rsidTr="00731629">
        <w:tc>
          <w:tcPr>
            <w:tcW w:w="4194" w:type="dxa"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29" w:rsidRPr="00C61668" w:rsidTr="006F6139">
        <w:tc>
          <w:tcPr>
            <w:tcW w:w="4194" w:type="dxa"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BC2CF5" w:rsidRPr="00C61668" w:rsidTr="006F6139">
        <w:tc>
          <w:tcPr>
            <w:tcW w:w="4194" w:type="dxa"/>
          </w:tcPr>
          <w:p w:rsidR="004A0537" w:rsidRPr="00C61668" w:rsidRDefault="00BC2CF5" w:rsidP="00C1424A">
            <w:pPr>
              <w:pStyle w:val="Heading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ซื้อสินทรัพย์</w:t>
            </w:r>
            <w:r w:rsidR="00C1424A" w:rsidRPr="00C616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ถาวร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BC2CF5" w:rsidRPr="00C61668" w:rsidRDefault="00BC2CF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C2CF5" w:rsidRPr="00C61668" w:rsidRDefault="00BC2CF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BC2CF5" w:rsidRPr="00C61668" w:rsidRDefault="00BC2CF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C2CF5" w:rsidRPr="00C61668" w:rsidRDefault="00BC2CF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C2CF5" w:rsidRPr="00C61668" w:rsidRDefault="00BC2CF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BC2CF5" w:rsidRPr="00C61668" w:rsidRDefault="00BC2CF5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C1424A" w:rsidRPr="00C61668" w:rsidTr="00F27C27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1424A" w:rsidRPr="00C61668" w:rsidTr="00F27C27">
        <w:tc>
          <w:tcPr>
            <w:tcW w:w="4194" w:type="dxa"/>
          </w:tcPr>
          <w:p w:rsidR="00C1424A" w:rsidRPr="00C61668" w:rsidRDefault="00C1424A" w:rsidP="00C1424A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DA166E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3,542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3,156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DA166E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889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1,095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4,43</w:t>
            </w:r>
            <w:r w:rsidR="00DA166E"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4,251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vAlign w:val="center"/>
          </w:tcPr>
          <w:p w:rsidR="00C1424A" w:rsidRPr="00C61668" w:rsidRDefault="000D5F7C" w:rsidP="000D5F7C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</w:t>
            </w:r>
            <w:r w:rsidR="002E46B3" w:rsidRPr="00C6166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1424A" w:rsidRPr="00C61668" w:rsidRDefault="002E46B3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:rsidR="00C1424A" w:rsidRPr="00C61668" w:rsidRDefault="00C1424A" w:rsidP="00C1424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:rsidR="00C1424A" w:rsidRPr="00C61668" w:rsidRDefault="00C1424A" w:rsidP="00C1424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C1424A" w:rsidRPr="00C61668" w:rsidTr="0073162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424A" w:rsidRPr="00C61668" w:rsidTr="00731629">
        <w:tc>
          <w:tcPr>
            <w:tcW w:w="4194" w:type="dxa"/>
            <w:vAlign w:val="center"/>
          </w:tcPr>
          <w:p w:rsidR="00C1424A" w:rsidRPr="00C61668" w:rsidRDefault="00C1424A" w:rsidP="00C1424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424A" w:rsidRPr="00C61668" w:rsidTr="006004F3">
        <w:tc>
          <w:tcPr>
            <w:tcW w:w="4194" w:type="dxa"/>
          </w:tcPr>
          <w:p w:rsidR="00C1424A" w:rsidRPr="00C61668" w:rsidRDefault="00C1424A" w:rsidP="00C1424A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C61668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35,958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27,095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:rsidR="00C1424A" w:rsidRPr="00C61668" w:rsidRDefault="00C1424A" w:rsidP="00C14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35,958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27,095</w:t>
            </w:r>
          </w:p>
        </w:tc>
      </w:tr>
      <w:tr w:rsidR="00C1424A" w:rsidRPr="00C61668" w:rsidTr="006004F3">
        <w:tc>
          <w:tcPr>
            <w:tcW w:w="4194" w:type="dxa"/>
          </w:tcPr>
          <w:p w:rsidR="00C1424A" w:rsidRPr="00C61668" w:rsidRDefault="00C1424A" w:rsidP="00C1424A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268" w:type="dxa"/>
            <w:vAlign w:val="center"/>
          </w:tcPr>
          <w:p w:rsidR="00C1424A" w:rsidRPr="00C61668" w:rsidRDefault="00C1424A" w:rsidP="00C1424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:rsidR="00C1424A" w:rsidRPr="00C61668" w:rsidRDefault="00C1424A" w:rsidP="00C14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802</w:t>
            </w:r>
          </w:p>
        </w:tc>
      </w:tr>
      <w:tr w:rsidR="00C1424A" w:rsidRPr="00C61668" w:rsidTr="006004F3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36,656</w:t>
            </w:r>
          </w:p>
        </w:tc>
        <w:tc>
          <w:tcPr>
            <w:tcW w:w="268" w:type="dxa"/>
            <w:vAlign w:val="center"/>
          </w:tcPr>
          <w:p w:rsidR="00C1424A" w:rsidRPr="00C61668" w:rsidRDefault="00C1424A" w:rsidP="00C142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27,897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:rsidR="00C1424A" w:rsidRPr="00C61668" w:rsidRDefault="00C1424A" w:rsidP="00C1424A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36,656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27,897</w:t>
            </w:r>
          </w:p>
        </w:tc>
      </w:tr>
    </w:tbl>
    <w:p w:rsidR="00052151" w:rsidRPr="00C61668" w:rsidRDefault="006E614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br w:type="page"/>
      </w:r>
    </w:p>
    <w:p w:rsidR="005237C9" w:rsidRPr="00C61668" w:rsidRDefault="009F469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>ยอดคงเหลือที่สำคัญกับบุคคลหรือ</w:t>
      </w:r>
      <w:r w:rsidR="009321FF" w:rsidRPr="00C61668">
        <w:rPr>
          <w:rFonts w:ascii="Angsana New" w:hAnsi="Angsana New"/>
          <w:sz w:val="26"/>
          <w:szCs w:val="26"/>
          <w:cs/>
        </w:rPr>
        <w:t xml:space="preserve">กิจการที่เกี่ยวข้องกัน ณ </w:t>
      </w:r>
      <w:r w:rsidR="007C68A2" w:rsidRPr="00C61668">
        <w:rPr>
          <w:rFonts w:ascii="Angsana New" w:hAnsi="Angsana New"/>
          <w:sz w:val="26"/>
          <w:szCs w:val="26"/>
          <w:cs/>
        </w:rPr>
        <w:t xml:space="preserve">วันที่ </w:t>
      </w:r>
      <w:r w:rsidR="007C68A2" w:rsidRPr="00C61668">
        <w:rPr>
          <w:rFonts w:ascii="Angsana New" w:hAnsi="Angsana New"/>
          <w:sz w:val="26"/>
          <w:szCs w:val="26"/>
        </w:rPr>
        <w:t>31</w:t>
      </w:r>
      <w:r w:rsidR="007C68A2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283DDB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7C68A2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มีดังนี้</w:t>
      </w:r>
    </w:p>
    <w:p w:rsidR="001F48D0" w:rsidRPr="00C61668" w:rsidRDefault="001F48D0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731629" w:rsidRPr="00C61668" w:rsidTr="00575669">
        <w:tc>
          <w:tcPr>
            <w:tcW w:w="4194" w:type="dxa"/>
            <w:hideMark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731629" w:rsidRPr="00C61668" w:rsidTr="00575669">
        <w:tc>
          <w:tcPr>
            <w:tcW w:w="4194" w:type="dxa"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29" w:rsidRPr="00C61668" w:rsidTr="00575669">
        <w:tc>
          <w:tcPr>
            <w:tcW w:w="4194" w:type="dxa"/>
          </w:tcPr>
          <w:p w:rsidR="00731629" w:rsidRPr="00C61668" w:rsidRDefault="00731629" w:rsidP="0073162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731629" w:rsidRPr="00C61668" w:rsidRDefault="00731629" w:rsidP="007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C1424A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10,119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9,006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C1424A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4,288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3,037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C1424A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6,028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4,421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C1424A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599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1,176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C1424A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1,05</w:t>
            </w:r>
            <w:r w:rsidR="00DA166E" w:rsidRPr="00C6166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1,053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C1424A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2,718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3,101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ซินเนอร์จี้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8E5B29" w:rsidRPr="00C61668" w:rsidRDefault="00C1424A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รวมบริษัทย่อย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8E5B29" w:rsidRPr="00C61668" w:rsidRDefault="00C1424A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24,84</w:t>
            </w:r>
            <w:r w:rsidR="00DA166E" w:rsidRPr="00C616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21,826</w:t>
            </w:r>
          </w:p>
        </w:tc>
      </w:tr>
      <w:tr w:rsidR="008E5B29" w:rsidRPr="00C61668" w:rsidTr="00575669">
        <w:tc>
          <w:tcPr>
            <w:tcW w:w="4194" w:type="dxa"/>
          </w:tcPr>
          <w:p w:rsidR="008E5B29" w:rsidRPr="00C61668" w:rsidRDefault="008E5B29" w:rsidP="008E5B2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8E5B29" w:rsidRPr="00C61668" w:rsidRDefault="008E5B29" w:rsidP="008E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24,84</w:t>
            </w:r>
            <w:r w:rsidR="00DA166E" w:rsidRPr="00C6166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21,857</w:t>
            </w: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575669">
        <w:tc>
          <w:tcPr>
            <w:tcW w:w="4194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2,847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  <w:r w:rsidRPr="00C61668">
              <w:rPr>
                <w:rFonts w:ascii="Angsana New" w:eastAsia="Batang" w:hAnsi="Angsana New" w:hint="cs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</w:t>
            </w:r>
            <w:r w:rsidR="00081DB9" w:rsidRPr="00C61668">
              <w:rPr>
                <w:rFonts w:ascii="Angsana New" w:hAnsi="Angsana New"/>
                <w:sz w:val="26"/>
                <w:szCs w:val="26"/>
              </w:rPr>
              <w:t>,</w:t>
            </w:r>
            <w:r w:rsidRPr="00C61668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3,057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-3402"/>
                <w:tab w:val="left" w:pos="-3261"/>
                <w:tab w:val="left" w:pos="-3119"/>
                <w:tab w:val="left" w:pos="327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:rsidR="00C1424A" w:rsidRPr="00C61668" w:rsidRDefault="00C1424A" w:rsidP="00C1424A">
            <w:pPr>
              <w:pStyle w:val="BodyText3"/>
              <w:tabs>
                <w:tab w:val="left" w:pos="227"/>
                <w:tab w:val="left" w:pos="327"/>
                <w:tab w:val="left" w:pos="454"/>
                <w:tab w:val="left" w:pos="680"/>
                <w:tab w:val="left" w:pos="907"/>
                <w:tab w:val="left" w:pos="1644"/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-3402"/>
                <w:tab w:val="left" w:pos="-3261"/>
                <w:tab w:val="left" w:pos="-3119"/>
                <w:tab w:val="left" w:pos="327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-3402"/>
                <w:tab w:val="left" w:pos="-3261"/>
                <w:tab w:val="left" w:pos="-3119"/>
                <w:tab w:val="left" w:pos="327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pStyle w:val="BodyText3"/>
              <w:tabs>
                <w:tab w:val="left" w:pos="227"/>
                <w:tab w:val="left" w:pos="327"/>
                <w:tab w:val="left" w:pos="454"/>
                <w:tab w:val="left" w:pos="680"/>
                <w:tab w:val="left" w:pos="907"/>
                <w:tab w:val="left" w:pos="1644"/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84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pStyle w:val="BodyText3"/>
              <w:tabs>
                <w:tab w:val="left" w:pos="227"/>
                <w:tab w:val="left" w:pos="327"/>
                <w:tab w:val="left" w:pos="454"/>
                <w:tab w:val="left" w:pos="680"/>
                <w:tab w:val="left" w:pos="907"/>
                <w:tab w:val="left" w:pos="1644"/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72"/>
              <w:jc w:val="center"/>
              <w:rPr>
                <w:rFonts w:ascii="Angsana New" w:eastAsia="Arial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1424A" w:rsidRPr="00C61668" w:rsidTr="00575669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6F6139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782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1424A" w:rsidRPr="00C61668" w:rsidTr="00925DF7">
        <w:tc>
          <w:tcPr>
            <w:tcW w:w="4194" w:type="dxa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6F6139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</w:t>
            </w:r>
            <w:r w:rsidR="00925DF7" w:rsidRPr="00C61668">
              <w:rPr>
                <w:rFonts w:ascii="Angsana New" w:hAnsi="Angsana New"/>
                <w:sz w:val="26"/>
                <w:szCs w:val="26"/>
              </w:rPr>
              <w:t>1</w:t>
            </w: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vAlign w:val="bottom"/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C1424A" w:rsidRPr="00C61668" w:rsidRDefault="00C1424A" w:rsidP="00C1424A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C1424A" w:rsidRPr="00C61668" w:rsidRDefault="00C1424A" w:rsidP="00C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5DF7" w:rsidRPr="00C61668" w:rsidTr="00925DF7">
        <w:tc>
          <w:tcPr>
            <w:tcW w:w="4194" w:type="dxa"/>
            <w:vAlign w:val="bottom"/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925DF7" w:rsidRPr="00C61668" w:rsidRDefault="006F6139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  <w:r w:rsidR="00925DF7" w:rsidRPr="00C6166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vAlign w:val="bottom"/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5DF7" w:rsidRPr="00C61668" w:rsidTr="00925DF7">
        <w:tc>
          <w:tcPr>
            <w:tcW w:w="4194" w:type="dxa"/>
          </w:tcPr>
          <w:p w:rsidR="00925DF7" w:rsidRPr="00C61668" w:rsidRDefault="00925DF7" w:rsidP="00925DF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268" w:type="dxa"/>
            <w:vAlign w:val="bottom"/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5DF7" w:rsidRPr="00C61668" w:rsidTr="006004F3">
        <w:tc>
          <w:tcPr>
            <w:tcW w:w="4194" w:type="dxa"/>
          </w:tcPr>
          <w:p w:rsidR="00925DF7" w:rsidRPr="00C61668" w:rsidRDefault="00925DF7" w:rsidP="00925DF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68" w:type="dxa"/>
            <w:vAlign w:val="bottom"/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25DF7" w:rsidRPr="00C61668" w:rsidTr="00575669">
        <w:tc>
          <w:tcPr>
            <w:tcW w:w="4194" w:type="dxa"/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</w:t>
            </w:r>
            <w:r w:rsidRPr="00C61668">
              <w:rPr>
                <w:rFonts w:ascii="Angsana New" w:eastAsia="Batang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  <w:vAlign w:val="bottom"/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:rsidR="00575669" w:rsidRPr="00C61668" w:rsidRDefault="00575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C61668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575669" w:rsidRPr="00C61668" w:rsidTr="00D01B5D">
        <w:tc>
          <w:tcPr>
            <w:tcW w:w="4194" w:type="dxa"/>
            <w:hideMark/>
          </w:tcPr>
          <w:p w:rsidR="00575669" w:rsidRPr="00C61668" w:rsidRDefault="00575669" w:rsidP="0057566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575669" w:rsidRPr="00C61668" w:rsidTr="00D01B5D">
        <w:tc>
          <w:tcPr>
            <w:tcW w:w="4194" w:type="dxa"/>
          </w:tcPr>
          <w:p w:rsidR="00575669" w:rsidRPr="00C61668" w:rsidRDefault="00575669" w:rsidP="0057566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5669" w:rsidRPr="00C61668" w:rsidTr="00D01B5D">
        <w:tc>
          <w:tcPr>
            <w:tcW w:w="4194" w:type="dxa"/>
          </w:tcPr>
          <w:p w:rsidR="00575669" w:rsidRPr="00C61668" w:rsidRDefault="00575669" w:rsidP="0057566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575669" w:rsidRPr="00C61668" w:rsidTr="00D01B5D">
        <w:tc>
          <w:tcPr>
            <w:tcW w:w="419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5669" w:rsidRPr="00C61668" w:rsidTr="00D01B5D">
        <w:tc>
          <w:tcPr>
            <w:tcW w:w="4194" w:type="dxa"/>
          </w:tcPr>
          <w:p w:rsidR="00575669" w:rsidRPr="00C61668" w:rsidRDefault="00575669" w:rsidP="0057566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DF7" w:rsidRPr="00C61668" w:rsidTr="00D01B5D">
        <w:tc>
          <w:tcPr>
            <w:tcW w:w="4194" w:type="dxa"/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  <w:t>35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25DF7" w:rsidRPr="00C61668" w:rsidRDefault="00925DF7" w:rsidP="00925DF7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925DF7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75669" w:rsidRPr="00C61668" w:rsidTr="008D37B8">
        <w:tc>
          <w:tcPr>
            <w:tcW w:w="419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75669" w:rsidRPr="00C61668" w:rsidRDefault="00575669" w:rsidP="0057566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75669" w:rsidRPr="00C61668" w:rsidRDefault="00575669" w:rsidP="0057566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75669" w:rsidRPr="00C61668" w:rsidRDefault="00925DF7" w:rsidP="0092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  <w:t>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75669" w:rsidRPr="00C61668" w:rsidRDefault="00575669" w:rsidP="0057566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575669" w:rsidRPr="00C61668" w:rsidTr="008D37B8">
        <w:tc>
          <w:tcPr>
            <w:tcW w:w="4194" w:type="dxa"/>
          </w:tcPr>
          <w:p w:rsidR="00575669" w:rsidRPr="00C61668" w:rsidRDefault="00575669" w:rsidP="0057566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925DF7"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75669" w:rsidRPr="00C61668" w:rsidRDefault="00575669" w:rsidP="0057566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75669" w:rsidRPr="00C61668" w:rsidRDefault="00575669" w:rsidP="0057566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575669" w:rsidRPr="00C61668" w:rsidRDefault="00925DF7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75669" w:rsidRPr="00C61668" w:rsidRDefault="00575669" w:rsidP="0057566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E1AB9" w:rsidRPr="00C61668" w:rsidTr="008D37B8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5E1AB9" w:rsidRPr="00C61668" w:rsidRDefault="005E1AB9" w:rsidP="005E1AB9">
            <w:pPr>
              <w:tabs>
                <w:tab w:val="left" w:pos="327"/>
                <w:tab w:val="decimal" w:pos="73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ดอกเบี้ยค้างรับ (รวมอยู่ในสินทรัพย์หมุนเวียนอื่น)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</w:tr>
      <w:tr w:rsidR="005E1AB9" w:rsidRPr="00C61668" w:rsidTr="00513DE2">
        <w:tc>
          <w:tcPr>
            <w:tcW w:w="4194" w:type="dxa"/>
          </w:tcPr>
          <w:p w:rsidR="005E1AB9" w:rsidRPr="00C61668" w:rsidRDefault="005E1AB9" w:rsidP="005E1AB9">
            <w:pPr>
              <w:ind w:right="-13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202</w:t>
            </w: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674</w:t>
            </w: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ดอกเบี้ยค้างจ่าย (รวมอยู่ในค่าใช้จ่ายค้างจ่าย)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ซินเนอจี้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E1AB9" w:rsidRPr="00C61668" w:rsidTr="00D01B5D">
        <w:tc>
          <w:tcPr>
            <w:tcW w:w="4194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</w:tbl>
    <w:p w:rsidR="00575669" w:rsidRPr="00C61668" w:rsidRDefault="00575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575669" w:rsidRPr="00C61668" w:rsidTr="00575669">
        <w:trPr>
          <w:trHeight w:val="331"/>
          <w:tblHeader/>
        </w:trPr>
        <w:tc>
          <w:tcPr>
            <w:tcW w:w="3510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:rsidR="00575669" w:rsidRPr="00C61668" w:rsidRDefault="00575669" w:rsidP="00D01B5D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575669" w:rsidRPr="00C61668" w:rsidTr="00575669">
        <w:trPr>
          <w:trHeight w:val="331"/>
          <w:tblHeader/>
        </w:trPr>
        <w:tc>
          <w:tcPr>
            <w:tcW w:w="3510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5669" w:rsidRPr="00C61668" w:rsidTr="00575669">
        <w:trPr>
          <w:trHeight w:val="343"/>
          <w:tblHeader/>
        </w:trPr>
        <w:tc>
          <w:tcPr>
            <w:tcW w:w="3510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9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6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5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75669" w:rsidRPr="00C61668" w:rsidTr="00575669">
        <w:trPr>
          <w:trHeight w:val="343"/>
        </w:trPr>
        <w:tc>
          <w:tcPr>
            <w:tcW w:w="3510" w:type="dxa"/>
            <w:hideMark/>
          </w:tcPr>
          <w:p w:rsidR="00575669" w:rsidRPr="00C61668" w:rsidRDefault="00575669" w:rsidP="00575669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575669" w:rsidRPr="00C61668" w:rsidRDefault="00575669" w:rsidP="00D01B5D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:rsidR="00575669" w:rsidRPr="00C61668" w:rsidRDefault="00575669" w:rsidP="00D01B5D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5669" w:rsidRPr="00C61668" w:rsidTr="00575669">
        <w:trPr>
          <w:trHeight w:val="343"/>
        </w:trPr>
        <w:tc>
          <w:tcPr>
            <w:tcW w:w="3510" w:type="dxa"/>
            <w:hideMark/>
          </w:tcPr>
          <w:p w:rsidR="00575669" w:rsidRPr="00C61668" w:rsidRDefault="00575669" w:rsidP="00575669">
            <w:pPr>
              <w:ind w:left="18"/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935" w:type="dxa"/>
          </w:tcPr>
          <w:p w:rsidR="00575669" w:rsidRPr="00C61668" w:rsidRDefault="00575669" w:rsidP="005756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81" w:type="dxa"/>
          </w:tcPr>
          <w:p w:rsidR="00575669" w:rsidRPr="00C61668" w:rsidRDefault="00575669" w:rsidP="005756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1763CC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22,00</w:t>
            </w:r>
            <w:r w:rsidR="003731DF" w:rsidRPr="00C61668">
              <w:rPr>
                <w:rFonts w:ascii="Angsana New" w:eastAsia="Batang" w:hAnsi="Angsana New"/>
                <w:sz w:val="26"/>
                <w:szCs w:val="26"/>
              </w:rPr>
              <w:t>3</w:t>
            </w:r>
          </w:p>
        </w:tc>
        <w:tc>
          <w:tcPr>
            <w:tcW w:w="165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4,488</w:t>
            </w:r>
          </w:p>
        </w:tc>
      </w:tr>
      <w:tr w:rsidR="00575669" w:rsidRPr="00C61668" w:rsidTr="00575669">
        <w:trPr>
          <w:trHeight w:val="343"/>
        </w:trPr>
        <w:tc>
          <w:tcPr>
            <w:tcW w:w="3510" w:type="dxa"/>
            <w:hideMark/>
          </w:tcPr>
          <w:p w:rsidR="00575669" w:rsidRPr="00C61668" w:rsidRDefault="00575669" w:rsidP="0057566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</w:p>
        </w:tc>
        <w:tc>
          <w:tcPr>
            <w:tcW w:w="935" w:type="dxa"/>
          </w:tcPr>
          <w:p w:rsidR="00575669" w:rsidRPr="00C61668" w:rsidRDefault="00575669" w:rsidP="005756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hideMark/>
          </w:tcPr>
          <w:p w:rsidR="00575669" w:rsidRPr="00C61668" w:rsidRDefault="00575669" w:rsidP="005756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1763CC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41,345</w:t>
            </w:r>
          </w:p>
        </w:tc>
        <w:tc>
          <w:tcPr>
            <w:tcW w:w="165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37,776</w:t>
            </w:r>
          </w:p>
        </w:tc>
      </w:tr>
      <w:tr w:rsidR="00575669" w:rsidRPr="00C61668" w:rsidTr="00575669">
        <w:trPr>
          <w:trHeight w:val="343"/>
        </w:trPr>
        <w:tc>
          <w:tcPr>
            <w:tcW w:w="3510" w:type="dxa"/>
          </w:tcPr>
          <w:p w:rsidR="00575669" w:rsidRPr="00C61668" w:rsidRDefault="00575669" w:rsidP="0057566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935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1763CC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8,957</w:t>
            </w:r>
          </w:p>
        </w:tc>
        <w:tc>
          <w:tcPr>
            <w:tcW w:w="165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37,931</w:t>
            </w:r>
          </w:p>
        </w:tc>
      </w:tr>
      <w:tr w:rsidR="00575669" w:rsidRPr="00C61668" w:rsidTr="00575669">
        <w:trPr>
          <w:trHeight w:val="343"/>
        </w:trPr>
        <w:tc>
          <w:tcPr>
            <w:tcW w:w="3510" w:type="dxa"/>
          </w:tcPr>
          <w:p w:rsidR="00575669" w:rsidRPr="00C61668" w:rsidRDefault="00575669" w:rsidP="0057566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935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1763CC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54,191</w:t>
            </w:r>
          </w:p>
        </w:tc>
        <w:tc>
          <w:tcPr>
            <w:tcW w:w="165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6,707</w:t>
            </w:r>
          </w:p>
        </w:tc>
      </w:tr>
      <w:tr w:rsidR="00575669" w:rsidRPr="00C61668" w:rsidTr="00575669">
        <w:trPr>
          <w:trHeight w:val="331"/>
        </w:trPr>
        <w:tc>
          <w:tcPr>
            <w:tcW w:w="3510" w:type="dxa"/>
            <w:hideMark/>
          </w:tcPr>
          <w:p w:rsidR="00575669" w:rsidRPr="00C61668" w:rsidRDefault="00575669" w:rsidP="0057566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935" w:type="dxa"/>
            <w:shd w:val="clear" w:color="auto" w:fill="auto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1763CC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43,744</w:t>
            </w:r>
          </w:p>
        </w:tc>
        <w:tc>
          <w:tcPr>
            <w:tcW w:w="165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54,278</w:t>
            </w:r>
          </w:p>
        </w:tc>
      </w:tr>
      <w:tr w:rsidR="00575669" w:rsidRPr="00C61668" w:rsidTr="00575669">
        <w:trPr>
          <w:trHeight w:val="312"/>
        </w:trPr>
        <w:tc>
          <w:tcPr>
            <w:tcW w:w="3510" w:type="dxa"/>
            <w:hideMark/>
          </w:tcPr>
          <w:p w:rsidR="00575669" w:rsidRPr="00C61668" w:rsidRDefault="00575669" w:rsidP="0057566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935" w:type="dxa"/>
          </w:tcPr>
          <w:p w:rsidR="00575669" w:rsidRPr="00C61668" w:rsidRDefault="00575669" w:rsidP="005756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575669" w:rsidRPr="00C61668" w:rsidRDefault="00575669" w:rsidP="005756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5669" w:rsidRPr="00C61668" w:rsidRDefault="001763CC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170,240</w:t>
            </w:r>
          </w:p>
        </w:tc>
        <w:tc>
          <w:tcPr>
            <w:tcW w:w="165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141,180</w:t>
            </w:r>
          </w:p>
        </w:tc>
      </w:tr>
    </w:tbl>
    <w:p w:rsidR="005E1AB9" w:rsidRPr="00C61668" w:rsidRDefault="005E1AB9" w:rsidP="00575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:rsidR="00553956" w:rsidRPr="00C61668" w:rsidRDefault="00553956" w:rsidP="00575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</w:t>
      </w:r>
      <w:r w:rsidR="00414B0A" w:rsidRPr="00C61668">
        <w:rPr>
          <w:rFonts w:ascii="Angsana New" w:hAnsi="Angsana New"/>
          <w:sz w:val="26"/>
          <w:szCs w:val="26"/>
          <w:cs/>
        </w:rPr>
        <w:t>ระยะสั้น</w:t>
      </w:r>
      <w:r w:rsidRPr="00C61668">
        <w:rPr>
          <w:rFonts w:ascii="Angsana New" w:hAnsi="Angsana New"/>
          <w:sz w:val="26"/>
          <w:szCs w:val="26"/>
          <w:cs/>
        </w:rPr>
        <w:t>แก่บริษัทย่อย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EC15E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EB29DB" w:rsidRPr="00C61668" w:rsidRDefault="00EB29DB" w:rsidP="00575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B29DB" w:rsidRPr="00C61668" w:rsidTr="00575669">
        <w:trPr>
          <w:cantSplit/>
          <w:tblHeader/>
        </w:trPr>
        <w:tc>
          <w:tcPr>
            <w:tcW w:w="6138" w:type="dxa"/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EB29DB" w:rsidRPr="00C61668" w:rsidTr="00575669">
        <w:trPr>
          <w:cantSplit/>
          <w:tblHeader/>
        </w:trPr>
        <w:tc>
          <w:tcPr>
            <w:tcW w:w="6138" w:type="dxa"/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29DB" w:rsidRPr="00C61668" w:rsidTr="00575669">
        <w:tc>
          <w:tcPr>
            <w:tcW w:w="6138" w:type="dxa"/>
            <w:tcBorders>
              <w:bottom w:val="nil"/>
            </w:tcBorders>
            <w:vAlign w:val="center"/>
            <w:hideMark/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414B0A"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แก่</w:t>
            </w:r>
            <w:r w:rsidR="00217DAE"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B29DB" w:rsidRPr="00C61668" w:rsidRDefault="00EB29DB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E28" w:rsidRPr="00C61668" w:rsidTr="00575669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265,170</w:t>
            </w:r>
          </w:p>
        </w:tc>
      </w:tr>
      <w:tr w:rsidR="003B4E28" w:rsidRPr="00C61668" w:rsidTr="00575669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1,726,049</w:t>
            </w:r>
          </w:p>
        </w:tc>
      </w:tr>
      <w:tr w:rsidR="003B4E28" w:rsidRPr="00C61668" w:rsidTr="00575669">
        <w:tc>
          <w:tcPr>
            <w:tcW w:w="6138" w:type="dxa"/>
            <w:tcBorders>
              <w:top w:val="nil"/>
            </w:tcBorders>
            <w:vAlign w:val="center"/>
            <w:hideMark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1,850,039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B4E28" w:rsidRPr="00C61668" w:rsidTr="00575669">
        <w:tc>
          <w:tcPr>
            <w:tcW w:w="6138" w:type="dxa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141,180</w:t>
            </w:r>
          </w:p>
        </w:tc>
      </w:tr>
      <w:tr w:rsidR="003B4E28" w:rsidRPr="00C61668" w:rsidTr="00575669">
        <w:tc>
          <w:tcPr>
            <w:tcW w:w="6138" w:type="dxa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B4E28" w:rsidRPr="00C61668" w:rsidRDefault="00A1491E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1,813</w:t>
            </w:r>
            <w:r w:rsidR="001763CC" w:rsidRPr="00C61668">
              <w:rPr>
                <w:rFonts w:ascii="Angsana New" w:hAnsi="Angsana New"/>
                <w:sz w:val="26"/>
                <w:szCs w:val="26"/>
              </w:rPr>
              <w:t>,681</w:t>
            </w:r>
          </w:p>
        </w:tc>
      </w:tr>
      <w:tr w:rsidR="003B4E28" w:rsidRPr="00C61668" w:rsidTr="00575669">
        <w:tc>
          <w:tcPr>
            <w:tcW w:w="6138" w:type="dxa"/>
            <w:tcBorders>
              <w:bottom w:val="nil"/>
            </w:tcBorders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4E28" w:rsidRPr="00C61668" w:rsidRDefault="00101D8C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(1,784,621</w:t>
            </w:r>
            <w:r w:rsidR="001763CC" w:rsidRPr="00C616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4E28" w:rsidRPr="00C61668" w:rsidTr="00575669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4E28" w:rsidRPr="00C61668" w:rsidRDefault="001763CC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170,240</w:t>
            </w:r>
          </w:p>
        </w:tc>
      </w:tr>
    </w:tbl>
    <w:p w:rsidR="00D01B5D" w:rsidRPr="00C61668" w:rsidRDefault="00D01B5D">
      <w:pPr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575669" w:rsidRPr="00C61668" w:rsidTr="00D01B5D">
        <w:trPr>
          <w:trHeight w:val="331"/>
          <w:tblHeader/>
        </w:trPr>
        <w:tc>
          <w:tcPr>
            <w:tcW w:w="3510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:rsidR="00575669" w:rsidRPr="00C61668" w:rsidRDefault="00575669" w:rsidP="00D01B5D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575669" w:rsidRPr="00C61668" w:rsidTr="00D01B5D">
        <w:trPr>
          <w:trHeight w:val="331"/>
          <w:tblHeader/>
        </w:trPr>
        <w:tc>
          <w:tcPr>
            <w:tcW w:w="3510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5669" w:rsidRPr="00C61668" w:rsidTr="00D01B5D">
        <w:trPr>
          <w:trHeight w:val="343"/>
          <w:tblHeader/>
        </w:trPr>
        <w:tc>
          <w:tcPr>
            <w:tcW w:w="3510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8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9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6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5" w:type="dxa"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5669" w:rsidRPr="00C61668" w:rsidRDefault="00575669" w:rsidP="00D01B5D">
            <w:pPr>
              <w:tabs>
                <w:tab w:val="clear" w:pos="227"/>
                <w:tab w:val="clear" w:pos="454"/>
                <w:tab w:val="clear" w:pos="680"/>
              </w:tabs>
              <w:ind w:left="-7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75669" w:rsidRPr="00C61668" w:rsidTr="00D01B5D">
        <w:trPr>
          <w:trHeight w:val="343"/>
        </w:trPr>
        <w:tc>
          <w:tcPr>
            <w:tcW w:w="3510" w:type="dxa"/>
          </w:tcPr>
          <w:p w:rsidR="00575669" w:rsidRPr="00C61668" w:rsidRDefault="00575669" w:rsidP="00575669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35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7A8C" w:rsidRPr="00C61668" w:rsidTr="00513DE2">
        <w:trPr>
          <w:trHeight w:val="331"/>
        </w:trPr>
        <w:tc>
          <w:tcPr>
            <w:tcW w:w="3510" w:type="dxa"/>
            <w:hideMark/>
          </w:tcPr>
          <w:p w:rsidR="008B7A8C" w:rsidRPr="00C61668" w:rsidRDefault="008B7A8C" w:rsidP="00513DE2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35" w:type="dxa"/>
            <w:shd w:val="clear" w:color="auto" w:fill="auto"/>
          </w:tcPr>
          <w:p w:rsidR="008B7A8C" w:rsidRPr="00C61668" w:rsidRDefault="008B7A8C" w:rsidP="00513DE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8B7A8C" w:rsidRPr="00C61668" w:rsidRDefault="008B7A8C" w:rsidP="00513DE2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:rsidR="008B7A8C" w:rsidRPr="00C61668" w:rsidRDefault="008B7A8C" w:rsidP="00513DE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8B7A8C" w:rsidRPr="00C61668" w:rsidRDefault="008B7A8C" w:rsidP="00513DE2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8B7A8C" w:rsidRPr="00C61668" w:rsidRDefault="008B7A8C" w:rsidP="00513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8B7A8C" w:rsidRPr="00C61668" w:rsidRDefault="008B7A8C" w:rsidP="00513DE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8B7A8C" w:rsidRPr="00C61668" w:rsidRDefault="008B7A8C" w:rsidP="00513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8B7A8C" w:rsidRPr="00C61668" w:rsidRDefault="008B7A8C" w:rsidP="00513DE2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8B7A8C" w:rsidRPr="00C61668" w:rsidRDefault="008B7A8C" w:rsidP="00513DE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60,760</w:t>
            </w:r>
          </w:p>
        </w:tc>
        <w:tc>
          <w:tcPr>
            <w:tcW w:w="165" w:type="dxa"/>
          </w:tcPr>
          <w:p w:rsidR="008B7A8C" w:rsidRPr="00C61668" w:rsidRDefault="008B7A8C" w:rsidP="00513DE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:rsidR="008B7A8C" w:rsidRPr="00C61668" w:rsidRDefault="008B7A8C" w:rsidP="00513DE2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20,753</w:t>
            </w:r>
          </w:p>
        </w:tc>
      </w:tr>
      <w:tr w:rsidR="00575669" w:rsidRPr="00C61668" w:rsidTr="00D01B5D">
        <w:trPr>
          <w:trHeight w:val="343"/>
        </w:trPr>
        <w:tc>
          <w:tcPr>
            <w:tcW w:w="3510" w:type="dxa"/>
          </w:tcPr>
          <w:p w:rsidR="00575669" w:rsidRPr="00C61668" w:rsidRDefault="00575669" w:rsidP="00575669">
            <w:pPr>
              <w:tabs>
                <w:tab w:val="clear" w:pos="227"/>
              </w:tabs>
              <w:ind w:right="-47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35" w:type="dxa"/>
          </w:tcPr>
          <w:p w:rsidR="00575669" w:rsidRPr="00C61668" w:rsidRDefault="00575669" w:rsidP="003B4E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575669" w:rsidRPr="00C61668" w:rsidRDefault="00575669" w:rsidP="003B4E28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575669" w:rsidRPr="00C61668" w:rsidRDefault="00575669" w:rsidP="003B4E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:rsidR="00575669" w:rsidRPr="00C61668" w:rsidRDefault="004A032C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17,531</w:t>
            </w:r>
          </w:p>
        </w:tc>
        <w:tc>
          <w:tcPr>
            <w:tcW w:w="165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13,491</w:t>
            </w:r>
          </w:p>
        </w:tc>
      </w:tr>
      <w:tr w:rsidR="00575669" w:rsidRPr="00C61668" w:rsidTr="00D01B5D">
        <w:trPr>
          <w:trHeight w:val="312"/>
        </w:trPr>
        <w:tc>
          <w:tcPr>
            <w:tcW w:w="3510" w:type="dxa"/>
            <w:hideMark/>
          </w:tcPr>
          <w:p w:rsidR="00575669" w:rsidRPr="00C61668" w:rsidRDefault="00575669" w:rsidP="0057566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5" w:type="dxa"/>
          </w:tcPr>
          <w:p w:rsidR="00575669" w:rsidRPr="00C61668" w:rsidRDefault="00575669" w:rsidP="00575669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:rsidR="00575669" w:rsidRPr="00C61668" w:rsidRDefault="00575669" w:rsidP="00575669">
            <w:pPr>
              <w:tabs>
                <w:tab w:val="clear" w:pos="227"/>
                <w:tab w:val="decimal" w:pos="255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5669" w:rsidRPr="00C61668" w:rsidRDefault="004A032C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78,291</w:t>
            </w:r>
          </w:p>
        </w:tc>
        <w:tc>
          <w:tcPr>
            <w:tcW w:w="165" w:type="dxa"/>
          </w:tcPr>
          <w:p w:rsidR="00575669" w:rsidRPr="00C61668" w:rsidRDefault="00575669" w:rsidP="00575669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75669" w:rsidRPr="00C61668" w:rsidRDefault="00575669" w:rsidP="003B4E28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34,244</w:t>
            </w:r>
          </w:p>
        </w:tc>
      </w:tr>
    </w:tbl>
    <w:p w:rsidR="00575669" w:rsidRPr="00C61668" w:rsidRDefault="00575669" w:rsidP="00575669">
      <w:pPr>
        <w:rPr>
          <w:rFonts w:ascii="Angsana New" w:hAnsi="Angsana New"/>
          <w:sz w:val="26"/>
          <w:szCs w:val="26"/>
        </w:rPr>
      </w:pPr>
    </w:p>
    <w:p w:rsidR="00F5396F" w:rsidRPr="00C61668" w:rsidRDefault="00F5396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414B0A" w:rsidRPr="00C61668">
        <w:rPr>
          <w:rFonts w:ascii="Angsana New" w:hAnsi="Angsana New"/>
          <w:sz w:val="26"/>
          <w:szCs w:val="26"/>
          <w:cs/>
        </w:rPr>
        <w:t>ระยะสั้น</w:t>
      </w:r>
      <w:r w:rsidRPr="00C61668">
        <w:rPr>
          <w:rFonts w:ascii="Angsana New" w:hAnsi="Angsana New"/>
          <w:sz w:val="26"/>
          <w:szCs w:val="26"/>
          <w:cs/>
        </w:rPr>
        <w:t>จา</w:t>
      </w:r>
      <w:r w:rsidR="00AF1030" w:rsidRPr="00C61668">
        <w:rPr>
          <w:rFonts w:ascii="Angsana New" w:hAnsi="Angsana New"/>
          <w:sz w:val="26"/>
          <w:szCs w:val="26"/>
          <w:cs/>
        </w:rPr>
        <w:t>ก</w:t>
      </w:r>
      <w:r w:rsidR="002E5206" w:rsidRPr="00C61668">
        <w:rPr>
          <w:rFonts w:ascii="Angsana New" w:hAnsi="Angsana New"/>
          <w:sz w:val="26"/>
          <w:szCs w:val="26"/>
          <w:cs/>
        </w:rPr>
        <w:t>บริษัทย่อย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EC15E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="00692965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มีดังนี้</w:t>
      </w:r>
    </w:p>
    <w:p w:rsidR="00A54B73" w:rsidRPr="00C61668" w:rsidRDefault="00A54B7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94"/>
        <w:gridCol w:w="1557"/>
        <w:gridCol w:w="283"/>
        <w:gridCol w:w="1695"/>
      </w:tblGrid>
      <w:tr w:rsidR="00F16701" w:rsidRPr="00C61668" w:rsidTr="003B4E28">
        <w:tc>
          <w:tcPr>
            <w:tcW w:w="3202" w:type="pct"/>
          </w:tcPr>
          <w:p w:rsidR="00F16701" w:rsidRPr="00C61668" w:rsidRDefault="00F1670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98" w:type="pct"/>
            <w:gridSpan w:val="3"/>
            <w:tcBorders>
              <w:bottom w:val="single" w:sz="4" w:space="0" w:color="auto"/>
            </w:tcBorders>
            <w:vAlign w:val="center"/>
          </w:tcPr>
          <w:p w:rsidR="00F16701" w:rsidRPr="00C61668" w:rsidRDefault="00F1670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                             พันบาท</w:t>
            </w:r>
          </w:p>
        </w:tc>
      </w:tr>
      <w:tr w:rsidR="00F16701" w:rsidRPr="00C61668" w:rsidTr="003B4E28">
        <w:tc>
          <w:tcPr>
            <w:tcW w:w="3202" w:type="pct"/>
            <w:vAlign w:val="center"/>
          </w:tcPr>
          <w:p w:rsidR="00F16701" w:rsidRPr="00C61668" w:rsidRDefault="00F1670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6701" w:rsidRPr="00C61668" w:rsidRDefault="00F1670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pct"/>
            <w:vAlign w:val="center"/>
          </w:tcPr>
          <w:p w:rsidR="00F16701" w:rsidRPr="00C61668" w:rsidRDefault="00F1670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6701" w:rsidRPr="00C61668" w:rsidRDefault="00F1670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474E" w:rsidRPr="00C61668" w:rsidTr="003B4E28">
        <w:tc>
          <w:tcPr>
            <w:tcW w:w="3202" w:type="pct"/>
            <w:vAlign w:val="center"/>
          </w:tcPr>
          <w:p w:rsidR="0007474E" w:rsidRPr="00C61668" w:rsidRDefault="00BB7FDB" w:rsidP="00E6242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414B0A"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จาก</w:t>
            </w:r>
            <w:r w:rsidR="002E5206"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:rsidR="0007474E" w:rsidRPr="00C61668" w:rsidRDefault="0007474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" w:type="pct"/>
            <w:vAlign w:val="center"/>
          </w:tcPr>
          <w:p w:rsidR="0007474E" w:rsidRPr="00C61668" w:rsidRDefault="0007474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vAlign w:val="center"/>
          </w:tcPr>
          <w:p w:rsidR="0007474E" w:rsidRPr="00C61668" w:rsidRDefault="0007474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3B4E28" w:rsidRPr="00C61668" w:rsidTr="003B4E28">
        <w:tc>
          <w:tcPr>
            <w:tcW w:w="3202" w:type="pct"/>
            <w:vAlign w:val="center"/>
          </w:tcPr>
          <w:p w:rsidR="003B4E28" w:rsidRPr="00C61668" w:rsidRDefault="003B4E28" w:rsidP="003B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792" w:type="pct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18,566</w:t>
            </w:r>
          </w:p>
        </w:tc>
      </w:tr>
      <w:tr w:rsidR="003B4E28" w:rsidRPr="00C61668" w:rsidTr="003B4E28">
        <w:tc>
          <w:tcPr>
            <w:tcW w:w="3202" w:type="pct"/>
            <w:vAlign w:val="center"/>
          </w:tcPr>
          <w:p w:rsidR="003B4E28" w:rsidRPr="00C61668" w:rsidRDefault="003B4E28" w:rsidP="003B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2" w:type="pct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403,176</w:t>
            </w:r>
          </w:p>
        </w:tc>
      </w:tr>
      <w:tr w:rsidR="003B4E28" w:rsidRPr="00C61668" w:rsidTr="00D01B5D">
        <w:tc>
          <w:tcPr>
            <w:tcW w:w="3202" w:type="pct"/>
            <w:vAlign w:val="center"/>
          </w:tcPr>
          <w:p w:rsidR="003B4E28" w:rsidRPr="00C61668" w:rsidRDefault="003B4E28" w:rsidP="003B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92" w:type="pct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387,498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B4E28" w:rsidRPr="00C61668" w:rsidTr="003B4E28">
        <w:tc>
          <w:tcPr>
            <w:tcW w:w="3202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 2560</w:t>
            </w:r>
          </w:p>
        </w:tc>
        <w:tc>
          <w:tcPr>
            <w:tcW w:w="792" w:type="pct"/>
            <w:tcBorders>
              <w:top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34,244</w:t>
            </w:r>
          </w:p>
        </w:tc>
      </w:tr>
      <w:tr w:rsidR="003B4E28" w:rsidRPr="00C61668" w:rsidTr="003B4E28">
        <w:tc>
          <w:tcPr>
            <w:tcW w:w="3202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2" w:type="pct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3B4E28" w:rsidRPr="00C61668" w:rsidRDefault="004A032C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973,478</w:t>
            </w:r>
          </w:p>
        </w:tc>
      </w:tr>
      <w:tr w:rsidR="003B4E28" w:rsidRPr="00C61668" w:rsidTr="003B4E28">
        <w:tc>
          <w:tcPr>
            <w:tcW w:w="3202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:rsidR="003B4E28" w:rsidRPr="00C61668" w:rsidRDefault="004A032C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(929,431)</w:t>
            </w:r>
          </w:p>
        </w:tc>
      </w:tr>
      <w:tr w:rsidR="003B4E28" w:rsidRPr="00C61668" w:rsidTr="003B4E28">
        <w:tblPrEx>
          <w:tblLook w:val="01E0" w:firstRow="1" w:lastRow="1" w:firstColumn="1" w:lastColumn="1" w:noHBand="0" w:noVBand="0"/>
        </w:tblPrEx>
        <w:tc>
          <w:tcPr>
            <w:tcW w:w="3202" w:type="pct"/>
            <w:vAlign w:val="center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:rsidR="003B4E28" w:rsidRPr="00C61668" w:rsidRDefault="003B4E28" w:rsidP="003B4E28">
            <w:pPr>
              <w:tabs>
                <w:tab w:val="clear" w:pos="90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4E28" w:rsidRPr="00C61668" w:rsidRDefault="004A032C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78,291</w:t>
            </w:r>
          </w:p>
        </w:tc>
      </w:tr>
    </w:tbl>
    <w:p w:rsidR="00927FDF" w:rsidRPr="00C61668" w:rsidRDefault="00927FD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D01B5D" w:rsidRPr="00C61668" w:rsidRDefault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0275A2" w:rsidRPr="00C61668" w:rsidRDefault="00416E77" w:rsidP="00E6242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0275A2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0275A2" w:rsidRPr="00C61668">
        <w:rPr>
          <w:rFonts w:ascii="Angsana New" w:hAnsi="Angsana New"/>
          <w:b/>
          <w:bCs/>
          <w:sz w:val="26"/>
          <w:szCs w:val="26"/>
          <w:cs/>
        </w:rPr>
        <w:tab/>
        <w:t>ลูกหนี้การค้า</w:t>
      </w:r>
      <w:r w:rsidR="002A0A9B" w:rsidRPr="00C61668">
        <w:rPr>
          <w:rFonts w:ascii="Angsana New" w:hAnsi="Angsana New"/>
          <w:b/>
          <w:bCs/>
          <w:sz w:val="26"/>
          <w:szCs w:val="26"/>
          <w:cs/>
        </w:rPr>
        <w:t>และลูกหนี้</w:t>
      </w:r>
      <w:r w:rsidR="00200C2B" w:rsidRPr="00C61668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2A0A9B" w:rsidRPr="00C61668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:rsidR="00F0530F" w:rsidRPr="00C61668" w:rsidRDefault="00F0530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F0530F" w:rsidRPr="00C61668" w:rsidRDefault="00F0530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ลูกหนี้การค้าและลูกหนี้หมุนเวียนอื่น ณ วันที่ </w:t>
      </w:r>
      <w:r w:rsidRPr="00C61668">
        <w:rPr>
          <w:rFonts w:ascii="Angsana New" w:hAnsi="Angsana New"/>
          <w:sz w:val="26"/>
          <w:szCs w:val="26"/>
        </w:rPr>
        <w:t>3</w:t>
      </w:r>
      <w:r w:rsidR="00AD01D2" w:rsidRPr="00C61668">
        <w:rPr>
          <w:rFonts w:ascii="Angsana New" w:hAnsi="Angsana New"/>
          <w:sz w:val="26"/>
          <w:szCs w:val="26"/>
        </w:rPr>
        <w:t>1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AD01D2" w:rsidRPr="00C61668">
        <w:rPr>
          <w:rFonts w:ascii="Angsana New" w:hAnsi="Angsana New"/>
          <w:sz w:val="26"/>
          <w:szCs w:val="26"/>
          <w:cs/>
        </w:rPr>
        <w:t>ธันวาคม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:rsidR="003B4E28" w:rsidRPr="00C61668" w:rsidRDefault="003B4E28" w:rsidP="003B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78"/>
        <w:gridCol w:w="252"/>
        <w:gridCol w:w="1170"/>
        <w:gridCol w:w="270"/>
        <w:gridCol w:w="1188"/>
      </w:tblGrid>
      <w:tr w:rsidR="003B4E28" w:rsidRPr="00C61668" w:rsidTr="003B4E28">
        <w:trPr>
          <w:cantSplit/>
        </w:trPr>
        <w:tc>
          <w:tcPr>
            <w:tcW w:w="4230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B4E28" w:rsidRPr="00C61668" w:rsidTr="003B4E28">
        <w:trPr>
          <w:cantSplit/>
        </w:trPr>
        <w:tc>
          <w:tcPr>
            <w:tcW w:w="4230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B4E28" w:rsidRPr="00C61668" w:rsidTr="003B4E28">
        <w:tc>
          <w:tcPr>
            <w:tcW w:w="4230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52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B4E28" w:rsidRPr="00C61668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3B4E28" w:rsidRPr="00C61668" w:rsidRDefault="003B4E28" w:rsidP="003B4E28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3B4E28" w:rsidRPr="00C61668" w:rsidRDefault="003B4E28" w:rsidP="003B4E28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B4E28" w:rsidRPr="00C61668" w:rsidRDefault="003B4E28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3B4E28" w:rsidRPr="00C61668" w:rsidRDefault="003B4E28" w:rsidP="003B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313494" w:rsidRPr="00C61668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313494" w:rsidRPr="00C61668" w:rsidRDefault="00B613B4" w:rsidP="00B61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313494" w:rsidRPr="00C61668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313494" w:rsidRPr="00C61668" w:rsidRDefault="000A6EA8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70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19,311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313494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1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</w:r>
            <w:r w:rsidR="00313494"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13494" w:rsidRPr="00C61668" w:rsidRDefault="00313494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13494" w:rsidRPr="00C61668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313494" w:rsidRPr="00C61668" w:rsidRDefault="00313494" w:rsidP="00B61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3494" w:rsidRPr="00C61668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313494" w:rsidRPr="00C61668" w:rsidRDefault="00313494" w:rsidP="00B61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6EA8" w:rsidRPr="00C61668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0A6EA8" w:rsidRPr="00C61668" w:rsidRDefault="00B613B4" w:rsidP="00B61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0A6EA8" w:rsidRPr="00C61668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1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  <w:t xml:space="preserve">      -</w:t>
            </w:r>
          </w:p>
        </w:tc>
        <w:tc>
          <w:tcPr>
            <w:tcW w:w="270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0A6EA8" w:rsidRPr="00C61668" w:rsidRDefault="000A6EA8" w:rsidP="000A6E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52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  <w:tc>
          <w:tcPr>
            <w:tcW w:w="270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21,857</w:t>
            </w:r>
          </w:p>
        </w:tc>
      </w:tr>
      <w:tr w:rsidR="000A6EA8" w:rsidRPr="00C61668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0A6EA8" w:rsidRPr="00C61668" w:rsidRDefault="00B613B4" w:rsidP="00B61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0A6EA8" w:rsidRPr="00C61668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70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6,707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1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  <w:t xml:space="preserve">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0A6EA8" w:rsidRPr="00C61668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0A6EA8" w:rsidRPr="00C61668" w:rsidRDefault="000A6EA8" w:rsidP="000A6EA8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70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6,738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21,891</w:t>
            </w:r>
          </w:p>
        </w:tc>
      </w:tr>
      <w:tr w:rsidR="000A6EA8" w:rsidRPr="00C61668" w:rsidTr="003B4E2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0A6EA8" w:rsidRPr="00C61668" w:rsidRDefault="000A6EA8" w:rsidP="000A6EA8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44,308</w:t>
            </w:r>
          </w:p>
        </w:tc>
        <w:tc>
          <w:tcPr>
            <w:tcW w:w="270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26,049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21,891</w:t>
            </w:r>
          </w:p>
        </w:tc>
      </w:tr>
    </w:tbl>
    <w:p w:rsidR="00D01B5D" w:rsidRPr="00C61668" w:rsidRDefault="00D01B5D" w:rsidP="003B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EB29DB" w:rsidRPr="00C61668" w:rsidRDefault="00C73BE5" w:rsidP="00E6242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การวิเคราะห์อายุหนี้ของลูกหนี้การค้าและลูกหนี้อื่น 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C15E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:rsidR="00313494" w:rsidRPr="00C61668" w:rsidRDefault="00313494" w:rsidP="00E6242F">
      <w:pPr>
        <w:tabs>
          <w:tab w:val="clear" w:pos="227"/>
        </w:tabs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313494" w:rsidRPr="00C61668" w:rsidTr="00313494">
        <w:trPr>
          <w:cantSplit/>
        </w:trPr>
        <w:tc>
          <w:tcPr>
            <w:tcW w:w="425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13494" w:rsidRPr="00C61668" w:rsidTr="00313494">
        <w:trPr>
          <w:cantSplit/>
        </w:trPr>
        <w:tc>
          <w:tcPr>
            <w:tcW w:w="425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13494" w:rsidRPr="00C61668" w:rsidTr="00313494">
        <w:tc>
          <w:tcPr>
            <w:tcW w:w="425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c>
          <w:tcPr>
            <w:tcW w:w="425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313494" w:rsidRPr="00C61668" w:rsidRDefault="00313494" w:rsidP="003134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313494" w:rsidRPr="00C61668" w:rsidRDefault="00313494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313494" w:rsidRPr="00C61668" w:rsidRDefault="00313494" w:rsidP="003134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25,851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14,499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313494" w:rsidRPr="00C61668" w:rsidRDefault="00313494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313494" w:rsidRPr="00C61668" w:rsidRDefault="00313494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11,891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4,802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313494" w:rsidRPr="00C61668" w:rsidRDefault="00313494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01" w:type="dxa"/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313494" w:rsidRPr="00C61668" w:rsidRDefault="00313494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313494" w:rsidRPr="00C61668" w:rsidRDefault="00313494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19,311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313494" w:rsidRPr="00C61668" w:rsidRDefault="00313494" w:rsidP="000C08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313494" w:rsidRPr="00C61668" w:rsidRDefault="00313494" w:rsidP="00313494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4,467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4,162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  <w:tc>
          <w:tcPr>
            <w:tcW w:w="266" w:type="dxa"/>
          </w:tcPr>
          <w:p w:rsidR="00313494" w:rsidRPr="00C61668" w:rsidRDefault="00313494" w:rsidP="00313494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21,891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313494" w:rsidRPr="00C61668" w:rsidRDefault="00313494" w:rsidP="00313494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6EA8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0A6EA8" w:rsidRPr="00C61668" w:rsidRDefault="000A6EA8" w:rsidP="000A6EA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:rsidR="000A6EA8" w:rsidRPr="00C61668" w:rsidRDefault="000A6EA8" w:rsidP="000A6E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272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0A6EA8" w:rsidRPr="00C61668" w:rsidRDefault="000A6EA8" w:rsidP="000A6E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  <w:tc>
          <w:tcPr>
            <w:tcW w:w="268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0A6EA8" w:rsidRPr="00C61668" w:rsidRDefault="000A6EA8" w:rsidP="000A6EA8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0A6EA8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0A6EA8" w:rsidRPr="00C61668" w:rsidRDefault="000A6EA8" w:rsidP="000A6EA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:rsidR="000A6EA8" w:rsidRPr="00C61668" w:rsidRDefault="000A6EA8" w:rsidP="000A6E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72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0A6EA8" w:rsidRPr="00C61668" w:rsidRDefault="000A6EA8" w:rsidP="000A6E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268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0A6EA8" w:rsidRPr="00C61668" w:rsidRDefault="000A6EA8" w:rsidP="000A6EA8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0A6EA8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0A6EA8" w:rsidRPr="00C61668" w:rsidRDefault="000A6EA8" w:rsidP="000A6EA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:rsidR="000A6EA8" w:rsidRPr="00C61668" w:rsidRDefault="000A6EA8" w:rsidP="000A6E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2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0A6EA8" w:rsidRPr="00C61668" w:rsidRDefault="000A6EA8" w:rsidP="000A6EA8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0A6EA8" w:rsidRPr="00C61668" w:rsidRDefault="000A6EA8" w:rsidP="000A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6,738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  <w:tc>
          <w:tcPr>
            <w:tcW w:w="266" w:type="dxa"/>
          </w:tcPr>
          <w:p w:rsidR="00313494" w:rsidRPr="00C61668" w:rsidRDefault="00313494" w:rsidP="00313494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21,891</w:t>
            </w:r>
          </w:p>
        </w:tc>
      </w:tr>
      <w:tr w:rsidR="00313494" w:rsidRPr="00C61668" w:rsidTr="0031349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313494" w:rsidRPr="00C61668" w:rsidRDefault="00313494" w:rsidP="003134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44,308</w:t>
            </w:r>
          </w:p>
        </w:tc>
        <w:tc>
          <w:tcPr>
            <w:tcW w:w="272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26,049</w:t>
            </w:r>
          </w:p>
        </w:tc>
        <w:tc>
          <w:tcPr>
            <w:tcW w:w="268" w:type="dxa"/>
          </w:tcPr>
          <w:p w:rsidR="00313494" w:rsidRPr="00C61668" w:rsidRDefault="00313494" w:rsidP="0031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313494" w:rsidRPr="00C61668" w:rsidRDefault="000A6EA8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  <w:tc>
          <w:tcPr>
            <w:tcW w:w="266" w:type="dxa"/>
          </w:tcPr>
          <w:p w:rsidR="00313494" w:rsidRPr="00C61668" w:rsidRDefault="00313494" w:rsidP="00313494">
            <w:pPr>
              <w:tabs>
                <w:tab w:val="clear" w:pos="907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313494" w:rsidRPr="00C61668" w:rsidRDefault="00313494" w:rsidP="0031349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21,891</w:t>
            </w:r>
          </w:p>
        </w:tc>
      </w:tr>
    </w:tbl>
    <w:p w:rsidR="00D01B5D" w:rsidRPr="00C61668" w:rsidRDefault="00313494" w:rsidP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6.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>สินค้าคงเหลือ - สุทธิ</w:t>
      </w:r>
    </w:p>
    <w:p w:rsidR="00D01B5D" w:rsidRPr="00C61668" w:rsidRDefault="00D01B5D" w:rsidP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4"/>
        <w:gridCol w:w="1236"/>
        <w:gridCol w:w="270"/>
        <w:gridCol w:w="1170"/>
        <w:gridCol w:w="252"/>
        <w:gridCol w:w="1178"/>
        <w:gridCol w:w="272"/>
        <w:gridCol w:w="1178"/>
      </w:tblGrid>
      <w:tr w:rsidR="00D01B5D" w:rsidRPr="00C61668" w:rsidTr="00D01B5D">
        <w:trPr>
          <w:cantSplit/>
        </w:trPr>
        <w:tc>
          <w:tcPr>
            <w:tcW w:w="4254" w:type="dxa"/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01B5D" w:rsidRPr="00C61668" w:rsidTr="00D01B5D">
        <w:trPr>
          <w:cantSplit/>
        </w:trPr>
        <w:tc>
          <w:tcPr>
            <w:tcW w:w="4254" w:type="dxa"/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6" w:type="dxa"/>
            <w:gridSpan w:val="3"/>
            <w:tcBorders>
              <w:bottom w:val="single" w:sz="4" w:space="0" w:color="auto"/>
            </w:tcBorders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1B5D" w:rsidRPr="00C61668" w:rsidTr="00D01B5D">
        <w:tc>
          <w:tcPr>
            <w:tcW w:w="4254" w:type="dxa"/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52" w:type="dxa"/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313494" w:rsidRPr="00C61668" w:rsidRDefault="00313494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01B5D" w:rsidRPr="00C61668" w:rsidTr="00D01B5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6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1B5D" w:rsidRPr="00C61668" w:rsidTr="00D01B5D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วัตถุดิบอาหาร</w:t>
            </w:r>
          </w:p>
        </w:tc>
        <w:tc>
          <w:tcPr>
            <w:tcW w:w="1236" w:type="dxa"/>
          </w:tcPr>
          <w:p w:rsidR="00D01B5D" w:rsidRPr="00C61668" w:rsidRDefault="00CE4734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74,430</w:t>
            </w:r>
          </w:p>
        </w:tc>
        <w:tc>
          <w:tcPr>
            <w:tcW w:w="270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71,555</w:t>
            </w:r>
          </w:p>
        </w:tc>
        <w:tc>
          <w:tcPr>
            <w:tcW w:w="252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D01B5D" w:rsidRPr="00C61668" w:rsidTr="00D01B5D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236" w:type="dxa"/>
          </w:tcPr>
          <w:p w:rsidR="00D01B5D" w:rsidRPr="00C61668" w:rsidRDefault="00CE4734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3,262</w:t>
            </w:r>
          </w:p>
        </w:tc>
        <w:tc>
          <w:tcPr>
            <w:tcW w:w="270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3,216</w:t>
            </w:r>
          </w:p>
        </w:tc>
        <w:tc>
          <w:tcPr>
            <w:tcW w:w="252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ของใช้สิ้นเปลือง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D01B5D" w:rsidRPr="00C61668" w:rsidRDefault="00CE4734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31,965</w:t>
            </w:r>
          </w:p>
        </w:tc>
        <w:tc>
          <w:tcPr>
            <w:tcW w:w="270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22,781</w:t>
            </w:r>
          </w:p>
        </w:tc>
        <w:tc>
          <w:tcPr>
            <w:tcW w:w="252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D01B5D" w:rsidRPr="00C61668" w:rsidRDefault="00CE4734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109,657</w:t>
            </w:r>
          </w:p>
        </w:tc>
        <w:tc>
          <w:tcPr>
            <w:tcW w:w="270" w:type="dxa"/>
          </w:tcPr>
          <w:p w:rsidR="00D01B5D" w:rsidRPr="00C61668" w:rsidRDefault="00D01B5D" w:rsidP="00D01B5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97,552</w:t>
            </w:r>
          </w:p>
        </w:tc>
        <w:tc>
          <w:tcPr>
            <w:tcW w:w="252" w:type="dxa"/>
          </w:tcPr>
          <w:p w:rsidR="00D01B5D" w:rsidRPr="00C61668" w:rsidRDefault="00D01B5D" w:rsidP="00D01B5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หัก ค่าเผื่อสินค้าเสื่อมสภาพ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D01B5D" w:rsidRPr="00C61668" w:rsidRDefault="00CE4734" w:rsidP="00472237">
            <w:pPr>
              <w:tabs>
                <w:tab w:val="clear" w:pos="907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(1,995)</w:t>
            </w:r>
          </w:p>
        </w:tc>
        <w:tc>
          <w:tcPr>
            <w:tcW w:w="270" w:type="dxa"/>
          </w:tcPr>
          <w:p w:rsidR="00D01B5D" w:rsidRPr="00C61668" w:rsidRDefault="00D01B5D" w:rsidP="00D01B5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907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(420)</w:t>
            </w:r>
          </w:p>
        </w:tc>
        <w:tc>
          <w:tcPr>
            <w:tcW w:w="252" w:type="dxa"/>
          </w:tcPr>
          <w:p w:rsidR="00D01B5D" w:rsidRPr="00C61668" w:rsidRDefault="00D01B5D" w:rsidP="00D01B5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D01B5D" w:rsidRPr="00C61668" w:rsidRDefault="00CE4734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107,662</w:t>
            </w:r>
          </w:p>
        </w:tc>
        <w:tc>
          <w:tcPr>
            <w:tcW w:w="270" w:type="dxa"/>
          </w:tcPr>
          <w:p w:rsidR="00D01B5D" w:rsidRPr="00C61668" w:rsidRDefault="00D01B5D" w:rsidP="00D01B5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97,132</w:t>
            </w:r>
          </w:p>
        </w:tc>
        <w:tc>
          <w:tcPr>
            <w:tcW w:w="252" w:type="dxa"/>
          </w:tcPr>
          <w:p w:rsidR="00D01B5D" w:rsidRPr="00C61668" w:rsidRDefault="00D01B5D" w:rsidP="00D01B5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D01B5D" w:rsidRPr="00C61668" w:rsidTr="00D01B5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:rsidR="00D01B5D" w:rsidRPr="00C61668" w:rsidRDefault="00D01B5D" w:rsidP="0012415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01B5D" w:rsidRPr="00C61668" w:rsidRDefault="00D01B5D" w:rsidP="0012415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1B5D" w:rsidRPr="00C61668" w:rsidRDefault="00D01B5D" w:rsidP="0012415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D01B5D" w:rsidRPr="00C61668" w:rsidRDefault="00D01B5D" w:rsidP="0012415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D01B5D" w:rsidRPr="00C61668" w:rsidRDefault="00D01B5D" w:rsidP="0012415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D01B5D" w:rsidRPr="00C61668" w:rsidRDefault="00D01B5D" w:rsidP="0012415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:rsidR="00D01B5D" w:rsidRPr="00C61668" w:rsidRDefault="00D01B5D" w:rsidP="0012415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ค่าเผื่อสินค้าเสื่อมสภาพสินค้าคงเหลือในระหว่างปี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:rsidR="00D01B5D" w:rsidRPr="00C61668" w:rsidRDefault="00CE4734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1,575</w:t>
            </w:r>
          </w:p>
        </w:tc>
        <w:tc>
          <w:tcPr>
            <w:tcW w:w="270" w:type="dxa"/>
            <w:vAlign w:val="bottom"/>
          </w:tcPr>
          <w:p w:rsidR="00D01B5D" w:rsidRPr="00C61668" w:rsidRDefault="00D01B5D" w:rsidP="00D01B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272</w:t>
            </w:r>
          </w:p>
        </w:tc>
        <w:tc>
          <w:tcPr>
            <w:tcW w:w="252" w:type="dxa"/>
            <w:vAlign w:val="bottom"/>
          </w:tcPr>
          <w:p w:rsidR="00D01B5D" w:rsidRPr="00C61668" w:rsidRDefault="00D01B5D" w:rsidP="00D01B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D01B5D" w:rsidRPr="00C61668" w:rsidRDefault="00D01B5D" w:rsidP="00D01B5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:rsidR="00313494" w:rsidRPr="00C61668" w:rsidRDefault="00313494" w:rsidP="00E6242F">
      <w:pPr>
        <w:tabs>
          <w:tab w:val="clear" w:pos="227"/>
        </w:tabs>
        <w:rPr>
          <w:rFonts w:ascii="Angsana New" w:hAnsi="Angsana New"/>
          <w:sz w:val="26"/>
          <w:szCs w:val="26"/>
          <w:cs/>
          <w:lang w:val="th-TH"/>
        </w:rPr>
      </w:pPr>
    </w:p>
    <w:p w:rsidR="00EE5E19" w:rsidRPr="00C61668" w:rsidRDefault="00560B3C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7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="00EE3F6B" w:rsidRPr="00C61668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</w:p>
    <w:p w:rsidR="00307B9B" w:rsidRPr="00C61668" w:rsidRDefault="00307B9B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D01B5D" w:rsidRPr="00C61668" w:rsidTr="00D01B5D">
        <w:trPr>
          <w:cantSplit/>
        </w:trPr>
        <w:tc>
          <w:tcPr>
            <w:tcW w:w="4251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01B5D" w:rsidRPr="00C61668" w:rsidTr="00D01B5D">
        <w:trPr>
          <w:cantSplit/>
        </w:trPr>
        <w:tc>
          <w:tcPr>
            <w:tcW w:w="4251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1B5D" w:rsidRPr="00C61668" w:rsidTr="00D01B5D">
        <w:tc>
          <w:tcPr>
            <w:tcW w:w="4251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01B5D" w:rsidRPr="00C61668" w:rsidTr="00D01B5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D01B5D" w:rsidRPr="00C61668" w:rsidRDefault="00D01B5D" w:rsidP="00D01B5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1B5D" w:rsidRPr="00C61668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ภาษีซื้อที่ยังไม่ได้ใบกำกับภาษี</w:t>
            </w:r>
          </w:p>
        </w:tc>
        <w:tc>
          <w:tcPr>
            <w:tcW w:w="1201" w:type="dxa"/>
          </w:tcPr>
          <w:p w:rsidR="00D01B5D" w:rsidRPr="00C61668" w:rsidRDefault="00CE4734" w:rsidP="00D01B5D">
            <w:pPr>
              <w:tabs>
                <w:tab w:val="clear" w:pos="227"/>
                <w:tab w:val="clear" w:pos="454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3,663</w:t>
            </w:r>
          </w:p>
        </w:tc>
        <w:tc>
          <w:tcPr>
            <w:tcW w:w="272" w:type="dxa"/>
          </w:tcPr>
          <w:p w:rsidR="00D01B5D" w:rsidRPr="00C61668" w:rsidRDefault="00D01B5D" w:rsidP="00D01B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4,138</w:t>
            </w:r>
          </w:p>
        </w:tc>
        <w:tc>
          <w:tcPr>
            <w:tcW w:w="268" w:type="dxa"/>
          </w:tcPr>
          <w:p w:rsidR="00D01B5D" w:rsidRPr="00C61668" w:rsidRDefault="00D01B5D" w:rsidP="00D01B5D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D01B5D" w:rsidRPr="00C61668" w:rsidRDefault="00CE4734" w:rsidP="00D01B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266" w:type="dxa"/>
          </w:tcPr>
          <w:p w:rsidR="00D01B5D" w:rsidRPr="00C61668" w:rsidRDefault="00D01B5D" w:rsidP="00D01B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230</w:t>
            </w:r>
          </w:p>
        </w:tc>
      </w:tr>
      <w:tr w:rsidR="00D01B5D" w:rsidRPr="00C61668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01" w:type="dxa"/>
          </w:tcPr>
          <w:p w:rsidR="00D01B5D" w:rsidRPr="00C61668" w:rsidRDefault="00CE4734" w:rsidP="00D01B5D">
            <w:pPr>
              <w:tabs>
                <w:tab w:val="clear" w:pos="227"/>
                <w:tab w:val="clear" w:pos="454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4,789</w:t>
            </w:r>
          </w:p>
        </w:tc>
        <w:tc>
          <w:tcPr>
            <w:tcW w:w="272" w:type="dxa"/>
          </w:tcPr>
          <w:p w:rsidR="00D01B5D" w:rsidRPr="00C61668" w:rsidRDefault="00D01B5D" w:rsidP="00D01B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7,698</w:t>
            </w:r>
          </w:p>
        </w:tc>
        <w:tc>
          <w:tcPr>
            <w:tcW w:w="268" w:type="dxa"/>
          </w:tcPr>
          <w:p w:rsidR="00D01B5D" w:rsidRPr="00C61668" w:rsidRDefault="00D01B5D" w:rsidP="00D01B5D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D01B5D" w:rsidRPr="00C61668" w:rsidRDefault="006D3CC5" w:rsidP="00D01B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  <w:lang w:bidi="th-TH"/>
              </w:rPr>
              <w:t>1,863</w:t>
            </w:r>
          </w:p>
        </w:tc>
        <w:tc>
          <w:tcPr>
            <w:tcW w:w="266" w:type="dxa"/>
          </w:tcPr>
          <w:p w:rsidR="00D01B5D" w:rsidRPr="00C61668" w:rsidRDefault="00D01B5D" w:rsidP="00D01B5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2,777</w:t>
            </w:r>
          </w:p>
        </w:tc>
      </w:tr>
      <w:tr w:rsidR="006D3CC5" w:rsidRPr="00C61668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เงินมัดจำที่ขอคืนภายในหนึ่งปี</w:t>
            </w:r>
          </w:p>
        </w:tc>
        <w:tc>
          <w:tcPr>
            <w:tcW w:w="1201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3,217</w:t>
            </w:r>
          </w:p>
        </w:tc>
        <w:tc>
          <w:tcPr>
            <w:tcW w:w="272" w:type="dxa"/>
          </w:tcPr>
          <w:p w:rsidR="006D3CC5" w:rsidRPr="00C61668" w:rsidRDefault="006D3CC5" w:rsidP="006D3C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3,594</w:t>
            </w:r>
          </w:p>
        </w:tc>
        <w:tc>
          <w:tcPr>
            <w:tcW w:w="268" w:type="dxa"/>
          </w:tcPr>
          <w:p w:rsidR="006D3CC5" w:rsidRPr="00C61668" w:rsidRDefault="006D3CC5" w:rsidP="006D3CC5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enter" w:pos="447"/>
              </w:tabs>
              <w:ind w:right="91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  <w:t xml:space="preserve">          -</w:t>
            </w:r>
          </w:p>
        </w:tc>
        <w:tc>
          <w:tcPr>
            <w:tcW w:w="266" w:type="dxa"/>
          </w:tcPr>
          <w:p w:rsidR="006D3CC5" w:rsidRPr="00C61668" w:rsidRDefault="006D3CC5" w:rsidP="006D3C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enter" w:pos="447"/>
              </w:tabs>
              <w:ind w:right="91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ab/>
              <w:t xml:space="preserve">          -</w:t>
            </w:r>
          </w:p>
        </w:tc>
      </w:tr>
      <w:tr w:rsidR="006D3CC5" w:rsidRPr="00C61668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01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lang w:val="en-GB"/>
              </w:rPr>
              <w:t>3,697</w:t>
            </w:r>
          </w:p>
        </w:tc>
        <w:tc>
          <w:tcPr>
            <w:tcW w:w="272" w:type="dxa"/>
          </w:tcPr>
          <w:p w:rsidR="006D3CC5" w:rsidRPr="00C61668" w:rsidRDefault="006D3CC5" w:rsidP="006D3C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6,836</w:t>
            </w:r>
          </w:p>
        </w:tc>
        <w:tc>
          <w:tcPr>
            <w:tcW w:w="268" w:type="dxa"/>
          </w:tcPr>
          <w:p w:rsidR="006D3CC5" w:rsidRPr="00C61668" w:rsidRDefault="006D3CC5" w:rsidP="006D3CC5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6D3CC5" w:rsidRPr="00C61668" w:rsidRDefault="008B7A8C" w:rsidP="006D3C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  <w:lang w:bidi="th-TH"/>
              </w:rPr>
              <w:t>1,329</w:t>
            </w:r>
          </w:p>
        </w:tc>
        <w:tc>
          <w:tcPr>
            <w:tcW w:w="266" w:type="dxa"/>
          </w:tcPr>
          <w:p w:rsidR="006D3CC5" w:rsidRPr="00C61668" w:rsidRDefault="006D3CC5" w:rsidP="006D3C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</w:tr>
      <w:tr w:rsidR="006D3CC5" w:rsidRPr="00C61668" w:rsidTr="00D01B5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6D3CC5" w:rsidRPr="00C61668" w:rsidRDefault="006D3CC5" w:rsidP="006D3CC5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15,366</w:t>
            </w:r>
          </w:p>
        </w:tc>
        <w:tc>
          <w:tcPr>
            <w:tcW w:w="272" w:type="dxa"/>
          </w:tcPr>
          <w:p w:rsidR="006D3CC5" w:rsidRPr="00C61668" w:rsidRDefault="006D3CC5" w:rsidP="006D3C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22,266</w:t>
            </w:r>
          </w:p>
        </w:tc>
        <w:tc>
          <w:tcPr>
            <w:tcW w:w="268" w:type="dxa"/>
          </w:tcPr>
          <w:p w:rsidR="006D3CC5" w:rsidRPr="00C61668" w:rsidRDefault="006D3CC5" w:rsidP="006D3CC5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6D3CC5" w:rsidRPr="00C61668" w:rsidRDefault="008B7A8C" w:rsidP="006D3C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  <w:lang w:bidi="th-TH"/>
              </w:rPr>
              <w:t>3,560</w:t>
            </w:r>
          </w:p>
        </w:tc>
        <w:tc>
          <w:tcPr>
            <w:tcW w:w="266" w:type="dxa"/>
          </w:tcPr>
          <w:p w:rsidR="006D3CC5" w:rsidRPr="00C61668" w:rsidRDefault="006D3CC5" w:rsidP="006D3C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6D3CC5" w:rsidRPr="00C61668" w:rsidRDefault="006D3CC5" w:rsidP="006D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4,108</w:t>
            </w:r>
          </w:p>
        </w:tc>
      </w:tr>
    </w:tbl>
    <w:p w:rsidR="00D01B5D" w:rsidRPr="00C61668" w:rsidRDefault="00D01B5D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D01B5D" w:rsidRPr="00C61668" w:rsidRDefault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8C0DAA" w:rsidRPr="00C61668" w:rsidRDefault="00560B3C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="00626A6C" w:rsidRPr="00C61668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481D6E" w:rsidRPr="00C61668">
        <w:rPr>
          <w:rFonts w:ascii="Angsana New" w:hAnsi="Angsana New"/>
          <w:b/>
          <w:bCs/>
          <w:sz w:val="26"/>
          <w:szCs w:val="26"/>
        </w:rPr>
        <w:t>-</w:t>
      </w:r>
      <w:r w:rsidR="00626A6C" w:rsidRPr="00C61668">
        <w:rPr>
          <w:rFonts w:ascii="Angsana New" w:hAnsi="Angsana New"/>
          <w:b/>
          <w:bCs/>
          <w:sz w:val="26"/>
          <w:szCs w:val="26"/>
          <w:cs/>
        </w:rPr>
        <w:t xml:space="preserve"> ราคาทุน</w:t>
      </w:r>
    </w:p>
    <w:p w:rsidR="00F75CA1" w:rsidRPr="00C61668" w:rsidRDefault="00F75CA1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E6638C" w:rsidRPr="00C61668" w:rsidRDefault="000E3913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C6166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6C3EAC" w:rsidRPr="00C61668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31</w:t>
      </w:r>
      <w:r w:rsidRPr="00C6166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ธันวาคม</w:t>
      </w:r>
      <w:r w:rsidR="00EC15EF" w:rsidRPr="00C6166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6C3EAC" w:rsidRPr="00C61668">
        <w:rPr>
          <w:rFonts w:ascii="Angsana New" w:eastAsia="Cordia New" w:hAnsi="Angsana New"/>
          <w:snapToGrid w:val="0"/>
          <w:sz w:val="26"/>
          <w:szCs w:val="26"/>
          <w:lang w:eastAsia="th-TH"/>
        </w:rPr>
        <w:t>2561</w:t>
      </w:r>
      <w:r w:rsidRPr="00C6166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และ </w:t>
      </w:r>
      <w:r w:rsidR="006C3EAC" w:rsidRPr="00C61668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2560</w:t>
      </w:r>
      <w:r w:rsidRPr="00C6166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F75CA1" w:rsidRPr="00C6166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:rsidR="00307B9B" w:rsidRPr="00C61668" w:rsidRDefault="00307B9B" w:rsidP="00E6242F">
      <w:pPr>
        <w:tabs>
          <w:tab w:val="clear" w:pos="227"/>
          <w:tab w:val="clear" w:pos="454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95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28"/>
        <w:gridCol w:w="834"/>
        <w:gridCol w:w="283"/>
        <w:gridCol w:w="812"/>
        <w:gridCol w:w="237"/>
        <w:gridCol w:w="870"/>
        <w:gridCol w:w="269"/>
        <w:gridCol w:w="865"/>
        <w:gridCol w:w="274"/>
        <w:gridCol w:w="855"/>
        <w:gridCol w:w="284"/>
        <w:gridCol w:w="846"/>
      </w:tblGrid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:rsidR="00D01B5D" w:rsidRPr="00C61668" w:rsidRDefault="00D01B5D" w:rsidP="00D01B5D">
            <w:pPr>
              <w:tabs>
                <w:tab w:val="clear" w:pos="907"/>
                <w:tab w:val="clear" w:pos="1871"/>
                <w:tab w:val="left" w:pos="106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     (ล้านบาท)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24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       (ร้อยละ)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</w:tr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3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</w:tr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83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</w:tr>
      <w:tr w:rsidR="00D01B5D" w:rsidRPr="00C61668" w:rsidTr="00D01B5D"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3" w:type="dxa"/>
          </w:tcPr>
          <w:p w:rsidR="00D01B5D" w:rsidRPr="00C61668" w:rsidRDefault="00D01B5D" w:rsidP="00D01B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83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97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D01B5D" w:rsidRPr="00C61668" w:rsidRDefault="001826D6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1</w:t>
            </w:r>
            <w:r w:rsidR="00D01B5D" w:rsidRPr="00C61668">
              <w:rPr>
                <w:rFonts w:ascii="Angsana New" w:eastAsia="Batang" w:hAnsi="Angsana New"/>
                <w:sz w:val="26"/>
                <w:szCs w:val="26"/>
              </w:rPr>
              <w:t>00</w:t>
            </w: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c>
          <w:tcPr>
            <w:tcW w:w="3528" w:type="dxa"/>
          </w:tcPr>
          <w:p w:rsidR="00D01B5D" w:rsidRPr="00C61668" w:rsidRDefault="00D01B5D" w:rsidP="00D01B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pStyle w:val="BodyText3"/>
              <w:tabs>
                <w:tab w:val="left" w:pos="327"/>
                <w:tab w:val="decimal" w:pos="522"/>
                <w:tab w:val="left" w:pos="1782"/>
              </w:tabs>
              <w:spacing w:line="240" w:lineRule="atLeast"/>
              <w:jc w:val="center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</w:tr>
      <w:tr w:rsidR="00D01B5D" w:rsidRPr="00C61668" w:rsidTr="00D01B5D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528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3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D01B5D" w:rsidRPr="00C61668" w:rsidRDefault="00D01B5D" w:rsidP="00D01B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01B5D" w:rsidRPr="00C61668" w:rsidRDefault="00D01B5D" w:rsidP="00D01B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D01B5D" w:rsidRPr="00C61668" w:rsidRDefault="00D01B5D" w:rsidP="00D01B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453,816</w:t>
            </w:r>
          </w:p>
        </w:tc>
        <w:tc>
          <w:tcPr>
            <w:tcW w:w="284" w:type="dxa"/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D01B5D" w:rsidRPr="00C61668" w:rsidRDefault="00D01B5D" w:rsidP="00D01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433,916</w:t>
            </w:r>
          </w:p>
        </w:tc>
      </w:tr>
    </w:tbl>
    <w:p w:rsidR="00D01B5D" w:rsidRPr="00C61668" w:rsidRDefault="00D01B5D" w:rsidP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D01B5D" w:rsidRPr="00C61668" w:rsidRDefault="00D01B5D" w:rsidP="00D01B5D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C61668">
        <w:rPr>
          <w:rFonts w:ascii="Angsana New" w:hAnsi="Angsana New" w:hint="cs"/>
          <w:sz w:val="26"/>
          <w:szCs w:val="26"/>
          <w:cs/>
        </w:rPr>
        <w:t>ใน</w:t>
      </w:r>
      <w:r w:rsidRPr="00C61668">
        <w:rPr>
          <w:rFonts w:ascii="Angsana New" w:hAnsi="Angsana New"/>
          <w:sz w:val="26"/>
          <w:szCs w:val="26"/>
          <w:cs/>
        </w:rPr>
        <w:t>ที่ประชุมใหญ่สามัญผู้ถือหุ้น</w:t>
      </w:r>
      <w:r w:rsidRPr="00C61668">
        <w:rPr>
          <w:rFonts w:ascii="Angsana New" w:hAnsi="Angsana New" w:hint="cs"/>
          <w:sz w:val="26"/>
          <w:szCs w:val="26"/>
          <w:cs/>
        </w:rPr>
        <w:t>ของบริษัท</w:t>
      </w:r>
      <w:r w:rsidRPr="00C6166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1668">
        <w:rPr>
          <w:rFonts w:ascii="Angsana New" w:hAnsi="Angsana New"/>
          <w:sz w:val="26"/>
          <w:szCs w:val="26"/>
        </w:rPr>
        <w:t xml:space="preserve">24 </w:t>
      </w:r>
      <w:r w:rsidRPr="00C61668">
        <w:rPr>
          <w:rFonts w:ascii="Angsana New" w:hAnsi="Angsana New" w:hint="cs"/>
          <w:sz w:val="26"/>
          <w:szCs w:val="26"/>
          <w:cs/>
        </w:rPr>
        <w:t>เมษายน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</w:rPr>
        <w:t xml:space="preserve">2561 </w:t>
      </w:r>
      <w:r w:rsidRPr="00C61668">
        <w:rPr>
          <w:rFonts w:ascii="Angsana New" w:hAnsi="Angsana New" w:hint="cs"/>
          <w:sz w:val="26"/>
          <w:szCs w:val="26"/>
          <w:cs/>
        </w:rPr>
        <w:t>ผู้ถือหุ้น</w:t>
      </w:r>
      <w:r w:rsidRPr="00C61668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การลงทุนเพิ่มในบริษัท </w:t>
      </w:r>
      <w:r w:rsidRPr="00C61668">
        <w:rPr>
          <w:rFonts w:ascii="Angsana New" w:hAnsi="Angsana New"/>
          <w:spacing w:val="-4"/>
          <w:sz w:val="26"/>
          <w:szCs w:val="26"/>
          <w:cs/>
        </w:rPr>
        <w:t>เซ็น แอนด์ สไปซี่ จำกัด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จำนวนเงิน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19.9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ล้านบาท โดยบริษัทย่อยดังกล่าวได้เพิ่มทุนจดทะเบียนจากเดิม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100,000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(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หุ้นสามัญ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10,000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10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)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เป็น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20,000,000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(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หุ้นสามัญ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2,000,000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>10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บาท</w:t>
      </w:r>
      <w:r w:rsidRPr="00C61668">
        <w:rPr>
          <w:rFonts w:ascii="Angsana New" w:hAnsi="Angsana New"/>
          <w:spacing w:val="-4"/>
          <w:sz w:val="26"/>
          <w:szCs w:val="26"/>
        </w:rPr>
        <w:t>)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บริษัทย่อยดังกล่าวได้จดทะเบียนการเพิ่มทุนกับกระทรวงพาณิชย์แล้วเมื่อวันที่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      7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C61668">
        <w:rPr>
          <w:rFonts w:ascii="Angsana New" w:hAnsi="Angsana New"/>
          <w:spacing w:val="-4"/>
          <w:sz w:val="26"/>
          <w:szCs w:val="26"/>
        </w:rPr>
        <w:t>2561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:rsidR="00D01B5D" w:rsidRPr="00C61668" w:rsidRDefault="00D01B5D" w:rsidP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D01B5D" w:rsidRPr="00C61668" w:rsidRDefault="00D01B5D" w:rsidP="00D01B5D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C61668">
        <w:rPr>
          <w:rFonts w:ascii="Angsana New" w:hAnsi="Angsana New"/>
          <w:sz w:val="26"/>
          <w:szCs w:val="26"/>
        </w:rPr>
        <w:t xml:space="preserve">3 </w:t>
      </w:r>
      <w:r w:rsidRPr="00C6166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 w:hint="cs"/>
          <w:sz w:val="26"/>
          <w:szCs w:val="26"/>
          <w:cs/>
        </w:rPr>
        <w:t xml:space="preserve"> คณะกรรมการได้มีมติอนุมัติ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การจ่ายเงินปันผลระหว่างกาลของบริษัท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           </w:t>
      </w:r>
      <w:r w:rsidRPr="00C61668">
        <w:rPr>
          <w:rFonts w:ascii="Angsana New" w:hAnsi="Angsana New"/>
          <w:spacing w:val="-4"/>
          <w:sz w:val="26"/>
          <w:szCs w:val="26"/>
          <w:cs/>
        </w:rPr>
        <w:t>เซ็นเรสเตอร์รองโฮลดิ้ง จำกัด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pacing w:val="-4"/>
          <w:sz w:val="26"/>
          <w:szCs w:val="26"/>
          <w:lang w:val="en-GB"/>
        </w:rPr>
        <w:t>(</w:t>
      </w:r>
      <w:r w:rsidRPr="00C61668">
        <w:rPr>
          <w:rFonts w:ascii="Angsana New" w:hAnsi="Angsana New" w:hint="cs"/>
          <w:spacing w:val="-4"/>
          <w:sz w:val="26"/>
          <w:szCs w:val="26"/>
          <w:cs/>
          <w:lang w:val="en-GB"/>
        </w:rPr>
        <w:t>บริษัทย่อย)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ในอัตราหุ้นละ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>315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บาท สำหรับหุ้นสามัญจำนวน </w:t>
      </w:r>
      <w:r w:rsidRPr="00C61668">
        <w:rPr>
          <w:rFonts w:ascii="Angsana New" w:hAnsi="Angsana New"/>
          <w:spacing w:val="-4"/>
          <w:sz w:val="26"/>
          <w:szCs w:val="26"/>
        </w:rPr>
        <w:t>300,000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หุ้น เป็นจำนวนเงินรวม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94.5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    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เงินปันผลดังกล่าวจ่ายให้แก่ผู้ถือหุ้นของบริษัทย่อยแล้วเมื่อวันที่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14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Pr="00C61668">
        <w:rPr>
          <w:rFonts w:ascii="Angsana New" w:hAnsi="Angsana New"/>
          <w:spacing w:val="-4"/>
          <w:sz w:val="26"/>
          <w:szCs w:val="26"/>
        </w:rPr>
        <w:t>2561</w:t>
      </w:r>
    </w:p>
    <w:p w:rsidR="00D01B5D" w:rsidRPr="00C61668" w:rsidRDefault="00D01B5D" w:rsidP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D01B5D" w:rsidRPr="00C61668" w:rsidRDefault="00D01B5D" w:rsidP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C61668">
        <w:rPr>
          <w:rFonts w:ascii="Angsana New" w:hAnsi="Angsana New"/>
          <w:sz w:val="26"/>
          <w:szCs w:val="26"/>
        </w:rPr>
        <w:t>31</w:t>
      </w:r>
      <w:r w:rsidR="00C157FA" w:rsidRPr="00C61668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</w:rPr>
        <w:t xml:space="preserve">2560 </w:t>
      </w:r>
      <w:r w:rsidRPr="00C61668">
        <w:rPr>
          <w:rFonts w:ascii="Angsana New" w:hAnsi="Angsana New"/>
          <w:sz w:val="26"/>
          <w:szCs w:val="26"/>
          <w:cs/>
        </w:rPr>
        <w:t xml:space="preserve">บริษัทได้ใช้ใบหุ้นของบริษัทย่อย </w:t>
      </w:r>
      <w:r w:rsidRPr="00C61668">
        <w:rPr>
          <w:rFonts w:ascii="Angsana New" w:hAnsi="Angsana New"/>
          <w:sz w:val="26"/>
          <w:szCs w:val="26"/>
        </w:rPr>
        <w:t>2</w:t>
      </w:r>
      <w:r w:rsidRPr="00C61668">
        <w:rPr>
          <w:rFonts w:ascii="Angsana New" w:hAnsi="Angsana New"/>
          <w:sz w:val="26"/>
          <w:szCs w:val="26"/>
          <w:cs/>
        </w:rPr>
        <w:t xml:space="preserve"> แห่ง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ไม่ต่ำกว่าร้อยละ </w:t>
      </w:r>
      <w:r w:rsidRPr="00C61668">
        <w:rPr>
          <w:rFonts w:ascii="Angsana New" w:hAnsi="Angsana New"/>
          <w:sz w:val="26"/>
          <w:szCs w:val="26"/>
        </w:rPr>
        <w:t>99</w:t>
      </w:r>
      <w:r w:rsidRPr="00C61668">
        <w:rPr>
          <w:rFonts w:ascii="Angsana New" w:hAnsi="Angsana New"/>
          <w:sz w:val="26"/>
          <w:szCs w:val="26"/>
          <w:cs/>
        </w:rPr>
        <w:t xml:space="preserve">  ของหุ้นทั้งหมด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ค้ำประกัน</w:t>
      </w: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เงินกู้ยืมระยะสั้นจากสถาบันการเงินในประเทศแห่งหนึ่งของบริษัทตามที่กล่าวไว้ในหมายเหตุ </w:t>
      </w:r>
      <w:r w:rsidRPr="00C61668">
        <w:rPr>
          <w:rFonts w:ascii="Angsana New" w:hAnsi="Angsana New"/>
          <w:sz w:val="26"/>
          <w:szCs w:val="26"/>
        </w:rPr>
        <w:t>1</w:t>
      </w:r>
      <w:r w:rsidR="008B7A8C" w:rsidRPr="00C61668">
        <w:rPr>
          <w:rFonts w:ascii="Angsana New" w:hAnsi="Angsana New"/>
          <w:sz w:val="26"/>
          <w:szCs w:val="26"/>
        </w:rPr>
        <w:t>4</w:t>
      </w:r>
      <w:r w:rsidRPr="00C61668">
        <w:rPr>
          <w:rFonts w:ascii="Angsana New" w:hAnsi="Angsana New"/>
          <w:sz w:val="26"/>
          <w:szCs w:val="26"/>
        </w:rPr>
        <w:t xml:space="preserve"> (2561: </w:t>
      </w:r>
      <w:r w:rsidRPr="00C61668">
        <w:rPr>
          <w:rFonts w:ascii="Angsana New" w:hAnsi="Angsana New" w:hint="cs"/>
          <w:sz w:val="26"/>
          <w:szCs w:val="26"/>
          <w:cs/>
        </w:rPr>
        <w:t>ไม่มี)</w:t>
      </w:r>
    </w:p>
    <w:p w:rsidR="00307B9B" w:rsidRPr="00C61668" w:rsidRDefault="00307B9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D01B5D" w:rsidRPr="00C61668" w:rsidRDefault="00D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7A38A5" w:rsidRPr="00C61668" w:rsidRDefault="00560B3C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="004405CB" w:rsidRPr="00C61668">
        <w:rPr>
          <w:rFonts w:ascii="Angsana New" w:hAnsi="Angsana New"/>
          <w:b/>
          <w:bCs/>
          <w:sz w:val="26"/>
          <w:szCs w:val="26"/>
          <w:cs/>
        </w:rPr>
        <w:t xml:space="preserve">ที่ดิน </w:t>
      </w:r>
      <w:r w:rsidR="00C221D6" w:rsidRPr="00C61668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="009D417B" w:rsidRPr="00C61668">
        <w:rPr>
          <w:rFonts w:ascii="Angsana New" w:hAnsi="Angsana New"/>
          <w:b/>
          <w:bCs/>
          <w:sz w:val="26"/>
          <w:szCs w:val="26"/>
          <w:cs/>
        </w:rPr>
        <w:t xml:space="preserve">และอุปกรณ์ </w:t>
      </w:r>
      <w:r w:rsidR="00CB7B8F" w:rsidRPr="00C61668">
        <w:rPr>
          <w:rFonts w:ascii="Angsana New" w:hAnsi="Angsana New"/>
          <w:b/>
          <w:bCs/>
          <w:sz w:val="26"/>
          <w:szCs w:val="26"/>
          <w:cs/>
        </w:rPr>
        <w:t>-</w:t>
      </w:r>
      <w:r w:rsidR="009D417B" w:rsidRPr="00C6166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AC52E0" w:rsidRPr="00C61668" w:rsidRDefault="00AC52E0" w:rsidP="00AC52E0">
      <w:pPr>
        <w:tabs>
          <w:tab w:val="clear" w:pos="22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937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874"/>
        <w:gridCol w:w="875"/>
        <w:gridCol w:w="106"/>
        <w:gridCol w:w="930"/>
        <w:gridCol w:w="106"/>
        <w:gridCol w:w="963"/>
        <w:gridCol w:w="106"/>
        <w:gridCol w:w="883"/>
        <w:gridCol w:w="106"/>
        <w:gridCol w:w="902"/>
        <w:gridCol w:w="106"/>
        <w:gridCol w:w="940"/>
        <w:gridCol w:w="106"/>
        <w:gridCol w:w="934"/>
      </w:tblGrid>
      <w:tr w:rsidR="00AC52E0" w:rsidRPr="00C61668" w:rsidTr="006C3EAC">
        <w:tc>
          <w:tcPr>
            <w:tcW w:w="2874" w:type="dxa"/>
          </w:tcPr>
          <w:p w:rsidR="00AC52E0" w:rsidRPr="00C61668" w:rsidRDefault="00AC52E0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63" w:type="dxa"/>
            <w:gridSpan w:val="13"/>
            <w:tcBorders>
              <w:bottom w:val="single" w:sz="4" w:space="0" w:color="auto"/>
            </w:tcBorders>
          </w:tcPr>
          <w:p w:rsidR="00AC52E0" w:rsidRPr="00C61668" w:rsidRDefault="00AC52E0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 (พันบาท)</w:t>
            </w:r>
          </w:p>
        </w:tc>
      </w:tr>
      <w:tr w:rsidR="00AC52E0" w:rsidRPr="00C61668" w:rsidTr="006C3EAC">
        <w:tc>
          <w:tcPr>
            <w:tcW w:w="2874" w:type="dxa"/>
          </w:tcPr>
          <w:p w:rsidR="00AC52E0" w:rsidRPr="00C61668" w:rsidRDefault="00AC52E0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AC52E0" w:rsidRPr="00C61668" w:rsidRDefault="00AC52E0" w:rsidP="00AC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งานระหว่าง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C52E0" w:rsidRPr="00C61668" w:rsidTr="006C3EAC">
        <w:tc>
          <w:tcPr>
            <w:tcW w:w="2874" w:type="dxa"/>
          </w:tcPr>
          <w:p w:rsidR="00AC52E0" w:rsidRPr="00C61668" w:rsidRDefault="00AC52E0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ที่ดินและ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AC52E0" w:rsidRPr="00C61668" w:rsidRDefault="00AC52E0" w:rsidP="00AC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ก่อสร้างและ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C52E0" w:rsidRPr="00C61668" w:rsidTr="006C3EAC">
        <w:tc>
          <w:tcPr>
            <w:tcW w:w="2874" w:type="dxa"/>
          </w:tcPr>
          <w:p w:rsidR="00AC52E0" w:rsidRPr="00C61668" w:rsidRDefault="00AC52E0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อุปกรณ์ใช้ใน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AC52E0" w:rsidRPr="00C61668" w:rsidRDefault="00AC52E0" w:rsidP="00AC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ทรัพย์สิน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C52E0" w:rsidRPr="00C61668" w:rsidTr="006C3EAC">
        <w:tc>
          <w:tcPr>
            <w:tcW w:w="2874" w:type="dxa"/>
          </w:tcPr>
          <w:p w:rsidR="00AC52E0" w:rsidRPr="00C61668" w:rsidRDefault="00AC52E0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สิทธิการเช่า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การดำเนินงาน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AC52E0" w:rsidRPr="00C61668" w:rsidRDefault="00AC52E0" w:rsidP="00AC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06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AC52E0" w:rsidRPr="00C61668" w:rsidRDefault="00AC52E0" w:rsidP="003C1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AC52E0" w:rsidRPr="00C61668" w:rsidTr="006C3EAC">
        <w:tc>
          <w:tcPr>
            <w:tcW w:w="2874" w:type="dxa"/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06" w:type="dxa"/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AC52E0" w:rsidRPr="00C61668" w:rsidRDefault="00AC52E0" w:rsidP="009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75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318,234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623FDF" w:rsidRPr="00C61668" w:rsidRDefault="00623FDF" w:rsidP="00623F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623,896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75,724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77,922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11,609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623FDF" w:rsidRPr="00C61668" w:rsidRDefault="00623FDF" w:rsidP="00623F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14,430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1,121,815</w:t>
            </w: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75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2,394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168,679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15,326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16,538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2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1,378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8,876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3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213,191</w:t>
            </w: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75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45,479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4,930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2,132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623FDF" w:rsidRPr="00C61668" w:rsidRDefault="00623FDF" w:rsidP="00623FD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189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623FDF" w:rsidRPr="00C61668" w:rsidRDefault="00623FDF" w:rsidP="00623FD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5,643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58,373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โอนมาจากบัญชีสินทรัพย์ไม่มีตัวตนอื่น</w:t>
            </w:r>
          </w:p>
        </w:tc>
        <w:tc>
          <w:tcPr>
            <w:tcW w:w="875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623FDF" w:rsidRPr="00C61668" w:rsidRDefault="00623FDF" w:rsidP="00623FD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623FDF" w:rsidRPr="00C61668" w:rsidRDefault="00623FDF" w:rsidP="00623FD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 w:hint="cs"/>
                <w:sz w:val="23"/>
                <w:szCs w:val="23"/>
                <w:cs/>
              </w:rPr>
              <w:t xml:space="preserve">   (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หมายเหตุ 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11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875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396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623FDF" w:rsidRPr="00C61668" w:rsidRDefault="00623FDF" w:rsidP="00623FDF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396</w:t>
            </w: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875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100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2,678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86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623FDF" w:rsidRPr="00C61668" w:rsidRDefault="00623FDF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2,864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320,728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749,774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86,206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92,724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12,798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14,799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1,277,029</w:t>
            </w:r>
          </w:p>
        </w:tc>
      </w:tr>
      <w:tr w:rsidR="00A1491E" w:rsidRPr="00C61668" w:rsidTr="006C3EAC">
        <w:tc>
          <w:tcPr>
            <w:tcW w:w="2874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75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5,58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77,380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3" w:type="dxa"/>
          </w:tcPr>
          <w:p w:rsidR="00A1491E" w:rsidRPr="00C61668" w:rsidRDefault="00A1491E" w:rsidP="009E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17,186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A1491E" w:rsidRPr="00C61668" w:rsidRDefault="00A1491E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19,57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2,081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A1491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6,118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A1491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127,929</w:t>
            </w:r>
          </w:p>
        </w:tc>
      </w:tr>
      <w:tr w:rsidR="00E3668E" w:rsidRPr="00C61668" w:rsidTr="006C3EAC">
        <w:tc>
          <w:tcPr>
            <w:tcW w:w="2874" w:type="dxa"/>
          </w:tcPr>
          <w:p w:rsidR="00E3668E" w:rsidRPr="00C61668" w:rsidRDefault="00E3668E" w:rsidP="0002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="008B7A8C" w:rsidRPr="00C61668">
              <w:rPr>
                <w:rFonts w:ascii="Angsana New" w:hAnsi="Angsana New" w:hint="cs"/>
                <w:sz w:val="23"/>
                <w:szCs w:val="23"/>
                <w:cs/>
              </w:rPr>
              <w:t>และตัด</w:t>
            </w:r>
            <w:r w:rsidR="00021241" w:rsidRPr="00C61668">
              <w:rPr>
                <w:rFonts w:ascii="Angsana New" w:hAnsi="Angsana New" w:hint="cs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75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4"/>
              </w:tabs>
              <w:ind w:left="-108" w:right="72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ab/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26,871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3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1,865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2,551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E3668E" w:rsidRPr="00C61668" w:rsidRDefault="00E3668E" w:rsidP="00E3668E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(421)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center" w:pos="302"/>
              </w:tabs>
              <w:ind w:left="-108" w:right="72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ab/>
            </w:r>
            <w:r w:rsidRPr="00C61668">
              <w:rPr>
                <w:rFonts w:ascii="Angsana New" w:hAnsi="Angsana New"/>
                <w:sz w:val="23"/>
                <w:szCs w:val="23"/>
              </w:rPr>
              <w:tab/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E3668E" w:rsidRPr="00C61668" w:rsidRDefault="00E3668E" w:rsidP="00E3668E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(31,708)</w:t>
            </w:r>
          </w:p>
        </w:tc>
      </w:tr>
      <w:tr w:rsidR="00E3668E" w:rsidRPr="00C61668" w:rsidTr="006C3EAC">
        <w:tc>
          <w:tcPr>
            <w:tcW w:w="287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กลับรายการประมาณการหนี้สินการรื้อถอน</w:t>
            </w:r>
          </w:p>
        </w:tc>
        <w:tc>
          <w:tcPr>
            <w:tcW w:w="875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4"/>
              </w:tabs>
              <w:ind w:left="-108" w:right="72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ab/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37,531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center" w:pos="302"/>
              </w:tabs>
              <w:ind w:left="-108" w:right="72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ab/>
            </w:r>
            <w:r w:rsidRPr="00C61668">
              <w:rPr>
                <w:rFonts w:ascii="Angsana New" w:hAnsi="Angsana New"/>
                <w:sz w:val="23"/>
                <w:szCs w:val="23"/>
              </w:rPr>
              <w:tab/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E3668E" w:rsidRPr="00C61668" w:rsidRDefault="00E3668E" w:rsidP="00E3668E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(37,531)</w:t>
            </w:r>
          </w:p>
        </w:tc>
      </w:tr>
      <w:tr w:rsidR="00A1491E" w:rsidRPr="00C61668" w:rsidTr="006C3EAC">
        <w:tc>
          <w:tcPr>
            <w:tcW w:w="2874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4"/>
              </w:tabs>
              <w:ind w:left="-108" w:right="72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ab/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220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62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A1491E" w:rsidRPr="00C61668" w:rsidRDefault="00A1491E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="00E3668E" w:rsidRPr="00C61668">
              <w:rPr>
                <w:rFonts w:ascii="Angsana New" w:hAnsi="Angsana New"/>
                <w:sz w:val="23"/>
                <w:szCs w:val="23"/>
              </w:rPr>
              <w:t>282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A1491E" w:rsidRPr="00C61668" w:rsidTr="006C3EAC">
        <w:tc>
          <w:tcPr>
            <w:tcW w:w="2874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326,31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A1491E" w:rsidRPr="00C61668" w:rsidRDefault="00A1491E" w:rsidP="00A149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762,972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101,589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109,75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14,458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:rsidR="00A1491E" w:rsidRPr="00C61668" w:rsidRDefault="00E3668E" w:rsidP="00A149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20,635</w:t>
            </w:r>
          </w:p>
        </w:tc>
        <w:tc>
          <w:tcPr>
            <w:tcW w:w="106" w:type="dxa"/>
          </w:tcPr>
          <w:p w:rsidR="00A1491E" w:rsidRPr="00C61668" w:rsidRDefault="00A1491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A1491E" w:rsidRPr="00C61668" w:rsidRDefault="00E3668E" w:rsidP="00A14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1,335,71</w:t>
            </w:r>
            <w:r w:rsidR="00A1491E" w:rsidRPr="00C61668">
              <w:rPr>
                <w:rFonts w:ascii="Angsana New" w:hAnsi="Angsana New"/>
                <w:sz w:val="23"/>
                <w:szCs w:val="23"/>
              </w:rPr>
              <w:t>9</w:t>
            </w: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br w:type="page"/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6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88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2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875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902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94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75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299,044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36,571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41,434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3,695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380,744</w:t>
            </w: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875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115,310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14,716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16,681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2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2,500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3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149,207</w:t>
            </w: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34,332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3,467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1,341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623FDF" w:rsidRPr="00C61668" w:rsidRDefault="00623FDF" w:rsidP="00623FD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69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39,209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623FDF" w:rsidRPr="00C61668" w:rsidTr="006C3EAC">
        <w:tc>
          <w:tcPr>
            <w:tcW w:w="2874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380,022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47,820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56,774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6,126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623FDF" w:rsidRPr="00C61668" w:rsidRDefault="00623FDF" w:rsidP="006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490,742</w:t>
            </w:r>
          </w:p>
        </w:tc>
      </w:tr>
      <w:tr w:rsidR="00B27FAC" w:rsidRPr="00C61668" w:rsidTr="006C3EAC">
        <w:tc>
          <w:tcPr>
            <w:tcW w:w="2874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bookmarkStart w:id="3" w:name="_Hlk161712871"/>
            <w:r w:rsidRPr="00C61668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875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114,954</w:t>
            </w:r>
          </w:p>
        </w:tc>
        <w:tc>
          <w:tcPr>
            <w:tcW w:w="106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3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13,92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06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16,84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06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2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2,857</w:t>
            </w:r>
          </w:p>
        </w:tc>
        <w:tc>
          <w:tcPr>
            <w:tcW w:w="106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34" w:type="dxa"/>
          </w:tcPr>
          <w:p w:rsidR="00B27FAC" w:rsidRPr="00C61668" w:rsidRDefault="00B27FAC" w:rsidP="00B2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148,572</w:t>
            </w:r>
          </w:p>
        </w:tc>
      </w:tr>
      <w:bookmarkEnd w:id="3"/>
      <w:tr w:rsidR="008B7A8C" w:rsidRPr="00C61668" w:rsidTr="006C3EAC">
        <w:tc>
          <w:tcPr>
            <w:tcW w:w="2874" w:type="dxa"/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C61668">
              <w:rPr>
                <w:rFonts w:ascii="Angsana New" w:hAnsi="Angsana New" w:hint="cs"/>
                <w:sz w:val="23"/>
                <w:szCs w:val="23"/>
                <w:cs/>
              </w:rPr>
              <w:t>และตัด</w:t>
            </w:r>
            <w:r w:rsidR="009D3C6D" w:rsidRPr="00C61668">
              <w:rPr>
                <w:rFonts w:ascii="Angsana New" w:hAnsi="Angsana New" w:hint="cs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23,229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1,290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1,763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8B7A8C" w:rsidRPr="00C61668" w:rsidRDefault="008B7A8C" w:rsidP="008B7A8C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101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8B7A8C" w:rsidRPr="00C61668" w:rsidRDefault="008B7A8C" w:rsidP="008B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26,383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796014" w:rsidRPr="00C61668" w:rsidTr="006C3EAC">
        <w:tc>
          <w:tcPr>
            <w:tcW w:w="2874" w:type="dxa"/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471,747</w:t>
            </w:r>
          </w:p>
        </w:tc>
        <w:tc>
          <w:tcPr>
            <w:tcW w:w="106" w:type="dxa"/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60,45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06" w:type="dxa"/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71,85</w:t>
            </w:r>
            <w:r w:rsidR="008B7A8C" w:rsidRPr="00C61668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06" w:type="dxa"/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8,882</w:t>
            </w:r>
          </w:p>
        </w:tc>
        <w:tc>
          <w:tcPr>
            <w:tcW w:w="106" w:type="dxa"/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796014" w:rsidRPr="00C61668" w:rsidRDefault="00796014" w:rsidP="0079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612,931</w:t>
            </w: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1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ค่าเผื่อผลขาดทุนจากการด้อยค่า</w:t>
            </w:r>
          </w:p>
        </w:tc>
        <w:tc>
          <w:tcPr>
            <w:tcW w:w="875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902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94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75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2,633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2,633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43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กลับรายการ</w:t>
            </w:r>
          </w:p>
        </w:tc>
        <w:tc>
          <w:tcPr>
            <w:tcW w:w="875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2,633</w:t>
            </w:r>
          </w:p>
        </w:tc>
        <w:tc>
          <w:tcPr>
            <w:tcW w:w="106" w:type="dxa"/>
            <w:vAlign w:val="bottom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vAlign w:val="bottom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2,633</w:t>
            </w: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2560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และ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10601" w:rsidRPr="00C61668" w:rsidRDefault="00910601" w:rsidP="00910601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5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6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8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902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75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3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668E" w:rsidRPr="00C61668" w:rsidTr="006C3EAC">
        <w:tc>
          <w:tcPr>
            <w:tcW w:w="287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875" w:type="dxa"/>
          </w:tcPr>
          <w:p w:rsidR="00E3668E" w:rsidRPr="00C61668" w:rsidRDefault="00E3668E" w:rsidP="00E3668E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320,728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369,752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38,386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3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35,950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4,495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</w:tcPr>
          <w:p w:rsidR="00E3668E" w:rsidRPr="00C61668" w:rsidRDefault="00E3668E" w:rsidP="00E366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14,799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784,110</w:t>
            </w:r>
          </w:p>
        </w:tc>
      </w:tr>
      <w:tr w:rsidR="00E3668E" w:rsidRPr="00C61668" w:rsidTr="006C3EAC">
        <w:tc>
          <w:tcPr>
            <w:tcW w:w="287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left" w:pos="428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left" w:pos="428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2,177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2,177</w:t>
            </w:r>
          </w:p>
        </w:tc>
      </w:tr>
      <w:tr w:rsidR="00E3668E" w:rsidRPr="00C61668" w:rsidTr="006C3EAC">
        <w:tc>
          <w:tcPr>
            <w:tcW w:w="287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320,728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369,752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38,386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35,950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6,672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14,799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786,287</w:t>
            </w:r>
          </w:p>
        </w:tc>
      </w:tr>
      <w:tr w:rsidR="00910601" w:rsidRPr="00C61668" w:rsidTr="006C3EAC">
        <w:tc>
          <w:tcPr>
            <w:tcW w:w="2874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910601" w:rsidRPr="00C61668" w:rsidRDefault="00910601" w:rsidP="0091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3668E" w:rsidRPr="00C61668" w:rsidTr="006C3EAC">
        <w:tc>
          <w:tcPr>
            <w:tcW w:w="287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875" w:type="dxa"/>
          </w:tcPr>
          <w:p w:rsidR="00E3668E" w:rsidRPr="00C61668" w:rsidRDefault="00E3668E" w:rsidP="00E3668E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326,31</w:t>
            </w:r>
            <w:r w:rsidR="008B7A8C" w:rsidRPr="00C6166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291,225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41,13</w:t>
            </w:r>
            <w:r w:rsidR="008B7A8C" w:rsidRPr="00C6166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3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37,900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2,842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</w:tcPr>
          <w:p w:rsidR="00E3668E" w:rsidRPr="00C61668" w:rsidRDefault="00E3668E" w:rsidP="00E366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20,635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720,054</w:t>
            </w:r>
          </w:p>
        </w:tc>
      </w:tr>
      <w:tr w:rsidR="00E3668E" w:rsidRPr="00C61668" w:rsidTr="006C3EAC">
        <w:tc>
          <w:tcPr>
            <w:tcW w:w="287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left" w:pos="428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left" w:pos="428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2,734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E3668E" w:rsidRPr="00C61668" w:rsidRDefault="00E3668E" w:rsidP="00E3668E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2,734</w:t>
            </w:r>
          </w:p>
        </w:tc>
      </w:tr>
      <w:tr w:rsidR="00E3668E" w:rsidRPr="00C61668" w:rsidTr="006C3EAC">
        <w:tc>
          <w:tcPr>
            <w:tcW w:w="2874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326,31</w:t>
            </w:r>
            <w:r w:rsidR="008B7A8C" w:rsidRPr="00C6166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291,225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41,13</w:t>
            </w:r>
            <w:r w:rsidR="008B7A8C" w:rsidRPr="00C6166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37,900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5,576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20,635</w:t>
            </w:r>
          </w:p>
        </w:tc>
        <w:tc>
          <w:tcPr>
            <w:tcW w:w="106" w:type="dxa"/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3668E" w:rsidRPr="00C61668" w:rsidRDefault="00E3668E" w:rsidP="00E36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722,788</w:t>
            </w:r>
          </w:p>
        </w:tc>
      </w:tr>
      <w:tr w:rsidR="00EB1E69" w:rsidRPr="00C61668" w:rsidTr="006C3EAC">
        <w:tc>
          <w:tcPr>
            <w:tcW w:w="287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63" w:type="dxa"/>
            <w:gridSpan w:val="13"/>
            <w:tcBorders>
              <w:bottom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 w:hint="cs"/>
                <w:sz w:val="23"/>
                <w:szCs w:val="23"/>
                <w:cs/>
              </w:rPr>
              <w:t>งบการเงิน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เฉพาะกิจการ</w:t>
            </w:r>
            <w:r w:rsidRPr="00C61668">
              <w:rPr>
                <w:rFonts w:ascii="Angsana New" w:hAnsi="Angsana New" w:hint="cs"/>
                <w:sz w:val="23"/>
                <w:szCs w:val="23"/>
                <w:cs/>
              </w:rPr>
              <w:t xml:space="preserve"> (พันบาท)</w:t>
            </w:r>
          </w:p>
        </w:tc>
      </w:tr>
      <w:tr w:rsidR="00EB1E69" w:rsidRPr="00C61668" w:rsidTr="006C3EAC">
        <w:tc>
          <w:tcPr>
            <w:tcW w:w="287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B1E69" w:rsidRPr="00C61668" w:rsidTr="006C3EAC">
        <w:tc>
          <w:tcPr>
            <w:tcW w:w="287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ที่ดินและ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B1E69" w:rsidRPr="00C61668" w:rsidTr="006C3EAC">
        <w:tc>
          <w:tcPr>
            <w:tcW w:w="287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อุปกรณ์ใช้ใน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9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ทรัพย์สิน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B1E69" w:rsidRPr="00C61668" w:rsidTr="006C3EAC">
        <w:tc>
          <w:tcPr>
            <w:tcW w:w="287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สิทธิการเช่า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การดำเนินงาน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EB1E69" w:rsidRPr="00C61668" w:rsidTr="006C3EAC">
        <w:tc>
          <w:tcPr>
            <w:tcW w:w="2874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9654F" w:rsidRPr="00C61668" w:rsidTr="006C3EAC">
        <w:tc>
          <w:tcPr>
            <w:tcW w:w="2874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75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318,234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17,484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29654F" w:rsidRPr="00C61668" w:rsidRDefault="004D5D12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</w:t>
            </w:r>
            <w:r w:rsidR="0029654F" w:rsidRPr="00C61668">
              <w:rPr>
                <w:rFonts w:ascii="Angsana New" w:hAnsi="Angsana New"/>
                <w:sz w:val="23"/>
                <w:szCs w:val="23"/>
              </w:rPr>
              <w:t>,447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12,337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12,880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6,022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372,404</w:t>
            </w:r>
          </w:p>
        </w:tc>
      </w:tr>
      <w:tr w:rsidR="0029654F" w:rsidRPr="00C61668" w:rsidTr="006C3EAC">
        <w:tc>
          <w:tcPr>
            <w:tcW w:w="2874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75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2,394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3,611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29654F" w:rsidRPr="00C61668" w:rsidRDefault="004D5D12" w:rsidP="004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57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29654F" w:rsidRPr="00C61668" w:rsidRDefault="0029654F" w:rsidP="002965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1,824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3,411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29654F" w:rsidRPr="00C61668" w:rsidRDefault="0029654F" w:rsidP="002965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11,297</w:t>
            </w:r>
          </w:p>
        </w:tc>
      </w:tr>
      <w:tr w:rsidR="0029654F" w:rsidRPr="00C61668" w:rsidTr="006C3EAC">
        <w:tc>
          <w:tcPr>
            <w:tcW w:w="2874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75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29654F" w:rsidRPr="00C61668" w:rsidRDefault="0029654F" w:rsidP="0029654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37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:rsidR="0029654F" w:rsidRPr="00C61668" w:rsidRDefault="0029654F" w:rsidP="00F8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967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:rsidR="0029654F" w:rsidRPr="00C61668" w:rsidRDefault="0029654F" w:rsidP="00F8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9,333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29654F" w:rsidRPr="00C61668" w:rsidRDefault="0029654F" w:rsidP="0029654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10,337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29654F" w:rsidRPr="00C61668" w:rsidTr="006C3EAC">
        <w:tc>
          <w:tcPr>
            <w:tcW w:w="2874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โอนมาจากบัญชีสินทรัพย์ไม่มีตัวตนอื่น</w:t>
            </w:r>
          </w:p>
        </w:tc>
        <w:tc>
          <w:tcPr>
            <w:tcW w:w="875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29654F" w:rsidRPr="00C61668" w:rsidRDefault="0029654F" w:rsidP="002965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 w:hanging="90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" w:type="dxa"/>
          </w:tcPr>
          <w:p w:rsidR="0029654F" w:rsidRPr="00C61668" w:rsidRDefault="0029654F" w:rsidP="0029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29654F" w:rsidRPr="00C61668" w:rsidRDefault="0029654F" w:rsidP="0029654F">
            <w:pPr>
              <w:tabs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321FF" w:rsidRPr="00C61668" w:rsidTr="006C3EAC">
        <w:tc>
          <w:tcPr>
            <w:tcW w:w="2874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 w:hint="cs"/>
                <w:sz w:val="23"/>
                <w:szCs w:val="23"/>
                <w:cs/>
              </w:rPr>
              <w:t xml:space="preserve">   (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หมายเหตุ </w:t>
            </w:r>
            <w:r w:rsidRPr="00C61668">
              <w:rPr>
                <w:rFonts w:ascii="Angsana New" w:hAnsi="Angsana New"/>
                <w:sz w:val="23"/>
                <w:szCs w:val="23"/>
              </w:rPr>
              <w:t>11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875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9321FF" w:rsidRPr="00C61668" w:rsidRDefault="009321FF" w:rsidP="009321F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396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72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9321FF" w:rsidRPr="00C61668" w:rsidRDefault="009321FF" w:rsidP="009321FF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396</w:t>
            </w:r>
          </w:p>
        </w:tc>
      </w:tr>
      <w:tr w:rsidR="009321FF" w:rsidRPr="00C61668" w:rsidTr="006C3EAC">
        <w:tc>
          <w:tcPr>
            <w:tcW w:w="2874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875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100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:rsidR="009321FF" w:rsidRPr="00C61668" w:rsidRDefault="009321FF" w:rsidP="009321F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100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9321FF" w:rsidRPr="00C61668" w:rsidTr="006C3EAC">
        <w:tc>
          <w:tcPr>
            <w:tcW w:w="2874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320,728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21,095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5,504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14,520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11,913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373,760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5,585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26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37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1,888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1,660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9,577</w:t>
            </w:r>
          </w:p>
        </w:tc>
      </w:tr>
      <w:tr w:rsidR="009321FF" w:rsidRPr="00C61668" w:rsidTr="006C3EAC">
        <w:tc>
          <w:tcPr>
            <w:tcW w:w="2874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75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</w:tcPr>
          <w:p w:rsidR="009321FF" w:rsidRPr="00C61668" w:rsidRDefault="009321FF" w:rsidP="009321F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9321FF" w:rsidRPr="00C61668" w:rsidRDefault="009321FF" w:rsidP="009321F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21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9321FF" w:rsidRPr="00C61668" w:rsidTr="006C3EAC">
        <w:tc>
          <w:tcPr>
            <w:tcW w:w="2874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กลับรายการประมาณการหนี้สินการรื้อถอน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9321FF" w:rsidRPr="00C61668" w:rsidRDefault="009321FF" w:rsidP="009321F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724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9321FF" w:rsidRPr="00C61668" w:rsidRDefault="009321FF" w:rsidP="009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9321FF" w:rsidRPr="00C61668" w:rsidRDefault="009321FF" w:rsidP="009321F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321FF" w:rsidRPr="00C61668" w:rsidRDefault="009321FF" w:rsidP="009321FF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724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20,397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5,541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16,387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13,573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382,592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br w:type="page"/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u w:val="double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6,744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1,975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5,908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4,246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18,873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4,194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1,093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3,792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2,496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11,575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19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479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498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10,938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3,068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9,681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6,263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29,950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1775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ab/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4,070 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1,107 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2,565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2,579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10,321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16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left" w:pos="506"/>
              </w:tabs>
              <w:ind w:left="-115" w:right="1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61668">
              <w:rPr>
                <w:rFonts w:ascii="Angsana New" w:hAnsi="Angsana New"/>
                <w:sz w:val="23"/>
                <w:szCs w:val="23"/>
              </w:rPr>
              <w:t>16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15,008 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4,175 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12,230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8,842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40,255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3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320,728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10,157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2,436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4,839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3,473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341,633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2,177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2,177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320,728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10,157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2,436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4,839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5,650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343,810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6" w:right="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spacing w:line="240" w:lineRule="auto"/>
              <w:ind w:left="-108" w:right="72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5,389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1,366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4,157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1,997 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339,603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75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left" w:pos="428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left" w:pos="428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2,734 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C61668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2,734 </w:t>
            </w:r>
          </w:p>
        </w:tc>
      </w:tr>
      <w:tr w:rsidR="00E61E36" w:rsidRPr="00C61668" w:rsidTr="006C3EAC">
        <w:tc>
          <w:tcPr>
            <w:tcW w:w="2874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326,313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5,389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1,366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4,157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 xml:space="preserve"> 4,731 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7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381</w:t>
            </w:r>
          </w:p>
        </w:tc>
        <w:tc>
          <w:tcPr>
            <w:tcW w:w="106" w:type="dxa"/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61E36" w:rsidRPr="00C61668" w:rsidRDefault="00E61E36" w:rsidP="00E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72" w:firstLine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61668">
              <w:rPr>
                <w:rFonts w:ascii="Angsana New" w:hAnsi="Angsana New"/>
                <w:sz w:val="23"/>
                <w:szCs w:val="23"/>
              </w:rPr>
              <w:t>342,337</w:t>
            </w:r>
          </w:p>
        </w:tc>
      </w:tr>
    </w:tbl>
    <w:p w:rsidR="004B1992" w:rsidRPr="00C61668" w:rsidRDefault="004B199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:rsidR="00EB1E69" w:rsidRPr="00C61668" w:rsidRDefault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  <w:r w:rsidRPr="00C61668">
        <w:rPr>
          <w:rFonts w:ascii="Angsana New" w:hAnsi="Angsana New"/>
          <w:spacing w:val="-2"/>
          <w:sz w:val="26"/>
          <w:szCs w:val="26"/>
          <w:cs/>
        </w:rPr>
        <w:br w:type="page"/>
      </w:r>
    </w:p>
    <w:p w:rsidR="00EB1E69" w:rsidRPr="00C61668" w:rsidRDefault="00EB1E69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pacing w:val="-2"/>
          <w:sz w:val="26"/>
          <w:szCs w:val="26"/>
          <w:cs/>
        </w:rPr>
        <w:lastRenderedPageBreak/>
        <w:t>ที่ดินทั้งหมดของบริษัท</w:t>
      </w:r>
      <w:r w:rsidRPr="00C61668">
        <w:rPr>
          <w:rFonts w:ascii="Angsana New" w:hAnsi="Angsana New" w:hint="cs"/>
          <w:spacing w:val="-2"/>
          <w:sz w:val="26"/>
          <w:szCs w:val="26"/>
          <w:cs/>
        </w:rPr>
        <w:t>และสินทรัพย์บางส่วนของบริษัทย่อยแห่งหนึ่ง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ซึ่งมีราคาตามบัญชีสุทธิ ณ วันที่ </w:t>
      </w:r>
      <w:r w:rsidRPr="00C61668">
        <w:rPr>
          <w:rFonts w:ascii="Angsana New" w:hAnsi="Angsana New"/>
          <w:spacing w:val="-2"/>
          <w:sz w:val="26"/>
          <w:szCs w:val="26"/>
        </w:rPr>
        <w:t>31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Pr="00C61668">
        <w:rPr>
          <w:rFonts w:ascii="Angsana New" w:hAnsi="Angsana New"/>
          <w:spacing w:val="-2"/>
          <w:sz w:val="26"/>
          <w:szCs w:val="26"/>
        </w:rPr>
        <w:t>2561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 และ </w:t>
      </w:r>
      <w:r w:rsidRPr="00C61668">
        <w:rPr>
          <w:rFonts w:ascii="Angsana New" w:hAnsi="Angsana New"/>
          <w:spacing w:val="-2"/>
          <w:sz w:val="26"/>
          <w:szCs w:val="26"/>
        </w:rPr>
        <w:t>2560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  จำนวนเงินรวม</w:t>
      </w:r>
      <w:r w:rsidR="00610BA5" w:rsidRPr="00C61668">
        <w:rPr>
          <w:rFonts w:ascii="Angsana New" w:hAnsi="Angsana New"/>
          <w:spacing w:val="-2"/>
          <w:sz w:val="26"/>
          <w:szCs w:val="26"/>
        </w:rPr>
        <w:t xml:space="preserve"> 342.6</w:t>
      </w:r>
      <w:r w:rsidRPr="00C61668">
        <w:rPr>
          <w:rFonts w:ascii="Angsana New" w:hAnsi="Angsana New"/>
          <w:spacing w:val="-2"/>
          <w:sz w:val="26"/>
          <w:szCs w:val="26"/>
        </w:rPr>
        <w:t xml:space="preserve"> </w:t>
      </w:r>
      <w:r w:rsidRPr="00C61668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Pr="00C61668">
        <w:rPr>
          <w:rFonts w:ascii="Angsana New" w:hAnsi="Angsana New"/>
          <w:spacing w:val="-2"/>
          <w:sz w:val="26"/>
          <w:szCs w:val="26"/>
        </w:rPr>
        <w:t xml:space="preserve"> </w:t>
      </w:r>
      <w:r w:rsidRPr="00C61668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Pr="00C61668">
        <w:rPr>
          <w:rFonts w:ascii="Angsana New" w:hAnsi="Angsana New"/>
          <w:spacing w:val="-2"/>
          <w:sz w:val="26"/>
          <w:szCs w:val="26"/>
        </w:rPr>
        <w:t xml:space="preserve">334.6 </w:t>
      </w:r>
      <w:r w:rsidRPr="00C61668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Pr="00C61668">
        <w:rPr>
          <w:rFonts w:ascii="Angsana New" w:hAnsi="Angsana New"/>
          <w:spacing w:val="-2"/>
          <w:sz w:val="26"/>
          <w:szCs w:val="26"/>
        </w:rPr>
        <w:t xml:space="preserve"> </w:t>
      </w:r>
      <w:r w:rsidRPr="00C61668">
        <w:rPr>
          <w:rFonts w:ascii="Angsana New" w:hAnsi="Angsana New" w:hint="cs"/>
          <w:spacing w:val="-2"/>
          <w:sz w:val="26"/>
          <w:szCs w:val="26"/>
          <w:cs/>
        </w:rPr>
        <w:t>ตามลำดับ</w:t>
      </w:r>
      <w:r w:rsidRPr="00C61668">
        <w:rPr>
          <w:rFonts w:ascii="Angsana New" w:hAnsi="Angsana New"/>
          <w:sz w:val="26"/>
          <w:szCs w:val="26"/>
          <w:cs/>
        </w:rPr>
        <w:t xml:space="preserve"> ได้จำนองเพื่อใช้เป็นหลักทรัพย์ค้ำประกันวงเงินสินเชื่อและเงินกู้ยืมระยะสั้นจากสถาบันการเงินในประเทศ</w:t>
      </w:r>
      <w:r w:rsidRPr="00C61668">
        <w:rPr>
          <w:rFonts w:ascii="Angsana New" w:hAnsi="Angsana New" w:hint="cs"/>
          <w:sz w:val="26"/>
          <w:szCs w:val="26"/>
          <w:cs/>
        </w:rPr>
        <w:t>แห่งหนึ่ง</w:t>
      </w:r>
      <w:r w:rsidRPr="00C61668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4F7F05" w:rsidRPr="00C61668">
        <w:rPr>
          <w:rFonts w:ascii="Angsana New" w:hAnsi="Angsana New"/>
          <w:sz w:val="26"/>
          <w:szCs w:val="26"/>
        </w:rPr>
        <w:t>14</w:t>
      </w:r>
    </w:p>
    <w:p w:rsidR="00EB1E69" w:rsidRPr="00C61668" w:rsidRDefault="00EB1E69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EB1E69" w:rsidRPr="00C61668" w:rsidRDefault="00EB1E69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ยานพาหนะบางส่วนของบริษัทอยู่ภายใต้สัญญาเช่าการเงินตามที่กล่าวไว้ในหมายเหตุ </w:t>
      </w:r>
      <w:r w:rsidR="00803328" w:rsidRPr="00C61668">
        <w:rPr>
          <w:rFonts w:ascii="Angsana New" w:hAnsi="Angsana New"/>
          <w:sz w:val="26"/>
          <w:szCs w:val="26"/>
        </w:rPr>
        <w:t>16</w:t>
      </w:r>
    </w:p>
    <w:p w:rsidR="001B7BA2" w:rsidRPr="00C61668" w:rsidRDefault="001B7BA2" w:rsidP="00E6242F">
      <w:pPr>
        <w:tabs>
          <w:tab w:val="clear" w:pos="227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355664" w:rsidRPr="00C61668" w:rsidRDefault="00355664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มูลค่าต้นทุนของอุปกรณ์บางรายการของ</w:t>
      </w:r>
      <w:r w:rsidR="004A63F0" w:rsidRPr="00C61668">
        <w:rPr>
          <w:rFonts w:ascii="Angsana New" w:hAnsi="Angsana New" w:hint="cs"/>
          <w:sz w:val="26"/>
          <w:szCs w:val="26"/>
          <w:cs/>
        </w:rPr>
        <w:t>บริษัทและ</w:t>
      </w:r>
      <w:r w:rsidR="0029748B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>ซึ่งตัดค่าเสื่อมราคาเต็มจำนวนแล้ว แต่</w:t>
      </w:r>
      <w:r w:rsidR="0029748B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 xml:space="preserve">ยังสามารถใช้ประโยชน์ในสินทรัพย์เหล่านั้นได้ 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30F73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C157FA"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มีจำนวนเงินรวมประมาณ</w:t>
      </w:r>
      <w:r w:rsidR="005532BD" w:rsidRPr="00C61668">
        <w:rPr>
          <w:rFonts w:ascii="Angsana New" w:hAnsi="Angsana New"/>
          <w:sz w:val="26"/>
          <w:szCs w:val="26"/>
          <w:cs/>
        </w:rPr>
        <w:t xml:space="preserve"> </w:t>
      </w:r>
      <w:r w:rsidR="005B5EFE" w:rsidRPr="00C61668">
        <w:rPr>
          <w:rFonts w:ascii="Angsana New" w:hAnsi="Angsana New"/>
          <w:sz w:val="26"/>
          <w:szCs w:val="26"/>
        </w:rPr>
        <w:t>5.2</w:t>
      </w:r>
      <w:r w:rsidR="004A63F0" w:rsidRPr="00C61668">
        <w:rPr>
          <w:rFonts w:ascii="Angsana New" w:hAnsi="Angsana New"/>
          <w:sz w:val="26"/>
          <w:szCs w:val="26"/>
        </w:rPr>
        <w:t xml:space="preserve"> </w:t>
      </w:r>
      <w:r w:rsidR="004A63F0" w:rsidRPr="00C61668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F15F18" w:rsidRPr="00C61668">
        <w:rPr>
          <w:rFonts w:ascii="Angsana New" w:hAnsi="Angsana New"/>
          <w:sz w:val="26"/>
          <w:szCs w:val="26"/>
        </w:rPr>
        <w:t>206.7</w:t>
      </w:r>
      <w:r w:rsidR="00610BA5" w:rsidRPr="00C61668">
        <w:rPr>
          <w:rFonts w:ascii="Angsana New" w:hAnsi="Angsana New"/>
          <w:sz w:val="26"/>
          <w:szCs w:val="26"/>
        </w:rPr>
        <w:t xml:space="preserve"> </w:t>
      </w:r>
      <w:r w:rsidR="00E9686F" w:rsidRPr="00C61668">
        <w:rPr>
          <w:rFonts w:ascii="Angsana New" w:hAnsi="Angsana New"/>
          <w:sz w:val="26"/>
          <w:szCs w:val="26"/>
          <w:cs/>
        </w:rPr>
        <w:t>ล้านบาท</w:t>
      </w:r>
      <w:r w:rsidR="004A63F0" w:rsidRPr="00C61668">
        <w:rPr>
          <w:rFonts w:ascii="Angsana New" w:hAnsi="Angsana New" w:hint="cs"/>
          <w:sz w:val="26"/>
          <w:szCs w:val="26"/>
          <w:cs/>
        </w:rPr>
        <w:t xml:space="preserve"> ตามลำดับ (</w:t>
      </w:r>
      <w:r w:rsidR="004A63F0" w:rsidRPr="00C61668">
        <w:rPr>
          <w:rFonts w:ascii="Angsana New" w:hAnsi="Angsana New"/>
          <w:sz w:val="26"/>
          <w:szCs w:val="26"/>
        </w:rPr>
        <w:t xml:space="preserve">2560: </w:t>
      </w:r>
      <w:r w:rsidR="005B5EFE" w:rsidRPr="00C61668">
        <w:rPr>
          <w:rFonts w:ascii="Angsana New" w:hAnsi="Angsana New"/>
          <w:sz w:val="26"/>
          <w:szCs w:val="26"/>
        </w:rPr>
        <w:t>4.3</w:t>
      </w:r>
      <w:r w:rsidR="004A63F0" w:rsidRPr="00C61668">
        <w:rPr>
          <w:rFonts w:ascii="Angsana New" w:hAnsi="Angsana New"/>
          <w:sz w:val="26"/>
          <w:szCs w:val="26"/>
        </w:rPr>
        <w:t xml:space="preserve"> </w:t>
      </w:r>
      <w:r w:rsidR="004A63F0" w:rsidRPr="00C61668">
        <w:rPr>
          <w:rFonts w:ascii="Angsana New" w:hAnsi="Angsana New" w:hint="cs"/>
          <w:sz w:val="26"/>
          <w:szCs w:val="26"/>
          <w:cs/>
        </w:rPr>
        <w:t>ล้านบาท</w:t>
      </w:r>
      <w:r w:rsidR="00E9686F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EB1E69" w:rsidRPr="00C61668">
        <w:rPr>
          <w:rFonts w:ascii="Angsana New" w:hAnsi="Angsana New"/>
          <w:sz w:val="26"/>
          <w:szCs w:val="26"/>
        </w:rPr>
        <w:t>92</w:t>
      </w:r>
      <w:r w:rsidR="00EB1E69" w:rsidRPr="00C61668">
        <w:rPr>
          <w:rFonts w:ascii="Angsana New" w:hAnsi="Angsana New"/>
          <w:sz w:val="26"/>
          <w:szCs w:val="26"/>
          <w:cs/>
        </w:rPr>
        <w:t>.</w:t>
      </w:r>
      <w:r w:rsidR="00EB1E69" w:rsidRPr="00C61668">
        <w:rPr>
          <w:rFonts w:ascii="Angsana New" w:hAnsi="Angsana New"/>
          <w:sz w:val="26"/>
          <w:szCs w:val="26"/>
        </w:rPr>
        <w:t>5</w:t>
      </w:r>
      <w:r w:rsidR="00922E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ล้านบาท</w:t>
      </w:r>
      <w:r w:rsidR="00E9686F" w:rsidRPr="00C61668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4A63F0" w:rsidRPr="00C61668">
        <w:rPr>
          <w:rFonts w:ascii="Angsana New" w:hAnsi="Angsana New" w:hint="cs"/>
          <w:sz w:val="26"/>
          <w:szCs w:val="26"/>
          <w:cs/>
        </w:rPr>
        <w:t>)</w:t>
      </w:r>
    </w:p>
    <w:p w:rsidR="008A23F8" w:rsidRPr="00C61668" w:rsidRDefault="008A23F8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355664" w:rsidRPr="00C61668" w:rsidRDefault="00355664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E245B7" w:rsidRPr="00C61668">
        <w:rPr>
          <w:rFonts w:ascii="Angsana New" w:hAnsi="Angsana New"/>
          <w:b/>
          <w:bCs/>
          <w:sz w:val="26"/>
          <w:szCs w:val="26"/>
          <w:cs/>
        </w:rPr>
        <w:t>ไม่หมุนเวียน</w:t>
      </w:r>
      <w:r w:rsidRPr="00C61668">
        <w:rPr>
          <w:rFonts w:ascii="Angsana New" w:hAnsi="Angsana New"/>
          <w:b/>
          <w:bCs/>
          <w:sz w:val="26"/>
          <w:szCs w:val="26"/>
          <w:cs/>
        </w:rPr>
        <w:t>การรื้อถอน</w:t>
      </w:r>
    </w:p>
    <w:p w:rsidR="00355664" w:rsidRPr="00C61668" w:rsidRDefault="00355664" w:rsidP="00E6242F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:rsidR="00355664" w:rsidRPr="00C61668" w:rsidRDefault="00355664" w:rsidP="00E6242F">
      <w:pPr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รายการเคลื่อนไหวของประมาณการหนี้สิน</w:t>
      </w:r>
      <w:r w:rsidR="00E245B7" w:rsidRPr="00C61668">
        <w:rPr>
          <w:rFonts w:ascii="Angsana New" w:hAnsi="Angsana New"/>
          <w:sz w:val="26"/>
          <w:szCs w:val="26"/>
          <w:cs/>
        </w:rPr>
        <w:t>ไม่หมุนเวียน</w:t>
      </w:r>
      <w:r w:rsidRPr="00C61668">
        <w:rPr>
          <w:rFonts w:ascii="Angsana New" w:hAnsi="Angsana New"/>
          <w:sz w:val="26"/>
          <w:szCs w:val="26"/>
          <w:cs/>
        </w:rPr>
        <w:t>การรื้อถอน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A30F73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355664" w:rsidRPr="00C61668" w:rsidRDefault="00355664" w:rsidP="00E6242F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EB1E69" w:rsidRPr="00C61668" w:rsidTr="00A43665">
        <w:trPr>
          <w:cantSplit/>
        </w:trPr>
        <w:tc>
          <w:tcPr>
            <w:tcW w:w="4251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B1E69" w:rsidRPr="00C61668" w:rsidTr="00A43665">
        <w:trPr>
          <w:cantSplit/>
        </w:trPr>
        <w:tc>
          <w:tcPr>
            <w:tcW w:w="4251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B1E69" w:rsidRPr="00C61668" w:rsidTr="00A43665">
        <w:tc>
          <w:tcPr>
            <w:tcW w:w="4251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B1E69" w:rsidRPr="00C61668" w:rsidTr="00A4366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EB1E69" w:rsidRPr="00C61668" w:rsidRDefault="00EB1E69" w:rsidP="00A4366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EB1E69" w:rsidRPr="00C61668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EB1E69" w:rsidRPr="00C61668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EB1E69" w:rsidRPr="00C61668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EB1E69" w:rsidRPr="00C61668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EB1E69" w:rsidRPr="00C61668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EB1E69" w:rsidRPr="00C61668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EB1E69" w:rsidRPr="00C61668" w:rsidRDefault="00EB1E69" w:rsidP="00A4366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1E69" w:rsidRPr="00C61668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 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01" w:type="dxa"/>
          </w:tcPr>
          <w:p w:rsidR="00EB1E69" w:rsidRPr="00C61668" w:rsidRDefault="00EB1E69" w:rsidP="002B7A8E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104,011</w:t>
            </w:r>
          </w:p>
        </w:tc>
        <w:tc>
          <w:tcPr>
            <w:tcW w:w="272" w:type="dxa"/>
          </w:tcPr>
          <w:p w:rsidR="00EB1E69" w:rsidRPr="00C61668" w:rsidRDefault="00EB1E69" w:rsidP="00EB1E69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85,106</w:t>
            </w:r>
          </w:p>
        </w:tc>
        <w:tc>
          <w:tcPr>
            <w:tcW w:w="268" w:type="dxa"/>
          </w:tcPr>
          <w:p w:rsidR="00EB1E69" w:rsidRPr="00C61668" w:rsidRDefault="00EB1E69" w:rsidP="00EB1E69">
            <w:pPr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3,302</w:t>
            </w:r>
          </w:p>
        </w:tc>
        <w:tc>
          <w:tcPr>
            <w:tcW w:w="266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1019C9" w:rsidRPr="00C61668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1" w:type="dxa"/>
          </w:tcPr>
          <w:p w:rsidR="001019C9" w:rsidRPr="00C61668" w:rsidRDefault="001019C9" w:rsidP="001F1C22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1F1C22" w:rsidRPr="00C61668">
              <w:rPr>
                <w:rFonts w:ascii="Angsana New" w:hAnsi="Angsana New"/>
                <w:sz w:val="26"/>
                <w:szCs w:val="26"/>
              </w:rPr>
              <w:t>4,561</w:t>
            </w:r>
          </w:p>
        </w:tc>
        <w:tc>
          <w:tcPr>
            <w:tcW w:w="272" w:type="dxa"/>
          </w:tcPr>
          <w:p w:rsidR="001019C9" w:rsidRPr="00C61668" w:rsidRDefault="001019C9" w:rsidP="001019C9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32,301</w:t>
            </w:r>
          </w:p>
        </w:tc>
        <w:tc>
          <w:tcPr>
            <w:tcW w:w="268" w:type="dxa"/>
          </w:tcPr>
          <w:p w:rsidR="001019C9" w:rsidRPr="00C61668" w:rsidRDefault="001019C9" w:rsidP="001019C9">
            <w:pPr>
              <w:ind w:left="-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3,302</w:t>
            </w:r>
          </w:p>
        </w:tc>
      </w:tr>
      <w:tr w:rsidR="001019C9" w:rsidRPr="00C61668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กลับรายการประมาณการการรื้อถอนโดย</w:t>
            </w:r>
          </w:p>
        </w:tc>
        <w:tc>
          <w:tcPr>
            <w:tcW w:w="1201" w:type="dxa"/>
          </w:tcPr>
          <w:p w:rsidR="001019C9" w:rsidRPr="00C61668" w:rsidRDefault="001019C9" w:rsidP="001019C9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1019C9" w:rsidRPr="00C61668" w:rsidRDefault="001019C9" w:rsidP="001019C9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1019C9" w:rsidRPr="00C61668" w:rsidRDefault="001019C9" w:rsidP="001019C9">
            <w:pPr>
              <w:ind w:left="-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19C9" w:rsidRPr="00C61668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lang w:val="en-GB"/>
              </w:rPr>
              <w:t xml:space="preserve">-  </w:t>
            </w:r>
            <w:r w:rsidRPr="00C61668">
              <w:rPr>
                <w:rFonts w:ascii="Angsana New" w:eastAsia="Batang" w:hAnsi="Angsana New" w:hint="cs"/>
                <w:sz w:val="26"/>
                <w:szCs w:val="26"/>
                <w:cs/>
                <w:lang w:val="en-GB"/>
              </w:rPr>
              <w:t>การ</w:t>
            </w:r>
            <w:r w:rsidRPr="00C61668">
              <w:rPr>
                <w:rFonts w:ascii="Angsana New" w:eastAsia="Batang" w:hAnsi="Angsana New" w:hint="cs"/>
                <w:sz w:val="26"/>
                <w:szCs w:val="26"/>
                <w:cs/>
              </w:rPr>
              <w:t>ปรับลดบัญชีที่ดิน อาคารและอุปกรณ์</w:t>
            </w:r>
          </w:p>
        </w:tc>
        <w:tc>
          <w:tcPr>
            <w:tcW w:w="1201" w:type="dxa"/>
          </w:tcPr>
          <w:p w:rsidR="001019C9" w:rsidRPr="00C61668" w:rsidRDefault="001019C9" w:rsidP="001019C9">
            <w:pPr>
              <w:ind w:left="-72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(37,531)</w:t>
            </w:r>
          </w:p>
        </w:tc>
        <w:tc>
          <w:tcPr>
            <w:tcW w:w="272" w:type="dxa"/>
          </w:tcPr>
          <w:p w:rsidR="001019C9" w:rsidRPr="00C61668" w:rsidRDefault="001019C9" w:rsidP="001019C9">
            <w:pPr>
              <w:ind w:left="-72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(304)</w:t>
            </w:r>
          </w:p>
        </w:tc>
        <w:tc>
          <w:tcPr>
            <w:tcW w:w="268" w:type="dxa"/>
          </w:tcPr>
          <w:p w:rsidR="001019C9" w:rsidRPr="00C61668" w:rsidRDefault="001019C9" w:rsidP="001019C9">
            <w:pPr>
              <w:ind w:left="-72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019C9" w:rsidRPr="00C61668" w:rsidRDefault="001019C9" w:rsidP="002B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(724)</w:t>
            </w:r>
          </w:p>
        </w:tc>
        <w:tc>
          <w:tcPr>
            <w:tcW w:w="26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1019C9" w:rsidRPr="00C61668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019C9" w:rsidRPr="00C61668" w:rsidRDefault="001019C9" w:rsidP="001019C9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 xml:space="preserve">-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รับรู้เป็นส่วนหนึ่งขอ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1" w:type="dxa"/>
          </w:tcPr>
          <w:p w:rsidR="001019C9" w:rsidRPr="00C61668" w:rsidRDefault="001019C9" w:rsidP="001019C9">
            <w:pPr>
              <w:ind w:left="-72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(17,266)</w:t>
            </w:r>
          </w:p>
        </w:tc>
        <w:tc>
          <w:tcPr>
            <w:tcW w:w="272" w:type="dxa"/>
          </w:tcPr>
          <w:p w:rsidR="001019C9" w:rsidRPr="00C61668" w:rsidRDefault="001019C9" w:rsidP="001019C9">
            <w:pPr>
              <w:ind w:left="-72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8" w:type="dxa"/>
          </w:tcPr>
          <w:p w:rsidR="001019C9" w:rsidRPr="00C61668" w:rsidRDefault="001019C9" w:rsidP="001019C9">
            <w:pPr>
              <w:ind w:left="-72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1019C9" w:rsidRPr="00C61668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</w:p>
        </w:tc>
        <w:tc>
          <w:tcPr>
            <w:tcW w:w="1201" w:type="dxa"/>
          </w:tcPr>
          <w:p w:rsidR="001019C9" w:rsidRPr="00C61668" w:rsidRDefault="001019C9" w:rsidP="001019C9">
            <w:pPr>
              <w:ind w:left="-72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(2,664)</w:t>
            </w:r>
          </w:p>
        </w:tc>
        <w:tc>
          <w:tcPr>
            <w:tcW w:w="272" w:type="dxa"/>
          </w:tcPr>
          <w:p w:rsidR="001019C9" w:rsidRPr="00C61668" w:rsidRDefault="001019C9" w:rsidP="001019C9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(13,092)</w:t>
            </w:r>
          </w:p>
        </w:tc>
        <w:tc>
          <w:tcPr>
            <w:tcW w:w="268" w:type="dxa"/>
          </w:tcPr>
          <w:p w:rsidR="001019C9" w:rsidRPr="00C61668" w:rsidRDefault="001019C9" w:rsidP="001019C9">
            <w:pPr>
              <w:ind w:left="-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1019C9" w:rsidRPr="00C61668" w:rsidTr="00A4366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019C9" w:rsidRPr="00C61668" w:rsidRDefault="001019C9" w:rsidP="001019C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 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1019C9" w:rsidRPr="00C61668" w:rsidRDefault="001019C9" w:rsidP="001019C9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51,111</w:t>
            </w:r>
          </w:p>
        </w:tc>
        <w:tc>
          <w:tcPr>
            <w:tcW w:w="272" w:type="dxa"/>
          </w:tcPr>
          <w:p w:rsidR="001019C9" w:rsidRPr="00C61668" w:rsidRDefault="001019C9" w:rsidP="001019C9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104,011</w:t>
            </w:r>
          </w:p>
        </w:tc>
        <w:tc>
          <w:tcPr>
            <w:tcW w:w="268" w:type="dxa"/>
          </w:tcPr>
          <w:p w:rsidR="001019C9" w:rsidRPr="00C61668" w:rsidRDefault="001019C9" w:rsidP="001019C9">
            <w:pPr>
              <w:ind w:left="-7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2,578</w:t>
            </w:r>
          </w:p>
        </w:tc>
        <w:tc>
          <w:tcPr>
            <w:tcW w:w="266" w:type="dxa"/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1019C9" w:rsidRPr="00C61668" w:rsidRDefault="001019C9" w:rsidP="0010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3,302</w:t>
            </w:r>
          </w:p>
        </w:tc>
      </w:tr>
    </w:tbl>
    <w:p w:rsidR="00EB1E69" w:rsidRPr="00C61668" w:rsidRDefault="00EB1E69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:rsidR="000551F5" w:rsidRPr="00C61668" w:rsidRDefault="000551F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ประมาณการรื้อถอนดังกล่าวได้รวมไว้ในต้นทุนของ</w:t>
      </w:r>
      <w:r w:rsidR="00942179" w:rsidRPr="00C61668">
        <w:rPr>
          <w:rFonts w:ascii="Angsana New" w:hAnsi="Angsana New"/>
          <w:sz w:val="26"/>
          <w:szCs w:val="26"/>
          <w:cs/>
        </w:rPr>
        <w:t>ส่วนปรับปรุงสิทธิการเช่า</w:t>
      </w:r>
      <w:r w:rsidRPr="00C61668">
        <w:rPr>
          <w:rFonts w:ascii="Angsana New" w:hAnsi="Angsana New"/>
          <w:sz w:val="26"/>
          <w:szCs w:val="26"/>
          <w:cs/>
        </w:rPr>
        <w:t xml:space="preserve">สำหรับร้านอาหารของบริษัทย่อยที่ตั้งอยู่บนพื้นที่เช่าตามสัญญาเช่าดำเนินงานตามที่กล่าวไว้ในหมายเหตุ </w:t>
      </w:r>
      <w:r w:rsidR="006222A4" w:rsidRPr="00C61668">
        <w:rPr>
          <w:rFonts w:ascii="Angsana New" w:hAnsi="Angsana New"/>
          <w:sz w:val="26"/>
          <w:szCs w:val="26"/>
        </w:rPr>
        <w:t>2</w:t>
      </w:r>
      <w:r w:rsidR="000C772D" w:rsidRPr="00C61668">
        <w:rPr>
          <w:rFonts w:ascii="Angsana New" w:hAnsi="Angsana New"/>
          <w:sz w:val="26"/>
          <w:szCs w:val="26"/>
        </w:rPr>
        <w:t>5</w:t>
      </w:r>
    </w:p>
    <w:p w:rsidR="00EB1E69" w:rsidRPr="00C61668" w:rsidRDefault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DF6713" w:rsidRPr="00C61668" w:rsidRDefault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355664" w:rsidRPr="00C61668" w:rsidRDefault="00355664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="00A95A80" w:rsidRPr="00C61668">
        <w:rPr>
          <w:rFonts w:ascii="Angsana New" w:hAnsi="Angsana New"/>
          <w:b/>
          <w:bCs/>
          <w:sz w:val="26"/>
          <w:szCs w:val="26"/>
          <w:cs/>
        </w:rPr>
        <w:t>ค่าความนิยม</w:t>
      </w:r>
    </w:p>
    <w:p w:rsidR="00355664" w:rsidRPr="00C61668" w:rsidRDefault="00355664" w:rsidP="00E6242F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00"/>
        <w:gridCol w:w="270"/>
        <w:gridCol w:w="1441"/>
      </w:tblGrid>
      <w:tr w:rsidR="007E66F1" w:rsidRPr="00C61668" w:rsidTr="00EB1E69">
        <w:tc>
          <w:tcPr>
            <w:tcW w:w="8100" w:type="dxa"/>
          </w:tcPr>
          <w:p w:rsidR="007E66F1" w:rsidRPr="00C61668" w:rsidRDefault="007E66F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E66F1" w:rsidRPr="00C61668" w:rsidRDefault="007E66F1" w:rsidP="00E6242F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1" w:type="dxa"/>
          </w:tcPr>
          <w:p w:rsidR="007E66F1" w:rsidRPr="00C61668" w:rsidRDefault="007E66F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E66F1" w:rsidRPr="00C61668" w:rsidTr="00EB1E69">
        <w:tc>
          <w:tcPr>
            <w:tcW w:w="8100" w:type="dxa"/>
          </w:tcPr>
          <w:p w:rsidR="007E66F1" w:rsidRPr="00C61668" w:rsidRDefault="007E66F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E66F1" w:rsidRPr="00C61668" w:rsidRDefault="007E66F1" w:rsidP="00E6242F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7E66F1" w:rsidRPr="00C61668" w:rsidRDefault="007E66F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EB1E69" w:rsidRPr="00C61668" w:rsidTr="00EB1E69">
        <w:tc>
          <w:tcPr>
            <w:tcW w:w="8100" w:type="dxa"/>
          </w:tcPr>
          <w:p w:rsidR="00EB1E69" w:rsidRPr="00C61668" w:rsidRDefault="00EB1E69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EB1E69" w:rsidRPr="00C61668" w:rsidRDefault="00EB1E69" w:rsidP="00E6242F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41" w:type="dxa"/>
          </w:tcPr>
          <w:p w:rsidR="00EB1E69" w:rsidRPr="00C61668" w:rsidRDefault="00EB1E69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B1E69" w:rsidRPr="00C61668" w:rsidTr="00EB1E69">
        <w:tc>
          <w:tcPr>
            <w:tcW w:w="8100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183,023</w:t>
            </w:r>
          </w:p>
        </w:tc>
      </w:tr>
      <w:tr w:rsidR="00EB1E69" w:rsidRPr="00C61668" w:rsidTr="00EB1E69">
        <w:tc>
          <w:tcPr>
            <w:tcW w:w="8100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ลดลง </w:t>
            </w:r>
          </w:p>
        </w:tc>
        <w:tc>
          <w:tcPr>
            <w:tcW w:w="270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1,067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B1E69" w:rsidRPr="00C61668" w:rsidTr="00EB1E69">
        <w:tc>
          <w:tcPr>
            <w:tcW w:w="8100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2560 </w:t>
            </w:r>
            <w:r w:rsidRPr="00C6166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:rsidR="00EB1E69" w:rsidRPr="00C61668" w:rsidRDefault="00EB1E69" w:rsidP="00EB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181,956</w:t>
            </w:r>
          </w:p>
        </w:tc>
      </w:tr>
    </w:tbl>
    <w:p w:rsidR="00813FB8" w:rsidRPr="00C61668" w:rsidRDefault="00813FB8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C61668">
        <w:rPr>
          <w:rFonts w:ascii="Angsana New" w:hAnsi="Angsana New" w:hint="cs"/>
          <w:sz w:val="26"/>
          <w:szCs w:val="26"/>
          <w:cs/>
        </w:rPr>
        <w:t xml:space="preserve">ค่าความนิยมได้รับจากการรวมธุรกิจโดยการซื้อหุ้นในธุรกิจอาหารไทย </w:t>
      </w:r>
      <w:r w:rsidRPr="00C61668">
        <w:rPr>
          <w:rFonts w:ascii="Angsana New" w:hAnsi="Angsana New"/>
          <w:spacing w:val="-2"/>
          <w:sz w:val="26"/>
          <w:szCs w:val="26"/>
          <w:cs/>
        </w:rPr>
        <w:t>ในเดือน</w:t>
      </w:r>
      <w:r w:rsidRPr="00C61668">
        <w:rPr>
          <w:rFonts w:ascii="Angsana New" w:hAnsi="Angsana New" w:hint="cs"/>
          <w:spacing w:val="-2"/>
          <w:sz w:val="26"/>
          <w:szCs w:val="26"/>
          <w:cs/>
        </w:rPr>
        <w:t xml:space="preserve">มิถุนายน </w:t>
      </w:r>
      <w:r w:rsidRPr="00C61668">
        <w:rPr>
          <w:rFonts w:ascii="Angsana New" w:hAnsi="Angsana New"/>
          <w:spacing w:val="-2"/>
          <w:sz w:val="26"/>
          <w:szCs w:val="26"/>
        </w:rPr>
        <w:t xml:space="preserve">2560 </w:t>
      </w:r>
      <w:r w:rsidRPr="00C61668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C61668">
        <w:rPr>
          <w:rFonts w:ascii="Angsana New" w:hAnsi="Angsana New"/>
          <w:spacing w:val="-2"/>
          <w:sz w:val="26"/>
          <w:szCs w:val="26"/>
          <w:cs/>
        </w:rPr>
        <w:t>บริษัทได้</w:t>
      </w:r>
      <w:r w:rsidRPr="00C61668">
        <w:rPr>
          <w:rFonts w:ascii="Angsana New" w:hAnsi="Angsana New" w:hint="cs"/>
          <w:spacing w:val="-2"/>
          <w:sz w:val="26"/>
          <w:szCs w:val="26"/>
          <w:cs/>
        </w:rPr>
        <w:t xml:space="preserve">รับเงินคืนจากการซื้อธุรกิจจำนวนเงิน </w:t>
      </w:r>
      <w:r w:rsidRPr="00C61668">
        <w:rPr>
          <w:rFonts w:ascii="Angsana New" w:hAnsi="Angsana New"/>
          <w:spacing w:val="-2"/>
          <w:sz w:val="26"/>
          <w:szCs w:val="26"/>
          <w:lang w:val="en-GB"/>
        </w:rPr>
        <w:t xml:space="preserve">1.1 </w:t>
      </w:r>
      <w:r w:rsidRPr="00C61668">
        <w:rPr>
          <w:rFonts w:ascii="Angsana New" w:hAnsi="Angsana New" w:hint="cs"/>
          <w:spacing w:val="-2"/>
          <w:sz w:val="26"/>
          <w:szCs w:val="26"/>
          <w:cs/>
        </w:rPr>
        <w:t>ล้านบาท และบันทึกลด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บัญชี “ค่าความนิยม” </w:t>
      </w:r>
      <w:r w:rsidRPr="00C61668">
        <w:rPr>
          <w:rFonts w:ascii="Angsana New" w:hAnsi="Angsana New" w:hint="cs"/>
          <w:spacing w:val="-2"/>
          <w:sz w:val="26"/>
          <w:szCs w:val="26"/>
          <w:cs/>
        </w:rPr>
        <w:t xml:space="preserve">ในจำนวนเงินเดียวกัน  </w:t>
      </w:r>
      <w:r w:rsidRPr="00C61668">
        <w:rPr>
          <w:rFonts w:ascii="Angsana New" w:hAnsi="Angsana New"/>
          <w:spacing w:val="-2"/>
          <w:sz w:val="26"/>
          <w:szCs w:val="26"/>
          <w:cs/>
        </w:rPr>
        <w:t>ค่าความนิยมที่เกิดจากการซื้อธุรกิจนี้ไม่สามารถนำมาหักเป็นค่าใช้จ่ายทางภาษีเงินได้</w:t>
      </w:r>
    </w:p>
    <w:p w:rsidR="00A43665" w:rsidRPr="00C61668" w:rsidRDefault="00A43665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DF6713" w:rsidRPr="00C61668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C61668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การทดสอบการด้อยค่าของมูลค่าตามบัญชีของค่าความนิยม</w:t>
      </w:r>
    </w:p>
    <w:p w:rsidR="00A43665" w:rsidRPr="00C61668" w:rsidRDefault="00DF6713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 xml:space="preserve"> </w:t>
      </w:r>
    </w:p>
    <w:p w:rsidR="00A43665" w:rsidRPr="00C61668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มูลค่าที่จะได้รับคืนมาจากมูลค่าจากการใช้ คำนวณโดยการว่าจ้างที่ปรึกษาทางการเงินอิสระแห่งหนึ่ง ตามรายงานลงวันที่ </w:t>
      </w:r>
      <w:r w:rsidR="002449B9" w:rsidRPr="00C61668">
        <w:rPr>
          <w:rFonts w:ascii="Angsana New" w:hAnsi="Angsana New"/>
          <w:sz w:val="26"/>
          <w:szCs w:val="26"/>
        </w:rPr>
        <w:t>22</w:t>
      </w:r>
      <w:r w:rsidR="00DF6713" w:rsidRPr="00C61668">
        <w:rPr>
          <w:rFonts w:ascii="Angsana New" w:hAnsi="Angsana New"/>
          <w:sz w:val="26"/>
          <w:szCs w:val="26"/>
        </w:rPr>
        <w:t xml:space="preserve"> </w:t>
      </w:r>
      <w:r w:rsidR="00DF6713" w:rsidRPr="00C6166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DF6713" w:rsidRPr="00C61668">
        <w:rPr>
          <w:rFonts w:ascii="Angsana New" w:hAnsi="Angsana New"/>
          <w:sz w:val="26"/>
          <w:szCs w:val="26"/>
        </w:rPr>
        <w:t>2562</w:t>
      </w:r>
    </w:p>
    <w:p w:rsidR="00A43665" w:rsidRPr="00C61668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:rsidR="00A43665" w:rsidRPr="00C61668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ข้อสมมติฐานหลักที่ใช้ในการประมาณการมูลค่าที่จะได้รับคืนมีดังนี้</w:t>
      </w:r>
    </w:p>
    <w:p w:rsidR="00DF6713" w:rsidRPr="00C61668" w:rsidRDefault="00DF6713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270"/>
        <w:gridCol w:w="7920"/>
      </w:tblGrid>
      <w:tr w:rsidR="00DF6713" w:rsidRPr="00C61668" w:rsidTr="00452D6F">
        <w:tc>
          <w:tcPr>
            <w:tcW w:w="1710" w:type="dxa"/>
            <w:shd w:val="clear" w:color="auto" w:fill="auto"/>
          </w:tcPr>
          <w:p w:rsidR="00DF6713" w:rsidRPr="00C61668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  <w:shd w:val="clear" w:color="auto" w:fill="auto"/>
          </w:tcPr>
          <w:p w:rsidR="00DF6713" w:rsidRPr="00C61668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5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ปี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คำนวณจากผลประกอบการในอดีตของธุรกิจอาหารไทย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อัตราการเติบโตของรายได้ของร้านอาหารที่เป็นเจ้าของเอง</w:t>
            </w: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3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-74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รายได้จากแฟรนไชส์ซี</w:t>
            </w: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ประมาณการรายได้จากแฟรนไชส์ซีที่มีสาระสำคัญ มีดังนี้</w:t>
            </w: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รายได้จากการ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ให้ใช้สิทธิเครื่องหมายการค้า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และค่าการตลาด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ประมาณการจากรายได้จากการขายของ         แฟรนไชส์ซีในอัตราต่าง ๆ กัน ตามประมาณการของผู้บริหาร</w:t>
            </w: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รายได้ค่าธรรมเนียมแรกเข้าต่อร้านอาหารแฟรนไชส์ใหม่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มีอัตราคงที่ในอัตราที่ต่าง ๆ กัน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ตามประมาณการของผู้บริหาร</w:t>
            </w:r>
            <w:r w:rsidR="006F7FA7" w:rsidRPr="00C61668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ของบริษัท</w:t>
            </w:r>
          </w:p>
        </w:tc>
      </w:tr>
      <w:tr w:rsidR="00DF6713" w:rsidRPr="00C61668" w:rsidTr="00452D6F">
        <w:tc>
          <w:tcPr>
            <w:tcW w:w="1710" w:type="dxa"/>
          </w:tcPr>
          <w:p w:rsidR="00DF6713" w:rsidRPr="00C61668" w:rsidRDefault="00DF6713" w:rsidP="00452D6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DF6713" w:rsidRPr="00C61668" w:rsidRDefault="00DF6713" w:rsidP="00452D6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DF6713" w:rsidRPr="00C61668" w:rsidRDefault="00DF6713" w:rsidP="00452D6F">
            <w:pPr>
              <w:pStyle w:val="Heading7"/>
              <w:tabs>
                <w:tab w:val="clear" w:pos="540"/>
                <w:tab w:val="left" w:pos="162"/>
              </w:tabs>
              <w:ind w:left="162" w:right="72" w:hanging="16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ab/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รายได้จากการ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ขายวัตถุดิบอาหารมี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อัตราการเติบโต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เฉลี่ย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6F7FA7" w:rsidRPr="00C61668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</w:tr>
    </w:tbl>
    <w:p w:rsidR="00A43665" w:rsidRPr="00C61668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DF6713" w:rsidRPr="00C61668" w:rsidRDefault="00DF6713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270"/>
        <w:gridCol w:w="7920"/>
      </w:tblGrid>
      <w:tr w:rsidR="00A43665" w:rsidRPr="00C61668" w:rsidTr="00A43665">
        <w:tc>
          <w:tcPr>
            <w:tcW w:w="1710" w:type="dxa"/>
          </w:tcPr>
          <w:p w:rsidR="00A43665" w:rsidRPr="00C61668" w:rsidRDefault="00A43665" w:rsidP="00A43665">
            <w:pPr>
              <w:pStyle w:val="Heading7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lastRenderedPageBreak/>
              <w:t>จำนวนร้านอาหารที่เป็นเจ้าของเองและร้านอาหารแฟรนไชส์</w:t>
            </w:r>
          </w:p>
        </w:tc>
        <w:tc>
          <w:tcPr>
            <w:tcW w:w="27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A43665" w:rsidRPr="00C61668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ใช้ข้อมูลจำนวนร้านอาหารที่เป็นเจ้าของเองและร้านอาหารแฟรนไชส์ตามที่มีอยู่จริงในปี </w:t>
            </w:r>
            <w:r w:rsidR="002F3C59"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2561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และหลังจากนั้นประมาณการโดยผู้บริหาร</w:t>
            </w:r>
            <w:r w:rsidR="006F7FA7" w:rsidRPr="00C61668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ของบริษัท</w:t>
            </w:r>
          </w:p>
          <w:p w:rsidR="00A43665" w:rsidRPr="00C61668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43665" w:rsidRPr="00C61668" w:rsidTr="00A43665">
        <w:tc>
          <w:tcPr>
            <w:tcW w:w="171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43665" w:rsidRPr="00C61668" w:rsidTr="00A43665">
        <w:tc>
          <w:tcPr>
            <w:tcW w:w="1710" w:type="dxa"/>
          </w:tcPr>
          <w:p w:rsidR="00A43665" w:rsidRPr="00C61668" w:rsidRDefault="00A43665" w:rsidP="00A43665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A43665" w:rsidRPr="00C61668" w:rsidRDefault="00A43665" w:rsidP="00A43665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อัตราการเติบโตสุดท้ายร้อยละ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3 </w:t>
            </w:r>
            <w:r w:rsidR="006F7FA7" w:rsidRPr="00C6166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</w:p>
        </w:tc>
      </w:tr>
      <w:tr w:rsidR="00A43665" w:rsidRPr="00C61668" w:rsidTr="00A43665">
        <w:tc>
          <w:tcPr>
            <w:tcW w:w="171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A43665" w:rsidRPr="00C61668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43665" w:rsidRPr="00C61668" w:rsidTr="00A43665">
        <w:tc>
          <w:tcPr>
            <w:tcW w:w="1710" w:type="dxa"/>
          </w:tcPr>
          <w:p w:rsidR="00A43665" w:rsidRPr="00C61668" w:rsidRDefault="00A43665" w:rsidP="00A43665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A43665" w:rsidRPr="00C61668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2449B9"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13.65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6F7FA7" w:rsidRPr="00C61668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ต่อปี 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   อุตสาหกรรมของต้นทุนหนี้สิน อัตราผลตอบแทนที่ปราศจากความเสี่ยง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ผลตอนแทนที่ชดเชยความเสี่ยงที่เพิ่มขึ้น และค่าเบต้าโดยเฉลี่ยของอุตสาหกรรม</w:t>
            </w:r>
          </w:p>
        </w:tc>
      </w:tr>
      <w:tr w:rsidR="00A43665" w:rsidRPr="00C61668" w:rsidTr="00A43665">
        <w:tc>
          <w:tcPr>
            <w:tcW w:w="1710" w:type="dxa"/>
          </w:tcPr>
          <w:p w:rsidR="00A43665" w:rsidRPr="00C61668" w:rsidRDefault="00A43665" w:rsidP="00A43665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20" w:type="dxa"/>
          </w:tcPr>
          <w:p w:rsidR="00A43665" w:rsidRPr="00C61668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43665" w:rsidRPr="00C61668" w:rsidTr="00A43665">
        <w:tc>
          <w:tcPr>
            <w:tcW w:w="1710" w:type="dxa"/>
          </w:tcPr>
          <w:p w:rsidR="00A43665" w:rsidRPr="00C61668" w:rsidRDefault="00A43665" w:rsidP="00A43665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:rsidR="00A43665" w:rsidRPr="00C61668" w:rsidRDefault="00A43665" w:rsidP="00A43665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20" w:type="dxa"/>
          </w:tcPr>
          <w:p w:rsidR="00A43665" w:rsidRPr="00C61668" w:rsidRDefault="00A43665" w:rsidP="00A43665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ประมาณการผลประโยชน์ที่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จะ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:rsidR="00A43665" w:rsidRPr="00C61668" w:rsidRDefault="00A43665" w:rsidP="00A43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C61668">
        <w:rPr>
          <w:rFonts w:ascii="Angsana New" w:hAnsi="Angsana New"/>
          <w:spacing w:val="-2"/>
          <w:sz w:val="26"/>
          <w:szCs w:val="26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Pr="00C61668">
        <w:rPr>
          <w:rFonts w:ascii="Angsana New" w:hAnsi="Angsana New"/>
          <w:spacing w:val="-2"/>
          <w:sz w:val="26"/>
          <w:szCs w:val="26"/>
        </w:rPr>
        <w:t xml:space="preserve"> 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การประเมินมูลค่านี้พิจารณาจากข้อมูลระดับ </w:t>
      </w:r>
      <w:r w:rsidRPr="00C61668">
        <w:rPr>
          <w:rFonts w:ascii="Angsana New" w:hAnsi="Angsana New"/>
          <w:spacing w:val="-2"/>
          <w:sz w:val="26"/>
          <w:szCs w:val="26"/>
          <w:lang w:val="en-GB"/>
        </w:rPr>
        <w:t xml:space="preserve">3 </w:t>
      </w:r>
      <w:r w:rsidRPr="00C61668">
        <w:rPr>
          <w:rFonts w:ascii="Angsana New" w:hAnsi="Angsana New"/>
          <w:spacing w:val="-2"/>
          <w:sz w:val="26"/>
          <w:szCs w:val="26"/>
          <w:cs/>
        </w:rPr>
        <w:t>เนื่องจากมีการใช้ข้อมูลที่ไม่สามารถสังเกตได้นำมาใช้ในการประเมินมูลค่า</w:t>
      </w: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1668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การทดสอบความอ่อนไหวจากการทดสอบการด้อยค่าในค่าความนิยม</w:t>
      </w: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การทดสอบความอ่อนไหวเป็นการวิเคราะห์ความเสี่ยงที่มูลค่าที่คาดว่าจะได้รับคืนของธุรกิจอาหารไทย ซึ่งจะเพิ่มขึ้นหรือลดลงเนื่องมาจากความผันผวนของข้อสมมติที่ใช้ในการคำนวณ </w:t>
      </w: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C61668">
        <w:rPr>
          <w:rFonts w:ascii="Angsana New" w:hAnsi="Angsana New"/>
          <w:spacing w:val="-2"/>
          <w:sz w:val="26"/>
          <w:szCs w:val="26"/>
        </w:rPr>
        <w:t>(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C61668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C61668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C61668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Pr="00C61668">
        <w:rPr>
          <w:rFonts w:ascii="Angsana New" w:hAnsi="Angsana New"/>
          <w:spacing w:val="-2"/>
          <w:sz w:val="26"/>
          <w:szCs w:val="26"/>
        </w:rPr>
        <w:t>1</w:t>
      </w:r>
      <w:r w:rsidRPr="00C61668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จะมีผลกระทบต่อมูลค่ายุติธรรมมูลค่าที่คาดว่าจะได้รับคืน ที่กำหนดไว้เป็นจำนวนเงินดังต่อไปนี้</w:t>
      </w:r>
    </w:p>
    <w:p w:rsidR="00DF6713" w:rsidRPr="00C61668" w:rsidRDefault="00DF6713" w:rsidP="00DF6713">
      <w:pPr>
        <w:tabs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010"/>
        <w:gridCol w:w="284"/>
        <w:gridCol w:w="1644"/>
        <w:gridCol w:w="270"/>
        <w:gridCol w:w="1620"/>
      </w:tblGrid>
      <w:tr w:rsidR="00DF6713" w:rsidRPr="00C61668" w:rsidTr="00452D6F">
        <w:tc>
          <w:tcPr>
            <w:tcW w:w="6010" w:type="dxa"/>
            <w:tcBorders>
              <w:top w:val="nil"/>
              <w:left w:val="nil"/>
              <w:right w:val="nil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ต่อมูลค่ายุติธรรมของ </w:t>
            </w:r>
          </w:p>
        </w:tc>
      </w:tr>
      <w:tr w:rsidR="00DF6713" w:rsidRPr="00C61668" w:rsidTr="00452D6F">
        <w:tc>
          <w:tcPr>
            <w:tcW w:w="6010" w:type="dxa"/>
            <w:tcBorders>
              <w:left w:val="nil"/>
              <w:right w:val="nil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มูลค่าที่คาดว่าจะได้รับคืนของธุรกิจอาหารไทย</w:t>
            </w:r>
          </w:p>
        </w:tc>
      </w:tr>
      <w:tr w:rsidR="00DF6713" w:rsidRPr="00C61668" w:rsidTr="00452D6F">
        <w:tc>
          <w:tcPr>
            <w:tcW w:w="6010" w:type="dxa"/>
            <w:tcBorders>
              <w:left w:val="nil"/>
              <w:right w:val="nil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DF6713" w:rsidRPr="00C61668" w:rsidTr="00452D6F">
        <w:tc>
          <w:tcPr>
            <w:tcW w:w="6010" w:type="dxa"/>
            <w:tcBorders>
              <w:left w:val="nil"/>
              <w:right w:val="nil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F6713" w:rsidRPr="00C61668" w:rsidTr="00452D6F">
        <w:tc>
          <w:tcPr>
            <w:tcW w:w="6010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DF6713" w:rsidRPr="00C61668" w:rsidTr="00452D6F">
        <w:tc>
          <w:tcPr>
            <w:tcW w:w="6010" w:type="dxa"/>
          </w:tcPr>
          <w:p w:rsidR="00DF6713" w:rsidRPr="00C61668" w:rsidRDefault="00DF6713" w:rsidP="00452D6F">
            <w:pPr>
              <w:tabs>
                <w:tab w:val="clear" w:pos="227"/>
                <w:tab w:val="left" w:pos="162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8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6713" w:rsidRPr="00C61668" w:rsidTr="00452D6F">
        <w:tc>
          <w:tcPr>
            <w:tcW w:w="6010" w:type="dxa"/>
          </w:tcPr>
          <w:p w:rsidR="00DF6713" w:rsidRPr="00C61668" w:rsidRDefault="00DF6713" w:rsidP="00452D6F">
            <w:pPr>
              <w:tabs>
                <w:tab w:val="clear" w:pos="227"/>
                <w:tab w:val="left" w:pos="522"/>
              </w:tabs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C6166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C61668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8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DF6713" w:rsidRPr="00C61668" w:rsidRDefault="002449B9" w:rsidP="009868DF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(24.</w:t>
            </w:r>
            <w:r w:rsidR="009868DF" w:rsidRPr="00C61668"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C6166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DF6713" w:rsidRPr="00C61668" w:rsidRDefault="002449B9" w:rsidP="00452D6F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27.0</w:t>
            </w:r>
          </w:p>
        </w:tc>
      </w:tr>
      <w:tr w:rsidR="00DF6713" w:rsidRPr="00C61668" w:rsidTr="00452D6F">
        <w:tc>
          <w:tcPr>
            <w:tcW w:w="6010" w:type="dxa"/>
          </w:tcPr>
          <w:p w:rsidR="00DF6713" w:rsidRPr="00C61668" w:rsidRDefault="00DF6713" w:rsidP="00452D6F">
            <w:pPr>
              <w:tabs>
                <w:tab w:val="clear" w:pos="227"/>
                <w:tab w:val="left" w:pos="522"/>
              </w:tabs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C61668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C61668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C616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C61668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DF6713" w:rsidRPr="00C61668" w:rsidRDefault="002449B9" w:rsidP="009868DF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(4</w:t>
            </w:r>
            <w:r w:rsidR="009868DF" w:rsidRPr="00C61668">
              <w:rPr>
                <w:rFonts w:ascii="Angsana New" w:eastAsia="Cordia New" w:hAnsi="Angsana New"/>
                <w:sz w:val="26"/>
                <w:szCs w:val="26"/>
              </w:rPr>
              <w:t>7.0</w:t>
            </w:r>
            <w:r w:rsidRPr="00C6166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DF6713" w:rsidRPr="00C61668" w:rsidRDefault="00DF6713" w:rsidP="00452D6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DF6713" w:rsidRPr="00C61668" w:rsidRDefault="009868DF" w:rsidP="00452D6F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57.0</w:t>
            </w:r>
          </w:p>
        </w:tc>
      </w:tr>
    </w:tbl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DF6713" w:rsidRPr="00C61668" w:rsidRDefault="00DF6713" w:rsidP="00D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C61668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การประมาณการทางการเงินดังกล่าว แต่ได้แสดงประมาณการความอ่อนไหวของข้อสมมติต่าง ๆ</w:t>
      </w:r>
    </w:p>
    <w:p w:rsidR="00EB1E69" w:rsidRPr="00C61668" w:rsidRDefault="00EB1E69" w:rsidP="00EB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F6713" w:rsidRPr="00C61668">
        <w:rPr>
          <w:rFonts w:ascii="Angsana New" w:hAnsi="Angsana New"/>
          <w:b/>
          <w:bCs/>
          <w:sz w:val="26"/>
          <w:szCs w:val="26"/>
        </w:rPr>
        <w:t>1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 - สุทธิ</w:t>
      </w:r>
    </w:p>
    <w:p w:rsidR="00767FB6" w:rsidRPr="00C61668" w:rsidRDefault="00767FB6" w:rsidP="00767FB6">
      <w:pPr>
        <w:rPr>
          <w:rFonts w:ascii="Angsana New" w:hAnsi="Angsana New"/>
          <w:sz w:val="26"/>
          <w:szCs w:val="26"/>
        </w:rPr>
      </w:pPr>
    </w:p>
    <w:tbl>
      <w:tblPr>
        <w:tblW w:w="101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36"/>
        <w:gridCol w:w="1322"/>
        <w:gridCol w:w="238"/>
        <w:gridCol w:w="1176"/>
        <w:gridCol w:w="236"/>
        <w:gridCol w:w="1262"/>
        <w:gridCol w:w="238"/>
        <w:gridCol w:w="1246"/>
      </w:tblGrid>
      <w:tr w:rsidR="00767FB6" w:rsidRPr="00C61668" w:rsidTr="00767FB6">
        <w:tc>
          <w:tcPr>
            <w:tcW w:w="2784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1" w:type="dxa"/>
            <w:gridSpan w:val="9"/>
            <w:tcBorders>
              <w:bottom w:val="single" w:sz="4" w:space="0" w:color="auto"/>
            </w:tcBorders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767FB6" w:rsidRPr="00C61668" w:rsidTr="00767FB6">
        <w:tc>
          <w:tcPr>
            <w:tcW w:w="2784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ค่าลิขสิทธิ์ซอฟท์แวร์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สัญญาแฟรนไชส์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767FB6" w:rsidRPr="00C61668" w:rsidRDefault="002F3C59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6166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ค่า</w:t>
            </w:r>
            <w:r w:rsidR="00767FB6"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สิทธิบัตร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67FB6" w:rsidRPr="00C61668" w:rsidTr="00767FB6">
        <w:tc>
          <w:tcPr>
            <w:tcW w:w="2784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7FB6" w:rsidRPr="00C61668" w:rsidTr="00767FB6">
        <w:tc>
          <w:tcPr>
            <w:tcW w:w="2784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C6166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7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20,525</w:t>
            </w:r>
          </w:p>
        </w:tc>
        <w:tc>
          <w:tcPr>
            <w:tcW w:w="23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33,000</w:t>
            </w:r>
          </w:p>
        </w:tc>
        <w:tc>
          <w:tcPr>
            <w:tcW w:w="238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767FB6" w:rsidRPr="00C61668" w:rsidRDefault="00767FB6" w:rsidP="00767FB6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36,034</w:t>
            </w:r>
          </w:p>
        </w:tc>
        <w:tc>
          <w:tcPr>
            <w:tcW w:w="236" w:type="dxa"/>
          </w:tcPr>
          <w:p w:rsidR="00767FB6" w:rsidRPr="00C61668" w:rsidRDefault="00767FB6" w:rsidP="00767FB6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767FB6" w:rsidRPr="00C61668" w:rsidRDefault="00767FB6" w:rsidP="00767FB6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767FB6" w:rsidRPr="00C61668" w:rsidRDefault="00767FB6" w:rsidP="00767FB6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89,559</w:t>
            </w:r>
          </w:p>
        </w:tc>
      </w:tr>
      <w:tr w:rsidR="00767FB6" w:rsidRPr="00C61668" w:rsidTr="00767FB6">
        <w:tc>
          <w:tcPr>
            <w:tcW w:w="2784" w:type="dxa"/>
          </w:tcPr>
          <w:p w:rsidR="00767FB6" w:rsidRPr="00C61668" w:rsidRDefault="00767FB6" w:rsidP="000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7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2,542</w:t>
            </w:r>
          </w:p>
        </w:tc>
        <w:tc>
          <w:tcPr>
            <w:tcW w:w="23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35,893</w:t>
            </w:r>
          </w:p>
        </w:tc>
        <w:tc>
          <w:tcPr>
            <w:tcW w:w="238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6" w:type="dxa"/>
          </w:tcPr>
          <w:p w:rsidR="00767FB6" w:rsidRPr="00C61668" w:rsidRDefault="00767FB6" w:rsidP="00767FB6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767FB6" w:rsidRPr="00C61668" w:rsidRDefault="00767FB6" w:rsidP="00767FB6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767FB6" w:rsidRPr="00C61668" w:rsidRDefault="00767FB6" w:rsidP="00767FB6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38,435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61668">
              <w:rPr>
                <w:rFonts w:ascii="Angsana New" w:hAnsi="Angsana New"/>
                <w:sz w:val="24"/>
                <w:szCs w:val="24"/>
              </w:rPr>
              <w:t>124</w:t>
            </w:r>
            <w:r w:rsidRPr="00C616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(124)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 xml:space="preserve">โอนออกไปเป็นที่ดิน อาคารและอุปกรณ์     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 xml:space="preserve">   (หมายเหตุ </w:t>
            </w:r>
            <w:r w:rsidRPr="00C61668">
              <w:rPr>
                <w:rFonts w:ascii="Angsana New" w:hAnsi="Angsana New"/>
                <w:sz w:val="24"/>
                <w:szCs w:val="24"/>
              </w:rPr>
              <w:t>9</w:t>
            </w:r>
            <w:r w:rsidRPr="00C616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61668">
              <w:rPr>
                <w:rFonts w:ascii="Angsana New" w:hAnsi="Angsana New"/>
                <w:sz w:val="24"/>
                <w:szCs w:val="24"/>
              </w:rPr>
              <w:t>396</w:t>
            </w:r>
            <w:r w:rsidRPr="00C616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61668">
              <w:rPr>
                <w:rFonts w:ascii="Angsana New" w:hAnsi="Angsana New"/>
                <w:sz w:val="24"/>
                <w:szCs w:val="24"/>
              </w:rPr>
              <w:t>396</w:t>
            </w:r>
            <w:r w:rsidRPr="00C616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22,547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36,034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127,474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 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2,707 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  <w:tab w:val="left" w:pos="595"/>
              </w:tabs>
              <w:ind w:lef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ind w:left="-7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3,753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6,460 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Pr="00C61668">
              <w:rPr>
                <w:rFonts w:ascii="Angsana New" w:hAnsi="Angsana New" w:hint="cs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(160)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95"/>
              </w:tabs>
              <w:ind w:left="-46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(4,413)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(4,573)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25,094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95"/>
              </w:tabs>
              <w:ind w:lef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31,621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3,753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129,361</w:t>
            </w:r>
          </w:p>
        </w:tc>
      </w:tr>
      <w:tr w:rsidR="00C40840" w:rsidRPr="00C61668" w:rsidTr="00767FB6">
        <w:trPr>
          <w:trHeight w:val="150"/>
        </w:trPr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C6166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12,570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2,838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15,408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4,794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10,733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15,527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61668">
              <w:rPr>
                <w:rFonts w:ascii="Angsana New" w:hAnsi="Angsana New"/>
                <w:sz w:val="24"/>
                <w:szCs w:val="24"/>
              </w:rPr>
              <w:t>118</w:t>
            </w:r>
            <w:r w:rsidRPr="00C616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(118)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17,246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13,571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30,817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2,894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9,342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12,388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Pr="00C61668">
              <w:rPr>
                <w:rFonts w:ascii="Angsana New" w:hAnsi="Angsana New" w:hint="cs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(160)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(4,413)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15"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(4,573)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19,980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18,500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428"/>
              </w:tabs>
              <w:ind w:left="-4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38,632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86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17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32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17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262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24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5,301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:rsidR="00C40840" w:rsidRPr="00C61668" w:rsidRDefault="00C40840" w:rsidP="00C40840">
            <w:pPr>
              <w:tabs>
                <w:tab w:val="clear" w:pos="454"/>
                <w:tab w:val="left" w:pos="440"/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22,463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center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96,657</w:t>
            </w:r>
          </w:p>
        </w:tc>
      </w:tr>
      <w:tr w:rsidR="00C40840" w:rsidRPr="00C61668" w:rsidTr="00767FB6">
        <w:tc>
          <w:tcPr>
            <w:tcW w:w="2784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C40840" w:rsidRPr="00C61668" w:rsidRDefault="004D5D12" w:rsidP="004D5D12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5</w:t>
            </w:r>
            <w:r w:rsidR="00C40840" w:rsidRPr="00C61668">
              <w:rPr>
                <w:rFonts w:ascii="Angsana New" w:hAnsi="Angsana New"/>
                <w:sz w:val="24"/>
                <w:szCs w:val="24"/>
              </w:rPr>
              <w:t>,114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clear" w:pos="454"/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68,893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13,121</w:t>
            </w:r>
          </w:p>
        </w:tc>
        <w:tc>
          <w:tcPr>
            <w:tcW w:w="236" w:type="dxa"/>
          </w:tcPr>
          <w:p w:rsidR="00C40840" w:rsidRPr="00C61668" w:rsidRDefault="00C40840" w:rsidP="00C40840">
            <w:pPr>
              <w:tabs>
                <w:tab w:val="left" w:pos="506"/>
              </w:tabs>
              <w:ind w:left="-106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3,601</w:t>
            </w:r>
          </w:p>
        </w:tc>
        <w:tc>
          <w:tcPr>
            <w:tcW w:w="238" w:type="dxa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40840" w:rsidRPr="00C61668" w:rsidRDefault="00C40840" w:rsidP="00C40840">
            <w:pPr>
              <w:tabs>
                <w:tab w:val="left" w:pos="588"/>
              </w:tabs>
              <w:ind w:left="-10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</w:rPr>
              <w:t>90,729</w:t>
            </w:r>
          </w:p>
        </w:tc>
      </w:tr>
    </w:tbl>
    <w:p w:rsidR="00767FB6" w:rsidRPr="00C61668" w:rsidRDefault="00767FB6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:rsidR="00434492" w:rsidRPr="00C61668" w:rsidRDefault="0043449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1668">
        <w:rPr>
          <w:rFonts w:ascii="Angsana New" w:hAnsi="Angsana New"/>
          <w:sz w:val="26"/>
          <w:szCs w:val="26"/>
        </w:rPr>
        <w:t xml:space="preserve">1 </w:t>
      </w:r>
      <w:r w:rsidRPr="00C61668">
        <w:rPr>
          <w:rFonts w:ascii="Angsana New" w:hAnsi="Angsana New"/>
          <w:sz w:val="26"/>
          <w:szCs w:val="26"/>
          <w:cs/>
        </w:rPr>
        <w:t xml:space="preserve">เมษายน </w:t>
      </w:r>
      <w:r w:rsidRPr="00C61668">
        <w:rPr>
          <w:rFonts w:ascii="Angsana New" w:hAnsi="Angsana New"/>
          <w:sz w:val="26"/>
          <w:szCs w:val="26"/>
        </w:rPr>
        <w:t xml:space="preserve">2560 </w:t>
      </w:r>
      <w:r w:rsidRPr="00C61668">
        <w:rPr>
          <w:rFonts w:ascii="Angsana New" w:hAnsi="Angsana New"/>
          <w:sz w:val="26"/>
          <w:szCs w:val="26"/>
          <w:cs/>
        </w:rPr>
        <w:t xml:space="preserve">บริษัทย่อยแห่งหนึ่งของบริษัทได้ทำสัญญาซื้อธุรกิจกับบริษัทในประเทศสองแห่ง เพื่อดำเนินกิจการร้านอาหารญี่ปุ่น โดยบริษัทย่อยดังกล่าวได้จ่ายซื้อธุรกิจดังกล่าวจำนวนเงินรวม </w:t>
      </w:r>
      <w:r w:rsidR="006A2DFB" w:rsidRPr="00C61668">
        <w:rPr>
          <w:rFonts w:ascii="Angsana New" w:hAnsi="Angsana New"/>
          <w:sz w:val="26"/>
          <w:szCs w:val="26"/>
        </w:rPr>
        <w:t>35.9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ล้านบาท</w:t>
      </w:r>
    </w:p>
    <w:p w:rsidR="00307FF8" w:rsidRPr="00C61668" w:rsidRDefault="00307FF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:rsidR="00F45F79" w:rsidRPr="00C61668" w:rsidRDefault="00F4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1668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:rsidR="00307FF8" w:rsidRPr="00C61668" w:rsidRDefault="00307FF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1668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สินทรัพย์ไม่มีตัวตนอื่นที่อายุการให้ประโยชน์ไม่ทราบแน่นอน</w:t>
      </w:r>
      <w:r w:rsidR="00F45F79" w:rsidRPr="00C61668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="00F45F79" w:rsidRPr="00C61668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เครื่องหมายการค้า</w:t>
      </w:r>
    </w:p>
    <w:p w:rsidR="00307FF8" w:rsidRPr="00C61668" w:rsidRDefault="00307FF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:rsidR="00307FF8" w:rsidRPr="00C61668" w:rsidRDefault="00307FF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มูลค่าที่</w:t>
      </w:r>
      <w:r w:rsidR="00E81E78" w:rsidRPr="00C61668">
        <w:rPr>
          <w:rFonts w:ascii="Angsana New" w:hAnsi="Angsana New"/>
          <w:sz w:val="26"/>
          <w:szCs w:val="26"/>
          <w:cs/>
        </w:rPr>
        <w:t>จะได้รับคืนมาจากมูลค่าจากการใช้ คำนวณโดยการว่าจ้างที่ปรึกษาทางการเงินอิสระแห่งหนึ่ง ตาม</w:t>
      </w:r>
      <w:r w:rsidRPr="00C61668">
        <w:rPr>
          <w:rFonts w:ascii="Angsana New" w:hAnsi="Angsana New"/>
          <w:sz w:val="26"/>
          <w:szCs w:val="26"/>
          <w:cs/>
        </w:rPr>
        <w:t xml:space="preserve">รายงานลงวันที่ </w:t>
      </w:r>
      <w:r w:rsidR="002449B9" w:rsidRPr="00C61668">
        <w:rPr>
          <w:rFonts w:ascii="Angsana New" w:hAnsi="Angsana New"/>
          <w:sz w:val="26"/>
          <w:szCs w:val="26"/>
          <w:lang w:val="en-GB"/>
        </w:rPr>
        <w:t xml:space="preserve">22 </w:t>
      </w:r>
      <w:r w:rsidR="00DF6713" w:rsidRPr="00C61668">
        <w:rPr>
          <w:rFonts w:ascii="Angsana New" w:hAnsi="Angsana New" w:hint="cs"/>
          <w:sz w:val="26"/>
          <w:szCs w:val="26"/>
          <w:cs/>
          <w:lang w:val="en-GB"/>
        </w:rPr>
        <w:t xml:space="preserve">กุมภาพันธ์ </w:t>
      </w:r>
      <w:r w:rsidR="00DF6713" w:rsidRPr="00C61668">
        <w:rPr>
          <w:rFonts w:ascii="Angsana New" w:hAnsi="Angsana New"/>
          <w:sz w:val="26"/>
          <w:szCs w:val="26"/>
        </w:rPr>
        <w:t>2562</w:t>
      </w:r>
    </w:p>
    <w:p w:rsidR="00307FF8" w:rsidRPr="00C61668" w:rsidRDefault="00307FF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:rsidR="00307FF8" w:rsidRPr="00C61668" w:rsidRDefault="00307FF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ข้อสมมติฐานหลักที่ใช้ในการประมาณการมูลค่าที่จะได้รับคืนมีดังนี้</w:t>
      </w:r>
    </w:p>
    <w:p w:rsidR="00307FF8" w:rsidRPr="00C61668" w:rsidRDefault="00307FF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63"/>
        <w:gridCol w:w="236"/>
        <w:gridCol w:w="7901"/>
      </w:tblGrid>
      <w:tr w:rsidR="00DF1941" w:rsidRPr="00C61668" w:rsidTr="00DF1941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เครื่องหมายการค้า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3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ยี่ห้อ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คือ ตำมั่ว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เฝอและลาวญวน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F1941" w:rsidRPr="00C61668" w:rsidTr="00DF1941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91631B" w:rsidRPr="00C61668" w:rsidTr="00C41651">
        <w:tc>
          <w:tcPr>
            <w:tcW w:w="1763" w:type="dxa"/>
          </w:tcPr>
          <w:p w:rsidR="0091631B" w:rsidRPr="00C61668" w:rsidRDefault="0091631B" w:rsidP="00E6242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</w:tcPr>
          <w:p w:rsidR="0091631B" w:rsidRPr="00C61668" w:rsidRDefault="0091631B" w:rsidP="00E624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91631B" w:rsidRPr="00C61668" w:rsidRDefault="0091631B" w:rsidP="00E6242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วิธีพิจารณาจากรายได้</w:t>
            </w:r>
          </w:p>
        </w:tc>
      </w:tr>
      <w:tr w:rsidR="0091631B" w:rsidRPr="00C61668" w:rsidTr="00C41651">
        <w:tc>
          <w:tcPr>
            <w:tcW w:w="1763" w:type="dxa"/>
          </w:tcPr>
          <w:p w:rsidR="0091631B" w:rsidRPr="00C61668" w:rsidRDefault="0091631B" w:rsidP="00E6242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1631B" w:rsidRPr="00C61668" w:rsidRDefault="0091631B" w:rsidP="00E624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91631B" w:rsidRPr="00C61668" w:rsidRDefault="0091631B" w:rsidP="00E6242F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91631B" w:rsidRPr="00C61668" w:rsidTr="00C41651">
        <w:tc>
          <w:tcPr>
            <w:tcW w:w="1763" w:type="dxa"/>
          </w:tcPr>
          <w:p w:rsidR="0091631B" w:rsidRPr="00C61668" w:rsidRDefault="0091631B" w:rsidP="00E6242F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36" w:type="dxa"/>
          </w:tcPr>
          <w:p w:rsidR="0091631B" w:rsidRPr="00C61668" w:rsidRDefault="0091631B" w:rsidP="00E6242F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2449B9" w:rsidRPr="00C61668" w:rsidRDefault="0091631B" w:rsidP="00E62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x-none"/>
              </w:rPr>
              <w:t>พิจารณา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ความสามารถของเครื่องหมายการค้าในการสร้างรายได้จากประมาณการทางการเงิน 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C61668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ปี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โดยประมาณการจากผลประกอบการในอดีต</w:t>
            </w:r>
            <w:r w:rsidR="002449B9"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2449B9" w:rsidRPr="00C61668" w:rsidTr="00C41651">
        <w:tc>
          <w:tcPr>
            <w:tcW w:w="1763" w:type="dxa"/>
          </w:tcPr>
          <w:p w:rsidR="002449B9" w:rsidRPr="00C61668" w:rsidRDefault="002449B9" w:rsidP="002449B9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2449B9" w:rsidRPr="00C61668" w:rsidRDefault="002449B9" w:rsidP="002449B9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</w:tr>
      <w:tr w:rsidR="002449B9" w:rsidRPr="00C61668" w:rsidTr="00C41651">
        <w:tc>
          <w:tcPr>
            <w:tcW w:w="1763" w:type="dxa"/>
          </w:tcPr>
          <w:p w:rsidR="002449B9" w:rsidRPr="00C61668" w:rsidRDefault="002449B9" w:rsidP="002449B9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อัตราค่าใช้สิทธิเครื่องหมายการค้า</w:t>
            </w:r>
          </w:p>
        </w:tc>
        <w:tc>
          <w:tcPr>
            <w:tcW w:w="236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2449B9" w:rsidRPr="00C61668" w:rsidRDefault="002449B9" w:rsidP="002449B9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0.5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จากการเทียบเคียงการซื้อ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และขายของตลาดในธุรกิจอุตสาหกรรมเดียวกัน</w:t>
            </w:r>
          </w:p>
        </w:tc>
      </w:tr>
      <w:tr w:rsidR="002449B9" w:rsidRPr="00C61668" w:rsidTr="00C41651">
        <w:tc>
          <w:tcPr>
            <w:tcW w:w="1763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2449B9" w:rsidRPr="00C61668" w:rsidTr="00C41651">
        <w:tc>
          <w:tcPr>
            <w:tcW w:w="1763" w:type="dxa"/>
          </w:tcPr>
          <w:p w:rsidR="002449B9" w:rsidRPr="00C61668" w:rsidRDefault="002449B9" w:rsidP="002449B9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อัตราการเติบโตของรายได้</w:t>
            </w:r>
          </w:p>
        </w:tc>
        <w:tc>
          <w:tcPr>
            <w:tcW w:w="236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3</w:t>
            </w:r>
            <w:r w:rsidRPr="00C61668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</w:tr>
      <w:tr w:rsidR="002449B9" w:rsidRPr="00C61668" w:rsidTr="00C41651">
        <w:tc>
          <w:tcPr>
            <w:tcW w:w="1763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2449B9" w:rsidRPr="00C61668" w:rsidTr="00C41651">
        <w:tc>
          <w:tcPr>
            <w:tcW w:w="1763" w:type="dxa"/>
          </w:tcPr>
          <w:p w:rsidR="002449B9" w:rsidRPr="00C61668" w:rsidRDefault="002449B9" w:rsidP="002449B9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2449B9" w:rsidRPr="00C61668" w:rsidRDefault="002449B9" w:rsidP="002449B9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ประมาณการอัตราการเติบโตสุดท้ายร้อยละ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3 </w:t>
            </w:r>
            <w:r w:rsidRPr="00C6166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ของเครื่องหมายการค้า</w:t>
            </w:r>
            <w:r w:rsidRPr="00C6166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แต่ละยี่ห้อ</w:t>
            </w:r>
          </w:p>
        </w:tc>
      </w:tr>
      <w:tr w:rsidR="002449B9" w:rsidRPr="00C61668" w:rsidTr="00C41651">
        <w:tc>
          <w:tcPr>
            <w:tcW w:w="1763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2449B9" w:rsidRPr="00C61668" w:rsidRDefault="002449B9" w:rsidP="002449B9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2449B9" w:rsidRPr="00C61668" w:rsidTr="00C41651">
        <w:tc>
          <w:tcPr>
            <w:tcW w:w="1763" w:type="dxa"/>
          </w:tcPr>
          <w:p w:rsidR="002449B9" w:rsidRPr="00C61668" w:rsidRDefault="002449B9" w:rsidP="002449B9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</w:tcPr>
          <w:p w:rsidR="002449B9" w:rsidRPr="00C61668" w:rsidRDefault="002449B9" w:rsidP="002449B9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2449B9" w:rsidRPr="00C61668" w:rsidRDefault="002449B9" w:rsidP="002449B9">
            <w:pPr>
              <w:pStyle w:val="Heading7"/>
              <w:ind w:right="-18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13.65</w:t>
            </w:r>
            <w:r w:rsidRPr="00C61668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ต่อปี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อุตสาหกรรมของต้นทุนหนี้สิน อัตราผลตอบแทนที่ปราศจากความเสี่ยง และผลตอนแทนที่ชดเชยความเสี่ยงที่เพิ่มขึ้น </w:t>
            </w:r>
          </w:p>
        </w:tc>
      </w:tr>
    </w:tbl>
    <w:p w:rsidR="0091631B" w:rsidRPr="00C61668" w:rsidRDefault="0091631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63"/>
        <w:gridCol w:w="236"/>
        <w:gridCol w:w="7901"/>
      </w:tblGrid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lastRenderedPageBreak/>
              <w:t>เครื่องหมายการค้า</w:t>
            </w: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DF1941" w:rsidRPr="00C61668" w:rsidRDefault="00DF1941" w:rsidP="00DF1941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เครื่องหมายการค้ายี่ห้อ ซูชิชู</w:t>
            </w: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วิธีพิจารณาจากรายได้</w:t>
            </w: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252EB3" w:rsidRPr="00C61668" w:rsidTr="00513DE2">
        <w:tc>
          <w:tcPr>
            <w:tcW w:w="1763" w:type="dxa"/>
          </w:tcPr>
          <w:p w:rsidR="00252EB3" w:rsidRPr="00C61668" w:rsidRDefault="00252EB3" w:rsidP="00252EB3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36" w:type="dxa"/>
          </w:tcPr>
          <w:p w:rsidR="00252EB3" w:rsidRPr="00C61668" w:rsidRDefault="00252EB3" w:rsidP="00252EB3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252EB3" w:rsidRPr="00C61668" w:rsidRDefault="00252EB3" w:rsidP="00252EB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x-none"/>
              </w:rPr>
              <w:t>พิจารณา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ความสามารถของเครื่องหมายการค้าในการสร้างรายได้จากประมาณการทางการเงิน 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 xml:space="preserve">5 </w:t>
            </w:r>
            <w:r w:rsidRPr="00C61668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ปี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โดยประมาณการจากผลประกอบการในอดีต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72"/>
              <w:jc w:val="thaiDistribute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อัตราค่าใช้สิทธิเครื่องหมายการค้า</w:t>
            </w: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DF1941" w:rsidRPr="00C61668" w:rsidRDefault="00DF1941" w:rsidP="00953B6D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953B6D"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5.1 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จากการเทียบเคียงการซื้อ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และขายของตลาดในธุรกิจอุตสาหกรรมเดียวกัน</w:t>
            </w: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อัตราการเติบโตของรายได้</w:t>
            </w: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อัตราร้อยละ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953B6D"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6F7FA7" w:rsidRPr="00C61668">
              <w:rPr>
                <w:rFonts w:ascii="Angsana New" w:hAnsi="Angsan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DF1941" w:rsidRPr="00C61668" w:rsidRDefault="00DF1941" w:rsidP="006F7FA7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ประมาณการอัตราการเติบโตสุดท้ายร้อยละ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40840" w:rsidRPr="00C61668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0840" w:rsidRPr="00C6166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ต่อปี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 </w:t>
            </w:r>
            <w:r w:rsidRPr="00C6166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ของเครื่องหมายการค้า</w:t>
            </w:r>
            <w:r w:rsidR="006F7FA7" w:rsidRPr="00C6166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ดังกล่าว</w:t>
            </w: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72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DF1941" w:rsidRPr="00C61668" w:rsidTr="00513DE2">
        <w:tc>
          <w:tcPr>
            <w:tcW w:w="1763" w:type="dxa"/>
          </w:tcPr>
          <w:p w:rsidR="00DF1941" w:rsidRPr="00C61668" w:rsidRDefault="00DF1941" w:rsidP="00513DE2">
            <w:pPr>
              <w:pStyle w:val="Heading7"/>
              <w:ind w:right="43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6" w:type="dxa"/>
          </w:tcPr>
          <w:p w:rsidR="00DF1941" w:rsidRPr="00C61668" w:rsidRDefault="00DF1941" w:rsidP="00513DE2">
            <w:pPr>
              <w:pStyle w:val="Heading7"/>
              <w:ind w:right="43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901" w:type="dxa"/>
          </w:tcPr>
          <w:p w:rsidR="00DF1941" w:rsidRPr="00C61668" w:rsidRDefault="00DF1941" w:rsidP="00513DE2">
            <w:pPr>
              <w:pStyle w:val="Heading7"/>
              <w:ind w:right="-18"/>
              <w:jc w:val="thaiDistribute"/>
              <w:rPr>
                <w:rFonts w:ascii="Angsana New" w:hAnsi="Angsan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953B6D"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13.79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6F7FA7" w:rsidRPr="00C61668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ต่อปี 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อุตสาหกรรมของต้นทุนหนี้สิน อัตราผลตอบแทนที่ปราศจากความเสี่ยง และผลตอนแทนที่ชดเชยความเสี่ยงที่เพิ่มขึ้น </w:t>
            </w:r>
          </w:p>
        </w:tc>
      </w:tr>
    </w:tbl>
    <w:p w:rsidR="00B02EE6" w:rsidRPr="00C61668" w:rsidRDefault="00B02EE6" w:rsidP="00B02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B02EE6" w:rsidRPr="00C61668" w:rsidRDefault="00B02EE6" w:rsidP="00B02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C61668">
        <w:rPr>
          <w:rFonts w:ascii="Angsana New" w:hAnsi="Angsana New"/>
          <w:spacing w:val="-2"/>
          <w:sz w:val="26"/>
          <w:szCs w:val="26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Pr="00C61668">
        <w:rPr>
          <w:rFonts w:ascii="Angsana New" w:hAnsi="Angsana New"/>
          <w:spacing w:val="-2"/>
          <w:sz w:val="26"/>
          <w:szCs w:val="26"/>
        </w:rPr>
        <w:t xml:space="preserve"> </w:t>
      </w:r>
      <w:r w:rsidRPr="00C61668">
        <w:rPr>
          <w:rFonts w:ascii="Angsana New" w:hAnsi="Angsana New"/>
          <w:spacing w:val="-2"/>
          <w:sz w:val="26"/>
          <w:szCs w:val="26"/>
          <w:cs/>
        </w:rPr>
        <w:t xml:space="preserve">การประเมินมูลค่านี้พิจารณาจากข้อมูลระดับ </w:t>
      </w:r>
      <w:r w:rsidRPr="00C61668">
        <w:rPr>
          <w:rFonts w:ascii="Angsana New" w:hAnsi="Angsana New"/>
          <w:spacing w:val="-2"/>
          <w:sz w:val="26"/>
          <w:szCs w:val="26"/>
          <w:lang w:val="en-GB"/>
        </w:rPr>
        <w:t xml:space="preserve">3 </w:t>
      </w:r>
      <w:r w:rsidRPr="00C61668">
        <w:rPr>
          <w:rFonts w:ascii="Angsana New" w:hAnsi="Angsana New"/>
          <w:spacing w:val="-2"/>
          <w:sz w:val="26"/>
          <w:szCs w:val="26"/>
          <w:cs/>
        </w:rPr>
        <w:t>เนื่องจากมีการใช้ข้อมูลที่ไม่สามารถสังเกตได้นำมาใช้ในการประเมินมูลค่า</w:t>
      </w:r>
    </w:p>
    <w:p w:rsidR="00953B6D" w:rsidRPr="00C61668" w:rsidRDefault="00953B6D">
      <w:r w:rsidRPr="00C61668">
        <w:br w:type="page"/>
      </w:r>
    </w:p>
    <w:tbl>
      <w:tblPr>
        <w:tblW w:w="98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42"/>
        <w:gridCol w:w="1539"/>
        <w:gridCol w:w="238"/>
        <w:gridCol w:w="1316"/>
        <w:gridCol w:w="252"/>
        <w:gridCol w:w="1218"/>
      </w:tblGrid>
      <w:tr w:rsidR="00767FB6" w:rsidRPr="00C61668" w:rsidTr="00767FB6">
        <w:tc>
          <w:tcPr>
            <w:tcW w:w="5242" w:type="dxa"/>
          </w:tcPr>
          <w:p w:rsidR="00767FB6" w:rsidRPr="00C61668" w:rsidRDefault="00767FB6" w:rsidP="00767FB6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3" w:type="dxa"/>
            <w:gridSpan w:val="5"/>
            <w:tcBorders>
              <w:bottom w:val="single" w:sz="4" w:space="0" w:color="auto"/>
            </w:tcBorders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67FB6" w:rsidRPr="00C61668" w:rsidTr="00767FB6">
        <w:tc>
          <w:tcPr>
            <w:tcW w:w="524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6" w:space="0" w:color="auto"/>
            </w:tcBorders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</w:tcPr>
          <w:p w:rsidR="00767FB6" w:rsidRPr="00C61668" w:rsidRDefault="00953B6D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ค่า</w:t>
            </w:r>
            <w:r w:rsidR="00767FB6" w:rsidRPr="00C61668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สิทธิบัตร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6" w:space="0" w:color="auto"/>
            </w:tcBorders>
          </w:tcPr>
          <w:p w:rsidR="00767FB6" w:rsidRPr="00C61668" w:rsidRDefault="00767FB6" w:rsidP="00767FB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67FB6" w:rsidRPr="00C61668" w:rsidTr="00767FB6">
        <w:tc>
          <w:tcPr>
            <w:tcW w:w="524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9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7FB6" w:rsidRPr="00C61668" w:rsidTr="00767FB6">
        <w:tc>
          <w:tcPr>
            <w:tcW w:w="524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9" w:type="dxa"/>
            <w:vAlign w:val="bottom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11,055</w:t>
            </w:r>
          </w:p>
        </w:tc>
        <w:tc>
          <w:tcPr>
            <w:tcW w:w="238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52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11,055</w:t>
            </w:r>
          </w:p>
        </w:tc>
      </w:tr>
      <w:tr w:rsidR="00767FB6" w:rsidRPr="00C61668" w:rsidTr="00767FB6">
        <w:tc>
          <w:tcPr>
            <w:tcW w:w="5242" w:type="dxa"/>
          </w:tcPr>
          <w:p w:rsidR="00767FB6" w:rsidRPr="00C61668" w:rsidRDefault="00953B6D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9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94</w:t>
            </w:r>
            <w:r w:rsidRPr="00C61668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8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52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94</w:t>
            </w:r>
            <w:r w:rsidRPr="00C61668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767FB6" w:rsidRPr="00C61668" w:rsidTr="00767FB6">
        <w:tc>
          <w:tcPr>
            <w:tcW w:w="5242" w:type="dxa"/>
          </w:tcPr>
          <w:p w:rsidR="00767FB6" w:rsidRPr="00C61668" w:rsidRDefault="00953B6D" w:rsidP="0095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โอนออกไปเป็นที่ดิน อาคารและอุปกรณ์ (หมายเหตุ </w:t>
            </w:r>
            <w:r w:rsidRPr="00C61668">
              <w:rPr>
                <w:rFonts w:ascii="Angsana New" w:hAnsi="Angsana New"/>
                <w:sz w:val="26"/>
                <w:szCs w:val="26"/>
              </w:rPr>
              <w:t>9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:rsidR="00767FB6" w:rsidRPr="00C61668" w:rsidRDefault="00767FB6" w:rsidP="00953B6D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396</w:t>
            </w:r>
            <w:r w:rsidRPr="00C61668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8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6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52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8" w:type="dxa"/>
          </w:tcPr>
          <w:p w:rsidR="00767FB6" w:rsidRPr="00C61668" w:rsidRDefault="00767FB6" w:rsidP="00F95A3D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396</w:t>
            </w:r>
            <w:r w:rsidRPr="00C61668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67FB6" w:rsidRPr="00C61668" w:rsidTr="00767FB6">
        <w:tc>
          <w:tcPr>
            <w:tcW w:w="5242" w:type="dxa"/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11,607</w:t>
            </w:r>
          </w:p>
        </w:tc>
        <w:tc>
          <w:tcPr>
            <w:tcW w:w="238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767FB6" w:rsidRPr="00C61668" w:rsidRDefault="00767FB6" w:rsidP="0076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52" w:type="dxa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:rsidR="00767FB6" w:rsidRPr="00C61668" w:rsidRDefault="00767FB6" w:rsidP="00767FB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11,607</w:t>
            </w:r>
          </w:p>
        </w:tc>
      </w:tr>
      <w:tr w:rsidR="002656BD" w:rsidRPr="00C61668" w:rsidTr="00F95A3D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9" w:type="dxa"/>
            <w:shd w:val="clear" w:color="auto" w:fill="auto"/>
          </w:tcPr>
          <w:p w:rsidR="002656BD" w:rsidRPr="00C61668" w:rsidRDefault="00823FD6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lang w:val="en-US"/>
              </w:rPr>
              <w:t>2,611</w:t>
            </w:r>
            <w:r w:rsidR="002656BD"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2656BD" w:rsidRPr="00C61668" w:rsidRDefault="00823FD6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3,753</w:t>
            </w:r>
          </w:p>
        </w:tc>
        <w:tc>
          <w:tcPr>
            <w:tcW w:w="252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6,364 </w:t>
            </w:r>
          </w:p>
        </w:tc>
      </w:tr>
      <w:tr w:rsidR="002656BD" w:rsidRPr="00C61668" w:rsidTr="00F95A3D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56BD" w:rsidRPr="00C61668" w:rsidRDefault="002656BD" w:rsidP="00823F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14,</w:t>
            </w:r>
            <w:r w:rsidR="00823FD6" w:rsidRPr="00C61668">
              <w:rPr>
                <w:rFonts w:ascii="Angsana New" w:hAnsi="Angsana New"/>
                <w:sz w:val="26"/>
                <w:szCs w:val="26"/>
              </w:rPr>
              <w:t>218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2656BD" w:rsidRPr="00C61668" w:rsidRDefault="00823FD6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3,753</w:t>
            </w:r>
            <w:r w:rsidR="002656BD"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52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17,971 </w:t>
            </w: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6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8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39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539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5,180</w:t>
            </w: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5,180</w:t>
            </w: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39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3,665</w:t>
            </w: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3,665</w:t>
            </w: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8,845</w:t>
            </w: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8,845</w:t>
            </w: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39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1,823 </w:t>
            </w: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152</w:t>
            </w: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1,975 </w:t>
            </w: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10,668</w:t>
            </w: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152 </w:t>
            </w: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10,820 </w:t>
            </w: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539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6BD" w:rsidRPr="00C61668" w:rsidTr="00767FB6">
        <w:tc>
          <w:tcPr>
            <w:tcW w:w="524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2,762</w:t>
            </w:r>
          </w:p>
        </w:tc>
        <w:tc>
          <w:tcPr>
            <w:tcW w:w="238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52" w:type="dxa"/>
          </w:tcPr>
          <w:p w:rsidR="002656BD" w:rsidRPr="00C61668" w:rsidRDefault="002656BD" w:rsidP="0026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:rsidR="002656BD" w:rsidRPr="00C61668" w:rsidRDefault="002656BD" w:rsidP="00265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2,762</w:t>
            </w:r>
          </w:p>
        </w:tc>
      </w:tr>
      <w:tr w:rsidR="002901F3" w:rsidRPr="00C61668" w:rsidTr="003745A1">
        <w:tc>
          <w:tcPr>
            <w:tcW w:w="5242" w:type="dxa"/>
          </w:tcPr>
          <w:p w:rsidR="002901F3" w:rsidRPr="00C61668" w:rsidRDefault="002901F3" w:rsidP="0029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39" w:type="dxa"/>
            <w:tcBorders>
              <w:top w:val="double" w:sz="4" w:space="0" w:color="auto"/>
              <w:bottom w:val="double" w:sz="4" w:space="0" w:color="auto"/>
            </w:tcBorders>
          </w:tcPr>
          <w:p w:rsidR="002901F3" w:rsidRPr="00C61668" w:rsidRDefault="002901F3" w:rsidP="00290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3,550</w:t>
            </w:r>
          </w:p>
        </w:tc>
        <w:tc>
          <w:tcPr>
            <w:tcW w:w="238" w:type="dxa"/>
          </w:tcPr>
          <w:p w:rsidR="002901F3" w:rsidRPr="00C61668" w:rsidRDefault="002901F3" w:rsidP="00290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</w:tcPr>
          <w:p w:rsidR="002901F3" w:rsidRPr="00C61668" w:rsidRDefault="002901F3" w:rsidP="00290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3,601</w:t>
            </w:r>
          </w:p>
        </w:tc>
        <w:tc>
          <w:tcPr>
            <w:tcW w:w="252" w:type="dxa"/>
          </w:tcPr>
          <w:p w:rsidR="002901F3" w:rsidRPr="00C61668" w:rsidRDefault="002901F3" w:rsidP="0029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4" w:space="0" w:color="auto"/>
              <w:bottom w:val="double" w:sz="4" w:space="0" w:color="auto"/>
            </w:tcBorders>
          </w:tcPr>
          <w:p w:rsidR="002901F3" w:rsidRPr="00C61668" w:rsidRDefault="002901F3" w:rsidP="00290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7,151</w:t>
            </w:r>
          </w:p>
        </w:tc>
      </w:tr>
    </w:tbl>
    <w:p w:rsidR="00F45F79" w:rsidRPr="00C61668" w:rsidRDefault="00F45F79" w:rsidP="00F4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:rsidR="00DF1941" w:rsidRPr="00C61668" w:rsidRDefault="00DF1941" w:rsidP="00DF1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ไม่มีตัวตนบางรายการของบริษัทและของกลุ่มบริษัทซึ่งตัดค่าตัดจำหน่ายเต็มจำนวนแล้ว แต่ยังสามารถใช้ประโยชน์ในสินทรัพย์เหล่านั้นได้ ณ วันที่ </w:t>
      </w:r>
      <w:r w:rsidRPr="00C61668">
        <w:rPr>
          <w:rFonts w:ascii="Angsana New" w:hAnsi="Angsana New"/>
          <w:sz w:val="26"/>
          <w:szCs w:val="26"/>
        </w:rPr>
        <w:t>31</w:t>
      </w:r>
      <w:r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C61668">
        <w:rPr>
          <w:rFonts w:ascii="Angsana New" w:hAnsi="Angsana New"/>
          <w:sz w:val="26"/>
          <w:szCs w:val="26"/>
        </w:rPr>
        <w:t xml:space="preserve">2561 </w:t>
      </w:r>
      <w:r w:rsidRPr="00C61668">
        <w:rPr>
          <w:rFonts w:ascii="Angsana New" w:hAnsi="Angsana New"/>
          <w:sz w:val="26"/>
          <w:szCs w:val="26"/>
          <w:cs/>
        </w:rPr>
        <w:t>มีจำนวนเงินรวมประมาณ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="00953B6D" w:rsidRPr="00C61668">
        <w:rPr>
          <w:rFonts w:ascii="Angsana New" w:hAnsi="Angsana New"/>
          <w:sz w:val="26"/>
          <w:szCs w:val="26"/>
        </w:rPr>
        <w:t>7.2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953B6D" w:rsidRPr="00C61668">
        <w:rPr>
          <w:rFonts w:ascii="Angsana New" w:hAnsi="Angsana New"/>
          <w:sz w:val="26"/>
          <w:szCs w:val="26"/>
        </w:rPr>
        <w:t xml:space="preserve">16.6 </w:t>
      </w:r>
      <w:r w:rsidRPr="00C61668">
        <w:rPr>
          <w:rFonts w:ascii="Angsana New" w:hAnsi="Angsana New"/>
          <w:sz w:val="26"/>
          <w:szCs w:val="26"/>
          <w:cs/>
        </w:rPr>
        <w:t>ล้านบาท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ตามลำดับ</w:t>
      </w:r>
      <w:r w:rsidRPr="00C61668">
        <w:rPr>
          <w:rFonts w:ascii="Angsana New" w:hAnsi="Angsana New"/>
          <w:sz w:val="26"/>
          <w:szCs w:val="26"/>
        </w:rPr>
        <w:t xml:space="preserve"> (2560: </w:t>
      </w:r>
      <w:r w:rsidR="00F15F18" w:rsidRPr="00C61668">
        <w:rPr>
          <w:rFonts w:ascii="Angsana New" w:hAnsi="Angsana New"/>
          <w:sz w:val="26"/>
          <w:szCs w:val="26"/>
        </w:rPr>
        <w:t>3.1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5B5EFE" w:rsidRPr="00C61668">
        <w:rPr>
          <w:rFonts w:ascii="Angsana New" w:hAnsi="Angsana New"/>
          <w:sz w:val="26"/>
          <w:szCs w:val="26"/>
        </w:rPr>
        <w:t>10.5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ล้านบาท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ตามลำดับ</w:t>
      </w:r>
      <w:r w:rsidRPr="00C61668">
        <w:rPr>
          <w:rFonts w:ascii="Angsana New" w:hAnsi="Angsana New"/>
          <w:sz w:val="26"/>
          <w:szCs w:val="26"/>
        </w:rPr>
        <w:t xml:space="preserve">) </w:t>
      </w:r>
    </w:p>
    <w:p w:rsidR="00DF1941" w:rsidRPr="00C61668" w:rsidRDefault="00DF1941" w:rsidP="00F4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:rsidR="00953B6D" w:rsidRPr="00C61668" w:rsidRDefault="0095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355664" w:rsidRPr="00C61668" w:rsidRDefault="00355664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45F79" w:rsidRPr="00C61668">
        <w:rPr>
          <w:rFonts w:ascii="Angsana New" w:hAnsi="Angsana New"/>
          <w:b/>
          <w:bCs/>
          <w:sz w:val="26"/>
          <w:szCs w:val="26"/>
        </w:rPr>
        <w:t>2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 xml:space="preserve">สิทธิการเช่า </w:t>
      </w:r>
      <w:r w:rsidR="00874418" w:rsidRPr="00C61668">
        <w:rPr>
          <w:rFonts w:ascii="Angsana New" w:hAnsi="Angsana New"/>
          <w:b/>
          <w:bCs/>
          <w:sz w:val="26"/>
          <w:szCs w:val="26"/>
          <w:cs/>
        </w:rPr>
        <w:t>-</w:t>
      </w:r>
      <w:r w:rsidRPr="00C6166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874418" w:rsidRPr="00C61668" w:rsidRDefault="00874418" w:rsidP="00F4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208"/>
        <w:gridCol w:w="1602"/>
      </w:tblGrid>
      <w:tr w:rsidR="00770086" w:rsidRPr="00C61668" w:rsidTr="00F45F79">
        <w:tc>
          <w:tcPr>
            <w:tcW w:w="8208" w:type="dxa"/>
          </w:tcPr>
          <w:p w:rsidR="00770086" w:rsidRPr="00C61668" w:rsidRDefault="00770086" w:rsidP="00E6242F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:rsidR="00770086" w:rsidRPr="00C61668" w:rsidRDefault="00770086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55664" w:rsidRPr="00C61668" w:rsidTr="00F45F79">
        <w:tc>
          <w:tcPr>
            <w:tcW w:w="8208" w:type="dxa"/>
          </w:tcPr>
          <w:p w:rsidR="00355664" w:rsidRPr="00C61668" w:rsidRDefault="00355664" w:rsidP="00E6242F">
            <w:pPr>
              <w:tabs>
                <w:tab w:val="clear" w:pos="5387"/>
                <w:tab w:val="left" w:pos="1260"/>
                <w:tab w:val="left" w:pos="5040"/>
                <w:tab w:val="left" w:pos="54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55664" w:rsidRPr="00C61668" w:rsidRDefault="00770086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55664" w:rsidRPr="00C6166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55664" w:rsidRPr="00C61668" w:rsidTr="00F45F79">
        <w:tc>
          <w:tcPr>
            <w:tcW w:w="8208" w:type="dxa"/>
          </w:tcPr>
          <w:p w:rsidR="00355664" w:rsidRPr="00C61668" w:rsidRDefault="00355664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355664" w:rsidRPr="00C61668" w:rsidRDefault="00355664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F79" w:rsidRPr="00C61668" w:rsidTr="00F45F79">
        <w:tc>
          <w:tcPr>
            <w:tcW w:w="8208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602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67,934</w:t>
            </w:r>
          </w:p>
        </w:tc>
      </w:tr>
      <w:tr w:rsidR="00F45F79" w:rsidRPr="00C61668" w:rsidTr="00F45F79">
        <w:tc>
          <w:tcPr>
            <w:tcW w:w="8208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02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16,062</w:t>
            </w:r>
          </w:p>
        </w:tc>
      </w:tr>
      <w:tr w:rsidR="00F45F79" w:rsidRPr="00C61668" w:rsidTr="00F45F79">
        <w:tc>
          <w:tcPr>
            <w:tcW w:w="8208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2560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83,996</w:t>
            </w:r>
          </w:p>
        </w:tc>
      </w:tr>
      <w:tr w:rsidR="00F45F79" w:rsidRPr="00C61668" w:rsidTr="00F45F79">
        <w:tc>
          <w:tcPr>
            <w:tcW w:w="8208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02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45F79" w:rsidRPr="00C61668" w:rsidTr="00F45F79">
        <w:tc>
          <w:tcPr>
            <w:tcW w:w="8208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02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F79" w:rsidRPr="00C61668" w:rsidTr="00F45F79">
        <w:tc>
          <w:tcPr>
            <w:tcW w:w="8208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602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17,195</w:t>
            </w:r>
          </w:p>
        </w:tc>
      </w:tr>
      <w:tr w:rsidR="00F45F79" w:rsidRPr="00C61668" w:rsidTr="00F45F79">
        <w:tc>
          <w:tcPr>
            <w:tcW w:w="8208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9,084</w:t>
            </w:r>
          </w:p>
        </w:tc>
      </w:tr>
      <w:tr w:rsidR="00F45F79" w:rsidRPr="00C61668" w:rsidTr="00F45F79">
        <w:tc>
          <w:tcPr>
            <w:tcW w:w="8208" w:type="dxa"/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F45F79" w:rsidRPr="00C61668" w:rsidRDefault="00F45F79" w:rsidP="00F4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26,279</w:t>
            </w:r>
          </w:p>
        </w:tc>
      </w:tr>
      <w:tr w:rsidR="00FB5BBD" w:rsidRPr="00C61668" w:rsidTr="00F45F79">
        <w:tc>
          <w:tcPr>
            <w:tcW w:w="8208" w:type="dxa"/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9,280</w:t>
            </w:r>
          </w:p>
        </w:tc>
      </w:tr>
      <w:tr w:rsidR="00FB5BBD" w:rsidRPr="00C61668" w:rsidTr="00F45F79">
        <w:tc>
          <w:tcPr>
            <w:tcW w:w="8208" w:type="dxa"/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35,559</w:t>
            </w:r>
          </w:p>
        </w:tc>
      </w:tr>
      <w:tr w:rsidR="00FB5BBD" w:rsidRPr="00C61668" w:rsidTr="00F45F79">
        <w:tc>
          <w:tcPr>
            <w:tcW w:w="8208" w:type="dxa"/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B5BBD" w:rsidRPr="00C61668" w:rsidTr="00F45F79">
        <w:tc>
          <w:tcPr>
            <w:tcW w:w="8208" w:type="dxa"/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02" w:type="dxa"/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5BBD" w:rsidRPr="00C61668" w:rsidTr="00F45F79">
        <w:trPr>
          <w:trHeight w:val="396"/>
        </w:trPr>
        <w:tc>
          <w:tcPr>
            <w:tcW w:w="8208" w:type="dxa"/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57,717</w:t>
            </w:r>
          </w:p>
        </w:tc>
      </w:tr>
      <w:tr w:rsidR="00FB5BBD" w:rsidRPr="00C61668" w:rsidTr="00F45F79">
        <w:tc>
          <w:tcPr>
            <w:tcW w:w="8208" w:type="dxa"/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02" w:type="dxa"/>
            <w:tcBorders>
              <w:top w:val="double" w:sz="4" w:space="0" w:color="auto"/>
              <w:bottom w:val="double" w:sz="4" w:space="0" w:color="auto"/>
            </w:tcBorders>
          </w:tcPr>
          <w:p w:rsidR="00FB5BBD" w:rsidRPr="00C61668" w:rsidRDefault="00FB5BBD" w:rsidP="00FB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7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48,437</w:t>
            </w:r>
          </w:p>
        </w:tc>
      </w:tr>
    </w:tbl>
    <w:p w:rsidR="00953B6D" w:rsidRPr="00C61668" w:rsidRDefault="00953B6D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C7CE2" w:rsidRPr="00C61668" w:rsidRDefault="008C7CE2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1</w:t>
      </w:r>
      <w:r w:rsidR="00F45F79" w:rsidRPr="00C61668">
        <w:rPr>
          <w:rFonts w:ascii="Angsana New" w:hAnsi="Angsana New"/>
          <w:b/>
          <w:bCs/>
          <w:sz w:val="26"/>
          <w:szCs w:val="26"/>
        </w:rPr>
        <w:t>3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:rsidR="00223B8F" w:rsidRPr="00C61668" w:rsidRDefault="00223B8F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D058B" w:rsidRPr="00C61668" w:rsidRDefault="008D058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รายละเอียดของสินทรัพย์ภ</w:t>
      </w:r>
      <w:r w:rsidR="002E5536" w:rsidRPr="00C61668">
        <w:rPr>
          <w:rFonts w:ascii="Angsana New" w:hAnsi="Angsana New"/>
          <w:sz w:val="26"/>
          <w:szCs w:val="26"/>
          <w:cs/>
        </w:rPr>
        <w:t>าษีเงินได้รอการตัดบัญชี</w:t>
      </w:r>
      <w:r w:rsidRPr="00C61668">
        <w:rPr>
          <w:rFonts w:ascii="Angsana New" w:hAnsi="Angsana New"/>
          <w:sz w:val="26"/>
          <w:szCs w:val="26"/>
          <w:cs/>
        </w:rPr>
        <w:t xml:space="preserve">ในงบการเงินรวม ณ วันที่ </w:t>
      </w:r>
      <w:r w:rsidRPr="00C61668">
        <w:rPr>
          <w:rFonts w:ascii="Angsana New" w:hAnsi="Angsana New"/>
          <w:sz w:val="26"/>
          <w:szCs w:val="26"/>
        </w:rPr>
        <w:t xml:space="preserve">31 </w:t>
      </w:r>
      <w:r w:rsidRPr="00C61668">
        <w:rPr>
          <w:rFonts w:ascii="Angsana New" w:hAnsi="Angsana New"/>
          <w:sz w:val="26"/>
          <w:szCs w:val="26"/>
          <w:cs/>
        </w:rPr>
        <w:t>ธันวาคม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735F0A" w:rsidRPr="00C61668" w:rsidRDefault="00735F0A" w:rsidP="00C7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270"/>
        <w:gridCol w:w="1260"/>
      </w:tblGrid>
      <w:tr w:rsidR="00735F0A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735F0A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35F0A" w:rsidRPr="00C61668" w:rsidRDefault="00735F0A" w:rsidP="00CC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C61668">
              <w:rPr>
                <w:rFonts w:ascii="Angsana New" w:hAnsi="Angsana New"/>
                <w:sz w:val="26"/>
                <w:szCs w:val="26"/>
              </w:rPr>
              <w:t>6</w:t>
            </w:r>
            <w:r w:rsidR="00CC5E1B"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35F0A" w:rsidRPr="00C61668" w:rsidRDefault="00AD5B4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35F0A" w:rsidRPr="00C61668" w:rsidRDefault="00735F0A" w:rsidP="00AD5B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AD5B4F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FFFFFF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35F0A" w:rsidRPr="00C61668" w:rsidRDefault="00735F0A" w:rsidP="0073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C61668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11,176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1,009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735F0A" w:rsidP="00E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12,185</w:t>
            </w: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735F0A" w:rsidP="00E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399</w:t>
            </w: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735F0A" w:rsidP="00E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2,160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815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416F03" w:rsidP="00E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(534)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2,441</w:t>
            </w: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ประมาณการหนี้สินจากโปรแกรมสิทธิพิเศษแก่ลูกค้า</w:t>
            </w: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590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176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735F0A" w:rsidP="00E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766</w:t>
            </w: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1,169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735F0A" w:rsidP="00E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1,253</w:t>
            </w: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9,845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(2,283)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735F0A" w:rsidP="00E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7,562</w:t>
            </w: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26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834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998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35F0A" w:rsidRPr="00C61668" w:rsidRDefault="00735F0A" w:rsidP="00E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1,832</w:t>
            </w:r>
          </w:p>
        </w:tc>
      </w:tr>
      <w:tr w:rsidR="00E929D9" w:rsidRPr="00C61668" w:rsidTr="00E929D9">
        <w:trPr>
          <w:trHeight w:hRule="exact" w:val="312"/>
        </w:trPr>
        <w:tc>
          <w:tcPr>
            <w:tcW w:w="414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25,858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1,114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5F0A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(534)</w:t>
            </w:r>
          </w:p>
        </w:tc>
        <w:tc>
          <w:tcPr>
            <w:tcW w:w="270" w:type="dxa"/>
          </w:tcPr>
          <w:p w:rsidR="00735F0A" w:rsidRPr="00C61668" w:rsidRDefault="00735F0A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35F0A" w:rsidRPr="00C61668" w:rsidRDefault="001B2496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26,438</w:t>
            </w:r>
          </w:p>
        </w:tc>
      </w:tr>
    </w:tbl>
    <w:p w:rsidR="008D058B" w:rsidRPr="00C61668" w:rsidRDefault="008D058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>รายละเอียดของสินทรัพย์</w:t>
      </w:r>
      <w:r w:rsidR="002E5536" w:rsidRPr="00C61668">
        <w:rPr>
          <w:rFonts w:ascii="Angsana New" w:hAnsi="Angsana New"/>
          <w:sz w:val="26"/>
          <w:szCs w:val="26"/>
          <w:cs/>
        </w:rPr>
        <w:t>ภาษีเงินได้รอการตัดบัญชี</w:t>
      </w:r>
      <w:r w:rsidRPr="00C61668">
        <w:rPr>
          <w:rFonts w:ascii="Angsana New" w:hAnsi="Angsana New"/>
          <w:sz w:val="26"/>
          <w:szCs w:val="26"/>
          <w:cs/>
        </w:rPr>
        <w:t xml:space="preserve">ในงบการเงินเฉพาะกิจการ ณ วันที่ </w:t>
      </w:r>
      <w:r w:rsidRPr="00C61668">
        <w:rPr>
          <w:rFonts w:ascii="Angsana New" w:hAnsi="Angsana New"/>
          <w:sz w:val="26"/>
          <w:szCs w:val="26"/>
        </w:rPr>
        <w:t xml:space="preserve">31 </w:t>
      </w:r>
      <w:r w:rsidRPr="00C61668">
        <w:rPr>
          <w:rFonts w:ascii="Angsana New" w:hAnsi="Angsana New"/>
          <w:sz w:val="26"/>
          <w:szCs w:val="26"/>
          <w:cs/>
        </w:rPr>
        <w:t>ธันวาคม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8B2218" w:rsidRPr="00C61668" w:rsidRDefault="008B221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270"/>
        <w:gridCol w:w="1260"/>
      </w:tblGrid>
      <w:tr w:rsidR="008B2218" w:rsidRPr="00C61668" w:rsidTr="00452D6F">
        <w:trPr>
          <w:trHeight w:hRule="exact" w:val="312"/>
        </w:trPr>
        <w:tc>
          <w:tcPr>
            <w:tcW w:w="414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8B2218" w:rsidRPr="00C61668" w:rsidRDefault="008B2218" w:rsidP="008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8B2218" w:rsidRPr="00C61668" w:rsidTr="00452D6F">
        <w:trPr>
          <w:trHeight w:hRule="exact" w:val="312"/>
        </w:trPr>
        <w:tc>
          <w:tcPr>
            <w:tcW w:w="414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B2218" w:rsidRPr="00C61668" w:rsidTr="00452D6F">
        <w:trPr>
          <w:trHeight w:hRule="exact" w:val="312"/>
        </w:trPr>
        <w:tc>
          <w:tcPr>
            <w:tcW w:w="414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B2218" w:rsidRPr="00C61668" w:rsidTr="00452D6F">
        <w:trPr>
          <w:trHeight w:hRule="exact" w:val="312"/>
        </w:trPr>
        <w:tc>
          <w:tcPr>
            <w:tcW w:w="414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2218" w:rsidRPr="00C61668" w:rsidTr="00452D6F">
        <w:trPr>
          <w:trHeight w:hRule="exact" w:val="312"/>
        </w:trPr>
        <w:tc>
          <w:tcPr>
            <w:tcW w:w="414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C61668">
              <w:rPr>
                <w:rFonts w:ascii="Angsana New" w:hAnsi="Angsana New"/>
                <w:sz w:val="26"/>
                <w:szCs w:val="26"/>
              </w:rPr>
              <w:t>6</w:t>
            </w:r>
            <w:r w:rsidR="00CC5E1B" w:rsidRPr="00C6166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B2218" w:rsidRPr="00C61668" w:rsidRDefault="008B2218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16F03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B2218" w:rsidRPr="00C61668" w:rsidRDefault="008B2218" w:rsidP="00416F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16F03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FFFFFF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31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C61668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8B2218" w:rsidRPr="00C61668" w:rsidTr="00452D6F">
        <w:trPr>
          <w:trHeight w:hRule="exact" w:val="312"/>
        </w:trPr>
        <w:tc>
          <w:tcPr>
            <w:tcW w:w="414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2218" w:rsidRPr="00C61668" w:rsidTr="00452D6F">
        <w:trPr>
          <w:trHeight w:hRule="exact" w:val="312"/>
        </w:trPr>
        <w:tc>
          <w:tcPr>
            <w:tcW w:w="414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6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B2218" w:rsidRPr="00C61668" w:rsidRDefault="008B2218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B2218" w:rsidRPr="00C61668" w:rsidTr="00452D6F">
        <w:trPr>
          <w:trHeight w:hRule="exact" w:val="312"/>
        </w:trPr>
        <w:tc>
          <w:tcPr>
            <w:tcW w:w="4140" w:type="dxa"/>
          </w:tcPr>
          <w:p w:rsidR="008B2218" w:rsidRPr="00C61668" w:rsidRDefault="008B2218" w:rsidP="008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:rsidR="008B2218" w:rsidRPr="00C61668" w:rsidRDefault="008B2218" w:rsidP="008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927</w:t>
            </w:r>
          </w:p>
        </w:tc>
        <w:tc>
          <w:tcPr>
            <w:tcW w:w="270" w:type="dxa"/>
          </w:tcPr>
          <w:p w:rsidR="008B2218" w:rsidRPr="00C61668" w:rsidRDefault="008B2218" w:rsidP="008B22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B2218" w:rsidRPr="00C61668" w:rsidRDefault="001B2496" w:rsidP="008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</w:tcPr>
          <w:p w:rsidR="008B2218" w:rsidRPr="00C61668" w:rsidRDefault="008B2218" w:rsidP="008B22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B2218" w:rsidRPr="00C61668" w:rsidRDefault="001B2496" w:rsidP="008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(344)</w:t>
            </w:r>
          </w:p>
        </w:tc>
        <w:tc>
          <w:tcPr>
            <w:tcW w:w="270" w:type="dxa"/>
          </w:tcPr>
          <w:p w:rsidR="008B2218" w:rsidRPr="00C61668" w:rsidRDefault="008B2218" w:rsidP="008B22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B2218" w:rsidRPr="00C61668" w:rsidRDefault="001B2496" w:rsidP="008B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936</w:t>
            </w:r>
          </w:p>
        </w:tc>
      </w:tr>
      <w:tr w:rsidR="001B2496" w:rsidRPr="00C61668" w:rsidTr="00452D6F">
        <w:trPr>
          <w:trHeight w:hRule="exact" w:val="312"/>
        </w:trPr>
        <w:tc>
          <w:tcPr>
            <w:tcW w:w="414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1B2496" w:rsidRPr="00C61668" w:rsidTr="00452D6F">
        <w:trPr>
          <w:trHeight w:hRule="exact" w:val="312"/>
        </w:trPr>
        <w:tc>
          <w:tcPr>
            <w:tcW w:w="414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234</w:t>
            </w:r>
          </w:p>
        </w:tc>
      </w:tr>
      <w:tr w:rsidR="00416F03" w:rsidRPr="00C61668" w:rsidTr="00452D6F">
        <w:trPr>
          <w:trHeight w:hRule="exact" w:val="312"/>
        </w:trPr>
        <w:tc>
          <w:tcPr>
            <w:tcW w:w="414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1,060</w:t>
            </w:r>
          </w:p>
        </w:tc>
        <w:tc>
          <w:tcPr>
            <w:tcW w:w="27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27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(344)</w:t>
            </w:r>
          </w:p>
        </w:tc>
        <w:tc>
          <w:tcPr>
            <w:tcW w:w="27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1,170</w:t>
            </w:r>
          </w:p>
        </w:tc>
      </w:tr>
    </w:tbl>
    <w:p w:rsidR="001F32CC" w:rsidRPr="00C61668" w:rsidRDefault="001F32CC" w:rsidP="00E6242F">
      <w:pPr>
        <w:tabs>
          <w:tab w:val="clear" w:pos="227"/>
        </w:tabs>
        <w:rPr>
          <w:rFonts w:ascii="Angsana New" w:hAnsi="Angsana New"/>
          <w:sz w:val="26"/>
          <w:szCs w:val="26"/>
        </w:rPr>
      </w:pPr>
    </w:p>
    <w:p w:rsidR="008C7CE2" w:rsidRPr="00C61668" w:rsidRDefault="00EF5211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ค่าใช้จ่าย</w:t>
      </w:r>
      <w:r w:rsidR="008C7CE2" w:rsidRPr="00C61668">
        <w:rPr>
          <w:rFonts w:ascii="Angsana New" w:hAnsi="Angsana New"/>
          <w:sz w:val="26"/>
          <w:szCs w:val="26"/>
          <w:cs/>
        </w:rPr>
        <w:t>ภาษีเงินได้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A30F73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="008C7CE2" w:rsidRPr="00C61668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:rsidR="00CF55DD" w:rsidRPr="00C61668" w:rsidRDefault="00CF55DD" w:rsidP="00E6242F">
      <w:pPr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70"/>
        <w:gridCol w:w="1278"/>
      </w:tblGrid>
      <w:tr w:rsidR="001F32CC" w:rsidRPr="00C61668" w:rsidTr="001F32CC">
        <w:trPr>
          <w:cantSplit/>
        </w:trPr>
        <w:tc>
          <w:tcPr>
            <w:tcW w:w="423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1F32CC" w:rsidRPr="00C61668" w:rsidTr="001F32CC">
        <w:trPr>
          <w:cantSplit/>
        </w:trPr>
        <w:tc>
          <w:tcPr>
            <w:tcW w:w="423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F32CC" w:rsidRPr="00C61668" w:rsidTr="001F32CC">
        <w:tc>
          <w:tcPr>
            <w:tcW w:w="423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F32CC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:rsidR="001F32CC" w:rsidRPr="00C61668" w:rsidRDefault="001F32CC" w:rsidP="00452D6F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2CC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803328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33,442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26,754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3,952</w:t>
            </w:r>
          </w:p>
        </w:tc>
        <w:tc>
          <w:tcPr>
            <w:tcW w:w="2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6,310</w:t>
            </w:r>
          </w:p>
        </w:tc>
      </w:tr>
      <w:tr w:rsidR="001F32CC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1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2CC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2CC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2CC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616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(1,009)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3,658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1F32CC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(315)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54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1B2496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527</w:t>
            </w:r>
          </w:p>
        </w:tc>
        <w:tc>
          <w:tcPr>
            <w:tcW w:w="236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  <w:tab w:val="left" w:pos="575"/>
              </w:tabs>
              <w:ind w:left="29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1B2496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2496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(815)</w:t>
            </w:r>
          </w:p>
        </w:tc>
        <w:tc>
          <w:tcPr>
            <w:tcW w:w="236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(883)</w:t>
            </w:r>
          </w:p>
        </w:tc>
        <w:tc>
          <w:tcPr>
            <w:tcW w:w="236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(353)</w:t>
            </w:r>
          </w:p>
        </w:tc>
        <w:tc>
          <w:tcPr>
            <w:tcW w:w="270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1B2496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(508)</w:t>
            </w:r>
          </w:p>
        </w:tc>
      </w:tr>
      <w:tr w:rsidR="00A054FF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 w:right="-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(176)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(191)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A054FF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C616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A054FF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  <w:r w:rsidRPr="00C6166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2,283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(102)</w:t>
            </w:r>
          </w:p>
        </w:tc>
        <w:tc>
          <w:tcPr>
            <w:tcW w:w="2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</w:tr>
      <w:tr w:rsidR="00A054FF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(998)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(1,601)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A054FF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C616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61668">
              <w:rPr>
                <w:rFonts w:ascii="Angsana New" w:eastAsia="Cordia New" w:hAnsi="Angsana New" w:hint="cs"/>
                <w:sz w:val="26"/>
                <w:szCs w:val="26"/>
                <w:cs/>
              </w:rPr>
              <w:t>อื่น</w:t>
            </w:r>
            <w:r w:rsidRPr="00C6166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(834)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</w:tabs>
              <w:ind w:left="-4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left" w:pos="556"/>
              </w:tabs>
              <w:ind w:left="-4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A054FF" w:rsidRPr="00C61668" w:rsidTr="001F32C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61668">
              <w:rPr>
                <w:rFonts w:ascii="Angsana New" w:eastAsia="Cordia New" w:hAnsi="Angsana New"/>
                <w:sz w:val="26"/>
                <w:szCs w:val="26"/>
              </w:rPr>
              <w:t>32,328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20,076</w:t>
            </w:r>
          </w:p>
        </w:tc>
        <w:tc>
          <w:tcPr>
            <w:tcW w:w="236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3,498</w:t>
            </w:r>
          </w:p>
        </w:tc>
        <w:tc>
          <w:tcPr>
            <w:tcW w:w="270" w:type="dxa"/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A054FF" w:rsidRPr="00C61668" w:rsidRDefault="00A054FF" w:rsidP="00A0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5,734</w:t>
            </w:r>
          </w:p>
        </w:tc>
      </w:tr>
    </w:tbl>
    <w:p w:rsidR="001F32CC" w:rsidRPr="00C61668" w:rsidRDefault="001F32CC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p w:rsidR="00AD5B4F" w:rsidRPr="00C61668" w:rsidRDefault="00AD5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br w:type="page"/>
      </w:r>
    </w:p>
    <w:p w:rsidR="008C7CE2" w:rsidRPr="00C61668" w:rsidRDefault="008C7CE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C7042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BC6505" w:rsidRPr="00C61668" w:rsidRDefault="00BC6505" w:rsidP="00E6242F">
      <w:pPr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36"/>
        <w:gridCol w:w="1294"/>
      </w:tblGrid>
      <w:tr w:rsidR="001F32CC" w:rsidRPr="00C61668" w:rsidTr="00A054FF">
        <w:trPr>
          <w:cantSplit/>
        </w:trPr>
        <w:tc>
          <w:tcPr>
            <w:tcW w:w="423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1F32CC" w:rsidRPr="00C61668" w:rsidTr="00A054FF">
        <w:trPr>
          <w:cantSplit/>
        </w:trPr>
        <w:tc>
          <w:tcPr>
            <w:tcW w:w="423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F32CC" w:rsidRPr="00C61668" w:rsidTr="00A054FF">
        <w:tc>
          <w:tcPr>
            <w:tcW w:w="4230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F32CC" w:rsidRPr="00C61668" w:rsidRDefault="001F32C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F32CC" w:rsidRPr="00C61668" w:rsidTr="00A054FF">
        <w:trPr>
          <w:trHeight w:val="125"/>
        </w:trPr>
        <w:tc>
          <w:tcPr>
            <w:tcW w:w="4230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32CC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172,546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101,888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100,628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16,562</w:t>
            </w:r>
          </w:p>
        </w:tc>
      </w:tr>
      <w:tr w:rsidR="001F32CC" w:rsidRPr="00C61668" w:rsidTr="00A054FF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4230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:rsidR="001F32CC" w:rsidRPr="00C61668" w:rsidRDefault="001F32CC" w:rsidP="003A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32CC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15</w:t>
            </w:r>
            <w:r w:rsidR="00AD5B4F" w:rsidRPr="00C616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D5B4F" w:rsidRPr="00C6166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0" w:type="dxa"/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34,314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20,117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20,126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3,312</w:t>
            </w:r>
          </w:p>
        </w:tc>
      </w:tr>
      <w:tr w:rsidR="001F32CC" w:rsidRPr="00C61668" w:rsidTr="00A054FF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2CC" w:rsidRPr="00C61668" w:rsidTr="00A054FF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 ค่าใช้จ่ายที่ไม่สามารถนำมาหักภาษีได้ </w:t>
            </w:r>
          </w:p>
        </w:tc>
        <w:tc>
          <w:tcPr>
            <w:tcW w:w="1170" w:type="dxa"/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2,958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4,618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B2496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2,489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1F32CC" w:rsidRPr="00C61668" w:rsidRDefault="00CC5E1B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</w:t>
            </w:r>
            <w:r w:rsidR="001F32CC" w:rsidRPr="00C61668">
              <w:rPr>
                <w:rFonts w:ascii="Angsana New" w:hAnsi="Angsana New"/>
                <w:sz w:val="26"/>
                <w:szCs w:val="26"/>
              </w:rPr>
              <w:t>7</w:t>
            </w:r>
            <w:r w:rsidRPr="00C61668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1F32CC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0" w:type="dxa"/>
          </w:tcPr>
          <w:p w:rsidR="001F32CC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(4,478)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(5,609)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32CC" w:rsidRPr="00C61668" w:rsidRDefault="001B2496" w:rsidP="001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(217)</w:t>
            </w:r>
          </w:p>
        </w:tc>
        <w:tc>
          <w:tcPr>
            <w:tcW w:w="236" w:type="dxa"/>
          </w:tcPr>
          <w:p w:rsidR="001F32CC" w:rsidRPr="00C61668" w:rsidRDefault="001F32CC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1F32CC" w:rsidRPr="00C61668" w:rsidRDefault="00CC5E1B" w:rsidP="001F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(32</w:t>
            </w:r>
            <w:r w:rsidR="001F32CC" w:rsidRPr="00C61668">
              <w:rPr>
                <w:rFonts w:ascii="Angsana New" w:hAnsi="Angsana New"/>
                <w:sz w:val="26"/>
                <w:szCs w:val="26"/>
              </w:rPr>
              <w:t>8)</w:t>
            </w:r>
          </w:p>
        </w:tc>
      </w:tr>
      <w:tr w:rsidR="00416F03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(18,900)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AD5B4F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:rsidR="00AD5B4F" w:rsidRPr="00C61668" w:rsidRDefault="00AD5B4F" w:rsidP="009D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9D3C6D" w:rsidRPr="00C61668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สินทรัพย์ภาษีเงินได้รอการตัดบัญชีจาก</w:t>
            </w:r>
          </w:p>
        </w:tc>
        <w:tc>
          <w:tcPr>
            <w:tcW w:w="1170" w:type="dxa"/>
          </w:tcPr>
          <w:p w:rsidR="00AD5B4F" w:rsidRPr="00C61668" w:rsidRDefault="00AD5B4F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D5B4F" w:rsidRPr="00C61668" w:rsidRDefault="00AD5B4F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D5B4F" w:rsidRPr="00C61668" w:rsidRDefault="00AD5B4F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D5B4F" w:rsidRPr="00C61668" w:rsidRDefault="00AD5B4F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AD5B4F" w:rsidRPr="00C61668" w:rsidRDefault="00AD5B4F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D5B4F" w:rsidRPr="00C61668" w:rsidRDefault="00AD5B4F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AD5B4F" w:rsidRPr="00C61668" w:rsidRDefault="00AD5B4F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6F03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:rsidR="00416F03" w:rsidRPr="00C61668" w:rsidRDefault="00AD5B4F" w:rsidP="00AD5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  ผล</w:t>
            </w:r>
            <w:r w:rsidR="00416F03" w:rsidRPr="00C61668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ขาดทุนทางภาษีสะสมที่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หมดอายุ</w:t>
            </w:r>
          </w:p>
        </w:tc>
        <w:tc>
          <w:tcPr>
            <w:tcW w:w="117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16F03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6F03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(635)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950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16F03" w:rsidRPr="00C61668" w:rsidTr="00A054FF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32,328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20,076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3,498</w:t>
            </w:r>
          </w:p>
        </w:tc>
        <w:tc>
          <w:tcPr>
            <w:tcW w:w="236" w:type="dxa"/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416F03" w:rsidRPr="00C61668" w:rsidRDefault="00416F03" w:rsidP="00416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5,734</w:t>
            </w:r>
          </w:p>
        </w:tc>
      </w:tr>
    </w:tbl>
    <w:p w:rsidR="00AD5B4F" w:rsidRPr="00C61668" w:rsidRDefault="00AD5B4F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513DE2" w:rsidRPr="00C61668" w:rsidRDefault="0051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B04F62" w:rsidRPr="00C61668" w:rsidRDefault="00B4441E" w:rsidP="00513DE2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246AB" w:rsidRPr="00C61668">
        <w:rPr>
          <w:rFonts w:ascii="Angsana New" w:hAnsi="Angsana New"/>
          <w:b/>
          <w:bCs/>
          <w:sz w:val="26"/>
          <w:szCs w:val="26"/>
        </w:rPr>
        <w:t>4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="00B04F62" w:rsidRPr="00C61668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="00813FB8" w:rsidRPr="00C61668">
        <w:rPr>
          <w:rFonts w:ascii="Angsana New" w:hAnsi="Angsana New"/>
          <w:b/>
          <w:bCs/>
          <w:sz w:val="26"/>
          <w:szCs w:val="26"/>
        </w:rPr>
        <w:t xml:space="preserve"> </w:t>
      </w:r>
      <w:r w:rsidR="00813FB8" w:rsidRPr="00C61668">
        <w:rPr>
          <w:rFonts w:ascii="Angsana New" w:hAnsi="Angsana New"/>
          <w:b/>
          <w:bCs/>
          <w:sz w:val="26"/>
          <w:szCs w:val="26"/>
          <w:lang w:val="en-GB"/>
        </w:rPr>
        <w:t>-</w:t>
      </w:r>
      <w:r w:rsidR="003A0608" w:rsidRPr="00C61668">
        <w:rPr>
          <w:rFonts w:ascii="Angsana New" w:hAnsi="Angsana New"/>
          <w:b/>
          <w:bCs/>
          <w:sz w:val="26"/>
          <w:szCs w:val="26"/>
        </w:rPr>
        <w:t xml:space="preserve"> </w:t>
      </w:r>
      <w:r w:rsidR="003A0608" w:rsidRPr="00C6166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:rsidR="00B4441E" w:rsidRPr="00C61668" w:rsidRDefault="00B4441E" w:rsidP="00513DE2">
      <w:pPr>
        <w:rPr>
          <w:rFonts w:ascii="Angsana New" w:hAnsi="Angsana New"/>
          <w:sz w:val="26"/>
          <w:szCs w:val="26"/>
        </w:rPr>
      </w:pPr>
    </w:p>
    <w:tbl>
      <w:tblPr>
        <w:tblW w:w="102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47"/>
      </w:tblGrid>
      <w:tr w:rsidR="005246AB" w:rsidRPr="00C61668" w:rsidTr="00452D6F">
        <w:trPr>
          <w:cantSplit/>
          <w:trHeight w:val="323"/>
        </w:trPr>
        <w:tc>
          <w:tcPr>
            <w:tcW w:w="29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7" w:type="dxa"/>
            <w:gridSpan w:val="7"/>
            <w:tcBorders>
              <w:bottom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246AB" w:rsidRPr="00C61668" w:rsidTr="00452D6F">
        <w:trPr>
          <w:cantSplit/>
          <w:trHeight w:val="323"/>
        </w:trPr>
        <w:tc>
          <w:tcPr>
            <w:tcW w:w="29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bottom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246AB" w:rsidRPr="00C61668" w:rsidTr="005246AB">
        <w:trPr>
          <w:trHeight w:hRule="exact" w:val="340"/>
        </w:trPr>
        <w:tc>
          <w:tcPr>
            <w:tcW w:w="29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246AB" w:rsidRPr="00C61668" w:rsidTr="005246AB">
        <w:trPr>
          <w:trHeight w:hRule="exact" w:val="207"/>
        </w:trPr>
        <w:tc>
          <w:tcPr>
            <w:tcW w:w="29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4449C9" w:rsidRPr="00C61668" w:rsidTr="00452D6F">
        <w:trPr>
          <w:trHeight w:hRule="exact" w:val="340"/>
        </w:trPr>
        <w:tc>
          <w:tcPr>
            <w:tcW w:w="29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ตั๋ว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สัญญาใช้เงิน</w:t>
            </w:r>
          </w:p>
        </w:tc>
        <w:tc>
          <w:tcPr>
            <w:tcW w:w="900" w:type="dxa"/>
            <w:shd w:val="clear" w:color="auto" w:fill="auto"/>
          </w:tcPr>
          <w:p w:rsidR="004449C9" w:rsidRPr="00C61668" w:rsidRDefault="004449C9" w:rsidP="00DF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AD5B4F" w:rsidRPr="00C61668">
              <w:rPr>
                <w:rFonts w:ascii="Angsana New" w:hAnsi="Angsana New"/>
                <w:sz w:val="26"/>
                <w:szCs w:val="26"/>
              </w:rPr>
              <w:t>-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270" w:type="dxa"/>
            <w:shd w:val="clear" w:color="auto" w:fill="auto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4449C9" w:rsidRPr="00C61668" w:rsidRDefault="004449C9" w:rsidP="0098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8441D" w:rsidRPr="00C61668">
              <w:rPr>
                <w:rFonts w:ascii="Angsana New" w:hAnsi="Angsana New"/>
                <w:sz w:val="26"/>
                <w:szCs w:val="26"/>
              </w:rPr>
              <w:t>5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F7701" w:rsidRPr="00C61668">
              <w:rPr>
                <w:rFonts w:ascii="Angsana New" w:hAnsi="Angsana New"/>
                <w:sz w:val="26"/>
                <w:szCs w:val="26"/>
              </w:rPr>
              <w:t>0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</w:tr>
      <w:tr w:rsidR="004449C9" w:rsidRPr="00C61668" w:rsidTr="00452D6F">
        <w:trPr>
          <w:trHeight w:hRule="exact" w:val="340"/>
        </w:trPr>
        <w:tc>
          <w:tcPr>
            <w:tcW w:w="29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ค่าธรรมเนียมจัดหาเงินกู้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รอตัดบัญชี </w:t>
            </w:r>
          </w:p>
        </w:tc>
        <w:tc>
          <w:tcPr>
            <w:tcW w:w="900" w:type="dxa"/>
            <w:shd w:val="clear" w:color="auto" w:fill="auto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(1,</w:t>
            </w:r>
            <w:r w:rsidRPr="00C61668">
              <w:rPr>
                <w:rFonts w:ascii="Angsana New" w:hAnsi="Angsana New"/>
                <w:sz w:val="26"/>
                <w:szCs w:val="26"/>
              </w:rPr>
              <w:t>353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(1,</w:t>
            </w:r>
            <w:r w:rsidRPr="00C61668">
              <w:rPr>
                <w:rFonts w:ascii="Angsana New" w:hAnsi="Angsana New"/>
                <w:sz w:val="26"/>
                <w:szCs w:val="26"/>
              </w:rPr>
              <w:t>353</w:t>
            </w:r>
            <w:r w:rsidRPr="00C61668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4449C9" w:rsidRPr="00C61668" w:rsidTr="00452D6F">
        <w:trPr>
          <w:trHeight w:hRule="exact" w:val="340"/>
        </w:trPr>
        <w:tc>
          <w:tcPr>
            <w:tcW w:w="29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698,647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  <w:tc>
          <w:tcPr>
            <w:tcW w:w="270" w:type="dxa"/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:rsidR="004449C9" w:rsidRPr="00C61668" w:rsidRDefault="004449C9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698,647</w:t>
            </w:r>
          </w:p>
        </w:tc>
      </w:tr>
    </w:tbl>
    <w:p w:rsidR="00AD5B4F" w:rsidRPr="00C61668" w:rsidRDefault="00AD5B4F" w:rsidP="0051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:rsidR="00000247" w:rsidRPr="00C61668" w:rsidRDefault="00000247" w:rsidP="00513DE2">
      <w:pPr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รายการเคลื่อนไหวของเงินกู้ยืมระยะสั้นจากสถาบันการเงิน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C7042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ED4C44" w:rsidRPr="00C61668" w:rsidRDefault="00ED4C44" w:rsidP="00513DE2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5246AB" w:rsidRPr="00C61668" w:rsidTr="00452D6F">
        <w:trPr>
          <w:cantSplit/>
          <w:tblHeader/>
        </w:trPr>
        <w:tc>
          <w:tcPr>
            <w:tcW w:w="6138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5246AB" w:rsidRPr="00C61668" w:rsidTr="00452D6F">
        <w:trPr>
          <w:cantSplit/>
          <w:tblHeader/>
        </w:trPr>
        <w:tc>
          <w:tcPr>
            <w:tcW w:w="6138" w:type="dxa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6AB" w:rsidRPr="00C61668" w:rsidTr="005246AB">
        <w:tc>
          <w:tcPr>
            <w:tcW w:w="6138" w:type="dxa"/>
            <w:tcBorders>
              <w:bottom w:val="nil"/>
            </w:tcBorders>
            <w:vAlign w:val="center"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46AB" w:rsidRPr="00C61668" w:rsidTr="00452D6F">
        <w:tc>
          <w:tcPr>
            <w:tcW w:w="6138" w:type="dxa"/>
            <w:tcBorders>
              <w:top w:val="nil"/>
              <w:bottom w:val="nil"/>
            </w:tcBorders>
            <w:hideMark/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555,850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46AB" w:rsidRPr="00C61668" w:rsidRDefault="005246AB" w:rsidP="0051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555,850</w:t>
            </w:r>
          </w:p>
        </w:tc>
      </w:tr>
      <w:tr w:rsidR="00803328" w:rsidRPr="00C61668" w:rsidTr="00452D6F">
        <w:tc>
          <w:tcPr>
            <w:tcW w:w="6138" w:type="dxa"/>
            <w:tcBorders>
              <w:top w:val="nil"/>
              <w:bottom w:val="nil"/>
            </w:tcBorders>
            <w:hideMark/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กู้ยืมเพิ่มขึ้นระหว่างปี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3,792,400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3,792,400</w:t>
            </w:r>
          </w:p>
        </w:tc>
      </w:tr>
      <w:tr w:rsidR="00803328" w:rsidRPr="00C61668" w:rsidTr="00452D6F">
        <w:tc>
          <w:tcPr>
            <w:tcW w:w="6138" w:type="dxa"/>
            <w:tcBorders>
              <w:top w:val="nil"/>
            </w:tcBorders>
            <w:hideMark/>
          </w:tcPr>
          <w:p w:rsidR="00803328" w:rsidRPr="00C61668" w:rsidRDefault="00803328" w:rsidP="00803328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03328" w:rsidRPr="00C61668" w:rsidRDefault="00803328" w:rsidP="00B32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3,64</w:t>
            </w:r>
            <w:r w:rsidR="00B32C0A" w:rsidRPr="00C61668">
              <w:rPr>
                <w:rFonts w:ascii="Angsana New" w:hAnsi="Angsana New"/>
                <w:sz w:val="26"/>
                <w:szCs w:val="26"/>
              </w:rPr>
              <w:t>8</w:t>
            </w:r>
            <w:r w:rsidRPr="00C61668">
              <w:rPr>
                <w:rFonts w:ascii="Angsana New" w:hAnsi="Angsana New"/>
                <w:sz w:val="26"/>
                <w:szCs w:val="26"/>
              </w:rPr>
              <w:t>,250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03328" w:rsidRPr="00C61668" w:rsidRDefault="00803328" w:rsidP="00C55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/>
                <w:sz w:val="26"/>
                <w:szCs w:val="26"/>
              </w:rPr>
              <w:t>3,64</w:t>
            </w:r>
            <w:r w:rsidR="00C559B4" w:rsidRPr="00C61668">
              <w:rPr>
                <w:rFonts w:ascii="Angsana New" w:hAnsi="Angsana New"/>
                <w:sz w:val="26"/>
                <w:szCs w:val="26"/>
              </w:rPr>
              <w:t>8</w:t>
            </w:r>
            <w:r w:rsidRPr="00C61668">
              <w:rPr>
                <w:rFonts w:ascii="Angsana New" w:hAnsi="Angsana New"/>
                <w:sz w:val="26"/>
                <w:szCs w:val="26"/>
              </w:rPr>
              <w:t>,250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03328" w:rsidRPr="00C61668" w:rsidTr="00452D6F">
        <w:tc>
          <w:tcPr>
            <w:tcW w:w="6138" w:type="dxa"/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283" w:type="dxa"/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</w:tr>
      <w:tr w:rsidR="00803328" w:rsidRPr="00C61668" w:rsidTr="00767FB6">
        <w:tc>
          <w:tcPr>
            <w:tcW w:w="6138" w:type="dxa"/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กู้ยืมเพิ่มขึ้นระหว่างปี</w:t>
            </w:r>
          </w:p>
        </w:tc>
        <w:tc>
          <w:tcPr>
            <w:tcW w:w="1701" w:type="dxa"/>
            <w:tcBorders>
              <w:bottom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2,955,000</w:t>
            </w:r>
          </w:p>
        </w:tc>
        <w:tc>
          <w:tcPr>
            <w:tcW w:w="283" w:type="dxa"/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2,955,000</w:t>
            </w:r>
          </w:p>
        </w:tc>
      </w:tr>
      <w:tr w:rsidR="00803328" w:rsidRPr="00C61668" w:rsidTr="00452D6F">
        <w:tc>
          <w:tcPr>
            <w:tcW w:w="6138" w:type="dxa"/>
            <w:tcBorders>
              <w:bottom w:val="nil"/>
            </w:tcBorders>
          </w:tcPr>
          <w:p w:rsidR="00803328" w:rsidRPr="00C61668" w:rsidRDefault="00803328" w:rsidP="00803328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(3,025,000)</w:t>
            </w:r>
          </w:p>
        </w:tc>
        <w:tc>
          <w:tcPr>
            <w:tcW w:w="283" w:type="dxa"/>
            <w:tcBorders>
              <w:bottom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(3,025,000)</w:t>
            </w:r>
          </w:p>
        </w:tc>
      </w:tr>
      <w:tr w:rsidR="00803328" w:rsidRPr="00C61668" w:rsidTr="00767FB6">
        <w:tc>
          <w:tcPr>
            <w:tcW w:w="6138" w:type="dxa"/>
            <w:tcBorders>
              <w:top w:val="nil"/>
              <w:bottom w:val="nil"/>
            </w:tcBorders>
          </w:tcPr>
          <w:p w:rsidR="00803328" w:rsidRPr="00C61668" w:rsidRDefault="00803328" w:rsidP="0080332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03328" w:rsidRPr="00C61668" w:rsidRDefault="00803328" w:rsidP="0080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</w:tbl>
    <w:p w:rsidR="00F3424A" w:rsidRPr="00C61668" w:rsidRDefault="00F3424A" w:rsidP="0051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:rsidR="00513DE2" w:rsidRPr="00C61668" w:rsidRDefault="00513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br w:type="page"/>
      </w:r>
    </w:p>
    <w:p w:rsidR="00F3424A" w:rsidRPr="00C61668" w:rsidRDefault="00F3424A" w:rsidP="00513D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 w:hint="cs"/>
          <w:sz w:val="26"/>
          <w:szCs w:val="26"/>
          <w:cs/>
        </w:rPr>
        <w:lastRenderedPageBreak/>
        <w:t xml:space="preserve">ณ </w:t>
      </w:r>
      <w:r w:rsidRPr="00C61668">
        <w:rPr>
          <w:rFonts w:ascii="Angsana New" w:hAnsi="Angsana New"/>
          <w:sz w:val="26"/>
          <w:szCs w:val="26"/>
          <w:cs/>
        </w:rPr>
        <w:t xml:space="preserve">วันที่ </w:t>
      </w:r>
      <w:r w:rsidRPr="00C61668">
        <w:rPr>
          <w:rFonts w:ascii="Angsana New" w:hAnsi="Angsana New"/>
          <w:sz w:val="26"/>
          <w:szCs w:val="26"/>
        </w:rPr>
        <w:t xml:space="preserve">31 </w:t>
      </w:r>
      <w:r w:rsidRPr="00C6166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1668">
        <w:rPr>
          <w:rFonts w:ascii="Angsana New" w:hAnsi="Angsana New"/>
          <w:sz w:val="26"/>
          <w:szCs w:val="26"/>
        </w:rPr>
        <w:t xml:space="preserve">2561 </w:t>
      </w:r>
      <w:r w:rsidRPr="00C6166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C61668">
        <w:rPr>
          <w:rFonts w:ascii="Angsana New" w:hAnsi="Angsana New"/>
          <w:sz w:val="26"/>
          <w:szCs w:val="26"/>
        </w:rPr>
        <w:t xml:space="preserve">2560 </w:t>
      </w:r>
      <w:r w:rsidRPr="00C61668">
        <w:rPr>
          <w:rFonts w:ascii="Angsana New" w:hAnsi="Angsana New"/>
          <w:sz w:val="26"/>
          <w:szCs w:val="26"/>
          <w:cs/>
        </w:rPr>
        <w:t>บริษัทได้รับวงเงินสินเชื่อจากสถาบันการเงินในประเทศ</w:t>
      </w:r>
      <w:r w:rsidRPr="00C61668">
        <w:rPr>
          <w:rFonts w:ascii="Angsana New" w:hAnsi="Angsana New"/>
          <w:sz w:val="26"/>
          <w:szCs w:val="26"/>
        </w:rPr>
        <w:t xml:space="preserve"> 2 </w:t>
      </w:r>
      <w:r w:rsidRPr="00C61668">
        <w:rPr>
          <w:rFonts w:ascii="Angsana New" w:hAnsi="Angsana New"/>
          <w:sz w:val="26"/>
          <w:szCs w:val="26"/>
          <w:cs/>
        </w:rPr>
        <w:t>แห่ง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 w:hint="cs"/>
          <w:sz w:val="26"/>
          <w:szCs w:val="26"/>
          <w:cs/>
        </w:rPr>
        <w:t>ดังนี้</w:t>
      </w:r>
    </w:p>
    <w:p w:rsidR="00F3424A" w:rsidRPr="00C61668" w:rsidRDefault="00F3424A" w:rsidP="00513D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250"/>
        <w:gridCol w:w="136"/>
        <w:gridCol w:w="854"/>
        <w:gridCol w:w="136"/>
        <w:gridCol w:w="854"/>
        <w:gridCol w:w="136"/>
        <w:gridCol w:w="1484"/>
        <w:gridCol w:w="180"/>
        <w:gridCol w:w="4050"/>
      </w:tblGrid>
      <w:tr w:rsidR="00F3424A" w:rsidRPr="00C61668" w:rsidTr="00452D6F">
        <w:tc>
          <w:tcPr>
            <w:tcW w:w="2250" w:type="dxa"/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F3424A" w:rsidRPr="00C61668" w:rsidRDefault="00F3424A" w:rsidP="00452D6F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F3424A" w:rsidRPr="00C61668" w:rsidRDefault="00F3424A" w:rsidP="00452D6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F3424A" w:rsidRPr="00C61668" w:rsidTr="00452D6F">
        <w:tc>
          <w:tcPr>
            <w:tcW w:w="2250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:rsidR="00F3424A" w:rsidRPr="00C61668" w:rsidRDefault="00F3424A" w:rsidP="00452D6F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F3424A" w:rsidRPr="00C61668" w:rsidTr="00452D6F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F3424A" w:rsidRPr="00C61668" w:rsidTr="00452D6F">
        <w:trPr>
          <w:trHeight w:val="81"/>
        </w:trPr>
        <w:tc>
          <w:tcPr>
            <w:tcW w:w="10080" w:type="dxa"/>
            <w:gridSpan w:val="9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วงเงินสินเชื่อของบริษัทจากสถาบันการเงินแห่งที่หนึ่ง</w:t>
            </w:r>
          </w:p>
        </w:tc>
      </w:tr>
      <w:tr w:rsidR="00F3424A" w:rsidRPr="00C61668" w:rsidTr="00452D6F">
        <w:trPr>
          <w:trHeight w:val="81"/>
        </w:trPr>
        <w:tc>
          <w:tcPr>
            <w:tcW w:w="2250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:rsidR="00F3424A" w:rsidRPr="00C61668" w:rsidRDefault="00F3424A" w:rsidP="00C726D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F3424A" w:rsidRPr="00C61668" w:rsidTr="00C05155">
        <w:trPr>
          <w:trHeight w:val="4995"/>
        </w:trPr>
        <w:tc>
          <w:tcPr>
            <w:tcW w:w="2250" w:type="dxa"/>
          </w:tcPr>
          <w:p w:rsidR="00F3424A" w:rsidRPr="00C61668" w:rsidRDefault="00F3424A" w:rsidP="000C0860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วงเงิน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Term Loan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(ค่าที่ดิน ค่าสินทรัพย์จากบริษัทที่เกี่ยวข้องกัน และ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เงินลงทุนในหุ้นของบริษัท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กิวกริล กรุ๊ป จำกัด)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380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80" w:type="dxa"/>
          </w:tcPr>
          <w:p w:rsidR="00F3424A" w:rsidRPr="00C61668" w:rsidRDefault="00F3424A" w:rsidP="00452D6F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F3424A" w:rsidRPr="00C61668" w:rsidRDefault="00F3424A" w:rsidP="000C0860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Final Maturity Date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:rsidR="00AD5B4F" w:rsidRPr="00C61668" w:rsidRDefault="00AD5B4F" w:rsidP="00AD5B4F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  <w:p w:rsidR="00F3424A" w:rsidRPr="00C61668" w:rsidRDefault="00F3424A" w:rsidP="000C0860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:rsidR="00F3424A" w:rsidRPr="00C61668" w:rsidRDefault="00F3424A" w:rsidP="000C0860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C05155" w:rsidRPr="00C61668" w:rsidTr="00E2303C">
        <w:trPr>
          <w:trHeight w:val="2043"/>
        </w:trPr>
        <w:tc>
          <w:tcPr>
            <w:tcW w:w="2250" w:type="dxa"/>
          </w:tcPr>
          <w:p w:rsidR="00C05155" w:rsidRPr="00C61668" w:rsidRDefault="00C05155" w:rsidP="00C0515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รวมเลตเตอร์ออฟเครดิต ทรัสต์รีซีทและหนังสือค้ำประกัน </w:t>
            </w:r>
          </w:p>
        </w:tc>
        <w:tc>
          <w:tcPr>
            <w:tcW w:w="136" w:type="dxa"/>
          </w:tcPr>
          <w:p w:rsidR="00C05155" w:rsidRPr="00C61668" w:rsidRDefault="00C05155" w:rsidP="00E2303C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36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190</w:t>
            </w:r>
          </w:p>
        </w:tc>
        <w:tc>
          <w:tcPr>
            <w:tcW w:w="136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left="166" w:right="-58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เงินกู้ยืมระยะสั้นมี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มีอัตราตามที่ระบุไว้ในแต่ละสัญญา</w:t>
            </w:r>
          </w:p>
        </w:tc>
        <w:tc>
          <w:tcPr>
            <w:tcW w:w="180" w:type="dxa"/>
          </w:tcPr>
          <w:p w:rsidR="00C05155" w:rsidRPr="00C61668" w:rsidRDefault="00C05155" w:rsidP="00E2303C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เงินกู้ยืมระยะสั้น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มีกำหนดชำระคืนเงินต้นเมื่อทวงถาม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</w:t>
            </w:r>
          </w:p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ตามที่ระบุไว้ในแต่ละสัญญา</w:t>
            </w:r>
          </w:p>
        </w:tc>
      </w:tr>
      <w:tr w:rsidR="00C05155" w:rsidRPr="00C61668" w:rsidTr="00E2303C">
        <w:trPr>
          <w:trHeight w:val="747"/>
        </w:trPr>
        <w:tc>
          <w:tcPr>
            <w:tcW w:w="2250" w:type="dxa"/>
          </w:tcPr>
          <w:p w:rsidR="00C05155" w:rsidRPr="00C61668" w:rsidRDefault="00C05155" w:rsidP="00C0515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วงเงินเบิกเกินบัญชี</w:t>
            </w:r>
          </w:p>
        </w:tc>
        <w:tc>
          <w:tcPr>
            <w:tcW w:w="136" w:type="dxa"/>
          </w:tcPr>
          <w:p w:rsidR="00C05155" w:rsidRPr="00C61668" w:rsidRDefault="00C05155" w:rsidP="00E2303C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36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</w:t>
            </w:r>
          </w:p>
        </w:tc>
        <w:tc>
          <w:tcPr>
            <w:tcW w:w="136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อัตราเงินเบิกเกินบัญชีขั้นต่ำ</w:t>
            </w:r>
          </w:p>
        </w:tc>
        <w:tc>
          <w:tcPr>
            <w:tcW w:w="180" w:type="dxa"/>
          </w:tcPr>
          <w:p w:rsidR="00C05155" w:rsidRPr="00C61668" w:rsidRDefault="00C05155" w:rsidP="00E2303C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C05155" w:rsidRPr="00C61668" w:rsidRDefault="00C05155" w:rsidP="00E2303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มีกำหนดชำระคืนเมื่อทวงถาม</w:t>
            </w:r>
          </w:p>
          <w:p w:rsidR="00C05155" w:rsidRPr="00C61668" w:rsidRDefault="00C05155" w:rsidP="00E2303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C05155" w:rsidRPr="00C61668" w:rsidTr="00E2303C">
        <w:trPr>
          <w:trHeight w:val="747"/>
        </w:trPr>
        <w:tc>
          <w:tcPr>
            <w:tcW w:w="2250" w:type="dxa"/>
          </w:tcPr>
          <w:p w:rsidR="00C05155" w:rsidRPr="00C61668" w:rsidRDefault="00C05155" w:rsidP="00C0515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(เพื่อใช้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รองรับ</w:t>
            </w: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การจ่าย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เงินปันผล)</w:t>
            </w:r>
          </w:p>
        </w:tc>
        <w:tc>
          <w:tcPr>
            <w:tcW w:w="136" w:type="dxa"/>
          </w:tcPr>
          <w:p w:rsidR="00C05155" w:rsidRPr="00C61668" w:rsidRDefault="00C05155" w:rsidP="00C0515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C05155" w:rsidRPr="00C61668" w:rsidRDefault="00C05155" w:rsidP="00C0515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:rsidR="00C05155" w:rsidRPr="00C61668" w:rsidRDefault="00C05155" w:rsidP="00C05155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C05155" w:rsidRPr="00C61668" w:rsidRDefault="00C05155" w:rsidP="00C0515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:rsidR="00C05155" w:rsidRPr="00C61668" w:rsidRDefault="00C05155" w:rsidP="00C0515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C05155" w:rsidRPr="00C61668" w:rsidRDefault="00C05155" w:rsidP="00C05155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เงินกู้ยืมขั้นต่ำ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ลบร้อยละ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95 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:rsidR="00C05155" w:rsidRPr="00C61668" w:rsidRDefault="00C05155" w:rsidP="00C05155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C05155" w:rsidRPr="00C61668" w:rsidRDefault="00C05155" w:rsidP="00C05155">
            <w:pPr>
              <w:pStyle w:val="acctfourfigures"/>
              <w:numPr>
                <w:ilvl w:val="0"/>
                <w:numId w:val="24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บริษัทสามารถเบิกรับเงินกู้ระยะสั้น โดยทำตั๋วสัญญาใช้เงินให้ไว้เป็นหลักฐาน ครั้งแรกภายใ</w:t>
            </w: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นเดือนตุลาคม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Final Maturity Date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:rsidR="00C05155" w:rsidRPr="00C61668" w:rsidRDefault="00C05155" w:rsidP="00C05155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AD5B4F" w:rsidRPr="00C61668" w:rsidTr="00513DE2">
        <w:tc>
          <w:tcPr>
            <w:tcW w:w="2250" w:type="dxa"/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AD5B4F" w:rsidRPr="00C61668" w:rsidRDefault="00AD5B4F" w:rsidP="00513DE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AD5B4F" w:rsidRPr="00C61668" w:rsidRDefault="00AD5B4F" w:rsidP="00513DE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AD5B4F" w:rsidRPr="00C61668" w:rsidTr="00513DE2">
        <w:tc>
          <w:tcPr>
            <w:tcW w:w="2250" w:type="dxa"/>
            <w:tcBorders>
              <w:bottom w:val="single" w:sz="4" w:space="0" w:color="auto"/>
            </w:tcBorders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6" w:type="dxa"/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D5B4F" w:rsidRPr="00C61668" w:rsidRDefault="00AD5B4F" w:rsidP="00513D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C6166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:rsidR="00AD5B4F" w:rsidRPr="00C61668" w:rsidRDefault="00AD5B4F" w:rsidP="00513DE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D5B4F" w:rsidRPr="00C61668" w:rsidRDefault="00AD5B4F" w:rsidP="00513DE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AD5B4F" w:rsidRPr="00C61668" w:rsidTr="00513DE2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D5B4F" w:rsidRPr="00C61668" w:rsidRDefault="00AD5B4F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F3424A" w:rsidRPr="00C61668" w:rsidTr="00C05155">
        <w:trPr>
          <w:trHeight w:val="2043"/>
        </w:trPr>
        <w:tc>
          <w:tcPr>
            <w:tcW w:w="2250" w:type="dxa"/>
          </w:tcPr>
          <w:p w:rsidR="00F3424A" w:rsidRPr="00C61668" w:rsidRDefault="00F3424A" w:rsidP="00C05155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F3424A" w:rsidRPr="00C61668" w:rsidRDefault="00F3424A" w:rsidP="000C0860">
            <w:pPr>
              <w:pStyle w:val="acctfourfigures"/>
              <w:numPr>
                <w:ilvl w:val="0"/>
                <w:numId w:val="24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:rsidR="00AD5B4F" w:rsidRPr="00C61668" w:rsidRDefault="00AD5B4F" w:rsidP="000C0860">
            <w:pPr>
              <w:pStyle w:val="acctfourfigures"/>
              <w:numPr>
                <w:ilvl w:val="0"/>
                <w:numId w:val="24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F3424A" w:rsidRPr="00C61668" w:rsidTr="00C05155">
        <w:trPr>
          <w:trHeight w:val="774"/>
        </w:trPr>
        <w:tc>
          <w:tcPr>
            <w:tcW w:w="2250" w:type="dxa"/>
          </w:tcPr>
          <w:p w:rsidR="00F3424A" w:rsidRPr="00C61668" w:rsidRDefault="00F3424A" w:rsidP="00C0515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วงเงิน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Term Loan  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(เพื่อลงทุนซื้อกิจการธุรกิจภัตตาคารอาหารไทย)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อัตราเงินกู้ยืมขั้นต่ำลบร้อย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ละ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25 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F3424A" w:rsidRPr="00C61668" w:rsidRDefault="00F3424A" w:rsidP="000C0860">
            <w:pPr>
              <w:pStyle w:val="acctfourfigures"/>
              <w:numPr>
                <w:ilvl w:val="0"/>
                <w:numId w:val="22"/>
              </w:numPr>
              <w:tabs>
                <w:tab w:val="clear" w:pos="765"/>
              </w:tabs>
              <w:spacing w:line="240" w:lineRule="atLeast"/>
              <w:ind w:left="361" w:right="32" w:hanging="361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2559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24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โดยมีกำหนดระยะเวลาการใช้เงิน (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Final Maturity Date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  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ครั้งแรก</w:t>
            </w:r>
          </w:p>
          <w:p w:rsidR="00F3424A" w:rsidRPr="00C61668" w:rsidRDefault="00F3424A" w:rsidP="000C0860">
            <w:pPr>
              <w:pStyle w:val="acctfourfigures"/>
              <w:numPr>
                <w:ilvl w:val="0"/>
                <w:numId w:val="22"/>
              </w:numPr>
              <w:tabs>
                <w:tab w:val="clear" w:pos="765"/>
              </w:tabs>
              <w:spacing w:line="240" w:lineRule="atLeast"/>
              <w:ind w:left="361" w:right="32" w:hanging="36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บริษัทสามารถออกตั๋วสัญญาใช้เงินตามแบบที่ธนาคารกำหนด โดยตั๋ว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สัญญา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ใช้เงินแต่ละฉบับมีกำหนดการใช้เงินไม่เกิน </w:t>
            </w:r>
            <w:r w:rsidRPr="00C61668">
              <w:rPr>
                <w:rFonts w:ascii="Angsana New" w:hAnsi="Angsana New"/>
                <w:sz w:val="24"/>
                <w:szCs w:val="24"/>
              </w:rPr>
              <w:t>90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วัน หรือตามที่ธนาคารพิจารณาเห็นสมควร</w:t>
            </w:r>
          </w:p>
          <w:p w:rsidR="00F3424A" w:rsidRPr="00C61668" w:rsidRDefault="00F3424A" w:rsidP="000C0860">
            <w:pPr>
              <w:pStyle w:val="acctfourfigures"/>
              <w:numPr>
                <w:ilvl w:val="0"/>
                <w:numId w:val="22"/>
              </w:numPr>
              <w:tabs>
                <w:tab w:val="clear" w:pos="765"/>
              </w:tabs>
              <w:spacing w:line="240" w:lineRule="atLeast"/>
              <w:ind w:left="361" w:right="32" w:hanging="361"/>
              <w:jc w:val="thaiDistribute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F3424A" w:rsidRPr="00C61668" w:rsidTr="00C05155">
        <w:trPr>
          <w:trHeight w:val="242"/>
        </w:trPr>
        <w:tc>
          <w:tcPr>
            <w:tcW w:w="2250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3424A" w:rsidRPr="00C61668" w:rsidRDefault="00F3424A" w:rsidP="00452D6F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F3424A" w:rsidRPr="00C61668" w:rsidTr="00C05155">
        <w:trPr>
          <w:trHeight w:val="242"/>
        </w:trPr>
        <w:tc>
          <w:tcPr>
            <w:tcW w:w="2250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F3424A" w:rsidRPr="00C61668" w:rsidTr="00452D6F">
        <w:trPr>
          <w:trHeight w:val="117"/>
        </w:trPr>
        <w:tc>
          <w:tcPr>
            <w:tcW w:w="10080" w:type="dxa"/>
            <w:gridSpan w:val="9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วงเงินสินเชื่อร่วมของกลุ่มบริษัทจากสถาบันการเงินแห่งที่สอง</w:t>
            </w:r>
          </w:p>
        </w:tc>
      </w:tr>
      <w:tr w:rsidR="00F3424A" w:rsidRPr="00C61668" w:rsidTr="00C05155">
        <w:trPr>
          <w:trHeight w:val="242"/>
        </w:trPr>
        <w:tc>
          <w:tcPr>
            <w:tcW w:w="2250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:rsidR="00F3424A" w:rsidRPr="00C61668" w:rsidRDefault="00F3424A" w:rsidP="00A86245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F3424A" w:rsidRPr="00C61668" w:rsidTr="00C05155">
        <w:trPr>
          <w:trHeight w:val="774"/>
        </w:trPr>
        <w:tc>
          <w:tcPr>
            <w:tcW w:w="2250" w:type="dxa"/>
          </w:tcPr>
          <w:p w:rsidR="00F3424A" w:rsidRPr="00C61668" w:rsidRDefault="00F3424A" w:rsidP="00C0515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</w:r>
            <w:r w:rsidRPr="00C61668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เพื่อ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ใช้</w:t>
            </w: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เป็นเงินทุนหมุนเวียน)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อัตราเงินกู้ยืมขั้นต่ำลบร้อย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ละ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C05155"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C6166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C6166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มีกำหนดชำระคืนเมื่อทวงถาม</w:t>
            </w:r>
          </w:p>
        </w:tc>
      </w:tr>
      <w:tr w:rsidR="00F3424A" w:rsidRPr="00C61668" w:rsidTr="00C05155">
        <w:trPr>
          <w:trHeight w:val="387"/>
        </w:trPr>
        <w:tc>
          <w:tcPr>
            <w:tcW w:w="2250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616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รวมทั้งสิ้น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1,080</w:t>
            </w:r>
          </w:p>
        </w:tc>
        <w:tc>
          <w:tcPr>
            <w:tcW w:w="136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3424A" w:rsidRPr="00C61668" w:rsidRDefault="00F3424A" w:rsidP="00452D6F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F3424A" w:rsidRPr="00C61668" w:rsidRDefault="00F3424A" w:rsidP="00452D6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</w:tbl>
    <w:p w:rsidR="00F3424A" w:rsidRPr="00C61668" w:rsidRDefault="00F3424A" w:rsidP="00F3424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F3424A" w:rsidRPr="00C61668" w:rsidRDefault="00F3424A" w:rsidP="00F3424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C61668">
        <w:rPr>
          <w:rFonts w:ascii="Angsana New" w:hAnsi="Angsana New" w:cs="Angsana New"/>
          <w:sz w:val="26"/>
          <w:szCs w:val="26"/>
          <w:cs/>
          <w:lang w:val="en-US"/>
        </w:rPr>
        <w:t>วงเงินสินเชื่อ ก) - ง) ค้ำประกันโดยการจำนองที่ดิน</w:t>
      </w:r>
      <w:r w:rsidRPr="00C61668">
        <w:rPr>
          <w:rFonts w:ascii="Angsana New" w:hAnsi="Angsana New" w:cs="Angsana New" w:hint="cs"/>
          <w:sz w:val="26"/>
          <w:szCs w:val="26"/>
          <w:cs/>
          <w:lang w:val="en-US"/>
        </w:rPr>
        <w:t>ทั้งหมด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>ของบริษัท</w:t>
      </w:r>
      <w:r w:rsidRPr="00C6166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และสินทรัพย์บางส่วนของบริษัทย่อยแห่งหนึ่ง 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>ตามที่กล่าวไว้ใน</w:t>
      </w:r>
      <w:r w:rsidRPr="00C6166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    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หมายเหตุ </w:t>
      </w:r>
      <w:r w:rsidRPr="00C61668">
        <w:rPr>
          <w:rFonts w:ascii="Angsana New" w:hAnsi="Angsana New" w:cs="Angsana New"/>
          <w:sz w:val="26"/>
          <w:szCs w:val="26"/>
          <w:lang w:val="en-US"/>
        </w:rPr>
        <w:t>9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 และค้ำประกันเพิ่มเติมโดยบริษัทย่อย</w:t>
      </w:r>
      <w:r w:rsidRPr="00C61668">
        <w:rPr>
          <w:rFonts w:ascii="Angsana New" w:hAnsi="Angsana New" w:cs="Angsana New" w:hint="cs"/>
          <w:sz w:val="26"/>
          <w:szCs w:val="26"/>
          <w:cs/>
          <w:lang w:val="en-US"/>
        </w:rPr>
        <w:t>อีก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แห่งหนึ่งตามที่กล่าวไว้ในหมายเหตุ </w:t>
      </w:r>
      <w:r w:rsidRPr="00C61668">
        <w:rPr>
          <w:rFonts w:ascii="Angsana New" w:hAnsi="Angsana New" w:cs="Angsana New"/>
          <w:sz w:val="26"/>
          <w:szCs w:val="26"/>
          <w:lang w:val="en-US"/>
        </w:rPr>
        <w:t>2</w:t>
      </w:r>
      <w:r w:rsidR="00C05155" w:rsidRPr="00C61668">
        <w:rPr>
          <w:rFonts w:ascii="Angsana New" w:hAnsi="Angsana New" w:cs="Angsana New"/>
          <w:sz w:val="26"/>
          <w:szCs w:val="26"/>
          <w:lang w:val="en-US"/>
        </w:rPr>
        <w:t>8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C6166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นอกจากนี้ 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>บริษัทต้องปฏิบัติตามเงื่อนไขที่สำคัญที่ระบุในสัญญาเงินกู้เกี่ยวกับการรักษาสัดส่วนการถือหุ้นปัจจุบันและการรักษาอัตราส่วนทางการเงินต่าง ๆ เช่น ให้คงอัตราส่วนหนี้สินที่มีภาระดอกเบี้ย</w:t>
      </w:r>
      <w:r w:rsidRPr="00C6166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>ต่อกำไรก่อนหักดอกเบี้ยจ่าย ภาษีเงินได้ ค่าเสื่อมราคาและค่าตัดจำหน่าย เป็นต้น</w:t>
      </w:r>
    </w:p>
    <w:p w:rsidR="00F3424A" w:rsidRPr="00C61668" w:rsidRDefault="00F3424A" w:rsidP="00F3424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F3424A" w:rsidRPr="00C61668" w:rsidRDefault="00F3424A" w:rsidP="00F3424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C61668">
        <w:rPr>
          <w:rFonts w:ascii="Angsana New" w:hAnsi="Angsana New" w:cs="Angsana New"/>
          <w:sz w:val="26"/>
          <w:szCs w:val="26"/>
          <w:cs/>
          <w:lang w:val="en-US"/>
        </w:rPr>
        <w:t>วงเงิน</w:t>
      </w:r>
      <w:r w:rsidRPr="00C6166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สินเชื่อ จ) 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ค้ำประกันโดยใบหุ้นของบริษัทย่อย </w:t>
      </w:r>
      <w:r w:rsidRPr="00C61668">
        <w:rPr>
          <w:rFonts w:ascii="Angsana New" w:hAnsi="Angsana New" w:cs="Angsana New"/>
          <w:sz w:val="26"/>
          <w:szCs w:val="26"/>
          <w:lang w:val="en-US"/>
        </w:rPr>
        <w:t xml:space="preserve">2 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แห่ง ไม่ต่ำกว่าร้อยละ </w:t>
      </w:r>
      <w:r w:rsidRPr="00C61668">
        <w:rPr>
          <w:rFonts w:ascii="Angsana New" w:hAnsi="Angsana New" w:cs="Angsana New"/>
          <w:sz w:val="26"/>
          <w:szCs w:val="26"/>
          <w:lang w:val="en-US"/>
        </w:rPr>
        <w:t xml:space="preserve">99 </w:t>
      </w:r>
      <w:r w:rsidRPr="00C61668">
        <w:rPr>
          <w:rFonts w:ascii="Angsana New" w:hAnsi="Angsana New" w:cs="Angsana New"/>
          <w:sz w:val="26"/>
          <w:szCs w:val="26"/>
          <w:cs/>
          <w:lang w:val="en-US"/>
        </w:rPr>
        <w:t xml:space="preserve">ของหุ้นทั้งหมดตามที่กล่าวไว้ในหมายเหตุ </w:t>
      </w:r>
      <w:r w:rsidRPr="00C61668">
        <w:rPr>
          <w:rFonts w:ascii="Angsana New" w:hAnsi="Angsana New" w:cs="Angsana New"/>
          <w:sz w:val="26"/>
          <w:szCs w:val="26"/>
          <w:lang w:val="en-US"/>
        </w:rPr>
        <w:t>8</w:t>
      </w:r>
    </w:p>
    <w:p w:rsidR="00F3424A" w:rsidRPr="00C61668" w:rsidRDefault="00F3424A" w:rsidP="00F3424A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F3424A" w:rsidRPr="00C61668" w:rsidRDefault="00F3424A" w:rsidP="00F3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eastAsia="x-none"/>
        </w:rPr>
      </w:pPr>
      <w:r w:rsidRPr="00C61668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วงเงินสินเชื่อ ฉ)</w:t>
      </w:r>
      <w:r w:rsidRPr="00C61668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 xml:space="preserve"> </w:t>
      </w:r>
      <w:r w:rsidRPr="00C61668">
        <w:rPr>
          <w:rFonts w:ascii="Angsana New" w:hAnsi="Angsana New" w:hint="cs"/>
          <w:spacing w:val="-6"/>
          <w:sz w:val="26"/>
          <w:szCs w:val="26"/>
          <w:cs/>
          <w:lang w:eastAsia="x-none"/>
        </w:rPr>
        <w:t>เป็นวงเงินสินเชื่อที่</w:t>
      </w:r>
      <w:r w:rsidRPr="00C61668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ไม่มีหลักทรัพย์ค้ำประกั</w:t>
      </w:r>
      <w:r w:rsidRPr="00C61668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>น</w:t>
      </w: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8701E9" w:rsidRPr="00C61668" w:rsidRDefault="005D0D5C" w:rsidP="0012744B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3424A" w:rsidRPr="00C61668">
        <w:rPr>
          <w:rFonts w:ascii="Angsana New" w:hAnsi="Angsana New"/>
          <w:b/>
          <w:bCs/>
          <w:sz w:val="26"/>
          <w:szCs w:val="26"/>
        </w:rPr>
        <w:t>5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>เจ้าหนี้การค้าและเจ้าหนี้</w:t>
      </w:r>
      <w:r w:rsidR="00CB6036" w:rsidRPr="00C61668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Pr="00C61668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:rsidR="00F3424A" w:rsidRPr="00C61668" w:rsidRDefault="00F3424A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F3424A" w:rsidRPr="00C61668" w:rsidTr="00452D6F">
        <w:trPr>
          <w:cantSplit/>
        </w:trPr>
        <w:tc>
          <w:tcPr>
            <w:tcW w:w="4251" w:type="dxa"/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3424A" w:rsidRPr="00C61668" w:rsidTr="00452D6F">
        <w:trPr>
          <w:cantSplit/>
        </w:trPr>
        <w:tc>
          <w:tcPr>
            <w:tcW w:w="4251" w:type="dxa"/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3424A" w:rsidRPr="00C61668" w:rsidTr="00452D6F">
        <w:tc>
          <w:tcPr>
            <w:tcW w:w="4251" w:type="dxa"/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F3424A" w:rsidRPr="00C61668" w:rsidRDefault="00F3424A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3424A" w:rsidRPr="00C61668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1" w:type="dxa"/>
          </w:tcPr>
          <w:p w:rsidR="00F3424A" w:rsidRPr="00C61668" w:rsidRDefault="00F3424A" w:rsidP="00F3424A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F3424A" w:rsidRPr="00C61668" w:rsidRDefault="00F3424A" w:rsidP="00F3424A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424A" w:rsidRPr="00C61668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  <w:r w:rsidR="00B613B4" w:rsidRPr="00C6166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01" w:type="dxa"/>
          </w:tcPr>
          <w:p w:rsidR="00F3424A" w:rsidRPr="00C61668" w:rsidRDefault="00826762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72" w:type="dxa"/>
          </w:tcPr>
          <w:p w:rsidR="00F3424A" w:rsidRPr="00C61668" w:rsidRDefault="00F3424A" w:rsidP="00F342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268" w:type="dxa"/>
          </w:tcPr>
          <w:p w:rsidR="00F3424A" w:rsidRPr="00C61668" w:rsidRDefault="00F3424A" w:rsidP="00F342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vAlign w:val="bottom"/>
          </w:tcPr>
          <w:p w:rsidR="00F3424A" w:rsidRPr="00C61668" w:rsidRDefault="00F3424A" w:rsidP="00F3424A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F3424A" w:rsidRPr="00C61668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="00B613B4" w:rsidRPr="00C6166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</w:tcPr>
          <w:p w:rsidR="00F3424A" w:rsidRPr="00C61668" w:rsidRDefault="0012744B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188,505</w:t>
            </w:r>
          </w:p>
        </w:tc>
        <w:tc>
          <w:tcPr>
            <w:tcW w:w="272" w:type="dxa"/>
          </w:tcPr>
          <w:p w:rsidR="00F3424A" w:rsidRPr="00C61668" w:rsidRDefault="00F3424A" w:rsidP="00F342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175,172</w:t>
            </w:r>
          </w:p>
        </w:tc>
        <w:tc>
          <w:tcPr>
            <w:tcW w:w="268" w:type="dxa"/>
          </w:tcPr>
          <w:p w:rsidR="00F3424A" w:rsidRPr="00C61668" w:rsidRDefault="00F3424A" w:rsidP="00F342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vAlign w:val="bottom"/>
          </w:tcPr>
          <w:p w:rsidR="00F3424A" w:rsidRPr="00C61668" w:rsidRDefault="00F3424A" w:rsidP="00F3424A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F3424A" w:rsidRPr="00C61668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F3424A" w:rsidRPr="00C61668" w:rsidRDefault="00F3424A" w:rsidP="00F342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F3424A" w:rsidRPr="00C61668" w:rsidRDefault="00F3424A" w:rsidP="00F3424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F3424A" w:rsidRPr="00C61668" w:rsidRDefault="00F3424A" w:rsidP="00F3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0840" w:rsidRPr="00C61668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C6166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1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2" w:type="dxa"/>
          </w:tcPr>
          <w:p w:rsidR="00C40840" w:rsidRPr="00C61668" w:rsidRDefault="00C40840" w:rsidP="00C4084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:rsidR="00C40840" w:rsidRPr="00C61668" w:rsidRDefault="00C40840" w:rsidP="00C4084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66" w:type="dxa"/>
            <w:vAlign w:val="bottom"/>
          </w:tcPr>
          <w:p w:rsidR="00C40840" w:rsidRPr="00C61668" w:rsidRDefault="00C40840" w:rsidP="00C40840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C40840" w:rsidRPr="00C61668" w:rsidRDefault="00C40840" w:rsidP="00C40840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  <w:r w:rsidRPr="00C61668">
              <w:rPr>
                <w:rFonts w:ascii="Angsana New" w:eastAsia="Arial" w:hAnsi="Angsana New"/>
                <w:color w:val="000000"/>
                <w:sz w:val="26"/>
                <w:szCs w:val="26"/>
              </w:rPr>
              <w:t>36</w:t>
            </w:r>
          </w:p>
        </w:tc>
      </w:tr>
      <w:tr w:rsidR="00C40840" w:rsidRPr="00C61668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C61668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46,998</w:t>
            </w:r>
          </w:p>
        </w:tc>
        <w:tc>
          <w:tcPr>
            <w:tcW w:w="272" w:type="dxa"/>
          </w:tcPr>
          <w:p w:rsidR="00C40840" w:rsidRPr="00C61668" w:rsidRDefault="00C40840" w:rsidP="00C4084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73,415</w:t>
            </w:r>
          </w:p>
        </w:tc>
        <w:tc>
          <w:tcPr>
            <w:tcW w:w="268" w:type="dxa"/>
          </w:tcPr>
          <w:p w:rsidR="00C40840" w:rsidRPr="00C61668" w:rsidRDefault="00C40840" w:rsidP="00C4084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3,527</w:t>
            </w:r>
          </w:p>
        </w:tc>
        <w:tc>
          <w:tcPr>
            <w:tcW w:w="266" w:type="dxa"/>
            <w:vAlign w:val="bottom"/>
          </w:tcPr>
          <w:p w:rsidR="00C40840" w:rsidRPr="00C61668" w:rsidRDefault="00C40840" w:rsidP="00C40840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C40840" w:rsidRPr="00C61668" w:rsidRDefault="00C40840" w:rsidP="00C40840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</w:rPr>
            </w:pPr>
            <w:r w:rsidRPr="00C61668">
              <w:rPr>
                <w:rFonts w:ascii="Angsana New" w:eastAsia="Arial" w:hAnsi="Angsana New"/>
                <w:color w:val="000000"/>
                <w:sz w:val="26"/>
                <w:szCs w:val="26"/>
              </w:rPr>
              <w:t>1,770</w:t>
            </w:r>
          </w:p>
        </w:tc>
      </w:tr>
      <w:tr w:rsidR="00C40840" w:rsidRPr="00C61668" w:rsidTr="00452D6F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C40840" w:rsidRPr="00C61668" w:rsidRDefault="00C40840" w:rsidP="00C40840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236,845</w:t>
            </w:r>
          </w:p>
        </w:tc>
        <w:tc>
          <w:tcPr>
            <w:tcW w:w="272" w:type="dxa"/>
          </w:tcPr>
          <w:p w:rsidR="00C40840" w:rsidRPr="00C61668" w:rsidRDefault="00C40840" w:rsidP="00C4084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249,549</w:t>
            </w:r>
          </w:p>
        </w:tc>
        <w:tc>
          <w:tcPr>
            <w:tcW w:w="268" w:type="dxa"/>
          </w:tcPr>
          <w:p w:rsidR="00C40840" w:rsidRPr="00C61668" w:rsidRDefault="00C40840" w:rsidP="00C4084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3,613</w:t>
            </w:r>
          </w:p>
        </w:tc>
        <w:tc>
          <w:tcPr>
            <w:tcW w:w="266" w:type="dxa"/>
            <w:vAlign w:val="bottom"/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C40840" w:rsidRPr="00C61668" w:rsidRDefault="00C40840" w:rsidP="00C4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1,806</w:t>
            </w:r>
          </w:p>
        </w:tc>
      </w:tr>
    </w:tbl>
    <w:p w:rsidR="00452D6F" w:rsidRPr="00C61668" w:rsidRDefault="00452D6F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851A2A" w:rsidRPr="00C61668" w:rsidRDefault="000924AA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1</w:t>
      </w:r>
      <w:r w:rsidR="00452D6F" w:rsidRPr="00C61668">
        <w:rPr>
          <w:rFonts w:ascii="Angsana New" w:hAnsi="Angsana New"/>
          <w:b/>
          <w:bCs/>
          <w:sz w:val="26"/>
          <w:szCs w:val="26"/>
        </w:rPr>
        <w:t>6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="00851A2A" w:rsidRPr="00C61668">
        <w:rPr>
          <w:rFonts w:ascii="Angsana New" w:hAnsi="Angsana New"/>
          <w:b/>
          <w:bCs/>
          <w:sz w:val="26"/>
          <w:szCs w:val="26"/>
          <w:cs/>
        </w:rPr>
        <w:t xml:space="preserve">หนี้สินตามสัญญาเช่าการเงิน </w:t>
      </w:r>
      <w:r w:rsidR="00452D6F" w:rsidRPr="00C61668">
        <w:rPr>
          <w:rFonts w:ascii="Angsana New" w:hAnsi="Angsana New"/>
          <w:b/>
          <w:bCs/>
          <w:sz w:val="26"/>
          <w:szCs w:val="26"/>
        </w:rPr>
        <w:t>-</w:t>
      </w:r>
      <w:r w:rsidR="00851A2A" w:rsidRPr="00C6166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C47DBF" w:rsidRPr="00C61668" w:rsidRDefault="00C47DBF" w:rsidP="00E6242F">
      <w:pPr>
        <w:ind w:firstLine="709"/>
        <w:jc w:val="thaiDistribute"/>
        <w:rPr>
          <w:rFonts w:ascii="Angsana New" w:hAnsi="Angsana New"/>
          <w:sz w:val="26"/>
          <w:szCs w:val="26"/>
          <w:cs/>
        </w:rPr>
      </w:pPr>
    </w:p>
    <w:p w:rsidR="00C47DBF" w:rsidRPr="00C61668" w:rsidRDefault="00BD7379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บริษัท</w:t>
      </w:r>
      <w:r w:rsidR="00C47DBF" w:rsidRPr="00C61668">
        <w:rPr>
          <w:rFonts w:ascii="Angsana New" w:hAnsi="Angsana New"/>
          <w:sz w:val="26"/>
          <w:szCs w:val="26"/>
          <w:cs/>
        </w:rPr>
        <w:t>ได้ทำสัญญาเช่าการเงิน</w:t>
      </w:r>
      <w:r w:rsidR="00895439" w:rsidRPr="00C61668">
        <w:rPr>
          <w:rFonts w:ascii="Angsana New" w:hAnsi="Angsana New"/>
          <w:sz w:val="26"/>
          <w:szCs w:val="26"/>
          <w:cs/>
        </w:rPr>
        <w:t>หลาย</w:t>
      </w:r>
      <w:r w:rsidR="00C47DBF" w:rsidRPr="00C61668">
        <w:rPr>
          <w:rFonts w:ascii="Angsana New" w:hAnsi="Angsana New"/>
          <w:sz w:val="26"/>
          <w:szCs w:val="26"/>
          <w:cs/>
        </w:rPr>
        <w:t xml:space="preserve">ฉบับกับบริษัทในประเทศแห่งหนึ่งเพื่อซื้อยานพาหนะตามที่กล่าวไว้ในหมายเหตุ </w:t>
      </w:r>
      <w:r w:rsidR="00C47DBF" w:rsidRPr="00C61668">
        <w:rPr>
          <w:rFonts w:ascii="Angsana New" w:hAnsi="Angsana New"/>
          <w:sz w:val="26"/>
          <w:szCs w:val="26"/>
        </w:rPr>
        <w:t>9</w:t>
      </w:r>
      <w:r w:rsidR="00C47DBF" w:rsidRPr="00C61668">
        <w:rPr>
          <w:rFonts w:ascii="Angsana New" w:hAnsi="Angsana New"/>
          <w:sz w:val="26"/>
          <w:szCs w:val="26"/>
          <w:cs/>
        </w:rPr>
        <w:t xml:space="preserve"> โดยมีจำนวนงวดการผ่อนชำระ </w:t>
      </w:r>
      <w:r w:rsidR="00C05155" w:rsidRPr="00C61668">
        <w:rPr>
          <w:rFonts w:ascii="Angsana New" w:hAnsi="Angsana New"/>
          <w:sz w:val="26"/>
          <w:szCs w:val="26"/>
        </w:rPr>
        <w:t xml:space="preserve">36 </w:t>
      </w:r>
      <w:r w:rsidR="00C05155" w:rsidRPr="00C61668">
        <w:rPr>
          <w:rFonts w:ascii="Angsana New" w:hAnsi="Angsana New" w:hint="cs"/>
          <w:sz w:val="26"/>
          <w:szCs w:val="26"/>
          <w:cs/>
        </w:rPr>
        <w:t>งวด</w:t>
      </w:r>
      <w:r w:rsidR="003148FD" w:rsidRPr="00C61668">
        <w:rPr>
          <w:rFonts w:ascii="Angsana New" w:hAnsi="Angsana New" w:hint="cs"/>
          <w:sz w:val="26"/>
          <w:szCs w:val="26"/>
          <w:cs/>
        </w:rPr>
        <w:t xml:space="preserve"> </w:t>
      </w:r>
      <w:r w:rsidR="00C05155" w:rsidRPr="00C61668">
        <w:rPr>
          <w:rFonts w:ascii="Angsana New" w:hAnsi="Angsana New" w:hint="cs"/>
          <w:sz w:val="26"/>
          <w:szCs w:val="26"/>
          <w:cs/>
        </w:rPr>
        <w:t xml:space="preserve">และ </w:t>
      </w:r>
      <w:r w:rsidR="002F0368" w:rsidRPr="00C61668">
        <w:rPr>
          <w:rFonts w:ascii="Angsana New" w:hAnsi="Angsana New"/>
          <w:sz w:val="26"/>
          <w:szCs w:val="26"/>
        </w:rPr>
        <w:t>60</w:t>
      </w:r>
      <w:r w:rsidR="00C47DBF" w:rsidRPr="00C61668">
        <w:rPr>
          <w:rFonts w:ascii="Angsana New" w:hAnsi="Angsana New"/>
          <w:sz w:val="26"/>
          <w:szCs w:val="26"/>
          <w:cs/>
        </w:rPr>
        <w:t xml:space="preserve"> งวด งวดละเท่า ๆ กันทุกเดือน สัญญาดังกล่าวมีระยะเวลาเช่าสิ้นสุดปี </w:t>
      </w:r>
      <w:r w:rsidR="00DB15FA" w:rsidRPr="00C61668">
        <w:rPr>
          <w:rFonts w:ascii="Angsana New" w:hAnsi="Angsana New"/>
          <w:sz w:val="26"/>
          <w:szCs w:val="26"/>
        </w:rPr>
        <w:t>256</w:t>
      </w:r>
      <w:r w:rsidR="00C05155" w:rsidRPr="00C61668">
        <w:rPr>
          <w:rFonts w:ascii="Angsana New" w:hAnsi="Angsana New"/>
          <w:sz w:val="26"/>
          <w:szCs w:val="26"/>
        </w:rPr>
        <w:t>4</w:t>
      </w:r>
      <w:r w:rsidR="00010155" w:rsidRPr="00C61668">
        <w:rPr>
          <w:rFonts w:ascii="Angsana New" w:hAnsi="Angsana New"/>
          <w:sz w:val="26"/>
          <w:szCs w:val="26"/>
          <w:cs/>
        </w:rPr>
        <w:t xml:space="preserve"> </w:t>
      </w:r>
      <w:r w:rsidR="00C47DBF" w:rsidRPr="00C61668">
        <w:rPr>
          <w:rFonts w:ascii="Angsana New" w:hAnsi="Angsana New"/>
          <w:sz w:val="26"/>
          <w:szCs w:val="26"/>
          <w:cs/>
        </w:rPr>
        <w:t>กรรมสิทธิ์ในสินทรัพย์ที่ซื้อภายใต้สัญญาเช่าการเงินนี้จะโอนเป็นของบริษัทต่อเมื่อบริษัทชำระเงินทั้งหมดให้แก่บริษัทลิสซิ่งดังกล่าวแล้ว โดยสรุปได้ดังนี้</w:t>
      </w:r>
    </w:p>
    <w:p w:rsidR="003031D2" w:rsidRPr="00C61668" w:rsidRDefault="003031D2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452D6F" w:rsidRPr="00C61668" w:rsidRDefault="00452D6F" w:rsidP="00452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38" w:type="dxa"/>
        <w:tblInd w:w="-90" w:type="dxa"/>
        <w:tblLook w:val="04A0" w:firstRow="1" w:lastRow="0" w:firstColumn="1" w:lastColumn="0" w:noHBand="0" w:noVBand="1"/>
      </w:tblPr>
      <w:tblGrid>
        <w:gridCol w:w="3618"/>
        <w:gridCol w:w="283"/>
        <w:gridCol w:w="1247"/>
        <w:gridCol w:w="284"/>
        <w:gridCol w:w="1246"/>
        <w:gridCol w:w="283"/>
        <w:gridCol w:w="1247"/>
        <w:gridCol w:w="284"/>
        <w:gridCol w:w="1246"/>
      </w:tblGrid>
      <w:tr w:rsidR="00452D6F" w:rsidRPr="00C61668" w:rsidTr="00452D6F">
        <w:tc>
          <w:tcPr>
            <w:tcW w:w="3618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37" w:type="dxa"/>
            <w:gridSpan w:val="7"/>
            <w:tcBorders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452D6F" w:rsidRPr="00C61668" w:rsidTr="00452D6F">
        <w:tc>
          <w:tcPr>
            <w:tcW w:w="3618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D6F" w:rsidRPr="00C61668" w:rsidTr="00452D6F">
        <w:tc>
          <w:tcPr>
            <w:tcW w:w="3618" w:type="dxa"/>
            <w:tcBorders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  <w:tc>
          <w:tcPr>
            <w:tcW w:w="283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2560</w:t>
            </w:r>
          </w:p>
        </w:tc>
      </w:tr>
      <w:tr w:rsidR="00452D6F" w:rsidRPr="00C61668" w:rsidTr="00452D6F">
        <w:tc>
          <w:tcPr>
            <w:tcW w:w="3618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247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942F1E" w:rsidRPr="00C61668" w:rsidTr="00452D6F">
        <w:tc>
          <w:tcPr>
            <w:tcW w:w="3618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828</w:t>
            </w:r>
          </w:p>
        </w:tc>
      </w:tr>
      <w:tr w:rsidR="00942F1E" w:rsidRPr="00C61668" w:rsidTr="00452D6F">
        <w:tc>
          <w:tcPr>
            <w:tcW w:w="3618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283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828</w:t>
            </w:r>
          </w:p>
        </w:tc>
      </w:tr>
      <w:tr w:rsidR="00942F1E" w:rsidRPr="00C61668" w:rsidTr="00452D6F">
        <w:tc>
          <w:tcPr>
            <w:tcW w:w="3618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283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407</w:t>
            </w:r>
          </w:p>
        </w:tc>
      </w:tr>
      <w:tr w:rsidR="00942F1E" w:rsidRPr="00C61668" w:rsidTr="00452D6F">
        <w:tc>
          <w:tcPr>
            <w:tcW w:w="3618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942F1E" w:rsidRPr="00C61668" w:rsidRDefault="00942F1E" w:rsidP="00942F1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942F1E" w:rsidRPr="00C61668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  <w:tc>
          <w:tcPr>
            <w:tcW w:w="283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2,063</w:t>
            </w:r>
          </w:p>
        </w:tc>
      </w:tr>
      <w:tr w:rsidR="00942F1E" w:rsidRPr="00C61668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  ดอกเบี้ยรอตัดบัญชี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942F1E" w:rsidRPr="00C61668" w:rsidRDefault="00942F1E" w:rsidP="001A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283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942F1E" w:rsidRPr="00C61668" w:rsidRDefault="00942F1E" w:rsidP="001A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  <w:tc>
          <w:tcPr>
            <w:tcW w:w="284" w:type="dxa"/>
            <w:vAlign w:val="bottom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</w:tr>
      <w:tr w:rsidR="00942F1E" w:rsidRPr="00C61668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ที่ต้องจ่าย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  <w:tc>
          <w:tcPr>
            <w:tcW w:w="284" w:type="dxa"/>
          </w:tcPr>
          <w:p w:rsidR="00942F1E" w:rsidRPr="00C61668" w:rsidRDefault="00942F1E" w:rsidP="00942F1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1,938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  <w:tc>
          <w:tcPr>
            <w:tcW w:w="284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1,938</w:t>
            </w:r>
          </w:p>
        </w:tc>
      </w:tr>
      <w:tr w:rsidR="00942F1E" w:rsidRPr="00C61668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942F1E" w:rsidRPr="00C61668" w:rsidRDefault="00942F1E" w:rsidP="00942F1E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หัก    หนี้สินส่วนที่ถึงกำหนดชำระภายในหนึ่งปี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942F1E" w:rsidRPr="00C61668" w:rsidRDefault="00942F1E" w:rsidP="00942F1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2F1E" w:rsidRPr="00C61668" w:rsidTr="00452D6F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:rsidR="00942F1E" w:rsidRPr="00C61668" w:rsidRDefault="00942F1E" w:rsidP="00942F1E">
            <w:pPr>
              <w:tabs>
                <w:tab w:val="clear" w:pos="227"/>
                <w:tab w:val="left" w:pos="39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         สุทธิจากดอกเบี้ยรอตัดบัญชี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942F1E" w:rsidRPr="00C61668" w:rsidRDefault="00942F1E" w:rsidP="001A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  <w:tc>
          <w:tcPr>
            <w:tcW w:w="284" w:type="dxa"/>
          </w:tcPr>
          <w:p w:rsidR="00942F1E" w:rsidRPr="00C61668" w:rsidRDefault="00942F1E" w:rsidP="00942F1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(751)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942F1E" w:rsidRPr="00C61668" w:rsidRDefault="00942F1E" w:rsidP="001A6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  <w:tc>
          <w:tcPr>
            <w:tcW w:w="284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(751)</w:t>
            </w:r>
          </w:p>
        </w:tc>
      </w:tr>
      <w:tr w:rsidR="00942F1E" w:rsidRPr="00C61668" w:rsidTr="00452D6F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618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84" w:type="dxa"/>
          </w:tcPr>
          <w:p w:rsidR="00942F1E" w:rsidRPr="00C61668" w:rsidRDefault="00942F1E" w:rsidP="00942F1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  <w:tc>
          <w:tcPr>
            <w:tcW w:w="283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84" w:type="dxa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2F1E" w:rsidRPr="00C61668" w:rsidRDefault="00942F1E" w:rsidP="0094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</w:tr>
    </w:tbl>
    <w:p w:rsidR="00452D6F" w:rsidRPr="00C61668" w:rsidRDefault="00452D6F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C05155" w:rsidRPr="00C61668" w:rsidRDefault="00C05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9C29AF" w:rsidRPr="00C61668" w:rsidRDefault="009C29AF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452D6F" w:rsidRPr="00C61668">
        <w:rPr>
          <w:rFonts w:ascii="Angsana New" w:hAnsi="Angsana New"/>
          <w:b/>
          <w:bCs/>
          <w:sz w:val="26"/>
          <w:szCs w:val="26"/>
        </w:rPr>
        <w:t>7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B23231" w:rsidRPr="00C61668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Pr="00C61668">
        <w:rPr>
          <w:rFonts w:ascii="Angsana New" w:hAnsi="Angsana New"/>
          <w:b/>
          <w:bCs/>
          <w:sz w:val="26"/>
          <w:szCs w:val="26"/>
          <w:cs/>
        </w:rPr>
        <w:t>จากโปรแกรมสิทธิพิเศษแก่ลูกค้า</w:t>
      </w:r>
    </w:p>
    <w:p w:rsidR="009C29AF" w:rsidRPr="00C61668" w:rsidRDefault="009C29AF" w:rsidP="00E6242F">
      <w:pPr>
        <w:ind w:firstLine="540"/>
        <w:jc w:val="both"/>
        <w:outlineLvl w:val="0"/>
        <w:rPr>
          <w:rFonts w:ascii="Angsana New" w:hAnsi="Angsana New"/>
          <w:sz w:val="26"/>
          <w:szCs w:val="26"/>
        </w:rPr>
      </w:pPr>
    </w:p>
    <w:p w:rsidR="009C29AF" w:rsidRPr="00C61668" w:rsidRDefault="009C29AF" w:rsidP="00452D6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รายการเปลี่ยนแปลงของประมาณการหนี้สิน</w:t>
      </w:r>
      <w:r w:rsidR="00B23231" w:rsidRPr="00C61668">
        <w:rPr>
          <w:rFonts w:ascii="Angsana New" w:hAnsi="Angsana New"/>
          <w:sz w:val="26"/>
          <w:szCs w:val="26"/>
          <w:cs/>
        </w:rPr>
        <w:t>หมุนเวียน</w:t>
      </w:r>
      <w:r w:rsidRPr="00C61668">
        <w:rPr>
          <w:rFonts w:ascii="Angsana New" w:hAnsi="Angsana New"/>
          <w:sz w:val="26"/>
          <w:szCs w:val="26"/>
          <w:cs/>
        </w:rPr>
        <w:t>จากโปรแกรมสิทธิพิเศษแก่ลูกค้า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7A5E3C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มีดังต่อไปนี้</w:t>
      </w:r>
    </w:p>
    <w:p w:rsidR="00452D6F" w:rsidRPr="00C61668" w:rsidRDefault="00452D6F" w:rsidP="00452D6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4"/>
        <w:gridCol w:w="1695"/>
        <w:gridCol w:w="270"/>
        <w:gridCol w:w="1691"/>
      </w:tblGrid>
      <w:tr w:rsidR="00452D6F" w:rsidRPr="00C61668" w:rsidTr="00452D6F">
        <w:trPr>
          <w:cantSplit/>
          <w:tblHeader/>
        </w:trPr>
        <w:tc>
          <w:tcPr>
            <w:tcW w:w="606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56" w:type="dxa"/>
            <w:gridSpan w:val="3"/>
            <w:tcBorders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52D6F" w:rsidRPr="00C61668" w:rsidTr="00452D6F">
        <w:trPr>
          <w:tblHeader/>
        </w:trPr>
        <w:tc>
          <w:tcPr>
            <w:tcW w:w="606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D6F" w:rsidRPr="00C61668" w:rsidTr="00452D6F">
        <w:tc>
          <w:tcPr>
            <w:tcW w:w="6064" w:type="dxa"/>
            <w:tcBorders>
              <w:bottom w:val="nil"/>
            </w:tcBorders>
            <w:vAlign w:val="center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2D6F" w:rsidRPr="00C61668" w:rsidTr="00452D6F">
        <w:tc>
          <w:tcPr>
            <w:tcW w:w="6064" w:type="dxa"/>
            <w:tcBorders>
              <w:top w:val="nil"/>
              <w:bottom w:val="nil"/>
            </w:tcBorders>
            <w:hideMark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>1,992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452D6F" w:rsidRPr="00C61668" w:rsidTr="00452D6F">
        <w:tc>
          <w:tcPr>
            <w:tcW w:w="6064" w:type="dxa"/>
            <w:tcBorders>
              <w:top w:val="nil"/>
              <w:bottom w:val="nil"/>
            </w:tcBorders>
            <w:hideMark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>2,312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452D6F" w:rsidRPr="00C61668" w:rsidTr="00452D6F">
        <w:tc>
          <w:tcPr>
            <w:tcW w:w="6064" w:type="dxa"/>
            <w:tcBorders>
              <w:top w:val="nil"/>
            </w:tcBorders>
            <w:hideMark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>(1,352)</w:t>
            </w:r>
          </w:p>
        </w:tc>
        <w:tc>
          <w:tcPr>
            <w:tcW w:w="270" w:type="dxa"/>
            <w:tcBorders>
              <w:top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452D6F" w:rsidRPr="00C61668" w:rsidTr="00452D6F">
        <w:tc>
          <w:tcPr>
            <w:tcW w:w="606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>2,952</w:t>
            </w:r>
          </w:p>
        </w:tc>
        <w:tc>
          <w:tcPr>
            <w:tcW w:w="270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452D6F" w:rsidRPr="00C61668" w:rsidTr="00B90BE2">
        <w:tc>
          <w:tcPr>
            <w:tcW w:w="606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95" w:type="dxa"/>
            <w:tcBorders>
              <w:bottom w:val="nil"/>
            </w:tcBorders>
          </w:tcPr>
          <w:p w:rsidR="00452D6F" w:rsidRPr="00C61668" w:rsidRDefault="00CE3C4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>3,97</w:t>
            </w:r>
            <w:r w:rsidR="0012744B" w:rsidRPr="00C61668">
              <w:rPr>
                <w:rFonts w:ascii="Angsana New" w:eastAsia="Arial Unicode MS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452D6F" w:rsidRPr="00C61668" w:rsidTr="00B90BE2">
        <w:tc>
          <w:tcPr>
            <w:tcW w:w="6064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695" w:type="dxa"/>
            <w:tcBorders>
              <w:bottom w:val="nil"/>
            </w:tcBorders>
          </w:tcPr>
          <w:p w:rsidR="00452D6F" w:rsidRPr="00C61668" w:rsidRDefault="00CE3C4C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>(2,525</w:t>
            </w:r>
            <w:r w:rsidR="0012744B" w:rsidRPr="00C61668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1826D6" w:rsidRPr="00C61668" w:rsidTr="00B90BE2">
        <w:tc>
          <w:tcPr>
            <w:tcW w:w="6064" w:type="dxa"/>
            <w:tcBorders>
              <w:bottom w:val="nil"/>
            </w:tcBorders>
          </w:tcPr>
          <w:p w:rsidR="001826D6" w:rsidRPr="00C61668" w:rsidRDefault="001826D6" w:rsidP="0018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left="9" w:hanging="9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:rsidR="001826D6" w:rsidRPr="00C61668" w:rsidRDefault="001826D6" w:rsidP="0018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>(575)</w:t>
            </w:r>
          </w:p>
        </w:tc>
        <w:tc>
          <w:tcPr>
            <w:tcW w:w="270" w:type="dxa"/>
            <w:tcBorders>
              <w:bottom w:val="nil"/>
            </w:tcBorders>
          </w:tcPr>
          <w:p w:rsidR="001826D6" w:rsidRPr="00C61668" w:rsidRDefault="001826D6" w:rsidP="0018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single" w:sz="4" w:space="0" w:color="auto"/>
            </w:tcBorders>
          </w:tcPr>
          <w:p w:rsidR="001826D6" w:rsidRPr="00C61668" w:rsidRDefault="001826D6" w:rsidP="0018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  <w:tr w:rsidR="001826D6" w:rsidRPr="00C61668" w:rsidTr="00452D6F">
        <w:tc>
          <w:tcPr>
            <w:tcW w:w="6064" w:type="dxa"/>
            <w:tcBorders>
              <w:top w:val="nil"/>
              <w:bottom w:val="nil"/>
            </w:tcBorders>
          </w:tcPr>
          <w:p w:rsidR="001826D6" w:rsidRPr="00C61668" w:rsidRDefault="001826D6" w:rsidP="001826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1826D6" w:rsidRPr="00C61668" w:rsidRDefault="001826D6" w:rsidP="0018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>3,829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826D6" w:rsidRPr="00C61668" w:rsidRDefault="001826D6" w:rsidP="0018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</w:tcPr>
          <w:p w:rsidR="001826D6" w:rsidRPr="00C61668" w:rsidRDefault="001826D6" w:rsidP="0018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61668">
              <w:rPr>
                <w:rFonts w:ascii="Angsana New" w:eastAsia="Arial Unicode MS" w:hAnsi="Angsana New"/>
                <w:sz w:val="26"/>
                <w:szCs w:val="26"/>
              </w:rPr>
              <w:t xml:space="preserve">        -</w:t>
            </w:r>
          </w:p>
        </w:tc>
      </w:tr>
    </w:tbl>
    <w:p w:rsidR="00452D6F" w:rsidRPr="00C61668" w:rsidRDefault="00452D6F" w:rsidP="00452D6F">
      <w:pPr>
        <w:jc w:val="thaiDistribute"/>
        <w:rPr>
          <w:rFonts w:ascii="Angsana New" w:hAnsi="Angsana New"/>
          <w:sz w:val="26"/>
          <w:szCs w:val="26"/>
        </w:rPr>
      </w:pPr>
    </w:p>
    <w:p w:rsidR="00F06809" w:rsidRPr="00C61668" w:rsidRDefault="00BC78DD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1</w:t>
      </w:r>
      <w:r w:rsidR="00452D6F" w:rsidRPr="00C61668">
        <w:rPr>
          <w:rFonts w:ascii="Angsana New" w:hAnsi="Angsana New"/>
          <w:b/>
          <w:bCs/>
          <w:sz w:val="26"/>
          <w:szCs w:val="26"/>
        </w:rPr>
        <w:t>8</w:t>
      </w:r>
      <w:r w:rsidR="003B53D8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3B53D8" w:rsidRPr="00C61668">
        <w:rPr>
          <w:rFonts w:ascii="Angsana New" w:hAnsi="Angsana New"/>
          <w:b/>
          <w:bCs/>
          <w:sz w:val="26"/>
          <w:szCs w:val="26"/>
        </w:rPr>
        <w:tab/>
      </w:r>
      <w:r w:rsidR="00F06809" w:rsidRPr="00C6166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B23231" w:rsidRPr="00C61668">
        <w:rPr>
          <w:rFonts w:ascii="Angsana New" w:hAnsi="Angsana New"/>
          <w:b/>
          <w:bCs/>
          <w:sz w:val="26"/>
          <w:szCs w:val="26"/>
          <w:cs/>
        </w:rPr>
        <w:t>ไม่หมุนเวียน</w:t>
      </w:r>
      <w:r w:rsidR="00F06809" w:rsidRPr="00C61668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3B53D8" w:rsidRPr="00C61668" w:rsidRDefault="003B53D8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4D4ADC" w:rsidRPr="00C61668" w:rsidRDefault="009C29AF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="004C10ED" w:rsidRPr="00C61668">
        <w:rPr>
          <w:rFonts w:ascii="Angsana New" w:hAnsi="Angsana New"/>
          <w:sz w:val="26"/>
          <w:szCs w:val="26"/>
          <w:cs/>
        </w:rPr>
        <w:t xml:space="preserve">จัดการโครงการบำเหน็จพนักงานตามข้อกำหนดของพระราชบัญญัติคุ้มครองแรงงาน พ.ศ. </w:t>
      </w:r>
      <w:r w:rsidR="004C10ED" w:rsidRPr="00C61668">
        <w:rPr>
          <w:rFonts w:ascii="Angsana New" w:hAnsi="Angsana New"/>
          <w:sz w:val="26"/>
          <w:szCs w:val="26"/>
        </w:rPr>
        <w:t xml:space="preserve">2541 </w:t>
      </w:r>
      <w:r w:rsidR="004C10ED" w:rsidRPr="00C61668">
        <w:rPr>
          <w:rFonts w:ascii="Angsana New" w:hAnsi="Angsana New"/>
          <w:sz w:val="26"/>
          <w:szCs w:val="26"/>
          <w:cs/>
        </w:rPr>
        <w:t>ในการให้ผลประโยชน์เมื่อเกษียณแก่พนักงานตามสิทธิและอายุงาน</w:t>
      </w:r>
    </w:p>
    <w:p w:rsidR="003B53D8" w:rsidRPr="00C61668" w:rsidRDefault="003B53D8" w:rsidP="00E6242F">
      <w:pPr>
        <w:jc w:val="thaiDistribute"/>
        <w:rPr>
          <w:rFonts w:ascii="Angsana New" w:hAnsi="Angsana New"/>
          <w:sz w:val="26"/>
          <w:szCs w:val="26"/>
        </w:rPr>
      </w:pPr>
    </w:p>
    <w:p w:rsidR="001368DC" w:rsidRPr="00C61668" w:rsidRDefault="00130000" w:rsidP="00E6242F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B23231" w:rsidRPr="00C61668">
        <w:rPr>
          <w:rFonts w:ascii="Angsana New" w:hAnsi="Angsana New"/>
          <w:sz w:val="26"/>
          <w:szCs w:val="26"/>
          <w:cs/>
        </w:rPr>
        <w:t>ไม่หมุนเวียน</w:t>
      </w:r>
      <w:r w:rsidRPr="00C61668">
        <w:rPr>
          <w:rFonts w:ascii="Angsana New" w:hAnsi="Angsana New"/>
          <w:sz w:val="26"/>
          <w:szCs w:val="26"/>
          <w:cs/>
        </w:rPr>
        <w:t xml:space="preserve">ผลประโยชน์พนักงานเมื่อเกษียณอายุ 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A5E3C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แสดงดังต่อไปนี้</w:t>
      </w:r>
    </w:p>
    <w:p w:rsidR="00452D6F" w:rsidRPr="00C61668" w:rsidRDefault="00452D6F" w:rsidP="00E6242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4"/>
        <w:gridCol w:w="1695"/>
        <w:gridCol w:w="270"/>
        <w:gridCol w:w="1691"/>
      </w:tblGrid>
      <w:tr w:rsidR="00452D6F" w:rsidRPr="00C61668" w:rsidTr="00452D6F">
        <w:trPr>
          <w:cantSplit/>
          <w:tblHeader/>
        </w:trPr>
        <w:tc>
          <w:tcPr>
            <w:tcW w:w="606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56" w:type="dxa"/>
            <w:gridSpan w:val="3"/>
            <w:tcBorders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452D6F" w:rsidRPr="00C61668" w:rsidTr="00452D6F">
        <w:trPr>
          <w:tblHeader/>
        </w:trPr>
        <w:tc>
          <w:tcPr>
            <w:tcW w:w="6064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6166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D6F" w:rsidRPr="00C61668" w:rsidTr="00452D6F">
        <w:tc>
          <w:tcPr>
            <w:tcW w:w="6064" w:type="dxa"/>
            <w:tcBorders>
              <w:bottom w:val="nil"/>
            </w:tcBorders>
            <w:vAlign w:val="center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91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2D6F" w:rsidRPr="00C61668" w:rsidTr="00452D6F">
        <w:tc>
          <w:tcPr>
            <w:tcW w:w="6064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7,987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</w:tr>
      <w:tr w:rsidR="00452D6F" w:rsidRPr="00C61668" w:rsidTr="00452D6F">
        <w:tc>
          <w:tcPr>
            <w:tcW w:w="6064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4,224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</w:tr>
      <w:tr w:rsidR="00452D6F" w:rsidRPr="00C61668" w:rsidTr="00452D6F">
        <w:tc>
          <w:tcPr>
            <w:tcW w:w="6064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452D6F" w:rsidRPr="00C61668" w:rsidTr="00452D6F">
        <w:tc>
          <w:tcPr>
            <w:tcW w:w="6064" w:type="dxa"/>
            <w:tcBorders>
              <w:top w:val="nil"/>
            </w:tcBorders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(1,598)</w:t>
            </w:r>
          </w:p>
        </w:tc>
        <w:tc>
          <w:tcPr>
            <w:tcW w:w="270" w:type="dxa"/>
            <w:tcBorders>
              <w:top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(1,267)</w:t>
            </w:r>
          </w:p>
        </w:tc>
      </w:tr>
      <w:tr w:rsidR="00452D6F" w:rsidRPr="00C61668" w:rsidTr="00452D6F">
        <w:tc>
          <w:tcPr>
            <w:tcW w:w="6064" w:type="dxa"/>
            <w:tcBorders>
              <w:bottom w:val="nil"/>
            </w:tcBorders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10,798</w:t>
            </w:r>
          </w:p>
        </w:tc>
        <w:tc>
          <w:tcPr>
            <w:tcW w:w="270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4,632</w:t>
            </w:r>
          </w:p>
        </w:tc>
      </w:tr>
      <w:tr w:rsidR="00452D6F" w:rsidRPr="00C61668" w:rsidTr="00452D6F">
        <w:tc>
          <w:tcPr>
            <w:tcW w:w="6064" w:type="dxa"/>
            <w:tcBorders>
              <w:top w:val="nil"/>
            </w:tcBorders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95" w:type="dxa"/>
            <w:tcBorders>
              <w:top w:val="nil"/>
            </w:tcBorders>
          </w:tcPr>
          <w:p w:rsidR="00452D6F" w:rsidRPr="00C61668" w:rsidRDefault="004449C9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3,893</w:t>
            </w:r>
          </w:p>
        </w:tc>
        <w:tc>
          <w:tcPr>
            <w:tcW w:w="270" w:type="dxa"/>
            <w:tcBorders>
              <w:top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452D6F" w:rsidRPr="00C61668" w:rsidRDefault="004449C9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1,70</w:t>
            </w:r>
            <w:r w:rsidR="00182EC9" w:rsidRPr="00C6166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52D6F" w:rsidRPr="00C61668" w:rsidTr="00452D6F">
        <w:tc>
          <w:tcPr>
            <w:tcW w:w="6064" w:type="dxa"/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695" w:type="dxa"/>
            <w:tcBorders>
              <w:bottom w:val="nil"/>
            </w:tcBorders>
          </w:tcPr>
          <w:p w:rsidR="00452D6F" w:rsidRPr="00C61668" w:rsidRDefault="004449C9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70" w:type="dxa"/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452D6F" w:rsidRPr="00C61668" w:rsidRDefault="004449C9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452D6F" w:rsidRPr="00C61668" w:rsidTr="00452D6F">
        <w:tc>
          <w:tcPr>
            <w:tcW w:w="6064" w:type="dxa"/>
            <w:tcBorders>
              <w:bottom w:val="nil"/>
            </w:tcBorders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452D6F" w:rsidRPr="00C61668" w:rsidRDefault="004449C9" w:rsidP="0060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(2,667)</w:t>
            </w:r>
          </w:p>
        </w:tc>
        <w:tc>
          <w:tcPr>
            <w:tcW w:w="270" w:type="dxa"/>
            <w:tcBorders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452D6F" w:rsidRPr="00C61668" w:rsidRDefault="004449C9" w:rsidP="0060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(1,720)</w:t>
            </w:r>
          </w:p>
        </w:tc>
      </w:tr>
      <w:tr w:rsidR="00452D6F" w:rsidRPr="00C61668" w:rsidTr="00452D6F">
        <w:tc>
          <w:tcPr>
            <w:tcW w:w="6064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ind w:left="342" w:hanging="3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166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452D6F" w:rsidRPr="00C61668" w:rsidRDefault="004449C9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12,205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52D6F" w:rsidRPr="00C61668" w:rsidRDefault="00452D6F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</w:tcPr>
          <w:p w:rsidR="00452D6F" w:rsidRPr="00C61668" w:rsidRDefault="004449C9" w:rsidP="0045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4,681</w:t>
            </w:r>
          </w:p>
        </w:tc>
      </w:tr>
    </w:tbl>
    <w:p w:rsidR="008701E9" w:rsidRPr="00C61668" w:rsidRDefault="008701E9" w:rsidP="001F59E4">
      <w:pPr>
        <w:jc w:val="thaiDistribute"/>
        <w:rPr>
          <w:rFonts w:ascii="Angsana New" w:hAnsi="Angsana New"/>
          <w:sz w:val="26"/>
          <w:szCs w:val="26"/>
        </w:rPr>
      </w:pPr>
    </w:p>
    <w:p w:rsidR="004D4ADC" w:rsidRPr="00C61668" w:rsidRDefault="004D4ADC" w:rsidP="001F59E4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>ค่าใช้จ่ายที่รับรู้ในกำไรหรือขาดทุน</w:t>
      </w:r>
      <w:r w:rsidR="009079CA" w:rsidRPr="00C61668">
        <w:rPr>
          <w:rFonts w:ascii="Angsana New" w:hAnsi="Angsana New"/>
          <w:sz w:val="26"/>
          <w:szCs w:val="26"/>
          <w:cs/>
        </w:rPr>
        <w:t>เบ็ดเสร็จ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4B3936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</w:p>
    <w:p w:rsidR="001F59E4" w:rsidRPr="00C61668" w:rsidRDefault="001F59E4" w:rsidP="001F59E4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1F59E4" w:rsidRPr="00C61668" w:rsidTr="00F4436E">
        <w:trPr>
          <w:cantSplit/>
        </w:trPr>
        <w:tc>
          <w:tcPr>
            <w:tcW w:w="4251" w:type="dxa"/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1F59E4" w:rsidRPr="00C61668" w:rsidTr="00F4436E">
        <w:trPr>
          <w:cantSplit/>
        </w:trPr>
        <w:tc>
          <w:tcPr>
            <w:tcW w:w="4251" w:type="dxa"/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F59E4" w:rsidRPr="00C61668" w:rsidTr="00F4436E">
        <w:tc>
          <w:tcPr>
            <w:tcW w:w="4251" w:type="dxa"/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1F59E4" w:rsidRPr="00C61668" w:rsidRDefault="001F59E4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F59E4" w:rsidRPr="00C61668" w:rsidTr="00F443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1F59E4" w:rsidRPr="00C61668" w:rsidRDefault="001F59E4" w:rsidP="00F4436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1F59E4" w:rsidRPr="00C61668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1F59E4" w:rsidRPr="00C61668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1F59E4" w:rsidRPr="00C61668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1F59E4" w:rsidRPr="00C61668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1F59E4" w:rsidRPr="00C61668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1F59E4" w:rsidRPr="00C61668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1F59E4" w:rsidRPr="00C61668" w:rsidRDefault="001F59E4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59E4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F59E4" w:rsidRPr="00C61668" w:rsidRDefault="001F59E4" w:rsidP="001F59E4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ในกำไรสำหรับปี :</w:t>
            </w:r>
          </w:p>
        </w:tc>
        <w:tc>
          <w:tcPr>
            <w:tcW w:w="1201" w:type="dxa"/>
          </w:tcPr>
          <w:p w:rsidR="001F59E4" w:rsidRPr="00C61668" w:rsidRDefault="001F59E4" w:rsidP="001F59E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F59E4" w:rsidRPr="00C61668" w:rsidRDefault="001F59E4" w:rsidP="001F59E4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59E4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F59E4" w:rsidRPr="00C61668" w:rsidRDefault="001F59E4" w:rsidP="001F59E4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1" w:type="dxa"/>
          </w:tcPr>
          <w:p w:rsidR="001F59E4" w:rsidRPr="00C61668" w:rsidRDefault="004449C9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3,893</w:t>
            </w:r>
          </w:p>
        </w:tc>
        <w:tc>
          <w:tcPr>
            <w:tcW w:w="272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4,224</w:t>
            </w:r>
          </w:p>
        </w:tc>
        <w:tc>
          <w:tcPr>
            <w:tcW w:w="268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F59E4" w:rsidRPr="00C61668" w:rsidRDefault="002728B1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1,70</w:t>
            </w:r>
            <w:r w:rsidR="00182EC9" w:rsidRPr="00C6166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</w:tr>
      <w:tr w:rsidR="001F59E4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F59E4" w:rsidRPr="00C61668" w:rsidRDefault="001F59E4" w:rsidP="001F59E4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1" w:type="dxa"/>
          </w:tcPr>
          <w:p w:rsidR="001F59E4" w:rsidRPr="00C61668" w:rsidRDefault="004449C9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72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268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F59E4" w:rsidRPr="00C61668" w:rsidRDefault="002728B1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6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1F59E4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F59E4" w:rsidRPr="00C61668" w:rsidRDefault="001F59E4" w:rsidP="001F59E4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ในกำไรเบ็ดเสร็จอื่นสำหรับปี :</w:t>
            </w:r>
          </w:p>
        </w:tc>
        <w:tc>
          <w:tcPr>
            <w:tcW w:w="1201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59E4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F59E4" w:rsidRPr="00C61668" w:rsidRDefault="00C05155" w:rsidP="001F59E4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1F59E4" w:rsidRPr="00C61668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</w:t>
            </w:r>
          </w:p>
        </w:tc>
        <w:tc>
          <w:tcPr>
            <w:tcW w:w="1201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59E4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F59E4" w:rsidRPr="00C61668" w:rsidRDefault="001F59E4" w:rsidP="001F59E4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01" w:type="dxa"/>
          </w:tcPr>
          <w:p w:rsidR="001F59E4" w:rsidRPr="00C61668" w:rsidRDefault="004449C9" w:rsidP="0060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(2,667)</w:t>
            </w:r>
          </w:p>
        </w:tc>
        <w:tc>
          <w:tcPr>
            <w:tcW w:w="272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1F59E4" w:rsidRPr="00C61668" w:rsidRDefault="006004F3" w:rsidP="0060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(1,598)</w:t>
            </w:r>
          </w:p>
        </w:tc>
        <w:tc>
          <w:tcPr>
            <w:tcW w:w="268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1F59E4" w:rsidRPr="00C61668" w:rsidRDefault="002728B1" w:rsidP="0060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(1,720)</w:t>
            </w:r>
          </w:p>
        </w:tc>
        <w:tc>
          <w:tcPr>
            <w:tcW w:w="26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1F59E4" w:rsidRPr="00C61668" w:rsidRDefault="006004F3" w:rsidP="0060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</w:t>
            </w:r>
            <w:r w:rsidR="001F59E4" w:rsidRPr="00C61668">
              <w:rPr>
                <w:rFonts w:ascii="Angsana New" w:hAnsi="Angsana New"/>
                <w:sz w:val="26"/>
                <w:szCs w:val="26"/>
              </w:rPr>
              <w:t>1,2</w:t>
            </w:r>
            <w:r w:rsidRPr="00C61668">
              <w:rPr>
                <w:rFonts w:ascii="Angsana New" w:hAnsi="Angsana New"/>
                <w:sz w:val="26"/>
                <w:szCs w:val="26"/>
              </w:rPr>
              <w:t>6</w:t>
            </w:r>
            <w:r w:rsidR="001F59E4" w:rsidRPr="00C61668">
              <w:rPr>
                <w:rFonts w:ascii="Angsana New" w:hAnsi="Angsana New"/>
                <w:sz w:val="26"/>
                <w:szCs w:val="26"/>
              </w:rPr>
              <w:t>7</w:t>
            </w:r>
            <w:r w:rsidRPr="00C616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59E4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1F59E4" w:rsidRPr="00C61668" w:rsidRDefault="001F59E4" w:rsidP="001F59E4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1F59E4" w:rsidRPr="00C61668" w:rsidRDefault="004449C9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  <w:tc>
          <w:tcPr>
            <w:tcW w:w="272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1F59E4" w:rsidRPr="00C61668" w:rsidRDefault="006004F3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2,811</w:t>
            </w:r>
          </w:p>
        </w:tc>
        <w:tc>
          <w:tcPr>
            <w:tcW w:w="268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1F59E4" w:rsidRPr="00C61668" w:rsidRDefault="002728B1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66" w:type="dxa"/>
          </w:tcPr>
          <w:p w:rsidR="001F59E4" w:rsidRPr="00C61668" w:rsidRDefault="001F59E4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1F59E4" w:rsidRPr="00C61668" w:rsidRDefault="00A46E2D" w:rsidP="001F5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1,274</w:t>
            </w:r>
          </w:p>
        </w:tc>
      </w:tr>
    </w:tbl>
    <w:p w:rsidR="001F59E4" w:rsidRPr="00C61668" w:rsidRDefault="001F5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4D4ADC" w:rsidRPr="00C61668" w:rsidRDefault="004D4ADC" w:rsidP="00E6242F">
      <w:pPr>
        <w:jc w:val="both"/>
        <w:outlineLvl w:val="0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ข้อสมมุติ</w:t>
      </w:r>
      <w:r w:rsidR="007C786D" w:rsidRPr="00C61668">
        <w:rPr>
          <w:rFonts w:ascii="Angsana New" w:hAnsi="Angsana New"/>
          <w:sz w:val="26"/>
          <w:szCs w:val="26"/>
          <w:cs/>
        </w:rPr>
        <w:t>ฐาน</w:t>
      </w:r>
      <w:r w:rsidRPr="00C61668">
        <w:rPr>
          <w:rFonts w:ascii="Angsana New" w:hAnsi="Angsana New"/>
          <w:sz w:val="26"/>
          <w:szCs w:val="26"/>
          <w:cs/>
        </w:rPr>
        <w:t>ในการประมาณก</w:t>
      </w:r>
      <w:r w:rsidR="007C786D" w:rsidRPr="00C61668">
        <w:rPr>
          <w:rFonts w:ascii="Angsana New" w:hAnsi="Angsana New"/>
          <w:sz w:val="26"/>
          <w:szCs w:val="26"/>
          <w:cs/>
        </w:rPr>
        <w:t>ารตามหลักการคณิตศาสตร์ประกันภัย</w:t>
      </w:r>
    </w:p>
    <w:p w:rsidR="009D2E96" w:rsidRPr="00C61668" w:rsidRDefault="009D2E96" w:rsidP="00E6242F">
      <w:pPr>
        <w:ind w:firstLine="540"/>
        <w:jc w:val="both"/>
        <w:outlineLvl w:val="0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3187"/>
        <w:gridCol w:w="270"/>
        <w:gridCol w:w="3203"/>
      </w:tblGrid>
      <w:tr w:rsidR="00727C5D" w:rsidRPr="00C61668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27C5D" w:rsidRPr="00C61668" w:rsidRDefault="00727C5D" w:rsidP="00E6242F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7C5D" w:rsidRPr="00C61668" w:rsidRDefault="00727C5D" w:rsidP="00E6242F">
            <w:pPr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1F59E4" w:rsidRPr="00C61668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F59E4" w:rsidRPr="00C61668" w:rsidRDefault="001F59E4" w:rsidP="001F59E4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59E4" w:rsidRPr="00C61668" w:rsidRDefault="001F59E4" w:rsidP="001F59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C61668">
              <w:rPr>
                <w:rFonts w:ascii="Angsana New" w:hAnsi="Angsana New"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59E4" w:rsidRPr="00C61668" w:rsidRDefault="001F59E4" w:rsidP="001F59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59E4" w:rsidRPr="00C61668" w:rsidRDefault="001F59E4" w:rsidP="001F59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C61668">
              <w:rPr>
                <w:rFonts w:ascii="Angsana New" w:hAnsi="Angsana New"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C05155" w:rsidRPr="00C61668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C05155" w:rsidRPr="00C61668" w:rsidRDefault="00C05155" w:rsidP="002728B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05155" w:rsidRPr="00C61668" w:rsidRDefault="00C05155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5155" w:rsidRPr="00C61668" w:rsidRDefault="00C05155" w:rsidP="002728B1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05155" w:rsidRPr="00C61668" w:rsidRDefault="00C05155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728B1" w:rsidRPr="00C61668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28B1" w:rsidRPr="00C61668" w:rsidRDefault="002728B1" w:rsidP="002728B1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2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23</w:t>
            </w:r>
            <w:r w:rsidR="00C05155"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05155" w:rsidRPr="00C6166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96</w:t>
            </w:r>
            <w:r w:rsidR="00C05155"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2728B1" w:rsidRPr="00C61668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28B1" w:rsidRPr="00C61668" w:rsidRDefault="002728B1" w:rsidP="002728B1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อัตราการเพิ่มขึ้นของเงินเดือนในอนาคตเฉลี่ย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  <w:r w:rsidR="00C05155"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  <w:r w:rsidR="00C05155"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2728B1" w:rsidRPr="00C61668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28B1" w:rsidRPr="00C61668" w:rsidRDefault="002728B1" w:rsidP="002728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28B1" w:rsidRPr="00C61668" w:rsidRDefault="002728B1" w:rsidP="002728B1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C05155" w:rsidRPr="00C61668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C05155" w:rsidRPr="00C61668" w:rsidRDefault="00C05155" w:rsidP="00C0515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5155" w:rsidRPr="00C61668" w:rsidRDefault="00C05155" w:rsidP="00C0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="00A75AF9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5155" w:rsidRPr="00C61668" w:rsidRDefault="00C05155" w:rsidP="00C05155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5155" w:rsidRPr="00C61668" w:rsidRDefault="00C05155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="00A75AF9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2728B1" w:rsidRPr="00C61668" w:rsidTr="00C051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28B1" w:rsidRPr="00C61668" w:rsidRDefault="002728B1" w:rsidP="002728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2728B1" w:rsidRPr="00C61668" w:rsidRDefault="00C05155" w:rsidP="00C0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100</w:t>
            </w:r>
            <w:r w:rsidR="002728B1"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2728B1" w:rsidRPr="00C61668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="00A75AF9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2728B1"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28B1" w:rsidRPr="00C61668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28B1" w:rsidRPr="00C61668" w:rsidRDefault="002728B1" w:rsidP="0027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</w:tcPr>
          <w:p w:rsidR="002728B1" w:rsidRPr="00C61668" w:rsidRDefault="00C05155" w:rsidP="00C0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2728B1" w:rsidRPr="00C61668">
              <w:rPr>
                <w:rFonts w:ascii="Angsana New" w:hAnsi="Angsana New"/>
                <w:sz w:val="26"/>
                <w:szCs w:val="26"/>
              </w:rPr>
              <w:t>100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="002728B1" w:rsidRPr="00C61668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="00A75AF9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2728B1" w:rsidRPr="00C61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28B1" w:rsidRPr="00C61668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</w:tbl>
    <w:p w:rsidR="004D4ADC" w:rsidRPr="00C61668" w:rsidRDefault="004D4ADC" w:rsidP="00E6242F">
      <w:pPr>
        <w:jc w:val="both"/>
        <w:outlineLvl w:val="0"/>
        <w:rPr>
          <w:rFonts w:ascii="Angsana New" w:hAnsi="Angsana New"/>
          <w:sz w:val="26"/>
          <w:szCs w:val="26"/>
        </w:rPr>
      </w:pPr>
    </w:p>
    <w:p w:rsidR="004D4ADC" w:rsidRPr="00C61668" w:rsidRDefault="004D4ADC" w:rsidP="00A95829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อ้างอิงตามตารางมรณะซึ่งประกาศโดยสำนักงานคณะกรรมการกำกับและส่งเสริมการประกอบธุรกิจประกันภัย</w:t>
      </w:r>
    </w:p>
    <w:p w:rsidR="001F59E4" w:rsidRPr="00C61668" w:rsidRDefault="001F59E4" w:rsidP="00C05155">
      <w:pPr>
        <w:jc w:val="both"/>
        <w:outlineLvl w:val="0"/>
        <w:rPr>
          <w:rFonts w:ascii="Angsana New" w:hAnsi="Angsana New"/>
          <w:b/>
          <w:bCs/>
          <w:color w:val="FF0000"/>
          <w:sz w:val="26"/>
          <w:szCs w:val="26"/>
        </w:rPr>
      </w:pPr>
    </w:p>
    <w:p w:rsidR="00A75AF9" w:rsidRPr="00C61668" w:rsidRDefault="00A75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61668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:rsidR="00C05155" w:rsidRPr="00C61668" w:rsidRDefault="00C05155" w:rsidP="00C05155">
      <w:pPr>
        <w:jc w:val="both"/>
        <w:outlineLvl w:val="0"/>
        <w:rPr>
          <w:rFonts w:ascii="Angsana New" w:hAnsi="Angsana New"/>
          <w:b/>
          <w:bCs/>
          <w:i/>
          <w:iCs/>
          <w:sz w:val="26"/>
          <w:szCs w:val="26"/>
        </w:rPr>
      </w:pPr>
      <w:r w:rsidRPr="00C61668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C61668">
        <w:rPr>
          <w:rFonts w:ascii="Angsana New" w:hAnsi="Angsana New"/>
          <w:b/>
          <w:bCs/>
          <w:i/>
          <w:iCs/>
          <w:sz w:val="26"/>
          <w:szCs w:val="26"/>
        </w:rPr>
        <w:t> </w:t>
      </w:r>
    </w:p>
    <w:p w:rsidR="00C05155" w:rsidRPr="00C61668" w:rsidRDefault="00C05155" w:rsidP="00C05155">
      <w:pPr>
        <w:jc w:val="both"/>
        <w:outlineLvl w:val="0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C05155" w:rsidRPr="00C61668" w:rsidRDefault="00C05155" w:rsidP="00C05155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</w:t>
      </w:r>
      <w:r w:rsidR="00751A7C" w:rsidRPr="00C61668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1668">
        <w:rPr>
          <w:rFonts w:ascii="Angsana New" w:hAnsi="Angsana New"/>
          <w:sz w:val="26"/>
          <w:szCs w:val="26"/>
          <w:cs/>
        </w:rPr>
        <w:t>ณ</w:t>
      </w:r>
      <w:r w:rsidR="00751A7C" w:rsidRPr="00C61668">
        <w:rPr>
          <w:rFonts w:ascii="Angsana New" w:hAnsi="Angsana New" w:hint="cs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วันสิ้นรอบระยะเวลารายงาน โดยถือว่าข้อสมมติอื่น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จะมีผลกระทบต่อประมาณการหนี้สินไม่หมุนเวียน</w:t>
      </w:r>
      <w:r w:rsidR="009C152F" w:rsidRPr="00C61668">
        <w:rPr>
          <w:rFonts w:ascii="Angsana New" w:hAnsi="Angsana New" w:hint="cs"/>
          <w:sz w:val="26"/>
          <w:szCs w:val="26"/>
          <w:cs/>
        </w:rPr>
        <w:t>ของโครงการผลประโยชน์ที่กำหนดไว้</w:t>
      </w:r>
      <w:r w:rsidRPr="00C61668">
        <w:rPr>
          <w:rFonts w:ascii="Angsana New" w:hAnsi="Angsana New"/>
          <w:sz w:val="26"/>
          <w:szCs w:val="26"/>
          <w:cs/>
        </w:rPr>
        <w:t>เป็นจำนวนเงินดังต่อไปนี้</w:t>
      </w:r>
    </w:p>
    <w:p w:rsidR="00A75AF9" w:rsidRPr="00C61668" w:rsidRDefault="00A75AF9" w:rsidP="00A75AF9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A75AF9" w:rsidRPr="00C61668" w:rsidTr="00E2303C">
        <w:trPr>
          <w:cantSplit/>
        </w:trPr>
        <w:tc>
          <w:tcPr>
            <w:tcW w:w="4251" w:type="dxa"/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A75AF9" w:rsidRPr="00C61668" w:rsidRDefault="00FD5331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ผลกระทบเพิ่มขึ้น (ลดลง)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="00742537" w:rsidRPr="00C6166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A75AF9"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  <w:r w:rsidR="00742537" w:rsidRPr="00C6166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A75AF9" w:rsidRPr="00C61668" w:rsidTr="00E2303C">
        <w:trPr>
          <w:cantSplit/>
        </w:trPr>
        <w:tc>
          <w:tcPr>
            <w:tcW w:w="4251" w:type="dxa"/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5AF9" w:rsidRPr="00C61668" w:rsidTr="00E2303C">
        <w:tc>
          <w:tcPr>
            <w:tcW w:w="4251" w:type="dxa"/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75AF9" w:rsidRPr="00C61668" w:rsidRDefault="00A75AF9" w:rsidP="00E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75AF9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A75AF9" w:rsidRPr="00C61668" w:rsidRDefault="00A75AF9" w:rsidP="00A75AF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ผลกระทบต่อประมาณการหนี้สินไม่หมุนเวียนผลประโยชน์พนักงานเมื่อเกษียณอายุ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1" w:type="dxa"/>
          </w:tcPr>
          <w:p w:rsidR="00A75AF9" w:rsidRPr="00C61668" w:rsidRDefault="00A75AF9" w:rsidP="00A75AF9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A75AF9" w:rsidRPr="00C61668" w:rsidRDefault="00A75AF9" w:rsidP="00A75AF9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AF9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A75AF9" w:rsidRPr="00C61668" w:rsidRDefault="00A75AF9" w:rsidP="00A75AF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01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A75AF9" w:rsidRPr="00C61668" w:rsidRDefault="00A75AF9" w:rsidP="00A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5D9D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45D9D" w:rsidRPr="00C61668" w:rsidRDefault="00545D9D" w:rsidP="00545D9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(0.5)</w:t>
            </w:r>
          </w:p>
        </w:tc>
        <w:tc>
          <w:tcPr>
            <w:tcW w:w="272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(0.4)</w:t>
            </w:r>
          </w:p>
        </w:tc>
        <w:tc>
          <w:tcPr>
            <w:tcW w:w="268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45D9D" w:rsidRPr="00C61668" w:rsidRDefault="00545D9D" w:rsidP="00545D9D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  <w:tc>
          <w:tcPr>
            <w:tcW w:w="266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45D9D" w:rsidRPr="00C61668" w:rsidRDefault="00545D9D" w:rsidP="00545D9D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</w:tr>
      <w:tr w:rsidR="00545D9D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45D9D" w:rsidRPr="00C61668" w:rsidRDefault="00545D9D" w:rsidP="00545D9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72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268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66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545D9D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45D9D" w:rsidRPr="00C61668" w:rsidRDefault="00545D9D" w:rsidP="00545D9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01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5D9D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45D9D" w:rsidRPr="00C61668" w:rsidRDefault="00545D9D" w:rsidP="00545D9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72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268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66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545D9D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45D9D" w:rsidRPr="00C61668" w:rsidRDefault="00545D9D" w:rsidP="00545D9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(0.6)</w:t>
            </w:r>
          </w:p>
        </w:tc>
        <w:tc>
          <w:tcPr>
            <w:tcW w:w="272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(0.4)</w:t>
            </w:r>
          </w:p>
        </w:tc>
        <w:tc>
          <w:tcPr>
            <w:tcW w:w="268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45D9D" w:rsidRPr="00C61668" w:rsidRDefault="00545D9D" w:rsidP="00545D9D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  <w:tc>
          <w:tcPr>
            <w:tcW w:w="266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45D9D" w:rsidRPr="00C61668" w:rsidRDefault="00545D9D" w:rsidP="00545D9D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</w:tr>
      <w:tr w:rsidR="00545D9D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45D9D" w:rsidRPr="00C61668" w:rsidRDefault="00545D9D" w:rsidP="00545D9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01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5D9D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45D9D" w:rsidRPr="00C61668" w:rsidRDefault="00545D9D" w:rsidP="00545D9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(0.6)</w:t>
            </w:r>
          </w:p>
        </w:tc>
        <w:tc>
          <w:tcPr>
            <w:tcW w:w="272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(0.5)</w:t>
            </w:r>
          </w:p>
        </w:tc>
        <w:tc>
          <w:tcPr>
            <w:tcW w:w="268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45D9D" w:rsidRPr="00C61668" w:rsidRDefault="00545D9D" w:rsidP="00545D9D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  <w:tc>
          <w:tcPr>
            <w:tcW w:w="266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45D9D" w:rsidRPr="00C61668" w:rsidRDefault="00545D9D" w:rsidP="00545D9D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(0.2)</w:t>
            </w:r>
          </w:p>
        </w:tc>
      </w:tr>
      <w:tr w:rsidR="00545D9D" w:rsidRPr="00C61668" w:rsidTr="00E2303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45D9D" w:rsidRPr="00C61668" w:rsidRDefault="00545D9D" w:rsidP="00545D9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C6166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72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68" w:type="dxa"/>
          </w:tcPr>
          <w:p w:rsidR="00545D9D" w:rsidRPr="00C61668" w:rsidRDefault="00545D9D" w:rsidP="005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66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45D9D" w:rsidRPr="00C61668" w:rsidRDefault="00545D9D" w:rsidP="00545D9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</w:tbl>
    <w:p w:rsidR="00545D9D" w:rsidRPr="00C61668" w:rsidRDefault="00C05155" w:rsidP="00545D9D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</w:rPr>
        <w:t> </w:t>
      </w:r>
    </w:p>
    <w:p w:rsidR="00C05155" w:rsidRPr="00C61668" w:rsidRDefault="00C05155" w:rsidP="00A75AF9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A95829"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ๆ</w:t>
      </w:r>
    </w:p>
    <w:p w:rsidR="00C05155" w:rsidRPr="00C61668" w:rsidRDefault="00C05155" w:rsidP="00A75AF9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</w:rPr>
        <w:t> </w:t>
      </w:r>
    </w:p>
    <w:p w:rsidR="00C05155" w:rsidRPr="00C61668" w:rsidRDefault="00C05155" w:rsidP="00A75AF9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1668">
        <w:rPr>
          <w:rFonts w:ascii="Angsana New" w:hAnsi="Angsana New"/>
          <w:sz w:val="26"/>
          <w:szCs w:val="26"/>
        </w:rPr>
        <w:t>13</w:t>
      </w:r>
      <w:r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สภานิติบัญญัติแห่งชาติได้เห็นชอบพระราชบัญญัติคุ้มครองแรงงาน และจะมีผลใช้บังคับเมื่อพ้น </w:t>
      </w:r>
      <w:r w:rsidRPr="00C61668">
        <w:rPr>
          <w:rFonts w:ascii="Angsana New" w:hAnsi="Angsana New"/>
          <w:sz w:val="26"/>
          <w:szCs w:val="26"/>
        </w:rPr>
        <w:t>30</w:t>
      </w:r>
      <w:r w:rsidRPr="00C61668">
        <w:rPr>
          <w:rFonts w:ascii="Angsana New" w:hAnsi="Angsana New"/>
          <w:sz w:val="26"/>
          <w:szCs w:val="26"/>
          <w:cs/>
        </w:rPr>
        <w:t xml:space="preserve"> วันนับแต่วันที่ประกาศในราชกิจจานุเบกษา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61668">
        <w:rPr>
          <w:rFonts w:ascii="Angsana New" w:hAnsi="Angsana New"/>
          <w:sz w:val="26"/>
          <w:szCs w:val="26"/>
        </w:rPr>
        <w:t>20</w:t>
      </w:r>
      <w:r w:rsidRPr="00C61668">
        <w:rPr>
          <w:rFonts w:ascii="Angsana New" w:hAnsi="Angsana New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61668">
        <w:rPr>
          <w:rFonts w:ascii="Angsana New" w:hAnsi="Angsana New"/>
          <w:sz w:val="26"/>
          <w:szCs w:val="26"/>
        </w:rPr>
        <w:t>400</w:t>
      </w:r>
      <w:r w:rsidRPr="00C61668">
        <w:rPr>
          <w:rFonts w:ascii="Angsana New" w:hAnsi="Angsana New"/>
          <w:sz w:val="26"/>
          <w:szCs w:val="26"/>
          <w:cs/>
        </w:rPr>
        <w:t xml:space="preserve"> วัน จากปัจจุบันอัตราค่าชดเชยสูงสุดคือ </w:t>
      </w:r>
      <w:r w:rsidRPr="00C61668">
        <w:rPr>
          <w:rFonts w:ascii="Angsana New" w:hAnsi="Angsana New"/>
          <w:sz w:val="26"/>
          <w:szCs w:val="26"/>
        </w:rPr>
        <w:t>300</w:t>
      </w:r>
      <w:r w:rsidRPr="00C61668">
        <w:rPr>
          <w:rFonts w:ascii="Angsana New" w:hAnsi="Angsana New"/>
          <w:sz w:val="26"/>
          <w:szCs w:val="26"/>
          <w:cs/>
        </w:rPr>
        <w:t xml:space="preserve"> วัน โดยหากกฎหมายดังกล่าวมีผลบังคับใช้ </w:t>
      </w:r>
      <w:r w:rsidR="00A75AF9" w:rsidRPr="00C61668">
        <w:rPr>
          <w:rFonts w:ascii="Angsana New" w:hAnsi="Angsana New" w:hint="cs"/>
          <w:sz w:val="26"/>
          <w:szCs w:val="26"/>
          <w:cs/>
        </w:rPr>
        <w:t>บริษัทและ</w:t>
      </w:r>
      <w:r w:rsidRPr="00C61668">
        <w:rPr>
          <w:rFonts w:ascii="Angsana New" w:hAnsi="Angsana New"/>
          <w:sz w:val="26"/>
          <w:szCs w:val="26"/>
          <w:cs/>
        </w:rPr>
        <w:t>กลุ่มบริษัทจะรับรู้</w:t>
      </w:r>
      <w:r w:rsidR="00A75AF9" w:rsidRPr="00C61668">
        <w:rPr>
          <w:rFonts w:ascii="Angsana New" w:hAnsi="Angsana New"/>
          <w:sz w:val="26"/>
          <w:szCs w:val="26"/>
          <w:cs/>
        </w:rPr>
        <w:t>ประมาณการหนี้สินไม่หมุนเวียนผลประโยชน์พนักงานเมื่อเกษียณอายุ</w:t>
      </w:r>
      <w:r w:rsidR="002E5536" w:rsidRPr="00C61668">
        <w:rPr>
          <w:rFonts w:ascii="Angsana New" w:hAnsi="Angsana New" w:hint="cs"/>
          <w:sz w:val="26"/>
          <w:szCs w:val="26"/>
          <w:cs/>
        </w:rPr>
        <w:t xml:space="preserve"> ณ วันที่                  </w:t>
      </w:r>
      <w:r w:rsidR="002E5536" w:rsidRPr="00C61668">
        <w:rPr>
          <w:rFonts w:ascii="Angsana New" w:hAnsi="Angsana New"/>
          <w:sz w:val="26"/>
          <w:szCs w:val="26"/>
        </w:rPr>
        <w:t xml:space="preserve">31 </w:t>
      </w:r>
      <w:r w:rsidR="002E5536" w:rsidRPr="00C6166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E5536" w:rsidRPr="00C61668">
        <w:rPr>
          <w:rFonts w:ascii="Angsana New" w:hAnsi="Angsana New"/>
          <w:sz w:val="26"/>
          <w:szCs w:val="26"/>
        </w:rPr>
        <w:t xml:space="preserve">2561 </w:t>
      </w:r>
      <w:r w:rsidR="00A75AF9" w:rsidRPr="00C61668">
        <w:rPr>
          <w:rFonts w:ascii="Angsana New" w:hAnsi="Angsana New"/>
          <w:sz w:val="26"/>
          <w:szCs w:val="26"/>
          <w:cs/>
        </w:rPr>
        <w:t>เพิ่มขึ้นประมาณ</w:t>
      </w:r>
      <w:r w:rsidR="00A75AF9" w:rsidRPr="00C61668">
        <w:rPr>
          <w:rFonts w:ascii="Angsana New" w:hAnsi="Angsana New"/>
          <w:sz w:val="26"/>
          <w:szCs w:val="26"/>
        </w:rPr>
        <w:t xml:space="preserve"> </w:t>
      </w:r>
      <w:r w:rsidR="00803328" w:rsidRPr="00C61668">
        <w:rPr>
          <w:rFonts w:ascii="Angsana New" w:hAnsi="Angsana New"/>
          <w:sz w:val="26"/>
          <w:szCs w:val="26"/>
        </w:rPr>
        <w:t xml:space="preserve">0.2 </w:t>
      </w:r>
      <w:r w:rsidR="00A75AF9" w:rsidRPr="00C61668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803328" w:rsidRPr="00C61668">
        <w:rPr>
          <w:rFonts w:ascii="Angsana New" w:hAnsi="Angsana New"/>
          <w:sz w:val="26"/>
          <w:szCs w:val="26"/>
        </w:rPr>
        <w:t>0.7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ล้านบาท</w:t>
      </w:r>
      <w:r w:rsidR="00A75AF9" w:rsidRPr="00C61668">
        <w:rPr>
          <w:rFonts w:ascii="Angsana New" w:hAnsi="Angsana New" w:hint="cs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และทำให้กำไรสุทธิ</w:t>
      </w:r>
      <w:r w:rsidR="002E5536" w:rsidRPr="00C61668"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 w:rsidR="002E5536" w:rsidRPr="00C61668">
        <w:rPr>
          <w:rFonts w:ascii="Angsana New" w:hAnsi="Angsana New"/>
          <w:sz w:val="26"/>
          <w:szCs w:val="26"/>
        </w:rPr>
        <w:t xml:space="preserve">31 </w:t>
      </w:r>
      <w:r w:rsidR="002E5536" w:rsidRPr="00C6166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E5536" w:rsidRPr="00C61668">
        <w:rPr>
          <w:rFonts w:ascii="Angsana New" w:hAnsi="Angsana New"/>
          <w:sz w:val="26"/>
          <w:szCs w:val="26"/>
        </w:rPr>
        <w:t xml:space="preserve">2561 </w:t>
      </w:r>
      <w:r w:rsidRPr="00C61668">
        <w:rPr>
          <w:rFonts w:ascii="Angsana New" w:hAnsi="Angsana New"/>
          <w:sz w:val="26"/>
          <w:szCs w:val="26"/>
          <w:cs/>
        </w:rPr>
        <w:t xml:space="preserve">ลดลงประมาณ </w:t>
      </w:r>
      <w:r w:rsidR="00803328" w:rsidRPr="00C61668">
        <w:rPr>
          <w:rFonts w:ascii="Angsana New" w:hAnsi="Angsana New"/>
          <w:sz w:val="26"/>
          <w:szCs w:val="26"/>
        </w:rPr>
        <w:t>0.2</w:t>
      </w:r>
      <w:r w:rsidR="00A75AF9" w:rsidRPr="00C61668">
        <w:rPr>
          <w:rFonts w:ascii="Angsana New" w:hAnsi="Angsana New"/>
          <w:sz w:val="26"/>
          <w:szCs w:val="26"/>
        </w:rPr>
        <w:t xml:space="preserve"> </w:t>
      </w:r>
      <w:r w:rsidR="00A75AF9" w:rsidRPr="00C61668">
        <w:rPr>
          <w:rFonts w:ascii="Angsana New" w:hAnsi="Angsana New" w:hint="cs"/>
          <w:sz w:val="26"/>
          <w:szCs w:val="26"/>
          <w:cs/>
        </w:rPr>
        <w:t>ล้านบาท และ</w:t>
      </w:r>
      <w:r w:rsidR="00A75AF9" w:rsidRPr="00C61668">
        <w:rPr>
          <w:rFonts w:ascii="Angsana New" w:hAnsi="Angsana New"/>
          <w:sz w:val="26"/>
          <w:szCs w:val="26"/>
        </w:rPr>
        <w:t xml:space="preserve"> </w:t>
      </w:r>
      <w:r w:rsidR="00803328" w:rsidRPr="00C61668">
        <w:rPr>
          <w:rFonts w:ascii="Angsana New" w:hAnsi="Angsana New"/>
          <w:sz w:val="26"/>
          <w:szCs w:val="26"/>
        </w:rPr>
        <w:t>0.5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ล้านบาท</w:t>
      </w:r>
      <w:r w:rsidR="00A75AF9" w:rsidRPr="00C61668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:rsidR="001F59E4" w:rsidRPr="00C61668" w:rsidRDefault="001F5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34270F" w:rsidRPr="00C61668" w:rsidRDefault="003077D4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E41AD" w:rsidRPr="00C61668">
        <w:rPr>
          <w:rFonts w:ascii="Angsana New" w:hAnsi="Angsana New"/>
          <w:b/>
          <w:bCs/>
          <w:sz w:val="26"/>
          <w:szCs w:val="26"/>
        </w:rPr>
        <w:t>9</w:t>
      </w:r>
      <w:r w:rsidR="0034270F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C61668">
        <w:rPr>
          <w:rFonts w:ascii="Angsana New" w:hAnsi="Angsana New"/>
          <w:b/>
          <w:bCs/>
          <w:sz w:val="26"/>
          <w:szCs w:val="26"/>
        </w:rPr>
        <w:tab/>
      </w:r>
      <w:r w:rsidR="0034270F" w:rsidRPr="00C61668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  <w:r w:rsidR="00813FB8" w:rsidRPr="00C61668">
        <w:rPr>
          <w:rFonts w:ascii="Angsana New" w:hAnsi="Angsana New"/>
          <w:b/>
          <w:bCs/>
          <w:sz w:val="26"/>
          <w:szCs w:val="26"/>
          <w:cs/>
        </w:rPr>
        <w:t>และส่วนเกินมูลค่าหุ้นสามัญ</w:t>
      </w:r>
    </w:p>
    <w:p w:rsidR="0034270F" w:rsidRPr="00C61668" w:rsidRDefault="0034270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ในที่ประชุมวิสามัญผู้ถือหุ้นเมื่อวันที่ </w:t>
      </w:r>
      <w:r w:rsidRPr="00C61668">
        <w:rPr>
          <w:rFonts w:ascii="Angsana New" w:hAnsi="Angsana New"/>
          <w:sz w:val="26"/>
          <w:szCs w:val="26"/>
        </w:rPr>
        <w:t>27</w:t>
      </w:r>
      <w:r w:rsidRPr="00C61668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C61668">
        <w:rPr>
          <w:rFonts w:ascii="Angsana New" w:hAnsi="Angsana New"/>
          <w:sz w:val="26"/>
          <w:szCs w:val="26"/>
        </w:rPr>
        <w:t>2559</w:t>
      </w:r>
      <w:r w:rsidRPr="00C61668">
        <w:rPr>
          <w:rFonts w:ascii="Angsana New" w:hAnsi="Angsana New"/>
          <w:sz w:val="26"/>
          <w:szCs w:val="26"/>
          <w:cs/>
        </w:rPr>
        <w:t xml:space="preserve">  ผู้ถือหุ้นได้มีมติอนุมัติให้เพิ่มทุนจดทะเบียนของบริษัทจากจำนวน </w:t>
      </w:r>
      <w:r w:rsidRPr="00C61668">
        <w:rPr>
          <w:rFonts w:ascii="Angsana New" w:hAnsi="Angsana New"/>
          <w:sz w:val="26"/>
          <w:szCs w:val="26"/>
        </w:rPr>
        <w:t>135</w:t>
      </w:r>
      <w:r w:rsidRPr="00C61668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(แบ่งเป็นหุ้นสามัญจำนวน </w:t>
      </w:r>
      <w:r w:rsidRPr="00C61668">
        <w:rPr>
          <w:rFonts w:ascii="Angsana New" w:hAnsi="Angsana New"/>
          <w:sz w:val="26"/>
          <w:szCs w:val="26"/>
        </w:rPr>
        <w:t>13</w:t>
      </w:r>
      <w:r w:rsidRPr="00C61668">
        <w:rPr>
          <w:rFonts w:ascii="Angsana New" w:hAnsi="Angsana New"/>
          <w:sz w:val="26"/>
          <w:szCs w:val="26"/>
          <w:cs/>
        </w:rPr>
        <w:t>.</w:t>
      </w:r>
      <w:r w:rsidRPr="00C61668">
        <w:rPr>
          <w:rFonts w:ascii="Angsana New" w:hAnsi="Angsana New"/>
          <w:sz w:val="26"/>
          <w:szCs w:val="26"/>
        </w:rPr>
        <w:t>5</w:t>
      </w:r>
      <w:r w:rsidRPr="00C61668">
        <w:rPr>
          <w:rFonts w:ascii="Angsana New" w:hAnsi="Angsana New"/>
          <w:sz w:val="26"/>
          <w:szCs w:val="26"/>
          <w:cs/>
        </w:rPr>
        <w:t xml:space="preserve"> ล้านหุ้น มูลค่าหุ้นละ </w:t>
      </w:r>
      <w:r w:rsidRPr="00C61668">
        <w:rPr>
          <w:rFonts w:ascii="Angsana New" w:hAnsi="Angsana New"/>
          <w:sz w:val="26"/>
          <w:szCs w:val="26"/>
        </w:rPr>
        <w:t>10</w:t>
      </w:r>
      <w:r w:rsidRPr="00C61668">
        <w:rPr>
          <w:rFonts w:ascii="Angsana New" w:hAnsi="Angsana New"/>
          <w:sz w:val="26"/>
          <w:szCs w:val="26"/>
          <w:cs/>
        </w:rPr>
        <w:t xml:space="preserve"> บาท) เป็น </w:t>
      </w:r>
      <w:r w:rsidRPr="00C61668">
        <w:rPr>
          <w:rFonts w:ascii="Angsana New" w:hAnsi="Angsana New"/>
          <w:sz w:val="26"/>
          <w:szCs w:val="26"/>
        </w:rPr>
        <w:t>140</w:t>
      </w:r>
      <w:r w:rsidRPr="00C61668">
        <w:rPr>
          <w:rFonts w:ascii="Angsana New" w:hAnsi="Angsana New"/>
          <w:sz w:val="26"/>
          <w:szCs w:val="26"/>
          <w:cs/>
        </w:rPr>
        <w:t>.</w:t>
      </w:r>
      <w:r w:rsidRPr="00C61668">
        <w:rPr>
          <w:rFonts w:ascii="Angsana New" w:hAnsi="Angsana New"/>
          <w:sz w:val="26"/>
          <w:szCs w:val="26"/>
        </w:rPr>
        <w:t>625</w:t>
      </w:r>
      <w:r w:rsidRPr="00C61668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(แบ่งเป็นหุ้นสามัญจำนวน </w:t>
      </w:r>
      <w:r w:rsidRPr="00C61668">
        <w:rPr>
          <w:rFonts w:ascii="Angsana New" w:hAnsi="Angsana New"/>
          <w:sz w:val="26"/>
          <w:szCs w:val="26"/>
        </w:rPr>
        <w:t>14</w:t>
      </w:r>
      <w:r w:rsidRPr="00C61668">
        <w:rPr>
          <w:rFonts w:ascii="Angsana New" w:hAnsi="Angsana New"/>
          <w:sz w:val="26"/>
          <w:szCs w:val="26"/>
          <w:cs/>
        </w:rPr>
        <w:t>.</w:t>
      </w:r>
      <w:r w:rsidRPr="00C61668">
        <w:rPr>
          <w:rFonts w:ascii="Angsana New" w:hAnsi="Angsana New"/>
          <w:sz w:val="26"/>
          <w:szCs w:val="26"/>
        </w:rPr>
        <w:t xml:space="preserve">0625 </w:t>
      </w:r>
      <w:r w:rsidRPr="00C61668">
        <w:rPr>
          <w:rFonts w:ascii="Angsana New" w:hAnsi="Angsana New"/>
          <w:sz w:val="26"/>
          <w:szCs w:val="26"/>
          <w:cs/>
        </w:rPr>
        <w:t>ล้านหุ้น มูลค่า</w:t>
      </w:r>
      <w:r w:rsidRPr="00C61668">
        <w:rPr>
          <w:rFonts w:ascii="Angsana New" w:hAnsi="Angsana New"/>
          <w:sz w:val="26"/>
          <w:szCs w:val="26"/>
        </w:rPr>
        <w:t xml:space="preserve">       </w:t>
      </w:r>
      <w:r w:rsidRPr="00C61668">
        <w:rPr>
          <w:rFonts w:ascii="Angsana New" w:hAnsi="Angsana New"/>
          <w:sz w:val="26"/>
          <w:szCs w:val="26"/>
          <w:cs/>
        </w:rPr>
        <w:t xml:space="preserve">หุ้นละ </w:t>
      </w:r>
      <w:r w:rsidRPr="00C61668">
        <w:rPr>
          <w:rFonts w:ascii="Angsana New" w:hAnsi="Angsana New"/>
          <w:sz w:val="26"/>
          <w:szCs w:val="26"/>
        </w:rPr>
        <w:t xml:space="preserve">10 </w:t>
      </w:r>
      <w:r w:rsidRPr="00C61668">
        <w:rPr>
          <w:rFonts w:ascii="Angsana New" w:hAnsi="Angsana New"/>
          <w:sz w:val="26"/>
          <w:szCs w:val="26"/>
          <w:cs/>
        </w:rPr>
        <w:t xml:space="preserve">บาท)  บริษัทได้จดทะเบียนการเพิ่มทุนจดทะเบียนกับกระทรวงพาณิชย์แล้วในวันที่ </w:t>
      </w:r>
      <w:r w:rsidRPr="00C61668">
        <w:rPr>
          <w:rFonts w:ascii="Angsana New" w:hAnsi="Angsana New"/>
          <w:sz w:val="26"/>
          <w:szCs w:val="26"/>
        </w:rPr>
        <w:t>3</w:t>
      </w:r>
      <w:r w:rsidRPr="00C61668">
        <w:rPr>
          <w:rFonts w:ascii="Angsana New" w:hAnsi="Angsana New"/>
          <w:sz w:val="26"/>
          <w:szCs w:val="26"/>
          <w:cs/>
        </w:rPr>
        <w:t xml:space="preserve"> ตุลาคม </w:t>
      </w:r>
      <w:r w:rsidRPr="00C61668">
        <w:rPr>
          <w:rFonts w:ascii="Angsana New" w:hAnsi="Angsana New"/>
          <w:sz w:val="26"/>
          <w:szCs w:val="26"/>
        </w:rPr>
        <w:t>2559</w:t>
      </w: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en-GB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ในระหว่างปี </w:t>
      </w:r>
      <w:r w:rsidRPr="00C61668">
        <w:rPr>
          <w:rFonts w:ascii="Angsana New" w:hAnsi="Angsana New"/>
          <w:sz w:val="26"/>
          <w:szCs w:val="26"/>
          <w:lang w:val="en-GB"/>
        </w:rPr>
        <w:t xml:space="preserve">2559 </w:t>
      </w:r>
      <w:r w:rsidRPr="00C61668">
        <w:rPr>
          <w:rFonts w:ascii="Angsana New" w:hAnsi="Angsana New"/>
          <w:sz w:val="26"/>
          <w:szCs w:val="26"/>
          <w:cs/>
        </w:rPr>
        <w:t xml:space="preserve">บริษัทได้รับเงินจากการเพิ่มทุนจากผู้ถือหุ้นใหม่รายหนึ่งเป็นจำนวนเงิน </w:t>
      </w:r>
      <w:r w:rsidRPr="00C61668">
        <w:rPr>
          <w:rFonts w:ascii="Angsana New" w:hAnsi="Angsana New"/>
          <w:sz w:val="26"/>
          <w:szCs w:val="26"/>
        </w:rPr>
        <w:t xml:space="preserve">5.6 </w:t>
      </w:r>
      <w:r w:rsidRPr="00C61668">
        <w:rPr>
          <w:rFonts w:ascii="Angsana New" w:hAnsi="Angsana New"/>
          <w:sz w:val="26"/>
          <w:szCs w:val="26"/>
          <w:cs/>
        </w:rPr>
        <w:t xml:space="preserve">ล้านบาท (หุ้นสามัญ </w:t>
      </w:r>
      <w:r w:rsidRPr="00C61668">
        <w:rPr>
          <w:rFonts w:ascii="Angsana New" w:hAnsi="Angsana New"/>
          <w:sz w:val="26"/>
          <w:szCs w:val="26"/>
          <w:lang w:val="en-GB"/>
        </w:rPr>
        <w:t xml:space="preserve">562,500 </w:t>
      </w:r>
      <w:r w:rsidRPr="00C61668">
        <w:rPr>
          <w:rFonts w:ascii="Angsana New" w:hAnsi="Angsana New"/>
          <w:sz w:val="26"/>
          <w:szCs w:val="26"/>
          <w:cs/>
          <w:lang w:val="en-GB"/>
        </w:rPr>
        <w:t xml:space="preserve">หุ้น ในราคามูลค่าหุ้นละ </w:t>
      </w:r>
      <w:r w:rsidRPr="00C61668">
        <w:rPr>
          <w:rFonts w:ascii="Angsana New" w:hAnsi="Angsana New"/>
          <w:sz w:val="26"/>
          <w:szCs w:val="26"/>
          <w:lang w:val="en-GB"/>
        </w:rPr>
        <w:t xml:space="preserve">10 </w:t>
      </w:r>
      <w:r w:rsidRPr="00C61668">
        <w:rPr>
          <w:rFonts w:ascii="Angsana New" w:hAnsi="Angsana New"/>
          <w:sz w:val="26"/>
          <w:szCs w:val="26"/>
          <w:cs/>
          <w:lang w:val="en-GB"/>
        </w:rPr>
        <w:t>บาท) และบันทึกส่วนเกินมูลค่าหุ้นสามัญจำนวน</w:t>
      </w:r>
      <w:r w:rsidRPr="00C61668">
        <w:rPr>
          <w:rFonts w:ascii="Angsana New" w:hAnsi="Angsana New"/>
          <w:sz w:val="26"/>
          <w:szCs w:val="26"/>
          <w:lang w:val="en-GB"/>
        </w:rPr>
        <w:t xml:space="preserve"> 78.3 </w:t>
      </w:r>
      <w:r w:rsidRPr="00C61668">
        <w:rPr>
          <w:rFonts w:ascii="Angsana New" w:hAnsi="Angsana New"/>
          <w:sz w:val="26"/>
          <w:szCs w:val="26"/>
          <w:cs/>
          <w:lang w:val="en-GB"/>
        </w:rPr>
        <w:t xml:space="preserve">ล้านบาท </w:t>
      </w:r>
      <w:r w:rsidRPr="00C61668">
        <w:rPr>
          <w:rFonts w:ascii="Angsana New" w:hAnsi="Angsana New"/>
          <w:sz w:val="26"/>
          <w:szCs w:val="26"/>
          <w:cs/>
        </w:rPr>
        <w:t>ที่เกิดจากการ</w:t>
      </w:r>
      <w:r w:rsidR="00E2303C" w:rsidRPr="00C61668">
        <w:rPr>
          <w:rFonts w:ascii="Angsana New" w:hAnsi="Angsana New" w:hint="cs"/>
          <w:sz w:val="26"/>
          <w:szCs w:val="26"/>
          <w:cs/>
        </w:rPr>
        <w:t>รวม</w:t>
      </w:r>
      <w:r w:rsidRPr="00C61668">
        <w:rPr>
          <w:rFonts w:ascii="Angsana New" w:hAnsi="Angsana New"/>
          <w:sz w:val="26"/>
          <w:szCs w:val="26"/>
          <w:cs/>
        </w:rPr>
        <w:t>ธุรกิจ</w:t>
      </w:r>
      <w:r w:rsidR="00E2303C" w:rsidRPr="00C61668">
        <w:rPr>
          <w:rFonts w:ascii="Angsana New" w:hAnsi="Angsana New" w:hint="cs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  <w:lang w:val="en-GB"/>
        </w:rPr>
        <w:t>บัญชีส่วนเกินมูลค่าหุ้นนี้จะนำไปจ่ายเป็นเงินปันผลไม่ได้</w:t>
      </w:r>
    </w:p>
    <w:p w:rsidR="002E41AD" w:rsidRPr="00C61668" w:rsidRDefault="002E41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2E41AD" w:rsidRPr="00C61668" w:rsidRDefault="002E41AD" w:rsidP="002E41AD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C61668">
        <w:rPr>
          <w:rFonts w:ascii="Angsana New" w:hAnsi="Angsana New"/>
          <w:sz w:val="26"/>
          <w:szCs w:val="26"/>
        </w:rPr>
        <w:t xml:space="preserve">18 </w:t>
      </w:r>
      <w:r w:rsidRPr="00C61668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ผู้ถือหุ้นได้มีมติอนุมัติดังนี้</w:t>
      </w:r>
    </w:p>
    <w:p w:rsidR="002E41AD" w:rsidRPr="00C61668" w:rsidRDefault="002E41AD" w:rsidP="002E41AD">
      <w:pPr>
        <w:ind w:right="-43"/>
        <w:jc w:val="thaiDistribute"/>
        <w:outlineLvl w:val="0"/>
        <w:rPr>
          <w:rFonts w:ascii="Angsana New" w:hAnsi="Angsana New"/>
          <w:sz w:val="22"/>
          <w:szCs w:val="22"/>
        </w:rPr>
      </w:pP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C61668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C61668">
        <w:rPr>
          <w:rFonts w:ascii="Angsana New" w:hAnsi="Angsana New"/>
          <w:spacing w:val="-4"/>
          <w:sz w:val="26"/>
          <w:szCs w:val="26"/>
          <w:cs/>
        </w:rPr>
        <w:t>)</w:t>
      </w:r>
      <w:r w:rsidRPr="00C61668">
        <w:rPr>
          <w:rFonts w:ascii="Angsana New" w:hAnsi="Angsana New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>10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บาท เป็นมูลค่าหุ้นละ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>1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     14,062,500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หุ้น เป็น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C61668">
        <w:rPr>
          <w:rFonts w:ascii="Angsana New" w:hAnsi="Angsana New"/>
          <w:spacing w:val="-4"/>
          <w:sz w:val="26"/>
          <w:szCs w:val="26"/>
          <w:cs/>
        </w:rPr>
        <w:t>หุ้น</w:t>
      </w:r>
    </w:p>
    <w:p w:rsidR="002E41AD" w:rsidRPr="00C61668" w:rsidRDefault="002E41AD" w:rsidP="002E41AD">
      <w:pPr>
        <w:ind w:right="-43"/>
        <w:jc w:val="thaiDistribute"/>
        <w:outlineLvl w:val="0"/>
        <w:rPr>
          <w:rFonts w:ascii="Angsana New" w:hAnsi="Angsana New"/>
          <w:sz w:val="22"/>
          <w:szCs w:val="22"/>
        </w:rPr>
      </w:pP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C61668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C61668">
        <w:rPr>
          <w:rFonts w:ascii="Angsana New" w:hAnsi="Angsana New"/>
          <w:spacing w:val="-4"/>
          <w:sz w:val="26"/>
          <w:szCs w:val="26"/>
          <w:cs/>
        </w:rPr>
        <w:t>)</w:t>
      </w:r>
      <w:r w:rsidRPr="00C61668">
        <w:rPr>
          <w:rFonts w:ascii="Angsana New" w:hAnsi="Angsana New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C61668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(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บาท) เป็น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C61668">
        <w:rPr>
          <w:rFonts w:ascii="Angsana New" w:hAnsi="Angsana New"/>
          <w:spacing w:val="-4"/>
          <w:sz w:val="26"/>
          <w:szCs w:val="26"/>
        </w:rPr>
        <w:t>(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 </w:t>
      </w:r>
      <w:r w:rsidRPr="00C61668">
        <w:rPr>
          <w:rFonts w:ascii="Angsana New" w:hAnsi="Angsana New"/>
          <w:spacing w:val="-4"/>
          <w:sz w:val="26"/>
          <w:szCs w:val="26"/>
          <w:cs/>
        </w:rPr>
        <w:t>บาท) โดยจัดสรรเพื่อ</w:t>
      </w: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C61668">
        <w:rPr>
          <w:rFonts w:ascii="Angsana New" w:hAnsi="Angsana New"/>
          <w:spacing w:val="-4"/>
          <w:sz w:val="26"/>
          <w:szCs w:val="26"/>
          <w:lang w:val="en-GB"/>
        </w:rPr>
        <w:t>-</w:t>
      </w:r>
      <w:r w:rsidRPr="00C61668">
        <w:rPr>
          <w:rFonts w:ascii="Angsana New" w:hAnsi="Angsana New"/>
          <w:spacing w:val="-4"/>
          <w:sz w:val="26"/>
          <w:szCs w:val="26"/>
          <w:lang w:val="en-GB"/>
        </w:rPr>
        <w:tab/>
      </w:r>
      <w:r w:rsidRPr="00C61668">
        <w:rPr>
          <w:rFonts w:ascii="Angsana New" w:hAnsi="Angsana New"/>
          <w:spacing w:val="-4"/>
          <w:sz w:val="26"/>
          <w:szCs w:val="26"/>
          <w:cs/>
        </w:rPr>
        <w:t>การเสนอขายหุ้นสามัญเพิ่มทุนจำนวน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84,375,000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บาท (แบ่งเป็นหุ้นสามัญ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84,375,000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 </w:t>
      </w:r>
      <w:r w:rsidRPr="00C61668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C61668">
        <w:rPr>
          <w:rFonts w:ascii="Angsana New" w:hAnsi="Angsana New"/>
          <w:spacing w:val="-4"/>
          <w:sz w:val="26"/>
          <w:szCs w:val="26"/>
        </w:rPr>
        <w:t>)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ให้แก่ผู้ถือหุ้นเดิมตามสัดส่วนการถือหุ้น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(Rights Offering)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ในอัตราส่วนหุ้นสามัญเดิมจำนวน </w:t>
      </w:r>
      <w:r w:rsidRPr="00C61668">
        <w:rPr>
          <w:rFonts w:ascii="Angsana New" w:hAnsi="Angsana New"/>
          <w:spacing w:val="-4"/>
          <w:sz w:val="26"/>
          <w:szCs w:val="26"/>
        </w:rPr>
        <w:t>1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หุ้น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ต่อหุ้นสามัญเพิ่มทุนใหม่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0.6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หุ้น ในราคาเสนอขายหุ้นละ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 </w:t>
      </w:r>
      <w:r w:rsidRPr="00C61668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</w:rPr>
      </w:pPr>
      <w:r w:rsidRPr="00C61668">
        <w:rPr>
          <w:rFonts w:ascii="Angsana New" w:hAnsi="Angsana New"/>
          <w:spacing w:val="-4"/>
          <w:sz w:val="26"/>
          <w:szCs w:val="26"/>
        </w:rPr>
        <w:t>-</w:t>
      </w:r>
      <w:r w:rsidRPr="00C61668">
        <w:rPr>
          <w:rFonts w:ascii="Angsana New" w:hAnsi="Angsana New"/>
          <w:spacing w:val="-4"/>
          <w:sz w:val="26"/>
          <w:szCs w:val="26"/>
        </w:rPr>
        <w:tab/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การออกหุ้นสามัญเพิ่มทุนจำนวน </w:t>
      </w:r>
      <w:r w:rsidRPr="00C61668">
        <w:rPr>
          <w:rFonts w:ascii="Angsana New" w:hAnsi="Angsana New"/>
          <w:spacing w:val="-4"/>
          <w:sz w:val="26"/>
          <w:szCs w:val="26"/>
        </w:rPr>
        <w:t>75,000,000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บาท </w:t>
      </w:r>
      <w:r w:rsidRPr="00C61668">
        <w:rPr>
          <w:rFonts w:ascii="Angsana New" w:hAnsi="Angsana New"/>
          <w:spacing w:val="-4"/>
          <w:sz w:val="26"/>
          <w:szCs w:val="26"/>
        </w:rPr>
        <w:t>(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75,000,000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C61668">
        <w:rPr>
          <w:rFonts w:ascii="Angsana New" w:hAnsi="Angsana New"/>
          <w:spacing w:val="-4"/>
          <w:sz w:val="26"/>
          <w:szCs w:val="26"/>
        </w:rPr>
        <w:t>1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บาท) เพื่อออกและเสนอขายหุ้นต่อประชาชนครั้งแรก (“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IPO”) </w:t>
      </w:r>
      <w:r w:rsidRPr="00C61668">
        <w:rPr>
          <w:rFonts w:ascii="Angsana New" w:hAnsi="Angsana New"/>
          <w:spacing w:val="-4"/>
          <w:sz w:val="26"/>
          <w:szCs w:val="26"/>
          <w:cs/>
        </w:rPr>
        <w:t>เมื่อบริษัทจดทะเบียนในตลาดหลักทรัพย์แห่งประเทศไทย</w:t>
      </w: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p w:rsidR="002E41AD" w:rsidRPr="00C61668" w:rsidRDefault="002E41AD" w:rsidP="002E41AD">
      <w:pPr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>บริษัทได้จดทะเบียนการเปลี่ยนแปลงมูลค่าหุ้</w:t>
      </w:r>
      <w:r w:rsidRPr="00C61668">
        <w:rPr>
          <w:rFonts w:ascii="Angsana New" w:hAnsi="Angsana New" w:hint="cs"/>
          <w:sz w:val="26"/>
          <w:szCs w:val="26"/>
          <w:cs/>
        </w:rPr>
        <w:t>นและ</w:t>
      </w:r>
      <w:r w:rsidRPr="00C61668">
        <w:rPr>
          <w:rFonts w:ascii="Angsana New" w:hAnsi="Angsana New"/>
          <w:sz w:val="26"/>
          <w:szCs w:val="26"/>
          <w:cs/>
        </w:rPr>
        <w:t xml:space="preserve">การเพิ่มทุนจดทะเบียนกับกระทรวงพาณิชย์แล้วเมื่อวันที่ </w:t>
      </w:r>
      <w:r w:rsidRPr="00C61668">
        <w:rPr>
          <w:rFonts w:ascii="Angsana New" w:hAnsi="Angsana New"/>
          <w:sz w:val="26"/>
          <w:szCs w:val="26"/>
          <w:lang w:val="en-GB"/>
        </w:rPr>
        <w:t>21</w:t>
      </w:r>
      <w:r w:rsidRPr="00C61668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color w:val="FF0000"/>
          <w:sz w:val="26"/>
          <w:szCs w:val="26"/>
        </w:rPr>
        <w:t xml:space="preserve"> </w:t>
      </w:r>
    </w:p>
    <w:p w:rsidR="002E41AD" w:rsidRPr="00C61668" w:rsidRDefault="002E41AD" w:rsidP="002E41AD">
      <w:pPr>
        <w:jc w:val="thaiDistribute"/>
        <w:rPr>
          <w:rFonts w:ascii="Angsana New" w:hAnsi="Angsana New"/>
          <w:sz w:val="22"/>
          <w:szCs w:val="22"/>
        </w:rPr>
      </w:pPr>
    </w:p>
    <w:p w:rsidR="002E41AD" w:rsidRPr="00C61668" w:rsidRDefault="002E41AD" w:rsidP="002E41AD">
      <w:pPr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บริษัทได้รับชำระเงินค่าหุ้นเพิ่มทุนจากผู้ถือหุ้นเดิมจำนวนเงิน </w:t>
      </w:r>
      <w:r w:rsidRPr="00C61668">
        <w:rPr>
          <w:rFonts w:ascii="Angsana New" w:hAnsi="Angsana New"/>
          <w:sz w:val="26"/>
          <w:szCs w:val="26"/>
        </w:rPr>
        <w:t xml:space="preserve">84,375,000 </w:t>
      </w:r>
      <w:r w:rsidRPr="00C61668">
        <w:rPr>
          <w:rFonts w:ascii="Angsana New" w:hAnsi="Angsana New"/>
          <w:sz w:val="26"/>
          <w:szCs w:val="26"/>
          <w:cs/>
        </w:rPr>
        <w:t xml:space="preserve">บาท </w:t>
      </w:r>
      <w:r w:rsidRPr="00C61668">
        <w:rPr>
          <w:rFonts w:ascii="Angsana New" w:hAnsi="Angsana New"/>
          <w:sz w:val="26"/>
          <w:szCs w:val="26"/>
          <w:cs/>
          <w:lang w:val="en-GB"/>
        </w:rPr>
        <w:t>และจดทะเบียน</w:t>
      </w:r>
      <w:r w:rsidRPr="00C61668">
        <w:rPr>
          <w:rFonts w:ascii="Angsana New" w:hAnsi="Angsana New"/>
          <w:sz w:val="26"/>
          <w:szCs w:val="26"/>
          <w:cs/>
        </w:rPr>
        <w:t xml:space="preserve">การเพิ่มทุนชำระแล้วกับกระทรวงพาณิชย์แล้วเมื่อวันที่ </w:t>
      </w:r>
      <w:r w:rsidRPr="00C61668">
        <w:rPr>
          <w:rFonts w:ascii="Angsana New" w:hAnsi="Angsana New"/>
          <w:sz w:val="26"/>
          <w:szCs w:val="26"/>
          <w:lang w:val="en-GB"/>
        </w:rPr>
        <w:t>26</w:t>
      </w:r>
      <w:r w:rsidRPr="00C61668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 </w:t>
      </w:r>
    </w:p>
    <w:p w:rsidR="00CA4981" w:rsidRPr="00C61668" w:rsidRDefault="00CA4981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34270F" w:rsidRPr="00C61668" w:rsidRDefault="002E41A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</w:rPr>
        <w:t>20</w:t>
      </w:r>
      <w:r w:rsidR="0034270F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C61668">
        <w:rPr>
          <w:rFonts w:ascii="Angsana New" w:hAnsi="Angsana New"/>
          <w:b/>
          <w:bCs/>
          <w:sz w:val="26"/>
          <w:szCs w:val="26"/>
        </w:rPr>
        <w:tab/>
      </w:r>
      <w:r w:rsidR="00087CE9" w:rsidRPr="00C61668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34270F" w:rsidRPr="00C61668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:rsidR="0034270F" w:rsidRPr="00C61668" w:rsidRDefault="0034270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2E41AD" w:rsidRPr="00C61668" w:rsidRDefault="002E41AD" w:rsidP="002E41AD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C61668">
        <w:rPr>
          <w:rFonts w:ascii="Angsana New" w:hAnsi="Angsana New"/>
          <w:sz w:val="26"/>
          <w:szCs w:val="26"/>
        </w:rPr>
        <w:t>.</w:t>
      </w:r>
      <w:r w:rsidRPr="00C61668">
        <w:rPr>
          <w:rFonts w:ascii="Angsana New" w:hAnsi="Angsana New" w:hint="cs"/>
          <w:sz w:val="26"/>
          <w:szCs w:val="26"/>
          <w:cs/>
        </w:rPr>
        <w:t>ศ</w:t>
      </w:r>
      <w:r w:rsidRPr="00C61668">
        <w:rPr>
          <w:rFonts w:ascii="Angsana New" w:hAnsi="Angsana New"/>
          <w:sz w:val="26"/>
          <w:szCs w:val="26"/>
        </w:rPr>
        <w:t>. 2535</w:t>
      </w:r>
      <w:r w:rsidRPr="00C61668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C61668">
        <w:rPr>
          <w:rFonts w:ascii="Angsana New" w:hAnsi="Angsana New"/>
          <w:sz w:val="26"/>
          <w:szCs w:val="26"/>
        </w:rPr>
        <w:t xml:space="preserve">5 </w:t>
      </w:r>
      <w:r w:rsidRPr="00C61668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C61668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C61668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C61668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C61668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C61668">
        <w:rPr>
          <w:rFonts w:ascii="Angsana New" w:hAnsi="Angsana New"/>
          <w:sz w:val="26"/>
          <w:szCs w:val="26"/>
        </w:rPr>
        <w:t>(</w:t>
      </w:r>
      <w:r w:rsidRPr="00C61668">
        <w:rPr>
          <w:rFonts w:ascii="Angsana New" w:hAnsi="Angsana New" w:hint="cs"/>
          <w:sz w:val="26"/>
          <w:szCs w:val="26"/>
          <w:cs/>
        </w:rPr>
        <w:t>ถ้ามี</w:t>
      </w:r>
      <w:r w:rsidRPr="00C61668">
        <w:rPr>
          <w:rFonts w:ascii="Angsana New" w:hAnsi="Angsana New"/>
          <w:sz w:val="26"/>
          <w:szCs w:val="26"/>
        </w:rPr>
        <w:t xml:space="preserve">) </w:t>
      </w:r>
      <w:r w:rsidRPr="00C61668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C61668">
        <w:rPr>
          <w:rFonts w:ascii="Angsana New" w:hAnsi="Angsana New"/>
          <w:sz w:val="26"/>
          <w:szCs w:val="26"/>
        </w:rPr>
        <w:t xml:space="preserve">10 </w:t>
      </w:r>
      <w:r w:rsidRPr="00C61668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:rsidR="004C4F25" w:rsidRPr="00C61668" w:rsidRDefault="004C4F2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EB0B19" w:rsidRPr="00C61668" w:rsidRDefault="00DF7701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 w:hint="cs"/>
          <w:sz w:val="26"/>
          <w:szCs w:val="26"/>
          <w:cs/>
        </w:rPr>
        <w:t xml:space="preserve">ณ </w:t>
      </w:r>
      <w:r w:rsidR="00EB0B19" w:rsidRPr="00C61668">
        <w:rPr>
          <w:rFonts w:ascii="Angsana New" w:hAnsi="Angsana New" w:hint="cs"/>
          <w:sz w:val="26"/>
          <w:szCs w:val="26"/>
          <w:cs/>
        </w:rPr>
        <w:t>วันที่</w:t>
      </w:r>
      <w:r w:rsidR="00EB0B19" w:rsidRPr="00C61668">
        <w:rPr>
          <w:rFonts w:ascii="Angsana New" w:hAnsi="Angsana New"/>
          <w:sz w:val="26"/>
          <w:szCs w:val="26"/>
        </w:rPr>
        <w:t xml:space="preserve"> 31 </w:t>
      </w:r>
      <w:r w:rsidR="00EB0B19" w:rsidRPr="00C6166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B0B19" w:rsidRPr="00C61668">
        <w:rPr>
          <w:rFonts w:ascii="Angsana New" w:hAnsi="Angsana New"/>
          <w:sz w:val="26"/>
          <w:szCs w:val="26"/>
        </w:rPr>
        <w:t xml:space="preserve">2561 </w:t>
      </w:r>
      <w:r w:rsidR="00D259B4" w:rsidRPr="00C61668">
        <w:rPr>
          <w:rFonts w:ascii="Angsana New" w:hAnsi="Angsana New"/>
          <w:sz w:val="26"/>
          <w:szCs w:val="26"/>
          <w:cs/>
        </w:rPr>
        <w:t>ทุนสำรองตามกฎหมาย</w:t>
      </w:r>
      <w:r w:rsidRPr="00C61668">
        <w:rPr>
          <w:rFonts w:ascii="Angsana New" w:hAnsi="Angsana New" w:hint="cs"/>
          <w:sz w:val="26"/>
          <w:szCs w:val="26"/>
          <w:cs/>
        </w:rPr>
        <w:t xml:space="preserve">มีจำนวนเท่ากับร้อยละ </w:t>
      </w:r>
      <w:r w:rsidRPr="00C61668">
        <w:rPr>
          <w:rFonts w:ascii="Angsana New" w:hAnsi="Angsana New"/>
          <w:sz w:val="26"/>
          <w:szCs w:val="26"/>
        </w:rPr>
        <w:t xml:space="preserve">10 </w:t>
      </w:r>
      <w:r w:rsidRPr="00C61668">
        <w:rPr>
          <w:rFonts w:ascii="Angsana New" w:hAnsi="Angsana New" w:hint="cs"/>
          <w:sz w:val="26"/>
          <w:szCs w:val="26"/>
          <w:cs/>
        </w:rPr>
        <w:t>ของเงินทุนจดทะเบียนแล้ว</w:t>
      </w:r>
    </w:p>
    <w:p w:rsidR="00D259B4" w:rsidRPr="00C61668" w:rsidRDefault="00D259B4" w:rsidP="00E6242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D259B4" w:rsidRPr="00C61668" w:rsidRDefault="00D25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34270F" w:rsidRPr="00C61668" w:rsidRDefault="00BC78DD" w:rsidP="00E6242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E41AD" w:rsidRPr="00C61668">
        <w:rPr>
          <w:rFonts w:ascii="Angsana New" w:hAnsi="Angsana New"/>
          <w:b/>
          <w:bCs/>
          <w:sz w:val="26"/>
          <w:szCs w:val="26"/>
        </w:rPr>
        <w:t>1</w:t>
      </w:r>
      <w:r w:rsidR="0034270F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C61668">
        <w:rPr>
          <w:rFonts w:ascii="Angsana New" w:hAnsi="Angsana New"/>
          <w:b/>
          <w:bCs/>
          <w:sz w:val="26"/>
          <w:szCs w:val="26"/>
        </w:rPr>
        <w:tab/>
      </w:r>
      <w:r w:rsidR="0034270F" w:rsidRPr="00C61668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:rsidR="002E41AD" w:rsidRPr="00C61668" w:rsidRDefault="002E41AD" w:rsidP="002E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2E41AD" w:rsidRPr="00C61668" w:rsidRDefault="002E41AD" w:rsidP="002E41AD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C61668">
        <w:rPr>
          <w:rFonts w:ascii="Angsana New" w:hAnsi="Angsana New" w:hint="cs"/>
          <w:sz w:val="26"/>
          <w:szCs w:val="26"/>
          <w:cs/>
        </w:rPr>
        <w:t>ใน</w:t>
      </w:r>
      <w:r w:rsidRPr="00C61668">
        <w:rPr>
          <w:rFonts w:ascii="Angsana New" w:hAnsi="Angsana New"/>
          <w:sz w:val="26"/>
          <w:szCs w:val="26"/>
          <w:cs/>
        </w:rPr>
        <w:t>ที่ประชุมใหญ่สามัญผู้ถือหุ้น</w:t>
      </w:r>
      <w:r w:rsidRPr="00C61668">
        <w:rPr>
          <w:rFonts w:ascii="Angsana New" w:hAnsi="Angsana New" w:hint="cs"/>
          <w:sz w:val="26"/>
          <w:szCs w:val="26"/>
          <w:cs/>
        </w:rPr>
        <w:t>ของบริษัท</w:t>
      </w:r>
      <w:r w:rsidRPr="00C61668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C61668">
        <w:rPr>
          <w:rFonts w:ascii="Angsana New" w:hAnsi="Angsana New"/>
          <w:sz w:val="26"/>
          <w:szCs w:val="26"/>
        </w:rPr>
        <w:t xml:space="preserve">24 </w:t>
      </w:r>
      <w:r w:rsidRPr="00C61668">
        <w:rPr>
          <w:rFonts w:ascii="Angsana New" w:hAnsi="Angsana New" w:hint="cs"/>
          <w:sz w:val="26"/>
          <w:szCs w:val="26"/>
          <w:cs/>
        </w:rPr>
        <w:t>เมษายน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</w:rPr>
        <w:t xml:space="preserve">2561 </w:t>
      </w:r>
      <w:r w:rsidRPr="00C61668">
        <w:rPr>
          <w:rFonts w:ascii="Angsana New" w:hAnsi="Angsana New" w:hint="cs"/>
          <w:sz w:val="26"/>
          <w:szCs w:val="26"/>
          <w:cs/>
        </w:rPr>
        <w:t>ผู้ถือหุ้น</w:t>
      </w:r>
      <w:r w:rsidRPr="00C61668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C61668">
        <w:rPr>
          <w:rFonts w:ascii="Angsana New" w:hAnsi="Angsana New"/>
          <w:spacing w:val="-4"/>
          <w:sz w:val="26"/>
          <w:szCs w:val="26"/>
          <w:cs/>
        </w:rPr>
        <w:t>การจ่ายเงินปันผลในอัตราหุ้นละ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2.14 </w:t>
      </w:r>
      <w:r w:rsidRPr="00C61668">
        <w:rPr>
          <w:rFonts w:ascii="Angsana New" w:hAnsi="Angsana New"/>
          <w:spacing w:val="-4"/>
          <w:sz w:val="26"/>
          <w:szCs w:val="26"/>
          <w:cs/>
        </w:rPr>
        <w:t>บาท สำหรับหุ้นสามัญจำนวน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14,062,500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หุ้น เป็นจำนวนเงินรวม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30,093,750 </w:t>
      </w:r>
      <w:r w:rsidRPr="00C61668">
        <w:rPr>
          <w:rFonts w:ascii="Angsana New" w:hAnsi="Angsana New"/>
          <w:spacing w:val="-4"/>
          <w:sz w:val="26"/>
          <w:szCs w:val="26"/>
          <w:cs/>
        </w:rPr>
        <w:t>บาท โดยกำหนดให้จ่ายเงินปันผลดังกล่าว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ให้กับผู้ถือหุ้นที่มี</w:t>
      </w:r>
      <w:r w:rsidRPr="00C61668">
        <w:rPr>
          <w:rFonts w:ascii="Angsana New" w:hAnsi="Angsana New"/>
          <w:spacing w:val="-4"/>
          <w:sz w:val="26"/>
          <w:szCs w:val="26"/>
          <w:cs/>
        </w:rPr>
        <w:t>รายชื่อปรากฏอยู่ในสมุดทะเบียนผู้ถือหุ้นของบริษัท ณ วันที่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pacing w:val="-4"/>
          <w:sz w:val="26"/>
          <w:szCs w:val="26"/>
        </w:rPr>
        <w:t>30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เมษายน </w:t>
      </w:r>
      <w:r w:rsidRPr="00C61668">
        <w:rPr>
          <w:rFonts w:ascii="Angsana New" w:hAnsi="Angsana New"/>
          <w:spacing w:val="-4"/>
          <w:sz w:val="26"/>
          <w:szCs w:val="26"/>
        </w:rPr>
        <w:t>2561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เงินปันผลดังกล่าวจ่ายให้แก่ผู้ถือหุ้น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14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พฤษภาคม </w:t>
      </w:r>
      <w:r w:rsidRPr="00C61668">
        <w:rPr>
          <w:rFonts w:ascii="Angsana New" w:hAnsi="Angsana New"/>
          <w:spacing w:val="-4"/>
          <w:sz w:val="26"/>
          <w:szCs w:val="26"/>
        </w:rPr>
        <w:t>2561</w:t>
      </w:r>
    </w:p>
    <w:p w:rsidR="002E41AD" w:rsidRPr="00C61668" w:rsidRDefault="002E41AD" w:rsidP="002E41A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E41AD" w:rsidRPr="00C61668" w:rsidRDefault="002E41AD" w:rsidP="002E41A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C61668">
        <w:rPr>
          <w:rFonts w:ascii="Angsana New" w:hAnsi="Angsana New"/>
          <w:sz w:val="26"/>
          <w:szCs w:val="26"/>
        </w:rPr>
        <w:t xml:space="preserve">3 </w:t>
      </w:r>
      <w:r w:rsidRPr="00C6166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 w:hint="cs"/>
          <w:sz w:val="26"/>
          <w:szCs w:val="26"/>
          <w:cs/>
        </w:rPr>
        <w:t xml:space="preserve"> คณะกรรมการได้มีมติอนุมัติ</w:t>
      </w:r>
      <w:r w:rsidRPr="00C61668">
        <w:rPr>
          <w:rFonts w:ascii="Angsana New" w:hAnsi="Angsana New"/>
          <w:sz w:val="26"/>
          <w:szCs w:val="26"/>
          <w:cs/>
        </w:rPr>
        <w:tab/>
        <w:t xml:space="preserve">การจ่ายเงินปันผลระหว่างกาลของบริษัท </w:t>
      </w:r>
      <w:r w:rsidRPr="00C61668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C6166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C61668">
        <w:rPr>
          <w:rFonts w:ascii="Angsana New" w:hAnsi="Angsana New"/>
          <w:sz w:val="26"/>
          <w:szCs w:val="26"/>
        </w:rPr>
        <w:t xml:space="preserve">6.70 </w:t>
      </w:r>
      <w:r w:rsidRPr="00C61668">
        <w:rPr>
          <w:rFonts w:ascii="Angsana New" w:hAnsi="Angsana New"/>
          <w:sz w:val="26"/>
          <w:szCs w:val="26"/>
          <w:cs/>
        </w:rPr>
        <w:t xml:space="preserve">บาท สำหรับหุ้นสามัญจำนวน </w:t>
      </w:r>
      <w:r w:rsidRPr="00C61668">
        <w:rPr>
          <w:rFonts w:ascii="Angsana New" w:hAnsi="Angsana New"/>
          <w:sz w:val="26"/>
          <w:szCs w:val="26"/>
        </w:rPr>
        <w:t>14,062,500</w:t>
      </w:r>
      <w:r w:rsidRPr="00C61668">
        <w:rPr>
          <w:rFonts w:ascii="Angsana New" w:hAnsi="Angsana New" w:hint="cs"/>
          <w:sz w:val="26"/>
          <w:szCs w:val="26"/>
          <w:cs/>
        </w:rPr>
        <w:t xml:space="preserve"> หุ้น เป็นจำนวนเงินรวม </w:t>
      </w:r>
      <w:r w:rsidRPr="00C61668">
        <w:rPr>
          <w:rFonts w:ascii="Angsana New" w:hAnsi="Angsana New"/>
          <w:sz w:val="26"/>
          <w:szCs w:val="26"/>
        </w:rPr>
        <w:t xml:space="preserve">94,218,750 </w:t>
      </w:r>
      <w:r w:rsidRPr="00C61668">
        <w:rPr>
          <w:rFonts w:ascii="Angsana New" w:hAnsi="Angsana New" w:hint="cs"/>
          <w:sz w:val="26"/>
          <w:szCs w:val="26"/>
          <w:cs/>
        </w:rPr>
        <w:t>บาท เงินปันผลดังกล่าวจ่ายให้แก่ผู้ถือหุ้นของบริษัทแล้ว</w:t>
      </w:r>
      <w:r w:rsidR="00DF7701" w:rsidRPr="00C61668">
        <w:rPr>
          <w:rFonts w:ascii="Angsana New" w:hAnsi="Angsana New" w:hint="cs"/>
          <w:sz w:val="26"/>
          <w:szCs w:val="26"/>
          <w:cs/>
        </w:rPr>
        <w:t xml:space="preserve">ในเดือนกันยายน </w:t>
      </w:r>
      <w:r w:rsidR="00DF7701" w:rsidRPr="00C61668">
        <w:rPr>
          <w:rFonts w:ascii="Angsana New" w:hAnsi="Angsana New"/>
          <w:sz w:val="26"/>
          <w:szCs w:val="26"/>
        </w:rPr>
        <w:t>2561</w:t>
      </w:r>
    </w:p>
    <w:p w:rsidR="00CB3CD8" w:rsidRPr="00C61668" w:rsidRDefault="00CB3CD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34270F" w:rsidRPr="00C61668" w:rsidRDefault="00BC78DD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2</w:t>
      </w:r>
      <w:r w:rsidR="002E41AD" w:rsidRPr="00C61668">
        <w:rPr>
          <w:rFonts w:ascii="Angsana New" w:hAnsi="Angsana New"/>
          <w:b/>
          <w:bCs/>
          <w:sz w:val="26"/>
          <w:szCs w:val="26"/>
        </w:rPr>
        <w:t>2</w:t>
      </w:r>
      <w:r w:rsidR="0034270F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34270F" w:rsidRPr="00C61668">
        <w:rPr>
          <w:rFonts w:ascii="Angsana New" w:hAnsi="Angsana New"/>
          <w:b/>
          <w:bCs/>
          <w:sz w:val="26"/>
          <w:szCs w:val="26"/>
        </w:rPr>
        <w:tab/>
      </w:r>
      <w:r w:rsidR="0034270F" w:rsidRPr="00C61668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:rsidR="0034270F" w:rsidRPr="00C61668" w:rsidRDefault="0034270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34270F" w:rsidRPr="00C61668" w:rsidRDefault="0029748B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C61668">
        <w:rPr>
          <w:rFonts w:ascii="Angsana New" w:hAnsi="Angsana New"/>
          <w:sz w:val="26"/>
          <w:szCs w:val="26"/>
          <w:cs/>
        </w:rPr>
        <w:t xml:space="preserve">ได้จัดให้มีกองทุนสำรองเลี้ยงชีพพนักงานตามความในพระราชบัญญัติกองทุนสำรองเลี้ยงชีพ พ.ศ. </w:t>
      </w:r>
      <w:r w:rsidR="0034270F" w:rsidRPr="00C61668">
        <w:rPr>
          <w:rFonts w:ascii="Angsana New" w:hAnsi="Angsana New"/>
          <w:sz w:val="26"/>
          <w:szCs w:val="26"/>
        </w:rPr>
        <w:t>2530</w:t>
      </w:r>
      <w:r w:rsidR="0034270F" w:rsidRPr="00C61668">
        <w:rPr>
          <w:rFonts w:ascii="Angsana New" w:hAnsi="Angsana New"/>
          <w:sz w:val="26"/>
          <w:szCs w:val="26"/>
          <w:cs/>
        </w:rPr>
        <w:t xml:space="preserve"> และเข้าเป็นกองทุน</w:t>
      </w:r>
      <w:r w:rsidR="00D259B4" w:rsidRPr="00C61668">
        <w:rPr>
          <w:rFonts w:ascii="Angsana New" w:hAnsi="Angsana New"/>
          <w:sz w:val="26"/>
          <w:szCs w:val="26"/>
        </w:rPr>
        <w:t xml:space="preserve">         </w:t>
      </w:r>
      <w:r w:rsidR="0034270F" w:rsidRPr="00C61668">
        <w:rPr>
          <w:rFonts w:ascii="Angsana New" w:hAnsi="Angsana New"/>
          <w:sz w:val="26"/>
          <w:szCs w:val="26"/>
          <w:cs/>
        </w:rPr>
        <w:t>จดทะเบียนโดยได้รับอนุมัติจากกระทรวงการคลัง</w:t>
      </w:r>
      <w:r w:rsidR="0034270F" w:rsidRPr="00C61668">
        <w:rPr>
          <w:rFonts w:ascii="Angsana New" w:hAnsi="Angsana New"/>
          <w:sz w:val="26"/>
          <w:szCs w:val="26"/>
        </w:rPr>
        <w:t xml:space="preserve"> </w:t>
      </w:r>
      <w:r w:rsidR="00A07156" w:rsidRPr="00C61668">
        <w:rPr>
          <w:rFonts w:ascii="Angsana New" w:hAnsi="Angsana New"/>
          <w:sz w:val="26"/>
          <w:szCs w:val="26"/>
        </w:rPr>
        <w:t xml:space="preserve"> </w:t>
      </w:r>
      <w:r w:rsidR="0034270F" w:rsidRPr="00C61668">
        <w:rPr>
          <w:rFonts w:ascii="Angsana New" w:hAnsi="Angsana New"/>
          <w:sz w:val="26"/>
          <w:szCs w:val="26"/>
          <w:cs/>
        </w:rPr>
        <w:t>ตามระเบียบกองทุนสมาชิกต้องจ่ายเงินสะสมและ</w:t>
      </w:r>
      <w:r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C61668">
        <w:rPr>
          <w:rFonts w:ascii="Angsana New" w:hAnsi="Angsana New"/>
          <w:sz w:val="26"/>
          <w:szCs w:val="26"/>
          <w:cs/>
        </w:rPr>
        <w:t xml:space="preserve">ต้องจ่ายสมทบเข้ากองทุนในอัตราร้อยละ </w:t>
      </w:r>
      <w:r w:rsidR="0034270F" w:rsidRPr="00C61668">
        <w:rPr>
          <w:rFonts w:ascii="Angsana New" w:hAnsi="Angsana New"/>
          <w:sz w:val="26"/>
          <w:szCs w:val="26"/>
        </w:rPr>
        <w:t xml:space="preserve">3 </w:t>
      </w:r>
      <w:r w:rsidR="0034270F" w:rsidRPr="00C61668">
        <w:rPr>
          <w:rFonts w:ascii="Angsana New" w:hAnsi="Angsana New"/>
          <w:sz w:val="26"/>
          <w:szCs w:val="26"/>
          <w:cs/>
        </w:rPr>
        <w:t xml:space="preserve">หรือ </w:t>
      </w:r>
      <w:r w:rsidR="0034270F" w:rsidRPr="00C61668">
        <w:rPr>
          <w:rFonts w:ascii="Angsana New" w:hAnsi="Angsana New"/>
          <w:sz w:val="26"/>
          <w:szCs w:val="26"/>
        </w:rPr>
        <w:t>5</w:t>
      </w:r>
      <w:r w:rsidR="0034270F" w:rsidRPr="00C61668">
        <w:rPr>
          <w:rFonts w:ascii="Angsana New" w:hAnsi="Angsana New"/>
          <w:sz w:val="26"/>
          <w:szCs w:val="26"/>
          <w:cs/>
        </w:rPr>
        <w:t xml:space="preserve"> ของเงินเดือนพนักงาน  </w:t>
      </w:r>
      <w:r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="0034270F" w:rsidRPr="00C61668">
        <w:rPr>
          <w:rFonts w:ascii="Angsana New" w:hAnsi="Angsana New"/>
          <w:sz w:val="26"/>
          <w:szCs w:val="26"/>
          <w:cs/>
        </w:rPr>
        <w:t xml:space="preserve">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34270F" w:rsidRPr="00C61668">
        <w:rPr>
          <w:rFonts w:ascii="Angsana New" w:hAnsi="Angsana New"/>
          <w:sz w:val="26"/>
          <w:szCs w:val="26"/>
        </w:rPr>
        <w:t xml:space="preserve">2 </w:t>
      </w:r>
      <w:r w:rsidR="0034270F" w:rsidRPr="00C61668">
        <w:rPr>
          <w:rFonts w:ascii="Angsana New" w:hAnsi="Angsana New"/>
          <w:sz w:val="26"/>
          <w:szCs w:val="26"/>
          <w:cs/>
        </w:rPr>
        <w:t xml:space="preserve">(พ.ศ. </w:t>
      </w:r>
      <w:r w:rsidR="0034270F" w:rsidRPr="00C61668">
        <w:rPr>
          <w:rFonts w:ascii="Angsana New" w:hAnsi="Angsana New"/>
          <w:sz w:val="26"/>
          <w:szCs w:val="26"/>
        </w:rPr>
        <w:t>2532</w:t>
      </w:r>
      <w:r w:rsidR="0034270F" w:rsidRPr="00C61668">
        <w:rPr>
          <w:rFonts w:ascii="Angsana New" w:hAnsi="Angsana New"/>
          <w:sz w:val="26"/>
          <w:szCs w:val="26"/>
          <w:cs/>
        </w:rPr>
        <w:t xml:space="preserve">) ออกตามความในพระราชบัญญัติกองทุนสำรองเลี้ยงชีพ พ.ศ. </w:t>
      </w:r>
      <w:r w:rsidR="0034270F" w:rsidRPr="00C61668">
        <w:rPr>
          <w:rFonts w:ascii="Angsana New" w:hAnsi="Angsana New"/>
          <w:sz w:val="26"/>
          <w:szCs w:val="26"/>
        </w:rPr>
        <w:t>2530</w:t>
      </w:r>
    </w:p>
    <w:p w:rsidR="00050122" w:rsidRPr="00C61668" w:rsidRDefault="0005012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9452B4" w:rsidRPr="00C61668" w:rsidRDefault="00586120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="009452B4" w:rsidRPr="00C61668">
        <w:rPr>
          <w:rFonts w:ascii="Angsana New" w:hAnsi="Angsana New"/>
          <w:sz w:val="26"/>
          <w:szCs w:val="26"/>
          <w:cs/>
        </w:rPr>
        <w:t xml:space="preserve">จ่ายสมทบเข้ากองทุนดังกล่าวข้างต้นเป็นเงินรวมประมาณ </w:t>
      </w:r>
      <w:r w:rsidR="00D259B4" w:rsidRPr="00C61668">
        <w:rPr>
          <w:rFonts w:ascii="Angsana New" w:hAnsi="Angsana New"/>
          <w:sz w:val="26"/>
          <w:szCs w:val="26"/>
        </w:rPr>
        <w:t>6.6</w:t>
      </w:r>
      <w:r w:rsidR="009452B4" w:rsidRPr="00C61668">
        <w:rPr>
          <w:rFonts w:ascii="Angsana New" w:hAnsi="Angsana New"/>
          <w:sz w:val="26"/>
          <w:szCs w:val="26"/>
        </w:rPr>
        <w:t xml:space="preserve"> </w:t>
      </w:r>
      <w:r w:rsidR="009452B4" w:rsidRPr="00C61668">
        <w:rPr>
          <w:rFonts w:ascii="Angsana New" w:hAnsi="Angsana New"/>
          <w:sz w:val="26"/>
          <w:szCs w:val="26"/>
          <w:cs/>
        </w:rPr>
        <w:t>ล้านบาท</w:t>
      </w:r>
      <w:r w:rsidR="00891F09" w:rsidRPr="00C61668">
        <w:rPr>
          <w:rFonts w:ascii="Angsana New" w:hAnsi="Angsana New"/>
          <w:sz w:val="26"/>
          <w:szCs w:val="26"/>
          <w:cs/>
        </w:rPr>
        <w:t xml:space="preserve"> </w:t>
      </w:r>
      <w:r w:rsidR="009C1D48" w:rsidRPr="00C61668">
        <w:rPr>
          <w:rFonts w:ascii="Angsana New" w:hAnsi="Angsana New"/>
          <w:sz w:val="26"/>
          <w:szCs w:val="26"/>
          <w:cs/>
        </w:rPr>
        <w:t xml:space="preserve">และ </w:t>
      </w:r>
      <w:r w:rsidR="002E41AD" w:rsidRPr="00C61668">
        <w:rPr>
          <w:rFonts w:ascii="Angsana New" w:hAnsi="Angsana New"/>
          <w:sz w:val="26"/>
          <w:szCs w:val="26"/>
        </w:rPr>
        <w:t>4</w:t>
      </w:r>
      <w:r w:rsidR="002E41AD" w:rsidRPr="00C61668">
        <w:rPr>
          <w:rFonts w:ascii="Angsana New" w:hAnsi="Angsana New"/>
          <w:sz w:val="26"/>
          <w:szCs w:val="26"/>
          <w:cs/>
        </w:rPr>
        <w:t>.</w:t>
      </w:r>
      <w:r w:rsidR="002E41AD" w:rsidRPr="00C61668">
        <w:rPr>
          <w:rFonts w:ascii="Angsana New" w:hAnsi="Angsana New"/>
          <w:sz w:val="26"/>
          <w:szCs w:val="26"/>
        </w:rPr>
        <w:t>6</w:t>
      </w:r>
      <w:r w:rsidR="009C1D48" w:rsidRPr="00C61668">
        <w:rPr>
          <w:rFonts w:ascii="Angsana New" w:hAnsi="Angsana New"/>
          <w:sz w:val="26"/>
          <w:szCs w:val="26"/>
        </w:rPr>
        <w:t xml:space="preserve"> </w:t>
      </w:r>
      <w:r w:rsidR="009C1D48" w:rsidRPr="00C61668">
        <w:rPr>
          <w:rFonts w:ascii="Angsana New" w:hAnsi="Angsana New"/>
          <w:sz w:val="26"/>
          <w:szCs w:val="26"/>
          <w:cs/>
        </w:rPr>
        <w:t>ล้านบาท</w:t>
      </w:r>
      <w:r w:rsidR="009452B4" w:rsidRPr="00C61668">
        <w:rPr>
          <w:rFonts w:ascii="Angsana New" w:hAnsi="Angsana New"/>
          <w:sz w:val="26"/>
          <w:szCs w:val="26"/>
          <w:cs/>
        </w:rPr>
        <w:t xml:space="preserve"> 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="009C1D48" w:rsidRPr="00C61668">
        <w:rPr>
          <w:rFonts w:ascii="Angsana New" w:hAnsi="Angsana New"/>
          <w:sz w:val="26"/>
          <w:szCs w:val="26"/>
          <w:cs/>
        </w:rPr>
        <w:t>ตามลำดับ</w:t>
      </w:r>
      <w:r w:rsidR="009452B4" w:rsidRPr="00C61668">
        <w:rPr>
          <w:rFonts w:ascii="Angsana New" w:hAnsi="Angsana New"/>
          <w:sz w:val="26"/>
          <w:szCs w:val="26"/>
          <w:cs/>
        </w:rPr>
        <w:t xml:space="preserve"> (ของบริษัทจำนวนเงินประมาณ</w:t>
      </w:r>
      <w:r w:rsidR="008F1BD8" w:rsidRPr="00C61668">
        <w:rPr>
          <w:rFonts w:ascii="Angsana New" w:hAnsi="Angsana New"/>
          <w:sz w:val="26"/>
          <w:szCs w:val="26"/>
        </w:rPr>
        <w:t xml:space="preserve"> </w:t>
      </w:r>
      <w:r w:rsidR="00D259B4" w:rsidRPr="00C61668">
        <w:rPr>
          <w:rFonts w:ascii="Angsana New" w:hAnsi="Angsana New"/>
          <w:sz w:val="26"/>
          <w:szCs w:val="26"/>
        </w:rPr>
        <w:t>2.8</w:t>
      </w:r>
      <w:r w:rsidR="008F1BD8" w:rsidRPr="00C61668">
        <w:rPr>
          <w:rFonts w:ascii="Angsana New" w:hAnsi="Angsana New"/>
          <w:sz w:val="26"/>
          <w:szCs w:val="26"/>
        </w:rPr>
        <w:t xml:space="preserve"> </w:t>
      </w:r>
      <w:r w:rsidR="008F1BD8" w:rsidRPr="00C61668">
        <w:rPr>
          <w:rFonts w:ascii="Angsana New" w:hAnsi="Angsana New"/>
          <w:sz w:val="26"/>
          <w:szCs w:val="26"/>
          <w:cs/>
        </w:rPr>
        <w:t>ล้านบาท และ</w:t>
      </w:r>
      <w:r w:rsidR="009452B4" w:rsidRPr="00C61668">
        <w:rPr>
          <w:rFonts w:ascii="Angsana New" w:hAnsi="Angsana New"/>
          <w:sz w:val="26"/>
          <w:szCs w:val="26"/>
          <w:cs/>
        </w:rPr>
        <w:t xml:space="preserve"> </w:t>
      </w:r>
      <w:r w:rsidR="002E41AD" w:rsidRPr="00C61668">
        <w:rPr>
          <w:rFonts w:ascii="Angsana New" w:hAnsi="Angsana New"/>
          <w:sz w:val="26"/>
          <w:szCs w:val="26"/>
        </w:rPr>
        <w:t>2.2</w:t>
      </w:r>
      <w:r w:rsidR="009452B4" w:rsidRPr="00C61668">
        <w:rPr>
          <w:rFonts w:ascii="Angsana New" w:hAnsi="Angsana New"/>
          <w:sz w:val="26"/>
          <w:szCs w:val="26"/>
        </w:rPr>
        <w:t xml:space="preserve"> </w:t>
      </w:r>
      <w:r w:rsidR="009452B4" w:rsidRPr="00C61668">
        <w:rPr>
          <w:rFonts w:ascii="Angsana New" w:hAnsi="Angsana New"/>
          <w:sz w:val="26"/>
          <w:szCs w:val="26"/>
          <w:cs/>
        </w:rPr>
        <w:t xml:space="preserve">ล้านบาท 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8F1BD8" w:rsidRPr="00C61668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25389C" w:rsidRPr="00C61668">
        <w:rPr>
          <w:rFonts w:ascii="Angsana New" w:hAnsi="Angsana New"/>
          <w:sz w:val="26"/>
          <w:szCs w:val="26"/>
          <w:cs/>
        </w:rPr>
        <w:t>)</w:t>
      </w:r>
    </w:p>
    <w:p w:rsidR="00F53583" w:rsidRPr="00C61668" w:rsidRDefault="00F5358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:rsidR="003714F2" w:rsidRPr="00C61668" w:rsidRDefault="00BC78DD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2</w:t>
      </w:r>
      <w:r w:rsidR="002E41AD" w:rsidRPr="00C61668">
        <w:rPr>
          <w:rFonts w:ascii="Angsana New" w:hAnsi="Angsana New"/>
          <w:b/>
          <w:bCs/>
          <w:sz w:val="26"/>
          <w:szCs w:val="26"/>
        </w:rPr>
        <w:t>3</w:t>
      </w:r>
      <w:r w:rsidR="003714F2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3714F2" w:rsidRPr="00C61668">
        <w:rPr>
          <w:rFonts w:ascii="Angsana New" w:hAnsi="Angsana New"/>
          <w:b/>
          <w:bCs/>
          <w:sz w:val="26"/>
          <w:szCs w:val="26"/>
        </w:rPr>
        <w:tab/>
      </w:r>
      <w:r w:rsidR="003714F2" w:rsidRPr="00C61668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:rsidR="003714F2" w:rsidRPr="00C61668" w:rsidRDefault="003714F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714F2" w:rsidRPr="00C61668" w:rsidRDefault="003714F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รายการค่าใช้จ่ายตามลักษณะที่สำคัญ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ได้แก่</w:t>
      </w:r>
    </w:p>
    <w:p w:rsidR="002A48AE" w:rsidRPr="00C61668" w:rsidRDefault="002A48AE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2E41AD" w:rsidRPr="00C61668" w:rsidTr="00F4436E">
        <w:trPr>
          <w:cantSplit/>
        </w:trPr>
        <w:tc>
          <w:tcPr>
            <w:tcW w:w="4251" w:type="dxa"/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E41AD" w:rsidRPr="00C61668" w:rsidTr="00F4436E">
        <w:trPr>
          <w:cantSplit/>
        </w:trPr>
        <w:tc>
          <w:tcPr>
            <w:tcW w:w="4251" w:type="dxa"/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41AD" w:rsidRPr="00C61668" w:rsidTr="00F4436E">
        <w:tc>
          <w:tcPr>
            <w:tcW w:w="4251" w:type="dxa"/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2E41AD" w:rsidRPr="00C61668" w:rsidRDefault="002E41AD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E41AD" w:rsidRPr="00C61668" w:rsidTr="00F443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2E41AD" w:rsidRPr="00C61668" w:rsidRDefault="002E41AD" w:rsidP="00F4436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2E41AD" w:rsidRPr="00C61668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2E41AD" w:rsidRPr="00C61668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2E41AD" w:rsidRPr="00C61668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2E41AD" w:rsidRPr="00C61668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2E41AD" w:rsidRPr="00C61668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2E41AD" w:rsidRPr="00C61668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2E41AD" w:rsidRPr="00C61668" w:rsidRDefault="002E41AD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73D8D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73D8D" w:rsidRPr="00C61668" w:rsidRDefault="00573D8D" w:rsidP="00573D8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ต้นทุนวัตถุดิบ</w:t>
            </w: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1,034,351</w:t>
            </w:r>
          </w:p>
        </w:tc>
        <w:tc>
          <w:tcPr>
            <w:tcW w:w="272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868,338</w:t>
            </w:r>
          </w:p>
        </w:tc>
        <w:tc>
          <w:tcPr>
            <w:tcW w:w="268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573D8D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73D8D" w:rsidRPr="00C61668" w:rsidRDefault="00573D8D" w:rsidP="00573D8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811,756</w:t>
            </w:r>
          </w:p>
        </w:tc>
        <w:tc>
          <w:tcPr>
            <w:tcW w:w="272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678,929</w:t>
            </w:r>
          </w:p>
        </w:tc>
        <w:tc>
          <w:tcPr>
            <w:tcW w:w="268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179,117</w:t>
            </w:r>
          </w:p>
        </w:tc>
        <w:tc>
          <w:tcPr>
            <w:tcW w:w="26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141,980</w:t>
            </w:r>
          </w:p>
        </w:tc>
      </w:tr>
      <w:tr w:rsidR="00573D8D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73D8D" w:rsidRPr="00C61668" w:rsidRDefault="00573D8D" w:rsidP="00573D8D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ค่าเช่า ค่าบริการ และค่าสาธารณูปโภค</w:t>
            </w: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492,107</w:t>
            </w:r>
          </w:p>
        </w:tc>
        <w:tc>
          <w:tcPr>
            <w:tcW w:w="272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428,814</w:t>
            </w:r>
          </w:p>
        </w:tc>
        <w:tc>
          <w:tcPr>
            <w:tcW w:w="268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10,013</w:t>
            </w:r>
          </w:p>
        </w:tc>
        <w:tc>
          <w:tcPr>
            <w:tcW w:w="26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8,475</w:t>
            </w:r>
          </w:p>
        </w:tc>
      </w:tr>
      <w:tr w:rsidR="00573D8D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73D8D" w:rsidRPr="00C61668" w:rsidRDefault="00573D8D" w:rsidP="00573D8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170,240</w:t>
            </w:r>
          </w:p>
        </w:tc>
        <w:tc>
          <w:tcPr>
            <w:tcW w:w="272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173,818</w:t>
            </w:r>
          </w:p>
        </w:tc>
        <w:tc>
          <w:tcPr>
            <w:tcW w:w="268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73D8D" w:rsidRPr="00C61668" w:rsidRDefault="00D92EA4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12,295</w:t>
            </w:r>
          </w:p>
        </w:tc>
        <w:tc>
          <w:tcPr>
            <w:tcW w:w="26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15,240</w:t>
            </w:r>
          </w:p>
        </w:tc>
      </w:tr>
      <w:tr w:rsidR="00573D8D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73D8D" w:rsidRPr="00C61668" w:rsidRDefault="00573D8D" w:rsidP="00573D8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259,023</w:t>
            </w:r>
          </w:p>
        </w:tc>
        <w:tc>
          <w:tcPr>
            <w:tcW w:w="272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238,921</w:t>
            </w:r>
          </w:p>
        </w:tc>
        <w:tc>
          <w:tcPr>
            <w:tcW w:w="268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73D8D" w:rsidRPr="00C61668" w:rsidRDefault="00573D8D" w:rsidP="00D92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</w:t>
            </w:r>
            <w:r w:rsidR="00D92EA4" w:rsidRPr="00C61668">
              <w:rPr>
                <w:rFonts w:ascii="Angsana New" w:hAnsi="Angsana New"/>
                <w:sz w:val="26"/>
                <w:szCs w:val="26"/>
              </w:rPr>
              <w:t>1,869</w:t>
            </w:r>
          </w:p>
        </w:tc>
        <w:tc>
          <w:tcPr>
            <w:tcW w:w="26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24,871</w:t>
            </w:r>
          </w:p>
        </w:tc>
      </w:tr>
      <w:tr w:rsidR="00573D8D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2,767,477</w:t>
            </w:r>
          </w:p>
        </w:tc>
        <w:tc>
          <w:tcPr>
            <w:tcW w:w="272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2,388,820</w:t>
            </w:r>
          </w:p>
        </w:tc>
        <w:tc>
          <w:tcPr>
            <w:tcW w:w="268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233,294</w:t>
            </w:r>
          </w:p>
        </w:tc>
        <w:tc>
          <w:tcPr>
            <w:tcW w:w="266" w:type="dxa"/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573D8D" w:rsidRPr="00C61668" w:rsidRDefault="00573D8D" w:rsidP="0057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190,566</w:t>
            </w:r>
          </w:p>
        </w:tc>
      </w:tr>
    </w:tbl>
    <w:p w:rsidR="002E41AD" w:rsidRPr="00C61668" w:rsidRDefault="002E41AD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</w:p>
    <w:p w:rsidR="002E41AD" w:rsidRPr="00C61668" w:rsidRDefault="002E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5D10D3" w:rsidRPr="00C61668" w:rsidRDefault="005D10D3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E41AD" w:rsidRPr="00C61668">
        <w:rPr>
          <w:rFonts w:ascii="Angsana New" w:hAnsi="Angsana New"/>
          <w:b/>
          <w:bCs/>
          <w:sz w:val="26"/>
          <w:szCs w:val="26"/>
        </w:rPr>
        <w:t>4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="006D1D05" w:rsidRPr="00C61668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กำไรต่อหุ้นขั้นพื้นฐานส่วนที่เป็นของบริษัทใหญ่</w:t>
      </w:r>
    </w:p>
    <w:p w:rsidR="005D10D3" w:rsidRPr="00C61668" w:rsidRDefault="005D10D3" w:rsidP="00E624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 w:firstLine="709"/>
        <w:jc w:val="thaiDistribute"/>
        <w:rPr>
          <w:rFonts w:ascii="Angsana New" w:hAnsi="Angsana New"/>
          <w:sz w:val="26"/>
          <w:szCs w:val="26"/>
          <w:cs/>
        </w:rPr>
      </w:pPr>
    </w:p>
    <w:p w:rsidR="005201AB" w:rsidRPr="00C61668" w:rsidRDefault="005D10D3" w:rsidP="00E6242F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</w:t>
      </w:r>
      <w:r w:rsidR="006E2808" w:rsidRPr="00C61668">
        <w:rPr>
          <w:rFonts w:ascii="Angsana New" w:hAnsi="Angsana New"/>
          <w:sz w:val="26"/>
          <w:szCs w:val="26"/>
          <w:cs/>
        </w:rPr>
        <w:t>ผู้ถือหุ้น</w:t>
      </w:r>
      <w:r w:rsidRPr="00C61668">
        <w:rPr>
          <w:rFonts w:ascii="Angsana New" w:hAnsi="Angsana New"/>
          <w:sz w:val="26"/>
          <w:szCs w:val="26"/>
          <w:cs/>
        </w:rPr>
        <w:t>บริษัทใหญ่คำนวณโดยการหารกำไร</w:t>
      </w:r>
      <w:r w:rsidR="009C6893" w:rsidRPr="00C61668">
        <w:rPr>
          <w:rFonts w:ascii="Angsana New" w:hAnsi="Angsana New"/>
          <w:sz w:val="26"/>
          <w:szCs w:val="26"/>
          <w:cs/>
        </w:rPr>
        <w:t>สุทธิส่วนที่เป็นของบริษัทใหญ่</w:t>
      </w:r>
      <w:r w:rsidRPr="00C61668">
        <w:rPr>
          <w:rFonts w:ascii="Angsana New" w:hAnsi="Angsana New"/>
          <w:sz w:val="26"/>
          <w:szCs w:val="26"/>
          <w:cs/>
        </w:rPr>
        <w:t>สำหรับแต่ละปีด้วยจำนวนหุ้นสามัญถัวเฉลี่ยถ่วงน้ำหนักที่ออกในระหว่างปี</w:t>
      </w:r>
    </w:p>
    <w:p w:rsidR="002C3D9D" w:rsidRPr="00C61668" w:rsidRDefault="002C3D9D" w:rsidP="00E6242F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จำนวนหุ้นสามัญถัวเฉลี่ยถ่วงน้ำหนัก (ขั้นพื้นฐาน) 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สำหรับแต่ละปีสิ้นสุดวันที่ </w:t>
      </w:r>
      <w:r w:rsidR="00135DEF" w:rsidRPr="00C61668">
        <w:rPr>
          <w:rFonts w:ascii="Angsana New" w:hAnsi="Angsana New"/>
          <w:sz w:val="26"/>
          <w:szCs w:val="26"/>
        </w:rPr>
        <w:t>31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0E3913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:rsidR="00752106" w:rsidRPr="00C61668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7200"/>
        <w:gridCol w:w="1170"/>
        <w:gridCol w:w="270"/>
        <w:gridCol w:w="1170"/>
      </w:tblGrid>
      <w:tr w:rsidR="00752106" w:rsidRPr="00C61668" w:rsidTr="00752106">
        <w:tc>
          <w:tcPr>
            <w:tcW w:w="7200" w:type="dxa"/>
          </w:tcPr>
          <w:p w:rsidR="00752106" w:rsidRPr="00C61668" w:rsidRDefault="00752106" w:rsidP="00F4436E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752106" w:rsidRPr="00C61668" w:rsidTr="00752106">
        <w:tc>
          <w:tcPr>
            <w:tcW w:w="7200" w:type="dxa"/>
          </w:tcPr>
          <w:p w:rsidR="00752106" w:rsidRPr="00C61668" w:rsidRDefault="00752106" w:rsidP="00F4436E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52106" w:rsidRPr="00C61668" w:rsidTr="00752106">
        <w:tc>
          <w:tcPr>
            <w:tcW w:w="7200" w:type="dxa"/>
          </w:tcPr>
          <w:p w:rsidR="00752106" w:rsidRPr="00C61668" w:rsidRDefault="00752106" w:rsidP="00F4436E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2106" w:rsidRPr="00C61668" w:rsidTr="00752106">
        <w:tc>
          <w:tcPr>
            <w:tcW w:w="7200" w:type="dxa"/>
          </w:tcPr>
          <w:p w:rsidR="00752106" w:rsidRPr="00C61668" w:rsidRDefault="00752106" w:rsidP="00B4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B43069" w:rsidRPr="00C6166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14.1</w:t>
            </w:r>
          </w:p>
        </w:tc>
        <w:tc>
          <w:tcPr>
            <w:tcW w:w="2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14.1</w:t>
            </w:r>
          </w:p>
        </w:tc>
      </w:tr>
      <w:tr w:rsidR="00752106" w:rsidRPr="00C61668" w:rsidTr="00752106">
        <w:tc>
          <w:tcPr>
            <w:tcW w:w="7200" w:type="dxa"/>
          </w:tcPr>
          <w:p w:rsidR="00752106" w:rsidRPr="00C61668" w:rsidRDefault="00752106" w:rsidP="002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เปลี่ยนแปลงมูลค่าหุ้นที่ตราไว้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232C57" w:rsidRPr="00C61668">
              <w:rPr>
                <w:rFonts w:ascii="Angsana New" w:hAnsi="Angsana New"/>
                <w:sz w:val="26"/>
                <w:szCs w:val="26"/>
              </w:rPr>
              <w:t>9</w:t>
            </w:r>
            <w:r w:rsidRPr="00C61668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126.5</w:t>
            </w:r>
          </w:p>
        </w:tc>
        <w:tc>
          <w:tcPr>
            <w:tcW w:w="2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126.5</w:t>
            </w:r>
          </w:p>
        </w:tc>
      </w:tr>
      <w:tr w:rsidR="00752106" w:rsidRPr="00C61668" w:rsidTr="00752106">
        <w:tc>
          <w:tcPr>
            <w:tcW w:w="720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</w:t>
            </w:r>
            <w:r w:rsidR="005170AF"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:rsidR="00752106" w:rsidRPr="00C61668" w:rsidRDefault="008625F2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22</w:t>
            </w:r>
            <w:r w:rsidR="005242A0" w:rsidRPr="00C61668">
              <w:rPr>
                <w:rFonts w:ascii="Angsana New" w:hAnsi="Angsana New"/>
                <w:sz w:val="26"/>
                <w:szCs w:val="26"/>
              </w:rPr>
              <w:t>.</w:t>
            </w:r>
            <w:r w:rsidRPr="00C6166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752106" w:rsidRPr="00C61668" w:rsidTr="00752106">
        <w:tc>
          <w:tcPr>
            <w:tcW w:w="720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52106" w:rsidRPr="00C61668" w:rsidRDefault="008625F2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163.0</w:t>
            </w:r>
          </w:p>
        </w:tc>
        <w:tc>
          <w:tcPr>
            <w:tcW w:w="270" w:type="dxa"/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140.6</w:t>
            </w:r>
          </w:p>
        </w:tc>
      </w:tr>
    </w:tbl>
    <w:p w:rsidR="00E954A3" w:rsidRPr="00C61668" w:rsidRDefault="00E954A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232C57" w:rsidRPr="00C61668" w:rsidRDefault="00232C57" w:rsidP="0023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การเปลี่ยนแปลงมูลค่า</w:t>
      </w:r>
      <w:r w:rsidRPr="00C61668">
        <w:rPr>
          <w:rFonts w:ascii="Angsana New" w:hAnsi="Angsana New" w:hint="cs"/>
          <w:sz w:val="26"/>
          <w:szCs w:val="26"/>
          <w:cs/>
        </w:rPr>
        <w:t>หุ้นสามัญ</w:t>
      </w:r>
      <w:r w:rsidRPr="00C61668">
        <w:rPr>
          <w:rFonts w:ascii="Angsana New" w:hAnsi="Angsana New"/>
          <w:sz w:val="26"/>
          <w:szCs w:val="26"/>
          <w:cs/>
        </w:rPr>
        <w:t>นี้มีผลทำให้จำนวนหุ้นสามัญถัวเฉลี่ยถ่วงน้ำหนักที่ใช้ในการคำนวณกำไรต่อหุ้นขั้นพื้นฐานสำหรับ</w:t>
      </w:r>
      <w:r w:rsidRPr="00C61668">
        <w:rPr>
          <w:rFonts w:ascii="Angsana New" w:hAnsi="Angsana New" w:hint="cs"/>
          <w:sz w:val="26"/>
          <w:szCs w:val="26"/>
          <w:cs/>
        </w:rPr>
        <w:t>ปี</w:t>
      </w:r>
      <w:r w:rsidRPr="00C6166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C61668">
        <w:rPr>
          <w:rFonts w:ascii="Angsana New" w:hAnsi="Angsana New"/>
          <w:sz w:val="26"/>
          <w:szCs w:val="26"/>
        </w:rPr>
        <w:t xml:space="preserve">31 </w:t>
      </w:r>
      <w:r w:rsidRPr="00C6166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61668">
        <w:rPr>
          <w:rFonts w:ascii="Angsana New" w:hAnsi="Angsana New"/>
          <w:sz w:val="26"/>
          <w:szCs w:val="26"/>
        </w:rPr>
        <w:t xml:space="preserve">2561 </w:t>
      </w:r>
      <w:r w:rsidRPr="00C61668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:rsidR="00232C57" w:rsidRPr="00C61668" w:rsidRDefault="00232C57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165E47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2</w:t>
      </w:r>
      <w:r w:rsidR="00752106" w:rsidRPr="00C61668">
        <w:rPr>
          <w:rFonts w:ascii="Angsana New" w:hAnsi="Angsana New"/>
          <w:b/>
          <w:bCs/>
          <w:sz w:val="26"/>
          <w:szCs w:val="26"/>
        </w:rPr>
        <w:t>5</w:t>
      </w:r>
      <w:r w:rsidR="00FD1899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FD1899" w:rsidRPr="00C61668">
        <w:rPr>
          <w:rFonts w:ascii="Angsana New" w:hAnsi="Angsana New"/>
          <w:b/>
          <w:bCs/>
          <w:sz w:val="26"/>
          <w:szCs w:val="26"/>
        </w:rPr>
        <w:tab/>
      </w:r>
      <w:r w:rsidR="00165E47" w:rsidRPr="00C61668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CD6C11" w:rsidRPr="00C61668">
        <w:rPr>
          <w:rFonts w:ascii="Angsana New" w:hAnsi="Angsana New"/>
          <w:b/>
          <w:bCs/>
          <w:sz w:val="26"/>
          <w:szCs w:val="26"/>
          <w:cs/>
        </w:rPr>
        <w:t>ระยะยาว</w:t>
      </w:r>
    </w:p>
    <w:p w:rsidR="00FD1899" w:rsidRPr="00C61668" w:rsidRDefault="00FD1899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:rsidR="00C01BDD" w:rsidRPr="00C61668" w:rsidRDefault="000E3913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C61668">
        <w:rPr>
          <w:rFonts w:ascii="Angsana New" w:hAnsi="Angsana New"/>
          <w:sz w:val="26"/>
          <w:szCs w:val="26"/>
        </w:rPr>
        <w:t>31</w:t>
      </w:r>
      <w:r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0430B0" w:rsidRPr="00C61668">
        <w:rPr>
          <w:rFonts w:ascii="Angsana New" w:hAnsi="Angsana New"/>
          <w:sz w:val="26"/>
          <w:szCs w:val="26"/>
          <w:cs/>
        </w:rPr>
        <w:t xml:space="preserve"> </w:t>
      </w:r>
      <w:r w:rsidR="0010031A" w:rsidRPr="00C61668">
        <w:rPr>
          <w:rFonts w:ascii="Angsana New" w:hAnsi="Angsana New"/>
          <w:sz w:val="26"/>
          <w:szCs w:val="26"/>
          <w:cs/>
        </w:rPr>
        <w:t>กลุ่มบริษัทมีสัญญาเช่าดำเนินงานหลายฉบับเพื่อเช่าที่ทำการกลุ่มบริษัท  พื้นที่ร้านอาหารและอุปกรณ์ภายใต้สัญญาดังกล่าว ซึ่งแสดงไว้เป็นส่วนหนึ่งของ</w:t>
      </w:r>
      <w:r w:rsidR="00A94C9E" w:rsidRPr="00C61668">
        <w:rPr>
          <w:rFonts w:ascii="Angsana New" w:hAnsi="Angsana New"/>
          <w:sz w:val="26"/>
          <w:szCs w:val="26"/>
          <w:cs/>
        </w:rPr>
        <w:t xml:space="preserve"> “</w:t>
      </w:r>
      <w:r w:rsidR="0010031A" w:rsidRPr="00C61668">
        <w:rPr>
          <w:rFonts w:ascii="Angsana New" w:hAnsi="Angsana New"/>
          <w:sz w:val="26"/>
          <w:szCs w:val="26"/>
          <w:cs/>
        </w:rPr>
        <w:t xml:space="preserve">เงินมัดจำ” ในงบแสดงฐานะการเงินรวม จำนวนเงินรวม </w:t>
      </w:r>
      <w:r w:rsidR="00C40E4C" w:rsidRPr="00C61668">
        <w:rPr>
          <w:rFonts w:ascii="Angsana New" w:hAnsi="Angsana New"/>
          <w:sz w:val="26"/>
          <w:szCs w:val="26"/>
        </w:rPr>
        <w:t>162.1</w:t>
      </w:r>
      <w:r w:rsidR="0010031A" w:rsidRPr="00C61668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752106" w:rsidRPr="00C61668">
        <w:rPr>
          <w:rFonts w:ascii="Angsana New" w:hAnsi="Angsana New"/>
          <w:sz w:val="26"/>
          <w:szCs w:val="26"/>
        </w:rPr>
        <w:t>145</w:t>
      </w:r>
      <w:r w:rsidR="00752106" w:rsidRPr="00C61668">
        <w:rPr>
          <w:rFonts w:ascii="Angsana New" w:hAnsi="Angsana New"/>
          <w:sz w:val="26"/>
          <w:szCs w:val="26"/>
          <w:cs/>
        </w:rPr>
        <w:t>.</w:t>
      </w:r>
      <w:r w:rsidR="00752106" w:rsidRPr="00C61668">
        <w:rPr>
          <w:rFonts w:ascii="Angsana New" w:hAnsi="Angsana New"/>
          <w:sz w:val="26"/>
          <w:szCs w:val="26"/>
        </w:rPr>
        <w:t>9</w:t>
      </w:r>
      <w:r w:rsidR="0010031A" w:rsidRPr="00C61668">
        <w:rPr>
          <w:rFonts w:ascii="Angsana New" w:hAnsi="Angsana New"/>
          <w:sz w:val="26"/>
          <w:szCs w:val="26"/>
        </w:rPr>
        <w:t xml:space="preserve"> </w:t>
      </w:r>
      <w:r w:rsidR="00DD1246" w:rsidRPr="00C61668">
        <w:rPr>
          <w:rFonts w:ascii="Angsana New" w:hAnsi="Angsana New" w:hint="cs"/>
          <w:sz w:val="26"/>
          <w:szCs w:val="26"/>
          <w:cs/>
        </w:rPr>
        <w:t xml:space="preserve">      </w:t>
      </w:r>
      <w:r w:rsidR="0010031A" w:rsidRPr="00C61668">
        <w:rPr>
          <w:rFonts w:ascii="Angsana New" w:hAnsi="Angsana New"/>
          <w:sz w:val="26"/>
          <w:szCs w:val="26"/>
          <w:cs/>
        </w:rPr>
        <w:t xml:space="preserve">ล้านบาท ตามลำดับ และในงบแสดงฐานะการเงินเฉพาะกิจการ จำนวนเงินรวม </w:t>
      </w:r>
      <w:r w:rsidR="00C40E4C" w:rsidRPr="00C61668">
        <w:rPr>
          <w:rFonts w:ascii="Angsana New" w:hAnsi="Angsana New"/>
          <w:sz w:val="26"/>
          <w:szCs w:val="26"/>
        </w:rPr>
        <w:t>1.3</w:t>
      </w:r>
      <w:r w:rsidR="0010031A" w:rsidRPr="00C61668">
        <w:rPr>
          <w:rFonts w:ascii="Angsana New" w:hAnsi="Angsana New"/>
          <w:sz w:val="26"/>
          <w:szCs w:val="26"/>
        </w:rPr>
        <w:t xml:space="preserve"> </w:t>
      </w:r>
      <w:r w:rsidR="0010031A" w:rsidRPr="00C61668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752106" w:rsidRPr="00C61668">
        <w:rPr>
          <w:rFonts w:ascii="Angsana New" w:hAnsi="Angsana New"/>
          <w:sz w:val="26"/>
          <w:szCs w:val="26"/>
        </w:rPr>
        <w:t>0</w:t>
      </w:r>
      <w:r w:rsidR="00752106" w:rsidRPr="00C61668">
        <w:rPr>
          <w:rFonts w:ascii="Angsana New" w:hAnsi="Angsana New"/>
          <w:sz w:val="26"/>
          <w:szCs w:val="26"/>
          <w:cs/>
        </w:rPr>
        <w:t>.</w:t>
      </w:r>
      <w:r w:rsidR="00752106" w:rsidRPr="00C61668">
        <w:rPr>
          <w:rFonts w:ascii="Angsana New" w:hAnsi="Angsana New"/>
          <w:sz w:val="26"/>
          <w:szCs w:val="26"/>
        </w:rPr>
        <w:t>8</w:t>
      </w:r>
      <w:r w:rsidR="0010031A" w:rsidRPr="00C61668">
        <w:rPr>
          <w:rFonts w:ascii="Angsana New" w:hAnsi="Angsana New"/>
          <w:sz w:val="26"/>
          <w:szCs w:val="26"/>
        </w:rPr>
        <w:t xml:space="preserve"> </w:t>
      </w:r>
      <w:r w:rsidR="0010031A" w:rsidRPr="00C61668">
        <w:rPr>
          <w:rFonts w:ascii="Angsana New" w:hAnsi="Angsana New"/>
          <w:sz w:val="26"/>
          <w:szCs w:val="26"/>
          <w:cs/>
        </w:rPr>
        <w:t>ล้านบาท ตามลำดับ</w:t>
      </w:r>
      <w:r w:rsidR="00725BE4" w:rsidRPr="00C61668">
        <w:rPr>
          <w:rFonts w:ascii="Angsana New" w:hAnsi="Angsana New"/>
          <w:sz w:val="26"/>
          <w:szCs w:val="26"/>
          <w:cs/>
        </w:rPr>
        <w:t xml:space="preserve"> </w:t>
      </w:r>
    </w:p>
    <w:p w:rsidR="00752106" w:rsidRPr="00C61668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:rsidR="003863FD" w:rsidRPr="00C61668" w:rsidRDefault="003863FD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จำนวนเงินขั้นต่ำที่</w:t>
      </w:r>
      <w:r w:rsidR="0005571E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>ต้องจ่ายในอนาคตทั้งสิ้นภายใต้สัญญาเช่าดำเนินงานที่บอกเลิกไม่ได้มีดังนี้</w:t>
      </w:r>
    </w:p>
    <w:p w:rsidR="00752106" w:rsidRPr="00C61668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752106" w:rsidRPr="00C61668" w:rsidTr="00F4436E">
        <w:trPr>
          <w:cantSplit/>
        </w:trPr>
        <w:tc>
          <w:tcPr>
            <w:tcW w:w="4251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52106" w:rsidRPr="00C61668" w:rsidTr="00F4436E">
        <w:trPr>
          <w:cantSplit/>
        </w:trPr>
        <w:tc>
          <w:tcPr>
            <w:tcW w:w="4251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52106" w:rsidRPr="00C61668" w:rsidTr="00F4436E">
        <w:tc>
          <w:tcPr>
            <w:tcW w:w="4251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52106" w:rsidRPr="00C61668" w:rsidTr="00F443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752106" w:rsidRPr="00C61668" w:rsidRDefault="00752106" w:rsidP="00F4436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752106" w:rsidRPr="00C61668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752106" w:rsidRPr="00C61668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752106" w:rsidRPr="00C61668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752106" w:rsidRPr="00C61668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752106" w:rsidRPr="00C61668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752106" w:rsidRPr="00C61668" w:rsidRDefault="00752106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1AB9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331,619</w:t>
            </w:r>
          </w:p>
        </w:tc>
        <w:tc>
          <w:tcPr>
            <w:tcW w:w="272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276,893</w:t>
            </w:r>
          </w:p>
        </w:tc>
        <w:tc>
          <w:tcPr>
            <w:tcW w:w="268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597</w:t>
            </w:r>
          </w:p>
        </w:tc>
        <w:tc>
          <w:tcPr>
            <w:tcW w:w="266" w:type="dxa"/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2,676</w:t>
            </w:r>
          </w:p>
        </w:tc>
      </w:tr>
      <w:tr w:rsidR="005E1AB9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349,060</w:t>
            </w:r>
          </w:p>
        </w:tc>
        <w:tc>
          <w:tcPr>
            <w:tcW w:w="272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301,052</w:t>
            </w:r>
          </w:p>
        </w:tc>
        <w:tc>
          <w:tcPr>
            <w:tcW w:w="268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266" w:type="dxa"/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617</w:t>
            </w:r>
          </w:p>
        </w:tc>
      </w:tr>
      <w:tr w:rsidR="005E1AB9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ระยะเวลาที่เกิน </w:t>
            </w:r>
            <w:r w:rsidRPr="00C61668">
              <w:rPr>
                <w:rFonts w:ascii="Angsana New" w:hAnsi="Angsana New"/>
                <w:sz w:val="26"/>
                <w:szCs w:val="26"/>
              </w:rPr>
              <w:t>5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1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10,779</w:t>
            </w:r>
          </w:p>
        </w:tc>
        <w:tc>
          <w:tcPr>
            <w:tcW w:w="272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10,779</w:t>
            </w:r>
          </w:p>
        </w:tc>
        <w:tc>
          <w:tcPr>
            <w:tcW w:w="268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6" w:type="dxa"/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5E1AB9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5E1AB9" w:rsidRPr="00C61668" w:rsidRDefault="005E1AB9" w:rsidP="005E1AB9">
            <w:pPr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691,458</w:t>
            </w:r>
          </w:p>
        </w:tc>
        <w:tc>
          <w:tcPr>
            <w:tcW w:w="272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588,724</w:t>
            </w:r>
          </w:p>
        </w:tc>
        <w:tc>
          <w:tcPr>
            <w:tcW w:w="268" w:type="dxa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66" w:type="dxa"/>
            <w:vAlign w:val="bottom"/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:rsidR="005E1AB9" w:rsidRPr="00C61668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3,293</w:t>
            </w:r>
          </w:p>
        </w:tc>
      </w:tr>
    </w:tbl>
    <w:p w:rsidR="00752106" w:rsidRPr="00C61668" w:rsidRDefault="00752106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:rsidR="00752106" w:rsidRPr="00C61668" w:rsidRDefault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752106" w:rsidRPr="00C61668">
        <w:rPr>
          <w:rFonts w:ascii="Angsana New" w:hAnsi="Angsana New"/>
          <w:b/>
          <w:bCs/>
          <w:sz w:val="26"/>
          <w:szCs w:val="26"/>
        </w:rPr>
        <w:t>6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Pr="00C61668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:rsidR="005D10D3" w:rsidRPr="00C61668" w:rsidRDefault="005D10D3" w:rsidP="00E6242F">
      <w:pPr>
        <w:rPr>
          <w:rFonts w:ascii="Angsana New" w:hAnsi="Angsana New"/>
          <w:sz w:val="26"/>
          <w:szCs w:val="26"/>
          <w:cs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</w:t>
      </w:r>
      <w:r w:rsidR="00E84521" w:rsidRPr="00C61668">
        <w:rPr>
          <w:rFonts w:ascii="Angsana New" w:hAnsi="Angsana New"/>
          <w:sz w:val="26"/>
          <w:szCs w:val="26"/>
          <w:cs/>
          <w:lang w:val="th-TH"/>
        </w:rPr>
        <w:t>งบแสดงฐานะการเงิน</w:t>
      </w:r>
      <w:r w:rsidR="004814F7" w:rsidRPr="00C61668">
        <w:rPr>
          <w:rFonts w:ascii="Angsana New" w:hAnsi="Angsana New"/>
          <w:sz w:val="26"/>
          <w:szCs w:val="26"/>
          <w:cs/>
        </w:rPr>
        <w:t>รวม</w:t>
      </w:r>
      <w:r w:rsidR="00E84521" w:rsidRPr="00C61668">
        <w:rPr>
          <w:rFonts w:ascii="Angsana New" w:hAnsi="Angsana New"/>
          <w:sz w:val="26"/>
          <w:szCs w:val="26"/>
          <w:cs/>
          <w:lang w:val="th-TH"/>
        </w:rPr>
        <w:t>และงบแสดงฐานะการเงิน</w:t>
      </w:r>
      <w:r w:rsidR="004814F7" w:rsidRPr="00C61668">
        <w:rPr>
          <w:rFonts w:ascii="Angsana New" w:hAnsi="Angsana New"/>
          <w:sz w:val="26"/>
          <w:szCs w:val="26"/>
          <w:cs/>
          <w:lang w:val="th-TH"/>
        </w:rPr>
        <w:t>เฉพาะกิจการ</w:t>
      </w:r>
      <w:r w:rsidRPr="00C61668">
        <w:rPr>
          <w:rFonts w:ascii="Angsana New" w:hAnsi="Angsana New"/>
          <w:sz w:val="26"/>
          <w:szCs w:val="26"/>
          <w:cs/>
        </w:rPr>
        <w:t>ได้รวม</w:t>
      </w:r>
      <w:r w:rsidR="00E84521" w:rsidRPr="00C61668">
        <w:rPr>
          <w:rFonts w:ascii="Angsana New" w:hAnsi="Angsana New"/>
          <w:sz w:val="26"/>
          <w:szCs w:val="26"/>
          <w:cs/>
        </w:rPr>
        <w:t>เงินสดและ</w:t>
      </w:r>
      <w:r w:rsidRPr="00C61668">
        <w:rPr>
          <w:rFonts w:ascii="Angsana New" w:hAnsi="Angsana New"/>
          <w:sz w:val="26"/>
          <w:szCs w:val="26"/>
          <w:cs/>
        </w:rPr>
        <w:t>รายการเทียบเท่าเงินสด ลูกหนี้การค้าและลูกหนี้</w:t>
      </w:r>
      <w:r w:rsidR="00CE29FF" w:rsidRPr="00C61668">
        <w:rPr>
          <w:rFonts w:ascii="Angsana New" w:hAnsi="Angsana New"/>
          <w:sz w:val="26"/>
          <w:szCs w:val="26"/>
          <w:cs/>
        </w:rPr>
        <w:t>หมุนเวียน</w:t>
      </w:r>
      <w:r w:rsidRPr="00C61668">
        <w:rPr>
          <w:rFonts w:ascii="Angsana New" w:hAnsi="Angsana New"/>
          <w:sz w:val="26"/>
          <w:szCs w:val="26"/>
          <w:cs/>
        </w:rPr>
        <w:t xml:space="preserve">อื่น  </w:t>
      </w:r>
      <w:r w:rsidR="00E84521" w:rsidRPr="00C61668">
        <w:rPr>
          <w:rFonts w:ascii="Angsana New" w:hAnsi="Angsana New"/>
          <w:sz w:val="26"/>
          <w:szCs w:val="26"/>
          <w:cs/>
        </w:rPr>
        <w:t>เงินให้กู้ยืม</w:t>
      </w:r>
      <w:r w:rsidR="00DF3E97" w:rsidRPr="00C61668">
        <w:rPr>
          <w:rFonts w:ascii="Angsana New" w:hAnsi="Angsana New"/>
          <w:sz w:val="26"/>
          <w:szCs w:val="26"/>
          <w:cs/>
        </w:rPr>
        <w:t>ระยะสั้น</w:t>
      </w:r>
      <w:r w:rsidR="00E84521" w:rsidRPr="00C61668">
        <w:rPr>
          <w:rFonts w:ascii="Angsana New" w:hAnsi="Angsana New"/>
          <w:sz w:val="26"/>
          <w:szCs w:val="26"/>
          <w:cs/>
        </w:rPr>
        <w:t>แก่บริษัทย่อย</w:t>
      </w:r>
      <w:r w:rsidR="005170AF" w:rsidRPr="00C61668">
        <w:rPr>
          <w:rFonts w:ascii="Angsana New" w:hAnsi="Angsana New" w:hint="cs"/>
          <w:sz w:val="26"/>
          <w:szCs w:val="26"/>
          <w:cs/>
        </w:rPr>
        <w:t xml:space="preserve"> เงินมัดจำ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B20574" w:rsidRPr="00C61668">
        <w:rPr>
          <w:rFonts w:ascii="Angsana New" w:hAnsi="Angsana New"/>
          <w:sz w:val="26"/>
          <w:szCs w:val="26"/>
          <w:cs/>
        </w:rPr>
        <w:t xml:space="preserve">เงินกู้ยืมระยะสั้นจากสถาบันการเงิน  </w:t>
      </w:r>
      <w:r w:rsidRPr="00C61668">
        <w:rPr>
          <w:rFonts w:ascii="Angsana New" w:hAnsi="Angsana New"/>
          <w:sz w:val="26"/>
          <w:szCs w:val="26"/>
          <w:cs/>
        </w:rPr>
        <w:t>เจ้าหนี้การค้าและเจ้าหนี้</w:t>
      </w:r>
      <w:r w:rsidR="00CE29FF" w:rsidRPr="00C61668">
        <w:rPr>
          <w:rFonts w:ascii="Angsana New" w:hAnsi="Angsana New"/>
          <w:sz w:val="26"/>
          <w:szCs w:val="26"/>
          <w:cs/>
        </w:rPr>
        <w:t>หมุนเวียน</w:t>
      </w:r>
      <w:r w:rsidRPr="00C61668">
        <w:rPr>
          <w:rFonts w:ascii="Angsana New" w:hAnsi="Angsana New"/>
          <w:sz w:val="26"/>
          <w:szCs w:val="26"/>
          <w:cs/>
        </w:rPr>
        <w:t>อื่น เงินกู้ยืม</w:t>
      </w:r>
      <w:r w:rsidR="00DF3E97" w:rsidRPr="00C61668">
        <w:rPr>
          <w:rFonts w:ascii="Angsana New" w:hAnsi="Angsana New"/>
          <w:sz w:val="26"/>
          <w:szCs w:val="26"/>
          <w:cs/>
        </w:rPr>
        <w:t>ระยะสั้น</w:t>
      </w:r>
      <w:r w:rsidRPr="00C61668">
        <w:rPr>
          <w:rFonts w:ascii="Angsana New" w:hAnsi="Angsana New"/>
          <w:sz w:val="26"/>
          <w:szCs w:val="26"/>
          <w:cs/>
        </w:rPr>
        <w:t>จากบริษัท</w:t>
      </w:r>
      <w:r w:rsidR="00DF3E97" w:rsidRPr="00C61668">
        <w:rPr>
          <w:rFonts w:ascii="Angsana New" w:hAnsi="Angsana New"/>
          <w:sz w:val="26"/>
          <w:szCs w:val="26"/>
          <w:cs/>
        </w:rPr>
        <w:t>ย่อย</w:t>
      </w:r>
      <w:r w:rsidRPr="00C61668">
        <w:rPr>
          <w:rFonts w:ascii="Angsana New" w:hAnsi="Angsana New"/>
          <w:sz w:val="26"/>
          <w:szCs w:val="26"/>
          <w:cs/>
        </w:rPr>
        <w:t xml:space="preserve">  เจ้าหนี้เงินประกันผลงาน  </w:t>
      </w:r>
      <w:r w:rsidR="001D25EF" w:rsidRPr="00C61668">
        <w:rPr>
          <w:rFonts w:ascii="Angsana New" w:hAnsi="Angsana New"/>
          <w:sz w:val="26"/>
          <w:szCs w:val="26"/>
          <w:cs/>
        </w:rPr>
        <w:t>และ</w:t>
      </w:r>
      <w:r w:rsidRPr="00C61668">
        <w:rPr>
          <w:rFonts w:ascii="Angsana New" w:hAnsi="Angsana New"/>
          <w:sz w:val="26"/>
          <w:szCs w:val="26"/>
          <w:cs/>
        </w:rPr>
        <w:t>หนี้สินตามสัญญาเช่าการเงิน</w:t>
      </w:r>
      <w:r w:rsidR="00DF3E97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C61668">
        <w:rPr>
          <w:rFonts w:ascii="Angsana New" w:hAnsi="Angsana New"/>
          <w:sz w:val="26"/>
          <w:szCs w:val="26"/>
        </w:rPr>
        <w:t>3</w:t>
      </w:r>
    </w:p>
    <w:p w:rsidR="00176AD2" w:rsidRPr="00C61668" w:rsidRDefault="00176AD2" w:rsidP="00E6242F">
      <w:pPr>
        <w:rPr>
          <w:rFonts w:ascii="Angsana New" w:hAnsi="Angsana New"/>
          <w:sz w:val="26"/>
          <w:szCs w:val="26"/>
          <w:cs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:rsidR="005D10D3" w:rsidRPr="00C61668" w:rsidRDefault="005D10D3" w:rsidP="00E6242F">
      <w:pPr>
        <w:rPr>
          <w:rFonts w:ascii="Angsana New" w:hAnsi="Angsana New"/>
          <w:sz w:val="26"/>
          <w:szCs w:val="26"/>
          <w:cs/>
        </w:rPr>
      </w:pPr>
    </w:p>
    <w:p w:rsidR="00CE29FF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 จากการประเมินฐานะทางการเงินและผลการดำเนินงานของ</w:t>
      </w:r>
      <w:r w:rsidR="00F22F16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 xml:space="preserve"> ข้อมูลเหล่านี้ชี้ให้เห็นว่า</w:t>
      </w:r>
      <w:r w:rsidR="00F22F16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>ไม่มีปัญหาความเสี่ยงด้านสภาพคล่อง</w:t>
      </w: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 xml:space="preserve"> </w:t>
      </w:r>
    </w:p>
    <w:p w:rsidR="001F6F45" w:rsidRPr="00C61668" w:rsidRDefault="001F6F4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:rsidR="00B33D6E" w:rsidRPr="00C61668" w:rsidRDefault="00B33D6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33D6E" w:rsidRPr="00C61668" w:rsidRDefault="00B33D6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ซึ่งเกิดจากการซื้อหรือขายสินค้าและบริการที่เป็นเงินตราต่างประเทศ  อย่างไรก็ตาม ณ วันที่</w:t>
      </w:r>
      <w:r w:rsidR="00E74BC2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</w:rPr>
        <w:t>31</w:t>
      </w:r>
      <w:r w:rsidR="00E74BC2" w:rsidRPr="00C61668">
        <w:rPr>
          <w:rFonts w:ascii="Angsana New" w:hAnsi="Angsana New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 xml:space="preserve">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</w:rPr>
        <w:t xml:space="preserve"> </w:t>
      </w:r>
      <w:r w:rsidRPr="00C61668">
        <w:rPr>
          <w:rFonts w:ascii="Angsana New" w:hAnsi="Angsana New"/>
          <w:sz w:val="26"/>
          <w:szCs w:val="26"/>
          <w:cs/>
        </w:rPr>
        <w:t>บริษัทไม่มีความเสี่ยงจาก</w:t>
      </w:r>
      <w:r w:rsidR="00300517" w:rsidRPr="00C61668">
        <w:rPr>
          <w:rFonts w:ascii="Angsana New" w:hAnsi="Angsana New"/>
          <w:sz w:val="26"/>
          <w:szCs w:val="26"/>
          <w:cs/>
        </w:rPr>
        <w:t>อัตราแลกเปลี่ยน</w:t>
      </w:r>
      <w:r w:rsidRPr="00C61668">
        <w:rPr>
          <w:rFonts w:ascii="Angsana New" w:hAnsi="Angsana New"/>
          <w:sz w:val="26"/>
          <w:szCs w:val="26"/>
          <w:cs/>
        </w:rPr>
        <w:t>เงินตราต่างประเทศที่เป็นสาระสําคัญ</w:t>
      </w:r>
    </w:p>
    <w:p w:rsidR="001A3C09" w:rsidRPr="00C61668" w:rsidRDefault="001A3C09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:rsidR="006D4C51" w:rsidRPr="00C61668" w:rsidRDefault="006D4C51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20574" w:rsidRPr="00C61668" w:rsidRDefault="00F44B22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ความเสี่ยงทางด้าน</w:t>
      </w:r>
      <w:r w:rsidR="005220EC" w:rsidRPr="00C61668">
        <w:rPr>
          <w:rFonts w:ascii="Angsana New" w:hAnsi="Angsana New"/>
          <w:sz w:val="26"/>
          <w:szCs w:val="26"/>
          <w:cs/>
        </w:rPr>
        <w:t>การให้</w:t>
      </w:r>
      <w:r w:rsidRPr="00C61668">
        <w:rPr>
          <w:rFonts w:ascii="Angsana New" w:hAnsi="Angsana New"/>
          <w:sz w:val="26"/>
          <w:szCs w:val="26"/>
          <w:cs/>
        </w:rPr>
        <w:t xml:space="preserve">สินเชื่อ คือความเสี่ยงที่ลูกค้าหรือคู่สัญญาไม่สามารถชำระหนี้ให้แก่กลุ่มบริษัทตามเงื่อนไขที่ตกลงไว้เมื่อครบกำหนด  </w:t>
      </w:r>
      <w:r w:rsidR="002B2F72" w:rsidRPr="00C61668">
        <w:rPr>
          <w:rFonts w:ascii="Angsana New" w:hAnsi="Angsana New"/>
          <w:sz w:val="26"/>
          <w:szCs w:val="26"/>
          <w:cs/>
        </w:rPr>
        <w:t>ฝ่ายบริหารได้ควบคุมความเสี่ยงนี้</w:t>
      </w:r>
      <w:r w:rsidRPr="00C61668">
        <w:rPr>
          <w:rFonts w:ascii="Angsana New" w:hAnsi="Angsana New"/>
          <w:sz w:val="26"/>
          <w:szCs w:val="26"/>
          <w:cs/>
        </w:rPr>
        <w:t>โดยการกำหนดให้มีนโยบายการให้สินเชื่อและวิธีการควบคุมสินเชื่อที่เหมาะสม นอกจากนี้การให้สินเชื่อไม่มีการกระจุกตัว เนื่องจากกลุ่มบริษัทมีฐานลูกค้าที่หลากหลายและมีอยู่จำนวนมากราย ณ วันที่รายงานไม่พบว่ามีความเสี่ยงจากสินเชื่อที่เป็นนัยสำคัญจากการการเก็บหนี้ไม่ได้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:rsidR="00CE29FF" w:rsidRPr="00C61668" w:rsidRDefault="00CE29FF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F22F16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 xml:space="preserve">ทั้งในปัจจุบันและอนาคต </w:t>
      </w:r>
      <w:r w:rsidR="00F22F16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>มีความเสี่ยงจากอัตราดอกเบี้ยอันเกี่ยว</w:t>
      </w:r>
      <w:r w:rsidR="005170AF" w:rsidRPr="00C61668">
        <w:rPr>
          <w:rFonts w:ascii="Angsana New" w:hAnsi="Angsana New"/>
          <w:sz w:val="26"/>
          <w:szCs w:val="26"/>
          <w:cs/>
        </w:rPr>
        <w:t xml:space="preserve">เนื่องกับเงินฝากสถาบันการเงิน </w:t>
      </w:r>
      <w:r w:rsidRPr="00C61668">
        <w:rPr>
          <w:rFonts w:ascii="Angsana New" w:hAnsi="Angsana New"/>
          <w:sz w:val="26"/>
          <w:szCs w:val="26"/>
          <w:cs/>
        </w:rPr>
        <w:t xml:space="preserve">เงินกู้ยืมระยะสั้นจากสถาบันการเงินและหนี้สินตามสัญญาเช่าการเงิน </w:t>
      </w:r>
    </w:p>
    <w:p w:rsidR="00F22F16" w:rsidRPr="00C61668" w:rsidRDefault="00F22F16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="00F22F16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>จึงไม่ได้ทำสัญญาเพื่อป้องกันความเสี่ยงดังกล่าว</w:t>
      </w: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90937" w:rsidRPr="00C61668" w:rsidRDefault="000E391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bookmarkStart w:id="4" w:name="_Hlk504303280"/>
      <w:r w:rsidR="00135DEF" w:rsidRPr="00C61668">
        <w:rPr>
          <w:rFonts w:ascii="Angsana New" w:hAnsi="Angsana New"/>
          <w:sz w:val="26"/>
          <w:szCs w:val="26"/>
        </w:rPr>
        <w:t>31</w:t>
      </w:r>
      <w:r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5D10D3" w:rsidRPr="00C61668">
        <w:rPr>
          <w:rFonts w:ascii="Angsana New" w:hAnsi="Angsana New"/>
          <w:sz w:val="26"/>
          <w:szCs w:val="26"/>
          <w:cs/>
        </w:rPr>
        <w:t xml:space="preserve"> </w:t>
      </w:r>
      <w:bookmarkEnd w:id="4"/>
      <w:r w:rsidR="005D10D3" w:rsidRPr="00C61668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DE76AE" w:rsidRPr="00C61668" w:rsidRDefault="00DE76AE" w:rsidP="00E6242F">
      <w:pPr>
        <w:rPr>
          <w:rFonts w:ascii="Angsana New" w:hAnsi="Angsana New"/>
          <w:sz w:val="26"/>
          <w:szCs w:val="26"/>
        </w:rPr>
      </w:pPr>
    </w:p>
    <w:tbl>
      <w:tblPr>
        <w:tblW w:w="10170" w:type="dxa"/>
        <w:tblInd w:w="-72" w:type="dxa"/>
        <w:tblLook w:val="00A0" w:firstRow="1" w:lastRow="0" w:firstColumn="1" w:lastColumn="0" w:noHBand="0" w:noVBand="0"/>
      </w:tblPr>
      <w:tblGrid>
        <w:gridCol w:w="2970"/>
        <w:gridCol w:w="1080"/>
        <w:gridCol w:w="990"/>
        <w:gridCol w:w="990"/>
        <w:gridCol w:w="957"/>
        <w:gridCol w:w="967"/>
        <w:gridCol w:w="1046"/>
        <w:gridCol w:w="1170"/>
      </w:tblGrid>
      <w:tr w:rsidR="00474D0D" w:rsidRPr="00C61668" w:rsidTr="0083511F">
        <w:tc>
          <w:tcPr>
            <w:tcW w:w="297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74D0D" w:rsidRPr="00C61668" w:rsidTr="0083511F">
        <w:tc>
          <w:tcPr>
            <w:tcW w:w="297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25</w:t>
            </w:r>
            <w:r w:rsidR="00752106" w:rsidRPr="00C61668">
              <w:rPr>
                <w:rFonts w:ascii="Angsana New" w:hAnsi="Angsana New"/>
                <w:sz w:val="22"/>
                <w:szCs w:val="22"/>
              </w:rPr>
              <w:t>61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74D0D" w:rsidRPr="00C61668" w:rsidTr="0083511F">
        <w:tc>
          <w:tcPr>
            <w:tcW w:w="297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474D0D" w:rsidRPr="00C61668" w:rsidRDefault="005170AF" w:rsidP="0051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474D0D" w:rsidRPr="00C61668" w:rsidRDefault="005170A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474D0D" w:rsidRPr="00C61668" w:rsidTr="0083511F">
        <w:tc>
          <w:tcPr>
            <w:tcW w:w="297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1046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820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</w:p>
        </w:tc>
        <w:tc>
          <w:tcPr>
            <w:tcW w:w="117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474D0D" w:rsidRPr="00C61668" w:rsidTr="0083511F">
        <w:tc>
          <w:tcPr>
            <w:tcW w:w="2970" w:type="dxa"/>
          </w:tcPr>
          <w:p w:rsidR="00474D0D" w:rsidRPr="00C61668" w:rsidRDefault="00474D0D" w:rsidP="00E6242F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474D0D" w:rsidRPr="00C61668" w:rsidRDefault="00474D0D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C61668" w:rsidTr="0083511F">
        <w:tc>
          <w:tcPr>
            <w:tcW w:w="2970" w:type="dxa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114,726</w:t>
            </w:r>
          </w:p>
        </w:tc>
        <w:tc>
          <w:tcPr>
            <w:tcW w:w="967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27,875</w:t>
            </w:r>
          </w:p>
        </w:tc>
        <w:tc>
          <w:tcPr>
            <w:tcW w:w="1046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142,601</w:t>
            </w:r>
          </w:p>
        </w:tc>
        <w:tc>
          <w:tcPr>
            <w:tcW w:w="117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0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37 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EC6C94" w:rsidRPr="00C61668" w:rsidTr="0083511F">
        <w:tc>
          <w:tcPr>
            <w:tcW w:w="2970" w:type="dxa"/>
          </w:tcPr>
          <w:p w:rsidR="00EC6C94" w:rsidRPr="00C61668" w:rsidRDefault="00EC6C94" w:rsidP="00EC6C94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44,308</w:t>
            </w:r>
          </w:p>
        </w:tc>
        <w:tc>
          <w:tcPr>
            <w:tcW w:w="1046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44,308</w:t>
            </w:r>
          </w:p>
        </w:tc>
        <w:tc>
          <w:tcPr>
            <w:tcW w:w="117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C6C94" w:rsidRPr="00C61668" w:rsidTr="0083511F">
        <w:tc>
          <w:tcPr>
            <w:tcW w:w="2970" w:type="dxa"/>
          </w:tcPr>
          <w:p w:rsidR="00EC6C94" w:rsidRPr="00C61668" w:rsidRDefault="00EC6C94" w:rsidP="00EC6C94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08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:rsidR="00EC6C94" w:rsidRPr="00C61668" w:rsidRDefault="00294BE7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163,508</w:t>
            </w:r>
          </w:p>
        </w:tc>
        <w:tc>
          <w:tcPr>
            <w:tcW w:w="1046" w:type="dxa"/>
            <w:shd w:val="clear" w:color="auto" w:fill="auto"/>
          </w:tcPr>
          <w:p w:rsidR="00EC6C94" w:rsidRPr="00C61668" w:rsidRDefault="00294BE7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163,508</w:t>
            </w:r>
          </w:p>
        </w:tc>
        <w:tc>
          <w:tcPr>
            <w:tcW w:w="1170" w:type="dxa"/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C6C94" w:rsidRPr="00C61668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114,726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294BE7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235,691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5B198D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3</w:t>
            </w:r>
            <w:r w:rsidR="00EC6C94" w:rsidRPr="00C61668">
              <w:rPr>
                <w:rFonts w:ascii="Angsana New" w:hAnsi="Angsana New"/>
                <w:sz w:val="22"/>
                <w:szCs w:val="22"/>
                <w:u w:val="double"/>
              </w:rPr>
              <w:t>5</w:t>
            </w:r>
            <w:r w:rsidR="00294BE7" w:rsidRPr="00C61668">
              <w:rPr>
                <w:rFonts w:ascii="Angsana New" w:hAnsi="Angsana New"/>
                <w:sz w:val="22"/>
                <w:szCs w:val="22"/>
                <w:u w:val="double"/>
              </w:rPr>
              <w:t>0,</w:t>
            </w:r>
            <w:r w:rsidR="00EC6C94" w:rsidRPr="00C61668">
              <w:rPr>
                <w:rFonts w:ascii="Angsana New" w:hAnsi="Angsana New"/>
                <w:sz w:val="22"/>
                <w:szCs w:val="22"/>
                <w:u w:val="double"/>
              </w:rPr>
              <w:t>4</w:t>
            </w:r>
            <w:r w:rsidR="00294BE7" w:rsidRPr="00C61668">
              <w:rPr>
                <w:rFonts w:ascii="Angsana New" w:hAnsi="Angsana New"/>
                <w:sz w:val="22"/>
                <w:szCs w:val="22"/>
                <w:u w:val="double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C61668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C61668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C61668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C6C94" w:rsidRPr="00C61668" w:rsidRDefault="00EC6C94" w:rsidP="00EC6C94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="005170AF" w:rsidRPr="00C61668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="005170AF" w:rsidRPr="00C6166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629,817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629,817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3.3</w:t>
            </w:r>
            <w:r w:rsidR="005170AF" w:rsidRPr="00C6166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</w:rPr>
              <w:t>-</w:t>
            </w:r>
            <w:r w:rsidR="005170AF" w:rsidRPr="00C6166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</w:rPr>
              <w:t>3.8</w:t>
            </w:r>
          </w:p>
        </w:tc>
      </w:tr>
      <w:tr w:rsidR="008D3037" w:rsidRPr="00C61668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D3037" w:rsidRPr="00C61668" w:rsidRDefault="008D3037" w:rsidP="008D3037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236,845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236,845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D3037" w:rsidRPr="00C61668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D3037" w:rsidRPr="00C61668" w:rsidRDefault="008D3037" w:rsidP="008D3037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4"/>
                <w:tab w:val="right" w:pos="679"/>
              </w:tabs>
              <w:ind w:left="-270" w:right="72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  <w:t>18,032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18,032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037" w:rsidRPr="00C61668" w:rsidRDefault="008D3037" w:rsidP="008D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C6C94" w:rsidRPr="00C61668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C6C94" w:rsidRPr="00C61668" w:rsidRDefault="00EC6C94" w:rsidP="00EC6C94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="00E43744" w:rsidRPr="00C61668">
              <w:rPr>
                <w:rFonts w:ascii="Angsana New" w:hAnsi="Angsana New"/>
                <w:sz w:val="22"/>
                <w:szCs w:val="22"/>
                <w:u w:val="single"/>
              </w:rPr>
              <w:t>1,30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4374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      1,28</w:t>
            </w:r>
            <w:r w:rsidR="00EC6C94" w:rsidRPr="00C61668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2,584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5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19,</w:t>
            </w:r>
            <w:r w:rsidR="005170AF" w:rsidRPr="00C6166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</w:rPr>
              <w:t>17.48</w:t>
            </w:r>
          </w:p>
        </w:tc>
      </w:tr>
      <w:tr w:rsidR="00EC6C94" w:rsidRPr="00C61668" w:rsidTr="008351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C6C94" w:rsidRPr="00C61668" w:rsidRDefault="00EC6C94" w:rsidP="00EC6C94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</w:t>
            </w:r>
            <w:r w:rsidR="00E43744" w:rsidRPr="00C61668">
              <w:rPr>
                <w:rFonts w:ascii="Angsana New" w:hAnsi="Angsana New"/>
                <w:sz w:val="22"/>
                <w:szCs w:val="22"/>
                <w:u w:val="double"/>
              </w:rPr>
              <w:t>1,30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 </w:t>
            </w:r>
            <w:r w:rsidR="00E43744" w:rsidRPr="00C61668">
              <w:rPr>
                <w:rFonts w:ascii="Angsana New" w:hAnsi="Angsana New"/>
                <w:sz w:val="22"/>
                <w:szCs w:val="22"/>
                <w:u w:val="double"/>
              </w:rPr>
              <w:t>1,28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629,817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="00294BE7" w:rsidRPr="00C61668">
              <w:rPr>
                <w:rFonts w:ascii="Angsana New" w:hAnsi="Angsana New"/>
                <w:sz w:val="22"/>
                <w:szCs w:val="22"/>
                <w:u w:val="double"/>
              </w:rPr>
              <w:t>254,877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</w:t>
            </w:r>
            <w:r w:rsidR="007214FB" w:rsidRPr="00C61668">
              <w:rPr>
                <w:rFonts w:ascii="Angsana New" w:hAnsi="Angsana New"/>
                <w:sz w:val="22"/>
                <w:szCs w:val="22"/>
                <w:u w:val="double"/>
              </w:rPr>
              <w:t>88</w:t>
            </w:r>
            <w:r w:rsidR="00294BE7" w:rsidRPr="00C61668">
              <w:rPr>
                <w:rFonts w:ascii="Angsana New" w:hAnsi="Angsana New"/>
                <w:sz w:val="22"/>
                <w:szCs w:val="22"/>
                <w:u w:val="double"/>
              </w:rPr>
              <w:t>7,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  <w:r w:rsidR="00294BE7" w:rsidRPr="00C61668">
              <w:rPr>
                <w:rFonts w:ascii="Angsana New" w:hAnsi="Angsana New"/>
                <w:sz w:val="22"/>
                <w:szCs w:val="22"/>
                <w:u w:val="double"/>
              </w:rPr>
              <w:t>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752106" w:rsidRPr="00C61668" w:rsidRDefault="00752106" w:rsidP="00E6242F">
      <w:pPr>
        <w:rPr>
          <w:rFonts w:ascii="Angsana New" w:hAnsi="Angsana New"/>
          <w:sz w:val="26"/>
          <w:szCs w:val="26"/>
        </w:rPr>
      </w:pPr>
    </w:p>
    <w:tbl>
      <w:tblPr>
        <w:tblW w:w="10170" w:type="dxa"/>
        <w:tblInd w:w="-72" w:type="dxa"/>
        <w:tblLook w:val="00A0" w:firstRow="1" w:lastRow="0" w:firstColumn="1" w:lastColumn="0" w:noHBand="0" w:noVBand="0"/>
      </w:tblPr>
      <w:tblGrid>
        <w:gridCol w:w="2970"/>
        <w:gridCol w:w="1080"/>
        <w:gridCol w:w="990"/>
        <w:gridCol w:w="990"/>
        <w:gridCol w:w="957"/>
        <w:gridCol w:w="967"/>
        <w:gridCol w:w="1046"/>
        <w:gridCol w:w="1170"/>
      </w:tblGrid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vAlign w:val="bottom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2560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2588E" w:rsidRPr="00C61668" w:rsidTr="00F15F18">
        <w:tc>
          <w:tcPr>
            <w:tcW w:w="2970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2588E" w:rsidRPr="00C61668" w:rsidTr="00F15F18">
        <w:tc>
          <w:tcPr>
            <w:tcW w:w="2970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1046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820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</w:p>
        </w:tc>
        <w:tc>
          <w:tcPr>
            <w:tcW w:w="1170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112,628</w:t>
            </w:r>
          </w:p>
        </w:tc>
        <w:tc>
          <w:tcPr>
            <w:tcW w:w="967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21,029</w:t>
            </w:r>
          </w:p>
        </w:tc>
        <w:tc>
          <w:tcPr>
            <w:tcW w:w="1046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133,657</w:t>
            </w:r>
          </w:p>
        </w:tc>
        <w:tc>
          <w:tcPr>
            <w:tcW w:w="117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0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37 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26,049</w:t>
            </w:r>
          </w:p>
        </w:tc>
        <w:tc>
          <w:tcPr>
            <w:tcW w:w="1046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C61668">
              <w:rPr>
                <w:rFonts w:ascii="Angsana New" w:hAnsi="Angsana New"/>
                <w:sz w:val="22"/>
                <w:szCs w:val="22"/>
              </w:rPr>
              <w:t>26,049</w:t>
            </w:r>
          </w:p>
        </w:tc>
        <w:tc>
          <w:tcPr>
            <w:tcW w:w="117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08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148,235</w:t>
            </w:r>
          </w:p>
        </w:tc>
        <w:tc>
          <w:tcPr>
            <w:tcW w:w="1046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148,235</w:t>
            </w:r>
          </w:p>
        </w:tc>
        <w:tc>
          <w:tcPr>
            <w:tcW w:w="1170" w:type="dxa"/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112,628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195,313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307,941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5" w:hanging="24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C94" w:rsidRPr="00C61668" w:rsidTr="001B2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C6C94" w:rsidRPr="00C61668" w:rsidRDefault="00EC6C94" w:rsidP="00EC6C94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="005170AF" w:rsidRPr="00C61668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="005170AF" w:rsidRPr="00C6166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698,647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94" w:rsidRPr="00C61668" w:rsidRDefault="00EC6C94" w:rsidP="00EC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698,647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C6C94" w:rsidRPr="00C61668" w:rsidRDefault="00EC6C94" w:rsidP="005B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98441D" w:rsidRPr="00C61668">
              <w:rPr>
                <w:rFonts w:ascii="Angsana New" w:hAnsi="Angsana New"/>
                <w:sz w:val="22"/>
                <w:szCs w:val="22"/>
              </w:rPr>
              <w:t>5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B198D" w:rsidRPr="00C61668">
              <w:rPr>
                <w:rFonts w:ascii="Angsana New" w:hAnsi="Angsana New"/>
                <w:sz w:val="22"/>
                <w:szCs w:val="22"/>
              </w:rPr>
              <w:t>-</w:t>
            </w:r>
            <w:r w:rsidR="001635CE" w:rsidRPr="00C61668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1635CE" w:rsidRPr="00C61668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249,549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249,549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12,395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12,395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751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      1,187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1,938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5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98" w:right="16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751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1,187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698,647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270" w:right="3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261,944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962,529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F70EA2" w:rsidRPr="00C61668" w:rsidRDefault="00F70EA2" w:rsidP="00E6242F">
      <w:pPr>
        <w:rPr>
          <w:rFonts w:ascii="Angsana New" w:hAnsi="Angsana New"/>
          <w:sz w:val="26"/>
          <w:szCs w:val="26"/>
        </w:rPr>
      </w:pPr>
    </w:p>
    <w:p w:rsidR="00752106" w:rsidRPr="00C61668" w:rsidRDefault="00752106">
      <w:r w:rsidRPr="00C61668">
        <w:br w:type="page"/>
      </w:r>
    </w:p>
    <w:tbl>
      <w:tblPr>
        <w:tblW w:w="9939" w:type="dxa"/>
        <w:tblInd w:w="-81" w:type="dxa"/>
        <w:tblLook w:val="00A0" w:firstRow="1" w:lastRow="0" w:firstColumn="1" w:lastColumn="0" w:noHBand="0" w:noVBand="0"/>
      </w:tblPr>
      <w:tblGrid>
        <w:gridCol w:w="2970"/>
        <w:gridCol w:w="900"/>
        <w:gridCol w:w="999"/>
        <w:gridCol w:w="972"/>
        <w:gridCol w:w="954"/>
        <w:gridCol w:w="1026"/>
        <w:gridCol w:w="1029"/>
        <w:gridCol w:w="1089"/>
      </w:tblGrid>
      <w:tr w:rsidR="004169A1" w:rsidRPr="00C61668" w:rsidTr="00CE29FF">
        <w:tc>
          <w:tcPr>
            <w:tcW w:w="2970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bottom w:val="single" w:sz="4" w:space="0" w:color="auto"/>
            </w:tcBorders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089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69A1" w:rsidRPr="00C61668" w:rsidTr="00CE29FF">
        <w:tc>
          <w:tcPr>
            <w:tcW w:w="2970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169A1" w:rsidRPr="00C61668" w:rsidRDefault="004169A1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25</w:t>
            </w:r>
            <w:r w:rsidR="00135DEF" w:rsidRPr="00C61668">
              <w:rPr>
                <w:rFonts w:ascii="Angsana New" w:hAnsi="Angsana New"/>
                <w:sz w:val="22"/>
                <w:szCs w:val="22"/>
              </w:rPr>
              <w:t>6</w:t>
            </w:r>
            <w:r w:rsidR="00752106" w:rsidRPr="00C61668">
              <w:rPr>
                <w:rFonts w:ascii="Angsana New" w:hAnsi="Angsana New"/>
                <w:sz w:val="22"/>
                <w:szCs w:val="22"/>
              </w:rPr>
              <w:t>1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089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69A1" w:rsidRPr="00C61668" w:rsidTr="00CE29FF">
        <w:tc>
          <w:tcPr>
            <w:tcW w:w="2970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               อัตราดอกเบี้ยคงที่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4169A1" w:rsidRPr="00C61668" w:rsidRDefault="0022588E" w:rsidP="00225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</w:tcPr>
          <w:p w:rsidR="004169A1" w:rsidRPr="00C61668" w:rsidRDefault="0022588E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CE29FF" w:rsidRPr="00C61668" w:rsidTr="00CE29FF">
        <w:tc>
          <w:tcPr>
            <w:tcW w:w="2970" w:type="dxa"/>
          </w:tcPr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4" w:type="dxa"/>
          </w:tcPr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ราคาตลาด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อัตราดอกเบี้ย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</w:tcPr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รวม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89" w:type="dxa"/>
          </w:tcPr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  <w:p w:rsidR="00CE29FF" w:rsidRPr="00C61668" w:rsidRDefault="00CE29FF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4169A1" w:rsidRPr="00C61668" w:rsidTr="00CE29FF">
        <w:tc>
          <w:tcPr>
            <w:tcW w:w="2970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69A1" w:rsidRPr="00C61668" w:rsidTr="00CE29FF">
        <w:tc>
          <w:tcPr>
            <w:tcW w:w="2970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4169A1" w:rsidRPr="00C61668" w:rsidRDefault="004169A1" w:rsidP="00E6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56C1" w:rsidRPr="00C61668" w:rsidTr="001B2496">
        <w:tc>
          <w:tcPr>
            <w:tcW w:w="2970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64,849</w:t>
            </w:r>
          </w:p>
        </w:tc>
        <w:tc>
          <w:tcPr>
            <w:tcW w:w="1026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1,222</w:t>
            </w:r>
          </w:p>
        </w:tc>
        <w:tc>
          <w:tcPr>
            <w:tcW w:w="1029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66,071</w:t>
            </w:r>
          </w:p>
        </w:tc>
        <w:tc>
          <w:tcPr>
            <w:tcW w:w="1089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0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37 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BC56C1" w:rsidRPr="00C61668" w:rsidTr="001B2496">
        <w:tc>
          <w:tcPr>
            <w:tcW w:w="2970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24,842</w:t>
            </w:r>
          </w:p>
        </w:tc>
        <w:tc>
          <w:tcPr>
            <w:tcW w:w="1029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24,842</w:t>
            </w:r>
          </w:p>
        </w:tc>
        <w:tc>
          <w:tcPr>
            <w:tcW w:w="1089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C56C1" w:rsidRPr="00C61668" w:rsidTr="001B2496">
        <w:tc>
          <w:tcPr>
            <w:tcW w:w="2970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170,240</w:t>
            </w:r>
          </w:p>
        </w:tc>
        <w:tc>
          <w:tcPr>
            <w:tcW w:w="1026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</w:tcPr>
          <w:p w:rsidR="00BC56C1" w:rsidRPr="00C61668" w:rsidRDefault="00826762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</w:t>
            </w:r>
            <w:r w:rsidRPr="00C61668">
              <w:rPr>
                <w:rFonts w:ascii="Angsana New" w:hAnsi="Angsana New"/>
                <w:sz w:val="22"/>
                <w:szCs w:val="22"/>
              </w:rPr>
              <w:t>170,240</w:t>
            </w:r>
            <w:r w:rsidR="00BC56C1"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89" w:type="dxa"/>
            <w:shd w:val="clear" w:color="auto" w:fill="auto"/>
          </w:tcPr>
          <w:p w:rsidR="00BC56C1" w:rsidRPr="00C61668" w:rsidRDefault="00AC4FB6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4.15</w:t>
            </w:r>
          </w:p>
        </w:tc>
      </w:tr>
      <w:tr w:rsidR="00BC56C1" w:rsidRPr="00C61668" w:rsidTr="001B2496">
        <w:tc>
          <w:tcPr>
            <w:tcW w:w="2970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shd w:val="clear" w:color="auto" w:fill="auto"/>
          </w:tcPr>
          <w:p w:rsidR="00BC56C1" w:rsidRPr="00C61668" w:rsidRDefault="001A6568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  1,800</w:t>
            </w:r>
          </w:p>
        </w:tc>
        <w:tc>
          <w:tcPr>
            <w:tcW w:w="1029" w:type="dxa"/>
            <w:shd w:val="clear" w:color="auto" w:fill="auto"/>
          </w:tcPr>
          <w:p w:rsidR="00BC56C1" w:rsidRPr="00C61668" w:rsidRDefault="001A6568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  1,800</w:t>
            </w:r>
          </w:p>
        </w:tc>
        <w:tc>
          <w:tcPr>
            <w:tcW w:w="1089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C56C1" w:rsidRPr="00C61668" w:rsidTr="001B2496">
        <w:tc>
          <w:tcPr>
            <w:tcW w:w="2970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9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235,089</w:t>
            </w:r>
          </w:p>
        </w:tc>
        <w:tc>
          <w:tcPr>
            <w:tcW w:w="1026" w:type="dxa"/>
            <w:shd w:val="clear" w:color="auto" w:fill="auto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  </w:t>
            </w:r>
            <w:r w:rsidR="001A6568" w:rsidRPr="00C61668">
              <w:rPr>
                <w:rFonts w:ascii="Angsana New" w:hAnsi="Angsana New"/>
                <w:sz w:val="22"/>
                <w:szCs w:val="22"/>
                <w:u w:val="double"/>
              </w:rPr>
              <w:t>27,864</w:t>
            </w:r>
          </w:p>
        </w:tc>
        <w:tc>
          <w:tcPr>
            <w:tcW w:w="1029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  </w:t>
            </w:r>
            <w:r w:rsidR="001A6568" w:rsidRPr="00C61668">
              <w:rPr>
                <w:rFonts w:ascii="Angsana New" w:hAnsi="Angsana New"/>
                <w:sz w:val="22"/>
                <w:szCs w:val="22"/>
                <w:u w:val="double"/>
              </w:rPr>
              <w:t>262,953</w:t>
            </w:r>
          </w:p>
        </w:tc>
        <w:tc>
          <w:tcPr>
            <w:tcW w:w="1089" w:type="dxa"/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  <w:tr w:rsidR="00BC56C1" w:rsidRPr="00C61668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56C1" w:rsidRPr="00C61668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BC56C1" w:rsidRPr="00C61668" w:rsidRDefault="00BC56C1" w:rsidP="00BC5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2C13" w:rsidRPr="00C61668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C6166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629,817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629,817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42C13" w:rsidRPr="00C61668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3,613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3,613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42C13" w:rsidRPr="00C61668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78,291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78,291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1.05</w:t>
            </w:r>
          </w:p>
        </w:tc>
      </w:tr>
      <w:tr w:rsidR="00942C13" w:rsidRPr="00C61668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42C13" w:rsidRPr="00C61668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="00E43744" w:rsidRPr="00C61668">
              <w:rPr>
                <w:rFonts w:ascii="Angsana New" w:hAnsi="Angsana New"/>
                <w:sz w:val="22"/>
                <w:szCs w:val="22"/>
                <w:u w:val="single"/>
              </w:rPr>
              <w:t>1,30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E43744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   1,28</w:t>
            </w:r>
            <w:r w:rsidR="00942C13" w:rsidRPr="00C61668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  2,584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5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19,</w:t>
            </w:r>
            <w:r w:rsidRPr="00C6166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</w:rPr>
              <w:t>17.48</w:t>
            </w:r>
          </w:p>
        </w:tc>
      </w:tr>
      <w:tr w:rsidR="00942C13" w:rsidRPr="00C61668" w:rsidTr="00CE2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E4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79,</w:t>
            </w:r>
            <w:r w:rsidR="00E43744" w:rsidRPr="00C61668">
              <w:rPr>
                <w:rFonts w:ascii="Angsana New" w:hAnsi="Angsana New"/>
                <w:sz w:val="22"/>
                <w:szCs w:val="22"/>
                <w:u w:val="double"/>
              </w:rPr>
              <w:t>59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</w:t>
            </w:r>
            <w:r w:rsidR="00E43744" w:rsidRPr="00C61668">
              <w:rPr>
                <w:rFonts w:ascii="Angsana New" w:hAnsi="Angsana New"/>
                <w:sz w:val="22"/>
                <w:szCs w:val="22"/>
                <w:u w:val="double"/>
              </w:rPr>
              <w:t>1,28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  629,817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     3,756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714,448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942C13" w:rsidRPr="00C61668" w:rsidRDefault="00942C13" w:rsidP="0094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F1351C" w:rsidRPr="00C61668" w:rsidRDefault="00F1351C" w:rsidP="00E6242F">
      <w:pPr>
        <w:rPr>
          <w:rFonts w:ascii="Angsana New" w:hAnsi="Angsana New"/>
          <w:sz w:val="26"/>
          <w:szCs w:val="26"/>
        </w:rPr>
      </w:pPr>
    </w:p>
    <w:tbl>
      <w:tblPr>
        <w:tblW w:w="9939" w:type="dxa"/>
        <w:tblInd w:w="-81" w:type="dxa"/>
        <w:tblLook w:val="00A0" w:firstRow="1" w:lastRow="0" w:firstColumn="1" w:lastColumn="0" w:noHBand="0" w:noVBand="0"/>
      </w:tblPr>
      <w:tblGrid>
        <w:gridCol w:w="2970"/>
        <w:gridCol w:w="900"/>
        <w:gridCol w:w="999"/>
        <w:gridCol w:w="972"/>
        <w:gridCol w:w="954"/>
        <w:gridCol w:w="1026"/>
        <w:gridCol w:w="1029"/>
        <w:gridCol w:w="1089"/>
      </w:tblGrid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2560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(พันบาท)</w:t>
            </w: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2588E" w:rsidRPr="00C61668" w:rsidTr="00F15F18">
        <w:tc>
          <w:tcPr>
            <w:tcW w:w="2970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               อัตราดอกเบี้ยคงที่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2588E" w:rsidRPr="00C61668" w:rsidTr="00F15F18">
        <w:tc>
          <w:tcPr>
            <w:tcW w:w="2970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4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ราคาตลาด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อัตราดอกเบี้ย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รวม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89" w:type="dxa"/>
          </w:tcPr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  <w:p w:rsidR="0022588E" w:rsidRPr="00C61668" w:rsidRDefault="0022588E" w:rsidP="00F1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752106" w:rsidRPr="00C61668" w:rsidRDefault="00752106" w:rsidP="0056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86,910</w:t>
            </w:r>
          </w:p>
        </w:tc>
        <w:tc>
          <w:tcPr>
            <w:tcW w:w="102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02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86,949</w:t>
            </w: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0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37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-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    </w:t>
            </w:r>
            <w:r w:rsidRPr="00C61668">
              <w:rPr>
                <w:rFonts w:ascii="Angsana New" w:hAnsi="Angsana New"/>
                <w:sz w:val="22"/>
                <w:szCs w:val="22"/>
              </w:rPr>
              <w:t>21,891</w:t>
            </w:r>
          </w:p>
        </w:tc>
        <w:tc>
          <w:tcPr>
            <w:tcW w:w="102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    </w:t>
            </w:r>
            <w:r w:rsidRPr="00C61668">
              <w:rPr>
                <w:rFonts w:ascii="Angsana New" w:hAnsi="Angsana New"/>
                <w:sz w:val="22"/>
                <w:szCs w:val="22"/>
              </w:rPr>
              <w:t>21,891</w:t>
            </w: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</w:tcPr>
          <w:p w:rsidR="00752106" w:rsidRPr="00C61668" w:rsidRDefault="00752106" w:rsidP="0099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</w:t>
            </w:r>
            <w:r w:rsidRPr="00C61668">
              <w:rPr>
                <w:rFonts w:ascii="Angsana New" w:hAnsi="Angsana New"/>
                <w:sz w:val="22"/>
                <w:szCs w:val="22"/>
              </w:rPr>
              <w:t>141,180</w:t>
            </w:r>
          </w:p>
        </w:tc>
        <w:tc>
          <w:tcPr>
            <w:tcW w:w="102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</w:rPr>
              <w:t>141,180</w:t>
            </w: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4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15</w:t>
            </w: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0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9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72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1,376</w:t>
            </w:r>
          </w:p>
        </w:tc>
        <w:tc>
          <w:tcPr>
            <w:tcW w:w="102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1,376</w:t>
            </w: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2106" w:rsidRPr="00C61668" w:rsidTr="00F4436E">
        <w:tc>
          <w:tcPr>
            <w:tcW w:w="297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9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72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228,090</w:t>
            </w:r>
          </w:p>
        </w:tc>
        <w:tc>
          <w:tcPr>
            <w:tcW w:w="1026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23,306</w:t>
            </w:r>
          </w:p>
        </w:tc>
        <w:tc>
          <w:tcPr>
            <w:tcW w:w="102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  251,396</w:t>
            </w:r>
          </w:p>
        </w:tc>
        <w:tc>
          <w:tcPr>
            <w:tcW w:w="1089" w:type="dxa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166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  <w:r w:rsidR="005170AF" w:rsidRPr="00C61668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="005170AF" w:rsidRPr="00C6166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698,647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698,647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98441D" w:rsidRPr="00C61668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61668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1,806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1,806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34,244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34,244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05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  751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 xml:space="preserve">         1,187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ind w:left="-140" w:right="-18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  <w:u w:val="single"/>
              </w:rPr>
              <w:t>1,938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668">
              <w:rPr>
                <w:rFonts w:ascii="Angsana New" w:hAnsi="Angsana New"/>
                <w:sz w:val="22"/>
                <w:szCs w:val="22"/>
              </w:rPr>
              <w:t>5</w:t>
            </w:r>
            <w:r w:rsidRPr="00C6166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C61668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752106" w:rsidRPr="00C61668" w:rsidTr="00F4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44"/>
              <w:rPr>
                <w:rFonts w:ascii="Angsana New" w:hAnsi="Angsana New"/>
                <w:sz w:val="22"/>
                <w:szCs w:val="22"/>
                <w:cs/>
              </w:rPr>
            </w:pPr>
            <w:r w:rsidRPr="00C6166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34,995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 xml:space="preserve">         1,187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-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698,647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C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8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     </w:t>
            </w: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1,975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668">
              <w:rPr>
                <w:rFonts w:ascii="Angsana New" w:hAnsi="Angsana New"/>
                <w:sz w:val="22"/>
                <w:szCs w:val="22"/>
                <w:u w:val="double"/>
              </w:rPr>
              <w:t>736,804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752106" w:rsidRPr="00C61668" w:rsidRDefault="00752106" w:rsidP="00E6242F">
      <w:pPr>
        <w:rPr>
          <w:rFonts w:ascii="Angsana New" w:hAnsi="Angsana New"/>
          <w:sz w:val="26"/>
          <w:szCs w:val="26"/>
        </w:rPr>
      </w:pPr>
    </w:p>
    <w:p w:rsidR="0022588E" w:rsidRPr="00C61668" w:rsidRDefault="0022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:rsidR="005D10D3" w:rsidRPr="00C61668" w:rsidRDefault="005D10D3" w:rsidP="00E6242F">
      <w:pPr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มูลค่ายุติธรรมหมายถึง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 </w:t>
      </w:r>
      <w:r w:rsidR="00F22F16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>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:rsidR="00733B80" w:rsidRPr="00C61668" w:rsidRDefault="00733B80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เงินสดและรายการเทียบเท่าเงินสด</w:t>
      </w:r>
      <w:r w:rsidRPr="00C61668">
        <w:rPr>
          <w:rFonts w:ascii="Angsana New" w:hAnsi="Angsana New"/>
          <w:sz w:val="26"/>
          <w:szCs w:val="26"/>
          <w:cs/>
        </w:rPr>
        <w:t xml:space="preserve"> ลูกหนี้การค้าและลูกหนี้</w:t>
      </w:r>
      <w:r w:rsidR="007046B1" w:rsidRPr="00C61668">
        <w:rPr>
          <w:rFonts w:ascii="Angsana New" w:hAnsi="Angsana New"/>
          <w:sz w:val="26"/>
          <w:szCs w:val="26"/>
          <w:cs/>
        </w:rPr>
        <w:t>หมุนเวียน</w:t>
      </w:r>
      <w:r w:rsidRPr="00C61668">
        <w:rPr>
          <w:rFonts w:ascii="Angsana New" w:hAnsi="Angsana New"/>
          <w:sz w:val="26"/>
          <w:szCs w:val="26"/>
          <w:cs/>
        </w:rPr>
        <w:t>อื่น</w:t>
      </w:r>
      <w:r w:rsidR="00502305" w:rsidRPr="00C61668">
        <w:rPr>
          <w:rFonts w:ascii="Angsana New" w:hAnsi="Angsana New"/>
          <w:sz w:val="26"/>
          <w:szCs w:val="26"/>
          <w:cs/>
        </w:rPr>
        <w:t xml:space="preserve"> และเงินให้กู้ยืม</w:t>
      </w:r>
      <w:r w:rsidR="006B6C1E" w:rsidRPr="00C61668">
        <w:rPr>
          <w:rFonts w:ascii="Angsana New" w:hAnsi="Angsana New"/>
          <w:sz w:val="26"/>
          <w:szCs w:val="26"/>
          <w:cs/>
        </w:rPr>
        <w:t>ระยะสั้น</w:t>
      </w:r>
      <w:r w:rsidR="00502305" w:rsidRPr="00C61668">
        <w:rPr>
          <w:rFonts w:ascii="Angsana New" w:hAnsi="Angsana New"/>
          <w:sz w:val="26"/>
          <w:szCs w:val="26"/>
          <w:cs/>
        </w:rPr>
        <w:t xml:space="preserve">แก่บริษัทย่อย </w:t>
      </w:r>
      <w:r w:rsidRPr="00C61668">
        <w:rPr>
          <w:rFonts w:ascii="Angsana New" w:hAnsi="Angsana New"/>
          <w:sz w:val="26"/>
          <w:szCs w:val="26"/>
          <w:cs/>
        </w:rPr>
        <w:t xml:space="preserve">: </w:t>
      </w:r>
      <w:r w:rsidRPr="00C61668">
        <w:rPr>
          <w:rFonts w:ascii="Angsana New" w:hAnsi="Angsana New"/>
          <w:sz w:val="26"/>
          <w:szCs w:val="26"/>
          <w:cs/>
          <w:lang w:val="th-TH"/>
        </w:rPr>
        <w:t>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เงินกู้ยืมระยะสั้นจากสถาบันการเงิน  </w:t>
      </w:r>
      <w:r w:rsidR="00502305" w:rsidRPr="00C61668">
        <w:rPr>
          <w:rFonts w:ascii="Angsana New" w:hAnsi="Angsana New"/>
          <w:sz w:val="26"/>
          <w:szCs w:val="26"/>
          <w:cs/>
          <w:lang w:val="th-TH"/>
        </w:rPr>
        <w:t>เจ้าหนี้การค้าและเจ้าหนี้</w:t>
      </w:r>
      <w:r w:rsidR="007046B1" w:rsidRPr="00C61668">
        <w:rPr>
          <w:rFonts w:ascii="Angsana New" w:hAnsi="Angsana New"/>
          <w:sz w:val="26"/>
          <w:szCs w:val="26"/>
          <w:cs/>
          <w:lang w:val="th-TH"/>
        </w:rPr>
        <w:t>หมุนเวียน</w:t>
      </w:r>
      <w:r w:rsidR="00502305" w:rsidRPr="00C61668">
        <w:rPr>
          <w:rFonts w:ascii="Angsana New" w:hAnsi="Angsana New"/>
          <w:sz w:val="26"/>
          <w:szCs w:val="26"/>
          <w:cs/>
          <w:lang w:val="th-TH"/>
        </w:rPr>
        <w:t xml:space="preserve">อื่น  </w:t>
      </w:r>
      <w:r w:rsidR="000C2814" w:rsidRPr="00C61668">
        <w:rPr>
          <w:rFonts w:ascii="Angsana New" w:hAnsi="Angsana New"/>
          <w:sz w:val="26"/>
          <w:szCs w:val="26"/>
          <w:cs/>
          <w:lang w:val="th-TH"/>
        </w:rPr>
        <w:t>และ</w:t>
      </w:r>
      <w:r w:rsidRPr="00C61668">
        <w:rPr>
          <w:rFonts w:ascii="Angsana New" w:hAnsi="Angsana New"/>
          <w:sz w:val="26"/>
          <w:szCs w:val="26"/>
          <w:cs/>
          <w:lang w:val="th-TH"/>
        </w:rPr>
        <w:t>เงินกู้ยืม</w:t>
      </w:r>
      <w:r w:rsidR="006B6C1E" w:rsidRPr="00C61668">
        <w:rPr>
          <w:rFonts w:ascii="Angsana New" w:hAnsi="Angsana New"/>
          <w:sz w:val="26"/>
          <w:szCs w:val="26"/>
          <w:cs/>
          <w:lang w:val="th-TH"/>
        </w:rPr>
        <w:t>ระยะสั้น</w:t>
      </w:r>
      <w:r w:rsidRPr="00C61668">
        <w:rPr>
          <w:rFonts w:ascii="Angsana New" w:hAnsi="Angsana New"/>
          <w:sz w:val="26"/>
          <w:szCs w:val="26"/>
          <w:cs/>
          <w:lang w:val="th-TH"/>
        </w:rPr>
        <w:t>จากบริษัท</w:t>
      </w:r>
      <w:r w:rsidR="006B6C1E" w:rsidRPr="00C61668">
        <w:rPr>
          <w:rFonts w:ascii="Angsana New" w:hAnsi="Angsana New"/>
          <w:sz w:val="26"/>
          <w:szCs w:val="26"/>
          <w:cs/>
          <w:lang w:val="th-TH"/>
        </w:rPr>
        <w:t xml:space="preserve">ย่อย </w:t>
      </w:r>
      <w:r w:rsidRPr="00C61668">
        <w:rPr>
          <w:rFonts w:ascii="Angsana New" w:hAnsi="Angsana New"/>
          <w:sz w:val="26"/>
          <w:szCs w:val="26"/>
          <w:cs/>
          <w:lang w:val="th-TH"/>
        </w:rPr>
        <w:t>: มีราคาตามบัญชีใกล้เคียงกับมูลค่ายุติธรรมเนื่องจากหนี้สินทางการเงินเหล่านี้จะครบกำหนดในระยะเวลาอันสั้น</w:t>
      </w: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502305" w:rsidRPr="00C61668" w:rsidRDefault="0022588E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C61668">
        <w:rPr>
          <w:rFonts w:ascii="Angsana New" w:hAnsi="Angsana New" w:hint="cs"/>
          <w:sz w:val="26"/>
          <w:szCs w:val="26"/>
          <w:cs/>
          <w:lang w:val="th-TH"/>
        </w:rPr>
        <w:t>เงินมัดจำและ</w:t>
      </w:r>
      <w:r w:rsidR="00502305" w:rsidRPr="00C61668">
        <w:rPr>
          <w:rFonts w:ascii="Angsana New" w:hAnsi="Angsana New"/>
          <w:sz w:val="26"/>
          <w:szCs w:val="26"/>
          <w:cs/>
          <w:lang w:val="th-TH"/>
        </w:rPr>
        <w:t xml:space="preserve">เจ้าหนี้เงินประกันผลงาน </w:t>
      </w:r>
      <w:r w:rsidR="00502305" w:rsidRPr="00C61668">
        <w:rPr>
          <w:rFonts w:ascii="Angsana New" w:hAnsi="Angsana New"/>
          <w:sz w:val="26"/>
          <w:szCs w:val="26"/>
          <w:cs/>
        </w:rPr>
        <w:t>: ไม่สามารถคำนวนมูลค่ายุติธรรมได้เนื่องจากไม่สามารถกำหนดอัตราดอกเบี้ยที่เหมาะสมได้</w:t>
      </w:r>
    </w:p>
    <w:p w:rsidR="00502305" w:rsidRPr="00C61668" w:rsidRDefault="00502305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5D10D3" w:rsidRPr="00C61668" w:rsidRDefault="005D10D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หนี้สินตามสัญญาเช่าการเงินซึ่งมีอัตราดอกเบี้ยคงที่ มีราคาตามบัญชีไม่แตกต่างจากราคายุติธรรมอย่างเป็นสาระสำคัญ   เนื่องจากมีอัตราดอกเบี้ยคงที่ซึ่งใกล้เคียงกับอัตราดอกเบี้ยตามท้องตลาด</w:t>
      </w:r>
    </w:p>
    <w:p w:rsidR="00752106" w:rsidRPr="00C61668" w:rsidRDefault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22588E" w:rsidRPr="00C61668" w:rsidRDefault="0022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814137" w:rsidRPr="00C61668" w:rsidRDefault="00845923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752106" w:rsidRPr="00C61668">
        <w:rPr>
          <w:rFonts w:ascii="Angsana New" w:hAnsi="Angsana New"/>
          <w:b/>
          <w:bCs/>
          <w:sz w:val="26"/>
          <w:szCs w:val="26"/>
        </w:rPr>
        <w:t>7</w:t>
      </w:r>
      <w:r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Pr="00C61668">
        <w:rPr>
          <w:rFonts w:ascii="Angsana New" w:hAnsi="Angsana New"/>
          <w:b/>
          <w:bCs/>
          <w:sz w:val="26"/>
          <w:szCs w:val="26"/>
        </w:rPr>
        <w:tab/>
      </w:r>
      <w:r w:rsidR="00963733" w:rsidRPr="00C6166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:rsidR="00845923" w:rsidRPr="00C61668" w:rsidRDefault="00845923" w:rsidP="00E6242F">
      <w:pPr>
        <w:ind w:right="-43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5F3446" w:rsidRPr="00C61668" w:rsidRDefault="005F344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ส่วนงานธุรกิจ</w:t>
      </w:r>
    </w:p>
    <w:p w:rsidR="00973FE1" w:rsidRPr="00C61668" w:rsidRDefault="00973FE1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5F3446" w:rsidRPr="00C61668" w:rsidRDefault="005F344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กลุ่มบริษัทดำเนินธุรกิจหลักคือธุรกิจอาหาร ดังนั้นฝ่ายบริหารจึงพิจารณาว่า กลุ่มบริษัทมีส่วนงานเพียงส่วนงานเดียว</w:t>
      </w:r>
    </w:p>
    <w:p w:rsidR="005F3446" w:rsidRPr="00C61668" w:rsidRDefault="005F344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C52322" w:rsidRPr="00C61668" w:rsidRDefault="00C52322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 w:rsidRPr="00C6166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ส่วนงานภูมิศาสตร์</w:t>
      </w:r>
    </w:p>
    <w:p w:rsidR="00973FE1" w:rsidRPr="00C61668" w:rsidRDefault="00973FE1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C52322" w:rsidRPr="00C61668" w:rsidRDefault="00C52322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รายละเอียดข้อมูลทางการเงินจำแนกตามส่วนงานภูมิศาสตร์ของกลุ่มบริษัทในงบการเงินรวมสำหรับปีสิ้นสุดวันที่ </w:t>
      </w:r>
      <w:r w:rsidR="005B198D" w:rsidRPr="00C61668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135DEF" w:rsidRPr="00C61668">
        <w:rPr>
          <w:rFonts w:ascii="Angsana New" w:hAnsi="Angsana New"/>
          <w:sz w:val="26"/>
          <w:szCs w:val="26"/>
          <w:cs/>
          <w:lang w:val="th-TH"/>
        </w:rPr>
        <w:t xml:space="preserve"> ธันวาคม </w:t>
      </w:r>
      <w:r w:rsidR="005B198D" w:rsidRPr="00C61668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="00135DEF" w:rsidRPr="00C61668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5B198D" w:rsidRPr="00C61668">
        <w:rPr>
          <w:rFonts w:ascii="Angsana New" w:hAnsi="Angsana New" w:hint="cs"/>
          <w:sz w:val="26"/>
          <w:szCs w:val="26"/>
          <w:cs/>
          <w:lang w:val="th-TH"/>
        </w:rPr>
        <w:t>2560</w:t>
      </w:r>
      <w:r w:rsidR="00135DEF" w:rsidRPr="00C6166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8355E2" w:rsidRPr="00C61668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  <w:r w:rsidRPr="00C61668">
        <w:rPr>
          <w:rFonts w:ascii="Angsana New" w:hAnsi="Angsana New"/>
          <w:sz w:val="26"/>
          <w:szCs w:val="26"/>
          <w:cs/>
          <w:lang w:val="th-TH"/>
        </w:rPr>
        <w:t xml:space="preserve">  </w:t>
      </w:r>
    </w:p>
    <w:p w:rsidR="00752106" w:rsidRPr="00C61668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818"/>
        <w:gridCol w:w="270"/>
        <w:gridCol w:w="1530"/>
        <w:gridCol w:w="270"/>
        <w:gridCol w:w="1530"/>
      </w:tblGrid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752106" w:rsidP="00F4436E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CC75C0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2,846.0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CC75C0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CC75C0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2,852.5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CC75C0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(2,213.9)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CC75C0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(4.6)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C5725F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(2,218.5)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2106" w:rsidRPr="00C61668" w:rsidRDefault="00CC75C0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632.1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2106" w:rsidRPr="00C61668" w:rsidRDefault="00CC75C0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C5725F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634.0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C5725F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112.1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C5725F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(100.3)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C5725F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(448.6)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C5725F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(24.7)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C5725F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(32.3)</w:t>
            </w:r>
          </w:p>
        </w:tc>
      </w:tr>
      <w:tr w:rsidR="00752106" w:rsidRPr="00C61668" w:rsidTr="006E093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Pr="00C6166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2106" w:rsidRPr="00C61668" w:rsidRDefault="00C5725F" w:rsidP="005B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140.2</w:t>
            </w:r>
          </w:p>
        </w:tc>
      </w:tr>
    </w:tbl>
    <w:p w:rsidR="00752106" w:rsidRPr="00C61668" w:rsidRDefault="00752106" w:rsidP="00752106">
      <w:pPr>
        <w:rPr>
          <w:rFonts w:ascii="Angsana New" w:hAnsi="Angsana New"/>
          <w:sz w:val="16"/>
          <w:szCs w:val="16"/>
        </w:rPr>
      </w:pPr>
    </w:p>
    <w:p w:rsidR="00752106" w:rsidRPr="00C61668" w:rsidRDefault="00752106" w:rsidP="00752106">
      <w:pPr>
        <w:rPr>
          <w:rFonts w:ascii="Angsana New" w:hAnsi="Angsana New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752106" w:rsidP="00F4436E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  <w:r w:rsidRPr="00C61668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2,422.0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2,425.0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(1,877.3)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(1.4)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(1,878.7)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544.7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546.3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90.2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(86.7)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(423.4)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(24.5)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(20.1)</w:t>
            </w:r>
          </w:p>
        </w:tc>
      </w:tr>
      <w:tr w:rsidR="00752106" w:rsidRPr="00C61668" w:rsidTr="00F4436E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2106" w:rsidRPr="00C61668" w:rsidRDefault="00752106" w:rsidP="0075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81.8</w:t>
            </w:r>
          </w:p>
        </w:tc>
      </w:tr>
    </w:tbl>
    <w:p w:rsidR="009D5826" w:rsidRPr="00C61668" w:rsidRDefault="0029748B" w:rsidP="00E6242F">
      <w:pPr>
        <w:tabs>
          <w:tab w:val="clear" w:pos="227"/>
        </w:tabs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752106" w:rsidRPr="00C61668">
        <w:rPr>
          <w:rFonts w:ascii="Angsana New" w:hAnsi="Angsana New"/>
          <w:b/>
          <w:bCs/>
          <w:sz w:val="26"/>
          <w:szCs w:val="26"/>
        </w:rPr>
        <w:t>8</w:t>
      </w:r>
      <w:r w:rsidR="00845923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845923" w:rsidRPr="00C61668">
        <w:rPr>
          <w:rFonts w:ascii="Angsana New" w:hAnsi="Angsana New"/>
          <w:b/>
          <w:bCs/>
          <w:sz w:val="26"/>
          <w:szCs w:val="26"/>
        </w:rPr>
        <w:tab/>
      </w:r>
      <w:r w:rsidR="00A83357" w:rsidRPr="00C6166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:rsidR="00845923" w:rsidRPr="00C61668" w:rsidRDefault="00845923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845923" w:rsidRPr="00C61668" w:rsidRDefault="000E3913" w:rsidP="00E6242F">
      <w:pPr>
        <w:tabs>
          <w:tab w:val="left" w:pos="2160"/>
          <w:tab w:val="left" w:pos="2880"/>
        </w:tabs>
        <w:ind w:left="544" w:hanging="544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C61668">
        <w:rPr>
          <w:rFonts w:ascii="Angsana New" w:hAnsi="Angsana New"/>
          <w:sz w:val="26"/>
          <w:szCs w:val="26"/>
        </w:rPr>
        <w:t>31</w:t>
      </w:r>
      <w:r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="00845923" w:rsidRPr="00C61668">
        <w:rPr>
          <w:rFonts w:ascii="Angsana New" w:hAnsi="Angsana New"/>
          <w:sz w:val="26"/>
          <w:szCs w:val="26"/>
          <w:cs/>
        </w:rPr>
        <w:t xml:space="preserve"> </w:t>
      </w:r>
    </w:p>
    <w:p w:rsidR="00845923" w:rsidRPr="00C61668" w:rsidRDefault="00845923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752106" w:rsidRPr="00C61668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บริษัทและกลุ่มบริษัทมีภาระผูกพันตามสัญญาการจัดซื้อสินทรัพย์ สินค้าและบริการจำนวนเงินรวม </w:t>
      </w:r>
      <w:r w:rsidR="00BA7DF6" w:rsidRPr="00C61668">
        <w:rPr>
          <w:rFonts w:ascii="Angsana New" w:hAnsi="Angsana New"/>
          <w:spacing w:val="-4"/>
          <w:sz w:val="26"/>
          <w:szCs w:val="26"/>
        </w:rPr>
        <w:t xml:space="preserve">52.2 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ล้านบาท และ </w:t>
      </w:r>
      <w:r w:rsidR="00BA7DF6" w:rsidRPr="00C61668">
        <w:rPr>
          <w:rFonts w:ascii="Angsana New" w:hAnsi="Angsana New"/>
          <w:spacing w:val="-4"/>
          <w:sz w:val="26"/>
          <w:szCs w:val="26"/>
        </w:rPr>
        <w:t>120.8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Pr="00C61668">
        <w:rPr>
          <w:rFonts w:ascii="Angsana New" w:hAnsi="Angsana New"/>
          <w:sz w:val="26"/>
          <w:szCs w:val="26"/>
          <w:cs/>
        </w:rPr>
        <w:t xml:space="preserve"> ตามลำดับ (</w:t>
      </w:r>
      <w:r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  <w:cs/>
        </w:rPr>
        <w:t>:</w:t>
      </w:r>
      <w:r w:rsidRPr="00C61668">
        <w:rPr>
          <w:rFonts w:ascii="Angsana New" w:hAnsi="Angsana New" w:hint="cs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z w:val="26"/>
          <w:szCs w:val="26"/>
        </w:rPr>
        <w:t>50.4</w:t>
      </w:r>
      <w:r w:rsidRPr="00C61668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Pr="00C61668">
        <w:rPr>
          <w:rFonts w:ascii="Angsana New" w:hAnsi="Angsana New"/>
          <w:sz w:val="26"/>
          <w:szCs w:val="26"/>
        </w:rPr>
        <w:t>107.3</w:t>
      </w:r>
      <w:r w:rsidRPr="00C61668">
        <w:rPr>
          <w:rFonts w:ascii="Angsana New" w:hAnsi="Angsana New"/>
          <w:sz w:val="26"/>
          <w:szCs w:val="26"/>
          <w:cs/>
        </w:rPr>
        <w:t xml:space="preserve"> ล้านบาท ตามลำดับ)</w:t>
      </w:r>
    </w:p>
    <w:p w:rsidR="00752106" w:rsidRPr="00C61668" w:rsidRDefault="00752106" w:rsidP="00752106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752106" w:rsidRPr="00C61668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C61668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C61668">
        <w:rPr>
          <w:rFonts w:ascii="Angsana New" w:hAnsi="Angsana New"/>
          <w:spacing w:val="-4"/>
          <w:sz w:val="26"/>
          <w:szCs w:val="26"/>
          <w:cs/>
        </w:rPr>
        <w:t>กลุ่มบริษัทมีหนี้สินที่อาจเกิดขึ้นจากการที่ธนาคารในประเทศแห่งหนึ่งออกหนังสือค้ำประกันต่อบริษัทเอกชนหลายแห่งเป็นจำนวนเงิน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รวม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10450" w:rsidRPr="00C61668">
        <w:rPr>
          <w:rFonts w:ascii="Angsana New" w:hAnsi="Angsana New"/>
          <w:spacing w:val="-4"/>
          <w:sz w:val="26"/>
          <w:szCs w:val="26"/>
        </w:rPr>
        <w:t>0.4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C61668">
        <w:rPr>
          <w:rFonts w:ascii="Angsana New" w:hAnsi="Angsana New"/>
          <w:spacing w:val="-4"/>
          <w:sz w:val="26"/>
          <w:szCs w:val="26"/>
          <w:cs/>
        </w:rPr>
        <w:t>ล้านบาท (</w:t>
      </w:r>
      <w:r w:rsidRPr="00C61668">
        <w:rPr>
          <w:rFonts w:ascii="Angsana New" w:hAnsi="Angsana New"/>
          <w:spacing w:val="-4"/>
          <w:sz w:val="26"/>
          <w:szCs w:val="26"/>
        </w:rPr>
        <w:t>2560</w:t>
      </w:r>
      <w:r w:rsidRPr="00C61668">
        <w:rPr>
          <w:rFonts w:ascii="Angsana New" w:hAnsi="Angsana New"/>
          <w:spacing w:val="-4"/>
          <w:sz w:val="26"/>
          <w:szCs w:val="26"/>
          <w:cs/>
        </w:rPr>
        <w:t>:</w:t>
      </w:r>
      <w:r w:rsidR="00910450" w:rsidRPr="00C61668">
        <w:rPr>
          <w:rFonts w:ascii="Angsana New" w:hAnsi="Angsana New"/>
          <w:spacing w:val="-4"/>
          <w:sz w:val="26"/>
          <w:szCs w:val="26"/>
        </w:rPr>
        <w:t xml:space="preserve"> 0.6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ล้านบาท)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:rsidR="00752106" w:rsidRPr="00C61668" w:rsidRDefault="00752106" w:rsidP="00752106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752106" w:rsidRPr="00C61668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C61668">
        <w:rPr>
          <w:rFonts w:ascii="Angsana New" w:hAnsi="Angsana New" w:hint="cs"/>
          <w:spacing w:val="-4"/>
          <w:sz w:val="26"/>
          <w:szCs w:val="26"/>
          <w:cs/>
        </w:rPr>
        <w:t>ค)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C61668">
        <w:rPr>
          <w:rFonts w:ascii="Angsana New" w:hAnsi="Angsana New"/>
          <w:spacing w:val="-4"/>
          <w:sz w:val="26"/>
          <w:szCs w:val="26"/>
          <w:cs/>
        </w:rPr>
        <w:t>บริษัทย่อยแห่งหนึ่งเป็นผู้ค้ำประกัน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>วงเงินสินเชื่อระยะสั้น</w:t>
      </w:r>
      <w:r w:rsidRPr="00C61668">
        <w:rPr>
          <w:rFonts w:ascii="Angsana New" w:hAnsi="Angsana New"/>
          <w:spacing w:val="-4"/>
          <w:sz w:val="26"/>
          <w:szCs w:val="26"/>
          <w:cs/>
        </w:rPr>
        <w:t>ของบริษัทจำนวนเงิน</w:t>
      </w:r>
      <w:r w:rsidRPr="00C61668">
        <w:rPr>
          <w:rFonts w:ascii="Angsana New" w:hAnsi="Angsana New"/>
          <w:spacing w:val="-4"/>
          <w:sz w:val="26"/>
          <w:szCs w:val="26"/>
        </w:rPr>
        <w:t xml:space="preserve"> 780</w:t>
      </w:r>
      <w:r w:rsidRPr="00C61668">
        <w:rPr>
          <w:rFonts w:ascii="Angsana New" w:hAnsi="Angsana New"/>
          <w:spacing w:val="-4"/>
          <w:sz w:val="26"/>
          <w:szCs w:val="26"/>
          <w:cs/>
        </w:rPr>
        <w:t>.</w:t>
      </w:r>
      <w:r w:rsidRPr="00C61668">
        <w:rPr>
          <w:rFonts w:ascii="Angsana New" w:hAnsi="Angsana New"/>
          <w:spacing w:val="-4"/>
          <w:sz w:val="26"/>
          <w:szCs w:val="26"/>
        </w:rPr>
        <w:t>0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ล้านบาท 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 xml:space="preserve">ตามที่กล่าวไว้ในหมายเหตุ </w:t>
      </w:r>
      <w:r w:rsidR="0022588E" w:rsidRPr="00C61668">
        <w:rPr>
          <w:rFonts w:ascii="Angsana New" w:hAnsi="Angsana New"/>
          <w:spacing w:val="-4"/>
          <w:sz w:val="26"/>
          <w:szCs w:val="26"/>
          <w:lang w:val="en-GB"/>
        </w:rPr>
        <w:t>1</w:t>
      </w:r>
      <w:r w:rsidR="0022588E" w:rsidRPr="00C61668">
        <w:rPr>
          <w:rFonts w:ascii="Angsana New" w:hAnsi="Angsana New"/>
          <w:spacing w:val="-4"/>
          <w:sz w:val="26"/>
          <w:szCs w:val="26"/>
        </w:rPr>
        <w:t>4</w:t>
      </w:r>
    </w:p>
    <w:p w:rsidR="00986B82" w:rsidRPr="00C61668" w:rsidRDefault="00986B82" w:rsidP="0075210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752106" w:rsidRPr="00C61668" w:rsidRDefault="00752106" w:rsidP="0075210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C61668">
        <w:rPr>
          <w:rFonts w:ascii="Angsana New" w:hAnsi="Angsana New" w:hint="cs"/>
          <w:spacing w:val="-4"/>
          <w:sz w:val="26"/>
          <w:szCs w:val="26"/>
          <w:cs/>
        </w:rPr>
        <w:t>ง)</w:t>
      </w:r>
      <w:r w:rsidRPr="00C61668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บริษัทมีสัญญาความร่วมมือทางธุรกิจกับบริษัทในประเทศแห่งหนึ่ง เพื่อประชาสัมพันธ์และจัดจำหน่ายสินค้าของกลุ่มบริษัท โดยมีระยะเวลาความร่วมมือตั้งแต่วันที่ </w:t>
      </w:r>
      <w:r w:rsidRPr="00C61668">
        <w:rPr>
          <w:rFonts w:ascii="Angsana New" w:hAnsi="Angsana New"/>
          <w:spacing w:val="-4"/>
          <w:sz w:val="26"/>
          <w:szCs w:val="26"/>
        </w:rPr>
        <w:t>26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กันยายน </w:t>
      </w:r>
      <w:r w:rsidRPr="00C61668">
        <w:rPr>
          <w:rFonts w:ascii="Angsana New" w:hAnsi="Angsana New"/>
          <w:spacing w:val="-4"/>
          <w:sz w:val="26"/>
          <w:szCs w:val="26"/>
        </w:rPr>
        <w:t>2561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ถึงวันที่ </w:t>
      </w:r>
      <w:r w:rsidRPr="00C61668">
        <w:rPr>
          <w:rFonts w:ascii="Angsana New" w:hAnsi="Angsana New"/>
          <w:spacing w:val="-4"/>
          <w:sz w:val="26"/>
          <w:szCs w:val="26"/>
        </w:rPr>
        <w:t>30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มิถุนายน </w:t>
      </w:r>
      <w:r w:rsidRPr="00C61668">
        <w:rPr>
          <w:rFonts w:ascii="Angsana New" w:hAnsi="Angsana New"/>
          <w:spacing w:val="-4"/>
          <w:sz w:val="26"/>
          <w:szCs w:val="26"/>
        </w:rPr>
        <w:t>2562</w:t>
      </w:r>
      <w:r w:rsidRPr="00C61668">
        <w:rPr>
          <w:rFonts w:ascii="Angsana New" w:hAnsi="Angsana New"/>
          <w:spacing w:val="-4"/>
          <w:sz w:val="26"/>
          <w:szCs w:val="26"/>
          <w:cs/>
        </w:rPr>
        <w:t xml:space="preserve"> ในการนี้ บริษัทผูกพันที่จะต้องแบ่งส่วนแบ่งรายได้และจะต้องปฏิบัติตามเงื่อนไขต่าง ๆ ที่กำหนดไว้ในสัญญาดังกล่าว</w:t>
      </w:r>
    </w:p>
    <w:p w:rsidR="00471A49" w:rsidRPr="00C61668" w:rsidRDefault="00471A49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0A2766" w:rsidRPr="00C61668" w:rsidRDefault="00D07E88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t>2</w:t>
      </w:r>
      <w:r w:rsidR="00471A49" w:rsidRPr="00C61668">
        <w:rPr>
          <w:rFonts w:ascii="Angsana New" w:hAnsi="Angsana New"/>
          <w:b/>
          <w:bCs/>
          <w:sz w:val="26"/>
          <w:szCs w:val="26"/>
        </w:rPr>
        <w:t>9</w:t>
      </w:r>
      <w:r w:rsidR="000A2766" w:rsidRPr="00C61668">
        <w:rPr>
          <w:rFonts w:ascii="Angsana New" w:hAnsi="Angsana New"/>
          <w:b/>
          <w:bCs/>
          <w:sz w:val="26"/>
          <w:szCs w:val="26"/>
          <w:cs/>
        </w:rPr>
        <w:t>.</w:t>
      </w:r>
      <w:r w:rsidR="000A2766" w:rsidRPr="00C61668">
        <w:rPr>
          <w:rFonts w:ascii="Angsana New" w:hAnsi="Angsana New"/>
          <w:b/>
          <w:bCs/>
          <w:sz w:val="26"/>
          <w:szCs w:val="26"/>
        </w:rPr>
        <w:tab/>
      </w:r>
      <w:r w:rsidR="000A2766" w:rsidRPr="00C61668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:rsidR="000A2766" w:rsidRPr="00C61668" w:rsidRDefault="000A276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A2766" w:rsidRPr="00C61668" w:rsidRDefault="000A2766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ผู้บริหารของ</w:t>
      </w:r>
      <w:r w:rsidR="00F22F16" w:rsidRPr="00C61668">
        <w:rPr>
          <w:rFonts w:ascii="Angsana New" w:hAnsi="Angsana New"/>
          <w:sz w:val="26"/>
          <w:szCs w:val="26"/>
          <w:cs/>
        </w:rPr>
        <w:t>กลุ่มบริษัท</w:t>
      </w:r>
      <w:r w:rsidRPr="00C61668">
        <w:rPr>
          <w:rFonts w:ascii="Angsana New" w:hAnsi="Angsana New"/>
          <w:sz w:val="26"/>
          <w:szCs w:val="26"/>
          <w:cs/>
        </w:rPr>
        <w:t xml:space="preserve">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:rsidR="000A2766" w:rsidRPr="00C61668" w:rsidRDefault="000A2766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ABF" w:rsidRPr="00C61668" w:rsidRDefault="000E391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5DEF" w:rsidRPr="00C61668">
        <w:rPr>
          <w:rFonts w:ascii="Angsana New" w:hAnsi="Angsana New"/>
          <w:sz w:val="26"/>
          <w:szCs w:val="26"/>
        </w:rPr>
        <w:t>31</w:t>
      </w:r>
      <w:r w:rsidRPr="00C6166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87123" w:rsidRPr="00C61668">
        <w:rPr>
          <w:rFonts w:ascii="Angsana New" w:hAnsi="Angsana New"/>
          <w:sz w:val="26"/>
          <w:szCs w:val="26"/>
        </w:rPr>
        <w:t>2561</w:t>
      </w:r>
      <w:r w:rsidRPr="00C61668">
        <w:rPr>
          <w:rFonts w:ascii="Angsana New" w:hAnsi="Angsana New"/>
          <w:sz w:val="26"/>
          <w:szCs w:val="26"/>
          <w:cs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</w:rPr>
        <w:t>2560</w:t>
      </w:r>
      <w:r w:rsidRPr="00C61668">
        <w:rPr>
          <w:rFonts w:ascii="Angsana New" w:hAnsi="Angsana New"/>
          <w:sz w:val="26"/>
          <w:szCs w:val="26"/>
          <w:cs/>
        </w:rPr>
        <w:t xml:space="preserve"> </w:t>
      </w:r>
      <w:r w:rsidR="000F4ABF" w:rsidRPr="00C61668">
        <w:rPr>
          <w:rFonts w:ascii="Angsana New" w:hAnsi="Angsana New"/>
          <w:sz w:val="26"/>
          <w:szCs w:val="26"/>
          <w:cs/>
        </w:rPr>
        <w:t xml:space="preserve"> อัตราส่วนหนี้สินต่อ</w:t>
      </w:r>
      <w:r w:rsidR="0030761C" w:rsidRPr="00C61668">
        <w:rPr>
          <w:rFonts w:ascii="Angsana New" w:hAnsi="Angsana New"/>
          <w:sz w:val="26"/>
          <w:szCs w:val="26"/>
          <w:cs/>
        </w:rPr>
        <w:t>ทุน</w:t>
      </w:r>
      <w:r w:rsidR="000F4ABF" w:rsidRPr="00C61668">
        <w:rPr>
          <w:rFonts w:ascii="Angsana New" w:hAnsi="Angsana New"/>
          <w:sz w:val="26"/>
          <w:szCs w:val="26"/>
          <w:cs/>
        </w:rPr>
        <w:t>มีดังนี้</w:t>
      </w:r>
    </w:p>
    <w:p w:rsidR="00471A49" w:rsidRPr="00C61668" w:rsidRDefault="00471A49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471A49" w:rsidRPr="00C61668" w:rsidTr="00F4436E">
        <w:trPr>
          <w:cantSplit/>
        </w:trPr>
        <w:tc>
          <w:tcPr>
            <w:tcW w:w="4251" w:type="dxa"/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6166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71A49" w:rsidRPr="00C61668" w:rsidTr="00F4436E">
        <w:tc>
          <w:tcPr>
            <w:tcW w:w="4251" w:type="dxa"/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2" w:type="dxa"/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8" w:type="dxa"/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6" w:type="dxa"/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471A49" w:rsidRPr="00C61668" w:rsidRDefault="00471A49" w:rsidP="00F4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71A49" w:rsidRPr="00C61668" w:rsidTr="00471A49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:rsidR="00471A49" w:rsidRPr="00C61668" w:rsidRDefault="00471A49" w:rsidP="00F4436E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:rsidR="00471A49" w:rsidRPr="00C61668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:rsidR="00471A49" w:rsidRPr="00C61668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:rsidR="00471A49" w:rsidRPr="00C61668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471A49" w:rsidRPr="00C61668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471A49" w:rsidRPr="00C61668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:rsidR="00471A49" w:rsidRPr="00C61668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:rsidR="00471A49" w:rsidRPr="00C61668" w:rsidRDefault="00471A49" w:rsidP="00F4436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71A49" w:rsidRPr="00C61668" w:rsidTr="00F443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:rsidR="00471A49" w:rsidRPr="00C61668" w:rsidRDefault="00471A49" w:rsidP="00471A49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  <w:r w:rsidRPr="00C61668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  <w:t>อัตราส่วนหนี้สินต่อทุน</w:t>
            </w:r>
          </w:p>
        </w:tc>
        <w:tc>
          <w:tcPr>
            <w:tcW w:w="1201" w:type="dxa"/>
            <w:tcBorders>
              <w:bottom w:val="double" w:sz="4" w:space="0" w:color="000000"/>
            </w:tcBorders>
            <w:vAlign w:val="bottom"/>
          </w:tcPr>
          <w:p w:rsidR="00471A49" w:rsidRPr="00C61668" w:rsidRDefault="005D0BF5" w:rsidP="00573D8D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2.</w:t>
            </w:r>
            <w:r w:rsidR="00573D8D" w:rsidRPr="00C61668">
              <w:rPr>
                <w:rFonts w:ascii="Angsana New" w:hAnsi="Angsana New"/>
                <w:sz w:val="26"/>
                <w:szCs w:val="26"/>
              </w:rPr>
              <w:t>3</w:t>
            </w:r>
            <w:r w:rsidRPr="00C61668">
              <w:rPr>
                <w:rFonts w:ascii="Angsana New" w:hAnsi="Angsana New"/>
                <w:sz w:val="26"/>
                <w:szCs w:val="26"/>
              </w:rPr>
              <w:t xml:space="preserve"> : 1</w:t>
            </w:r>
          </w:p>
        </w:tc>
        <w:tc>
          <w:tcPr>
            <w:tcW w:w="272" w:type="dxa"/>
            <w:vAlign w:val="bottom"/>
          </w:tcPr>
          <w:p w:rsidR="00471A49" w:rsidRPr="00C61668" w:rsidRDefault="00471A49" w:rsidP="00471A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000000"/>
            </w:tcBorders>
            <w:vAlign w:val="bottom"/>
          </w:tcPr>
          <w:p w:rsidR="00471A49" w:rsidRPr="00C61668" w:rsidRDefault="00471A49" w:rsidP="00471A49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3.4 : 1</w:t>
            </w:r>
          </w:p>
        </w:tc>
        <w:tc>
          <w:tcPr>
            <w:tcW w:w="268" w:type="dxa"/>
            <w:vAlign w:val="bottom"/>
          </w:tcPr>
          <w:p w:rsidR="00471A49" w:rsidRPr="00C61668" w:rsidRDefault="00471A49" w:rsidP="00471A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4" w:space="0" w:color="000000"/>
            </w:tcBorders>
            <w:vAlign w:val="bottom"/>
          </w:tcPr>
          <w:p w:rsidR="00471A49" w:rsidRPr="00C61668" w:rsidRDefault="005D0BF5" w:rsidP="00471A49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2.2 : 1</w:t>
            </w:r>
          </w:p>
        </w:tc>
        <w:tc>
          <w:tcPr>
            <w:tcW w:w="266" w:type="dxa"/>
            <w:vAlign w:val="bottom"/>
          </w:tcPr>
          <w:p w:rsidR="00471A49" w:rsidRPr="00C61668" w:rsidRDefault="00471A49" w:rsidP="00471A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double" w:sz="4" w:space="0" w:color="000000"/>
            </w:tcBorders>
            <w:vAlign w:val="bottom"/>
          </w:tcPr>
          <w:p w:rsidR="00471A49" w:rsidRPr="00C61668" w:rsidRDefault="00471A49" w:rsidP="00471A49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668">
              <w:rPr>
                <w:rFonts w:ascii="Angsana New" w:hAnsi="Angsana New"/>
                <w:sz w:val="26"/>
                <w:szCs w:val="26"/>
              </w:rPr>
              <w:t>2.8 : 1</w:t>
            </w:r>
          </w:p>
        </w:tc>
      </w:tr>
    </w:tbl>
    <w:p w:rsidR="00471A49" w:rsidRPr="00C61668" w:rsidRDefault="00471A49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494E2B" w:rsidRPr="00C61668" w:rsidRDefault="00494E2B" w:rsidP="009B0B15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หนี้สินหมายถึงหนี้สินรวมและทุนหมายถึงส่วนของผู้ถือหุ้น</w:t>
      </w:r>
      <w:r w:rsidR="006D7C4D" w:rsidRPr="00C61668">
        <w:rPr>
          <w:rFonts w:ascii="Angsana New" w:hAnsi="Angsana New"/>
          <w:sz w:val="26"/>
          <w:szCs w:val="26"/>
          <w:cs/>
          <w:lang w:val="th-TH"/>
        </w:rPr>
        <w:t>ที่เป็นของบริษัทใหญ่</w:t>
      </w:r>
    </w:p>
    <w:p w:rsidR="009F5BED" w:rsidRPr="00C61668" w:rsidRDefault="009F5BED" w:rsidP="00E6242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A2766" w:rsidRPr="00C61668" w:rsidRDefault="00F22F16" w:rsidP="009B0B15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C61668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0A2766" w:rsidRPr="00C61668">
        <w:rPr>
          <w:rFonts w:ascii="Angsana New" w:hAnsi="Angsana New"/>
          <w:sz w:val="26"/>
          <w:szCs w:val="26"/>
          <w:cs/>
          <w:lang w:val="th-TH"/>
        </w:rPr>
        <w:t>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</w:t>
      </w:r>
      <w:r w:rsidR="009B0B15" w:rsidRPr="00C61668">
        <w:rPr>
          <w:rFonts w:ascii="Angsana New" w:hAnsi="Angsana New" w:hint="cs"/>
          <w:sz w:val="26"/>
          <w:szCs w:val="26"/>
          <w:cs/>
          <w:lang w:val="th-TH"/>
        </w:rPr>
        <w:t xml:space="preserve">                  </w:t>
      </w:r>
      <w:r w:rsidR="000A2766" w:rsidRPr="00C61668">
        <w:rPr>
          <w:rFonts w:ascii="Angsana New" w:hAnsi="Angsana New"/>
          <w:sz w:val="26"/>
          <w:szCs w:val="26"/>
          <w:cs/>
          <w:lang w:val="th-TH"/>
        </w:rPr>
        <w:t xml:space="preserve">31 ธันวาคม </w:t>
      </w:r>
      <w:r w:rsidR="00887123" w:rsidRPr="00C61668">
        <w:rPr>
          <w:rFonts w:ascii="Angsana New" w:hAnsi="Angsana New"/>
          <w:sz w:val="26"/>
          <w:szCs w:val="26"/>
          <w:cs/>
          <w:lang w:val="th-TH"/>
        </w:rPr>
        <w:t>2561</w:t>
      </w:r>
      <w:r w:rsidR="000A2766" w:rsidRPr="00C61668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5A21BD" w:rsidRPr="00C61668">
        <w:rPr>
          <w:rFonts w:ascii="Angsana New" w:hAnsi="Angsana New"/>
          <w:sz w:val="26"/>
          <w:szCs w:val="26"/>
          <w:cs/>
          <w:lang w:val="th-TH"/>
        </w:rPr>
        <w:t>2560</w:t>
      </w:r>
    </w:p>
    <w:p w:rsidR="00B90937" w:rsidRPr="00C61668" w:rsidRDefault="00B90937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471A49" w:rsidRPr="00C61668" w:rsidRDefault="0047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C61668">
        <w:rPr>
          <w:rFonts w:ascii="Angsana New" w:hAnsi="Angsana New"/>
          <w:b/>
          <w:bCs/>
          <w:sz w:val="26"/>
          <w:szCs w:val="26"/>
        </w:rPr>
        <w:br w:type="page"/>
      </w:r>
    </w:p>
    <w:p w:rsidR="00471A49" w:rsidRPr="002932DD" w:rsidRDefault="00471A49" w:rsidP="0047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932DD">
        <w:rPr>
          <w:rFonts w:ascii="Angsana New" w:hAnsi="Angsana New"/>
          <w:b/>
          <w:bCs/>
          <w:sz w:val="26"/>
          <w:szCs w:val="26"/>
        </w:rPr>
        <w:lastRenderedPageBreak/>
        <w:t>30.</w:t>
      </w:r>
      <w:r w:rsidRPr="002932DD">
        <w:rPr>
          <w:rFonts w:ascii="Angsana New" w:hAnsi="Angsana New"/>
          <w:b/>
          <w:bCs/>
          <w:sz w:val="26"/>
          <w:szCs w:val="26"/>
        </w:rPr>
        <w:tab/>
      </w:r>
      <w:r w:rsidRPr="002932DD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:rsidR="00F4436E" w:rsidRPr="002932DD" w:rsidRDefault="00F4436E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F4436E" w:rsidRPr="002932DD" w:rsidRDefault="00F4436E" w:rsidP="00F4436E">
      <w:pPr>
        <w:jc w:val="thaiDistribute"/>
        <w:rPr>
          <w:rFonts w:ascii="Angsana New" w:hAnsi="Angsana New"/>
          <w:sz w:val="26"/>
          <w:szCs w:val="26"/>
          <w:cs/>
        </w:rPr>
      </w:pPr>
      <w:r w:rsidRPr="002932DD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2932DD">
        <w:rPr>
          <w:rFonts w:ascii="Angsana New" w:hAnsi="Angsana New"/>
          <w:sz w:val="26"/>
          <w:szCs w:val="26"/>
        </w:rPr>
        <w:t xml:space="preserve">21 </w:t>
      </w:r>
      <w:r w:rsidRPr="002932DD">
        <w:rPr>
          <w:rFonts w:ascii="Angsana New" w:hAnsi="Angsana New"/>
          <w:sz w:val="26"/>
          <w:szCs w:val="26"/>
          <w:cs/>
        </w:rPr>
        <w:t xml:space="preserve">มกราคม </w:t>
      </w:r>
      <w:r w:rsidRPr="002932DD">
        <w:rPr>
          <w:rFonts w:ascii="Angsana New" w:hAnsi="Angsana New"/>
          <w:sz w:val="26"/>
          <w:szCs w:val="26"/>
        </w:rPr>
        <w:t xml:space="preserve">2562 </w:t>
      </w:r>
      <w:r w:rsidRPr="002932DD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:rsidR="00DB6013" w:rsidRPr="002932DD" w:rsidRDefault="00DB6013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F4436E" w:rsidRPr="002932DD" w:rsidRDefault="00261748" w:rsidP="0026174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ก)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>การลงทุนเพิ่มใน</w:t>
      </w:r>
      <w:r w:rsidR="00CD0027" w:rsidRPr="002932DD">
        <w:rPr>
          <w:rFonts w:ascii="Angsana New" w:hAnsi="Angsana New"/>
          <w:spacing w:val="-4"/>
          <w:sz w:val="26"/>
          <w:szCs w:val="26"/>
          <w:cs/>
        </w:rPr>
        <w:t>หุ้นทุนของ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>บริษัท</w:t>
      </w:r>
      <w:r w:rsidR="00F4436E" w:rsidRPr="002932DD">
        <w:rPr>
          <w:rFonts w:ascii="Angsana New" w:hAnsi="Angsana New"/>
          <w:spacing w:val="-4"/>
          <w:sz w:val="26"/>
          <w:szCs w:val="26"/>
        </w:rPr>
        <w:t> 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เซ็นเรสเตอร์รองโฮลดิ้ง จำกัด </w:t>
      </w:r>
      <w:r w:rsidR="00CD0027" w:rsidRPr="002932DD">
        <w:rPr>
          <w:rFonts w:ascii="Angsana New" w:hAnsi="Angsana New"/>
          <w:spacing w:val="-4"/>
          <w:sz w:val="26"/>
          <w:szCs w:val="26"/>
          <w:cs/>
        </w:rPr>
        <w:t xml:space="preserve">(บริษัทย่อย) </w:t>
      </w:r>
      <w:r w:rsidR="00CF6BC0" w:rsidRPr="002932DD">
        <w:rPr>
          <w:rFonts w:ascii="Angsana New" w:hAnsi="Angsana New"/>
          <w:spacing w:val="-4"/>
          <w:sz w:val="26"/>
          <w:szCs w:val="26"/>
          <w:cs/>
        </w:rPr>
        <w:t>เนื่อง</w:t>
      </w:r>
      <w:r w:rsidR="00CD0027" w:rsidRPr="002932DD">
        <w:rPr>
          <w:rFonts w:ascii="Angsana New" w:hAnsi="Angsana New"/>
          <w:spacing w:val="-4"/>
          <w:sz w:val="26"/>
          <w:szCs w:val="26"/>
          <w:cs/>
        </w:rPr>
        <w:t>จาก</w:t>
      </w:r>
      <w:r w:rsidR="00CF6BC0" w:rsidRPr="002932DD">
        <w:rPr>
          <w:rFonts w:ascii="Angsana New" w:hAnsi="Angsana New"/>
          <w:spacing w:val="-4"/>
          <w:sz w:val="26"/>
          <w:szCs w:val="26"/>
          <w:cs/>
        </w:rPr>
        <w:t>การเพิ่มทุนจดทะเบียนในบริษัทย่อยจาก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>เดิม</w:t>
      </w:r>
      <w:r w:rsidR="00F4436E" w:rsidRPr="002932DD">
        <w:rPr>
          <w:rFonts w:ascii="Angsana New" w:hAnsi="Angsana New"/>
          <w:spacing w:val="-4"/>
          <w:sz w:val="26"/>
          <w:szCs w:val="26"/>
        </w:rPr>
        <w:t xml:space="preserve">30,000,000 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="00F4436E" w:rsidRPr="002932DD">
        <w:rPr>
          <w:rFonts w:ascii="Angsana New" w:hAnsi="Angsana New"/>
          <w:spacing w:val="-4"/>
          <w:sz w:val="26"/>
          <w:szCs w:val="26"/>
        </w:rPr>
        <w:t>(</w:t>
      </w:r>
      <w:r w:rsidR="00CF6BC0" w:rsidRPr="002932DD">
        <w:rPr>
          <w:rFonts w:ascii="Angsana New" w:hAnsi="Angsana New"/>
          <w:spacing w:val="-4"/>
          <w:sz w:val="26"/>
          <w:szCs w:val="26"/>
          <w:cs/>
        </w:rPr>
        <w:t>แบ่งเป็น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หุ้นสามัญ </w:t>
      </w:r>
      <w:r w:rsidR="00F4436E" w:rsidRPr="002932DD">
        <w:rPr>
          <w:rFonts w:ascii="Angsana New" w:hAnsi="Angsana New"/>
          <w:spacing w:val="-4"/>
          <w:sz w:val="26"/>
          <w:szCs w:val="26"/>
        </w:rPr>
        <w:t xml:space="preserve">300,000 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="00F4436E" w:rsidRPr="002932DD">
        <w:rPr>
          <w:rFonts w:ascii="Angsana New" w:hAnsi="Angsana New"/>
          <w:spacing w:val="-4"/>
          <w:sz w:val="26"/>
          <w:szCs w:val="26"/>
        </w:rPr>
        <w:t xml:space="preserve">100 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>บาท</w:t>
      </w:r>
      <w:r w:rsidR="00F4436E" w:rsidRPr="002932DD">
        <w:rPr>
          <w:rFonts w:ascii="Angsana New" w:hAnsi="Angsana New"/>
          <w:spacing w:val="-4"/>
          <w:sz w:val="26"/>
          <w:szCs w:val="26"/>
        </w:rPr>
        <w:t xml:space="preserve">) 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เป็น </w:t>
      </w:r>
      <w:r w:rsidR="00F4436E" w:rsidRPr="002932DD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="00F4436E" w:rsidRPr="002932DD">
        <w:rPr>
          <w:rFonts w:ascii="Angsana New" w:hAnsi="Angsana New"/>
          <w:spacing w:val="-4"/>
          <w:sz w:val="26"/>
          <w:szCs w:val="26"/>
        </w:rPr>
        <w:t>(</w:t>
      </w:r>
      <w:r w:rsidR="00CF6BC0" w:rsidRPr="002932DD">
        <w:rPr>
          <w:rFonts w:ascii="Angsana New" w:hAnsi="Angsana New"/>
          <w:spacing w:val="-4"/>
          <w:sz w:val="26"/>
          <w:szCs w:val="26"/>
          <w:cs/>
        </w:rPr>
        <w:t>แบ่งเป็น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หุ้นสามัญ </w:t>
      </w:r>
      <w:r w:rsidR="00F4436E" w:rsidRPr="002932DD">
        <w:rPr>
          <w:rFonts w:ascii="Angsana New" w:hAnsi="Angsana New"/>
          <w:spacing w:val="-4"/>
          <w:sz w:val="26"/>
          <w:szCs w:val="26"/>
        </w:rPr>
        <w:t xml:space="preserve">3,000,000 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="00F4436E" w:rsidRPr="002932DD">
        <w:rPr>
          <w:rFonts w:ascii="Angsana New" w:hAnsi="Angsana New"/>
          <w:spacing w:val="-4"/>
          <w:sz w:val="26"/>
          <w:szCs w:val="26"/>
        </w:rPr>
        <w:t>100</w:t>
      </w:r>
      <w:r w:rsidR="00F4436E" w:rsidRPr="002932DD">
        <w:rPr>
          <w:rFonts w:ascii="Angsana New" w:hAnsi="Angsana New"/>
          <w:spacing w:val="-4"/>
          <w:sz w:val="26"/>
          <w:szCs w:val="26"/>
          <w:cs/>
        </w:rPr>
        <w:t xml:space="preserve"> บาท</w:t>
      </w:r>
      <w:r w:rsidR="00F4436E" w:rsidRPr="002932DD">
        <w:rPr>
          <w:rFonts w:ascii="Angsana New" w:hAnsi="Angsana New"/>
          <w:spacing w:val="-4"/>
          <w:sz w:val="26"/>
          <w:szCs w:val="26"/>
        </w:rPr>
        <w:t>) </w:t>
      </w:r>
      <w:r w:rsidR="00CF6BC0" w:rsidRPr="002932DD">
        <w:rPr>
          <w:rFonts w:ascii="Angsana New" w:hAnsi="Angsana New"/>
          <w:spacing w:val="-4"/>
          <w:sz w:val="26"/>
          <w:szCs w:val="26"/>
          <w:cs/>
        </w:rPr>
        <w:t>บริษัทย่อยได้จดทะเบียน</w:t>
      </w:r>
      <w:r w:rsidR="00CF6BC0" w:rsidRPr="002932DD">
        <w:rPr>
          <w:rFonts w:ascii="Angsana New" w:hAnsi="Angsana New"/>
          <w:sz w:val="26"/>
          <w:szCs w:val="26"/>
          <w:cs/>
        </w:rPr>
        <w:t xml:space="preserve">เพิ่มทุนกับกระทรวงพาณิชย์แล้วเมื่อวันที่ </w:t>
      </w:r>
      <w:r w:rsidR="00CF6BC0" w:rsidRPr="002932DD">
        <w:rPr>
          <w:rFonts w:ascii="Angsana New" w:hAnsi="Angsana New"/>
          <w:sz w:val="26"/>
          <w:szCs w:val="26"/>
          <w:lang w:val="en-GB"/>
        </w:rPr>
        <w:t xml:space="preserve">30 </w:t>
      </w:r>
      <w:r w:rsidR="00CF6BC0" w:rsidRPr="002932DD">
        <w:rPr>
          <w:rFonts w:ascii="Angsana New" w:hAnsi="Angsana New"/>
          <w:sz w:val="26"/>
          <w:szCs w:val="26"/>
          <w:cs/>
          <w:lang w:val="en-GB"/>
        </w:rPr>
        <w:t>มกราคม</w:t>
      </w:r>
      <w:r w:rsidR="00CF6BC0" w:rsidRPr="002932DD">
        <w:rPr>
          <w:rFonts w:ascii="Angsana New" w:hAnsi="Angsana New"/>
          <w:sz w:val="26"/>
          <w:szCs w:val="26"/>
          <w:cs/>
        </w:rPr>
        <w:t xml:space="preserve"> </w:t>
      </w:r>
      <w:r w:rsidR="00CF6BC0" w:rsidRPr="002932DD">
        <w:rPr>
          <w:rFonts w:ascii="Angsana New" w:hAnsi="Angsana New"/>
          <w:sz w:val="26"/>
          <w:szCs w:val="26"/>
        </w:rPr>
        <w:t>2562</w:t>
      </w:r>
      <w:r w:rsidR="00CF6BC0" w:rsidRPr="002932DD">
        <w:rPr>
          <w:rFonts w:ascii="Angsana New" w:hAnsi="Angsana New"/>
          <w:sz w:val="26"/>
          <w:szCs w:val="26"/>
          <w:cs/>
        </w:rPr>
        <w:t xml:space="preserve"> </w:t>
      </w:r>
      <w:r w:rsidR="00CF6BC0" w:rsidRPr="002932DD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="00CF6BC0" w:rsidRPr="002932DD">
        <w:rPr>
          <w:rFonts w:ascii="Angsana New" w:hAnsi="Angsana New"/>
          <w:color w:val="FF0000"/>
          <w:sz w:val="26"/>
          <w:szCs w:val="26"/>
        </w:rPr>
        <w:t xml:space="preserve"> </w:t>
      </w:r>
    </w:p>
    <w:p w:rsidR="00F4436E" w:rsidRPr="002932DD" w:rsidRDefault="00F4436E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DB6013" w:rsidRPr="002932DD" w:rsidRDefault="00CD0027" w:rsidP="00CD002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ข)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</w:r>
      <w:r w:rsidR="00DB6013" w:rsidRPr="002932DD">
        <w:rPr>
          <w:rFonts w:ascii="Angsana New" w:hAnsi="Angsana New"/>
          <w:spacing w:val="-4"/>
          <w:sz w:val="26"/>
          <w:szCs w:val="26"/>
          <w:cs/>
        </w:rPr>
        <w:t xml:space="preserve">การจ่ายเงินปันผลระหว่างกาลของบริษัทในอัตราหุ้นละ </w:t>
      </w:r>
      <w:r w:rsidR="00DB6013" w:rsidRPr="002932DD">
        <w:rPr>
          <w:rFonts w:ascii="Angsana New" w:hAnsi="Angsana New"/>
          <w:spacing w:val="-4"/>
          <w:sz w:val="26"/>
          <w:szCs w:val="26"/>
        </w:rPr>
        <w:t xml:space="preserve">0.45 </w:t>
      </w:r>
      <w:r w:rsidR="00DB6013" w:rsidRPr="002932DD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2932DD">
        <w:rPr>
          <w:rFonts w:ascii="Angsana New" w:hAnsi="Angsana New"/>
          <w:spacing w:val="-4"/>
          <w:sz w:val="26"/>
          <w:szCs w:val="26"/>
        </w:rPr>
        <w:t>225,000,000</w:t>
      </w:r>
      <w:r w:rsidR="00DB6013" w:rsidRPr="002932DD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101.25 </w:t>
      </w:r>
      <w:r w:rsidRPr="002932DD">
        <w:rPr>
          <w:rFonts w:ascii="Angsana New" w:hAnsi="Angsana New"/>
          <w:spacing w:val="-4"/>
          <w:sz w:val="26"/>
          <w:szCs w:val="26"/>
          <w:cs/>
        </w:rPr>
        <w:t>ล้าน</w:t>
      </w:r>
      <w:r w:rsidR="00DB6013" w:rsidRPr="002932DD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2932DD">
        <w:rPr>
          <w:rFonts w:ascii="Angsana New" w:hAnsi="Angsana New"/>
          <w:spacing w:val="-4"/>
          <w:sz w:val="26"/>
          <w:szCs w:val="26"/>
          <w:cs/>
        </w:rPr>
        <w:t>ให้กับผู้ถือหุ้นที่มีรายชื่อปรากฏอยู่ในสมุดทะเบียนผู้ถือหุ้นของบริษัท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 </w:t>
      </w:r>
      <w:r w:rsidRPr="002932DD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 29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Pr="002932DD">
        <w:rPr>
          <w:rFonts w:ascii="Angsana New" w:hAnsi="Angsana New"/>
          <w:spacing w:val="-4"/>
          <w:sz w:val="26"/>
          <w:szCs w:val="26"/>
        </w:rPr>
        <w:t>2562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</w:t>
      </w:r>
    </w:p>
    <w:p w:rsidR="00DB6013" w:rsidRPr="002932DD" w:rsidRDefault="00DB6013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F4436E" w:rsidRPr="002932DD" w:rsidRDefault="00CD0027" w:rsidP="0026174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ค)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2932DD">
        <w:rPr>
          <w:rFonts w:ascii="Angsana New" w:hAnsi="Angsana New"/>
          <w:sz w:val="26"/>
          <w:szCs w:val="26"/>
        </w:rPr>
        <w:t>(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240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2932DD">
        <w:rPr>
          <w:rFonts w:ascii="Angsana New" w:hAnsi="Angsana New"/>
          <w:spacing w:val="-4"/>
          <w:sz w:val="26"/>
          <w:szCs w:val="26"/>
        </w:rPr>
        <w:t>300,000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72 </w:t>
      </w:r>
      <w:r w:rsidRPr="002932DD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CD0027" w:rsidRPr="002932DD" w:rsidRDefault="00CD0027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CD0027" w:rsidRPr="002932DD" w:rsidRDefault="00CD0027" w:rsidP="00CD002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ง)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2932DD">
        <w:rPr>
          <w:rFonts w:ascii="Angsana New" w:hAnsi="Angsana New"/>
          <w:sz w:val="26"/>
          <w:szCs w:val="26"/>
        </w:rPr>
        <w:t>(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110.80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2932DD">
        <w:rPr>
          <w:rFonts w:ascii="Angsana New" w:hAnsi="Angsana New"/>
          <w:spacing w:val="-4"/>
          <w:sz w:val="26"/>
          <w:szCs w:val="26"/>
        </w:rPr>
        <w:t>250,000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27.7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CD0027" w:rsidRPr="002932DD" w:rsidRDefault="00CD0027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CD0027" w:rsidRPr="002932DD" w:rsidRDefault="00CD0027" w:rsidP="00CD002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จ)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2932DD">
        <w:rPr>
          <w:rFonts w:ascii="Angsana New" w:hAnsi="Angsana New"/>
          <w:sz w:val="26"/>
          <w:szCs w:val="26"/>
        </w:rPr>
        <w:t>(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28.75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2932DD">
        <w:rPr>
          <w:rFonts w:ascii="Angsana New" w:hAnsi="Angsana New"/>
          <w:spacing w:val="-4"/>
          <w:sz w:val="26"/>
          <w:szCs w:val="26"/>
        </w:rPr>
        <w:t>800,000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23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CD0027" w:rsidRPr="002932DD" w:rsidRDefault="00CD0027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CD0027" w:rsidRPr="002932DD" w:rsidRDefault="00CD0027" w:rsidP="00CD002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ฉ)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 สไปซ์ ซินเนอจี้ จำกัด </w:t>
      </w:r>
      <w:r w:rsidRPr="002932DD">
        <w:rPr>
          <w:rFonts w:ascii="Angsana New" w:hAnsi="Angsana New"/>
          <w:sz w:val="26"/>
          <w:szCs w:val="26"/>
        </w:rPr>
        <w:t>(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30.60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2932DD">
        <w:rPr>
          <w:rFonts w:ascii="Angsana New" w:hAnsi="Angsana New"/>
          <w:spacing w:val="-4"/>
          <w:sz w:val="26"/>
          <w:szCs w:val="26"/>
        </w:rPr>
        <w:t>500,000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15.3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9B0B15" w:rsidRPr="002932DD" w:rsidRDefault="009B0B15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9B0B15" w:rsidRPr="002932DD" w:rsidRDefault="009B0B15" w:rsidP="009B0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เงินปันผลระหว่างกาลของบริษัทและบริษัทย่อย</w:t>
      </w:r>
      <w:r w:rsidR="00B02EE6" w:rsidRPr="002932DD">
        <w:rPr>
          <w:rFonts w:ascii="Angsana New" w:hAnsi="Angsana New"/>
          <w:spacing w:val="-4"/>
          <w:sz w:val="26"/>
          <w:szCs w:val="26"/>
          <w:cs/>
        </w:rPr>
        <w:t>ตามที่กล่าวไว้ข้างต้น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ได้จ่ายให้แก่ผู้ถือหุ้นของบริษัทและบริษัทย่อยแล้วในเดือนมกราคมและ</w:t>
      </w:r>
      <w:r w:rsidR="009C150B" w:rsidRPr="002932DD">
        <w:rPr>
          <w:rFonts w:ascii="Angsana New" w:hAnsi="Angsana New"/>
          <w:spacing w:val="-4"/>
          <w:sz w:val="26"/>
          <w:szCs w:val="26"/>
          <w:cs/>
        </w:rPr>
        <w:t xml:space="preserve">  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เดือนกุมภาพันธ์ </w:t>
      </w:r>
      <w:r w:rsidRPr="002932DD">
        <w:rPr>
          <w:rFonts w:ascii="Angsana New" w:hAnsi="Angsana New"/>
          <w:spacing w:val="-4"/>
          <w:sz w:val="26"/>
          <w:szCs w:val="26"/>
        </w:rPr>
        <w:t>2562</w:t>
      </w:r>
    </w:p>
    <w:p w:rsidR="009B0B15" w:rsidRPr="002932DD" w:rsidRDefault="009B0B15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261748" w:rsidRPr="002932DD" w:rsidRDefault="006B015E" w:rsidP="00CD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932DD">
        <w:rPr>
          <w:rFonts w:ascii="Angsana New" w:hAnsi="Angsana New"/>
          <w:sz w:val="26"/>
          <w:szCs w:val="26"/>
          <w:cs/>
        </w:rPr>
        <w:t xml:space="preserve">ในระหว่างวันที่ </w:t>
      </w:r>
      <w:r w:rsidR="003745A1" w:rsidRPr="002932DD">
        <w:rPr>
          <w:rFonts w:ascii="Angsana New" w:hAnsi="Angsana New"/>
          <w:sz w:val="26"/>
          <w:szCs w:val="26"/>
        </w:rPr>
        <w:t>7</w:t>
      </w:r>
      <w:r w:rsidR="00263745" w:rsidRPr="002932DD">
        <w:rPr>
          <w:rFonts w:ascii="Angsana New" w:hAnsi="Angsana New"/>
          <w:sz w:val="26"/>
          <w:szCs w:val="26"/>
          <w:cs/>
        </w:rPr>
        <w:t xml:space="preserve"> ถึง</w:t>
      </w:r>
      <w:r w:rsidR="00C33DC0" w:rsidRPr="002932DD">
        <w:rPr>
          <w:rFonts w:ascii="Angsana New" w:hAnsi="Angsana New"/>
          <w:sz w:val="26"/>
          <w:szCs w:val="26"/>
          <w:cs/>
        </w:rPr>
        <w:t xml:space="preserve"> </w:t>
      </w:r>
      <w:r w:rsidR="00C33DC0" w:rsidRPr="002932DD">
        <w:rPr>
          <w:rFonts w:ascii="Angsana New" w:hAnsi="Angsana New"/>
          <w:sz w:val="26"/>
          <w:szCs w:val="26"/>
        </w:rPr>
        <w:t>11</w:t>
      </w:r>
      <w:r w:rsidRPr="002932DD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2932DD">
        <w:rPr>
          <w:rFonts w:ascii="Angsana New" w:hAnsi="Angsana New"/>
          <w:sz w:val="26"/>
          <w:szCs w:val="26"/>
        </w:rPr>
        <w:t>2562</w:t>
      </w:r>
      <w:r w:rsidRPr="002932DD">
        <w:rPr>
          <w:rFonts w:ascii="Angsana New" w:hAnsi="Angsana New"/>
          <w:sz w:val="26"/>
          <w:szCs w:val="26"/>
          <w:cs/>
        </w:rPr>
        <w:t xml:space="preserve"> บริษัทได้เปิดให้ประชาชนจองซื้อหุ้น</w:t>
      </w:r>
      <w:r w:rsidR="00242BB3" w:rsidRPr="002932DD">
        <w:rPr>
          <w:rFonts w:ascii="Angsana New" w:hAnsi="Angsana New"/>
          <w:sz w:val="26"/>
          <w:szCs w:val="26"/>
          <w:cs/>
        </w:rPr>
        <w:t>สามัญ</w:t>
      </w:r>
      <w:r w:rsidRPr="002932DD">
        <w:rPr>
          <w:rFonts w:ascii="Angsana New" w:hAnsi="Angsana New"/>
          <w:sz w:val="26"/>
          <w:szCs w:val="26"/>
          <w:cs/>
        </w:rPr>
        <w:t xml:space="preserve">จำนวน </w:t>
      </w:r>
      <w:r w:rsidR="00F4436E" w:rsidRPr="002932DD">
        <w:rPr>
          <w:rFonts w:ascii="Angsana New" w:hAnsi="Angsana New"/>
          <w:sz w:val="26"/>
          <w:szCs w:val="26"/>
        </w:rPr>
        <w:t>75</w:t>
      </w:r>
      <w:r w:rsidRPr="002932DD">
        <w:rPr>
          <w:rFonts w:ascii="Angsana New" w:hAnsi="Angsana New"/>
          <w:sz w:val="26"/>
          <w:szCs w:val="26"/>
          <w:cs/>
        </w:rPr>
        <w:t xml:space="preserve"> ล้านหุ้น ในราคาหุ้นละ </w:t>
      </w:r>
      <w:r w:rsidR="00F4436E" w:rsidRPr="002932DD">
        <w:rPr>
          <w:rFonts w:ascii="Angsana New" w:hAnsi="Angsana New"/>
          <w:sz w:val="26"/>
          <w:szCs w:val="26"/>
        </w:rPr>
        <w:t>13</w:t>
      </w:r>
      <w:r w:rsidRPr="002932DD">
        <w:rPr>
          <w:rFonts w:ascii="Angsana New" w:hAnsi="Angsana New"/>
          <w:sz w:val="26"/>
          <w:szCs w:val="26"/>
          <w:cs/>
        </w:rPr>
        <w:t xml:space="preserve"> บาท มีผลให้บริษัทได้จดทะเบียนทุนที่ออกจำหน่ายและชำระแล้วจากจำนวน </w:t>
      </w:r>
      <w:r w:rsidRPr="002932DD">
        <w:rPr>
          <w:rFonts w:ascii="Angsana New" w:hAnsi="Angsana New"/>
          <w:sz w:val="26"/>
          <w:szCs w:val="26"/>
        </w:rPr>
        <w:t>225</w:t>
      </w:r>
      <w:r w:rsidR="00CF6BC0" w:rsidRPr="002932DD">
        <w:rPr>
          <w:rFonts w:ascii="Angsana New" w:hAnsi="Angsana New"/>
          <w:sz w:val="26"/>
          <w:szCs w:val="26"/>
        </w:rPr>
        <w:t xml:space="preserve"> </w:t>
      </w:r>
      <w:r w:rsidR="009B0B15" w:rsidRPr="002932DD">
        <w:rPr>
          <w:rFonts w:ascii="Angsana New" w:hAnsi="Angsana New"/>
          <w:sz w:val="26"/>
          <w:szCs w:val="26"/>
          <w:cs/>
        </w:rPr>
        <w:t>ล้าน</w:t>
      </w:r>
      <w:r w:rsidRPr="002932DD">
        <w:rPr>
          <w:rFonts w:ascii="Angsana New" w:hAnsi="Angsana New"/>
          <w:sz w:val="26"/>
          <w:szCs w:val="26"/>
          <w:cs/>
        </w:rPr>
        <w:t>บาท (</w:t>
      </w:r>
      <w:r w:rsidR="009B0B15" w:rsidRPr="002932DD">
        <w:rPr>
          <w:rFonts w:ascii="Angsana New" w:hAnsi="Angsana New"/>
          <w:sz w:val="26"/>
          <w:szCs w:val="26"/>
          <w:cs/>
        </w:rPr>
        <w:t>แบ่งเป็น</w:t>
      </w:r>
      <w:r w:rsidRPr="002932DD">
        <w:rPr>
          <w:rFonts w:ascii="Angsana New" w:hAnsi="Angsana New"/>
          <w:sz w:val="26"/>
          <w:szCs w:val="26"/>
          <w:cs/>
        </w:rPr>
        <w:t xml:space="preserve">หุ้นสามัญ </w:t>
      </w:r>
      <w:r w:rsidRPr="002932DD">
        <w:rPr>
          <w:rFonts w:ascii="Angsana New" w:hAnsi="Angsana New"/>
          <w:sz w:val="26"/>
          <w:szCs w:val="26"/>
        </w:rPr>
        <w:t>225</w:t>
      </w:r>
      <w:r w:rsidR="009B0B15" w:rsidRPr="002932DD">
        <w:rPr>
          <w:rFonts w:ascii="Angsana New" w:hAnsi="Angsana New"/>
          <w:sz w:val="26"/>
          <w:szCs w:val="26"/>
          <w:cs/>
        </w:rPr>
        <w:t xml:space="preserve"> ล้าน</w:t>
      </w:r>
      <w:r w:rsidRPr="002932DD">
        <w:rPr>
          <w:rFonts w:ascii="Angsana New" w:hAnsi="Angsana New"/>
          <w:sz w:val="26"/>
          <w:szCs w:val="26"/>
          <w:cs/>
        </w:rPr>
        <w:t xml:space="preserve">หุ้น มูลค่าหุ้นละ </w:t>
      </w:r>
      <w:r w:rsidR="00CF6BC0" w:rsidRPr="002932DD">
        <w:rPr>
          <w:rFonts w:ascii="Angsana New" w:hAnsi="Angsana New"/>
          <w:sz w:val="26"/>
          <w:szCs w:val="26"/>
        </w:rPr>
        <w:t>1</w:t>
      </w:r>
      <w:r w:rsidR="00CF6BC0" w:rsidRPr="002932DD">
        <w:rPr>
          <w:rFonts w:ascii="Angsana New" w:hAnsi="Angsana New"/>
          <w:sz w:val="26"/>
          <w:szCs w:val="26"/>
          <w:cs/>
        </w:rPr>
        <w:t xml:space="preserve"> บาท)</w:t>
      </w:r>
      <w:r w:rsidR="009B0B15" w:rsidRPr="002932DD">
        <w:rPr>
          <w:rFonts w:ascii="Angsana New" w:hAnsi="Angsana New"/>
          <w:sz w:val="26"/>
          <w:szCs w:val="26"/>
          <w:cs/>
        </w:rPr>
        <w:t xml:space="preserve">            เป็นจำนวน </w:t>
      </w:r>
      <w:r w:rsidR="00700BEE" w:rsidRPr="002932DD">
        <w:rPr>
          <w:rFonts w:ascii="Angsana New" w:hAnsi="Angsana New"/>
          <w:sz w:val="26"/>
          <w:szCs w:val="26"/>
        </w:rPr>
        <w:t>300</w:t>
      </w:r>
      <w:r w:rsidR="009B0B15" w:rsidRPr="002932DD">
        <w:rPr>
          <w:rFonts w:ascii="Angsana New" w:hAnsi="Angsana New"/>
          <w:sz w:val="26"/>
          <w:szCs w:val="26"/>
          <w:cs/>
        </w:rPr>
        <w:t xml:space="preserve"> ล้าน</w:t>
      </w:r>
      <w:r w:rsidRPr="002932DD">
        <w:rPr>
          <w:rFonts w:ascii="Angsana New" w:hAnsi="Angsana New"/>
          <w:sz w:val="26"/>
          <w:szCs w:val="26"/>
          <w:cs/>
        </w:rPr>
        <w:t>บาท (</w:t>
      </w:r>
      <w:r w:rsidR="009B0B15" w:rsidRPr="002932DD">
        <w:rPr>
          <w:rFonts w:ascii="Angsana New" w:hAnsi="Angsana New"/>
          <w:sz w:val="26"/>
          <w:szCs w:val="26"/>
          <w:cs/>
        </w:rPr>
        <w:t>แบ่งเป็น</w:t>
      </w:r>
      <w:r w:rsidRPr="002932DD">
        <w:rPr>
          <w:rFonts w:ascii="Angsana New" w:hAnsi="Angsana New"/>
          <w:sz w:val="26"/>
          <w:szCs w:val="26"/>
          <w:cs/>
        </w:rPr>
        <w:t xml:space="preserve">หุ้นสามัญ </w:t>
      </w:r>
      <w:r w:rsidR="00700BEE" w:rsidRPr="002932DD">
        <w:rPr>
          <w:rFonts w:ascii="Angsana New" w:hAnsi="Angsana New"/>
          <w:sz w:val="26"/>
          <w:szCs w:val="26"/>
        </w:rPr>
        <w:t>300</w:t>
      </w:r>
      <w:r w:rsidR="009B0B15" w:rsidRPr="002932DD">
        <w:rPr>
          <w:rFonts w:ascii="Angsana New" w:hAnsi="Angsana New"/>
          <w:sz w:val="26"/>
          <w:szCs w:val="26"/>
          <w:cs/>
        </w:rPr>
        <w:t xml:space="preserve">  ล้าน</w:t>
      </w:r>
      <w:r w:rsidRPr="002932DD">
        <w:rPr>
          <w:rFonts w:ascii="Angsana New" w:hAnsi="Angsana New"/>
          <w:sz w:val="26"/>
          <w:szCs w:val="26"/>
          <w:cs/>
        </w:rPr>
        <w:t xml:space="preserve">หุ้น มูลค่าหุ้นละ </w:t>
      </w:r>
      <w:r w:rsidRPr="002932DD">
        <w:rPr>
          <w:rFonts w:ascii="Angsana New" w:hAnsi="Angsana New"/>
          <w:sz w:val="26"/>
          <w:szCs w:val="26"/>
        </w:rPr>
        <w:t>1</w:t>
      </w:r>
      <w:r w:rsidRPr="002932DD">
        <w:rPr>
          <w:rFonts w:ascii="Angsana New" w:hAnsi="Angsana New"/>
          <w:sz w:val="26"/>
          <w:szCs w:val="26"/>
          <w:cs/>
        </w:rPr>
        <w:t xml:space="preserve"> บาท) กับกระทรวงพาณิชย์ในวันที่ </w:t>
      </w:r>
      <w:r w:rsidR="00700BEE" w:rsidRPr="002932DD">
        <w:rPr>
          <w:rFonts w:ascii="Angsana New" w:hAnsi="Angsana New"/>
          <w:sz w:val="26"/>
          <w:szCs w:val="26"/>
        </w:rPr>
        <w:t>13</w:t>
      </w:r>
      <w:r w:rsidRPr="002932DD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2932DD">
        <w:rPr>
          <w:rFonts w:ascii="Angsana New" w:hAnsi="Angsana New"/>
          <w:sz w:val="26"/>
          <w:szCs w:val="26"/>
        </w:rPr>
        <w:t>2562</w:t>
      </w:r>
      <w:r w:rsidRPr="002932DD">
        <w:rPr>
          <w:rFonts w:ascii="Angsana New" w:hAnsi="Angsana New"/>
          <w:sz w:val="26"/>
          <w:szCs w:val="26"/>
          <w:cs/>
        </w:rPr>
        <w:t xml:space="preserve"> ในการนี้ตลาดหลักทรัพย์แห่งประเทศไทยได้อนุมัติหุ้นสามัญของบริษัทจำนวน </w:t>
      </w:r>
      <w:r w:rsidR="00CF6BC0" w:rsidRPr="002932DD">
        <w:rPr>
          <w:rFonts w:ascii="Angsana New" w:hAnsi="Angsana New"/>
          <w:sz w:val="26"/>
          <w:szCs w:val="26"/>
        </w:rPr>
        <w:t>300</w:t>
      </w:r>
      <w:r w:rsidR="009B0B15" w:rsidRPr="002932DD">
        <w:rPr>
          <w:rFonts w:ascii="Angsana New" w:hAnsi="Angsana New"/>
          <w:sz w:val="26"/>
          <w:szCs w:val="26"/>
          <w:cs/>
        </w:rPr>
        <w:t xml:space="preserve"> ล้าน</w:t>
      </w:r>
      <w:r w:rsidRPr="002932DD">
        <w:rPr>
          <w:rFonts w:ascii="Angsana New" w:hAnsi="Angsana New"/>
          <w:sz w:val="26"/>
          <w:szCs w:val="26"/>
          <w:cs/>
        </w:rPr>
        <w:t>หุ้น เป็นหลักทรัพย์จดทะเบียนและเริ่มทำการซื้อขาย</w:t>
      </w:r>
      <w:r w:rsidR="003745A1" w:rsidRPr="002932DD">
        <w:rPr>
          <w:rFonts w:ascii="Angsana New" w:hAnsi="Angsana New"/>
          <w:sz w:val="26"/>
          <w:szCs w:val="26"/>
          <w:cs/>
        </w:rPr>
        <w:t>ใน  ตลาดหลักทรัพย์แห่งประเทศไทยตั้งแต่</w:t>
      </w:r>
      <w:r w:rsidRPr="002932DD">
        <w:rPr>
          <w:rFonts w:ascii="Angsana New" w:hAnsi="Angsana New"/>
          <w:sz w:val="26"/>
          <w:szCs w:val="26"/>
          <w:cs/>
        </w:rPr>
        <w:t xml:space="preserve">วันที่ </w:t>
      </w:r>
      <w:r w:rsidR="00EC1CA9" w:rsidRPr="002932DD">
        <w:rPr>
          <w:rFonts w:ascii="Angsana New" w:hAnsi="Angsana New"/>
          <w:sz w:val="26"/>
          <w:szCs w:val="26"/>
        </w:rPr>
        <w:t>20</w:t>
      </w:r>
      <w:r w:rsidRPr="002932DD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2932DD">
        <w:rPr>
          <w:rFonts w:ascii="Angsana New" w:hAnsi="Angsana New"/>
          <w:sz w:val="26"/>
          <w:szCs w:val="26"/>
        </w:rPr>
        <w:t>2562</w:t>
      </w:r>
    </w:p>
    <w:p w:rsidR="0012541B" w:rsidRPr="002932DD" w:rsidRDefault="0012541B" w:rsidP="002932DD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:rsidR="002932DD" w:rsidRDefault="00293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513950" w:rsidRPr="002932DD" w:rsidRDefault="00513950" w:rsidP="00513950">
      <w:pPr>
        <w:jc w:val="thaiDistribute"/>
        <w:rPr>
          <w:rFonts w:ascii="Angsana New" w:hAnsi="Angsana New"/>
          <w:sz w:val="26"/>
          <w:szCs w:val="26"/>
        </w:rPr>
      </w:pPr>
      <w:r w:rsidRPr="002932DD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ในที่ประชุมคณะกรรมการของบริษัท เมื่อวันที่ </w:t>
      </w:r>
      <w:r w:rsidRPr="002932DD">
        <w:rPr>
          <w:rFonts w:ascii="Angsana New" w:hAnsi="Angsana New"/>
          <w:sz w:val="26"/>
          <w:szCs w:val="26"/>
        </w:rPr>
        <w:t>2</w:t>
      </w:r>
      <w:r w:rsidRPr="002932DD">
        <w:rPr>
          <w:rFonts w:ascii="Angsana New" w:hAnsi="Angsana New"/>
          <w:sz w:val="26"/>
          <w:szCs w:val="26"/>
        </w:rPr>
        <w:t xml:space="preserve">8 </w:t>
      </w:r>
      <w:r w:rsidRPr="002932DD">
        <w:rPr>
          <w:rFonts w:ascii="Angsana New" w:hAnsi="Angsana New"/>
          <w:sz w:val="26"/>
          <w:szCs w:val="26"/>
          <w:cs/>
        </w:rPr>
        <w:t>กุมภาพันธ์</w:t>
      </w:r>
      <w:r w:rsidRPr="002932DD">
        <w:rPr>
          <w:rFonts w:ascii="Angsana New" w:hAnsi="Angsana New"/>
          <w:sz w:val="26"/>
          <w:szCs w:val="26"/>
          <w:cs/>
        </w:rPr>
        <w:t xml:space="preserve"> </w:t>
      </w:r>
      <w:r w:rsidRPr="002932DD">
        <w:rPr>
          <w:rFonts w:ascii="Angsana New" w:hAnsi="Angsana New"/>
          <w:sz w:val="26"/>
          <w:szCs w:val="26"/>
        </w:rPr>
        <w:t xml:space="preserve">2562 </w:t>
      </w:r>
      <w:r w:rsidRPr="002932DD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:rsidR="002932DD" w:rsidRPr="002932DD" w:rsidRDefault="002932DD" w:rsidP="002932DD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:rsidR="00513950" w:rsidRPr="002932DD" w:rsidRDefault="00513950" w:rsidP="0051395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ก</w:t>
      </w:r>
      <w:r w:rsidRPr="002932DD">
        <w:rPr>
          <w:rFonts w:ascii="Angsana New" w:hAnsi="Angsana New"/>
          <w:spacing w:val="-4"/>
          <w:sz w:val="26"/>
          <w:szCs w:val="26"/>
          <w:cs/>
        </w:rPr>
        <w:t>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2932DD">
        <w:rPr>
          <w:rFonts w:ascii="Angsana New" w:hAnsi="Angsana New"/>
          <w:sz w:val="26"/>
          <w:szCs w:val="26"/>
        </w:rPr>
        <w:t>(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2932DD">
        <w:rPr>
          <w:rFonts w:ascii="Angsana New" w:hAnsi="Angsana New"/>
          <w:spacing w:val="-4"/>
          <w:sz w:val="26"/>
          <w:szCs w:val="26"/>
        </w:rPr>
        <w:t>4</w:t>
      </w:r>
      <w:r w:rsidR="0012541B" w:rsidRPr="002932DD">
        <w:rPr>
          <w:rFonts w:ascii="Angsana New" w:hAnsi="Angsana New"/>
          <w:spacing w:val="-4"/>
          <w:sz w:val="26"/>
          <w:szCs w:val="26"/>
        </w:rPr>
        <w:t>.6</w:t>
      </w:r>
      <w:r w:rsidRPr="002932DD">
        <w:rPr>
          <w:rFonts w:ascii="Angsana New" w:hAnsi="Angsana New"/>
          <w:spacing w:val="-4"/>
          <w:sz w:val="26"/>
          <w:szCs w:val="26"/>
        </w:rPr>
        <w:t>7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2932DD">
        <w:rPr>
          <w:rFonts w:ascii="Angsana New" w:hAnsi="Angsana New"/>
          <w:spacing w:val="-4"/>
          <w:sz w:val="26"/>
          <w:szCs w:val="26"/>
        </w:rPr>
        <w:t>3</w:t>
      </w:r>
      <w:r w:rsidR="0012541B" w:rsidRPr="002932DD">
        <w:rPr>
          <w:rFonts w:ascii="Angsana New" w:hAnsi="Angsana New"/>
          <w:spacing w:val="-4"/>
          <w:sz w:val="26"/>
          <w:szCs w:val="26"/>
        </w:rPr>
        <w:t>,0</w:t>
      </w:r>
      <w:r w:rsidRPr="002932DD">
        <w:rPr>
          <w:rFonts w:ascii="Angsana New" w:hAnsi="Angsana New"/>
          <w:spacing w:val="-4"/>
          <w:sz w:val="26"/>
          <w:szCs w:val="26"/>
        </w:rPr>
        <w:t>00,000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="0012541B" w:rsidRPr="002932DD">
        <w:rPr>
          <w:rFonts w:ascii="Angsana New" w:hAnsi="Angsana New"/>
          <w:spacing w:val="-4"/>
          <w:sz w:val="26"/>
          <w:szCs w:val="26"/>
        </w:rPr>
        <w:t>14.01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 </w:t>
      </w:r>
      <w:r w:rsidRPr="002932DD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 </w:t>
      </w:r>
    </w:p>
    <w:p w:rsidR="002932DD" w:rsidRPr="002932DD" w:rsidRDefault="002932DD" w:rsidP="002932D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513950" w:rsidRPr="002932DD" w:rsidRDefault="00513950" w:rsidP="0051395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ข</w:t>
      </w:r>
      <w:r w:rsidRPr="002932DD">
        <w:rPr>
          <w:rFonts w:ascii="Angsana New" w:hAnsi="Angsana New"/>
          <w:spacing w:val="-4"/>
          <w:sz w:val="26"/>
          <w:szCs w:val="26"/>
          <w:cs/>
        </w:rPr>
        <w:t>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2932DD">
        <w:rPr>
          <w:rFonts w:ascii="Angsana New" w:hAnsi="Angsana New"/>
          <w:sz w:val="26"/>
          <w:szCs w:val="26"/>
        </w:rPr>
        <w:t>(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="0012541B" w:rsidRPr="002932DD">
        <w:rPr>
          <w:rFonts w:ascii="Angsana New" w:hAnsi="Angsana New"/>
          <w:spacing w:val="-4"/>
          <w:sz w:val="26"/>
          <w:szCs w:val="26"/>
        </w:rPr>
        <w:t xml:space="preserve">26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2932DD">
        <w:rPr>
          <w:rFonts w:ascii="Angsana New" w:hAnsi="Angsana New"/>
          <w:spacing w:val="-4"/>
          <w:sz w:val="26"/>
          <w:szCs w:val="26"/>
        </w:rPr>
        <w:t>250,000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="0012541B" w:rsidRPr="002932DD">
        <w:rPr>
          <w:rFonts w:ascii="Angsana New" w:hAnsi="Angsana New"/>
          <w:spacing w:val="-4"/>
          <w:sz w:val="26"/>
          <w:szCs w:val="26"/>
        </w:rPr>
        <w:t>6.5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2932DD" w:rsidRPr="002932DD" w:rsidRDefault="002932DD" w:rsidP="002932DD">
      <w:pPr>
        <w:jc w:val="thaiDistribute"/>
        <w:rPr>
          <w:rFonts w:ascii="Angsana New" w:hAnsi="Angsana New"/>
          <w:sz w:val="26"/>
          <w:szCs w:val="26"/>
        </w:rPr>
      </w:pPr>
    </w:p>
    <w:p w:rsidR="00513950" w:rsidRPr="002932DD" w:rsidRDefault="00513950" w:rsidP="0051395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ค</w:t>
      </w:r>
      <w:r w:rsidRPr="002932DD">
        <w:rPr>
          <w:rFonts w:ascii="Angsana New" w:hAnsi="Angsana New"/>
          <w:spacing w:val="-4"/>
          <w:sz w:val="26"/>
          <w:szCs w:val="26"/>
          <w:cs/>
        </w:rPr>
        <w:t>)</w:t>
      </w:r>
      <w:r w:rsidRPr="002932DD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2932DD">
        <w:rPr>
          <w:rFonts w:ascii="Angsana New" w:hAnsi="Angsana New"/>
          <w:sz w:val="26"/>
          <w:szCs w:val="26"/>
        </w:rPr>
        <w:t>(</w:t>
      </w:r>
      <w:r w:rsidRPr="002932DD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8.75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2932DD">
        <w:rPr>
          <w:rFonts w:ascii="Angsana New" w:hAnsi="Angsana New"/>
          <w:spacing w:val="-4"/>
          <w:sz w:val="26"/>
          <w:szCs w:val="26"/>
        </w:rPr>
        <w:t>800,000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="0012541B" w:rsidRPr="002932DD">
        <w:rPr>
          <w:rFonts w:ascii="Angsana New" w:hAnsi="Angsana New"/>
          <w:spacing w:val="-4"/>
          <w:sz w:val="26"/>
          <w:szCs w:val="26"/>
        </w:rPr>
        <w:t>7</w:t>
      </w:r>
      <w:r w:rsidRPr="002932DD">
        <w:rPr>
          <w:rFonts w:ascii="Angsana New" w:hAnsi="Angsana New"/>
          <w:spacing w:val="-4"/>
          <w:sz w:val="26"/>
          <w:szCs w:val="26"/>
        </w:rPr>
        <w:t xml:space="preserve"> 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:rsidR="00492AAA" w:rsidRPr="002932DD" w:rsidRDefault="00492AAA" w:rsidP="002932DD">
      <w:pPr>
        <w:jc w:val="thaiDistribute"/>
        <w:rPr>
          <w:rFonts w:ascii="Angsana New" w:hAnsi="Angsana New"/>
          <w:sz w:val="26"/>
          <w:szCs w:val="26"/>
        </w:rPr>
      </w:pPr>
    </w:p>
    <w:p w:rsidR="002932DD" w:rsidRPr="002932DD" w:rsidRDefault="002932DD" w:rsidP="00293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2932DD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มีกำหนด</w:t>
      </w:r>
      <w:r w:rsidRPr="002932DD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จ่ายให้แก่ผู้ถือหุ้นของบริษัทย่อยในเดือน</w:t>
      </w:r>
      <w:r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2932D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2932DD">
        <w:rPr>
          <w:rFonts w:ascii="Angsana New" w:hAnsi="Angsana New"/>
          <w:spacing w:val="-4"/>
          <w:sz w:val="26"/>
          <w:szCs w:val="26"/>
        </w:rPr>
        <w:t>2562</w:t>
      </w:r>
    </w:p>
    <w:p w:rsidR="002932DD" w:rsidRPr="002932DD" w:rsidRDefault="002932DD" w:rsidP="002932DD">
      <w:pPr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11001D" w:rsidRPr="002932DD" w:rsidRDefault="00471A49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932DD">
        <w:rPr>
          <w:rFonts w:ascii="Angsana New" w:hAnsi="Angsana New"/>
          <w:b/>
          <w:bCs/>
          <w:sz w:val="26"/>
          <w:szCs w:val="26"/>
        </w:rPr>
        <w:t>31</w:t>
      </w:r>
      <w:r w:rsidR="0011001D" w:rsidRPr="002932DD">
        <w:rPr>
          <w:rFonts w:ascii="Angsana New" w:hAnsi="Angsana New"/>
          <w:b/>
          <w:bCs/>
          <w:sz w:val="26"/>
          <w:szCs w:val="26"/>
          <w:cs/>
        </w:rPr>
        <w:t>.</w:t>
      </w:r>
      <w:r w:rsidR="0011001D" w:rsidRPr="002932DD">
        <w:rPr>
          <w:rFonts w:ascii="Angsana New" w:hAnsi="Angsana New"/>
          <w:b/>
          <w:bCs/>
          <w:sz w:val="26"/>
          <w:szCs w:val="26"/>
        </w:rPr>
        <w:tab/>
      </w:r>
      <w:r w:rsidR="0011001D" w:rsidRPr="002932DD">
        <w:rPr>
          <w:rFonts w:ascii="Angsana New" w:hAnsi="Angsana New"/>
          <w:b/>
          <w:bCs/>
          <w:sz w:val="26"/>
          <w:szCs w:val="26"/>
          <w:cs/>
        </w:rPr>
        <w:t xml:space="preserve">มาตรฐานการรายงานทางการเงินที่ยังไม่ได้ใช้    </w:t>
      </w:r>
    </w:p>
    <w:p w:rsidR="00887123" w:rsidRPr="002932DD" w:rsidRDefault="00887123" w:rsidP="002932DD">
      <w:pPr>
        <w:jc w:val="thaiDistribute"/>
        <w:rPr>
          <w:rFonts w:ascii="Angsana New" w:hAnsi="Angsana New"/>
          <w:sz w:val="26"/>
          <w:szCs w:val="26"/>
        </w:rPr>
      </w:pPr>
    </w:p>
    <w:p w:rsidR="00E1358E" w:rsidRPr="002932DD" w:rsidRDefault="00E1358E" w:rsidP="00E13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932DD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2932DD">
        <w:rPr>
          <w:rFonts w:ascii="Angsana New" w:hAnsi="Angsana New"/>
          <w:sz w:val="26"/>
          <w:szCs w:val="26"/>
          <w:cs/>
        </w:rPr>
        <w:t>ยังไม่ได้ใช้มาตรฐานการรายงานทางการเงิน</w:t>
      </w:r>
      <w:r w:rsidR="00372417" w:rsidRPr="002932DD">
        <w:rPr>
          <w:rFonts w:ascii="Angsana New" w:hAnsi="Angsana New" w:hint="cs"/>
          <w:sz w:val="26"/>
          <w:szCs w:val="26"/>
          <w:cs/>
        </w:rPr>
        <w:t>ที่เกี่ยวข้องกับธุรกิจของกลุ่มบริษัท</w:t>
      </w:r>
      <w:r w:rsidRPr="002932DD">
        <w:rPr>
          <w:rFonts w:ascii="Angsana New" w:hAnsi="Angsana New"/>
          <w:sz w:val="26"/>
          <w:szCs w:val="26"/>
          <w:cs/>
        </w:rPr>
        <w:t>ที่ปรับปรุงใหม่</w:t>
      </w:r>
      <w:r w:rsidR="00372417" w:rsidRPr="002932DD">
        <w:rPr>
          <w:rFonts w:ascii="Angsana New" w:hAnsi="Angsana New" w:hint="cs"/>
          <w:sz w:val="26"/>
          <w:szCs w:val="26"/>
          <w:cs/>
        </w:rPr>
        <w:t>แต่</w:t>
      </w:r>
      <w:r w:rsidRPr="002932DD">
        <w:rPr>
          <w:rFonts w:ascii="Angsana New" w:hAnsi="Angsana New" w:hint="cs"/>
          <w:sz w:val="26"/>
          <w:szCs w:val="26"/>
          <w:cs/>
        </w:rPr>
        <w:t>ยังไม่มีการบังคับใช้ ณ</w:t>
      </w:r>
      <w:r w:rsidRPr="002932DD">
        <w:rPr>
          <w:rFonts w:ascii="Angsana New" w:hAnsi="Angsana New"/>
          <w:sz w:val="26"/>
          <w:szCs w:val="26"/>
          <w:cs/>
        </w:rPr>
        <w:t xml:space="preserve"> วันที่รายงาน </w:t>
      </w:r>
      <w:r w:rsidRPr="002932DD">
        <w:rPr>
          <w:rFonts w:ascii="Angsana New" w:hAnsi="Angsana New" w:hint="cs"/>
          <w:sz w:val="26"/>
          <w:szCs w:val="26"/>
          <w:cs/>
        </w:rPr>
        <w:t>ดังต่อไปนี้</w:t>
      </w:r>
      <w:r w:rsidRPr="002932DD">
        <w:rPr>
          <w:rFonts w:ascii="Angsana New" w:hAnsi="Angsana New"/>
          <w:sz w:val="26"/>
          <w:szCs w:val="26"/>
        </w:rPr>
        <w:t xml:space="preserve"> </w:t>
      </w:r>
    </w:p>
    <w:p w:rsidR="00E1358E" w:rsidRPr="002932DD" w:rsidRDefault="00E1358E" w:rsidP="002932DD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10440" w:type="dxa"/>
        <w:tblInd w:w="-270" w:type="dxa"/>
        <w:tblLook w:val="01E0" w:firstRow="1" w:lastRow="1" w:firstColumn="1" w:lastColumn="1" w:noHBand="0" w:noVBand="0"/>
      </w:tblPr>
      <w:tblGrid>
        <w:gridCol w:w="3960"/>
        <w:gridCol w:w="5130"/>
        <w:gridCol w:w="1350"/>
      </w:tblGrid>
      <w:tr w:rsidR="00E1358E" w:rsidRPr="00C61668" w:rsidTr="00566AE7">
        <w:tc>
          <w:tcPr>
            <w:tcW w:w="3960" w:type="dxa"/>
          </w:tcPr>
          <w:p w:rsidR="00E1358E" w:rsidRPr="00C61668" w:rsidRDefault="00E1358E" w:rsidP="00BA0952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       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ปี</w:t>
            </w:r>
            <w:r w:rsidRPr="00C61668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bidi="th-TH"/>
              </w:rPr>
              <w:t>ที่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มีผลบังคับใช้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111B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11B85" w:rsidRPr="00C6166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111B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11B85" w:rsidRPr="00C6166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111B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11B85" w:rsidRPr="00C6166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111B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11B85" w:rsidRPr="00C6166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111B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11B85" w:rsidRPr="00C6166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การวัดมูลค่ายุติธรรม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111B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11B85" w:rsidRPr="00C6166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การนำเสนองบการเงิน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7 (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566AE7" w:rsidRPr="00C61668" w:rsidTr="00566AE7">
        <w:tc>
          <w:tcPr>
            <w:tcW w:w="3960" w:type="dxa"/>
          </w:tcPr>
          <w:p w:rsidR="00566AE7" w:rsidRPr="00C61668" w:rsidRDefault="00566AE7" w:rsidP="00566A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566AE7" w:rsidRPr="00C61668" w:rsidRDefault="00566AE7" w:rsidP="00566AE7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50" w:type="dxa"/>
          </w:tcPr>
          <w:p w:rsidR="00566AE7" w:rsidRPr="00C61668" w:rsidRDefault="00566AE7" w:rsidP="00566AE7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111B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11B85" w:rsidRPr="00C616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</w:tbl>
    <w:p w:rsidR="002932DD" w:rsidRDefault="002932DD">
      <w:r>
        <w:br w:type="page"/>
      </w:r>
    </w:p>
    <w:tbl>
      <w:tblPr>
        <w:tblW w:w="10440" w:type="dxa"/>
        <w:tblInd w:w="-270" w:type="dxa"/>
        <w:tblLook w:val="01E0" w:firstRow="1" w:lastRow="1" w:firstColumn="1" w:lastColumn="1" w:noHBand="0" w:noVBand="0"/>
      </w:tblPr>
      <w:tblGrid>
        <w:gridCol w:w="3960"/>
        <w:gridCol w:w="5130"/>
        <w:gridCol w:w="1350"/>
      </w:tblGrid>
      <w:tr w:rsidR="002932DD" w:rsidRPr="00C61668" w:rsidTr="00546822">
        <w:tc>
          <w:tcPr>
            <w:tcW w:w="3960" w:type="dxa"/>
          </w:tcPr>
          <w:p w:rsidR="002932DD" w:rsidRPr="00C61668" w:rsidRDefault="002932DD" w:rsidP="00546822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lastRenderedPageBreak/>
              <w:tab/>
              <w:t xml:space="preserve">   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       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130" w:type="dxa"/>
          </w:tcPr>
          <w:p w:rsidR="002932DD" w:rsidRPr="00C61668" w:rsidRDefault="002932DD" w:rsidP="00546822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1350" w:type="dxa"/>
          </w:tcPr>
          <w:p w:rsidR="002932DD" w:rsidRPr="00C61668" w:rsidRDefault="002932DD" w:rsidP="00546822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ปี</w:t>
            </w:r>
            <w:r w:rsidRPr="00C61668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bidi="th-TH"/>
              </w:rPr>
              <w:t>ที่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มีผลบังคับใช้</w:t>
            </w:r>
          </w:p>
        </w:tc>
      </w:tr>
      <w:tr w:rsidR="002932DD" w:rsidRPr="00C61668" w:rsidTr="00546822">
        <w:tc>
          <w:tcPr>
            <w:tcW w:w="3960" w:type="dxa"/>
          </w:tcPr>
          <w:p w:rsidR="002932DD" w:rsidRPr="00C61668" w:rsidRDefault="002932DD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2932DD" w:rsidRPr="00C61668" w:rsidRDefault="002932DD" w:rsidP="005468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</w:tcPr>
          <w:p w:rsidR="002932DD" w:rsidRPr="00C61668" w:rsidRDefault="002932DD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111B85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_GoBack"/>
            <w:bookmarkEnd w:id="5"/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1358E" w:rsidRPr="00C6166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1358E"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="00E1358E"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111B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11B85" w:rsidRPr="00C6166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19 (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ผลประโยชน์ของพนักงาน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21 (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ต้นทุนการกู้ยืม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2541B" w:rsidRPr="00C61668" w:rsidTr="0012541B">
        <w:tc>
          <w:tcPr>
            <w:tcW w:w="3960" w:type="dxa"/>
          </w:tcPr>
          <w:p w:rsidR="0012541B" w:rsidRPr="00C61668" w:rsidRDefault="0012541B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12541B" w:rsidRPr="00C61668" w:rsidRDefault="0012541B" w:rsidP="0012541B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350" w:type="dxa"/>
          </w:tcPr>
          <w:p w:rsidR="0012541B" w:rsidRPr="00C61668" w:rsidRDefault="0012541B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2541B" w:rsidRPr="00C61668" w:rsidTr="00546822">
        <w:tc>
          <w:tcPr>
            <w:tcW w:w="3960" w:type="dxa"/>
          </w:tcPr>
          <w:p w:rsidR="0012541B" w:rsidRPr="00C61668" w:rsidRDefault="0012541B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12541B" w:rsidRPr="00C61668" w:rsidRDefault="0012541B" w:rsidP="00546822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50" w:type="dxa"/>
          </w:tcPr>
          <w:p w:rsidR="0012541B" w:rsidRPr="00C61668" w:rsidRDefault="0012541B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2541B" w:rsidRPr="00C61668" w:rsidTr="00546822">
        <w:tc>
          <w:tcPr>
            <w:tcW w:w="3960" w:type="dxa"/>
          </w:tcPr>
          <w:p w:rsidR="0012541B" w:rsidRPr="00C61668" w:rsidRDefault="0012541B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12541B" w:rsidRPr="00C61668" w:rsidRDefault="0012541B" w:rsidP="005468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350" w:type="dxa"/>
          </w:tcPr>
          <w:p w:rsidR="0012541B" w:rsidRPr="00C61668" w:rsidRDefault="0012541B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2541B" w:rsidRPr="00C61668" w:rsidTr="00546822">
        <w:tc>
          <w:tcPr>
            <w:tcW w:w="3960" w:type="dxa"/>
          </w:tcPr>
          <w:p w:rsidR="0012541B" w:rsidRPr="00C61668" w:rsidRDefault="0012541B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12541B" w:rsidRPr="00C61668" w:rsidRDefault="0012541B" w:rsidP="005468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1350" w:type="dxa"/>
          </w:tcPr>
          <w:p w:rsidR="0012541B" w:rsidRPr="00C61668" w:rsidRDefault="0012541B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2541B" w:rsidRPr="00C61668" w:rsidTr="00546822">
        <w:tc>
          <w:tcPr>
            <w:tcW w:w="3960" w:type="dxa"/>
          </w:tcPr>
          <w:p w:rsidR="0012541B" w:rsidRPr="00C61668" w:rsidRDefault="0012541B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5130" w:type="dxa"/>
          </w:tcPr>
          <w:p w:rsidR="0012541B" w:rsidRPr="00C61668" w:rsidRDefault="0012541B" w:rsidP="005468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50" w:type="dxa"/>
          </w:tcPr>
          <w:p w:rsidR="0012541B" w:rsidRPr="00C61668" w:rsidRDefault="0012541B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12541B" w:rsidRPr="00C61668" w:rsidTr="00546822">
        <w:tc>
          <w:tcPr>
            <w:tcW w:w="3960" w:type="dxa"/>
          </w:tcPr>
          <w:p w:rsidR="0012541B" w:rsidRPr="00C61668" w:rsidRDefault="0012541B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12541B" w:rsidRPr="00C61668" w:rsidRDefault="0012541B" w:rsidP="005468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กำไรต่อหุ้น</w:t>
            </w:r>
          </w:p>
        </w:tc>
        <w:tc>
          <w:tcPr>
            <w:tcW w:w="1350" w:type="dxa"/>
          </w:tcPr>
          <w:p w:rsidR="0012541B" w:rsidRPr="00C61668" w:rsidRDefault="0012541B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2541B" w:rsidRPr="00C61668" w:rsidTr="00546822">
        <w:tc>
          <w:tcPr>
            <w:tcW w:w="3960" w:type="dxa"/>
          </w:tcPr>
          <w:p w:rsidR="0012541B" w:rsidRPr="00C61668" w:rsidRDefault="0012541B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12541B" w:rsidRPr="00C61668" w:rsidRDefault="0012541B" w:rsidP="005468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การรายงานทาง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การเงินระหว่างกาล</w:t>
            </w:r>
          </w:p>
        </w:tc>
        <w:tc>
          <w:tcPr>
            <w:tcW w:w="1350" w:type="dxa"/>
          </w:tcPr>
          <w:p w:rsidR="0012541B" w:rsidRPr="00C61668" w:rsidRDefault="0012541B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2541B" w:rsidRPr="00C61668" w:rsidTr="00546822">
        <w:tc>
          <w:tcPr>
            <w:tcW w:w="3960" w:type="dxa"/>
          </w:tcPr>
          <w:p w:rsidR="0012541B" w:rsidRPr="00C61668" w:rsidRDefault="0012541B" w:rsidP="0054682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12541B" w:rsidRPr="00C61668" w:rsidRDefault="0012541B" w:rsidP="005468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350" w:type="dxa"/>
          </w:tcPr>
          <w:p w:rsidR="0012541B" w:rsidRPr="00C61668" w:rsidRDefault="0012541B" w:rsidP="0054682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C12A65" w:rsidRPr="00C61668" w:rsidTr="004D5D12">
        <w:tc>
          <w:tcPr>
            <w:tcW w:w="3960" w:type="dxa"/>
          </w:tcPr>
          <w:p w:rsidR="00C12A65" w:rsidRPr="00C61668" w:rsidRDefault="00C12A65" w:rsidP="004D5D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C12A65" w:rsidRPr="00C61668" w:rsidRDefault="00C12A65" w:rsidP="004D5D1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หนี้สินที่อาจเกิดขึ้น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และสินทรัพย์ที่อาจเกิดขึ้น</w:t>
            </w:r>
          </w:p>
        </w:tc>
        <w:tc>
          <w:tcPr>
            <w:tcW w:w="1350" w:type="dxa"/>
          </w:tcPr>
          <w:p w:rsidR="00C12A65" w:rsidRPr="00C61668" w:rsidRDefault="00C12A65" w:rsidP="004D5D1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492AAA" w:rsidRPr="00C61668" w:rsidTr="004D5D12">
        <w:tc>
          <w:tcPr>
            <w:tcW w:w="3960" w:type="dxa"/>
          </w:tcPr>
          <w:p w:rsidR="00492AAA" w:rsidRPr="00C61668" w:rsidRDefault="00492AAA" w:rsidP="004D5D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492AAA" w:rsidRPr="00C61668" w:rsidRDefault="00492AAA" w:rsidP="004D5D1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:rsidR="00492AAA" w:rsidRPr="00C61668" w:rsidRDefault="00492AAA" w:rsidP="004D5D1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492AAA" w:rsidRPr="00C61668" w:rsidTr="004D5D12">
        <w:tc>
          <w:tcPr>
            <w:tcW w:w="3960" w:type="dxa"/>
          </w:tcPr>
          <w:p w:rsidR="00492AAA" w:rsidRPr="00C61668" w:rsidRDefault="00492AAA" w:rsidP="004D5D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492AAA" w:rsidRPr="00C61668" w:rsidRDefault="00492AAA" w:rsidP="004D5D1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492AAA" w:rsidRPr="00C61668" w:rsidRDefault="00492AAA" w:rsidP="004D5D1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445F8" w:rsidRPr="00C61668" w:rsidTr="00B02EE6">
        <w:tc>
          <w:tcPr>
            <w:tcW w:w="3960" w:type="dxa"/>
          </w:tcPr>
          <w:p w:rsidR="00E445F8" w:rsidRPr="00C61668" w:rsidRDefault="00E445F8" w:rsidP="00B02EE6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445F8" w:rsidRPr="00C61668" w:rsidRDefault="00E445F8" w:rsidP="00B02EE6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  <w:tc>
          <w:tcPr>
            <w:tcW w:w="1350" w:type="dxa"/>
          </w:tcPr>
          <w:p w:rsidR="00E445F8" w:rsidRPr="00C61668" w:rsidRDefault="00E445F8" w:rsidP="00B02EE6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FD7887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การตีความมาตรฐานการรายงานทางการเงิน ฉบับที่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การประเมินว่าข้อตกลงประกอบด้วยสัญญาเช่าหรือไม่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9B0B15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9B0B15" w:rsidRPr="00C6166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61)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การรายงานทาง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การเงินระหว่างกาลและการด้อยค่า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FD7887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ข้อจำกัดสินทรัพย์ตามโครงการผลประโยชน์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ข้อกำหนดเงินทุนขั้นต่ำและปฏิสัมพันธ์ของรายการเหล่านี้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สำหรับมาตรฐานการบัญชี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ฉบับที่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19 (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2561)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เรื่อง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ผลประโยชน์ของพนักงาน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FD7887"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</w:tbl>
    <w:p w:rsidR="002932DD" w:rsidRDefault="002932DD">
      <w:r>
        <w:br w:type="page"/>
      </w:r>
    </w:p>
    <w:tbl>
      <w:tblPr>
        <w:tblW w:w="10440" w:type="dxa"/>
        <w:tblInd w:w="-270" w:type="dxa"/>
        <w:tblLook w:val="01E0" w:firstRow="1" w:lastRow="1" w:firstColumn="1" w:lastColumn="1" w:noHBand="0" w:noVBand="0"/>
      </w:tblPr>
      <w:tblGrid>
        <w:gridCol w:w="3960"/>
        <w:gridCol w:w="5130"/>
        <w:gridCol w:w="1350"/>
      </w:tblGrid>
      <w:tr w:rsidR="002932DD" w:rsidRPr="00C61668" w:rsidTr="00546822">
        <w:tc>
          <w:tcPr>
            <w:tcW w:w="3960" w:type="dxa"/>
          </w:tcPr>
          <w:p w:rsidR="002932DD" w:rsidRPr="00C61668" w:rsidRDefault="002932DD" w:rsidP="00546822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lastRenderedPageBreak/>
              <w:tab/>
              <w:t xml:space="preserve">   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       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130" w:type="dxa"/>
          </w:tcPr>
          <w:p w:rsidR="002932DD" w:rsidRPr="00C61668" w:rsidRDefault="002932DD" w:rsidP="00546822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1350" w:type="dxa"/>
          </w:tcPr>
          <w:p w:rsidR="002932DD" w:rsidRPr="00C61668" w:rsidRDefault="002932DD" w:rsidP="00546822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ปี</w:t>
            </w:r>
            <w:r w:rsidRPr="00C61668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bidi="th-TH"/>
              </w:rPr>
              <w:t>ที่</w:t>
            </w:r>
            <w:r w:rsidRPr="00C61668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bidi="th-TH"/>
              </w:rPr>
              <w:t>มีผลบังคับใช้</w:t>
            </w:r>
          </w:p>
        </w:tc>
      </w:tr>
      <w:tr w:rsidR="00E1358E" w:rsidRPr="00C61668" w:rsidTr="00566AE7">
        <w:tc>
          <w:tcPr>
            <w:tcW w:w="3960" w:type="dxa"/>
          </w:tcPr>
          <w:p w:rsidR="00E1358E" w:rsidRPr="00C61668" w:rsidRDefault="00E1358E" w:rsidP="004A032C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130" w:type="dxa"/>
          </w:tcPr>
          <w:p w:rsidR="00E1358E" w:rsidRPr="00C61668" w:rsidRDefault="00E1358E" w:rsidP="004A032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350" w:type="dxa"/>
          </w:tcPr>
          <w:p w:rsidR="00E1358E" w:rsidRPr="00C61668" w:rsidRDefault="00E1358E" w:rsidP="004A032C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BA0952" w:rsidRPr="00C61668" w:rsidTr="00566AE7">
        <w:tc>
          <w:tcPr>
            <w:tcW w:w="3960" w:type="dxa"/>
          </w:tcPr>
          <w:p w:rsidR="00BA0952" w:rsidRPr="00C61668" w:rsidRDefault="00BA0952" w:rsidP="00BA0952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BA0952" w:rsidRPr="00C61668" w:rsidRDefault="00BA0952" w:rsidP="00BA095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สัญญาเช่าดำเนินงาน</w:t>
            </w:r>
            <w:r w:rsidR="009B0B15"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สิ่งจูงใจ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ที่ให้แก่ผู้เช่า</w:t>
            </w:r>
          </w:p>
        </w:tc>
        <w:tc>
          <w:tcPr>
            <w:tcW w:w="1350" w:type="dxa"/>
          </w:tcPr>
          <w:p w:rsidR="00BA0952" w:rsidRPr="00C61668" w:rsidRDefault="00BA0952" w:rsidP="00BA095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BA0952" w:rsidRPr="00C61668" w:rsidTr="00566AE7">
        <w:tc>
          <w:tcPr>
            <w:tcW w:w="3960" w:type="dxa"/>
          </w:tcPr>
          <w:p w:rsidR="00BA0952" w:rsidRPr="00C61668" w:rsidRDefault="00BA0952" w:rsidP="00BA0952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BA0952" w:rsidRPr="00C61668" w:rsidRDefault="00BA0952" w:rsidP="009B0B15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B0B15" w:rsidRPr="00C6166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  <w:tc>
          <w:tcPr>
            <w:tcW w:w="1350" w:type="dxa"/>
          </w:tcPr>
          <w:p w:rsidR="00BA0952" w:rsidRPr="00C61668" w:rsidRDefault="00BA0952" w:rsidP="00BA095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BA0952" w:rsidRPr="00C61668" w:rsidTr="00566AE7">
        <w:tc>
          <w:tcPr>
            <w:tcW w:w="3960" w:type="dxa"/>
          </w:tcPr>
          <w:p w:rsidR="00BA0952" w:rsidRPr="00C61668" w:rsidRDefault="00BA0952" w:rsidP="00BA0952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BA0952" w:rsidRPr="00C61668" w:rsidRDefault="00BA0952" w:rsidP="00BA095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การประเมินเนื้อหา</w:t>
            </w:r>
            <w:r w:rsidRPr="00C6166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สัญญาเช่าที่ทำขึ้นตาม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รูปแบบของกฎหมาย</w:t>
            </w:r>
          </w:p>
        </w:tc>
        <w:tc>
          <w:tcPr>
            <w:tcW w:w="1350" w:type="dxa"/>
          </w:tcPr>
          <w:p w:rsidR="00BA0952" w:rsidRPr="00C61668" w:rsidRDefault="00BA0952" w:rsidP="00BA095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BA0952" w:rsidRPr="00C61668" w:rsidTr="00566AE7">
        <w:tc>
          <w:tcPr>
            <w:tcW w:w="3960" w:type="dxa"/>
          </w:tcPr>
          <w:p w:rsidR="00BA0952" w:rsidRPr="00C61668" w:rsidRDefault="00BA0952" w:rsidP="00BA0952">
            <w:pPr>
              <w:pStyle w:val="BodyText"/>
              <w:tabs>
                <w:tab w:val="clear" w:pos="445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 xml:space="preserve">32 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C6166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130" w:type="dxa"/>
          </w:tcPr>
          <w:p w:rsidR="00BA0952" w:rsidRPr="00C61668" w:rsidRDefault="00BA0952" w:rsidP="00BA095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350" w:type="dxa"/>
          </w:tcPr>
          <w:p w:rsidR="00BA0952" w:rsidRPr="00C61668" w:rsidRDefault="00BA0952" w:rsidP="00BA0952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</w:tbl>
    <w:p w:rsidR="00BA0952" w:rsidRPr="002932DD" w:rsidRDefault="00BA0952" w:rsidP="0037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E1358E" w:rsidRPr="002932DD" w:rsidRDefault="00E1358E" w:rsidP="0037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932DD">
        <w:rPr>
          <w:rFonts w:ascii="Angsana New" w:hAnsi="Angsana New" w:hint="cs"/>
          <w:sz w:val="26"/>
          <w:szCs w:val="26"/>
          <w:cs/>
        </w:rPr>
        <w:t>ผู้บริหารคาดว่าจะนำมาตรฐานการรายงานทางการเงินที่ปรับปรุงใหม่ตามประกาศสภาวิชาชีพบัญชีมาใช้และถือปฏิบัติ โดย</w:t>
      </w:r>
      <w:r w:rsidRPr="002932DD">
        <w:rPr>
          <w:rFonts w:ascii="Angsana New" w:hAnsi="Angsana New"/>
          <w:sz w:val="26"/>
          <w:szCs w:val="26"/>
          <w:cs/>
        </w:rPr>
        <w:t>ผู้บริหารอยู่ระหว่างการพิจารณาถึงผลกระทบ</w:t>
      </w:r>
      <w:r w:rsidRPr="002932DD">
        <w:rPr>
          <w:rFonts w:ascii="Angsana New" w:hAnsi="Angsana New" w:hint="cs"/>
          <w:sz w:val="26"/>
          <w:szCs w:val="26"/>
          <w:cs/>
        </w:rPr>
        <w:t>ที่</w:t>
      </w:r>
      <w:r w:rsidRPr="002932DD">
        <w:rPr>
          <w:rFonts w:ascii="Angsana New" w:hAnsi="Angsana New"/>
          <w:sz w:val="26"/>
          <w:szCs w:val="26"/>
          <w:cs/>
        </w:rPr>
        <w:t>อาจเกิดขึ้นจากการใช้</w:t>
      </w:r>
      <w:r w:rsidRPr="002932DD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มาตรฐานการรายงานทางการเงินที่ปรับปรุงใหม่ดังกล่าวต่องบการเงินของกลุ่มบริษัท</w:t>
      </w:r>
    </w:p>
    <w:p w:rsidR="00FD7887" w:rsidRPr="002932DD" w:rsidRDefault="00FD7887" w:rsidP="0037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887123" w:rsidRPr="002932DD" w:rsidRDefault="00887123" w:rsidP="00E6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932DD">
        <w:rPr>
          <w:rFonts w:ascii="Angsana New" w:hAnsi="Angsana New"/>
          <w:b/>
          <w:bCs/>
          <w:sz w:val="26"/>
          <w:szCs w:val="26"/>
        </w:rPr>
        <w:t>32</w:t>
      </w:r>
      <w:r w:rsidRPr="002932DD">
        <w:rPr>
          <w:rFonts w:ascii="Angsana New" w:hAnsi="Angsana New"/>
          <w:b/>
          <w:bCs/>
          <w:sz w:val="26"/>
          <w:szCs w:val="26"/>
          <w:cs/>
        </w:rPr>
        <w:t>.</w:t>
      </w:r>
      <w:r w:rsidRPr="002932DD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:rsidR="00887123" w:rsidRPr="002932DD" w:rsidRDefault="00887123" w:rsidP="0012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887123" w:rsidRPr="002932DD" w:rsidRDefault="00887123" w:rsidP="00E6242F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932DD">
        <w:rPr>
          <w:rFonts w:ascii="Angsana New" w:hAnsi="Angsana New"/>
          <w:sz w:val="26"/>
          <w:szCs w:val="26"/>
          <w:cs/>
        </w:rPr>
        <w:t xml:space="preserve">กรรมการของบริษัทได้อนุมัติให้ออกงบการเงินนี้แล้วเมื่อวันที่ </w:t>
      </w:r>
      <w:r w:rsidR="00910450" w:rsidRPr="002932DD">
        <w:rPr>
          <w:rFonts w:ascii="Angsana New" w:hAnsi="Angsana New"/>
          <w:sz w:val="26"/>
          <w:szCs w:val="26"/>
        </w:rPr>
        <w:t>28</w:t>
      </w:r>
      <w:r w:rsidRPr="002932DD">
        <w:rPr>
          <w:rFonts w:ascii="Angsana New" w:hAnsi="Angsana New"/>
          <w:sz w:val="26"/>
          <w:szCs w:val="26"/>
        </w:rPr>
        <w:t xml:space="preserve"> </w:t>
      </w:r>
      <w:r w:rsidRPr="002932DD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2932DD">
        <w:rPr>
          <w:rFonts w:ascii="Angsana New" w:hAnsi="Angsana New"/>
          <w:sz w:val="26"/>
          <w:szCs w:val="26"/>
        </w:rPr>
        <w:t>2562</w:t>
      </w:r>
    </w:p>
    <w:sectPr w:rsidR="00887123" w:rsidRPr="002932DD" w:rsidSect="00DA166E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27F" w:rsidRDefault="0042727F">
      <w:r>
        <w:separator/>
      </w:r>
    </w:p>
  </w:endnote>
  <w:endnote w:type="continuationSeparator" w:id="0">
    <w:p w:rsidR="0042727F" w:rsidRDefault="0042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B61" w:rsidRPr="00A11C8A" w:rsidRDefault="00CC3B61" w:rsidP="00B02EE6">
    <w:pPr>
      <w:pStyle w:val="Footer"/>
      <w:jc w:val="right"/>
      <w:rPr>
        <w:rFonts w:ascii="Angsana New" w:hAnsi="Angsana New"/>
        <w:sz w:val="26"/>
        <w:szCs w:val="26"/>
        <w:lang w:val="en-US"/>
      </w:rPr>
    </w:pP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 w:rsidRPr="00C253A9">
      <w:rPr>
        <w:rFonts w:ascii="Angsana New" w:hAnsi="Angsana New"/>
        <w:sz w:val="26"/>
        <w:szCs w:val="26"/>
      </w:rPr>
      <w:fldChar w:fldCharType="begin"/>
    </w:r>
    <w:r w:rsidRPr="00C253A9">
      <w:rPr>
        <w:rFonts w:ascii="Angsana New" w:hAnsi="Angsana New"/>
        <w:sz w:val="26"/>
        <w:szCs w:val="26"/>
      </w:rPr>
      <w:instrText xml:space="preserve"> PAGE   \</w:instrText>
    </w:r>
    <w:r w:rsidRPr="00C253A9">
      <w:rPr>
        <w:rFonts w:ascii="Angsana New" w:hAnsi="Angsana New"/>
        <w:sz w:val="26"/>
        <w:szCs w:val="26"/>
        <w:cs/>
      </w:rPr>
      <w:instrText xml:space="preserve">* </w:instrText>
    </w:r>
    <w:r w:rsidRPr="00C253A9">
      <w:rPr>
        <w:rFonts w:ascii="Angsana New" w:hAnsi="Angsana New"/>
        <w:sz w:val="26"/>
        <w:szCs w:val="26"/>
      </w:rPr>
      <w:instrText xml:space="preserve">MERGEFORMAT </w:instrText>
    </w:r>
    <w:r w:rsidRPr="00C253A9">
      <w:rPr>
        <w:rFonts w:ascii="Angsana New" w:hAnsi="Angsana New"/>
        <w:sz w:val="26"/>
        <w:szCs w:val="26"/>
      </w:rPr>
      <w:fldChar w:fldCharType="separate"/>
    </w:r>
    <w:r w:rsidR="002932DD">
      <w:rPr>
        <w:rFonts w:ascii="Angsana New" w:hAnsi="Angsana New"/>
        <w:noProof/>
        <w:sz w:val="26"/>
        <w:szCs w:val="26"/>
      </w:rPr>
      <w:t>65</w:t>
    </w:r>
    <w:r w:rsidRPr="00C253A9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B61" w:rsidRPr="00A62600" w:rsidRDefault="00CC3B61" w:rsidP="00F81A6D">
    <w:pPr>
      <w:pStyle w:val="Footer"/>
      <w:jc w:val="right"/>
      <w:rPr>
        <w:rFonts w:ascii="Angsana New" w:hAnsi="Angsana New"/>
        <w:sz w:val="26"/>
        <w:szCs w:val="26"/>
        <w:lang w:val="en-US"/>
      </w:rPr>
    </w:pP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 w:rsidRPr="00C253A9">
      <w:rPr>
        <w:rFonts w:ascii="Angsana New" w:hAnsi="Angsana New"/>
        <w:sz w:val="26"/>
        <w:szCs w:val="26"/>
      </w:rPr>
      <w:fldChar w:fldCharType="begin"/>
    </w:r>
    <w:r w:rsidRPr="00C253A9">
      <w:rPr>
        <w:rFonts w:ascii="Angsana New" w:hAnsi="Angsana New"/>
        <w:sz w:val="26"/>
        <w:szCs w:val="26"/>
      </w:rPr>
      <w:instrText xml:space="preserve"> PAGE   \</w:instrText>
    </w:r>
    <w:r w:rsidRPr="00C253A9">
      <w:rPr>
        <w:rFonts w:ascii="Angsana New" w:hAnsi="Angsana New"/>
        <w:sz w:val="26"/>
        <w:szCs w:val="26"/>
        <w:cs/>
      </w:rPr>
      <w:instrText xml:space="preserve">* </w:instrText>
    </w:r>
    <w:r w:rsidRPr="00C253A9">
      <w:rPr>
        <w:rFonts w:ascii="Angsana New" w:hAnsi="Angsana New"/>
        <w:sz w:val="26"/>
        <w:szCs w:val="26"/>
      </w:rPr>
      <w:instrText xml:space="preserve">MERGEFORMAT </w:instrText>
    </w:r>
    <w:r w:rsidRPr="00C253A9">
      <w:rPr>
        <w:rFonts w:ascii="Angsana New" w:hAnsi="Angsana New"/>
        <w:sz w:val="26"/>
        <w:szCs w:val="26"/>
      </w:rPr>
      <w:fldChar w:fldCharType="separate"/>
    </w:r>
    <w:r w:rsidR="002932DD">
      <w:rPr>
        <w:rFonts w:ascii="Angsana New" w:hAnsi="Angsana New"/>
        <w:noProof/>
        <w:sz w:val="26"/>
        <w:szCs w:val="26"/>
      </w:rPr>
      <w:t>15</w:t>
    </w:r>
    <w:r w:rsidRPr="00C253A9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27F" w:rsidRDefault="0042727F">
      <w:r>
        <w:separator/>
      </w:r>
    </w:p>
  </w:footnote>
  <w:footnote w:type="continuationSeparator" w:id="0">
    <w:p w:rsidR="0042727F" w:rsidRDefault="00427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B61" w:rsidRDefault="00CC3B61" w:rsidP="0088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619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มหาชน)</w:t>
    </w:r>
    <w:r w:rsidRPr="00530066">
      <w:rPr>
        <w:rFonts w:ascii="Angsana New" w:hAnsi="Angsana New"/>
        <w:b/>
        <w:bCs/>
        <w:sz w:val="26"/>
        <w:szCs w:val="26"/>
        <w:cs/>
      </w:rPr>
      <w:t xml:space="preserve"> </w:t>
    </w:r>
  </w:p>
  <w:p w:rsidR="00CC3B61" w:rsidRDefault="00CC3B61" w:rsidP="0088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 xml:space="preserve">เดิมชื่อบริษัท </w:t>
    </w:r>
    <w:r w:rsidRPr="00530066">
      <w:rPr>
        <w:rFonts w:ascii="Angsana New" w:hAnsi="Angsana New"/>
        <w:b/>
        <w:bCs/>
        <w:sz w:val="26"/>
        <w:szCs w:val="26"/>
        <w:cs/>
      </w:rPr>
      <w:t>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) </w:t>
    </w:r>
    <w:r w:rsidRPr="00530066">
      <w:rPr>
        <w:rFonts w:ascii="Angsana New" w:hAnsi="Angsana New"/>
        <w:b/>
        <w:bCs/>
        <w:sz w:val="26"/>
        <w:szCs w:val="26"/>
        <w:cs/>
      </w:rPr>
      <w:t>และบริษัทย่อย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</w:p>
  <w:p w:rsidR="00CC3B61" w:rsidRPr="00530066" w:rsidRDefault="00CC3B61" w:rsidP="001C0885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 (ต่อ)</w:t>
    </w:r>
  </w:p>
  <w:p w:rsidR="00CC3B61" w:rsidRDefault="00CC3B61" w:rsidP="00C65945">
    <w:pPr>
      <w:rPr>
        <w:rFonts w:ascii="Angsana New" w:hAnsi="Angsana New"/>
        <w:b/>
        <w:bCs/>
        <w:sz w:val="26"/>
        <w:szCs w:val="26"/>
      </w:rPr>
    </w:pPr>
    <w:r w:rsidRPr="00A27EAD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A27EAD">
      <w:rPr>
        <w:rFonts w:ascii="Angsana New" w:hAnsi="Angsana New"/>
        <w:b/>
        <w:bCs/>
        <w:sz w:val="26"/>
        <w:szCs w:val="26"/>
        <w:cs/>
      </w:rPr>
      <w:t xml:space="preserve"> </w:t>
    </w:r>
    <w:r w:rsidRPr="00A27EAD">
      <w:rPr>
        <w:rFonts w:ascii="Angsana New" w:hAnsi="Angsana New"/>
        <w:b/>
        <w:bCs/>
        <w:sz w:val="26"/>
        <w:szCs w:val="26"/>
      </w:rPr>
      <w:t>25</w:t>
    </w:r>
    <w:r>
      <w:rPr>
        <w:rFonts w:ascii="Angsana New" w:hAnsi="Angsana New"/>
        <w:b/>
        <w:bCs/>
        <w:sz w:val="26"/>
        <w:szCs w:val="26"/>
      </w:rPr>
      <w:t>61</w:t>
    </w:r>
  </w:p>
  <w:p w:rsidR="00CC3B61" w:rsidRPr="00530066" w:rsidRDefault="00CC3B61" w:rsidP="00C65945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B61" w:rsidRDefault="00CC3B61" w:rsidP="005A21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619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530066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มหาชน)</w:t>
    </w:r>
    <w:r w:rsidRPr="00530066">
      <w:rPr>
        <w:rFonts w:ascii="Angsana New" w:hAnsi="Angsana New"/>
        <w:b/>
        <w:bCs/>
        <w:sz w:val="26"/>
        <w:szCs w:val="26"/>
        <w:cs/>
      </w:rPr>
      <w:t xml:space="preserve"> </w:t>
    </w:r>
  </w:p>
  <w:p w:rsidR="00CC3B61" w:rsidRDefault="00CC3B61" w:rsidP="005A21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 xml:space="preserve">เดิมชื่อบริษัท </w:t>
    </w:r>
    <w:r w:rsidRPr="00530066">
      <w:rPr>
        <w:rFonts w:ascii="Angsana New" w:hAnsi="Angsana New"/>
        <w:b/>
        <w:bCs/>
        <w:sz w:val="26"/>
        <w:szCs w:val="26"/>
        <w:cs/>
      </w:rPr>
      <w:t>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) </w:t>
    </w:r>
    <w:r w:rsidRPr="00530066">
      <w:rPr>
        <w:rFonts w:ascii="Angsana New" w:hAnsi="Angsana New"/>
        <w:b/>
        <w:bCs/>
        <w:sz w:val="26"/>
        <w:szCs w:val="26"/>
        <w:cs/>
      </w:rPr>
      <w:t>และบริษัทย่อย</w:t>
    </w:r>
  </w:p>
  <w:p w:rsidR="00CC3B61" w:rsidRPr="005930AF" w:rsidRDefault="00CC3B61" w:rsidP="001C0885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</w:p>
  <w:p w:rsidR="00CC3B61" w:rsidRDefault="00CC3B61" w:rsidP="00C65945">
    <w:pPr>
      <w:rPr>
        <w:rFonts w:ascii="Angsana New" w:hAnsi="Angsana New"/>
        <w:b/>
        <w:bCs/>
        <w:sz w:val="26"/>
        <w:szCs w:val="26"/>
      </w:rPr>
    </w:pPr>
    <w:r w:rsidRPr="00A27EAD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A27EAD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2561</w:t>
    </w:r>
  </w:p>
  <w:p w:rsidR="00CC3B61" w:rsidRPr="00A62600" w:rsidRDefault="00CC3B61" w:rsidP="00C65945">
    <w:pPr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6B3FFD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D715C"/>
    <w:multiLevelType w:val="hybridMultilevel"/>
    <w:tmpl w:val="5C5CA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22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4"/>
  </w:num>
  <w:num w:numId="14">
    <w:abstractNumId w:val="18"/>
  </w:num>
  <w:num w:numId="15">
    <w:abstractNumId w:val="20"/>
  </w:num>
  <w:num w:numId="16">
    <w:abstractNumId w:val="25"/>
  </w:num>
  <w:num w:numId="17">
    <w:abstractNumId w:val="16"/>
  </w:num>
  <w:num w:numId="18">
    <w:abstractNumId w:val="14"/>
  </w:num>
  <w:num w:numId="19">
    <w:abstractNumId w:val="23"/>
  </w:num>
  <w:num w:numId="20">
    <w:abstractNumId w:val="22"/>
  </w:num>
  <w:num w:numId="21">
    <w:abstractNumId w:val="17"/>
  </w:num>
  <w:num w:numId="22">
    <w:abstractNumId w:val="12"/>
  </w:num>
  <w:num w:numId="23">
    <w:abstractNumId w:val="10"/>
  </w:num>
  <w:num w:numId="24">
    <w:abstractNumId w:val="21"/>
  </w:num>
  <w:num w:numId="25">
    <w:abstractNumId w:val="11"/>
  </w:num>
  <w:num w:numId="26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16"/>
    <w:rsid w:val="00000247"/>
    <w:rsid w:val="00000D4F"/>
    <w:rsid w:val="000014CF"/>
    <w:rsid w:val="000015CF"/>
    <w:rsid w:val="00001C32"/>
    <w:rsid w:val="00002001"/>
    <w:rsid w:val="00002A76"/>
    <w:rsid w:val="00002B65"/>
    <w:rsid w:val="0000320C"/>
    <w:rsid w:val="0000323A"/>
    <w:rsid w:val="00003603"/>
    <w:rsid w:val="000038A6"/>
    <w:rsid w:val="00004445"/>
    <w:rsid w:val="00004F8A"/>
    <w:rsid w:val="0000569A"/>
    <w:rsid w:val="00006CA3"/>
    <w:rsid w:val="0000742C"/>
    <w:rsid w:val="00010155"/>
    <w:rsid w:val="000105C8"/>
    <w:rsid w:val="00010FDB"/>
    <w:rsid w:val="00011BA5"/>
    <w:rsid w:val="00011D66"/>
    <w:rsid w:val="00012257"/>
    <w:rsid w:val="00012674"/>
    <w:rsid w:val="0001285E"/>
    <w:rsid w:val="000129BA"/>
    <w:rsid w:val="00012CA1"/>
    <w:rsid w:val="00012D3D"/>
    <w:rsid w:val="00013D97"/>
    <w:rsid w:val="00014649"/>
    <w:rsid w:val="00014AE1"/>
    <w:rsid w:val="000157D4"/>
    <w:rsid w:val="00015D33"/>
    <w:rsid w:val="00015E5C"/>
    <w:rsid w:val="000166E4"/>
    <w:rsid w:val="00016C56"/>
    <w:rsid w:val="00016FC9"/>
    <w:rsid w:val="0001746B"/>
    <w:rsid w:val="000176C6"/>
    <w:rsid w:val="000178D9"/>
    <w:rsid w:val="000179EA"/>
    <w:rsid w:val="00017B8E"/>
    <w:rsid w:val="00020749"/>
    <w:rsid w:val="00021241"/>
    <w:rsid w:val="00021676"/>
    <w:rsid w:val="000218FA"/>
    <w:rsid w:val="00021C1D"/>
    <w:rsid w:val="0002219D"/>
    <w:rsid w:val="00022777"/>
    <w:rsid w:val="000228ED"/>
    <w:rsid w:val="00023080"/>
    <w:rsid w:val="0002327E"/>
    <w:rsid w:val="000237DD"/>
    <w:rsid w:val="00023CD7"/>
    <w:rsid w:val="0002409A"/>
    <w:rsid w:val="00024523"/>
    <w:rsid w:val="00025662"/>
    <w:rsid w:val="000258B1"/>
    <w:rsid w:val="00025B6C"/>
    <w:rsid w:val="00025C30"/>
    <w:rsid w:val="0002626B"/>
    <w:rsid w:val="00026462"/>
    <w:rsid w:val="00027281"/>
    <w:rsid w:val="000275A2"/>
    <w:rsid w:val="000276DC"/>
    <w:rsid w:val="00027890"/>
    <w:rsid w:val="00027B7B"/>
    <w:rsid w:val="000305FC"/>
    <w:rsid w:val="00030A67"/>
    <w:rsid w:val="00030B29"/>
    <w:rsid w:val="00030FD3"/>
    <w:rsid w:val="00031B20"/>
    <w:rsid w:val="000322F2"/>
    <w:rsid w:val="00032590"/>
    <w:rsid w:val="000329C3"/>
    <w:rsid w:val="00032B40"/>
    <w:rsid w:val="00033A12"/>
    <w:rsid w:val="00033A3E"/>
    <w:rsid w:val="00033D6C"/>
    <w:rsid w:val="00033E83"/>
    <w:rsid w:val="0003476A"/>
    <w:rsid w:val="000349F5"/>
    <w:rsid w:val="00034ADF"/>
    <w:rsid w:val="00034D0E"/>
    <w:rsid w:val="00035C2B"/>
    <w:rsid w:val="00035D89"/>
    <w:rsid w:val="00036047"/>
    <w:rsid w:val="000362A0"/>
    <w:rsid w:val="00036AC3"/>
    <w:rsid w:val="00036AD4"/>
    <w:rsid w:val="00036E5E"/>
    <w:rsid w:val="000375CC"/>
    <w:rsid w:val="00037924"/>
    <w:rsid w:val="0004036F"/>
    <w:rsid w:val="00040B4C"/>
    <w:rsid w:val="000410BC"/>
    <w:rsid w:val="00041609"/>
    <w:rsid w:val="00041610"/>
    <w:rsid w:val="00041860"/>
    <w:rsid w:val="00041C81"/>
    <w:rsid w:val="00041E19"/>
    <w:rsid w:val="00041F5B"/>
    <w:rsid w:val="00041FFB"/>
    <w:rsid w:val="00042395"/>
    <w:rsid w:val="00042B36"/>
    <w:rsid w:val="000430B0"/>
    <w:rsid w:val="0004364A"/>
    <w:rsid w:val="00043929"/>
    <w:rsid w:val="00044AA9"/>
    <w:rsid w:val="00044F41"/>
    <w:rsid w:val="000454AA"/>
    <w:rsid w:val="000459AA"/>
    <w:rsid w:val="00045AFA"/>
    <w:rsid w:val="00045C23"/>
    <w:rsid w:val="00045EEE"/>
    <w:rsid w:val="00045F01"/>
    <w:rsid w:val="00046133"/>
    <w:rsid w:val="00046421"/>
    <w:rsid w:val="00046B6D"/>
    <w:rsid w:val="00047203"/>
    <w:rsid w:val="00047D1A"/>
    <w:rsid w:val="00050122"/>
    <w:rsid w:val="00050B94"/>
    <w:rsid w:val="00051154"/>
    <w:rsid w:val="00051D68"/>
    <w:rsid w:val="00051E93"/>
    <w:rsid w:val="00052151"/>
    <w:rsid w:val="0005294D"/>
    <w:rsid w:val="00052A66"/>
    <w:rsid w:val="00053869"/>
    <w:rsid w:val="00053A91"/>
    <w:rsid w:val="000541C2"/>
    <w:rsid w:val="00054445"/>
    <w:rsid w:val="00054A57"/>
    <w:rsid w:val="000551F5"/>
    <w:rsid w:val="0005571E"/>
    <w:rsid w:val="00055C35"/>
    <w:rsid w:val="00055D8C"/>
    <w:rsid w:val="00055EF4"/>
    <w:rsid w:val="0005660E"/>
    <w:rsid w:val="00056797"/>
    <w:rsid w:val="00056F1F"/>
    <w:rsid w:val="0005779F"/>
    <w:rsid w:val="00060234"/>
    <w:rsid w:val="0006034D"/>
    <w:rsid w:val="000610A9"/>
    <w:rsid w:val="000611DD"/>
    <w:rsid w:val="00061201"/>
    <w:rsid w:val="0006185E"/>
    <w:rsid w:val="00061908"/>
    <w:rsid w:val="000625A3"/>
    <w:rsid w:val="000639CB"/>
    <w:rsid w:val="00063C65"/>
    <w:rsid w:val="000640E2"/>
    <w:rsid w:val="000641BD"/>
    <w:rsid w:val="000642B4"/>
    <w:rsid w:val="0006433B"/>
    <w:rsid w:val="0006440A"/>
    <w:rsid w:val="0006458F"/>
    <w:rsid w:val="00064647"/>
    <w:rsid w:val="0006475B"/>
    <w:rsid w:val="00064BF3"/>
    <w:rsid w:val="000653D6"/>
    <w:rsid w:val="00065935"/>
    <w:rsid w:val="00065A2E"/>
    <w:rsid w:val="00066258"/>
    <w:rsid w:val="00066607"/>
    <w:rsid w:val="000668EF"/>
    <w:rsid w:val="00066E19"/>
    <w:rsid w:val="00067CFF"/>
    <w:rsid w:val="00067EB6"/>
    <w:rsid w:val="00070E75"/>
    <w:rsid w:val="00070EAF"/>
    <w:rsid w:val="00073580"/>
    <w:rsid w:val="00073F35"/>
    <w:rsid w:val="00073FF0"/>
    <w:rsid w:val="00074496"/>
    <w:rsid w:val="0007474E"/>
    <w:rsid w:val="00074F63"/>
    <w:rsid w:val="000753BC"/>
    <w:rsid w:val="0007548B"/>
    <w:rsid w:val="000757AA"/>
    <w:rsid w:val="00076193"/>
    <w:rsid w:val="00076590"/>
    <w:rsid w:val="00076799"/>
    <w:rsid w:val="00076D3C"/>
    <w:rsid w:val="00076F8C"/>
    <w:rsid w:val="00077207"/>
    <w:rsid w:val="00077AA4"/>
    <w:rsid w:val="00077FB5"/>
    <w:rsid w:val="00077FC5"/>
    <w:rsid w:val="0008025E"/>
    <w:rsid w:val="00080314"/>
    <w:rsid w:val="000804A9"/>
    <w:rsid w:val="00080F98"/>
    <w:rsid w:val="00081321"/>
    <w:rsid w:val="000815D5"/>
    <w:rsid w:val="00081BF5"/>
    <w:rsid w:val="00081DB9"/>
    <w:rsid w:val="00082806"/>
    <w:rsid w:val="00082AD5"/>
    <w:rsid w:val="00082E0C"/>
    <w:rsid w:val="00082F81"/>
    <w:rsid w:val="000831E7"/>
    <w:rsid w:val="0008326A"/>
    <w:rsid w:val="00083D57"/>
    <w:rsid w:val="00083DDD"/>
    <w:rsid w:val="00083E1E"/>
    <w:rsid w:val="00084031"/>
    <w:rsid w:val="000843A3"/>
    <w:rsid w:val="0008449A"/>
    <w:rsid w:val="0008511D"/>
    <w:rsid w:val="000852F1"/>
    <w:rsid w:val="00085AE4"/>
    <w:rsid w:val="00085C0A"/>
    <w:rsid w:val="00085C20"/>
    <w:rsid w:val="00085C42"/>
    <w:rsid w:val="0008738E"/>
    <w:rsid w:val="000875A0"/>
    <w:rsid w:val="00087875"/>
    <w:rsid w:val="00087CE9"/>
    <w:rsid w:val="00090152"/>
    <w:rsid w:val="00090D2B"/>
    <w:rsid w:val="00090DC3"/>
    <w:rsid w:val="00090EDD"/>
    <w:rsid w:val="00091026"/>
    <w:rsid w:val="00091322"/>
    <w:rsid w:val="0009160F"/>
    <w:rsid w:val="000917C3"/>
    <w:rsid w:val="00091862"/>
    <w:rsid w:val="000920EC"/>
    <w:rsid w:val="000924AA"/>
    <w:rsid w:val="000925B8"/>
    <w:rsid w:val="0009287F"/>
    <w:rsid w:val="0009321D"/>
    <w:rsid w:val="0009352A"/>
    <w:rsid w:val="00093B8C"/>
    <w:rsid w:val="0009433D"/>
    <w:rsid w:val="00094A22"/>
    <w:rsid w:val="00094D94"/>
    <w:rsid w:val="00095021"/>
    <w:rsid w:val="000955AD"/>
    <w:rsid w:val="00095B49"/>
    <w:rsid w:val="00095C4B"/>
    <w:rsid w:val="00096FF0"/>
    <w:rsid w:val="00097A90"/>
    <w:rsid w:val="000A03E6"/>
    <w:rsid w:val="000A06C9"/>
    <w:rsid w:val="000A08C4"/>
    <w:rsid w:val="000A15DB"/>
    <w:rsid w:val="000A1C4C"/>
    <w:rsid w:val="000A2590"/>
    <w:rsid w:val="000A2766"/>
    <w:rsid w:val="000A28F6"/>
    <w:rsid w:val="000A3063"/>
    <w:rsid w:val="000A30EF"/>
    <w:rsid w:val="000A31ED"/>
    <w:rsid w:val="000A3DA8"/>
    <w:rsid w:val="000A4506"/>
    <w:rsid w:val="000A4CF1"/>
    <w:rsid w:val="000A52E2"/>
    <w:rsid w:val="000A58F2"/>
    <w:rsid w:val="000A6EA8"/>
    <w:rsid w:val="000A7246"/>
    <w:rsid w:val="000A728B"/>
    <w:rsid w:val="000A7363"/>
    <w:rsid w:val="000A7511"/>
    <w:rsid w:val="000A751D"/>
    <w:rsid w:val="000A7C09"/>
    <w:rsid w:val="000A7E1A"/>
    <w:rsid w:val="000A7E46"/>
    <w:rsid w:val="000B0392"/>
    <w:rsid w:val="000B07BD"/>
    <w:rsid w:val="000B0C12"/>
    <w:rsid w:val="000B0F4B"/>
    <w:rsid w:val="000B133A"/>
    <w:rsid w:val="000B1556"/>
    <w:rsid w:val="000B2366"/>
    <w:rsid w:val="000B2A9C"/>
    <w:rsid w:val="000B2B85"/>
    <w:rsid w:val="000B32E1"/>
    <w:rsid w:val="000B333C"/>
    <w:rsid w:val="000B3A9B"/>
    <w:rsid w:val="000B3C1D"/>
    <w:rsid w:val="000B3D37"/>
    <w:rsid w:val="000B3E8E"/>
    <w:rsid w:val="000B4C2F"/>
    <w:rsid w:val="000B4D52"/>
    <w:rsid w:val="000B5248"/>
    <w:rsid w:val="000B60E8"/>
    <w:rsid w:val="000B66CA"/>
    <w:rsid w:val="000B695E"/>
    <w:rsid w:val="000B6B2E"/>
    <w:rsid w:val="000B749E"/>
    <w:rsid w:val="000B753E"/>
    <w:rsid w:val="000B756B"/>
    <w:rsid w:val="000B766B"/>
    <w:rsid w:val="000B7744"/>
    <w:rsid w:val="000C0549"/>
    <w:rsid w:val="000C0860"/>
    <w:rsid w:val="000C0B07"/>
    <w:rsid w:val="000C0BCF"/>
    <w:rsid w:val="000C1815"/>
    <w:rsid w:val="000C18E9"/>
    <w:rsid w:val="000C199A"/>
    <w:rsid w:val="000C1F23"/>
    <w:rsid w:val="000C2814"/>
    <w:rsid w:val="000C2A29"/>
    <w:rsid w:val="000C33F1"/>
    <w:rsid w:val="000C3A04"/>
    <w:rsid w:val="000C3EDC"/>
    <w:rsid w:val="000C47FE"/>
    <w:rsid w:val="000C4BB6"/>
    <w:rsid w:val="000C51F9"/>
    <w:rsid w:val="000C5505"/>
    <w:rsid w:val="000C55BD"/>
    <w:rsid w:val="000C569A"/>
    <w:rsid w:val="000C5E9A"/>
    <w:rsid w:val="000C60FE"/>
    <w:rsid w:val="000C6273"/>
    <w:rsid w:val="000C6F79"/>
    <w:rsid w:val="000C741A"/>
    <w:rsid w:val="000C772D"/>
    <w:rsid w:val="000C7798"/>
    <w:rsid w:val="000C77C5"/>
    <w:rsid w:val="000C7845"/>
    <w:rsid w:val="000D0016"/>
    <w:rsid w:val="000D023C"/>
    <w:rsid w:val="000D03EF"/>
    <w:rsid w:val="000D04DD"/>
    <w:rsid w:val="000D09E2"/>
    <w:rsid w:val="000D0BB0"/>
    <w:rsid w:val="000D1113"/>
    <w:rsid w:val="000D11B1"/>
    <w:rsid w:val="000D151A"/>
    <w:rsid w:val="000D1856"/>
    <w:rsid w:val="000D1FAA"/>
    <w:rsid w:val="000D2636"/>
    <w:rsid w:val="000D277B"/>
    <w:rsid w:val="000D2C29"/>
    <w:rsid w:val="000D33DC"/>
    <w:rsid w:val="000D342E"/>
    <w:rsid w:val="000D3B97"/>
    <w:rsid w:val="000D3D09"/>
    <w:rsid w:val="000D48F0"/>
    <w:rsid w:val="000D4976"/>
    <w:rsid w:val="000D541E"/>
    <w:rsid w:val="000D5C8F"/>
    <w:rsid w:val="000D5F7C"/>
    <w:rsid w:val="000D6194"/>
    <w:rsid w:val="000D6643"/>
    <w:rsid w:val="000D6FB2"/>
    <w:rsid w:val="000D6FB7"/>
    <w:rsid w:val="000D7C25"/>
    <w:rsid w:val="000E0339"/>
    <w:rsid w:val="000E063E"/>
    <w:rsid w:val="000E0849"/>
    <w:rsid w:val="000E0A6F"/>
    <w:rsid w:val="000E0E97"/>
    <w:rsid w:val="000E106C"/>
    <w:rsid w:val="000E1338"/>
    <w:rsid w:val="000E1A52"/>
    <w:rsid w:val="000E1AAA"/>
    <w:rsid w:val="000E2343"/>
    <w:rsid w:val="000E24DC"/>
    <w:rsid w:val="000E2A05"/>
    <w:rsid w:val="000E2A2A"/>
    <w:rsid w:val="000E33FC"/>
    <w:rsid w:val="000E356B"/>
    <w:rsid w:val="000E3617"/>
    <w:rsid w:val="000E3913"/>
    <w:rsid w:val="000E39B8"/>
    <w:rsid w:val="000E3A9C"/>
    <w:rsid w:val="000E4239"/>
    <w:rsid w:val="000E4758"/>
    <w:rsid w:val="000E47A1"/>
    <w:rsid w:val="000E4AFD"/>
    <w:rsid w:val="000E4B10"/>
    <w:rsid w:val="000E4D4B"/>
    <w:rsid w:val="000E5152"/>
    <w:rsid w:val="000E60FA"/>
    <w:rsid w:val="000E6320"/>
    <w:rsid w:val="000E6ABE"/>
    <w:rsid w:val="000E6D3E"/>
    <w:rsid w:val="000E79BC"/>
    <w:rsid w:val="000E7C72"/>
    <w:rsid w:val="000E7EAB"/>
    <w:rsid w:val="000E7FF5"/>
    <w:rsid w:val="000F059B"/>
    <w:rsid w:val="000F0865"/>
    <w:rsid w:val="000F09D1"/>
    <w:rsid w:val="000F1E27"/>
    <w:rsid w:val="000F21EA"/>
    <w:rsid w:val="000F2517"/>
    <w:rsid w:val="000F29FB"/>
    <w:rsid w:val="000F2A1F"/>
    <w:rsid w:val="000F36B2"/>
    <w:rsid w:val="000F4ABF"/>
    <w:rsid w:val="000F4D9E"/>
    <w:rsid w:val="000F4E01"/>
    <w:rsid w:val="000F57CB"/>
    <w:rsid w:val="000F58F9"/>
    <w:rsid w:val="000F6719"/>
    <w:rsid w:val="000F73DC"/>
    <w:rsid w:val="000F7DF5"/>
    <w:rsid w:val="0010031A"/>
    <w:rsid w:val="00100546"/>
    <w:rsid w:val="001007A8"/>
    <w:rsid w:val="00100958"/>
    <w:rsid w:val="00101353"/>
    <w:rsid w:val="00101354"/>
    <w:rsid w:val="001015BD"/>
    <w:rsid w:val="00101705"/>
    <w:rsid w:val="001017BC"/>
    <w:rsid w:val="0010191E"/>
    <w:rsid w:val="001019C9"/>
    <w:rsid w:val="00101D8C"/>
    <w:rsid w:val="00102FEA"/>
    <w:rsid w:val="0010305B"/>
    <w:rsid w:val="001037F9"/>
    <w:rsid w:val="00103B08"/>
    <w:rsid w:val="00103B1A"/>
    <w:rsid w:val="0010460B"/>
    <w:rsid w:val="0010467B"/>
    <w:rsid w:val="00104D5B"/>
    <w:rsid w:val="00105248"/>
    <w:rsid w:val="001060C7"/>
    <w:rsid w:val="00106BA1"/>
    <w:rsid w:val="00107023"/>
    <w:rsid w:val="00107AB7"/>
    <w:rsid w:val="00107DF4"/>
    <w:rsid w:val="00107F06"/>
    <w:rsid w:val="0011001D"/>
    <w:rsid w:val="001102C3"/>
    <w:rsid w:val="001104A1"/>
    <w:rsid w:val="00110AAD"/>
    <w:rsid w:val="00110ED2"/>
    <w:rsid w:val="0011159A"/>
    <w:rsid w:val="00111668"/>
    <w:rsid w:val="00111752"/>
    <w:rsid w:val="00111810"/>
    <w:rsid w:val="00111B85"/>
    <w:rsid w:val="001120D6"/>
    <w:rsid w:val="00112238"/>
    <w:rsid w:val="00112AE6"/>
    <w:rsid w:val="00112C70"/>
    <w:rsid w:val="00112D16"/>
    <w:rsid w:val="0011340B"/>
    <w:rsid w:val="001134B1"/>
    <w:rsid w:val="00113C1A"/>
    <w:rsid w:val="00113C5D"/>
    <w:rsid w:val="00114BA6"/>
    <w:rsid w:val="001154BE"/>
    <w:rsid w:val="00115CE2"/>
    <w:rsid w:val="001167AA"/>
    <w:rsid w:val="001169C3"/>
    <w:rsid w:val="00116E3E"/>
    <w:rsid w:val="001174C3"/>
    <w:rsid w:val="00120221"/>
    <w:rsid w:val="00120D4E"/>
    <w:rsid w:val="00122912"/>
    <w:rsid w:val="00122AFD"/>
    <w:rsid w:val="00122ECA"/>
    <w:rsid w:val="0012325F"/>
    <w:rsid w:val="001237BD"/>
    <w:rsid w:val="001238C2"/>
    <w:rsid w:val="00123939"/>
    <w:rsid w:val="0012415B"/>
    <w:rsid w:val="001246DE"/>
    <w:rsid w:val="00125368"/>
    <w:rsid w:val="0012541B"/>
    <w:rsid w:val="00125C28"/>
    <w:rsid w:val="00125DB0"/>
    <w:rsid w:val="00126270"/>
    <w:rsid w:val="00126C6F"/>
    <w:rsid w:val="00126DB0"/>
    <w:rsid w:val="0012744B"/>
    <w:rsid w:val="00127C92"/>
    <w:rsid w:val="00127FB9"/>
    <w:rsid w:val="00130000"/>
    <w:rsid w:val="00130352"/>
    <w:rsid w:val="001307B7"/>
    <w:rsid w:val="00131001"/>
    <w:rsid w:val="001319B6"/>
    <w:rsid w:val="00131BC0"/>
    <w:rsid w:val="0013336D"/>
    <w:rsid w:val="001336A8"/>
    <w:rsid w:val="00134A5F"/>
    <w:rsid w:val="00135DEF"/>
    <w:rsid w:val="00135F16"/>
    <w:rsid w:val="0013638D"/>
    <w:rsid w:val="0013672B"/>
    <w:rsid w:val="001368DC"/>
    <w:rsid w:val="00136DD8"/>
    <w:rsid w:val="001371A9"/>
    <w:rsid w:val="00137AE4"/>
    <w:rsid w:val="00137D25"/>
    <w:rsid w:val="00137DC9"/>
    <w:rsid w:val="001405F0"/>
    <w:rsid w:val="001405F2"/>
    <w:rsid w:val="00141338"/>
    <w:rsid w:val="0014135B"/>
    <w:rsid w:val="00141617"/>
    <w:rsid w:val="001417B0"/>
    <w:rsid w:val="00141C58"/>
    <w:rsid w:val="00141E63"/>
    <w:rsid w:val="0014221E"/>
    <w:rsid w:val="001426B2"/>
    <w:rsid w:val="0014277B"/>
    <w:rsid w:val="0014293E"/>
    <w:rsid w:val="00143BFB"/>
    <w:rsid w:val="0014420D"/>
    <w:rsid w:val="001442C8"/>
    <w:rsid w:val="0014516D"/>
    <w:rsid w:val="001451FD"/>
    <w:rsid w:val="0014580F"/>
    <w:rsid w:val="00145BBF"/>
    <w:rsid w:val="00146251"/>
    <w:rsid w:val="00146512"/>
    <w:rsid w:val="001469B3"/>
    <w:rsid w:val="00147459"/>
    <w:rsid w:val="00147473"/>
    <w:rsid w:val="00147699"/>
    <w:rsid w:val="00147A39"/>
    <w:rsid w:val="00147C09"/>
    <w:rsid w:val="00147C76"/>
    <w:rsid w:val="00150550"/>
    <w:rsid w:val="001505A0"/>
    <w:rsid w:val="00150A9A"/>
    <w:rsid w:val="00151264"/>
    <w:rsid w:val="001513FB"/>
    <w:rsid w:val="00151805"/>
    <w:rsid w:val="00151A51"/>
    <w:rsid w:val="00151BE8"/>
    <w:rsid w:val="00151CF0"/>
    <w:rsid w:val="001521F5"/>
    <w:rsid w:val="00152789"/>
    <w:rsid w:val="001528E7"/>
    <w:rsid w:val="00152924"/>
    <w:rsid w:val="00152BC8"/>
    <w:rsid w:val="00153F56"/>
    <w:rsid w:val="00154483"/>
    <w:rsid w:val="001551A0"/>
    <w:rsid w:val="00155769"/>
    <w:rsid w:val="001557C0"/>
    <w:rsid w:val="00156763"/>
    <w:rsid w:val="00156AFE"/>
    <w:rsid w:val="00157F47"/>
    <w:rsid w:val="00160B39"/>
    <w:rsid w:val="001613C6"/>
    <w:rsid w:val="0016162A"/>
    <w:rsid w:val="00161902"/>
    <w:rsid w:val="00161C7F"/>
    <w:rsid w:val="00162753"/>
    <w:rsid w:val="00162A6E"/>
    <w:rsid w:val="00162C4C"/>
    <w:rsid w:val="001635CE"/>
    <w:rsid w:val="00163A83"/>
    <w:rsid w:val="00164424"/>
    <w:rsid w:val="0016484F"/>
    <w:rsid w:val="0016523E"/>
    <w:rsid w:val="00165B37"/>
    <w:rsid w:val="00165E47"/>
    <w:rsid w:val="00166308"/>
    <w:rsid w:val="0016666C"/>
    <w:rsid w:val="001666F7"/>
    <w:rsid w:val="00167238"/>
    <w:rsid w:val="001674BA"/>
    <w:rsid w:val="0016781F"/>
    <w:rsid w:val="0016790D"/>
    <w:rsid w:val="00167D4F"/>
    <w:rsid w:val="001700A7"/>
    <w:rsid w:val="00170265"/>
    <w:rsid w:val="00170B35"/>
    <w:rsid w:val="00171147"/>
    <w:rsid w:val="001711B1"/>
    <w:rsid w:val="001718FD"/>
    <w:rsid w:val="0017219D"/>
    <w:rsid w:val="0017272D"/>
    <w:rsid w:val="00172BFB"/>
    <w:rsid w:val="00172F78"/>
    <w:rsid w:val="0017300C"/>
    <w:rsid w:val="00173DCD"/>
    <w:rsid w:val="00173F2E"/>
    <w:rsid w:val="00174716"/>
    <w:rsid w:val="001750D2"/>
    <w:rsid w:val="00175523"/>
    <w:rsid w:val="00175989"/>
    <w:rsid w:val="00176023"/>
    <w:rsid w:val="001762A5"/>
    <w:rsid w:val="001763CC"/>
    <w:rsid w:val="001765D7"/>
    <w:rsid w:val="00176779"/>
    <w:rsid w:val="0017684D"/>
    <w:rsid w:val="00176901"/>
    <w:rsid w:val="001769D3"/>
    <w:rsid w:val="00176A07"/>
    <w:rsid w:val="00176AD2"/>
    <w:rsid w:val="00177509"/>
    <w:rsid w:val="0017781C"/>
    <w:rsid w:val="00177D3B"/>
    <w:rsid w:val="00180381"/>
    <w:rsid w:val="00180848"/>
    <w:rsid w:val="00180A36"/>
    <w:rsid w:val="00180C5E"/>
    <w:rsid w:val="001826D6"/>
    <w:rsid w:val="00182EC9"/>
    <w:rsid w:val="001834A4"/>
    <w:rsid w:val="0018366F"/>
    <w:rsid w:val="00183F5B"/>
    <w:rsid w:val="00184221"/>
    <w:rsid w:val="00184EA3"/>
    <w:rsid w:val="00185384"/>
    <w:rsid w:val="0018557C"/>
    <w:rsid w:val="001855CC"/>
    <w:rsid w:val="001858C4"/>
    <w:rsid w:val="001862C7"/>
    <w:rsid w:val="00186931"/>
    <w:rsid w:val="00186D59"/>
    <w:rsid w:val="00187AD4"/>
    <w:rsid w:val="00190F3F"/>
    <w:rsid w:val="00191238"/>
    <w:rsid w:val="00191577"/>
    <w:rsid w:val="00191730"/>
    <w:rsid w:val="00191F4D"/>
    <w:rsid w:val="0019244F"/>
    <w:rsid w:val="001927B4"/>
    <w:rsid w:val="00192AB3"/>
    <w:rsid w:val="001930F4"/>
    <w:rsid w:val="00193C0D"/>
    <w:rsid w:val="00194735"/>
    <w:rsid w:val="001948E6"/>
    <w:rsid w:val="001949F6"/>
    <w:rsid w:val="00194D3D"/>
    <w:rsid w:val="001950AE"/>
    <w:rsid w:val="0019515F"/>
    <w:rsid w:val="00196064"/>
    <w:rsid w:val="0019628F"/>
    <w:rsid w:val="001965D9"/>
    <w:rsid w:val="00197A70"/>
    <w:rsid w:val="00197CCE"/>
    <w:rsid w:val="001A0480"/>
    <w:rsid w:val="001A0B64"/>
    <w:rsid w:val="001A0CC9"/>
    <w:rsid w:val="001A0D42"/>
    <w:rsid w:val="001A1801"/>
    <w:rsid w:val="001A22ED"/>
    <w:rsid w:val="001A28B4"/>
    <w:rsid w:val="001A2DA6"/>
    <w:rsid w:val="001A33F1"/>
    <w:rsid w:val="001A351C"/>
    <w:rsid w:val="001A3C09"/>
    <w:rsid w:val="001A41D2"/>
    <w:rsid w:val="001A4805"/>
    <w:rsid w:val="001A4FCB"/>
    <w:rsid w:val="001A5AA2"/>
    <w:rsid w:val="001A5C9E"/>
    <w:rsid w:val="001A6568"/>
    <w:rsid w:val="001A6933"/>
    <w:rsid w:val="001A6B12"/>
    <w:rsid w:val="001A7476"/>
    <w:rsid w:val="001B0226"/>
    <w:rsid w:val="001B03AA"/>
    <w:rsid w:val="001B059D"/>
    <w:rsid w:val="001B05B8"/>
    <w:rsid w:val="001B09DE"/>
    <w:rsid w:val="001B1654"/>
    <w:rsid w:val="001B21F3"/>
    <w:rsid w:val="001B2496"/>
    <w:rsid w:val="001B3744"/>
    <w:rsid w:val="001B3A81"/>
    <w:rsid w:val="001B4002"/>
    <w:rsid w:val="001B43C0"/>
    <w:rsid w:val="001B43CB"/>
    <w:rsid w:val="001B4975"/>
    <w:rsid w:val="001B49BA"/>
    <w:rsid w:val="001B4B96"/>
    <w:rsid w:val="001B4BE9"/>
    <w:rsid w:val="001B4C9E"/>
    <w:rsid w:val="001B4DE1"/>
    <w:rsid w:val="001B5001"/>
    <w:rsid w:val="001B5194"/>
    <w:rsid w:val="001B541B"/>
    <w:rsid w:val="001B5488"/>
    <w:rsid w:val="001B5691"/>
    <w:rsid w:val="001B597F"/>
    <w:rsid w:val="001B5A16"/>
    <w:rsid w:val="001B5ADC"/>
    <w:rsid w:val="001B5AF4"/>
    <w:rsid w:val="001B5F10"/>
    <w:rsid w:val="001B5FFC"/>
    <w:rsid w:val="001B6568"/>
    <w:rsid w:val="001B6657"/>
    <w:rsid w:val="001B66EB"/>
    <w:rsid w:val="001B687E"/>
    <w:rsid w:val="001B7209"/>
    <w:rsid w:val="001B7330"/>
    <w:rsid w:val="001B75C1"/>
    <w:rsid w:val="001B7A88"/>
    <w:rsid w:val="001B7BA2"/>
    <w:rsid w:val="001B7D72"/>
    <w:rsid w:val="001B7EB3"/>
    <w:rsid w:val="001C07D9"/>
    <w:rsid w:val="001C0885"/>
    <w:rsid w:val="001C1D08"/>
    <w:rsid w:val="001C217A"/>
    <w:rsid w:val="001C2ABE"/>
    <w:rsid w:val="001C2ABF"/>
    <w:rsid w:val="001C2CAB"/>
    <w:rsid w:val="001C2FAC"/>
    <w:rsid w:val="001C306F"/>
    <w:rsid w:val="001C43BF"/>
    <w:rsid w:val="001C5B66"/>
    <w:rsid w:val="001C5E3A"/>
    <w:rsid w:val="001C5FB6"/>
    <w:rsid w:val="001C6830"/>
    <w:rsid w:val="001C6B41"/>
    <w:rsid w:val="001C7062"/>
    <w:rsid w:val="001C7165"/>
    <w:rsid w:val="001C7D4A"/>
    <w:rsid w:val="001D06F8"/>
    <w:rsid w:val="001D076F"/>
    <w:rsid w:val="001D099F"/>
    <w:rsid w:val="001D1464"/>
    <w:rsid w:val="001D1D5A"/>
    <w:rsid w:val="001D1D71"/>
    <w:rsid w:val="001D1DA1"/>
    <w:rsid w:val="001D2126"/>
    <w:rsid w:val="001D230C"/>
    <w:rsid w:val="001D25EF"/>
    <w:rsid w:val="001D286C"/>
    <w:rsid w:val="001D29FC"/>
    <w:rsid w:val="001D2CFA"/>
    <w:rsid w:val="001D30AF"/>
    <w:rsid w:val="001D3142"/>
    <w:rsid w:val="001D3CB6"/>
    <w:rsid w:val="001D430D"/>
    <w:rsid w:val="001D46EE"/>
    <w:rsid w:val="001D4787"/>
    <w:rsid w:val="001D4A87"/>
    <w:rsid w:val="001D5555"/>
    <w:rsid w:val="001D5AE9"/>
    <w:rsid w:val="001D5E3E"/>
    <w:rsid w:val="001D5E69"/>
    <w:rsid w:val="001D5E88"/>
    <w:rsid w:val="001D647F"/>
    <w:rsid w:val="001D6C18"/>
    <w:rsid w:val="001D6C5A"/>
    <w:rsid w:val="001D6D5D"/>
    <w:rsid w:val="001D6D86"/>
    <w:rsid w:val="001D7247"/>
    <w:rsid w:val="001D72CC"/>
    <w:rsid w:val="001D756F"/>
    <w:rsid w:val="001D76F4"/>
    <w:rsid w:val="001D7D2B"/>
    <w:rsid w:val="001E03B2"/>
    <w:rsid w:val="001E06E8"/>
    <w:rsid w:val="001E0F6E"/>
    <w:rsid w:val="001E1180"/>
    <w:rsid w:val="001E13D1"/>
    <w:rsid w:val="001E174F"/>
    <w:rsid w:val="001E17BE"/>
    <w:rsid w:val="001E1B00"/>
    <w:rsid w:val="001E3C85"/>
    <w:rsid w:val="001E4884"/>
    <w:rsid w:val="001E4998"/>
    <w:rsid w:val="001E4EB3"/>
    <w:rsid w:val="001E4FAE"/>
    <w:rsid w:val="001E5430"/>
    <w:rsid w:val="001E545C"/>
    <w:rsid w:val="001E5503"/>
    <w:rsid w:val="001E56E2"/>
    <w:rsid w:val="001E5D29"/>
    <w:rsid w:val="001E5EDE"/>
    <w:rsid w:val="001E6096"/>
    <w:rsid w:val="001E6FB1"/>
    <w:rsid w:val="001E7080"/>
    <w:rsid w:val="001E75E4"/>
    <w:rsid w:val="001E7877"/>
    <w:rsid w:val="001E7E07"/>
    <w:rsid w:val="001F0359"/>
    <w:rsid w:val="001F0448"/>
    <w:rsid w:val="001F0CAC"/>
    <w:rsid w:val="001F125E"/>
    <w:rsid w:val="001F1318"/>
    <w:rsid w:val="001F1C22"/>
    <w:rsid w:val="001F200E"/>
    <w:rsid w:val="001F32CC"/>
    <w:rsid w:val="001F3C5F"/>
    <w:rsid w:val="001F48D0"/>
    <w:rsid w:val="001F4CB2"/>
    <w:rsid w:val="001F4D15"/>
    <w:rsid w:val="001F51D3"/>
    <w:rsid w:val="001F59E1"/>
    <w:rsid w:val="001F59E4"/>
    <w:rsid w:val="001F5C8D"/>
    <w:rsid w:val="001F5D1F"/>
    <w:rsid w:val="001F5FA2"/>
    <w:rsid w:val="001F6341"/>
    <w:rsid w:val="001F6370"/>
    <w:rsid w:val="001F656C"/>
    <w:rsid w:val="001F65E6"/>
    <w:rsid w:val="001F6A06"/>
    <w:rsid w:val="001F6DF4"/>
    <w:rsid w:val="001F6EF9"/>
    <w:rsid w:val="001F6F45"/>
    <w:rsid w:val="001F713E"/>
    <w:rsid w:val="001F722E"/>
    <w:rsid w:val="00200651"/>
    <w:rsid w:val="00200C2B"/>
    <w:rsid w:val="00201053"/>
    <w:rsid w:val="00201C3F"/>
    <w:rsid w:val="002026A9"/>
    <w:rsid w:val="00205266"/>
    <w:rsid w:val="00206031"/>
    <w:rsid w:val="00206052"/>
    <w:rsid w:val="00206136"/>
    <w:rsid w:val="0020615E"/>
    <w:rsid w:val="002062FC"/>
    <w:rsid w:val="00206E32"/>
    <w:rsid w:val="00210275"/>
    <w:rsid w:val="0021030E"/>
    <w:rsid w:val="0021040C"/>
    <w:rsid w:val="002109CE"/>
    <w:rsid w:val="00212460"/>
    <w:rsid w:val="0021278E"/>
    <w:rsid w:val="0021391D"/>
    <w:rsid w:val="00213C0C"/>
    <w:rsid w:val="00213D92"/>
    <w:rsid w:val="0021470B"/>
    <w:rsid w:val="00214715"/>
    <w:rsid w:val="002149F7"/>
    <w:rsid w:val="00214CF3"/>
    <w:rsid w:val="00215035"/>
    <w:rsid w:val="00215C5E"/>
    <w:rsid w:val="00216273"/>
    <w:rsid w:val="00216474"/>
    <w:rsid w:val="00216A84"/>
    <w:rsid w:val="002172B6"/>
    <w:rsid w:val="002174F9"/>
    <w:rsid w:val="002176BC"/>
    <w:rsid w:val="002177F5"/>
    <w:rsid w:val="00217DAE"/>
    <w:rsid w:val="00220335"/>
    <w:rsid w:val="00220D83"/>
    <w:rsid w:val="00221844"/>
    <w:rsid w:val="0022206D"/>
    <w:rsid w:val="002222A5"/>
    <w:rsid w:val="002222D9"/>
    <w:rsid w:val="0022234E"/>
    <w:rsid w:val="00222581"/>
    <w:rsid w:val="002225C0"/>
    <w:rsid w:val="00222A5A"/>
    <w:rsid w:val="00222F4A"/>
    <w:rsid w:val="00223510"/>
    <w:rsid w:val="00223988"/>
    <w:rsid w:val="00223B8F"/>
    <w:rsid w:val="00223F0D"/>
    <w:rsid w:val="002245DA"/>
    <w:rsid w:val="0022467C"/>
    <w:rsid w:val="00225136"/>
    <w:rsid w:val="0022588E"/>
    <w:rsid w:val="0022617B"/>
    <w:rsid w:val="002264C2"/>
    <w:rsid w:val="00226C0D"/>
    <w:rsid w:val="00227755"/>
    <w:rsid w:val="00227BFF"/>
    <w:rsid w:val="002301FA"/>
    <w:rsid w:val="00230231"/>
    <w:rsid w:val="00230730"/>
    <w:rsid w:val="00230A84"/>
    <w:rsid w:val="00230E06"/>
    <w:rsid w:val="00230ED5"/>
    <w:rsid w:val="00231C59"/>
    <w:rsid w:val="00231E2D"/>
    <w:rsid w:val="00231E4F"/>
    <w:rsid w:val="00232BE4"/>
    <w:rsid w:val="00232C57"/>
    <w:rsid w:val="00232DD6"/>
    <w:rsid w:val="00232E2A"/>
    <w:rsid w:val="0023318A"/>
    <w:rsid w:val="00233378"/>
    <w:rsid w:val="002333E1"/>
    <w:rsid w:val="002334A9"/>
    <w:rsid w:val="002339D3"/>
    <w:rsid w:val="00233BA7"/>
    <w:rsid w:val="00233E99"/>
    <w:rsid w:val="00233EFE"/>
    <w:rsid w:val="00234450"/>
    <w:rsid w:val="00234C99"/>
    <w:rsid w:val="00235B8E"/>
    <w:rsid w:val="00235EA6"/>
    <w:rsid w:val="00236677"/>
    <w:rsid w:val="00236F7E"/>
    <w:rsid w:val="00237096"/>
    <w:rsid w:val="00237B2B"/>
    <w:rsid w:val="002404D6"/>
    <w:rsid w:val="00240FCE"/>
    <w:rsid w:val="00240FE8"/>
    <w:rsid w:val="00241242"/>
    <w:rsid w:val="002413EC"/>
    <w:rsid w:val="002419CF"/>
    <w:rsid w:val="002427E9"/>
    <w:rsid w:val="00242BB3"/>
    <w:rsid w:val="00243EB4"/>
    <w:rsid w:val="002449B9"/>
    <w:rsid w:val="00245171"/>
    <w:rsid w:val="00245653"/>
    <w:rsid w:val="0024607C"/>
    <w:rsid w:val="002465D3"/>
    <w:rsid w:val="00246B9F"/>
    <w:rsid w:val="00247119"/>
    <w:rsid w:val="00247160"/>
    <w:rsid w:val="002473E9"/>
    <w:rsid w:val="0024781B"/>
    <w:rsid w:val="00247E94"/>
    <w:rsid w:val="00250F2E"/>
    <w:rsid w:val="00250F54"/>
    <w:rsid w:val="00250F59"/>
    <w:rsid w:val="00252943"/>
    <w:rsid w:val="00252EB3"/>
    <w:rsid w:val="002533B3"/>
    <w:rsid w:val="002534B3"/>
    <w:rsid w:val="00253529"/>
    <w:rsid w:val="0025389C"/>
    <w:rsid w:val="00253A75"/>
    <w:rsid w:val="002540D0"/>
    <w:rsid w:val="00254280"/>
    <w:rsid w:val="00254B86"/>
    <w:rsid w:val="00255AEF"/>
    <w:rsid w:val="00255E08"/>
    <w:rsid w:val="00255FE0"/>
    <w:rsid w:val="00256510"/>
    <w:rsid w:val="00256F95"/>
    <w:rsid w:val="002574B8"/>
    <w:rsid w:val="00260146"/>
    <w:rsid w:val="0026073C"/>
    <w:rsid w:val="00260E6A"/>
    <w:rsid w:val="00260F1D"/>
    <w:rsid w:val="002613A3"/>
    <w:rsid w:val="00261748"/>
    <w:rsid w:val="00262EBF"/>
    <w:rsid w:val="0026323B"/>
    <w:rsid w:val="00263745"/>
    <w:rsid w:val="002639F3"/>
    <w:rsid w:val="0026438A"/>
    <w:rsid w:val="00264449"/>
    <w:rsid w:val="00264955"/>
    <w:rsid w:val="00264CA6"/>
    <w:rsid w:val="0026521E"/>
    <w:rsid w:val="002656BD"/>
    <w:rsid w:val="00265C07"/>
    <w:rsid w:val="00265CCC"/>
    <w:rsid w:val="002668E0"/>
    <w:rsid w:val="00270D0B"/>
    <w:rsid w:val="00270E42"/>
    <w:rsid w:val="00271126"/>
    <w:rsid w:val="00271759"/>
    <w:rsid w:val="00271E21"/>
    <w:rsid w:val="00271F30"/>
    <w:rsid w:val="002722F0"/>
    <w:rsid w:val="00272709"/>
    <w:rsid w:val="002728B1"/>
    <w:rsid w:val="00273E3A"/>
    <w:rsid w:val="00274533"/>
    <w:rsid w:val="00274D48"/>
    <w:rsid w:val="00275A1A"/>
    <w:rsid w:val="00275C7E"/>
    <w:rsid w:val="00276418"/>
    <w:rsid w:val="002767FE"/>
    <w:rsid w:val="00276A86"/>
    <w:rsid w:val="00276C60"/>
    <w:rsid w:val="0027768F"/>
    <w:rsid w:val="00277BAB"/>
    <w:rsid w:val="00277D8B"/>
    <w:rsid w:val="002801FC"/>
    <w:rsid w:val="00280235"/>
    <w:rsid w:val="00280FFF"/>
    <w:rsid w:val="00281733"/>
    <w:rsid w:val="002818FC"/>
    <w:rsid w:val="00281AED"/>
    <w:rsid w:val="00281FE8"/>
    <w:rsid w:val="00282386"/>
    <w:rsid w:val="00282813"/>
    <w:rsid w:val="00282C5E"/>
    <w:rsid w:val="00283285"/>
    <w:rsid w:val="00283356"/>
    <w:rsid w:val="00283385"/>
    <w:rsid w:val="002836DC"/>
    <w:rsid w:val="00283734"/>
    <w:rsid w:val="00283DDB"/>
    <w:rsid w:val="00283FA5"/>
    <w:rsid w:val="00284283"/>
    <w:rsid w:val="002842B3"/>
    <w:rsid w:val="00284A06"/>
    <w:rsid w:val="002856F1"/>
    <w:rsid w:val="00285A04"/>
    <w:rsid w:val="00285A94"/>
    <w:rsid w:val="00286978"/>
    <w:rsid w:val="00287519"/>
    <w:rsid w:val="00287C79"/>
    <w:rsid w:val="0029011E"/>
    <w:rsid w:val="002901F3"/>
    <w:rsid w:val="002901F9"/>
    <w:rsid w:val="00290678"/>
    <w:rsid w:val="00290CB7"/>
    <w:rsid w:val="00290DBF"/>
    <w:rsid w:val="002910F8"/>
    <w:rsid w:val="002912A9"/>
    <w:rsid w:val="002914E5"/>
    <w:rsid w:val="0029151A"/>
    <w:rsid w:val="00291809"/>
    <w:rsid w:val="002923E1"/>
    <w:rsid w:val="0029248E"/>
    <w:rsid w:val="0029274E"/>
    <w:rsid w:val="00292CC6"/>
    <w:rsid w:val="002932DD"/>
    <w:rsid w:val="002936A0"/>
    <w:rsid w:val="00293A29"/>
    <w:rsid w:val="00293D2C"/>
    <w:rsid w:val="00294B6C"/>
    <w:rsid w:val="00294BE7"/>
    <w:rsid w:val="00294CE2"/>
    <w:rsid w:val="00294F09"/>
    <w:rsid w:val="00295311"/>
    <w:rsid w:val="00295633"/>
    <w:rsid w:val="00295712"/>
    <w:rsid w:val="00295F8E"/>
    <w:rsid w:val="00296417"/>
    <w:rsid w:val="0029654F"/>
    <w:rsid w:val="002969AD"/>
    <w:rsid w:val="00296FDB"/>
    <w:rsid w:val="00297305"/>
    <w:rsid w:val="0029748B"/>
    <w:rsid w:val="0029764E"/>
    <w:rsid w:val="002A0064"/>
    <w:rsid w:val="002A01C2"/>
    <w:rsid w:val="002A0A9B"/>
    <w:rsid w:val="002A1A6E"/>
    <w:rsid w:val="002A290A"/>
    <w:rsid w:val="002A2B40"/>
    <w:rsid w:val="002A31C2"/>
    <w:rsid w:val="002A3512"/>
    <w:rsid w:val="002A3A4F"/>
    <w:rsid w:val="002A3C4C"/>
    <w:rsid w:val="002A3DE7"/>
    <w:rsid w:val="002A4207"/>
    <w:rsid w:val="002A44FE"/>
    <w:rsid w:val="002A48AE"/>
    <w:rsid w:val="002A52E6"/>
    <w:rsid w:val="002A52F0"/>
    <w:rsid w:val="002A566A"/>
    <w:rsid w:val="002A5ACA"/>
    <w:rsid w:val="002A68A6"/>
    <w:rsid w:val="002A6F32"/>
    <w:rsid w:val="002A7255"/>
    <w:rsid w:val="002A77F9"/>
    <w:rsid w:val="002B00FF"/>
    <w:rsid w:val="002B0526"/>
    <w:rsid w:val="002B0E96"/>
    <w:rsid w:val="002B126B"/>
    <w:rsid w:val="002B13E3"/>
    <w:rsid w:val="002B1FB2"/>
    <w:rsid w:val="002B2A35"/>
    <w:rsid w:val="002B2B90"/>
    <w:rsid w:val="002B2F72"/>
    <w:rsid w:val="002B3F8A"/>
    <w:rsid w:val="002B4784"/>
    <w:rsid w:val="002B5A53"/>
    <w:rsid w:val="002B6178"/>
    <w:rsid w:val="002B6BAA"/>
    <w:rsid w:val="002B6E60"/>
    <w:rsid w:val="002B7567"/>
    <w:rsid w:val="002B7589"/>
    <w:rsid w:val="002B75E5"/>
    <w:rsid w:val="002B7879"/>
    <w:rsid w:val="002B7A8E"/>
    <w:rsid w:val="002C0172"/>
    <w:rsid w:val="002C031C"/>
    <w:rsid w:val="002C0643"/>
    <w:rsid w:val="002C0C2C"/>
    <w:rsid w:val="002C1698"/>
    <w:rsid w:val="002C1971"/>
    <w:rsid w:val="002C19B1"/>
    <w:rsid w:val="002C1DDA"/>
    <w:rsid w:val="002C232F"/>
    <w:rsid w:val="002C2A50"/>
    <w:rsid w:val="002C2BD0"/>
    <w:rsid w:val="002C2FCE"/>
    <w:rsid w:val="002C34BA"/>
    <w:rsid w:val="002C3538"/>
    <w:rsid w:val="002C3C6F"/>
    <w:rsid w:val="002C3D9D"/>
    <w:rsid w:val="002C3F37"/>
    <w:rsid w:val="002C40A6"/>
    <w:rsid w:val="002C43A1"/>
    <w:rsid w:val="002C48B4"/>
    <w:rsid w:val="002C4F59"/>
    <w:rsid w:val="002C5CEC"/>
    <w:rsid w:val="002C6294"/>
    <w:rsid w:val="002C63BA"/>
    <w:rsid w:val="002C68C7"/>
    <w:rsid w:val="002C6D15"/>
    <w:rsid w:val="002C72F9"/>
    <w:rsid w:val="002C73D3"/>
    <w:rsid w:val="002C76FF"/>
    <w:rsid w:val="002C7C7A"/>
    <w:rsid w:val="002D04DA"/>
    <w:rsid w:val="002D0C45"/>
    <w:rsid w:val="002D0D23"/>
    <w:rsid w:val="002D0D95"/>
    <w:rsid w:val="002D0F90"/>
    <w:rsid w:val="002D1009"/>
    <w:rsid w:val="002D182B"/>
    <w:rsid w:val="002D18ED"/>
    <w:rsid w:val="002D1AC5"/>
    <w:rsid w:val="002D30EC"/>
    <w:rsid w:val="002D33AE"/>
    <w:rsid w:val="002D3734"/>
    <w:rsid w:val="002D3C87"/>
    <w:rsid w:val="002D3CD2"/>
    <w:rsid w:val="002D3F70"/>
    <w:rsid w:val="002D4295"/>
    <w:rsid w:val="002D4302"/>
    <w:rsid w:val="002D43DF"/>
    <w:rsid w:val="002D4866"/>
    <w:rsid w:val="002D4942"/>
    <w:rsid w:val="002D4A01"/>
    <w:rsid w:val="002D4C56"/>
    <w:rsid w:val="002D4D5C"/>
    <w:rsid w:val="002D592F"/>
    <w:rsid w:val="002D61A1"/>
    <w:rsid w:val="002D6805"/>
    <w:rsid w:val="002D69A4"/>
    <w:rsid w:val="002D6E96"/>
    <w:rsid w:val="002D72E8"/>
    <w:rsid w:val="002D7B09"/>
    <w:rsid w:val="002E0553"/>
    <w:rsid w:val="002E1773"/>
    <w:rsid w:val="002E1C07"/>
    <w:rsid w:val="002E1F8F"/>
    <w:rsid w:val="002E1FF6"/>
    <w:rsid w:val="002E24D6"/>
    <w:rsid w:val="002E2507"/>
    <w:rsid w:val="002E2B61"/>
    <w:rsid w:val="002E2BEF"/>
    <w:rsid w:val="002E2E42"/>
    <w:rsid w:val="002E3427"/>
    <w:rsid w:val="002E389D"/>
    <w:rsid w:val="002E393A"/>
    <w:rsid w:val="002E41AD"/>
    <w:rsid w:val="002E46B3"/>
    <w:rsid w:val="002E5206"/>
    <w:rsid w:val="002E5439"/>
    <w:rsid w:val="002E5536"/>
    <w:rsid w:val="002E5584"/>
    <w:rsid w:val="002E5CA0"/>
    <w:rsid w:val="002E5D66"/>
    <w:rsid w:val="002E5F8A"/>
    <w:rsid w:val="002E6035"/>
    <w:rsid w:val="002E743D"/>
    <w:rsid w:val="002F0368"/>
    <w:rsid w:val="002F096F"/>
    <w:rsid w:val="002F0990"/>
    <w:rsid w:val="002F1526"/>
    <w:rsid w:val="002F17AF"/>
    <w:rsid w:val="002F17F9"/>
    <w:rsid w:val="002F279F"/>
    <w:rsid w:val="002F2B78"/>
    <w:rsid w:val="002F2F63"/>
    <w:rsid w:val="002F3006"/>
    <w:rsid w:val="002F3353"/>
    <w:rsid w:val="002F3989"/>
    <w:rsid w:val="002F3C59"/>
    <w:rsid w:val="002F414D"/>
    <w:rsid w:val="002F4255"/>
    <w:rsid w:val="002F43ED"/>
    <w:rsid w:val="002F54F5"/>
    <w:rsid w:val="002F5769"/>
    <w:rsid w:val="002F5782"/>
    <w:rsid w:val="002F66D1"/>
    <w:rsid w:val="002F6BEA"/>
    <w:rsid w:val="002F7653"/>
    <w:rsid w:val="002F787C"/>
    <w:rsid w:val="00300457"/>
    <w:rsid w:val="00300517"/>
    <w:rsid w:val="00300ABF"/>
    <w:rsid w:val="00300ECF"/>
    <w:rsid w:val="0030148E"/>
    <w:rsid w:val="00301D41"/>
    <w:rsid w:val="00301DBB"/>
    <w:rsid w:val="00302A65"/>
    <w:rsid w:val="00302E85"/>
    <w:rsid w:val="00303013"/>
    <w:rsid w:val="003031D2"/>
    <w:rsid w:val="0030348E"/>
    <w:rsid w:val="00303F6D"/>
    <w:rsid w:val="003040F6"/>
    <w:rsid w:val="003043F0"/>
    <w:rsid w:val="0030553F"/>
    <w:rsid w:val="003058F2"/>
    <w:rsid w:val="00306384"/>
    <w:rsid w:val="00306802"/>
    <w:rsid w:val="00306A86"/>
    <w:rsid w:val="00307249"/>
    <w:rsid w:val="0030739A"/>
    <w:rsid w:val="0030761C"/>
    <w:rsid w:val="003077D4"/>
    <w:rsid w:val="00307B9B"/>
    <w:rsid w:val="00307FF8"/>
    <w:rsid w:val="00310233"/>
    <w:rsid w:val="003102BB"/>
    <w:rsid w:val="003103DC"/>
    <w:rsid w:val="003104AE"/>
    <w:rsid w:val="003107DE"/>
    <w:rsid w:val="003109EA"/>
    <w:rsid w:val="00310AB0"/>
    <w:rsid w:val="00311965"/>
    <w:rsid w:val="003123CA"/>
    <w:rsid w:val="003123F5"/>
    <w:rsid w:val="00312864"/>
    <w:rsid w:val="00312ADA"/>
    <w:rsid w:val="00312B0D"/>
    <w:rsid w:val="003130B1"/>
    <w:rsid w:val="00313304"/>
    <w:rsid w:val="00313494"/>
    <w:rsid w:val="00313B93"/>
    <w:rsid w:val="00313B99"/>
    <w:rsid w:val="0031436F"/>
    <w:rsid w:val="003148FD"/>
    <w:rsid w:val="00314DDE"/>
    <w:rsid w:val="00314DE5"/>
    <w:rsid w:val="00315C8D"/>
    <w:rsid w:val="0031600D"/>
    <w:rsid w:val="00316162"/>
    <w:rsid w:val="00316657"/>
    <w:rsid w:val="00316AF0"/>
    <w:rsid w:val="00317362"/>
    <w:rsid w:val="003175F9"/>
    <w:rsid w:val="00317ABA"/>
    <w:rsid w:val="00320131"/>
    <w:rsid w:val="00320532"/>
    <w:rsid w:val="003207FE"/>
    <w:rsid w:val="00320AE9"/>
    <w:rsid w:val="00321473"/>
    <w:rsid w:val="00321E92"/>
    <w:rsid w:val="003220B6"/>
    <w:rsid w:val="00322955"/>
    <w:rsid w:val="00323588"/>
    <w:rsid w:val="003237DA"/>
    <w:rsid w:val="00323C43"/>
    <w:rsid w:val="00323DD4"/>
    <w:rsid w:val="00323E74"/>
    <w:rsid w:val="00324638"/>
    <w:rsid w:val="00324AA8"/>
    <w:rsid w:val="00324BAF"/>
    <w:rsid w:val="003252DA"/>
    <w:rsid w:val="00325E63"/>
    <w:rsid w:val="003266A4"/>
    <w:rsid w:val="00326942"/>
    <w:rsid w:val="0032704A"/>
    <w:rsid w:val="00327D2A"/>
    <w:rsid w:val="00327E5A"/>
    <w:rsid w:val="003306E5"/>
    <w:rsid w:val="00330AEC"/>
    <w:rsid w:val="00331304"/>
    <w:rsid w:val="003313C9"/>
    <w:rsid w:val="003317CE"/>
    <w:rsid w:val="00332DBC"/>
    <w:rsid w:val="00332F97"/>
    <w:rsid w:val="0033348E"/>
    <w:rsid w:val="00333564"/>
    <w:rsid w:val="00333A01"/>
    <w:rsid w:val="003341E9"/>
    <w:rsid w:val="00334275"/>
    <w:rsid w:val="00334843"/>
    <w:rsid w:val="00335048"/>
    <w:rsid w:val="003358CF"/>
    <w:rsid w:val="00335A5D"/>
    <w:rsid w:val="00335F51"/>
    <w:rsid w:val="00337602"/>
    <w:rsid w:val="00337C3F"/>
    <w:rsid w:val="00337D5A"/>
    <w:rsid w:val="00337F10"/>
    <w:rsid w:val="00340364"/>
    <w:rsid w:val="00340463"/>
    <w:rsid w:val="00340847"/>
    <w:rsid w:val="003415A5"/>
    <w:rsid w:val="003417BB"/>
    <w:rsid w:val="0034242F"/>
    <w:rsid w:val="0034270F"/>
    <w:rsid w:val="00342D61"/>
    <w:rsid w:val="00342F81"/>
    <w:rsid w:val="003435B0"/>
    <w:rsid w:val="003441F3"/>
    <w:rsid w:val="0034420E"/>
    <w:rsid w:val="00344AB7"/>
    <w:rsid w:val="00345294"/>
    <w:rsid w:val="00345386"/>
    <w:rsid w:val="0034568B"/>
    <w:rsid w:val="003457CF"/>
    <w:rsid w:val="00345871"/>
    <w:rsid w:val="00345A9F"/>
    <w:rsid w:val="00346399"/>
    <w:rsid w:val="003465BC"/>
    <w:rsid w:val="003469BE"/>
    <w:rsid w:val="00347BBD"/>
    <w:rsid w:val="00347D05"/>
    <w:rsid w:val="00347D8F"/>
    <w:rsid w:val="00347E07"/>
    <w:rsid w:val="00347EC7"/>
    <w:rsid w:val="00350712"/>
    <w:rsid w:val="00350A81"/>
    <w:rsid w:val="00350E90"/>
    <w:rsid w:val="003514E4"/>
    <w:rsid w:val="003528D3"/>
    <w:rsid w:val="00352A8A"/>
    <w:rsid w:val="00352FCB"/>
    <w:rsid w:val="003530E5"/>
    <w:rsid w:val="00353B43"/>
    <w:rsid w:val="00353D1D"/>
    <w:rsid w:val="00354BFF"/>
    <w:rsid w:val="00354DE1"/>
    <w:rsid w:val="0035500B"/>
    <w:rsid w:val="003550A0"/>
    <w:rsid w:val="003555FF"/>
    <w:rsid w:val="0035565B"/>
    <w:rsid w:val="00355661"/>
    <w:rsid w:val="00355664"/>
    <w:rsid w:val="00355695"/>
    <w:rsid w:val="003557AE"/>
    <w:rsid w:val="0035595B"/>
    <w:rsid w:val="00355F44"/>
    <w:rsid w:val="00355F7C"/>
    <w:rsid w:val="003564E2"/>
    <w:rsid w:val="00357196"/>
    <w:rsid w:val="003605D0"/>
    <w:rsid w:val="003605F1"/>
    <w:rsid w:val="00360864"/>
    <w:rsid w:val="00360A49"/>
    <w:rsid w:val="00360BDA"/>
    <w:rsid w:val="00360C85"/>
    <w:rsid w:val="00360EF1"/>
    <w:rsid w:val="00360F6C"/>
    <w:rsid w:val="00360FE8"/>
    <w:rsid w:val="00361356"/>
    <w:rsid w:val="00361C7C"/>
    <w:rsid w:val="00361CDD"/>
    <w:rsid w:val="00361D61"/>
    <w:rsid w:val="00361FCF"/>
    <w:rsid w:val="003627FF"/>
    <w:rsid w:val="00362C59"/>
    <w:rsid w:val="003645D0"/>
    <w:rsid w:val="00364DAA"/>
    <w:rsid w:val="00364E05"/>
    <w:rsid w:val="0036507A"/>
    <w:rsid w:val="00365134"/>
    <w:rsid w:val="00365372"/>
    <w:rsid w:val="00365E4C"/>
    <w:rsid w:val="0036612E"/>
    <w:rsid w:val="00366418"/>
    <w:rsid w:val="00366601"/>
    <w:rsid w:val="003668BA"/>
    <w:rsid w:val="00367436"/>
    <w:rsid w:val="00367494"/>
    <w:rsid w:val="00367919"/>
    <w:rsid w:val="00367D9E"/>
    <w:rsid w:val="00367DAE"/>
    <w:rsid w:val="003701E9"/>
    <w:rsid w:val="00370E34"/>
    <w:rsid w:val="003714F2"/>
    <w:rsid w:val="00371605"/>
    <w:rsid w:val="00371E6A"/>
    <w:rsid w:val="00372279"/>
    <w:rsid w:val="00372417"/>
    <w:rsid w:val="00372CD5"/>
    <w:rsid w:val="003731DF"/>
    <w:rsid w:val="00373611"/>
    <w:rsid w:val="00373866"/>
    <w:rsid w:val="00373EF3"/>
    <w:rsid w:val="003743A8"/>
    <w:rsid w:val="00374448"/>
    <w:rsid w:val="003745A1"/>
    <w:rsid w:val="00374940"/>
    <w:rsid w:val="0037496C"/>
    <w:rsid w:val="003749CA"/>
    <w:rsid w:val="0037595B"/>
    <w:rsid w:val="00375CF2"/>
    <w:rsid w:val="0037617D"/>
    <w:rsid w:val="003763FB"/>
    <w:rsid w:val="0037720A"/>
    <w:rsid w:val="00377233"/>
    <w:rsid w:val="00377297"/>
    <w:rsid w:val="003775BA"/>
    <w:rsid w:val="00377EEB"/>
    <w:rsid w:val="00377F22"/>
    <w:rsid w:val="003805B7"/>
    <w:rsid w:val="0038081B"/>
    <w:rsid w:val="00380D10"/>
    <w:rsid w:val="00380D7A"/>
    <w:rsid w:val="00380E0C"/>
    <w:rsid w:val="003810A6"/>
    <w:rsid w:val="003812FB"/>
    <w:rsid w:val="003816A0"/>
    <w:rsid w:val="00382CA9"/>
    <w:rsid w:val="00382F19"/>
    <w:rsid w:val="00382FA0"/>
    <w:rsid w:val="003833C3"/>
    <w:rsid w:val="0038406E"/>
    <w:rsid w:val="00384523"/>
    <w:rsid w:val="00384BAE"/>
    <w:rsid w:val="00384E86"/>
    <w:rsid w:val="00384F04"/>
    <w:rsid w:val="0038517F"/>
    <w:rsid w:val="003853CF"/>
    <w:rsid w:val="00385B78"/>
    <w:rsid w:val="0038629E"/>
    <w:rsid w:val="003863FD"/>
    <w:rsid w:val="003868A2"/>
    <w:rsid w:val="00387633"/>
    <w:rsid w:val="00387E9D"/>
    <w:rsid w:val="00390A3F"/>
    <w:rsid w:val="00390AAB"/>
    <w:rsid w:val="00390D52"/>
    <w:rsid w:val="00391A2D"/>
    <w:rsid w:val="00391FCF"/>
    <w:rsid w:val="0039221C"/>
    <w:rsid w:val="00393673"/>
    <w:rsid w:val="003936FB"/>
    <w:rsid w:val="00395117"/>
    <w:rsid w:val="0039533A"/>
    <w:rsid w:val="0039588B"/>
    <w:rsid w:val="00395C9E"/>
    <w:rsid w:val="00395D6F"/>
    <w:rsid w:val="003963A3"/>
    <w:rsid w:val="00396436"/>
    <w:rsid w:val="0039655B"/>
    <w:rsid w:val="00396903"/>
    <w:rsid w:val="00396D6E"/>
    <w:rsid w:val="00396FE6"/>
    <w:rsid w:val="00397EE3"/>
    <w:rsid w:val="003A05FD"/>
    <w:rsid w:val="003A0608"/>
    <w:rsid w:val="003A092A"/>
    <w:rsid w:val="003A10DA"/>
    <w:rsid w:val="003A11C3"/>
    <w:rsid w:val="003A1C45"/>
    <w:rsid w:val="003A1FEB"/>
    <w:rsid w:val="003A203F"/>
    <w:rsid w:val="003A287A"/>
    <w:rsid w:val="003A2BB2"/>
    <w:rsid w:val="003A2D75"/>
    <w:rsid w:val="003A3005"/>
    <w:rsid w:val="003A36FC"/>
    <w:rsid w:val="003A379E"/>
    <w:rsid w:val="003A3D84"/>
    <w:rsid w:val="003A57A1"/>
    <w:rsid w:val="003A5D79"/>
    <w:rsid w:val="003A67AA"/>
    <w:rsid w:val="003A685E"/>
    <w:rsid w:val="003A68EE"/>
    <w:rsid w:val="003A69F2"/>
    <w:rsid w:val="003A6B0A"/>
    <w:rsid w:val="003A7350"/>
    <w:rsid w:val="003A7D66"/>
    <w:rsid w:val="003B0AFC"/>
    <w:rsid w:val="003B18E3"/>
    <w:rsid w:val="003B24C9"/>
    <w:rsid w:val="003B2A04"/>
    <w:rsid w:val="003B3EE8"/>
    <w:rsid w:val="003B4492"/>
    <w:rsid w:val="003B4E28"/>
    <w:rsid w:val="003B50ED"/>
    <w:rsid w:val="003B51A5"/>
    <w:rsid w:val="003B53D8"/>
    <w:rsid w:val="003B644E"/>
    <w:rsid w:val="003B651A"/>
    <w:rsid w:val="003B799C"/>
    <w:rsid w:val="003B7AC8"/>
    <w:rsid w:val="003C0388"/>
    <w:rsid w:val="003C05B0"/>
    <w:rsid w:val="003C060A"/>
    <w:rsid w:val="003C1AA7"/>
    <w:rsid w:val="003C1D2D"/>
    <w:rsid w:val="003C27B5"/>
    <w:rsid w:val="003C2B13"/>
    <w:rsid w:val="003C30F4"/>
    <w:rsid w:val="003C3B19"/>
    <w:rsid w:val="003C3D05"/>
    <w:rsid w:val="003C3FBF"/>
    <w:rsid w:val="003C480A"/>
    <w:rsid w:val="003C5362"/>
    <w:rsid w:val="003C57FA"/>
    <w:rsid w:val="003C62C9"/>
    <w:rsid w:val="003C6444"/>
    <w:rsid w:val="003C6464"/>
    <w:rsid w:val="003C6670"/>
    <w:rsid w:val="003C691D"/>
    <w:rsid w:val="003C7C81"/>
    <w:rsid w:val="003D0010"/>
    <w:rsid w:val="003D0173"/>
    <w:rsid w:val="003D173A"/>
    <w:rsid w:val="003D1A5B"/>
    <w:rsid w:val="003D1EFD"/>
    <w:rsid w:val="003D26BB"/>
    <w:rsid w:val="003D2E27"/>
    <w:rsid w:val="003D2EA9"/>
    <w:rsid w:val="003D3633"/>
    <w:rsid w:val="003D3C5C"/>
    <w:rsid w:val="003D4279"/>
    <w:rsid w:val="003D4873"/>
    <w:rsid w:val="003D59CE"/>
    <w:rsid w:val="003D62E8"/>
    <w:rsid w:val="003D696F"/>
    <w:rsid w:val="003D72A7"/>
    <w:rsid w:val="003D78EA"/>
    <w:rsid w:val="003D7AD2"/>
    <w:rsid w:val="003D7FE8"/>
    <w:rsid w:val="003E03D0"/>
    <w:rsid w:val="003E088B"/>
    <w:rsid w:val="003E12C8"/>
    <w:rsid w:val="003E185E"/>
    <w:rsid w:val="003E1DEC"/>
    <w:rsid w:val="003E1E88"/>
    <w:rsid w:val="003E290C"/>
    <w:rsid w:val="003E2E94"/>
    <w:rsid w:val="003E2F72"/>
    <w:rsid w:val="003E33C1"/>
    <w:rsid w:val="003E3870"/>
    <w:rsid w:val="003E3D23"/>
    <w:rsid w:val="003E4468"/>
    <w:rsid w:val="003E4701"/>
    <w:rsid w:val="003E4B9E"/>
    <w:rsid w:val="003E4F9C"/>
    <w:rsid w:val="003E5762"/>
    <w:rsid w:val="003E58BA"/>
    <w:rsid w:val="003E5E44"/>
    <w:rsid w:val="003E6CC4"/>
    <w:rsid w:val="003E6D6E"/>
    <w:rsid w:val="003F00AF"/>
    <w:rsid w:val="003F0BC8"/>
    <w:rsid w:val="003F19DA"/>
    <w:rsid w:val="003F1A35"/>
    <w:rsid w:val="003F1A4C"/>
    <w:rsid w:val="003F1D56"/>
    <w:rsid w:val="003F278E"/>
    <w:rsid w:val="003F306F"/>
    <w:rsid w:val="003F3446"/>
    <w:rsid w:val="003F4348"/>
    <w:rsid w:val="003F4840"/>
    <w:rsid w:val="003F4AF7"/>
    <w:rsid w:val="003F4BCB"/>
    <w:rsid w:val="003F4DA9"/>
    <w:rsid w:val="003F51EF"/>
    <w:rsid w:val="003F5912"/>
    <w:rsid w:val="003F698B"/>
    <w:rsid w:val="003F715A"/>
    <w:rsid w:val="003F75F5"/>
    <w:rsid w:val="003F7862"/>
    <w:rsid w:val="004005BF"/>
    <w:rsid w:val="0040061F"/>
    <w:rsid w:val="00400AC4"/>
    <w:rsid w:val="00400CF4"/>
    <w:rsid w:val="00401349"/>
    <w:rsid w:val="00401755"/>
    <w:rsid w:val="0040190C"/>
    <w:rsid w:val="00402222"/>
    <w:rsid w:val="00402A1F"/>
    <w:rsid w:val="004035DE"/>
    <w:rsid w:val="00403754"/>
    <w:rsid w:val="00403977"/>
    <w:rsid w:val="004043B3"/>
    <w:rsid w:val="004047A1"/>
    <w:rsid w:val="00404992"/>
    <w:rsid w:val="00404FCA"/>
    <w:rsid w:val="004050FB"/>
    <w:rsid w:val="00405D3B"/>
    <w:rsid w:val="0040602C"/>
    <w:rsid w:val="004065E5"/>
    <w:rsid w:val="0040699F"/>
    <w:rsid w:val="00407117"/>
    <w:rsid w:val="00407BC6"/>
    <w:rsid w:val="00410CBD"/>
    <w:rsid w:val="00410D14"/>
    <w:rsid w:val="00410D36"/>
    <w:rsid w:val="0041167A"/>
    <w:rsid w:val="00411BC1"/>
    <w:rsid w:val="00412D94"/>
    <w:rsid w:val="00412F3C"/>
    <w:rsid w:val="004131EC"/>
    <w:rsid w:val="004137E8"/>
    <w:rsid w:val="00413B42"/>
    <w:rsid w:val="00413F6A"/>
    <w:rsid w:val="0041402C"/>
    <w:rsid w:val="004140A5"/>
    <w:rsid w:val="004141C6"/>
    <w:rsid w:val="004144B2"/>
    <w:rsid w:val="00414586"/>
    <w:rsid w:val="0041463F"/>
    <w:rsid w:val="0041472F"/>
    <w:rsid w:val="00414A9D"/>
    <w:rsid w:val="00414B0A"/>
    <w:rsid w:val="00414B68"/>
    <w:rsid w:val="00414C1B"/>
    <w:rsid w:val="00414F6C"/>
    <w:rsid w:val="004159B1"/>
    <w:rsid w:val="00415C6B"/>
    <w:rsid w:val="004169A1"/>
    <w:rsid w:val="004169C8"/>
    <w:rsid w:val="00416E77"/>
    <w:rsid w:val="00416F03"/>
    <w:rsid w:val="004172DB"/>
    <w:rsid w:val="00417EE3"/>
    <w:rsid w:val="0042036A"/>
    <w:rsid w:val="00420416"/>
    <w:rsid w:val="004205A6"/>
    <w:rsid w:val="00420F77"/>
    <w:rsid w:val="00421A04"/>
    <w:rsid w:val="00422A62"/>
    <w:rsid w:val="0042319C"/>
    <w:rsid w:val="00423558"/>
    <w:rsid w:val="0042379A"/>
    <w:rsid w:val="004237A2"/>
    <w:rsid w:val="00423FD5"/>
    <w:rsid w:val="004255E5"/>
    <w:rsid w:val="00425DB3"/>
    <w:rsid w:val="0042600A"/>
    <w:rsid w:val="00426BB9"/>
    <w:rsid w:val="0042709B"/>
    <w:rsid w:val="00427190"/>
    <w:rsid w:val="0042727F"/>
    <w:rsid w:val="0042755E"/>
    <w:rsid w:val="0042768E"/>
    <w:rsid w:val="00427EA0"/>
    <w:rsid w:val="00430134"/>
    <w:rsid w:val="0043017B"/>
    <w:rsid w:val="00430A89"/>
    <w:rsid w:val="004312F3"/>
    <w:rsid w:val="00431878"/>
    <w:rsid w:val="00431B00"/>
    <w:rsid w:val="00431C73"/>
    <w:rsid w:val="00432283"/>
    <w:rsid w:val="0043260E"/>
    <w:rsid w:val="0043274C"/>
    <w:rsid w:val="0043294D"/>
    <w:rsid w:val="004333A8"/>
    <w:rsid w:val="00433B1F"/>
    <w:rsid w:val="00433E7E"/>
    <w:rsid w:val="00434492"/>
    <w:rsid w:val="00434B82"/>
    <w:rsid w:val="00435094"/>
    <w:rsid w:val="004353E9"/>
    <w:rsid w:val="004359ED"/>
    <w:rsid w:val="00435CD6"/>
    <w:rsid w:val="00435F3B"/>
    <w:rsid w:val="004362A5"/>
    <w:rsid w:val="0043658F"/>
    <w:rsid w:val="00437188"/>
    <w:rsid w:val="004373B9"/>
    <w:rsid w:val="00437567"/>
    <w:rsid w:val="004405CB"/>
    <w:rsid w:val="00440BE7"/>
    <w:rsid w:val="00440FB5"/>
    <w:rsid w:val="004413FE"/>
    <w:rsid w:val="00441C8F"/>
    <w:rsid w:val="004424BB"/>
    <w:rsid w:val="00442A49"/>
    <w:rsid w:val="00442CFE"/>
    <w:rsid w:val="00443359"/>
    <w:rsid w:val="0044344A"/>
    <w:rsid w:val="00443BA1"/>
    <w:rsid w:val="00444960"/>
    <w:rsid w:val="004449C9"/>
    <w:rsid w:val="00444F01"/>
    <w:rsid w:val="004458E9"/>
    <w:rsid w:val="0044590E"/>
    <w:rsid w:val="0044641E"/>
    <w:rsid w:val="0044680A"/>
    <w:rsid w:val="00446B8D"/>
    <w:rsid w:val="0044769A"/>
    <w:rsid w:val="0044783F"/>
    <w:rsid w:val="00447B32"/>
    <w:rsid w:val="00447CCA"/>
    <w:rsid w:val="00447CDE"/>
    <w:rsid w:val="00447F04"/>
    <w:rsid w:val="00450495"/>
    <w:rsid w:val="00450E8D"/>
    <w:rsid w:val="004511B8"/>
    <w:rsid w:val="0045175A"/>
    <w:rsid w:val="0045207A"/>
    <w:rsid w:val="00452232"/>
    <w:rsid w:val="004529A6"/>
    <w:rsid w:val="00452D3E"/>
    <w:rsid w:val="00452D6F"/>
    <w:rsid w:val="004538CB"/>
    <w:rsid w:val="00453941"/>
    <w:rsid w:val="004539E5"/>
    <w:rsid w:val="00453B1A"/>
    <w:rsid w:val="00454443"/>
    <w:rsid w:val="00454559"/>
    <w:rsid w:val="004549B5"/>
    <w:rsid w:val="00454B41"/>
    <w:rsid w:val="00454C25"/>
    <w:rsid w:val="00454E77"/>
    <w:rsid w:val="004551AC"/>
    <w:rsid w:val="004557C0"/>
    <w:rsid w:val="00455E04"/>
    <w:rsid w:val="004568E7"/>
    <w:rsid w:val="00456BB3"/>
    <w:rsid w:val="00457038"/>
    <w:rsid w:val="004575FD"/>
    <w:rsid w:val="00460676"/>
    <w:rsid w:val="00460802"/>
    <w:rsid w:val="0046096B"/>
    <w:rsid w:val="00461244"/>
    <w:rsid w:val="00461375"/>
    <w:rsid w:val="00461BEE"/>
    <w:rsid w:val="004627A9"/>
    <w:rsid w:val="004629A2"/>
    <w:rsid w:val="00462E74"/>
    <w:rsid w:val="004636C3"/>
    <w:rsid w:val="00463D44"/>
    <w:rsid w:val="00463D56"/>
    <w:rsid w:val="004645C6"/>
    <w:rsid w:val="0046460B"/>
    <w:rsid w:val="00464AFC"/>
    <w:rsid w:val="0046505D"/>
    <w:rsid w:val="0046571A"/>
    <w:rsid w:val="00465919"/>
    <w:rsid w:val="00465BA5"/>
    <w:rsid w:val="0046645F"/>
    <w:rsid w:val="004668F4"/>
    <w:rsid w:val="00466EDE"/>
    <w:rsid w:val="00467520"/>
    <w:rsid w:val="00467861"/>
    <w:rsid w:val="00467D6C"/>
    <w:rsid w:val="0047033E"/>
    <w:rsid w:val="004708CC"/>
    <w:rsid w:val="00470B8F"/>
    <w:rsid w:val="00471776"/>
    <w:rsid w:val="00471A49"/>
    <w:rsid w:val="00471DDA"/>
    <w:rsid w:val="0047209E"/>
    <w:rsid w:val="00472237"/>
    <w:rsid w:val="0047238B"/>
    <w:rsid w:val="004723E9"/>
    <w:rsid w:val="00473014"/>
    <w:rsid w:val="00473AE0"/>
    <w:rsid w:val="0047434D"/>
    <w:rsid w:val="00474D0D"/>
    <w:rsid w:val="00474E0E"/>
    <w:rsid w:val="00474E91"/>
    <w:rsid w:val="00476151"/>
    <w:rsid w:val="00476182"/>
    <w:rsid w:val="004769DA"/>
    <w:rsid w:val="00476A76"/>
    <w:rsid w:val="00477784"/>
    <w:rsid w:val="00477DB8"/>
    <w:rsid w:val="004803C1"/>
    <w:rsid w:val="0048081F"/>
    <w:rsid w:val="0048088D"/>
    <w:rsid w:val="00480A65"/>
    <w:rsid w:val="004810A1"/>
    <w:rsid w:val="004814F7"/>
    <w:rsid w:val="00481D6E"/>
    <w:rsid w:val="00481E18"/>
    <w:rsid w:val="00481F58"/>
    <w:rsid w:val="0048205E"/>
    <w:rsid w:val="004823F5"/>
    <w:rsid w:val="00482B8C"/>
    <w:rsid w:val="00483731"/>
    <w:rsid w:val="00483792"/>
    <w:rsid w:val="00483821"/>
    <w:rsid w:val="00483982"/>
    <w:rsid w:val="00483FC9"/>
    <w:rsid w:val="00483FE9"/>
    <w:rsid w:val="0048405F"/>
    <w:rsid w:val="0048417C"/>
    <w:rsid w:val="00484237"/>
    <w:rsid w:val="004844AD"/>
    <w:rsid w:val="00484BC2"/>
    <w:rsid w:val="00484D98"/>
    <w:rsid w:val="00484F1F"/>
    <w:rsid w:val="00484F5C"/>
    <w:rsid w:val="004852B3"/>
    <w:rsid w:val="00485C3C"/>
    <w:rsid w:val="00485C5F"/>
    <w:rsid w:val="00485DF6"/>
    <w:rsid w:val="004867CA"/>
    <w:rsid w:val="004868DC"/>
    <w:rsid w:val="004869B3"/>
    <w:rsid w:val="00486BCC"/>
    <w:rsid w:val="00486D6C"/>
    <w:rsid w:val="00486FFD"/>
    <w:rsid w:val="004876C9"/>
    <w:rsid w:val="00487767"/>
    <w:rsid w:val="00490219"/>
    <w:rsid w:val="00490459"/>
    <w:rsid w:val="004905AD"/>
    <w:rsid w:val="00491C97"/>
    <w:rsid w:val="004920B7"/>
    <w:rsid w:val="004921A4"/>
    <w:rsid w:val="00492401"/>
    <w:rsid w:val="00492AAA"/>
    <w:rsid w:val="004933ED"/>
    <w:rsid w:val="00493F29"/>
    <w:rsid w:val="00494E2B"/>
    <w:rsid w:val="004956E3"/>
    <w:rsid w:val="00495C27"/>
    <w:rsid w:val="004960DA"/>
    <w:rsid w:val="00496EBD"/>
    <w:rsid w:val="0049700D"/>
    <w:rsid w:val="00497508"/>
    <w:rsid w:val="00497732"/>
    <w:rsid w:val="00497879"/>
    <w:rsid w:val="00497893"/>
    <w:rsid w:val="00497DCE"/>
    <w:rsid w:val="004A032C"/>
    <w:rsid w:val="004A045C"/>
    <w:rsid w:val="004A0537"/>
    <w:rsid w:val="004A0953"/>
    <w:rsid w:val="004A1C3C"/>
    <w:rsid w:val="004A2144"/>
    <w:rsid w:val="004A2CE2"/>
    <w:rsid w:val="004A3066"/>
    <w:rsid w:val="004A3291"/>
    <w:rsid w:val="004A337D"/>
    <w:rsid w:val="004A3670"/>
    <w:rsid w:val="004A3C85"/>
    <w:rsid w:val="004A428F"/>
    <w:rsid w:val="004A43E2"/>
    <w:rsid w:val="004A4FDB"/>
    <w:rsid w:val="004A53B3"/>
    <w:rsid w:val="004A541E"/>
    <w:rsid w:val="004A5825"/>
    <w:rsid w:val="004A63F0"/>
    <w:rsid w:val="004A665F"/>
    <w:rsid w:val="004A66C5"/>
    <w:rsid w:val="004A6ED2"/>
    <w:rsid w:val="004A7188"/>
    <w:rsid w:val="004A7A3D"/>
    <w:rsid w:val="004A7E8A"/>
    <w:rsid w:val="004B060A"/>
    <w:rsid w:val="004B1309"/>
    <w:rsid w:val="004B1428"/>
    <w:rsid w:val="004B1992"/>
    <w:rsid w:val="004B1D77"/>
    <w:rsid w:val="004B2483"/>
    <w:rsid w:val="004B289C"/>
    <w:rsid w:val="004B3029"/>
    <w:rsid w:val="004B308A"/>
    <w:rsid w:val="004B310E"/>
    <w:rsid w:val="004B3936"/>
    <w:rsid w:val="004B403A"/>
    <w:rsid w:val="004B43C7"/>
    <w:rsid w:val="004B4C1D"/>
    <w:rsid w:val="004B51F2"/>
    <w:rsid w:val="004B52FA"/>
    <w:rsid w:val="004B57BC"/>
    <w:rsid w:val="004B5D26"/>
    <w:rsid w:val="004B5ED1"/>
    <w:rsid w:val="004B68D0"/>
    <w:rsid w:val="004B6D3D"/>
    <w:rsid w:val="004B7608"/>
    <w:rsid w:val="004B765D"/>
    <w:rsid w:val="004C00CD"/>
    <w:rsid w:val="004C022F"/>
    <w:rsid w:val="004C0CBC"/>
    <w:rsid w:val="004C10ED"/>
    <w:rsid w:val="004C145F"/>
    <w:rsid w:val="004C1E3B"/>
    <w:rsid w:val="004C226C"/>
    <w:rsid w:val="004C2823"/>
    <w:rsid w:val="004C2CD0"/>
    <w:rsid w:val="004C2E12"/>
    <w:rsid w:val="004C3629"/>
    <w:rsid w:val="004C3663"/>
    <w:rsid w:val="004C3724"/>
    <w:rsid w:val="004C39AA"/>
    <w:rsid w:val="004C3C05"/>
    <w:rsid w:val="004C3E4B"/>
    <w:rsid w:val="004C4250"/>
    <w:rsid w:val="004C485F"/>
    <w:rsid w:val="004C4F25"/>
    <w:rsid w:val="004C4FE4"/>
    <w:rsid w:val="004C53BF"/>
    <w:rsid w:val="004C552E"/>
    <w:rsid w:val="004C5D85"/>
    <w:rsid w:val="004C5E82"/>
    <w:rsid w:val="004C6124"/>
    <w:rsid w:val="004C6343"/>
    <w:rsid w:val="004C6789"/>
    <w:rsid w:val="004C6B72"/>
    <w:rsid w:val="004C6D68"/>
    <w:rsid w:val="004C6E18"/>
    <w:rsid w:val="004C71C9"/>
    <w:rsid w:val="004C72AC"/>
    <w:rsid w:val="004C763D"/>
    <w:rsid w:val="004C796B"/>
    <w:rsid w:val="004C7AE5"/>
    <w:rsid w:val="004C7C09"/>
    <w:rsid w:val="004C7D73"/>
    <w:rsid w:val="004C7FCE"/>
    <w:rsid w:val="004D05DC"/>
    <w:rsid w:val="004D0ED5"/>
    <w:rsid w:val="004D2412"/>
    <w:rsid w:val="004D2A0E"/>
    <w:rsid w:val="004D3475"/>
    <w:rsid w:val="004D3CA3"/>
    <w:rsid w:val="004D3D8E"/>
    <w:rsid w:val="004D42FF"/>
    <w:rsid w:val="004D4ADC"/>
    <w:rsid w:val="004D5136"/>
    <w:rsid w:val="004D529F"/>
    <w:rsid w:val="004D54FF"/>
    <w:rsid w:val="004D5D12"/>
    <w:rsid w:val="004D5D88"/>
    <w:rsid w:val="004D6436"/>
    <w:rsid w:val="004D6C87"/>
    <w:rsid w:val="004D6D79"/>
    <w:rsid w:val="004D7021"/>
    <w:rsid w:val="004D7985"/>
    <w:rsid w:val="004D7AC3"/>
    <w:rsid w:val="004E024E"/>
    <w:rsid w:val="004E0664"/>
    <w:rsid w:val="004E0DBF"/>
    <w:rsid w:val="004E1A5C"/>
    <w:rsid w:val="004E2369"/>
    <w:rsid w:val="004E23EF"/>
    <w:rsid w:val="004E2E69"/>
    <w:rsid w:val="004E2E6A"/>
    <w:rsid w:val="004E33ED"/>
    <w:rsid w:val="004E3738"/>
    <w:rsid w:val="004E4354"/>
    <w:rsid w:val="004E448B"/>
    <w:rsid w:val="004E549B"/>
    <w:rsid w:val="004E5518"/>
    <w:rsid w:val="004E55B6"/>
    <w:rsid w:val="004E58FB"/>
    <w:rsid w:val="004E673C"/>
    <w:rsid w:val="004E690A"/>
    <w:rsid w:val="004E6B1C"/>
    <w:rsid w:val="004E6B9B"/>
    <w:rsid w:val="004E6EC5"/>
    <w:rsid w:val="004F0016"/>
    <w:rsid w:val="004F02DC"/>
    <w:rsid w:val="004F05A7"/>
    <w:rsid w:val="004F0767"/>
    <w:rsid w:val="004F09C5"/>
    <w:rsid w:val="004F1144"/>
    <w:rsid w:val="004F1381"/>
    <w:rsid w:val="004F1AD3"/>
    <w:rsid w:val="004F1C83"/>
    <w:rsid w:val="004F265A"/>
    <w:rsid w:val="004F2A97"/>
    <w:rsid w:val="004F2B4B"/>
    <w:rsid w:val="004F3071"/>
    <w:rsid w:val="004F3448"/>
    <w:rsid w:val="004F39DE"/>
    <w:rsid w:val="004F4D31"/>
    <w:rsid w:val="004F4FA1"/>
    <w:rsid w:val="004F52D3"/>
    <w:rsid w:val="004F538E"/>
    <w:rsid w:val="004F5B36"/>
    <w:rsid w:val="004F61A7"/>
    <w:rsid w:val="004F6239"/>
    <w:rsid w:val="004F6557"/>
    <w:rsid w:val="004F6941"/>
    <w:rsid w:val="004F6BE1"/>
    <w:rsid w:val="004F6EAD"/>
    <w:rsid w:val="004F6EB9"/>
    <w:rsid w:val="004F6EDF"/>
    <w:rsid w:val="004F745F"/>
    <w:rsid w:val="004F77BA"/>
    <w:rsid w:val="004F7F05"/>
    <w:rsid w:val="0050066C"/>
    <w:rsid w:val="00500A96"/>
    <w:rsid w:val="00500E1A"/>
    <w:rsid w:val="005012B4"/>
    <w:rsid w:val="0050189F"/>
    <w:rsid w:val="00501CE7"/>
    <w:rsid w:val="00502305"/>
    <w:rsid w:val="00502490"/>
    <w:rsid w:val="00502946"/>
    <w:rsid w:val="00502EAC"/>
    <w:rsid w:val="00503548"/>
    <w:rsid w:val="00503956"/>
    <w:rsid w:val="0050494F"/>
    <w:rsid w:val="00504B83"/>
    <w:rsid w:val="00504F72"/>
    <w:rsid w:val="00504F7F"/>
    <w:rsid w:val="0050542B"/>
    <w:rsid w:val="00505446"/>
    <w:rsid w:val="00506107"/>
    <w:rsid w:val="00506123"/>
    <w:rsid w:val="005065B3"/>
    <w:rsid w:val="00507505"/>
    <w:rsid w:val="00507E8C"/>
    <w:rsid w:val="00507FF0"/>
    <w:rsid w:val="00510CFA"/>
    <w:rsid w:val="005117F4"/>
    <w:rsid w:val="00511ACD"/>
    <w:rsid w:val="00511F53"/>
    <w:rsid w:val="00512195"/>
    <w:rsid w:val="00512548"/>
    <w:rsid w:val="0051263A"/>
    <w:rsid w:val="0051288F"/>
    <w:rsid w:val="005129A7"/>
    <w:rsid w:val="0051345C"/>
    <w:rsid w:val="00513507"/>
    <w:rsid w:val="00513950"/>
    <w:rsid w:val="00513978"/>
    <w:rsid w:val="00513BCB"/>
    <w:rsid w:val="00513DE2"/>
    <w:rsid w:val="00513EA5"/>
    <w:rsid w:val="00514524"/>
    <w:rsid w:val="005148AE"/>
    <w:rsid w:val="005153BD"/>
    <w:rsid w:val="00515EC4"/>
    <w:rsid w:val="005163B9"/>
    <w:rsid w:val="005166E7"/>
    <w:rsid w:val="005167D1"/>
    <w:rsid w:val="00516973"/>
    <w:rsid w:val="005170AF"/>
    <w:rsid w:val="0051783A"/>
    <w:rsid w:val="00517FEC"/>
    <w:rsid w:val="005201AB"/>
    <w:rsid w:val="005204D5"/>
    <w:rsid w:val="00520615"/>
    <w:rsid w:val="005212A2"/>
    <w:rsid w:val="00521B80"/>
    <w:rsid w:val="00521BF4"/>
    <w:rsid w:val="00521CAD"/>
    <w:rsid w:val="00521FA9"/>
    <w:rsid w:val="005220EC"/>
    <w:rsid w:val="005221F0"/>
    <w:rsid w:val="00522D22"/>
    <w:rsid w:val="005235E4"/>
    <w:rsid w:val="005237C9"/>
    <w:rsid w:val="00523AB3"/>
    <w:rsid w:val="005242A0"/>
    <w:rsid w:val="00524688"/>
    <w:rsid w:val="005246AB"/>
    <w:rsid w:val="005257A0"/>
    <w:rsid w:val="00525AD9"/>
    <w:rsid w:val="00525E43"/>
    <w:rsid w:val="00526070"/>
    <w:rsid w:val="005263CB"/>
    <w:rsid w:val="0052674C"/>
    <w:rsid w:val="00526CD0"/>
    <w:rsid w:val="00526EEE"/>
    <w:rsid w:val="00526EFE"/>
    <w:rsid w:val="00526FF9"/>
    <w:rsid w:val="00527172"/>
    <w:rsid w:val="00527B43"/>
    <w:rsid w:val="00527BEA"/>
    <w:rsid w:val="00527E45"/>
    <w:rsid w:val="00530066"/>
    <w:rsid w:val="005300F1"/>
    <w:rsid w:val="00530E2A"/>
    <w:rsid w:val="00531825"/>
    <w:rsid w:val="00531B81"/>
    <w:rsid w:val="00531C01"/>
    <w:rsid w:val="005337F5"/>
    <w:rsid w:val="00534072"/>
    <w:rsid w:val="00534113"/>
    <w:rsid w:val="005342C3"/>
    <w:rsid w:val="00535491"/>
    <w:rsid w:val="00535C1B"/>
    <w:rsid w:val="00535D06"/>
    <w:rsid w:val="00535F8A"/>
    <w:rsid w:val="00536697"/>
    <w:rsid w:val="00536A75"/>
    <w:rsid w:val="00536BF5"/>
    <w:rsid w:val="00537830"/>
    <w:rsid w:val="00537943"/>
    <w:rsid w:val="005405BC"/>
    <w:rsid w:val="005414A1"/>
    <w:rsid w:val="00542140"/>
    <w:rsid w:val="005425CF"/>
    <w:rsid w:val="00542772"/>
    <w:rsid w:val="00542790"/>
    <w:rsid w:val="005427CD"/>
    <w:rsid w:val="00543082"/>
    <w:rsid w:val="005432DA"/>
    <w:rsid w:val="00543C21"/>
    <w:rsid w:val="00543FC0"/>
    <w:rsid w:val="0054495F"/>
    <w:rsid w:val="005452FA"/>
    <w:rsid w:val="00545425"/>
    <w:rsid w:val="005456A2"/>
    <w:rsid w:val="005458FA"/>
    <w:rsid w:val="00545A99"/>
    <w:rsid w:val="00545CD1"/>
    <w:rsid w:val="00545CE3"/>
    <w:rsid w:val="00545D9D"/>
    <w:rsid w:val="00545EB7"/>
    <w:rsid w:val="005465B8"/>
    <w:rsid w:val="00546E6E"/>
    <w:rsid w:val="0054733B"/>
    <w:rsid w:val="00547947"/>
    <w:rsid w:val="00547F30"/>
    <w:rsid w:val="005508DE"/>
    <w:rsid w:val="0055187E"/>
    <w:rsid w:val="0055284C"/>
    <w:rsid w:val="00552A83"/>
    <w:rsid w:val="00552B39"/>
    <w:rsid w:val="00552E99"/>
    <w:rsid w:val="005532BD"/>
    <w:rsid w:val="005536AB"/>
    <w:rsid w:val="00553956"/>
    <w:rsid w:val="00553B18"/>
    <w:rsid w:val="00553B2D"/>
    <w:rsid w:val="00554249"/>
    <w:rsid w:val="00554A13"/>
    <w:rsid w:val="00555B75"/>
    <w:rsid w:val="00555E88"/>
    <w:rsid w:val="005566E4"/>
    <w:rsid w:val="00556C83"/>
    <w:rsid w:val="00557412"/>
    <w:rsid w:val="0055776F"/>
    <w:rsid w:val="00557B1D"/>
    <w:rsid w:val="00557EF6"/>
    <w:rsid w:val="005600EA"/>
    <w:rsid w:val="00560807"/>
    <w:rsid w:val="00560B3C"/>
    <w:rsid w:val="0056149E"/>
    <w:rsid w:val="0056230F"/>
    <w:rsid w:val="00562770"/>
    <w:rsid w:val="00562EA4"/>
    <w:rsid w:val="005632F1"/>
    <w:rsid w:val="00563333"/>
    <w:rsid w:val="0056340D"/>
    <w:rsid w:val="005634FD"/>
    <w:rsid w:val="005635CB"/>
    <w:rsid w:val="005637A6"/>
    <w:rsid w:val="00563DBD"/>
    <w:rsid w:val="00564490"/>
    <w:rsid w:val="00564813"/>
    <w:rsid w:val="0056490E"/>
    <w:rsid w:val="00564DD6"/>
    <w:rsid w:val="00564F0B"/>
    <w:rsid w:val="00565447"/>
    <w:rsid w:val="005655E7"/>
    <w:rsid w:val="0056577D"/>
    <w:rsid w:val="0056587E"/>
    <w:rsid w:val="005659D2"/>
    <w:rsid w:val="00565CD6"/>
    <w:rsid w:val="00566AE7"/>
    <w:rsid w:val="00566E9E"/>
    <w:rsid w:val="00567531"/>
    <w:rsid w:val="00567C2C"/>
    <w:rsid w:val="00570376"/>
    <w:rsid w:val="005705F8"/>
    <w:rsid w:val="00570765"/>
    <w:rsid w:val="00572088"/>
    <w:rsid w:val="0057230E"/>
    <w:rsid w:val="00573A29"/>
    <w:rsid w:val="00573BC6"/>
    <w:rsid w:val="00573D8D"/>
    <w:rsid w:val="00574124"/>
    <w:rsid w:val="005743E3"/>
    <w:rsid w:val="00574705"/>
    <w:rsid w:val="00574AA8"/>
    <w:rsid w:val="00574EE8"/>
    <w:rsid w:val="00575669"/>
    <w:rsid w:val="005757C3"/>
    <w:rsid w:val="0057610E"/>
    <w:rsid w:val="00576AA5"/>
    <w:rsid w:val="00576C84"/>
    <w:rsid w:val="00576F63"/>
    <w:rsid w:val="00577176"/>
    <w:rsid w:val="005779FC"/>
    <w:rsid w:val="00577D6D"/>
    <w:rsid w:val="00580153"/>
    <w:rsid w:val="005803DA"/>
    <w:rsid w:val="00580996"/>
    <w:rsid w:val="00580E6E"/>
    <w:rsid w:val="00580EC0"/>
    <w:rsid w:val="00581CDB"/>
    <w:rsid w:val="00581DCE"/>
    <w:rsid w:val="00581EF8"/>
    <w:rsid w:val="005820CA"/>
    <w:rsid w:val="005826A0"/>
    <w:rsid w:val="00582E17"/>
    <w:rsid w:val="005831C3"/>
    <w:rsid w:val="005832B6"/>
    <w:rsid w:val="005834B2"/>
    <w:rsid w:val="005836FB"/>
    <w:rsid w:val="00583EC4"/>
    <w:rsid w:val="00584311"/>
    <w:rsid w:val="0058474D"/>
    <w:rsid w:val="005847CE"/>
    <w:rsid w:val="00584F2C"/>
    <w:rsid w:val="005851EE"/>
    <w:rsid w:val="00586120"/>
    <w:rsid w:val="00586824"/>
    <w:rsid w:val="00587070"/>
    <w:rsid w:val="005903AD"/>
    <w:rsid w:val="00590971"/>
    <w:rsid w:val="005910CA"/>
    <w:rsid w:val="00591532"/>
    <w:rsid w:val="0059156F"/>
    <w:rsid w:val="00592A23"/>
    <w:rsid w:val="00592F33"/>
    <w:rsid w:val="005930AF"/>
    <w:rsid w:val="005933F0"/>
    <w:rsid w:val="00593AEE"/>
    <w:rsid w:val="005943E4"/>
    <w:rsid w:val="0059477F"/>
    <w:rsid w:val="00594B5C"/>
    <w:rsid w:val="00594DA7"/>
    <w:rsid w:val="005951FC"/>
    <w:rsid w:val="00595620"/>
    <w:rsid w:val="00596109"/>
    <w:rsid w:val="005963E2"/>
    <w:rsid w:val="0059669B"/>
    <w:rsid w:val="005A00BF"/>
    <w:rsid w:val="005A03AF"/>
    <w:rsid w:val="005A0564"/>
    <w:rsid w:val="005A08AB"/>
    <w:rsid w:val="005A1707"/>
    <w:rsid w:val="005A172C"/>
    <w:rsid w:val="005A195D"/>
    <w:rsid w:val="005A1D79"/>
    <w:rsid w:val="005A1D88"/>
    <w:rsid w:val="005A1E6A"/>
    <w:rsid w:val="005A21BD"/>
    <w:rsid w:val="005A2216"/>
    <w:rsid w:val="005A2933"/>
    <w:rsid w:val="005A30B9"/>
    <w:rsid w:val="005A33FD"/>
    <w:rsid w:val="005A3459"/>
    <w:rsid w:val="005A349D"/>
    <w:rsid w:val="005A3786"/>
    <w:rsid w:val="005A3840"/>
    <w:rsid w:val="005A3F5A"/>
    <w:rsid w:val="005A4A8D"/>
    <w:rsid w:val="005A5505"/>
    <w:rsid w:val="005A58FB"/>
    <w:rsid w:val="005A59FC"/>
    <w:rsid w:val="005A66C9"/>
    <w:rsid w:val="005A6C15"/>
    <w:rsid w:val="005A6F7A"/>
    <w:rsid w:val="005A7327"/>
    <w:rsid w:val="005A7CC1"/>
    <w:rsid w:val="005B07A2"/>
    <w:rsid w:val="005B1509"/>
    <w:rsid w:val="005B15FE"/>
    <w:rsid w:val="005B1671"/>
    <w:rsid w:val="005B1793"/>
    <w:rsid w:val="005B198D"/>
    <w:rsid w:val="005B1A4E"/>
    <w:rsid w:val="005B1B17"/>
    <w:rsid w:val="005B2970"/>
    <w:rsid w:val="005B310A"/>
    <w:rsid w:val="005B3E5C"/>
    <w:rsid w:val="005B3EAD"/>
    <w:rsid w:val="005B46FF"/>
    <w:rsid w:val="005B4768"/>
    <w:rsid w:val="005B5DC2"/>
    <w:rsid w:val="005B5EFE"/>
    <w:rsid w:val="005B6007"/>
    <w:rsid w:val="005B63F1"/>
    <w:rsid w:val="005B6D2C"/>
    <w:rsid w:val="005B7049"/>
    <w:rsid w:val="005B711C"/>
    <w:rsid w:val="005B79BC"/>
    <w:rsid w:val="005C0049"/>
    <w:rsid w:val="005C02CA"/>
    <w:rsid w:val="005C0709"/>
    <w:rsid w:val="005C0CE6"/>
    <w:rsid w:val="005C116E"/>
    <w:rsid w:val="005C162B"/>
    <w:rsid w:val="005C163B"/>
    <w:rsid w:val="005C18BB"/>
    <w:rsid w:val="005C1E0B"/>
    <w:rsid w:val="005C1ECD"/>
    <w:rsid w:val="005C209D"/>
    <w:rsid w:val="005C21F5"/>
    <w:rsid w:val="005C2ECA"/>
    <w:rsid w:val="005C2F05"/>
    <w:rsid w:val="005C2F2D"/>
    <w:rsid w:val="005C307E"/>
    <w:rsid w:val="005C3BF8"/>
    <w:rsid w:val="005C3F8E"/>
    <w:rsid w:val="005C43CF"/>
    <w:rsid w:val="005C4818"/>
    <w:rsid w:val="005C550E"/>
    <w:rsid w:val="005C59CC"/>
    <w:rsid w:val="005C5F12"/>
    <w:rsid w:val="005C607E"/>
    <w:rsid w:val="005C6225"/>
    <w:rsid w:val="005C6690"/>
    <w:rsid w:val="005C69AB"/>
    <w:rsid w:val="005C75A8"/>
    <w:rsid w:val="005D03EF"/>
    <w:rsid w:val="005D05F0"/>
    <w:rsid w:val="005D0680"/>
    <w:rsid w:val="005D0727"/>
    <w:rsid w:val="005D076D"/>
    <w:rsid w:val="005D0BF5"/>
    <w:rsid w:val="005D0C13"/>
    <w:rsid w:val="005D0D5C"/>
    <w:rsid w:val="005D10D3"/>
    <w:rsid w:val="005D1707"/>
    <w:rsid w:val="005D205B"/>
    <w:rsid w:val="005D3200"/>
    <w:rsid w:val="005D33FF"/>
    <w:rsid w:val="005D3466"/>
    <w:rsid w:val="005D3B70"/>
    <w:rsid w:val="005D3B78"/>
    <w:rsid w:val="005D3C53"/>
    <w:rsid w:val="005D3CEF"/>
    <w:rsid w:val="005D435F"/>
    <w:rsid w:val="005D447E"/>
    <w:rsid w:val="005D48B0"/>
    <w:rsid w:val="005D5A2E"/>
    <w:rsid w:val="005D5AA2"/>
    <w:rsid w:val="005D5DAF"/>
    <w:rsid w:val="005D6654"/>
    <w:rsid w:val="005D6E41"/>
    <w:rsid w:val="005D76A0"/>
    <w:rsid w:val="005D7C9F"/>
    <w:rsid w:val="005E00AE"/>
    <w:rsid w:val="005E1283"/>
    <w:rsid w:val="005E12AB"/>
    <w:rsid w:val="005E1569"/>
    <w:rsid w:val="005E182F"/>
    <w:rsid w:val="005E1AB9"/>
    <w:rsid w:val="005E3030"/>
    <w:rsid w:val="005E31F8"/>
    <w:rsid w:val="005E321E"/>
    <w:rsid w:val="005E38DC"/>
    <w:rsid w:val="005E3F59"/>
    <w:rsid w:val="005E475D"/>
    <w:rsid w:val="005E490B"/>
    <w:rsid w:val="005E497F"/>
    <w:rsid w:val="005E6011"/>
    <w:rsid w:val="005E6214"/>
    <w:rsid w:val="005E674E"/>
    <w:rsid w:val="005E67FD"/>
    <w:rsid w:val="005E691E"/>
    <w:rsid w:val="005E6ADD"/>
    <w:rsid w:val="005E747A"/>
    <w:rsid w:val="005E78BC"/>
    <w:rsid w:val="005F0CFC"/>
    <w:rsid w:val="005F1711"/>
    <w:rsid w:val="005F17D1"/>
    <w:rsid w:val="005F2BF1"/>
    <w:rsid w:val="005F3266"/>
    <w:rsid w:val="005F3446"/>
    <w:rsid w:val="005F3FFA"/>
    <w:rsid w:val="005F44FE"/>
    <w:rsid w:val="005F45AF"/>
    <w:rsid w:val="005F471F"/>
    <w:rsid w:val="005F4C18"/>
    <w:rsid w:val="005F5612"/>
    <w:rsid w:val="005F5F0F"/>
    <w:rsid w:val="005F68DB"/>
    <w:rsid w:val="005F691B"/>
    <w:rsid w:val="005F6982"/>
    <w:rsid w:val="005F698F"/>
    <w:rsid w:val="005F71C3"/>
    <w:rsid w:val="00600024"/>
    <w:rsid w:val="006004F3"/>
    <w:rsid w:val="00600EC1"/>
    <w:rsid w:val="00601351"/>
    <w:rsid w:val="006017AD"/>
    <w:rsid w:val="00601835"/>
    <w:rsid w:val="0060194C"/>
    <w:rsid w:val="00601BD4"/>
    <w:rsid w:val="00601F75"/>
    <w:rsid w:val="006028E4"/>
    <w:rsid w:val="00602CF0"/>
    <w:rsid w:val="006031CE"/>
    <w:rsid w:val="0060373D"/>
    <w:rsid w:val="00603829"/>
    <w:rsid w:val="00603A86"/>
    <w:rsid w:val="00603B03"/>
    <w:rsid w:val="00603BAF"/>
    <w:rsid w:val="00603EBC"/>
    <w:rsid w:val="00603ED8"/>
    <w:rsid w:val="00604148"/>
    <w:rsid w:val="00604EEA"/>
    <w:rsid w:val="006053DD"/>
    <w:rsid w:val="0060545C"/>
    <w:rsid w:val="006059EE"/>
    <w:rsid w:val="00605B8C"/>
    <w:rsid w:val="00606001"/>
    <w:rsid w:val="00606240"/>
    <w:rsid w:val="00606FD3"/>
    <w:rsid w:val="006105E4"/>
    <w:rsid w:val="00610777"/>
    <w:rsid w:val="00610BA5"/>
    <w:rsid w:val="0061165A"/>
    <w:rsid w:val="00612123"/>
    <w:rsid w:val="00612769"/>
    <w:rsid w:val="006129D7"/>
    <w:rsid w:val="00612B05"/>
    <w:rsid w:val="00613712"/>
    <w:rsid w:val="0061382D"/>
    <w:rsid w:val="00614B95"/>
    <w:rsid w:val="00614D54"/>
    <w:rsid w:val="0061505F"/>
    <w:rsid w:val="006153D3"/>
    <w:rsid w:val="006164F0"/>
    <w:rsid w:val="00616AE3"/>
    <w:rsid w:val="00616DF8"/>
    <w:rsid w:val="00617E97"/>
    <w:rsid w:val="006204D1"/>
    <w:rsid w:val="00620981"/>
    <w:rsid w:val="006213CC"/>
    <w:rsid w:val="00621511"/>
    <w:rsid w:val="00621FF8"/>
    <w:rsid w:val="0062224B"/>
    <w:rsid w:val="006222A4"/>
    <w:rsid w:val="00622760"/>
    <w:rsid w:val="006229D3"/>
    <w:rsid w:val="006229D8"/>
    <w:rsid w:val="00622E19"/>
    <w:rsid w:val="00623D6C"/>
    <w:rsid w:val="00623FDF"/>
    <w:rsid w:val="00624565"/>
    <w:rsid w:val="00624F0D"/>
    <w:rsid w:val="00625154"/>
    <w:rsid w:val="0062554F"/>
    <w:rsid w:val="0062585E"/>
    <w:rsid w:val="00626351"/>
    <w:rsid w:val="00626373"/>
    <w:rsid w:val="00626A1F"/>
    <w:rsid w:val="00626A6C"/>
    <w:rsid w:val="006272E5"/>
    <w:rsid w:val="006273E6"/>
    <w:rsid w:val="006301EF"/>
    <w:rsid w:val="006305EE"/>
    <w:rsid w:val="006307B5"/>
    <w:rsid w:val="00631CA1"/>
    <w:rsid w:val="006325C0"/>
    <w:rsid w:val="0063338E"/>
    <w:rsid w:val="006334DA"/>
    <w:rsid w:val="006338BD"/>
    <w:rsid w:val="0063508F"/>
    <w:rsid w:val="006364A3"/>
    <w:rsid w:val="00637019"/>
    <w:rsid w:val="00637235"/>
    <w:rsid w:val="00637691"/>
    <w:rsid w:val="006401C6"/>
    <w:rsid w:val="00641AED"/>
    <w:rsid w:val="00641C12"/>
    <w:rsid w:val="00642707"/>
    <w:rsid w:val="00642CE8"/>
    <w:rsid w:val="0064340C"/>
    <w:rsid w:val="006434AB"/>
    <w:rsid w:val="006436FA"/>
    <w:rsid w:val="00643944"/>
    <w:rsid w:val="00643DE5"/>
    <w:rsid w:val="00644D7A"/>
    <w:rsid w:val="00645D3C"/>
    <w:rsid w:val="00645F9A"/>
    <w:rsid w:val="006464D8"/>
    <w:rsid w:val="006465EA"/>
    <w:rsid w:val="006467C3"/>
    <w:rsid w:val="00646A75"/>
    <w:rsid w:val="00646B98"/>
    <w:rsid w:val="00646EB1"/>
    <w:rsid w:val="00646FA3"/>
    <w:rsid w:val="006471C2"/>
    <w:rsid w:val="00647291"/>
    <w:rsid w:val="0064739D"/>
    <w:rsid w:val="00647530"/>
    <w:rsid w:val="006478A6"/>
    <w:rsid w:val="00647C93"/>
    <w:rsid w:val="00647E30"/>
    <w:rsid w:val="00647F5A"/>
    <w:rsid w:val="00647FE0"/>
    <w:rsid w:val="00647FF4"/>
    <w:rsid w:val="0065044E"/>
    <w:rsid w:val="006508E9"/>
    <w:rsid w:val="00650988"/>
    <w:rsid w:val="0065149A"/>
    <w:rsid w:val="00651BC1"/>
    <w:rsid w:val="00651E0F"/>
    <w:rsid w:val="006522D1"/>
    <w:rsid w:val="00653750"/>
    <w:rsid w:val="00653F73"/>
    <w:rsid w:val="00654907"/>
    <w:rsid w:val="00654AAF"/>
    <w:rsid w:val="00655BB6"/>
    <w:rsid w:val="00655F77"/>
    <w:rsid w:val="00655FCC"/>
    <w:rsid w:val="00656313"/>
    <w:rsid w:val="0065634D"/>
    <w:rsid w:val="00656C9C"/>
    <w:rsid w:val="006572B1"/>
    <w:rsid w:val="00657664"/>
    <w:rsid w:val="0065776D"/>
    <w:rsid w:val="0066079C"/>
    <w:rsid w:val="00660E78"/>
    <w:rsid w:val="00662334"/>
    <w:rsid w:val="0066264F"/>
    <w:rsid w:val="006627EF"/>
    <w:rsid w:val="006637AC"/>
    <w:rsid w:val="00664053"/>
    <w:rsid w:val="006640F7"/>
    <w:rsid w:val="00664607"/>
    <w:rsid w:val="00664612"/>
    <w:rsid w:val="006651A0"/>
    <w:rsid w:val="0066535B"/>
    <w:rsid w:val="006657B1"/>
    <w:rsid w:val="00666603"/>
    <w:rsid w:val="00666899"/>
    <w:rsid w:val="006671B2"/>
    <w:rsid w:val="0066724C"/>
    <w:rsid w:val="006674AB"/>
    <w:rsid w:val="0066758A"/>
    <w:rsid w:val="006677D7"/>
    <w:rsid w:val="00670A9B"/>
    <w:rsid w:val="00670AAA"/>
    <w:rsid w:val="00671BA8"/>
    <w:rsid w:val="00671BD3"/>
    <w:rsid w:val="00673B78"/>
    <w:rsid w:val="006741CD"/>
    <w:rsid w:val="006741DF"/>
    <w:rsid w:val="00674349"/>
    <w:rsid w:val="00674475"/>
    <w:rsid w:val="006745A4"/>
    <w:rsid w:val="006745D3"/>
    <w:rsid w:val="0067488F"/>
    <w:rsid w:val="00674B32"/>
    <w:rsid w:val="0067594B"/>
    <w:rsid w:val="00675C1F"/>
    <w:rsid w:val="00675D3C"/>
    <w:rsid w:val="00676011"/>
    <w:rsid w:val="00676DAC"/>
    <w:rsid w:val="006772AB"/>
    <w:rsid w:val="006778FC"/>
    <w:rsid w:val="0067795D"/>
    <w:rsid w:val="00677D26"/>
    <w:rsid w:val="00680220"/>
    <w:rsid w:val="00680494"/>
    <w:rsid w:val="00680697"/>
    <w:rsid w:val="00680DEB"/>
    <w:rsid w:val="0068136A"/>
    <w:rsid w:val="0068192B"/>
    <w:rsid w:val="00681CF4"/>
    <w:rsid w:val="0068266A"/>
    <w:rsid w:val="0068292B"/>
    <w:rsid w:val="00682EB2"/>
    <w:rsid w:val="006831F2"/>
    <w:rsid w:val="00684092"/>
    <w:rsid w:val="006843F1"/>
    <w:rsid w:val="00684401"/>
    <w:rsid w:val="00684D69"/>
    <w:rsid w:val="00685B99"/>
    <w:rsid w:val="0068613F"/>
    <w:rsid w:val="00686958"/>
    <w:rsid w:val="00687428"/>
    <w:rsid w:val="0068798F"/>
    <w:rsid w:val="00690411"/>
    <w:rsid w:val="00690855"/>
    <w:rsid w:val="00690ED1"/>
    <w:rsid w:val="00691977"/>
    <w:rsid w:val="00691B97"/>
    <w:rsid w:val="00691E2F"/>
    <w:rsid w:val="00692442"/>
    <w:rsid w:val="00692965"/>
    <w:rsid w:val="00692F9A"/>
    <w:rsid w:val="00692FB6"/>
    <w:rsid w:val="0069344D"/>
    <w:rsid w:val="006936CF"/>
    <w:rsid w:val="00693B7F"/>
    <w:rsid w:val="006946EA"/>
    <w:rsid w:val="00694830"/>
    <w:rsid w:val="00695BCB"/>
    <w:rsid w:val="00695FA7"/>
    <w:rsid w:val="00696024"/>
    <w:rsid w:val="006968EB"/>
    <w:rsid w:val="00696D81"/>
    <w:rsid w:val="006978C6"/>
    <w:rsid w:val="006A004B"/>
    <w:rsid w:val="006A021F"/>
    <w:rsid w:val="006A03DC"/>
    <w:rsid w:val="006A07B2"/>
    <w:rsid w:val="006A0B69"/>
    <w:rsid w:val="006A15AC"/>
    <w:rsid w:val="006A230A"/>
    <w:rsid w:val="006A2BDE"/>
    <w:rsid w:val="006A2DFB"/>
    <w:rsid w:val="006A2FBC"/>
    <w:rsid w:val="006A33BD"/>
    <w:rsid w:val="006A353F"/>
    <w:rsid w:val="006A3C64"/>
    <w:rsid w:val="006A3E95"/>
    <w:rsid w:val="006A4359"/>
    <w:rsid w:val="006A43D8"/>
    <w:rsid w:val="006A46F1"/>
    <w:rsid w:val="006A47B2"/>
    <w:rsid w:val="006A5304"/>
    <w:rsid w:val="006A553D"/>
    <w:rsid w:val="006A591B"/>
    <w:rsid w:val="006A59D9"/>
    <w:rsid w:val="006A5B5E"/>
    <w:rsid w:val="006A5E59"/>
    <w:rsid w:val="006A5F06"/>
    <w:rsid w:val="006A614A"/>
    <w:rsid w:val="006A6563"/>
    <w:rsid w:val="006A677D"/>
    <w:rsid w:val="006A6F7F"/>
    <w:rsid w:val="006A7015"/>
    <w:rsid w:val="006A720E"/>
    <w:rsid w:val="006A78D5"/>
    <w:rsid w:val="006A7B5A"/>
    <w:rsid w:val="006B015E"/>
    <w:rsid w:val="006B094A"/>
    <w:rsid w:val="006B09EE"/>
    <w:rsid w:val="006B0E4C"/>
    <w:rsid w:val="006B1686"/>
    <w:rsid w:val="006B184E"/>
    <w:rsid w:val="006B265A"/>
    <w:rsid w:val="006B287C"/>
    <w:rsid w:val="006B32E2"/>
    <w:rsid w:val="006B332E"/>
    <w:rsid w:val="006B3792"/>
    <w:rsid w:val="006B4258"/>
    <w:rsid w:val="006B445A"/>
    <w:rsid w:val="006B45D0"/>
    <w:rsid w:val="006B492A"/>
    <w:rsid w:val="006B49DA"/>
    <w:rsid w:val="006B54E0"/>
    <w:rsid w:val="006B5567"/>
    <w:rsid w:val="006B557C"/>
    <w:rsid w:val="006B594F"/>
    <w:rsid w:val="006B605D"/>
    <w:rsid w:val="006B6423"/>
    <w:rsid w:val="006B691E"/>
    <w:rsid w:val="006B692B"/>
    <w:rsid w:val="006B6C1E"/>
    <w:rsid w:val="006B6FEA"/>
    <w:rsid w:val="006B769C"/>
    <w:rsid w:val="006B7D94"/>
    <w:rsid w:val="006C02C3"/>
    <w:rsid w:val="006C0E17"/>
    <w:rsid w:val="006C0F9C"/>
    <w:rsid w:val="006C12D9"/>
    <w:rsid w:val="006C1915"/>
    <w:rsid w:val="006C1A73"/>
    <w:rsid w:val="006C2326"/>
    <w:rsid w:val="006C31B8"/>
    <w:rsid w:val="006C33A7"/>
    <w:rsid w:val="006C3EAC"/>
    <w:rsid w:val="006C43F2"/>
    <w:rsid w:val="006C49A5"/>
    <w:rsid w:val="006C5CC8"/>
    <w:rsid w:val="006C6147"/>
    <w:rsid w:val="006C628D"/>
    <w:rsid w:val="006C6849"/>
    <w:rsid w:val="006C6AC1"/>
    <w:rsid w:val="006C706C"/>
    <w:rsid w:val="006C7340"/>
    <w:rsid w:val="006C7AC4"/>
    <w:rsid w:val="006D00F9"/>
    <w:rsid w:val="006D134A"/>
    <w:rsid w:val="006D13B3"/>
    <w:rsid w:val="006D165F"/>
    <w:rsid w:val="006D16D5"/>
    <w:rsid w:val="006D1D05"/>
    <w:rsid w:val="006D2269"/>
    <w:rsid w:val="006D29DC"/>
    <w:rsid w:val="006D2D71"/>
    <w:rsid w:val="006D39B1"/>
    <w:rsid w:val="006D3B01"/>
    <w:rsid w:val="006D3CC5"/>
    <w:rsid w:val="006D3D0B"/>
    <w:rsid w:val="006D3D12"/>
    <w:rsid w:val="006D45F9"/>
    <w:rsid w:val="006D4A94"/>
    <w:rsid w:val="006D4C51"/>
    <w:rsid w:val="006D59E7"/>
    <w:rsid w:val="006D5AC1"/>
    <w:rsid w:val="006D5DFA"/>
    <w:rsid w:val="006D5F72"/>
    <w:rsid w:val="006D60B6"/>
    <w:rsid w:val="006D6600"/>
    <w:rsid w:val="006D67B8"/>
    <w:rsid w:val="006D6C63"/>
    <w:rsid w:val="006D7B5B"/>
    <w:rsid w:val="006D7C4D"/>
    <w:rsid w:val="006E0097"/>
    <w:rsid w:val="006E03C2"/>
    <w:rsid w:val="006E0937"/>
    <w:rsid w:val="006E1235"/>
    <w:rsid w:val="006E1A62"/>
    <w:rsid w:val="006E1A9D"/>
    <w:rsid w:val="006E1ACE"/>
    <w:rsid w:val="006E1CC0"/>
    <w:rsid w:val="006E1E2F"/>
    <w:rsid w:val="006E2554"/>
    <w:rsid w:val="006E2808"/>
    <w:rsid w:val="006E2D25"/>
    <w:rsid w:val="006E2F69"/>
    <w:rsid w:val="006E3526"/>
    <w:rsid w:val="006E3FEA"/>
    <w:rsid w:val="006E4023"/>
    <w:rsid w:val="006E4624"/>
    <w:rsid w:val="006E4732"/>
    <w:rsid w:val="006E5875"/>
    <w:rsid w:val="006E58FA"/>
    <w:rsid w:val="006E594A"/>
    <w:rsid w:val="006E5C1C"/>
    <w:rsid w:val="006E5C4A"/>
    <w:rsid w:val="006E60C1"/>
    <w:rsid w:val="006E6108"/>
    <w:rsid w:val="006E614C"/>
    <w:rsid w:val="006E67C8"/>
    <w:rsid w:val="006E68A5"/>
    <w:rsid w:val="006E6BB9"/>
    <w:rsid w:val="006E6D67"/>
    <w:rsid w:val="006E7460"/>
    <w:rsid w:val="006E74EB"/>
    <w:rsid w:val="006E755E"/>
    <w:rsid w:val="006F11D8"/>
    <w:rsid w:val="006F1B31"/>
    <w:rsid w:val="006F1DA6"/>
    <w:rsid w:val="006F20D8"/>
    <w:rsid w:val="006F26E2"/>
    <w:rsid w:val="006F2AE7"/>
    <w:rsid w:val="006F2F17"/>
    <w:rsid w:val="006F37E7"/>
    <w:rsid w:val="006F39EB"/>
    <w:rsid w:val="006F42B0"/>
    <w:rsid w:val="006F4943"/>
    <w:rsid w:val="006F4ADF"/>
    <w:rsid w:val="006F4B0E"/>
    <w:rsid w:val="006F514E"/>
    <w:rsid w:val="006F53FA"/>
    <w:rsid w:val="006F58E8"/>
    <w:rsid w:val="006F5963"/>
    <w:rsid w:val="006F6139"/>
    <w:rsid w:val="006F690A"/>
    <w:rsid w:val="006F6936"/>
    <w:rsid w:val="006F7192"/>
    <w:rsid w:val="006F72FC"/>
    <w:rsid w:val="006F73A1"/>
    <w:rsid w:val="006F792A"/>
    <w:rsid w:val="006F792B"/>
    <w:rsid w:val="006F7CE2"/>
    <w:rsid w:val="006F7D46"/>
    <w:rsid w:val="006F7FA7"/>
    <w:rsid w:val="007001FC"/>
    <w:rsid w:val="00700498"/>
    <w:rsid w:val="007007E5"/>
    <w:rsid w:val="00700BEE"/>
    <w:rsid w:val="00700D71"/>
    <w:rsid w:val="00701182"/>
    <w:rsid w:val="00701A50"/>
    <w:rsid w:val="00702045"/>
    <w:rsid w:val="00702486"/>
    <w:rsid w:val="007026E8"/>
    <w:rsid w:val="00702A6F"/>
    <w:rsid w:val="00703268"/>
    <w:rsid w:val="0070336D"/>
    <w:rsid w:val="0070373E"/>
    <w:rsid w:val="00703ACB"/>
    <w:rsid w:val="00703DC5"/>
    <w:rsid w:val="0070454C"/>
    <w:rsid w:val="007046B1"/>
    <w:rsid w:val="007047B4"/>
    <w:rsid w:val="0070480F"/>
    <w:rsid w:val="00704A6D"/>
    <w:rsid w:val="007067A0"/>
    <w:rsid w:val="00706D8E"/>
    <w:rsid w:val="00706F95"/>
    <w:rsid w:val="00707AAA"/>
    <w:rsid w:val="007102DA"/>
    <w:rsid w:val="0071069F"/>
    <w:rsid w:val="00711022"/>
    <w:rsid w:val="007111F6"/>
    <w:rsid w:val="007119CF"/>
    <w:rsid w:val="00711E9D"/>
    <w:rsid w:val="00711ECA"/>
    <w:rsid w:val="007125CF"/>
    <w:rsid w:val="00712B0B"/>
    <w:rsid w:val="00712C23"/>
    <w:rsid w:val="00712D3A"/>
    <w:rsid w:val="007136F5"/>
    <w:rsid w:val="0071456D"/>
    <w:rsid w:val="00715C81"/>
    <w:rsid w:val="0071683B"/>
    <w:rsid w:val="00717CEC"/>
    <w:rsid w:val="00717D4B"/>
    <w:rsid w:val="00717DAB"/>
    <w:rsid w:val="00720361"/>
    <w:rsid w:val="00720AFC"/>
    <w:rsid w:val="00720D8A"/>
    <w:rsid w:val="00720E7E"/>
    <w:rsid w:val="007214FB"/>
    <w:rsid w:val="007217D2"/>
    <w:rsid w:val="00721F69"/>
    <w:rsid w:val="00722366"/>
    <w:rsid w:val="007225AE"/>
    <w:rsid w:val="00722B09"/>
    <w:rsid w:val="0072309F"/>
    <w:rsid w:val="00723298"/>
    <w:rsid w:val="00723711"/>
    <w:rsid w:val="007238D4"/>
    <w:rsid w:val="00723AAB"/>
    <w:rsid w:val="00723E3E"/>
    <w:rsid w:val="007243BD"/>
    <w:rsid w:val="00724D0F"/>
    <w:rsid w:val="00725BE4"/>
    <w:rsid w:val="00726CB6"/>
    <w:rsid w:val="00727071"/>
    <w:rsid w:val="007273C5"/>
    <w:rsid w:val="007274B5"/>
    <w:rsid w:val="007278B6"/>
    <w:rsid w:val="00727C5D"/>
    <w:rsid w:val="00727DE5"/>
    <w:rsid w:val="00730331"/>
    <w:rsid w:val="00730AD0"/>
    <w:rsid w:val="007314FD"/>
    <w:rsid w:val="007315D5"/>
    <w:rsid w:val="00731629"/>
    <w:rsid w:val="00731CEE"/>
    <w:rsid w:val="00731F66"/>
    <w:rsid w:val="007326D4"/>
    <w:rsid w:val="00733B80"/>
    <w:rsid w:val="00733C82"/>
    <w:rsid w:val="00733FA4"/>
    <w:rsid w:val="0073500C"/>
    <w:rsid w:val="0073543A"/>
    <w:rsid w:val="00735F0A"/>
    <w:rsid w:val="00736BE1"/>
    <w:rsid w:val="00736D82"/>
    <w:rsid w:val="007373B1"/>
    <w:rsid w:val="0074084C"/>
    <w:rsid w:val="00740D8D"/>
    <w:rsid w:val="00740E3B"/>
    <w:rsid w:val="0074116D"/>
    <w:rsid w:val="00741E94"/>
    <w:rsid w:val="00741F94"/>
    <w:rsid w:val="00742537"/>
    <w:rsid w:val="00742C09"/>
    <w:rsid w:val="007435AD"/>
    <w:rsid w:val="0074375B"/>
    <w:rsid w:val="0074395D"/>
    <w:rsid w:val="00743AC4"/>
    <w:rsid w:val="007441C3"/>
    <w:rsid w:val="007442BE"/>
    <w:rsid w:val="0074486D"/>
    <w:rsid w:val="007449E4"/>
    <w:rsid w:val="00745054"/>
    <w:rsid w:val="00745CCC"/>
    <w:rsid w:val="00746376"/>
    <w:rsid w:val="0074676A"/>
    <w:rsid w:val="007468A7"/>
    <w:rsid w:val="00746BB1"/>
    <w:rsid w:val="00746E12"/>
    <w:rsid w:val="007470B9"/>
    <w:rsid w:val="00750613"/>
    <w:rsid w:val="00751072"/>
    <w:rsid w:val="007511E5"/>
    <w:rsid w:val="007518DD"/>
    <w:rsid w:val="00751A7C"/>
    <w:rsid w:val="00751B0A"/>
    <w:rsid w:val="00751D2B"/>
    <w:rsid w:val="00752106"/>
    <w:rsid w:val="007521BA"/>
    <w:rsid w:val="00752D18"/>
    <w:rsid w:val="00752D92"/>
    <w:rsid w:val="0075310D"/>
    <w:rsid w:val="0075393B"/>
    <w:rsid w:val="00753AE6"/>
    <w:rsid w:val="00753BBA"/>
    <w:rsid w:val="00754A75"/>
    <w:rsid w:val="007556DE"/>
    <w:rsid w:val="00755939"/>
    <w:rsid w:val="00755E2C"/>
    <w:rsid w:val="00756F3E"/>
    <w:rsid w:val="007574B2"/>
    <w:rsid w:val="00760BC7"/>
    <w:rsid w:val="00761AF7"/>
    <w:rsid w:val="00761DCC"/>
    <w:rsid w:val="0076237E"/>
    <w:rsid w:val="00762559"/>
    <w:rsid w:val="00763306"/>
    <w:rsid w:val="007634F0"/>
    <w:rsid w:val="00763C4E"/>
    <w:rsid w:val="00763CC5"/>
    <w:rsid w:val="00763CF2"/>
    <w:rsid w:val="007642B0"/>
    <w:rsid w:val="00764641"/>
    <w:rsid w:val="00764DE1"/>
    <w:rsid w:val="0076512B"/>
    <w:rsid w:val="007655A6"/>
    <w:rsid w:val="00766749"/>
    <w:rsid w:val="0076677A"/>
    <w:rsid w:val="00766A94"/>
    <w:rsid w:val="0076703A"/>
    <w:rsid w:val="00767FB6"/>
    <w:rsid w:val="00770086"/>
    <w:rsid w:val="0077101B"/>
    <w:rsid w:val="007715B1"/>
    <w:rsid w:val="0077198E"/>
    <w:rsid w:val="00771B9A"/>
    <w:rsid w:val="00771C76"/>
    <w:rsid w:val="00771D9B"/>
    <w:rsid w:val="00771FD5"/>
    <w:rsid w:val="007724D3"/>
    <w:rsid w:val="0077256B"/>
    <w:rsid w:val="00773028"/>
    <w:rsid w:val="00773210"/>
    <w:rsid w:val="007732E1"/>
    <w:rsid w:val="007734C1"/>
    <w:rsid w:val="00773793"/>
    <w:rsid w:val="007737E1"/>
    <w:rsid w:val="00773C4E"/>
    <w:rsid w:val="00773C99"/>
    <w:rsid w:val="00773E11"/>
    <w:rsid w:val="007742B8"/>
    <w:rsid w:val="00774352"/>
    <w:rsid w:val="0077465C"/>
    <w:rsid w:val="00774CEC"/>
    <w:rsid w:val="007750B8"/>
    <w:rsid w:val="0077539A"/>
    <w:rsid w:val="0077540E"/>
    <w:rsid w:val="0077587C"/>
    <w:rsid w:val="00776485"/>
    <w:rsid w:val="007764DE"/>
    <w:rsid w:val="0077655E"/>
    <w:rsid w:val="00776774"/>
    <w:rsid w:val="00776C14"/>
    <w:rsid w:val="007770F0"/>
    <w:rsid w:val="007802AD"/>
    <w:rsid w:val="0078063F"/>
    <w:rsid w:val="0078073A"/>
    <w:rsid w:val="007829F1"/>
    <w:rsid w:val="00783632"/>
    <w:rsid w:val="00783BF1"/>
    <w:rsid w:val="00783F02"/>
    <w:rsid w:val="007844EE"/>
    <w:rsid w:val="007846A0"/>
    <w:rsid w:val="00785ABB"/>
    <w:rsid w:val="007863C1"/>
    <w:rsid w:val="00786483"/>
    <w:rsid w:val="0078654F"/>
    <w:rsid w:val="0078662D"/>
    <w:rsid w:val="00787274"/>
    <w:rsid w:val="00787C0A"/>
    <w:rsid w:val="007902CE"/>
    <w:rsid w:val="0079042B"/>
    <w:rsid w:val="00790BEB"/>
    <w:rsid w:val="00791664"/>
    <w:rsid w:val="00791970"/>
    <w:rsid w:val="00791A31"/>
    <w:rsid w:val="00792CB1"/>
    <w:rsid w:val="00792F9C"/>
    <w:rsid w:val="0079338E"/>
    <w:rsid w:val="007938A8"/>
    <w:rsid w:val="00793A4E"/>
    <w:rsid w:val="00793CF3"/>
    <w:rsid w:val="00794099"/>
    <w:rsid w:val="00794505"/>
    <w:rsid w:val="007946F3"/>
    <w:rsid w:val="007954CC"/>
    <w:rsid w:val="0079574F"/>
    <w:rsid w:val="007957E0"/>
    <w:rsid w:val="00795929"/>
    <w:rsid w:val="00795C2E"/>
    <w:rsid w:val="00795F2A"/>
    <w:rsid w:val="00796014"/>
    <w:rsid w:val="00796B70"/>
    <w:rsid w:val="00797DFA"/>
    <w:rsid w:val="00797F34"/>
    <w:rsid w:val="007A0858"/>
    <w:rsid w:val="007A0980"/>
    <w:rsid w:val="007A16A3"/>
    <w:rsid w:val="007A3553"/>
    <w:rsid w:val="007A38A5"/>
    <w:rsid w:val="007A3F00"/>
    <w:rsid w:val="007A4321"/>
    <w:rsid w:val="007A4373"/>
    <w:rsid w:val="007A44CE"/>
    <w:rsid w:val="007A4FA0"/>
    <w:rsid w:val="007A570C"/>
    <w:rsid w:val="007A5E3C"/>
    <w:rsid w:val="007A62F6"/>
    <w:rsid w:val="007A6AF1"/>
    <w:rsid w:val="007A6BFC"/>
    <w:rsid w:val="007A6F25"/>
    <w:rsid w:val="007A7899"/>
    <w:rsid w:val="007A798E"/>
    <w:rsid w:val="007A7BDE"/>
    <w:rsid w:val="007A7E53"/>
    <w:rsid w:val="007A7F09"/>
    <w:rsid w:val="007B05E8"/>
    <w:rsid w:val="007B0645"/>
    <w:rsid w:val="007B084D"/>
    <w:rsid w:val="007B0A48"/>
    <w:rsid w:val="007B0C31"/>
    <w:rsid w:val="007B0F08"/>
    <w:rsid w:val="007B10A9"/>
    <w:rsid w:val="007B16F0"/>
    <w:rsid w:val="007B2041"/>
    <w:rsid w:val="007B238D"/>
    <w:rsid w:val="007B28BB"/>
    <w:rsid w:val="007B3A0D"/>
    <w:rsid w:val="007B3A95"/>
    <w:rsid w:val="007B4431"/>
    <w:rsid w:val="007B46F1"/>
    <w:rsid w:val="007B55DE"/>
    <w:rsid w:val="007B5D11"/>
    <w:rsid w:val="007B6601"/>
    <w:rsid w:val="007B6D58"/>
    <w:rsid w:val="007B7EFA"/>
    <w:rsid w:val="007C0448"/>
    <w:rsid w:val="007C0C41"/>
    <w:rsid w:val="007C1288"/>
    <w:rsid w:val="007C1644"/>
    <w:rsid w:val="007C1A40"/>
    <w:rsid w:val="007C1EB6"/>
    <w:rsid w:val="007C2BB3"/>
    <w:rsid w:val="007C2D7B"/>
    <w:rsid w:val="007C2D85"/>
    <w:rsid w:val="007C30B8"/>
    <w:rsid w:val="007C3119"/>
    <w:rsid w:val="007C467B"/>
    <w:rsid w:val="007C4740"/>
    <w:rsid w:val="007C559C"/>
    <w:rsid w:val="007C5BC6"/>
    <w:rsid w:val="007C5DBE"/>
    <w:rsid w:val="007C68A2"/>
    <w:rsid w:val="007C6CB8"/>
    <w:rsid w:val="007C70E8"/>
    <w:rsid w:val="007C7556"/>
    <w:rsid w:val="007C75E5"/>
    <w:rsid w:val="007C7798"/>
    <w:rsid w:val="007C786D"/>
    <w:rsid w:val="007C7BB1"/>
    <w:rsid w:val="007C7C49"/>
    <w:rsid w:val="007C7DCF"/>
    <w:rsid w:val="007D0749"/>
    <w:rsid w:val="007D07AC"/>
    <w:rsid w:val="007D160D"/>
    <w:rsid w:val="007D1649"/>
    <w:rsid w:val="007D16FA"/>
    <w:rsid w:val="007D2788"/>
    <w:rsid w:val="007D2797"/>
    <w:rsid w:val="007D2F22"/>
    <w:rsid w:val="007D34E2"/>
    <w:rsid w:val="007D39F2"/>
    <w:rsid w:val="007D4EAD"/>
    <w:rsid w:val="007D566D"/>
    <w:rsid w:val="007D5712"/>
    <w:rsid w:val="007D581C"/>
    <w:rsid w:val="007D61C1"/>
    <w:rsid w:val="007D667F"/>
    <w:rsid w:val="007D6CC7"/>
    <w:rsid w:val="007D6E78"/>
    <w:rsid w:val="007D6FF0"/>
    <w:rsid w:val="007D7F2E"/>
    <w:rsid w:val="007E0254"/>
    <w:rsid w:val="007E026A"/>
    <w:rsid w:val="007E0EBF"/>
    <w:rsid w:val="007E0FA0"/>
    <w:rsid w:val="007E0FA7"/>
    <w:rsid w:val="007E1268"/>
    <w:rsid w:val="007E1320"/>
    <w:rsid w:val="007E17DF"/>
    <w:rsid w:val="007E2037"/>
    <w:rsid w:val="007E2867"/>
    <w:rsid w:val="007E288B"/>
    <w:rsid w:val="007E33C3"/>
    <w:rsid w:val="007E3732"/>
    <w:rsid w:val="007E3E0A"/>
    <w:rsid w:val="007E3F77"/>
    <w:rsid w:val="007E42DA"/>
    <w:rsid w:val="007E4DDC"/>
    <w:rsid w:val="007E50DD"/>
    <w:rsid w:val="007E5187"/>
    <w:rsid w:val="007E51C1"/>
    <w:rsid w:val="007E5713"/>
    <w:rsid w:val="007E5732"/>
    <w:rsid w:val="007E66F1"/>
    <w:rsid w:val="007E6C81"/>
    <w:rsid w:val="007E6D09"/>
    <w:rsid w:val="007E70C3"/>
    <w:rsid w:val="007E7324"/>
    <w:rsid w:val="007E73FB"/>
    <w:rsid w:val="007E7624"/>
    <w:rsid w:val="007E7946"/>
    <w:rsid w:val="007F048D"/>
    <w:rsid w:val="007F0B17"/>
    <w:rsid w:val="007F0EE9"/>
    <w:rsid w:val="007F12AF"/>
    <w:rsid w:val="007F14F4"/>
    <w:rsid w:val="007F2050"/>
    <w:rsid w:val="007F2188"/>
    <w:rsid w:val="007F222C"/>
    <w:rsid w:val="007F247A"/>
    <w:rsid w:val="007F293D"/>
    <w:rsid w:val="007F2FAB"/>
    <w:rsid w:val="007F376F"/>
    <w:rsid w:val="007F3837"/>
    <w:rsid w:val="007F3BFA"/>
    <w:rsid w:val="007F3EBF"/>
    <w:rsid w:val="007F40E2"/>
    <w:rsid w:val="007F4155"/>
    <w:rsid w:val="007F42F1"/>
    <w:rsid w:val="007F43AA"/>
    <w:rsid w:val="007F44CE"/>
    <w:rsid w:val="007F4BC3"/>
    <w:rsid w:val="007F5473"/>
    <w:rsid w:val="007F720B"/>
    <w:rsid w:val="008004C0"/>
    <w:rsid w:val="00800B56"/>
    <w:rsid w:val="00800E58"/>
    <w:rsid w:val="008018B9"/>
    <w:rsid w:val="00801F5E"/>
    <w:rsid w:val="00802465"/>
    <w:rsid w:val="00802510"/>
    <w:rsid w:val="00802A1D"/>
    <w:rsid w:val="00802C03"/>
    <w:rsid w:val="0080323A"/>
    <w:rsid w:val="00803328"/>
    <w:rsid w:val="0080344A"/>
    <w:rsid w:val="008035E5"/>
    <w:rsid w:val="008036F0"/>
    <w:rsid w:val="00803914"/>
    <w:rsid w:val="008039A9"/>
    <w:rsid w:val="00803D24"/>
    <w:rsid w:val="00805E6E"/>
    <w:rsid w:val="008063AC"/>
    <w:rsid w:val="00806672"/>
    <w:rsid w:val="00806A60"/>
    <w:rsid w:val="00807086"/>
    <w:rsid w:val="00807233"/>
    <w:rsid w:val="00807FD9"/>
    <w:rsid w:val="00810586"/>
    <w:rsid w:val="00810D81"/>
    <w:rsid w:val="008111DB"/>
    <w:rsid w:val="008112F5"/>
    <w:rsid w:val="008129BB"/>
    <w:rsid w:val="00812A43"/>
    <w:rsid w:val="00812C55"/>
    <w:rsid w:val="00812DF3"/>
    <w:rsid w:val="00813121"/>
    <w:rsid w:val="00813FB8"/>
    <w:rsid w:val="0081409F"/>
    <w:rsid w:val="00814137"/>
    <w:rsid w:val="00814719"/>
    <w:rsid w:val="0081476A"/>
    <w:rsid w:val="008157AA"/>
    <w:rsid w:val="0081587C"/>
    <w:rsid w:val="00816069"/>
    <w:rsid w:val="0081622F"/>
    <w:rsid w:val="00816FD0"/>
    <w:rsid w:val="0081711B"/>
    <w:rsid w:val="008176EB"/>
    <w:rsid w:val="0081784B"/>
    <w:rsid w:val="008178E1"/>
    <w:rsid w:val="00817A69"/>
    <w:rsid w:val="00817BE4"/>
    <w:rsid w:val="00820121"/>
    <w:rsid w:val="008202EA"/>
    <w:rsid w:val="008207AB"/>
    <w:rsid w:val="00820E44"/>
    <w:rsid w:val="00821151"/>
    <w:rsid w:val="008219DA"/>
    <w:rsid w:val="00821B45"/>
    <w:rsid w:val="00822878"/>
    <w:rsid w:val="00822F12"/>
    <w:rsid w:val="008232E2"/>
    <w:rsid w:val="00823927"/>
    <w:rsid w:val="00823FD6"/>
    <w:rsid w:val="00823FF0"/>
    <w:rsid w:val="0082446F"/>
    <w:rsid w:val="00824583"/>
    <w:rsid w:val="00824CCB"/>
    <w:rsid w:val="008250FF"/>
    <w:rsid w:val="008256B3"/>
    <w:rsid w:val="008262F3"/>
    <w:rsid w:val="008264E1"/>
    <w:rsid w:val="00826762"/>
    <w:rsid w:val="00826E83"/>
    <w:rsid w:val="0082714A"/>
    <w:rsid w:val="00830733"/>
    <w:rsid w:val="00830CB6"/>
    <w:rsid w:val="00830E8D"/>
    <w:rsid w:val="00831025"/>
    <w:rsid w:val="00831322"/>
    <w:rsid w:val="0083142C"/>
    <w:rsid w:val="0083174A"/>
    <w:rsid w:val="00831848"/>
    <w:rsid w:val="00831BAA"/>
    <w:rsid w:val="00831DC2"/>
    <w:rsid w:val="0083225B"/>
    <w:rsid w:val="00832330"/>
    <w:rsid w:val="008327E9"/>
    <w:rsid w:val="00832BA0"/>
    <w:rsid w:val="00832C9A"/>
    <w:rsid w:val="00833198"/>
    <w:rsid w:val="00833872"/>
    <w:rsid w:val="00833899"/>
    <w:rsid w:val="00833AC8"/>
    <w:rsid w:val="00833E42"/>
    <w:rsid w:val="0083450A"/>
    <w:rsid w:val="00834DC8"/>
    <w:rsid w:val="00834F48"/>
    <w:rsid w:val="008350E5"/>
    <w:rsid w:val="0083511F"/>
    <w:rsid w:val="008355E2"/>
    <w:rsid w:val="00835F38"/>
    <w:rsid w:val="0083657E"/>
    <w:rsid w:val="00836656"/>
    <w:rsid w:val="00836ACD"/>
    <w:rsid w:val="00837DB7"/>
    <w:rsid w:val="0084036F"/>
    <w:rsid w:val="008409A6"/>
    <w:rsid w:val="008412F5"/>
    <w:rsid w:val="008415AC"/>
    <w:rsid w:val="00841686"/>
    <w:rsid w:val="00841A66"/>
    <w:rsid w:val="00841BD6"/>
    <w:rsid w:val="008420D2"/>
    <w:rsid w:val="00842454"/>
    <w:rsid w:val="00842AD3"/>
    <w:rsid w:val="00842CBB"/>
    <w:rsid w:val="00842D0B"/>
    <w:rsid w:val="00843088"/>
    <w:rsid w:val="00843338"/>
    <w:rsid w:val="00843BC4"/>
    <w:rsid w:val="008442E8"/>
    <w:rsid w:val="00844E05"/>
    <w:rsid w:val="008458A0"/>
    <w:rsid w:val="00845923"/>
    <w:rsid w:val="00845D54"/>
    <w:rsid w:val="00846650"/>
    <w:rsid w:val="00846654"/>
    <w:rsid w:val="00846CE2"/>
    <w:rsid w:val="00846EAF"/>
    <w:rsid w:val="00846F2E"/>
    <w:rsid w:val="00847686"/>
    <w:rsid w:val="00847F76"/>
    <w:rsid w:val="00851A2A"/>
    <w:rsid w:val="00851B23"/>
    <w:rsid w:val="00851D9D"/>
    <w:rsid w:val="008527BD"/>
    <w:rsid w:val="00852949"/>
    <w:rsid w:val="00852B02"/>
    <w:rsid w:val="00852B6A"/>
    <w:rsid w:val="00852D16"/>
    <w:rsid w:val="00852D8E"/>
    <w:rsid w:val="00852FB4"/>
    <w:rsid w:val="008534C5"/>
    <w:rsid w:val="00853503"/>
    <w:rsid w:val="00853797"/>
    <w:rsid w:val="008539F7"/>
    <w:rsid w:val="00853B90"/>
    <w:rsid w:val="00854AB4"/>
    <w:rsid w:val="00854D33"/>
    <w:rsid w:val="00854EF0"/>
    <w:rsid w:val="00855B7D"/>
    <w:rsid w:val="008561FD"/>
    <w:rsid w:val="00856A65"/>
    <w:rsid w:val="00857033"/>
    <w:rsid w:val="0085755C"/>
    <w:rsid w:val="0086054E"/>
    <w:rsid w:val="00861070"/>
    <w:rsid w:val="0086180D"/>
    <w:rsid w:val="00861A96"/>
    <w:rsid w:val="00861C82"/>
    <w:rsid w:val="008621B8"/>
    <w:rsid w:val="008621E4"/>
    <w:rsid w:val="008625F2"/>
    <w:rsid w:val="00863652"/>
    <w:rsid w:val="00863BFD"/>
    <w:rsid w:val="00863CC5"/>
    <w:rsid w:val="00865064"/>
    <w:rsid w:val="008650B8"/>
    <w:rsid w:val="008650FC"/>
    <w:rsid w:val="008656DE"/>
    <w:rsid w:val="008658F9"/>
    <w:rsid w:val="00866867"/>
    <w:rsid w:val="00866AD7"/>
    <w:rsid w:val="00866DA6"/>
    <w:rsid w:val="008671E5"/>
    <w:rsid w:val="00867263"/>
    <w:rsid w:val="00867BE3"/>
    <w:rsid w:val="008701E9"/>
    <w:rsid w:val="00870815"/>
    <w:rsid w:val="00870A62"/>
    <w:rsid w:val="00870B9B"/>
    <w:rsid w:val="00870D42"/>
    <w:rsid w:val="00870ED8"/>
    <w:rsid w:val="008710E1"/>
    <w:rsid w:val="00871838"/>
    <w:rsid w:val="00871D2A"/>
    <w:rsid w:val="008720B0"/>
    <w:rsid w:val="0087296B"/>
    <w:rsid w:val="00872F8D"/>
    <w:rsid w:val="00873403"/>
    <w:rsid w:val="0087356B"/>
    <w:rsid w:val="008736E4"/>
    <w:rsid w:val="008743D7"/>
    <w:rsid w:val="00874418"/>
    <w:rsid w:val="00874B8A"/>
    <w:rsid w:val="00875090"/>
    <w:rsid w:val="00875116"/>
    <w:rsid w:val="0087564A"/>
    <w:rsid w:val="00875B0A"/>
    <w:rsid w:val="00875DA9"/>
    <w:rsid w:val="00875E20"/>
    <w:rsid w:val="008761E4"/>
    <w:rsid w:val="0087623E"/>
    <w:rsid w:val="0087667C"/>
    <w:rsid w:val="00877473"/>
    <w:rsid w:val="00877C45"/>
    <w:rsid w:val="00877DD5"/>
    <w:rsid w:val="00880025"/>
    <w:rsid w:val="008800A4"/>
    <w:rsid w:val="0088063A"/>
    <w:rsid w:val="00881470"/>
    <w:rsid w:val="00881A0F"/>
    <w:rsid w:val="00881AA1"/>
    <w:rsid w:val="00881E23"/>
    <w:rsid w:val="008821EC"/>
    <w:rsid w:val="00882D40"/>
    <w:rsid w:val="008835FB"/>
    <w:rsid w:val="00883BE3"/>
    <w:rsid w:val="008840C9"/>
    <w:rsid w:val="008842D3"/>
    <w:rsid w:val="008843F7"/>
    <w:rsid w:val="0088558C"/>
    <w:rsid w:val="008856C8"/>
    <w:rsid w:val="0088574B"/>
    <w:rsid w:val="0088596A"/>
    <w:rsid w:val="00885CEE"/>
    <w:rsid w:val="008864D1"/>
    <w:rsid w:val="00886C1E"/>
    <w:rsid w:val="00887123"/>
    <w:rsid w:val="008873BD"/>
    <w:rsid w:val="008876BF"/>
    <w:rsid w:val="008878AB"/>
    <w:rsid w:val="00887F26"/>
    <w:rsid w:val="008909B7"/>
    <w:rsid w:val="00891509"/>
    <w:rsid w:val="00891F09"/>
    <w:rsid w:val="00892227"/>
    <w:rsid w:val="0089245B"/>
    <w:rsid w:val="00892EDA"/>
    <w:rsid w:val="00892F68"/>
    <w:rsid w:val="00893378"/>
    <w:rsid w:val="0089408B"/>
    <w:rsid w:val="0089491E"/>
    <w:rsid w:val="00894950"/>
    <w:rsid w:val="00894DC4"/>
    <w:rsid w:val="00895164"/>
    <w:rsid w:val="00895406"/>
    <w:rsid w:val="00895439"/>
    <w:rsid w:val="0089544F"/>
    <w:rsid w:val="00895BA1"/>
    <w:rsid w:val="0089622B"/>
    <w:rsid w:val="00896348"/>
    <w:rsid w:val="0089665A"/>
    <w:rsid w:val="00897069"/>
    <w:rsid w:val="0089715F"/>
    <w:rsid w:val="00897321"/>
    <w:rsid w:val="00897622"/>
    <w:rsid w:val="00897982"/>
    <w:rsid w:val="00897AB8"/>
    <w:rsid w:val="00897FF6"/>
    <w:rsid w:val="008A0152"/>
    <w:rsid w:val="008A021A"/>
    <w:rsid w:val="008A0DEA"/>
    <w:rsid w:val="008A0E2F"/>
    <w:rsid w:val="008A109D"/>
    <w:rsid w:val="008A141B"/>
    <w:rsid w:val="008A16BE"/>
    <w:rsid w:val="008A1CD5"/>
    <w:rsid w:val="008A1E28"/>
    <w:rsid w:val="008A2117"/>
    <w:rsid w:val="008A217B"/>
    <w:rsid w:val="008A23F8"/>
    <w:rsid w:val="008A2EB7"/>
    <w:rsid w:val="008A2F0B"/>
    <w:rsid w:val="008A2FEE"/>
    <w:rsid w:val="008A359F"/>
    <w:rsid w:val="008A35EC"/>
    <w:rsid w:val="008A36F1"/>
    <w:rsid w:val="008A396F"/>
    <w:rsid w:val="008A3B2D"/>
    <w:rsid w:val="008A3EE0"/>
    <w:rsid w:val="008A4850"/>
    <w:rsid w:val="008A4D4A"/>
    <w:rsid w:val="008A4E31"/>
    <w:rsid w:val="008A4F41"/>
    <w:rsid w:val="008A6048"/>
    <w:rsid w:val="008A627E"/>
    <w:rsid w:val="008A656C"/>
    <w:rsid w:val="008A758F"/>
    <w:rsid w:val="008A785A"/>
    <w:rsid w:val="008A796F"/>
    <w:rsid w:val="008A7C22"/>
    <w:rsid w:val="008A7CA3"/>
    <w:rsid w:val="008B0AE5"/>
    <w:rsid w:val="008B0C66"/>
    <w:rsid w:val="008B0EDE"/>
    <w:rsid w:val="008B15D4"/>
    <w:rsid w:val="008B171A"/>
    <w:rsid w:val="008B2218"/>
    <w:rsid w:val="008B252C"/>
    <w:rsid w:val="008B2536"/>
    <w:rsid w:val="008B2717"/>
    <w:rsid w:val="008B3170"/>
    <w:rsid w:val="008B32FC"/>
    <w:rsid w:val="008B3B00"/>
    <w:rsid w:val="008B43FB"/>
    <w:rsid w:val="008B5696"/>
    <w:rsid w:val="008B5BC4"/>
    <w:rsid w:val="008B5CE0"/>
    <w:rsid w:val="008B61A6"/>
    <w:rsid w:val="008B6373"/>
    <w:rsid w:val="008B6663"/>
    <w:rsid w:val="008B697D"/>
    <w:rsid w:val="008B699E"/>
    <w:rsid w:val="008B6B0A"/>
    <w:rsid w:val="008B73F4"/>
    <w:rsid w:val="008B74A9"/>
    <w:rsid w:val="008B7825"/>
    <w:rsid w:val="008B7A8C"/>
    <w:rsid w:val="008C0987"/>
    <w:rsid w:val="008C0BD9"/>
    <w:rsid w:val="008C0CA5"/>
    <w:rsid w:val="008C0DAA"/>
    <w:rsid w:val="008C0EDE"/>
    <w:rsid w:val="008C11D6"/>
    <w:rsid w:val="008C11F0"/>
    <w:rsid w:val="008C14E5"/>
    <w:rsid w:val="008C2517"/>
    <w:rsid w:val="008C2578"/>
    <w:rsid w:val="008C2E03"/>
    <w:rsid w:val="008C40DB"/>
    <w:rsid w:val="008C4150"/>
    <w:rsid w:val="008C449B"/>
    <w:rsid w:val="008C473D"/>
    <w:rsid w:val="008C4CA0"/>
    <w:rsid w:val="008C5120"/>
    <w:rsid w:val="008C5235"/>
    <w:rsid w:val="008C5FDC"/>
    <w:rsid w:val="008C6E5E"/>
    <w:rsid w:val="008C6FA4"/>
    <w:rsid w:val="008C7016"/>
    <w:rsid w:val="008C703F"/>
    <w:rsid w:val="008C7CE2"/>
    <w:rsid w:val="008C7E41"/>
    <w:rsid w:val="008C7FF7"/>
    <w:rsid w:val="008D058B"/>
    <w:rsid w:val="008D0AA0"/>
    <w:rsid w:val="008D0D10"/>
    <w:rsid w:val="008D0D6B"/>
    <w:rsid w:val="008D14D2"/>
    <w:rsid w:val="008D1720"/>
    <w:rsid w:val="008D1876"/>
    <w:rsid w:val="008D1BDB"/>
    <w:rsid w:val="008D2427"/>
    <w:rsid w:val="008D24AA"/>
    <w:rsid w:val="008D27FF"/>
    <w:rsid w:val="008D2CC6"/>
    <w:rsid w:val="008D3037"/>
    <w:rsid w:val="008D361E"/>
    <w:rsid w:val="008D37B8"/>
    <w:rsid w:val="008D3CB9"/>
    <w:rsid w:val="008D41F9"/>
    <w:rsid w:val="008D491A"/>
    <w:rsid w:val="008D4C13"/>
    <w:rsid w:val="008D4D37"/>
    <w:rsid w:val="008D67D5"/>
    <w:rsid w:val="008D67FA"/>
    <w:rsid w:val="008D6982"/>
    <w:rsid w:val="008D7024"/>
    <w:rsid w:val="008D75DE"/>
    <w:rsid w:val="008D7677"/>
    <w:rsid w:val="008D78B9"/>
    <w:rsid w:val="008D7C96"/>
    <w:rsid w:val="008E0038"/>
    <w:rsid w:val="008E0334"/>
    <w:rsid w:val="008E06E4"/>
    <w:rsid w:val="008E0708"/>
    <w:rsid w:val="008E07B2"/>
    <w:rsid w:val="008E0D33"/>
    <w:rsid w:val="008E0EE7"/>
    <w:rsid w:val="008E0EEF"/>
    <w:rsid w:val="008E111B"/>
    <w:rsid w:val="008E1EDB"/>
    <w:rsid w:val="008E2359"/>
    <w:rsid w:val="008E2A08"/>
    <w:rsid w:val="008E2B91"/>
    <w:rsid w:val="008E2BE9"/>
    <w:rsid w:val="008E2E6E"/>
    <w:rsid w:val="008E33A2"/>
    <w:rsid w:val="008E3DE3"/>
    <w:rsid w:val="008E416E"/>
    <w:rsid w:val="008E47AF"/>
    <w:rsid w:val="008E4961"/>
    <w:rsid w:val="008E5B29"/>
    <w:rsid w:val="008E5B4D"/>
    <w:rsid w:val="008E5BDC"/>
    <w:rsid w:val="008E6B51"/>
    <w:rsid w:val="008E7565"/>
    <w:rsid w:val="008E75C5"/>
    <w:rsid w:val="008E7A2E"/>
    <w:rsid w:val="008E7E8D"/>
    <w:rsid w:val="008F0126"/>
    <w:rsid w:val="008F013E"/>
    <w:rsid w:val="008F0279"/>
    <w:rsid w:val="008F032F"/>
    <w:rsid w:val="008F0732"/>
    <w:rsid w:val="008F1544"/>
    <w:rsid w:val="008F15AB"/>
    <w:rsid w:val="008F17AF"/>
    <w:rsid w:val="008F1BD8"/>
    <w:rsid w:val="008F1C1A"/>
    <w:rsid w:val="008F2636"/>
    <w:rsid w:val="008F2947"/>
    <w:rsid w:val="008F348D"/>
    <w:rsid w:val="008F4689"/>
    <w:rsid w:val="008F4866"/>
    <w:rsid w:val="008F4A1A"/>
    <w:rsid w:val="008F4A3A"/>
    <w:rsid w:val="008F5400"/>
    <w:rsid w:val="008F5D94"/>
    <w:rsid w:val="008F67AD"/>
    <w:rsid w:val="0090013D"/>
    <w:rsid w:val="00901887"/>
    <w:rsid w:val="00901C77"/>
    <w:rsid w:val="00901E5D"/>
    <w:rsid w:val="00901E6D"/>
    <w:rsid w:val="00902307"/>
    <w:rsid w:val="009028B1"/>
    <w:rsid w:val="00902A65"/>
    <w:rsid w:val="00902EA5"/>
    <w:rsid w:val="00903577"/>
    <w:rsid w:val="009036DA"/>
    <w:rsid w:val="009037CC"/>
    <w:rsid w:val="00903BF9"/>
    <w:rsid w:val="009049AE"/>
    <w:rsid w:val="0090561A"/>
    <w:rsid w:val="00905BA8"/>
    <w:rsid w:val="00905CCD"/>
    <w:rsid w:val="00905ED2"/>
    <w:rsid w:val="009065C6"/>
    <w:rsid w:val="009065DF"/>
    <w:rsid w:val="00906CAA"/>
    <w:rsid w:val="00906D16"/>
    <w:rsid w:val="00906DC9"/>
    <w:rsid w:val="00907188"/>
    <w:rsid w:val="009072D4"/>
    <w:rsid w:val="00907781"/>
    <w:rsid w:val="009079CA"/>
    <w:rsid w:val="00907B2A"/>
    <w:rsid w:val="0091035F"/>
    <w:rsid w:val="00910450"/>
    <w:rsid w:val="00910601"/>
    <w:rsid w:val="00910F42"/>
    <w:rsid w:val="00911070"/>
    <w:rsid w:val="009112A1"/>
    <w:rsid w:val="00911317"/>
    <w:rsid w:val="00911CEC"/>
    <w:rsid w:val="00912951"/>
    <w:rsid w:val="00912F5E"/>
    <w:rsid w:val="009133D7"/>
    <w:rsid w:val="009134DB"/>
    <w:rsid w:val="00913977"/>
    <w:rsid w:val="0091452F"/>
    <w:rsid w:val="009145BD"/>
    <w:rsid w:val="00914980"/>
    <w:rsid w:val="00915640"/>
    <w:rsid w:val="00915A95"/>
    <w:rsid w:val="00915C76"/>
    <w:rsid w:val="00915EBB"/>
    <w:rsid w:val="00915F11"/>
    <w:rsid w:val="0091631B"/>
    <w:rsid w:val="00916F4D"/>
    <w:rsid w:val="00917FAB"/>
    <w:rsid w:val="00917FBE"/>
    <w:rsid w:val="00920733"/>
    <w:rsid w:val="00920D54"/>
    <w:rsid w:val="00921393"/>
    <w:rsid w:val="00922501"/>
    <w:rsid w:val="00922CB0"/>
    <w:rsid w:val="00922E13"/>
    <w:rsid w:val="00922EEF"/>
    <w:rsid w:val="00923333"/>
    <w:rsid w:val="00923514"/>
    <w:rsid w:val="00923884"/>
    <w:rsid w:val="00923AA4"/>
    <w:rsid w:val="00923EEC"/>
    <w:rsid w:val="009248C1"/>
    <w:rsid w:val="00924E61"/>
    <w:rsid w:val="00924FF4"/>
    <w:rsid w:val="00925A8D"/>
    <w:rsid w:val="00925DF7"/>
    <w:rsid w:val="00925F07"/>
    <w:rsid w:val="009261E6"/>
    <w:rsid w:val="009262CC"/>
    <w:rsid w:val="00926A35"/>
    <w:rsid w:val="00926A77"/>
    <w:rsid w:val="00926A94"/>
    <w:rsid w:val="00926DF4"/>
    <w:rsid w:val="00927571"/>
    <w:rsid w:val="009279CA"/>
    <w:rsid w:val="00927E34"/>
    <w:rsid w:val="00927FDF"/>
    <w:rsid w:val="00930581"/>
    <w:rsid w:val="00931D19"/>
    <w:rsid w:val="009320DB"/>
    <w:rsid w:val="0093215B"/>
    <w:rsid w:val="009321FF"/>
    <w:rsid w:val="00932515"/>
    <w:rsid w:val="00932E66"/>
    <w:rsid w:val="0093353F"/>
    <w:rsid w:val="00933C60"/>
    <w:rsid w:val="00934AAA"/>
    <w:rsid w:val="00934D35"/>
    <w:rsid w:val="00934F24"/>
    <w:rsid w:val="00934FC2"/>
    <w:rsid w:val="009351EB"/>
    <w:rsid w:val="009352A2"/>
    <w:rsid w:val="00935CF9"/>
    <w:rsid w:val="00935D2C"/>
    <w:rsid w:val="009363AE"/>
    <w:rsid w:val="00936421"/>
    <w:rsid w:val="0093666A"/>
    <w:rsid w:val="0093686F"/>
    <w:rsid w:val="009368FF"/>
    <w:rsid w:val="00937164"/>
    <w:rsid w:val="0093750A"/>
    <w:rsid w:val="009401FB"/>
    <w:rsid w:val="00940715"/>
    <w:rsid w:val="00940CA9"/>
    <w:rsid w:val="00940CFB"/>
    <w:rsid w:val="0094112D"/>
    <w:rsid w:val="00941564"/>
    <w:rsid w:val="00941F4C"/>
    <w:rsid w:val="00942058"/>
    <w:rsid w:val="00942179"/>
    <w:rsid w:val="00942540"/>
    <w:rsid w:val="009426C5"/>
    <w:rsid w:val="00942C13"/>
    <w:rsid w:val="00942E07"/>
    <w:rsid w:val="00942F1E"/>
    <w:rsid w:val="009431C0"/>
    <w:rsid w:val="00943DF6"/>
    <w:rsid w:val="00944A27"/>
    <w:rsid w:val="00944BBD"/>
    <w:rsid w:val="00944D3B"/>
    <w:rsid w:val="00944E02"/>
    <w:rsid w:val="009452B4"/>
    <w:rsid w:val="00945D2E"/>
    <w:rsid w:val="00945EF9"/>
    <w:rsid w:val="00945F03"/>
    <w:rsid w:val="009468CD"/>
    <w:rsid w:val="00947117"/>
    <w:rsid w:val="009471EF"/>
    <w:rsid w:val="00947EFD"/>
    <w:rsid w:val="00950F61"/>
    <w:rsid w:val="0095145D"/>
    <w:rsid w:val="009519A5"/>
    <w:rsid w:val="00951AC1"/>
    <w:rsid w:val="00951C7A"/>
    <w:rsid w:val="009522E3"/>
    <w:rsid w:val="00953B6D"/>
    <w:rsid w:val="00953D5D"/>
    <w:rsid w:val="0095460F"/>
    <w:rsid w:val="009546C9"/>
    <w:rsid w:val="009549FF"/>
    <w:rsid w:val="00954D40"/>
    <w:rsid w:val="009551CF"/>
    <w:rsid w:val="00955260"/>
    <w:rsid w:val="009555F5"/>
    <w:rsid w:val="00955624"/>
    <w:rsid w:val="00956B1C"/>
    <w:rsid w:val="00957443"/>
    <w:rsid w:val="0095757E"/>
    <w:rsid w:val="009602A8"/>
    <w:rsid w:val="009604E0"/>
    <w:rsid w:val="00960954"/>
    <w:rsid w:val="00960B25"/>
    <w:rsid w:val="00960DAE"/>
    <w:rsid w:val="00961634"/>
    <w:rsid w:val="0096262A"/>
    <w:rsid w:val="00962771"/>
    <w:rsid w:val="009635F6"/>
    <w:rsid w:val="00963733"/>
    <w:rsid w:val="00963A26"/>
    <w:rsid w:val="00963EAF"/>
    <w:rsid w:val="0096497C"/>
    <w:rsid w:val="00964A26"/>
    <w:rsid w:val="0096505D"/>
    <w:rsid w:val="0096544C"/>
    <w:rsid w:val="00965C13"/>
    <w:rsid w:val="00965C48"/>
    <w:rsid w:val="00965D71"/>
    <w:rsid w:val="00965DF1"/>
    <w:rsid w:val="0096656C"/>
    <w:rsid w:val="009669E5"/>
    <w:rsid w:val="0096702A"/>
    <w:rsid w:val="0096758A"/>
    <w:rsid w:val="00967B05"/>
    <w:rsid w:val="00967C63"/>
    <w:rsid w:val="009702AF"/>
    <w:rsid w:val="009707FF"/>
    <w:rsid w:val="00970A09"/>
    <w:rsid w:val="00971031"/>
    <w:rsid w:val="00971184"/>
    <w:rsid w:val="00971396"/>
    <w:rsid w:val="00971EA4"/>
    <w:rsid w:val="00971FD3"/>
    <w:rsid w:val="009728E5"/>
    <w:rsid w:val="00972CDD"/>
    <w:rsid w:val="00972DA4"/>
    <w:rsid w:val="009731E8"/>
    <w:rsid w:val="0097393E"/>
    <w:rsid w:val="00973FE1"/>
    <w:rsid w:val="009746A0"/>
    <w:rsid w:val="00974E8E"/>
    <w:rsid w:val="00974EF7"/>
    <w:rsid w:val="00975934"/>
    <w:rsid w:val="00975BC8"/>
    <w:rsid w:val="00976D43"/>
    <w:rsid w:val="00977B22"/>
    <w:rsid w:val="00977C84"/>
    <w:rsid w:val="00977D1A"/>
    <w:rsid w:val="00977D21"/>
    <w:rsid w:val="00977F6C"/>
    <w:rsid w:val="009801F0"/>
    <w:rsid w:val="009806F3"/>
    <w:rsid w:val="00980790"/>
    <w:rsid w:val="00980B0D"/>
    <w:rsid w:val="00982131"/>
    <w:rsid w:val="0098244F"/>
    <w:rsid w:val="00982680"/>
    <w:rsid w:val="00982DA0"/>
    <w:rsid w:val="0098331C"/>
    <w:rsid w:val="009839EE"/>
    <w:rsid w:val="00983D1A"/>
    <w:rsid w:val="00983E9F"/>
    <w:rsid w:val="00984102"/>
    <w:rsid w:val="0098441D"/>
    <w:rsid w:val="009844AC"/>
    <w:rsid w:val="00984664"/>
    <w:rsid w:val="00984873"/>
    <w:rsid w:val="0098560D"/>
    <w:rsid w:val="0098593E"/>
    <w:rsid w:val="00985BE4"/>
    <w:rsid w:val="00985DBD"/>
    <w:rsid w:val="0098625D"/>
    <w:rsid w:val="009868DF"/>
    <w:rsid w:val="00986B82"/>
    <w:rsid w:val="00987144"/>
    <w:rsid w:val="00987182"/>
    <w:rsid w:val="0098748B"/>
    <w:rsid w:val="009874D2"/>
    <w:rsid w:val="00987796"/>
    <w:rsid w:val="009879F7"/>
    <w:rsid w:val="00987AFE"/>
    <w:rsid w:val="00987F3B"/>
    <w:rsid w:val="00987F62"/>
    <w:rsid w:val="00990CE1"/>
    <w:rsid w:val="009911CA"/>
    <w:rsid w:val="00991674"/>
    <w:rsid w:val="009922D9"/>
    <w:rsid w:val="009922F3"/>
    <w:rsid w:val="009923BB"/>
    <w:rsid w:val="00992406"/>
    <w:rsid w:val="00992884"/>
    <w:rsid w:val="0099290D"/>
    <w:rsid w:val="009936AD"/>
    <w:rsid w:val="009939B1"/>
    <w:rsid w:val="00993A85"/>
    <w:rsid w:val="0099408C"/>
    <w:rsid w:val="0099424C"/>
    <w:rsid w:val="00994D5D"/>
    <w:rsid w:val="00995A87"/>
    <w:rsid w:val="00995DC8"/>
    <w:rsid w:val="00996295"/>
    <w:rsid w:val="009962C3"/>
    <w:rsid w:val="009968C2"/>
    <w:rsid w:val="009969C3"/>
    <w:rsid w:val="00996C0A"/>
    <w:rsid w:val="0099726C"/>
    <w:rsid w:val="00997C3C"/>
    <w:rsid w:val="00997DD9"/>
    <w:rsid w:val="00997FD7"/>
    <w:rsid w:val="009A006B"/>
    <w:rsid w:val="009A0690"/>
    <w:rsid w:val="009A0FC7"/>
    <w:rsid w:val="009A1027"/>
    <w:rsid w:val="009A133E"/>
    <w:rsid w:val="009A15EE"/>
    <w:rsid w:val="009A1C2D"/>
    <w:rsid w:val="009A2198"/>
    <w:rsid w:val="009A2B91"/>
    <w:rsid w:val="009A2BEF"/>
    <w:rsid w:val="009A3B4A"/>
    <w:rsid w:val="009A3C23"/>
    <w:rsid w:val="009A42F4"/>
    <w:rsid w:val="009A4570"/>
    <w:rsid w:val="009A4BAC"/>
    <w:rsid w:val="009A553C"/>
    <w:rsid w:val="009A5BFB"/>
    <w:rsid w:val="009A5D06"/>
    <w:rsid w:val="009A61B0"/>
    <w:rsid w:val="009A6B8F"/>
    <w:rsid w:val="009A6BCF"/>
    <w:rsid w:val="009A6E26"/>
    <w:rsid w:val="009A7200"/>
    <w:rsid w:val="009A76D6"/>
    <w:rsid w:val="009A7CD7"/>
    <w:rsid w:val="009A7E4F"/>
    <w:rsid w:val="009B0003"/>
    <w:rsid w:val="009B0273"/>
    <w:rsid w:val="009B0546"/>
    <w:rsid w:val="009B0B15"/>
    <w:rsid w:val="009B0E78"/>
    <w:rsid w:val="009B1053"/>
    <w:rsid w:val="009B174E"/>
    <w:rsid w:val="009B2980"/>
    <w:rsid w:val="009B2E1F"/>
    <w:rsid w:val="009B2EED"/>
    <w:rsid w:val="009B3103"/>
    <w:rsid w:val="009B43B6"/>
    <w:rsid w:val="009B47D3"/>
    <w:rsid w:val="009B4855"/>
    <w:rsid w:val="009B48A8"/>
    <w:rsid w:val="009B5328"/>
    <w:rsid w:val="009B597F"/>
    <w:rsid w:val="009B66ED"/>
    <w:rsid w:val="009B7196"/>
    <w:rsid w:val="009B71A3"/>
    <w:rsid w:val="009C0440"/>
    <w:rsid w:val="009C095A"/>
    <w:rsid w:val="009C150B"/>
    <w:rsid w:val="009C152F"/>
    <w:rsid w:val="009C1755"/>
    <w:rsid w:val="009C1D48"/>
    <w:rsid w:val="009C25FD"/>
    <w:rsid w:val="009C26C5"/>
    <w:rsid w:val="009C29AF"/>
    <w:rsid w:val="009C2CCA"/>
    <w:rsid w:val="009C3B44"/>
    <w:rsid w:val="009C3E0A"/>
    <w:rsid w:val="009C426F"/>
    <w:rsid w:val="009C4271"/>
    <w:rsid w:val="009C434A"/>
    <w:rsid w:val="009C4353"/>
    <w:rsid w:val="009C4430"/>
    <w:rsid w:val="009C4CE1"/>
    <w:rsid w:val="009C4EB9"/>
    <w:rsid w:val="009C5C10"/>
    <w:rsid w:val="009C5DB6"/>
    <w:rsid w:val="009C6108"/>
    <w:rsid w:val="009C639A"/>
    <w:rsid w:val="009C6704"/>
    <w:rsid w:val="009C6893"/>
    <w:rsid w:val="009C7066"/>
    <w:rsid w:val="009D00CC"/>
    <w:rsid w:val="009D0260"/>
    <w:rsid w:val="009D0B0A"/>
    <w:rsid w:val="009D1C9A"/>
    <w:rsid w:val="009D2E96"/>
    <w:rsid w:val="009D3237"/>
    <w:rsid w:val="009D35B5"/>
    <w:rsid w:val="009D386F"/>
    <w:rsid w:val="009D3C6D"/>
    <w:rsid w:val="009D417B"/>
    <w:rsid w:val="009D440F"/>
    <w:rsid w:val="009D50BA"/>
    <w:rsid w:val="009D5826"/>
    <w:rsid w:val="009D6093"/>
    <w:rsid w:val="009D6108"/>
    <w:rsid w:val="009D694A"/>
    <w:rsid w:val="009D6C08"/>
    <w:rsid w:val="009D70DB"/>
    <w:rsid w:val="009D7126"/>
    <w:rsid w:val="009D72D4"/>
    <w:rsid w:val="009D7682"/>
    <w:rsid w:val="009D7721"/>
    <w:rsid w:val="009D7860"/>
    <w:rsid w:val="009D7BF3"/>
    <w:rsid w:val="009D7E79"/>
    <w:rsid w:val="009E01F0"/>
    <w:rsid w:val="009E072D"/>
    <w:rsid w:val="009E0893"/>
    <w:rsid w:val="009E0A7A"/>
    <w:rsid w:val="009E1A50"/>
    <w:rsid w:val="009E219A"/>
    <w:rsid w:val="009E2678"/>
    <w:rsid w:val="009E2708"/>
    <w:rsid w:val="009E29F0"/>
    <w:rsid w:val="009E311B"/>
    <w:rsid w:val="009E349B"/>
    <w:rsid w:val="009E3575"/>
    <w:rsid w:val="009E3A6E"/>
    <w:rsid w:val="009E460D"/>
    <w:rsid w:val="009E50E6"/>
    <w:rsid w:val="009E60EE"/>
    <w:rsid w:val="009E62AB"/>
    <w:rsid w:val="009E6DC6"/>
    <w:rsid w:val="009E7A2B"/>
    <w:rsid w:val="009F0103"/>
    <w:rsid w:val="009F068A"/>
    <w:rsid w:val="009F07F4"/>
    <w:rsid w:val="009F1414"/>
    <w:rsid w:val="009F145B"/>
    <w:rsid w:val="009F1682"/>
    <w:rsid w:val="009F25A0"/>
    <w:rsid w:val="009F3060"/>
    <w:rsid w:val="009F361B"/>
    <w:rsid w:val="009F39D3"/>
    <w:rsid w:val="009F42F4"/>
    <w:rsid w:val="009F469D"/>
    <w:rsid w:val="009F4AA8"/>
    <w:rsid w:val="009F4C84"/>
    <w:rsid w:val="009F51E3"/>
    <w:rsid w:val="009F5367"/>
    <w:rsid w:val="009F5380"/>
    <w:rsid w:val="009F5BBB"/>
    <w:rsid w:val="009F5BED"/>
    <w:rsid w:val="009F5D29"/>
    <w:rsid w:val="009F636E"/>
    <w:rsid w:val="009F78CE"/>
    <w:rsid w:val="00A00A2C"/>
    <w:rsid w:val="00A01F95"/>
    <w:rsid w:val="00A021E9"/>
    <w:rsid w:val="00A02C56"/>
    <w:rsid w:val="00A03298"/>
    <w:rsid w:val="00A032CA"/>
    <w:rsid w:val="00A03C0C"/>
    <w:rsid w:val="00A03F22"/>
    <w:rsid w:val="00A0489A"/>
    <w:rsid w:val="00A04990"/>
    <w:rsid w:val="00A04EB8"/>
    <w:rsid w:val="00A05370"/>
    <w:rsid w:val="00A054FF"/>
    <w:rsid w:val="00A05E12"/>
    <w:rsid w:val="00A06CD1"/>
    <w:rsid w:val="00A06FD5"/>
    <w:rsid w:val="00A07156"/>
    <w:rsid w:val="00A075E2"/>
    <w:rsid w:val="00A07709"/>
    <w:rsid w:val="00A078CC"/>
    <w:rsid w:val="00A10D4B"/>
    <w:rsid w:val="00A10EAB"/>
    <w:rsid w:val="00A11627"/>
    <w:rsid w:val="00A11857"/>
    <w:rsid w:val="00A11945"/>
    <w:rsid w:val="00A11C8A"/>
    <w:rsid w:val="00A123CC"/>
    <w:rsid w:val="00A13A82"/>
    <w:rsid w:val="00A13C97"/>
    <w:rsid w:val="00A13F41"/>
    <w:rsid w:val="00A13F96"/>
    <w:rsid w:val="00A13FB8"/>
    <w:rsid w:val="00A14372"/>
    <w:rsid w:val="00A143F0"/>
    <w:rsid w:val="00A1460B"/>
    <w:rsid w:val="00A1491E"/>
    <w:rsid w:val="00A14A7F"/>
    <w:rsid w:val="00A14CF1"/>
    <w:rsid w:val="00A153B2"/>
    <w:rsid w:val="00A17456"/>
    <w:rsid w:val="00A1788E"/>
    <w:rsid w:val="00A17A08"/>
    <w:rsid w:val="00A17A4B"/>
    <w:rsid w:val="00A17D6B"/>
    <w:rsid w:val="00A17E46"/>
    <w:rsid w:val="00A17E9B"/>
    <w:rsid w:val="00A20E97"/>
    <w:rsid w:val="00A211D0"/>
    <w:rsid w:val="00A217B2"/>
    <w:rsid w:val="00A21CF2"/>
    <w:rsid w:val="00A22129"/>
    <w:rsid w:val="00A236D9"/>
    <w:rsid w:val="00A238EE"/>
    <w:rsid w:val="00A23ABC"/>
    <w:rsid w:val="00A24B35"/>
    <w:rsid w:val="00A2523D"/>
    <w:rsid w:val="00A256B8"/>
    <w:rsid w:val="00A25B79"/>
    <w:rsid w:val="00A26995"/>
    <w:rsid w:val="00A27E58"/>
    <w:rsid w:val="00A306E6"/>
    <w:rsid w:val="00A30E69"/>
    <w:rsid w:val="00A30F73"/>
    <w:rsid w:val="00A31003"/>
    <w:rsid w:val="00A314E3"/>
    <w:rsid w:val="00A31650"/>
    <w:rsid w:val="00A317C2"/>
    <w:rsid w:val="00A3220A"/>
    <w:rsid w:val="00A3273D"/>
    <w:rsid w:val="00A328ED"/>
    <w:rsid w:val="00A32DEE"/>
    <w:rsid w:val="00A32E5C"/>
    <w:rsid w:val="00A33872"/>
    <w:rsid w:val="00A33FC4"/>
    <w:rsid w:val="00A34200"/>
    <w:rsid w:val="00A350E8"/>
    <w:rsid w:val="00A35F58"/>
    <w:rsid w:val="00A365BF"/>
    <w:rsid w:val="00A36AA1"/>
    <w:rsid w:val="00A37276"/>
    <w:rsid w:val="00A37B4A"/>
    <w:rsid w:val="00A37E7A"/>
    <w:rsid w:val="00A37FBA"/>
    <w:rsid w:val="00A40666"/>
    <w:rsid w:val="00A410C8"/>
    <w:rsid w:val="00A41809"/>
    <w:rsid w:val="00A41B5F"/>
    <w:rsid w:val="00A41E5C"/>
    <w:rsid w:val="00A423D3"/>
    <w:rsid w:val="00A42403"/>
    <w:rsid w:val="00A42B4D"/>
    <w:rsid w:val="00A42C74"/>
    <w:rsid w:val="00A43665"/>
    <w:rsid w:val="00A44422"/>
    <w:rsid w:val="00A44426"/>
    <w:rsid w:val="00A445F6"/>
    <w:rsid w:val="00A44CE5"/>
    <w:rsid w:val="00A44D4E"/>
    <w:rsid w:val="00A44EEC"/>
    <w:rsid w:val="00A44FB6"/>
    <w:rsid w:val="00A45BF1"/>
    <w:rsid w:val="00A462E1"/>
    <w:rsid w:val="00A465C4"/>
    <w:rsid w:val="00A46A4F"/>
    <w:rsid w:val="00A46DDE"/>
    <w:rsid w:val="00A46E2D"/>
    <w:rsid w:val="00A47012"/>
    <w:rsid w:val="00A47CC4"/>
    <w:rsid w:val="00A508D7"/>
    <w:rsid w:val="00A508FD"/>
    <w:rsid w:val="00A51707"/>
    <w:rsid w:val="00A52624"/>
    <w:rsid w:val="00A527F4"/>
    <w:rsid w:val="00A52B0B"/>
    <w:rsid w:val="00A53994"/>
    <w:rsid w:val="00A5438A"/>
    <w:rsid w:val="00A545D0"/>
    <w:rsid w:val="00A547F8"/>
    <w:rsid w:val="00A54A47"/>
    <w:rsid w:val="00A54A52"/>
    <w:rsid w:val="00A54B73"/>
    <w:rsid w:val="00A554C9"/>
    <w:rsid w:val="00A557E0"/>
    <w:rsid w:val="00A55B2B"/>
    <w:rsid w:val="00A55B7C"/>
    <w:rsid w:val="00A55DF9"/>
    <w:rsid w:val="00A566D2"/>
    <w:rsid w:val="00A56721"/>
    <w:rsid w:val="00A568ED"/>
    <w:rsid w:val="00A57A8E"/>
    <w:rsid w:val="00A57A9E"/>
    <w:rsid w:val="00A57FEF"/>
    <w:rsid w:val="00A60059"/>
    <w:rsid w:val="00A60646"/>
    <w:rsid w:val="00A60A62"/>
    <w:rsid w:val="00A61044"/>
    <w:rsid w:val="00A611CD"/>
    <w:rsid w:val="00A61856"/>
    <w:rsid w:val="00A61948"/>
    <w:rsid w:val="00A61A1D"/>
    <w:rsid w:val="00A62140"/>
    <w:rsid w:val="00A6231E"/>
    <w:rsid w:val="00A62600"/>
    <w:rsid w:val="00A62855"/>
    <w:rsid w:val="00A633D8"/>
    <w:rsid w:val="00A633FB"/>
    <w:rsid w:val="00A635C4"/>
    <w:rsid w:val="00A64780"/>
    <w:rsid w:val="00A64B35"/>
    <w:rsid w:val="00A64D69"/>
    <w:rsid w:val="00A64EF1"/>
    <w:rsid w:val="00A65147"/>
    <w:rsid w:val="00A65450"/>
    <w:rsid w:val="00A65DBC"/>
    <w:rsid w:val="00A66245"/>
    <w:rsid w:val="00A66317"/>
    <w:rsid w:val="00A66508"/>
    <w:rsid w:val="00A66529"/>
    <w:rsid w:val="00A66F07"/>
    <w:rsid w:val="00A67192"/>
    <w:rsid w:val="00A67308"/>
    <w:rsid w:val="00A67456"/>
    <w:rsid w:val="00A67499"/>
    <w:rsid w:val="00A70497"/>
    <w:rsid w:val="00A707FD"/>
    <w:rsid w:val="00A70BDD"/>
    <w:rsid w:val="00A71529"/>
    <w:rsid w:val="00A72367"/>
    <w:rsid w:val="00A72960"/>
    <w:rsid w:val="00A72A17"/>
    <w:rsid w:val="00A72AC9"/>
    <w:rsid w:val="00A72AF4"/>
    <w:rsid w:val="00A72E84"/>
    <w:rsid w:val="00A72FBC"/>
    <w:rsid w:val="00A7330C"/>
    <w:rsid w:val="00A73E5F"/>
    <w:rsid w:val="00A73FFC"/>
    <w:rsid w:val="00A74312"/>
    <w:rsid w:val="00A74A6E"/>
    <w:rsid w:val="00A74EE9"/>
    <w:rsid w:val="00A74F62"/>
    <w:rsid w:val="00A752C5"/>
    <w:rsid w:val="00A75AF9"/>
    <w:rsid w:val="00A75D47"/>
    <w:rsid w:val="00A762AF"/>
    <w:rsid w:val="00A763F6"/>
    <w:rsid w:val="00A8062F"/>
    <w:rsid w:val="00A806C8"/>
    <w:rsid w:val="00A80868"/>
    <w:rsid w:val="00A80B2A"/>
    <w:rsid w:val="00A80DEF"/>
    <w:rsid w:val="00A8131F"/>
    <w:rsid w:val="00A8268D"/>
    <w:rsid w:val="00A83118"/>
    <w:rsid w:val="00A83357"/>
    <w:rsid w:val="00A83449"/>
    <w:rsid w:val="00A83BF5"/>
    <w:rsid w:val="00A83E1D"/>
    <w:rsid w:val="00A83F26"/>
    <w:rsid w:val="00A84E29"/>
    <w:rsid w:val="00A84E63"/>
    <w:rsid w:val="00A851E2"/>
    <w:rsid w:val="00A8581D"/>
    <w:rsid w:val="00A85A56"/>
    <w:rsid w:val="00A85DA8"/>
    <w:rsid w:val="00A861D5"/>
    <w:rsid w:val="00A86245"/>
    <w:rsid w:val="00A86257"/>
    <w:rsid w:val="00A86839"/>
    <w:rsid w:val="00A86C17"/>
    <w:rsid w:val="00A86D42"/>
    <w:rsid w:val="00A86FE0"/>
    <w:rsid w:val="00A87226"/>
    <w:rsid w:val="00A87254"/>
    <w:rsid w:val="00A87503"/>
    <w:rsid w:val="00A8766A"/>
    <w:rsid w:val="00A87ED1"/>
    <w:rsid w:val="00A9036A"/>
    <w:rsid w:val="00A903ED"/>
    <w:rsid w:val="00A9041C"/>
    <w:rsid w:val="00A90745"/>
    <w:rsid w:val="00A9106D"/>
    <w:rsid w:val="00A914A4"/>
    <w:rsid w:val="00A919F0"/>
    <w:rsid w:val="00A92400"/>
    <w:rsid w:val="00A92870"/>
    <w:rsid w:val="00A928C3"/>
    <w:rsid w:val="00A929E6"/>
    <w:rsid w:val="00A92C4D"/>
    <w:rsid w:val="00A92F90"/>
    <w:rsid w:val="00A93F0A"/>
    <w:rsid w:val="00A94234"/>
    <w:rsid w:val="00A942CB"/>
    <w:rsid w:val="00A94721"/>
    <w:rsid w:val="00A9497E"/>
    <w:rsid w:val="00A94AF2"/>
    <w:rsid w:val="00A94C9E"/>
    <w:rsid w:val="00A94CB6"/>
    <w:rsid w:val="00A9526E"/>
    <w:rsid w:val="00A95755"/>
    <w:rsid w:val="00A95829"/>
    <w:rsid w:val="00A95A80"/>
    <w:rsid w:val="00A9677C"/>
    <w:rsid w:val="00A972B3"/>
    <w:rsid w:val="00A974C1"/>
    <w:rsid w:val="00A978B8"/>
    <w:rsid w:val="00A979FA"/>
    <w:rsid w:val="00A97C41"/>
    <w:rsid w:val="00A97F81"/>
    <w:rsid w:val="00AA05CE"/>
    <w:rsid w:val="00AA0784"/>
    <w:rsid w:val="00AA0825"/>
    <w:rsid w:val="00AA0A91"/>
    <w:rsid w:val="00AA1DC9"/>
    <w:rsid w:val="00AA211E"/>
    <w:rsid w:val="00AA2D7F"/>
    <w:rsid w:val="00AA343F"/>
    <w:rsid w:val="00AA3476"/>
    <w:rsid w:val="00AA34B8"/>
    <w:rsid w:val="00AA3DE2"/>
    <w:rsid w:val="00AA3E90"/>
    <w:rsid w:val="00AA4B0D"/>
    <w:rsid w:val="00AA5B2D"/>
    <w:rsid w:val="00AA625B"/>
    <w:rsid w:val="00AA6268"/>
    <w:rsid w:val="00AA6398"/>
    <w:rsid w:val="00AA667D"/>
    <w:rsid w:val="00AA6949"/>
    <w:rsid w:val="00AA760A"/>
    <w:rsid w:val="00AA7948"/>
    <w:rsid w:val="00AA79F3"/>
    <w:rsid w:val="00AB018F"/>
    <w:rsid w:val="00AB0198"/>
    <w:rsid w:val="00AB03C5"/>
    <w:rsid w:val="00AB06D3"/>
    <w:rsid w:val="00AB06F8"/>
    <w:rsid w:val="00AB12C0"/>
    <w:rsid w:val="00AB1316"/>
    <w:rsid w:val="00AB1389"/>
    <w:rsid w:val="00AB1BF2"/>
    <w:rsid w:val="00AB290E"/>
    <w:rsid w:val="00AB2ADE"/>
    <w:rsid w:val="00AB30DF"/>
    <w:rsid w:val="00AB3637"/>
    <w:rsid w:val="00AB39CF"/>
    <w:rsid w:val="00AB3D74"/>
    <w:rsid w:val="00AB4842"/>
    <w:rsid w:val="00AB4C0B"/>
    <w:rsid w:val="00AB4F90"/>
    <w:rsid w:val="00AB5F49"/>
    <w:rsid w:val="00AB60D9"/>
    <w:rsid w:val="00AB7CD7"/>
    <w:rsid w:val="00AC1694"/>
    <w:rsid w:val="00AC18D8"/>
    <w:rsid w:val="00AC1ADB"/>
    <w:rsid w:val="00AC1DAC"/>
    <w:rsid w:val="00AC1DD7"/>
    <w:rsid w:val="00AC1F0F"/>
    <w:rsid w:val="00AC2C47"/>
    <w:rsid w:val="00AC373E"/>
    <w:rsid w:val="00AC3ACF"/>
    <w:rsid w:val="00AC3BC6"/>
    <w:rsid w:val="00AC40D3"/>
    <w:rsid w:val="00AC43EE"/>
    <w:rsid w:val="00AC48D9"/>
    <w:rsid w:val="00AC4D97"/>
    <w:rsid w:val="00AC4FB6"/>
    <w:rsid w:val="00AC52E0"/>
    <w:rsid w:val="00AC546F"/>
    <w:rsid w:val="00AC5602"/>
    <w:rsid w:val="00AC606A"/>
    <w:rsid w:val="00AC6F19"/>
    <w:rsid w:val="00AC7002"/>
    <w:rsid w:val="00AC7C00"/>
    <w:rsid w:val="00AD01D2"/>
    <w:rsid w:val="00AD08C9"/>
    <w:rsid w:val="00AD09E4"/>
    <w:rsid w:val="00AD0A8A"/>
    <w:rsid w:val="00AD0E78"/>
    <w:rsid w:val="00AD0FB6"/>
    <w:rsid w:val="00AD17C7"/>
    <w:rsid w:val="00AD1D67"/>
    <w:rsid w:val="00AD1F70"/>
    <w:rsid w:val="00AD24F1"/>
    <w:rsid w:val="00AD2C2D"/>
    <w:rsid w:val="00AD4A5F"/>
    <w:rsid w:val="00AD4BCC"/>
    <w:rsid w:val="00AD4C56"/>
    <w:rsid w:val="00AD4FDA"/>
    <w:rsid w:val="00AD5097"/>
    <w:rsid w:val="00AD558C"/>
    <w:rsid w:val="00AD59D8"/>
    <w:rsid w:val="00AD5A8A"/>
    <w:rsid w:val="00AD5B4F"/>
    <w:rsid w:val="00AD5F49"/>
    <w:rsid w:val="00AD66B4"/>
    <w:rsid w:val="00AD6840"/>
    <w:rsid w:val="00AD729A"/>
    <w:rsid w:val="00AD74D4"/>
    <w:rsid w:val="00AD76C3"/>
    <w:rsid w:val="00AD76C8"/>
    <w:rsid w:val="00AD780F"/>
    <w:rsid w:val="00AD79F2"/>
    <w:rsid w:val="00AD7F0C"/>
    <w:rsid w:val="00AE0042"/>
    <w:rsid w:val="00AE0050"/>
    <w:rsid w:val="00AE06F0"/>
    <w:rsid w:val="00AE1289"/>
    <w:rsid w:val="00AE1A58"/>
    <w:rsid w:val="00AE2F63"/>
    <w:rsid w:val="00AE340B"/>
    <w:rsid w:val="00AE3435"/>
    <w:rsid w:val="00AE360C"/>
    <w:rsid w:val="00AE3CBA"/>
    <w:rsid w:val="00AE4098"/>
    <w:rsid w:val="00AE4B38"/>
    <w:rsid w:val="00AE4B5B"/>
    <w:rsid w:val="00AE4CE1"/>
    <w:rsid w:val="00AE51AC"/>
    <w:rsid w:val="00AE58DB"/>
    <w:rsid w:val="00AE641E"/>
    <w:rsid w:val="00AE642D"/>
    <w:rsid w:val="00AE7105"/>
    <w:rsid w:val="00AE7147"/>
    <w:rsid w:val="00AE74C7"/>
    <w:rsid w:val="00AE7649"/>
    <w:rsid w:val="00AF03E3"/>
    <w:rsid w:val="00AF0B99"/>
    <w:rsid w:val="00AF1030"/>
    <w:rsid w:val="00AF179D"/>
    <w:rsid w:val="00AF34DB"/>
    <w:rsid w:val="00AF3EC0"/>
    <w:rsid w:val="00AF3F90"/>
    <w:rsid w:val="00AF510D"/>
    <w:rsid w:val="00AF5272"/>
    <w:rsid w:val="00AF567A"/>
    <w:rsid w:val="00AF5A18"/>
    <w:rsid w:val="00AF602F"/>
    <w:rsid w:val="00AF62A5"/>
    <w:rsid w:val="00AF64BA"/>
    <w:rsid w:val="00AF6AF5"/>
    <w:rsid w:val="00AF7131"/>
    <w:rsid w:val="00AF720B"/>
    <w:rsid w:val="00AF72C9"/>
    <w:rsid w:val="00AF757F"/>
    <w:rsid w:val="00AF79A5"/>
    <w:rsid w:val="00AF7C28"/>
    <w:rsid w:val="00B00B2A"/>
    <w:rsid w:val="00B00E40"/>
    <w:rsid w:val="00B02EE6"/>
    <w:rsid w:val="00B03024"/>
    <w:rsid w:val="00B03A34"/>
    <w:rsid w:val="00B03D1A"/>
    <w:rsid w:val="00B04297"/>
    <w:rsid w:val="00B0456E"/>
    <w:rsid w:val="00B0465B"/>
    <w:rsid w:val="00B04B09"/>
    <w:rsid w:val="00B04B78"/>
    <w:rsid w:val="00B04F62"/>
    <w:rsid w:val="00B057E3"/>
    <w:rsid w:val="00B059AD"/>
    <w:rsid w:val="00B05A8A"/>
    <w:rsid w:val="00B05ACD"/>
    <w:rsid w:val="00B05C96"/>
    <w:rsid w:val="00B05E0E"/>
    <w:rsid w:val="00B060EC"/>
    <w:rsid w:val="00B06B9B"/>
    <w:rsid w:val="00B0703B"/>
    <w:rsid w:val="00B07185"/>
    <w:rsid w:val="00B077F7"/>
    <w:rsid w:val="00B07C55"/>
    <w:rsid w:val="00B101A6"/>
    <w:rsid w:val="00B10464"/>
    <w:rsid w:val="00B10A22"/>
    <w:rsid w:val="00B10AC0"/>
    <w:rsid w:val="00B10C4C"/>
    <w:rsid w:val="00B10D7B"/>
    <w:rsid w:val="00B10E0A"/>
    <w:rsid w:val="00B11237"/>
    <w:rsid w:val="00B114E8"/>
    <w:rsid w:val="00B119C5"/>
    <w:rsid w:val="00B11F91"/>
    <w:rsid w:val="00B12236"/>
    <w:rsid w:val="00B12407"/>
    <w:rsid w:val="00B1275F"/>
    <w:rsid w:val="00B1299F"/>
    <w:rsid w:val="00B12AB4"/>
    <w:rsid w:val="00B137EB"/>
    <w:rsid w:val="00B138B6"/>
    <w:rsid w:val="00B13B5E"/>
    <w:rsid w:val="00B13CDF"/>
    <w:rsid w:val="00B13EBD"/>
    <w:rsid w:val="00B13F09"/>
    <w:rsid w:val="00B13FD0"/>
    <w:rsid w:val="00B15062"/>
    <w:rsid w:val="00B15887"/>
    <w:rsid w:val="00B16035"/>
    <w:rsid w:val="00B16571"/>
    <w:rsid w:val="00B16A95"/>
    <w:rsid w:val="00B172DA"/>
    <w:rsid w:val="00B17317"/>
    <w:rsid w:val="00B17842"/>
    <w:rsid w:val="00B17BA0"/>
    <w:rsid w:val="00B201CB"/>
    <w:rsid w:val="00B20574"/>
    <w:rsid w:val="00B206C3"/>
    <w:rsid w:val="00B207B5"/>
    <w:rsid w:val="00B21015"/>
    <w:rsid w:val="00B21240"/>
    <w:rsid w:val="00B21514"/>
    <w:rsid w:val="00B215E2"/>
    <w:rsid w:val="00B2163E"/>
    <w:rsid w:val="00B2183D"/>
    <w:rsid w:val="00B21AE7"/>
    <w:rsid w:val="00B22339"/>
    <w:rsid w:val="00B223CC"/>
    <w:rsid w:val="00B2277E"/>
    <w:rsid w:val="00B227DC"/>
    <w:rsid w:val="00B22E45"/>
    <w:rsid w:val="00B22F11"/>
    <w:rsid w:val="00B22F1E"/>
    <w:rsid w:val="00B23031"/>
    <w:rsid w:val="00B23155"/>
    <w:rsid w:val="00B23231"/>
    <w:rsid w:val="00B2346C"/>
    <w:rsid w:val="00B234CC"/>
    <w:rsid w:val="00B23B51"/>
    <w:rsid w:val="00B24578"/>
    <w:rsid w:val="00B24608"/>
    <w:rsid w:val="00B24762"/>
    <w:rsid w:val="00B24CAC"/>
    <w:rsid w:val="00B24E1E"/>
    <w:rsid w:val="00B250BD"/>
    <w:rsid w:val="00B2558A"/>
    <w:rsid w:val="00B258F0"/>
    <w:rsid w:val="00B261C2"/>
    <w:rsid w:val="00B2641B"/>
    <w:rsid w:val="00B270B0"/>
    <w:rsid w:val="00B27342"/>
    <w:rsid w:val="00B27384"/>
    <w:rsid w:val="00B274B5"/>
    <w:rsid w:val="00B274E1"/>
    <w:rsid w:val="00B274FD"/>
    <w:rsid w:val="00B27D6D"/>
    <w:rsid w:val="00B27FAC"/>
    <w:rsid w:val="00B30216"/>
    <w:rsid w:val="00B3031D"/>
    <w:rsid w:val="00B30715"/>
    <w:rsid w:val="00B308FE"/>
    <w:rsid w:val="00B30E9B"/>
    <w:rsid w:val="00B30F85"/>
    <w:rsid w:val="00B31412"/>
    <w:rsid w:val="00B3144A"/>
    <w:rsid w:val="00B31EDF"/>
    <w:rsid w:val="00B323A4"/>
    <w:rsid w:val="00B32C0A"/>
    <w:rsid w:val="00B330B3"/>
    <w:rsid w:val="00B334A5"/>
    <w:rsid w:val="00B33B10"/>
    <w:rsid w:val="00B33C2F"/>
    <w:rsid w:val="00B33D6E"/>
    <w:rsid w:val="00B33EB7"/>
    <w:rsid w:val="00B346F4"/>
    <w:rsid w:val="00B34D64"/>
    <w:rsid w:val="00B359AC"/>
    <w:rsid w:val="00B35A5A"/>
    <w:rsid w:val="00B35D9D"/>
    <w:rsid w:val="00B35F9F"/>
    <w:rsid w:val="00B3618B"/>
    <w:rsid w:val="00B36721"/>
    <w:rsid w:val="00B37016"/>
    <w:rsid w:val="00B378ED"/>
    <w:rsid w:val="00B37E2C"/>
    <w:rsid w:val="00B40070"/>
    <w:rsid w:val="00B40CA8"/>
    <w:rsid w:val="00B40E00"/>
    <w:rsid w:val="00B41327"/>
    <w:rsid w:val="00B41898"/>
    <w:rsid w:val="00B41A89"/>
    <w:rsid w:val="00B424D9"/>
    <w:rsid w:val="00B427C0"/>
    <w:rsid w:val="00B42A27"/>
    <w:rsid w:val="00B43069"/>
    <w:rsid w:val="00B4306F"/>
    <w:rsid w:val="00B43139"/>
    <w:rsid w:val="00B43542"/>
    <w:rsid w:val="00B435FB"/>
    <w:rsid w:val="00B43929"/>
    <w:rsid w:val="00B43EED"/>
    <w:rsid w:val="00B44162"/>
    <w:rsid w:val="00B4441E"/>
    <w:rsid w:val="00B444D4"/>
    <w:rsid w:val="00B44B58"/>
    <w:rsid w:val="00B45101"/>
    <w:rsid w:val="00B4518C"/>
    <w:rsid w:val="00B45196"/>
    <w:rsid w:val="00B45264"/>
    <w:rsid w:val="00B454FF"/>
    <w:rsid w:val="00B45524"/>
    <w:rsid w:val="00B45560"/>
    <w:rsid w:val="00B45A03"/>
    <w:rsid w:val="00B45B2C"/>
    <w:rsid w:val="00B45D40"/>
    <w:rsid w:val="00B462C8"/>
    <w:rsid w:val="00B46396"/>
    <w:rsid w:val="00B467A4"/>
    <w:rsid w:val="00B46D98"/>
    <w:rsid w:val="00B46F08"/>
    <w:rsid w:val="00B47B21"/>
    <w:rsid w:val="00B47FA4"/>
    <w:rsid w:val="00B47FFE"/>
    <w:rsid w:val="00B50098"/>
    <w:rsid w:val="00B50211"/>
    <w:rsid w:val="00B5069D"/>
    <w:rsid w:val="00B50A47"/>
    <w:rsid w:val="00B50B0A"/>
    <w:rsid w:val="00B50CB2"/>
    <w:rsid w:val="00B5210F"/>
    <w:rsid w:val="00B52A6D"/>
    <w:rsid w:val="00B52B07"/>
    <w:rsid w:val="00B533D4"/>
    <w:rsid w:val="00B53764"/>
    <w:rsid w:val="00B537F6"/>
    <w:rsid w:val="00B53974"/>
    <w:rsid w:val="00B53C18"/>
    <w:rsid w:val="00B53F88"/>
    <w:rsid w:val="00B54210"/>
    <w:rsid w:val="00B54302"/>
    <w:rsid w:val="00B543B4"/>
    <w:rsid w:val="00B54DA8"/>
    <w:rsid w:val="00B5501D"/>
    <w:rsid w:val="00B5519F"/>
    <w:rsid w:val="00B552C6"/>
    <w:rsid w:val="00B55D65"/>
    <w:rsid w:val="00B56788"/>
    <w:rsid w:val="00B568BE"/>
    <w:rsid w:val="00B56950"/>
    <w:rsid w:val="00B573EE"/>
    <w:rsid w:val="00B579C4"/>
    <w:rsid w:val="00B602E4"/>
    <w:rsid w:val="00B60752"/>
    <w:rsid w:val="00B60C47"/>
    <w:rsid w:val="00B6128F"/>
    <w:rsid w:val="00B61356"/>
    <w:rsid w:val="00B613B4"/>
    <w:rsid w:val="00B61691"/>
    <w:rsid w:val="00B6176B"/>
    <w:rsid w:val="00B617AD"/>
    <w:rsid w:val="00B623BD"/>
    <w:rsid w:val="00B6268F"/>
    <w:rsid w:val="00B636B8"/>
    <w:rsid w:val="00B63D12"/>
    <w:rsid w:val="00B647F5"/>
    <w:rsid w:val="00B65176"/>
    <w:rsid w:val="00B66013"/>
    <w:rsid w:val="00B660A1"/>
    <w:rsid w:val="00B6637F"/>
    <w:rsid w:val="00B66710"/>
    <w:rsid w:val="00B66AD0"/>
    <w:rsid w:val="00B6711E"/>
    <w:rsid w:val="00B676F0"/>
    <w:rsid w:val="00B67792"/>
    <w:rsid w:val="00B702CD"/>
    <w:rsid w:val="00B705D4"/>
    <w:rsid w:val="00B7074E"/>
    <w:rsid w:val="00B708A9"/>
    <w:rsid w:val="00B7260F"/>
    <w:rsid w:val="00B727BB"/>
    <w:rsid w:val="00B72C5E"/>
    <w:rsid w:val="00B72CC3"/>
    <w:rsid w:val="00B7304C"/>
    <w:rsid w:val="00B73098"/>
    <w:rsid w:val="00B735B1"/>
    <w:rsid w:val="00B7395D"/>
    <w:rsid w:val="00B73C5C"/>
    <w:rsid w:val="00B73FDA"/>
    <w:rsid w:val="00B740AC"/>
    <w:rsid w:val="00B740B9"/>
    <w:rsid w:val="00B740ED"/>
    <w:rsid w:val="00B745DE"/>
    <w:rsid w:val="00B74ADF"/>
    <w:rsid w:val="00B74F56"/>
    <w:rsid w:val="00B753E1"/>
    <w:rsid w:val="00B7570B"/>
    <w:rsid w:val="00B75E7E"/>
    <w:rsid w:val="00B75EF6"/>
    <w:rsid w:val="00B7636F"/>
    <w:rsid w:val="00B76884"/>
    <w:rsid w:val="00B76A4B"/>
    <w:rsid w:val="00B76B4E"/>
    <w:rsid w:val="00B770AA"/>
    <w:rsid w:val="00B77AE6"/>
    <w:rsid w:val="00B77D09"/>
    <w:rsid w:val="00B77D1E"/>
    <w:rsid w:val="00B8006E"/>
    <w:rsid w:val="00B80346"/>
    <w:rsid w:val="00B8058E"/>
    <w:rsid w:val="00B805E2"/>
    <w:rsid w:val="00B8067F"/>
    <w:rsid w:val="00B81270"/>
    <w:rsid w:val="00B81CB4"/>
    <w:rsid w:val="00B8214E"/>
    <w:rsid w:val="00B82CDD"/>
    <w:rsid w:val="00B82E2F"/>
    <w:rsid w:val="00B83170"/>
    <w:rsid w:val="00B83655"/>
    <w:rsid w:val="00B841ED"/>
    <w:rsid w:val="00B85159"/>
    <w:rsid w:val="00B851D9"/>
    <w:rsid w:val="00B854E9"/>
    <w:rsid w:val="00B8559E"/>
    <w:rsid w:val="00B855D5"/>
    <w:rsid w:val="00B85B55"/>
    <w:rsid w:val="00B85B80"/>
    <w:rsid w:val="00B864AB"/>
    <w:rsid w:val="00B90937"/>
    <w:rsid w:val="00B90AD4"/>
    <w:rsid w:val="00B90BE2"/>
    <w:rsid w:val="00B90DB6"/>
    <w:rsid w:val="00B91C48"/>
    <w:rsid w:val="00B92486"/>
    <w:rsid w:val="00B927E0"/>
    <w:rsid w:val="00B93A94"/>
    <w:rsid w:val="00B93D08"/>
    <w:rsid w:val="00B93D0A"/>
    <w:rsid w:val="00B943AC"/>
    <w:rsid w:val="00B94431"/>
    <w:rsid w:val="00B944B4"/>
    <w:rsid w:val="00B94B3F"/>
    <w:rsid w:val="00B95481"/>
    <w:rsid w:val="00B957D7"/>
    <w:rsid w:val="00B964ED"/>
    <w:rsid w:val="00B96D8E"/>
    <w:rsid w:val="00B96FC1"/>
    <w:rsid w:val="00B9781D"/>
    <w:rsid w:val="00B97990"/>
    <w:rsid w:val="00B97C51"/>
    <w:rsid w:val="00BA019B"/>
    <w:rsid w:val="00BA0952"/>
    <w:rsid w:val="00BA0CA5"/>
    <w:rsid w:val="00BA14E2"/>
    <w:rsid w:val="00BA1C08"/>
    <w:rsid w:val="00BA24D4"/>
    <w:rsid w:val="00BA260E"/>
    <w:rsid w:val="00BA286A"/>
    <w:rsid w:val="00BA28FF"/>
    <w:rsid w:val="00BA2A62"/>
    <w:rsid w:val="00BA2DA6"/>
    <w:rsid w:val="00BA2DB1"/>
    <w:rsid w:val="00BA2DC6"/>
    <w:rsid w:val="00BA30AB"/>
    <w:rsid w:val="00BA326F"/>
    <w:rsid w:val="00BA3644"/>
    <w:rsid w:val="00BA3A76"/>
    <w:rsid w:val="00BA3D4E"/>
    <w:rsid w:val="00BA3E79"/>
    <w:rsid w:val="00BA43F7"/>
    <w:rsid w:val="00BA4617"/>
    <w:rsid w:val="00BA4793"/>
    <w:rsid w:val="00BA4C48"/>
    <w:rsid w:val="00BA4D93"/>
    <w:rsid w:val="00BA4EF9"/>
    <w:rsid w:val="00BA5170"/>
    <w:rsid w:val="00BA51DE"/>
    <w:rsid w:val="00BA54EB"/>
    <w:rsid w:val="00BA5539"/>
    <w:rsid w:val="00BA570B"/>
    <w:rsid w:val="00BA5FF1"/>
    <w:rsid w:val="00BA62C1"/>
    <w:rsid w:val="00BA6591"/>
    <w:rsid w:val="00BA672D"/>
    <w:rsid w:val="00BA71E2"/>
    <w:rsid w:val="00BA7605"/>
    <w:rsid w:val="00BA7D14"/>
    <w:rsid w:val="00BA7DF6"/>
    <w:rsid w:val="00BB016A"/>
    <w:rsid w:val="00BB09BC"/>
    <w:rsid w:val="00BB0F80"/>
    <w:rsid w:val="00BB0F92"/>
    <w:rsid w:val="00BB1AA9"/>
    <w:rsid w:val="00BB2021"/>
    <w:rsid w:val="00BB25D1"/>
    <w:rsid w:val="00BB2D53"/>
    <w:rsid w:val="00BB316E"/>
    <w:rsid w:val="00BB3F80"/>
    <w:rsid w:val="00BB42CA"/>
    <w:rsid w:val="00BB47B0"/>
    <w:rsid w:val="00BB545B"/>
    <w:rsid w:val="00BB5FED"/>
    <w:rsid w:val="00BB6E75"/>
    <w:rsid w:val="00BB7668"/>
    <w:rsid w:val="00BB7673"/>
    <w:rsid w:val="00BB77C9"/>
    <w:rsid w:val="00BB7E48"/>
    <w:rsid w:val="00BB7FDB"/>
    <w:rsid w:val="00BC0F1E"/>
    <w:rsid w:val="00BC1029"/>
    <w:rsid w:val="00BC1095"/>
    <w:rsid w:val="00BC1976"/>
    <w:rsid w:val="00BC1ADB"/>
    <w:rsid w:val="00BC1BF3"/>
    <w:rsid w:val="00BC2187"/>
    <w:rsid w:val="00BC2C6A"/>
    <w:rsid w:val="00BC2CF5"/>
    <w:rsid w:val="00BC31A9"/>
    <w:rsid w:val="00BC34A3"/>
    <w:rsid w:val="00BC3761"/>
    <w:rsid w:val="00BC3DEA"/>
    <w:rsid w:val="00BC4079"/>
    <w:rsid w:val="00BC4922"/>
    <w:rsid w:val="00BC4FD8"/>
    <w:rsid w:val="00BC549E"/>
    <w:rsid w:val="00BC56C1"/>
    <w:rsid w:val="00BC5DD8"/>
    <w:rsid w:val="00BC6471"/>
    <w:rsid w:val="00BC6505"/>
    <w:rsid w:val="00BC6554"/>
    <w:rsid w:val="00BC68DC"/>
    <w:rsid w:val="00BC6B15"/>
    <w:rsid w:val="00BC78DD"/>
    <w:rsid w:val="00BC7AEE"/>
    <w:rsid w:val="00BD00AB"/>
    <w:rsid w:val="00BD028D"/>
    <w:rsid w:val="00BD0385"/>
    <w:rsid w:val="00BD0A06"/>
    <w:rsid w:val="00BD0EE5"/>
    <w:rsid w:val="00BD1186"/>
    <w:rsid w:val="00BD1C90"/>
    <w:rsid w:val="00BD1EAE"/>
    <w:rsid w:val="00BD29DE"/>
    <w:rsid w:val="00BD2AA1"/>
    <w:rsid w:val="00BD2E08"/>
    <w:rsid w:val="00BD3351"/>
    <w:rsid w:val="00BD3EF5"/>
    <w:rsid w:val="00BD449E"/>
    <w:rsid w:val="00BD4C56"/>
    <w:rsid w:val="00BD4D37"/>
    <w:rsid w:val="00BD561E"/>
    <w:rsid w:val="00BD5D53"/>
    <w:rsid w:val="00BD5FBA"/>
    <w:rsid w:val="00BD6652"/>
    <w:rsid w:val="00BD6EB2"/>
    <w:rsid w:val="00BD6FCC"/>
    <w:rsid w:val="00BD7379"/>
    <w:rsid w:val="00BD7461"/>
    <w:rsid w:val="00BD7470"/>
    <w:rsid w:val="00BE0922"/>
    <w:rsid w:val="00BE136B"/>
    <w:rsid w:val="00BE156D"/>
    <w:rsid w:val="00BE1DAC"/>
    <w:rsid w:val="00BE1DC2"/>
    <w:rsid w:val="00BE2228"/>
    <w:rsid w:val="00BE2873"/>
    <w:rsid w:val="00BE289A"/>
    <w:rsid w:val="00BE3D83"/>
    <w:rsid w:val="00BE4347"/>
    <w:rsid w:val="00BE4883"/>
    <w:rsid w:val="00BE4C0A"/>
    <w:rsid w:val="00BE4F06"/>
    <w:rsid w:val="00BE5CF8"/>
    <w:rsid w:val="00BE5D87"/>
    <w:rsid w:val="00BE5ECA"/>
    <w:rsid w:val="00BE605A"/>
    <w:rsid w:val="00BE6342"/>
    <w:rsid w:val="00BE6B5D"/>
    <w:rsid w:val="00BE7275"/>
    <w:rsid w:val="00BE734F"/>
    <w:rsid w:val="00BE7661"/>
    <w:rsid w:val="00BE770C"/>
    <w:rsid w:val="00BE7A9D"/>
    <w:rsid w:val="00BE7BBC"/>
    <w:rsid w:val="00BE7E0A"/>
    <w:rsid w:val="00BE7EB2"/>
    <w:rsid w:val="00BF02A8"/>
    <w:rsid w:val="00BF0ABA"/>
    <w:rsid w:val="00BF177B"/>
    <w:rsid w:val="00BF21DD"/>
    <w:rsid w:val="00BF2515"/>
    <w:rsid w:val="00BF3027"/>
    <w:rsid w:val="00BF34D9"/>
    <w:rsid w:val="00BF39BB"/>
    <w:rsid w:val="00BF63D8"/>
    <w:rsid w:val="00BF6CAF"/>
    <w:rsid w:val="00BF6CD0"/>
    <w:rsid w:val="00BF6D2A"/>
    <w:rsid w:val="00BF7978"/>
    <w:rsid w:val="00BF7B9C"/>
    <w:rsid w:val="00C01BDD"/>
    <w:rsid w:val="00C02325"/>
    <w:rsid w:val="00C0233B"/>
    <w:rsid w:val="00C0291E"/>
    <w:rsid w:val="00C03092"/>
    <w:rsid w:val="00C031DE"/>
    <w:rsid w:val="00C03946"/>
    <w:rsid w:val="00C03C23"/>
    <w:rsid w:val="00C03E6C"/>
    <w:rsid w:val="00C03F4C"/>
    <w:rsid w:val="00C0402A"/>
    <w:rsid w:val="00C042D8"/>
    <w:rsid w:val="00C045CC"/>
    <w:rsid w:val="00C0490A"/>
    <w:rsid w:val="00C05155"/>
    <w:rsid w:val="00C0591C"/>
    <w:rsid w:val="00C05FD6"/>
    <w:rsid w:val="00C06170"/>
    <w:rsid w:val="00C061EC"/>
    <w:rsid w:val="00C06323"/>
    <w:rsid w:val="00C06957"/>
    <w:rsid w:val="00C06A02"/>
    <w:rsid w:val="00C07243"/>
    <w:rsid w:val="00C07710"/>
    <w:rsid w:val="00C0785C"/>
    <w:rsid w:val="00C07993"/>
    <w:rsid w:val="00C100B1"/>
    <w:rsid w:val="00C1017C"/>
    <w:rsid w:val="00C1031D"/>
    <w:rsid w:val="00C109CD"/>
    <w:rsid w:val="00C10F10"/>
    <w:rsid w:val="00C11635"/>
    <w:rsid w:val="00C1176B"/>
    <w:rsid w:val="00C11D95"/>
    <w:rsid w:val="00C121C9"/>
    <w:rsid w:val="00C1223F"/>
    <w:rsid w:val="00C124DE"/>
    <w:rsid w:val="00C1267E"/>
    <w:rsid w:val="00C128AF"/>
    <w:rsid w:val="00C12A65"/>
    <w:rsid w:val="00C12DCD"/>
    <w:rsid w:val="00C138CC"/>
    <w:rsid w:val="00C13C79"/>
    <w:rsid w:val="00C13E1F"/>
    <w:rsid w:val="00C13F6A"/>
    <w:rsid w:val="00C1421B"/>
    <w:rsid w:val="00C1424A"/>
    <w:rsid w:val="00C14418"/>
    <w:rsid w:val="00C14A04"/>
    <w:rsid w:val="00C14A83"/>
    <w:rsid w:val="00C157FA"/>
    <w:rsid w:val="00C1594F"/>
    <w:rsid w:val="00C15C09"/>
    <w:rsid w:val="00C15C18"/>
    <w:rsid w:val="00C16768"/>
    <w:rsid w:val="00C20103"/>
    <w:rsid w:val="00C20A20"/>
    <w:rsid w:val="00C20FB4"/>
    <w:rsid w:val="00C21138"/>
    <w:rsid w:val="00C211C9"/>
    <w:rsid w:val="00C21A35"/>
    <w:rsid w:val="00C21C7B"/>
    <w:rsid w:val="00C21F13"/>
    <w:rsid w:val="00C2203A"/>
    <w:rsid w:val="00C221D6"/>
    <w:rsid w:val="00C22478"/>
    <w:rsid w:val="00C2279B"/>
    <w:rsid w:val="00C22841"/>
    <w:rsid w:val="00C22927"/>
    <w:rsid w:val="00C23235"/>
    <w:rsid w:val="00C23DF3"/>
    <w:rsid w:val="00C2479B"/>
    <w:rsid w:val="00C24D50"/>
    <w:rsid w:val="00C253A9"/>
    <w:rsid w:val="00C25A51"/>
    <w:rsid w:val="00C25FEC"/>
    <w:rsid w:val="00C26211"/>
    <w:rsid w:val="00C26C0F"/>
    <w:rsid w:val="00C27D38"/>
    <w:rsid w:val="00C30D8D"/>
    <w:rsid w:val="00C3100A"/>
    <w:rsid w:val="00C31C7C"/>
    <w:rsid w:val="00C322E0"/>
    <w:rsid w:val="00C335E5"/>
    <w:rsid w:val="00C3382B"/>
    <w:rsid w:val="00C33A22"/>
    <w:rsid w:val="00C33DC0"/>
    <w:rsid w:val="00C34527"/>
    <w:rsid w:val="00C34910"/>
    <w:rsid w:val="00C349F4"/>
    <w:rsid w:val="00C34A98"/>
    <w:rsid w:val="00C34E0B"/>
    <w:rsid w:val="00C357CE"/>
    <w:rsid w:val="00C3652A"/>
    <w:rsid w:val="00C36B08"/>
    <w:rsid w:val="00C36DA1"/>
    <w:rsid w:val="00C36EDF"/>
    <w:rsid w:val="00C3725F"/>
    <w:rsid w:val="00C37283"/>
    <w:rsid w:val="00C3751E"/>
    <w:rsid w:val="00C40092"/>
    <w:rsid w:val="00C401C1"/>
    <w:rsid w:val="00C4057A"/>
    <w:rsid w:val="00C40840"/>
    <w:rsid w:val="00C40E4C"/>
    <w:rsid w:val="00C40E79"/>
    <w:rsid w:val="00C41651"/>
    <w:rsid w:val="00C41D77"/>
    <w:rsid w:val="00C4306D"/>
    <w:rsid w:val="00C439E8"/>
    <w:rsid w:val="00C446F6"/>
    <w:rsid w:val="00C44DBE"/>
    <w:rsid w:val="00C44E68"/>
    <w:rsid w:val="00C45C78"/>
    <w:rsid w:val="00C46661"/>
    <w:rsid w:val="00C46DB2"/>
    <w:rsid w:val="00C46ED8"/>
    <w:rsid w:val="00C46F61"/>
    <w:rsid w:val="00C47158"/>
    <w:rsid w:val="00C4725E"/>
    <w:rsid w:val="00C4728D"/>
    <w:rsid w:val="00C47546"/>
    <w:rsid w:val="00C4754C"/>
    <w:rsid w:val="00C47D28"/>
    <w:rsid w:val="00C47DBF"/>
    <w:rsid w:val="00C50813"/>
    <w:rsid w:val="00C50D92"/>
    <w:rsid w:val="00C52146"/>
    <w:rsid w:val="00C5231D"/>
    <w:rsid w:val="00C52322"/>
    <w:rsid w:val="00C5245C"/>
    <w:rsid w:val="00C52907"/>
    <w:rsid w:val="00C52E2A"/>
    <w:rsid w:val="00C52FF5"/>
    <w:rsid w:val="00C53072"/>
    <w:rsid w:val="00C532C3"/>
    <w:rsid w:val="00C53704"/>
    <w:rsid w:val="00C53C41"/>
    <w:rsid w:val="00C53F6C"/>
    <w:rsid w:val="00C55251"/>
    <w:rsid w:val="00C55538"/>
    <w:rsid w:val="00C559B4"/>
    <w:rsid w:val="00C55E05"/>
    <w:rsid w:val="00C55E75"/>
    <w:rsid w:val="00C56D2A"/>
    <w:rsid w:val="00C5725F"/>
    <w:rsid w:val="00C57465"/>
    <w:rsid w:val="00C57531"/>
    <w:rsid w:val="00C57F7C"/>
    <w:rsid w:val="00C60385"/>
    <w:rsid w:val="00C60C48"/>
    <w:rsid w:val="00C61668"/>
    <w:rsid w:val="00C620EB"/>
    <w:rsid w:val="00C6236F"/>
    <w:rsid w:val="00C6270C"/>
    <w:rsid w:val="00C62CCE"/>
    <w:rsid w:val="00C6356E"/>
    <w:rsid w:val="00C6367C"/>
    <w:rsid w:val="00C63734"/>
    <w:rsid w:val="00C63836"/>
    <w:rsid w:val="00C639BD"/>
    <w:rsid w:val="00C6420A"/>
    <w:rsid w:val="00C64389"/>
    <w:rsid w:val="00C644DE"/>
    <w:rsid w:val="00C648D5"/>
    <w:rsid w:val="00C64BD3"/>
    <w:rsid w:val="00C65945"/>
    <w:rsid w:val="00C65E2F"/>
    <w:rsid w:val="00C663EF"/>
    <w:rsid w:val="00C66943"/>
    <w:rsid w:val="00C670A3"/>
    <w:rsid w:val="00C7042F"/>
    <w:rsid w:val="00C706BB"/>
    <w:rsid w:val="00C70735"/>
    <w:rsid w:val="00C70F44"/>
    <w:rsid w:val="00C71D78"/>
    <w:rsid w:val="00C71E9D"/>
    <w:rsid w:val="00C726D3"/>
    <w:rsid w:val="00C72A35"/>
    <w:rsid w:val="00C72D39"/>
    <w:rsid w:val="00C72DAD"/>
    <w:rsid w:val="00C73071"/>
    <w:rsid w:val="00C73594"/>
    <w:rsid w:val="00C7385A"/>
    <w:rsid w:val="00C73BE5"/>
    <w:rsid w:val="00C763C4"/>
    <w:rsid w:val="00C764BF"/>
    <w:rsid w:val="00C769C0"/>
    <w:rsid w:val="00C76BEC"/>
    <w:rsid w:val="00C76EF4"/>
    <w:rsid w:val="00C772AC"/>
    <w:rsid w:val="00C776E1"/>
    <w:rsid w:val="00C7770D"/>
    <w:rsid w:val="00C778A3"/>
    <w:rsid w:val="00C816CB"/>
    <w:rsid w:val="00C82089"/>
    <w:rsid w:val="00C8218D"/>
    <w:rsid w:val="00C821D4"/>
    <w:rsid w:val="00C822FB"/>
    <w:rsid w:val="00C8281E"/>
    <w:rsid w:val="00C83589"/>
    <w:rsid w:val="00C83AE4"/>
    <w:rsid w:val="00C842C9"/>
    <w:rsid w:val="00C84593"/>
    <w:rsid w:val="00C845FB"/>
    <w:rsid w:val="00C84654"/>
    <w:rsid w:val="00C84727"/>
    <w:rsid w:val="00C84A1D"/>
    <w:rsid w:val="00C84FB7"/>
    <w:rsid w:val="00C85411"/>
    <w:rsid w:val="00C859C1"/>
    <w:rsid w:val="00C85E1B"/>
    <w:rsid w:val="00C85E62"/>
    <w:rsid w:val="00C85EE0"/>
    <w:rsid w:val="00C860AF"/>
    <w:rsid w:val="00C86ACF"/>
    <w:rsid w:val="00C871A7"/>
    <w:rsid w:val="00C9084D"/>
    <w:rsid w:val="00C909E5"/>
    <w:rsid w:val="00C90E2E"/>
    <w:rsid w:val="00C912FD"/>
    <w:rsid w:val="00C91353"/>
    <w:rsid w:val="00C91E6A"/>
    <w:rsid w:val="00C92026"/>
    <w:rsid w:val="00C92285"/>
    <w:rsid w:val="00C922D0"/>
    <w:rsid w:val="00C92465"/>
    <w:rsid w:val="00C92B2C"/>
    <w:rsid w:val="00C92D2E"/>
    <w:rsid w:val="00C92E64"/>
    <w:rsid w:val="00C9303F"/>
    <w:rsid w:val="00C93419"/>
    <w:rsid w:val="00C93B03"/>
    <w:rsid w:val="00C93B50"/>
    <w:rsid w:val="00C95066"/>
    <w:rsid w:val="00C955EA"/>
    <w:rsid w:val="00C956E0"/>
    <w:rsid w:val="00C958CE"/>
    <w:rsid w:val="00C95D6F"/>
    <w:rsid w:val="00C9641A"/>
    <w:rsid w:val="00C968B0"/>
    <w:rsid w:val="00C96CD3"/>
    <w:rsid w:val="00C970FA"/>
    <w:rsid w:val="00C97332"/>
    <w:rsid w:val="00C97712"/>
    <w:rsid w:val="00C97EAC"/>
    <w:rsid w:val="00CA046C"/>
    <w:rsid w:val="00CA0758"/>
    <w:rsid w:val="00CA233A"/>
    <w:rsid w:val="00CA298E"/>
    <w:rsid w:val="00CA2B51"/>
    <w:rsid w:val="00CA2DDA"/>
    <w:rsid w:val="00CA2E90"/>
    <w:rsid w:val="00CA2F59"/>
    <w:rsid w:val="00CA35DD"/>
    <w:rsid w:val="00CA3CFB"/>
    <w:rsid w:val="00CA3EED"/>
    <w:rsid w:val="00CA400E"/>
    <w:rsid w:val="00CA46A4"/>
    <w:rsid w:val="00CA4981"/>
    <w:rsid w:val="00CA49BA"/>
    <w:rsid w:val="00CA4DAE"/>
    <w:rsid w:val="00CA5159"/>
    <w:rsid w:val="00CA5275"/>
    <w:rsid w:val="00CA57B2"/>
    <w:rsid w:val="00CA6974"/>
    <w:rsid w:val="00CA7098"/>
    <w:rsid w:val="00CA70A3"/>
    <w:rsid w:val="00CA7146"/>
    <w:rsid w:val="00CA752A"/>
    <w:rsid w:val="00CA756E"/>
    <w:rsid w:val="00CA7BDC"/>
    <w:rsid w:val="00CA7D02"/>
    <w:rsid w:val="00CB077C"/>
    <w:rsid w:val="00CB1BCB"/>
    <w:rsid w:val="00CB2634"/>
    <w:rsid w:val="00CB2FB6"/>
    <w:rsid w:val="00CB335A"/>
    <w:rsid w:val="00CB3806"/>
    <w:rsid w:val="00CB3840"/>
    <w:rsid w:val="00CB3CD8"/>
    <w:rsid w:val="00CB4344"/>
    <w:rsid w:val="00CB4521"/>
    <w:rsid w:val="00CB46F3"/>
    <w:rsid w:val="00CB4978"/>
    <w:rsid w:val="00CB4FB3"/>
    <w:rsid w:val="00CB5752"/>
    <w:rsid w:val="00CB6036"/>
    <w:rsid w:val="00CB6CBD"/>
    <w:rsid w:val="00CB72B3"/>
    <w:rsid w:val="00CB7474"/>
    <w:rsid w:val="00CB7B8F"/>
    <w:rsid w:val="00CC0946"/>
    <w:rsid w:val="00CC0D92"/>
    <w:rsid w:val="00CC0F6D"/>
    <w:rsid w:val="00CC0F7B"/>
    <w:rsid w:val="00CC13A4"/>
    <w:rsid w:val="00CC2989"/>
    <w:rsid w:val="00CC2C68"/>
    <w:rsid w:val="00CC2CC2"/>
    <w:rsid w:val="00CC2CDF"/>
    <w:rsid w:val="00CC3880"/>
    <w:rsid w:val="00CC3B26"/>
    <w:rsid w:val="00CC3B61"/>
    <w:rsid w:val="00CC4A57"/>
    <w:rsid w:val="00CC4C59"/>
    <w:rsid w:val="00CC514A"/>
    <w:rsid w:val="00CC515D"/>
    <w:rsid w:val="00CC54A5"/>
    <w:rsid w:val="00CC5E1B"/>
    <w:rsid w:val="00CC65B3"/>
    <w:rsid w:val="00CC663F"/>
    <w:rsid w:val="00CC68F8"/>
    <w:rsid w:val="00CC6962"/>
    <w:rsid w:val="00CC6B11"/>
    <w:rsid w:val="00CC6CBC"/>
    <w:rsid w:val="00CC707E"/>
    <w:rsid w:val="00CC7213"/>
    <w:rsid w:val="00CC72C7"/>
    <w:rsid w:val="00CC72CA"/>
    <w:rsid w:val="00CC72E0"/>
    <w:rsid w:val="00CC7483"/>
    <w:rsid w:val="00CC75C0"/>
    <w:rsid w:val="00CC7DB2"/>
    <w:rsid w:val="00CC7E10"/>
    <w:rsid w:val="00CC7EE5"/>
    <w:rsid w:val="00CD0027"/>
    <w:rsid w:val="00CD074E"/>
    <w:rsid w:val="00CD08E3"/>
    <w:rsid w:val="00CD0CE7"/>
    <w:rsid w:val="00CD1406"/>
    <w:rsid w:val="00CD186E"/>
    <w:rsid w:val="00CD1A51"/>
    <w:rsid w:val="00CD1F35"/>
    <w:rsid w:val="00CD2B6E"/>
    <w:rsid w:val="00CD2F3A"/>
    <w:rsid w:val="00CD2F6C"/>
    <w:rsid w:val="00CD339D"/>
    <w:rsid w:val="00CD3C86"/>
    <w:rsid w:val="00CD3E2B"/>
    <w:rsid w:val="00CD64D8"/>
    <w:rsid w:val="00CD6AFE"/>
    <w:rsid w:val="00CD6C11"/>
    <w:rsid w:val="00CD6F60"/>
    <w:rsid w:val="00CD7210"/>
    <w:rsid w:val="00CD72F0"/>
    <w:rsid w:val="00CD7666"/>
    <w:rsid w:val="00CD7BFA"/>
    <w:rsid w:val="00CE0414"/>
    <w:rsid w:val="00CE05D8"/>
    <w:rsid w:val="00CE0988"/>
    <w:rsid w:val="00CE0FE2"/>
    <w:rsid w:val="00CE13B5"/>
    <w:rsid w:val="00CE173B"/>
    <w:rsid w:val="00CE1813"/>
    <w:rsid w:val="00CE19C1"/>
    <w:rsid w:val="00CE1FBE"/>
    <w:rsid w:val="00CE2361"/>
    <w:rsid w:val="00CE25F7"/>
    <w:rsid w:val="00CE2915"/>
    <w:rsid w:val="00CE29FF"/>
    <w:rsid w:val="00CE2B6A"/>
    <w:rsid w:val="00CE2BE9"/>
    <w:rsid w:val="00CE2EE9"/>
    <w:rsid w:val="00CE2EFE"/>
    <w:rsid w:val="00CE3858"/>
    <w:rsid w:val="00CE3BC9"/>
    <w:rsid w:val="00CE3C4C"/>
    <w:rsid w:val="00CE3E84"/>
    <w:rsid w:val="00CE40A5"/>
    <w:rsid w:val="00CE4614"/>
    <w:rsid w:val="00CE4734"/>
    <w:rsid w:val="00CE4F3A"/>
    <w:rsid w:val="00CE55BA"/>
    <w:rsid w:val="00CE61D5"/>
    <w:rsid w:val="00CE6275"/>
    <w:rsid w:val="00CE644C"/>
    <w:rsid w:val="00CE6555"/>
    <w:rsid w:val="00CE66B4"/>
    <w:rsid w:val="00CE6CC4"/>
    <w:rsid w:val="00CE6D22"/>
    <w:rsid w:val="00CE70A7"/>
    <w:rsid w:val="00CF020D"/>
    <w:rsid w:val="00CF0ADE"/>
    <w:rsid w:val="00CF0D9A"/>
    <w:rsid w:val="00CF156A"/>
    <w:rsid w:val="00CF1AFF"/>
    <w:rsid w:val="00CF2AA4"/>
    <w:rsid w:val="00CF31E6"/>
    <w:rsid w:val="00CF37CE"/>
    <w:rsid w:val="00CF402D"/>
    <w:rsid w:val="00CF4870"/>
    <w:rsid w:val="00CF4A12"/>
    <w:rsid w:val="00CF4D26"/>
    <w:rsid w:val="00CF4F09"/>
    <w:rsid w:val="00CF55DD"/>
    <w:rsid w:val="00CF63A7"/>
    <w:rsid w:val="00CF65E8"/>
    <w:rsid w:val="00CF6BC0"/>
    <w:rsid w:val="00CF6C5C"/>
    <w:rsid w:val="00CF72E5"/>
    <w:rsid w:val="00CF7862"/>
    <w:rsid w:val="00CF7B03"/>
    <w:rsid w:val="00CF7E72"/>
    <w:rsid w:val="00CF7F6F"/>
    <w:rsid w:val="00D0054D"/>
    <w:rsid w:val="00D0085B"/>
    <w:rsid w:val="00D0099D"/>
    <w:rsid w:val="00D0115D"/>
    <w:rsid w:val="00D0171A"/>
    <w:rsid w:val="00D01A37"/>
    <w:rsid w:val="00D01B5D"/>
    <w:rsid w:val="00D02926"/>
    <w:rsid w:val="00D03174"/>
    <w:rsid w:val="00D032ED"/>
    <w:rsid w:val="00D03553"/>
    <w:rsid w:val="00D038B7"/>
    <w:rsid w:val="00D04EB4"/>
    <w:rsid w:val="00D05267"/>
    <w:rsid w:val="00D053B8"/>
    <w:rsid w:val="00D053E0"/>
    <w:rsid w:val="00D05F5B"/>
    <w:rsid w:val="00D05FEF"/>
    <w:rsid w:val="00D0670E"/>
    <w:rsid w:val="00D06A07"/>
    <w:rsid w:val="00D072C5"/>
    <w:rsid w:val="00D07435"/>
    <w:rsid w:val="00D0785C"/>
    <w:rsid w:val="00D07C01"/>
    <w:rsid w:val="00D07E88"/>
    <w:rsid w:val="00D107F5"/>
    <w:rsid w:val="00D10A05"/>
    <w:rsid w:val="00D10B7D"/>
    <w:rsid w:val="00D10BB1"/>
    <w:rsid w:val="00D10DA6"/>
    <w:rsid w:val="00D10F5F"/>
    <w:rsid w:val="00D1105D"/>
    <w:rsid w:val="00D110FA"/>
    <w:rsid w:val="00D11196"/>
    <w:rsid w:val="00D1196A"/>
    <w:rsid w:val="00D1239E"/>
    <w:rsid w:val="00D12787"/>
    <w:rsid w:val="00D13116"/>
    <w:rsid w:val="00D1339E"/>
    <w:rsid w:val="00D13517"/>
    <w:rsid w:val="00D1373A"/>
    <w:rsid w:val="00D1381B"/>
    <w:rsid w:val="00D142CD"/>
    <w:rsid w:val="00D146CC"/>
    <w:rsid w:val="00D1499F"/>
    <w:rsid w:val="00D14E0D"/>
    <w:rsid w:val="00D14F2F"/>
    <w:rsid w:val="00D15130"/>
    <w:rsid w:val="00D15209"/>
    <w:rsid w:val="00D156E0"/>
    <w:rsid w:val="00D15D7D"/>
    <w:rsid w:val="00D15D97"/>
    <w:rsid w:val="00D16105"/>
    <w:rsid w:val="00D1695A"/>
    <w:rsid w:val="00D17360"/>
    <w:rsid w:val="00D17AA3"/>
    <w:rsid w:val="00D17C64"/>
    <w:rsid w:val="00D17DD7"/>
    <w:rsid w:val="00D20169"/>
    <w:rsid w:val="00D20696"/>
    <w:rsid w:val="00D20C76"/>
    <w:rsid w:val="00D21229"/>
    <w:rsid w:val="00D2175C"/>
    <w:rsid w:val="00D21824"/>
    <w:rsid w:val="00D22330"/>
    <w:rsid w:val="00D227C2"/>
    <w:rsid w:val="00D22E4F"/>
    <w:rsid w:val="00D2319D"/>
    <w:rsid w:val="00D233D4"/>
    <w:rsid w:val="00D23439"/>
    <w:rsid w:val="00D2356E"/>
    <w:rsid w:val="00D236A9"/>
    <w:rsid w:val="00D23887"/>
    <w:rsid w:val="00D23A06"/>
    <w:rsid w:val="00D23B48"/>
    <w:rsid w:val="00D2552A"/>
    <w:rsid w:val="00D259B4"/>
    <w:rsid w:val="00D25AC8"/>
    <w:rsid w:val="00D25B26"/>
    <w:rsid w:val="00D261BE"/>
    <w:rsid w:val="00D2726B"/>
    <w:rsid w:val="00D302A2"/>
    <w:rsid w:val="00D309C2"/>
    <w:rsid w:val="00D30DDB"/>
    <w:rsid w:val="00D31C51"/>
    <w:rsid w:val="00D31D75"/>
    <w:rsid w:val="00D31F57"/>
    <w:rsid w:val="00D32685"/>
    <w:rsid w:val="00D326A0"/>
    <w:rsid w:val="00D32E8C"/>
    <w:rsid w:val="00D3343E"/>
    <w:rsid w:val="00D341BA"/>
    <w:rsid w:val="00D3477F"/>
    <w:rsid w:val="00D34FA5"/>
    <w:rsid w:val="00D354A1"/>
    <w:rsid w:val="00D361F9"/>
    <w:rsid w:val="00D367B4"/>
    <w:rsid w:val="00D36942"/>
    <w:rsid w:val="00D369F6"/>
    <w:rsid w:val="00D36C20"/>
    <w:rsid w:val="00D36D6F"/>
    <w:rsid w:val="00D372CE"/>
    <w:rsid w:val="00D37350"/>
    <w:rsid w:val="00D408C8"/>
    <w:rsid w:val="00D40940"/>
    <w:rsid w:val="00D40B62"/>
    <w:rsid w:val="00D41074"/>
    <w:rsid w:val="00D415CC"/>
    <w:rsid w:val="00D4195A"/>
    <w:rsid w:val="00D4196C"/>
    <w:rsid w:val="00D420B5"/>
    <w:rsid w:val="00D42CDB"/>
    <w:rsid w:val="00D42DDA"/>
    <w:rsid w:val="00D430DA"/>
    <w:rsid w:val="00D439D8"/>
    <w:rsid w:val="00D43A48"/>
    <w:rsid w:val="00D43F30"/>
    <w:rsid w:val="00D4407C"/>
    <w:rsid w:val="00D443DD"/>
    <w:rsid w:val="00D445F8"/>
    <w:rsid w:val="00D44F3C"/>
    <w:rsid w:val="00D46306"/>
    <w:rsid w:val="00D46CD6"/>
    <w:rsid w:val="00D46F82"/>
    <w:rsid w:val="00D47131"/>
    <w:rsid w:val="00D479B2"/>
    <w:rsid w:val="00D47A28"/>
    <w:rsid w:val="00D51AFF"/>
    <w:rsid w:val="00D51C0D"/>
    <w:rsid w:val="00D520A7"/>
    <w:rsid w:val="00D52302"/>
    <w:rsid w:val="00D52C91"/>
    <w:rsid w:val="00D531F9"/>
    <w:rsid w:val="00D53307"/>
    <w:rsid w:val="00D5361A"/>
    <w:rsid w:val="00D539C6"/>
    <w:rsid w:val="00D53CE2"/>
    <w:rsid w:val="00D542CB"/>
    <w:rsid w:val="00D548AA"/>
    <w:rsid w:val="00D54B39"/>
    <w:rsid w:val="00D54C34"/>
    <w:rsid w:val="00D559B8"/>
    <w:rsid w:val="00D55BEE"/>
    <w:rsid w:val="00D57040"/>
    <w:rsid w:val="00D5722A"/>
    <w:rsid w:val="00D5765F"/>
    <w:rsid w:val="00D61A53"/>
    <w:rsid w:val="00D61BC2"/>
    <w:rsid w:val="00D6242D"/>
    <w:rsid w:val="00D6286E"/>
    <w:rsid w:val="00D6294D"/>
    <w:rsid w:val="00D62A4C"/>
    <w:rsid w:val="00D62EF3"/>
    <w:rsid w:val="00D63113"/>
    <w:rsid w:val="00D63733"/>
    <w:rsid w:val="00D63BD5"/>
    <w:rsid w:val="00D63E20"/>
    <w:rsid w:val="00D64251"/>
    <w:rsid w:val="00D64E46"/>
    <w:rsid w:val="00D662D9"/>
    <w:rsid w:val="00D66366"/>
    <w:rsid w:val="00D663A5"/>
    <w:rsid w:val="00D668A1"/>
    <w:rsid w:val="00D66ECA"/>
    <w:rsid w:val="00D66F2A"/>
    <w:rsid w:val="00D670BF"/>
    <w:rsid w:val="00D67F84"/>
    <w:rsid w:val="00D701C8"/>
    <w:rsid w:val="00D7021C"/>
    <w:rsid w:val="00D70A07"/>
    <w:rsid w:val="00D70F2C"/>
    <w:rsid w:val="00D710B6"/>
    <w:rsid w:val="00D72389"/>
    <w:rsid w:val="00D72580"/>
    <w:rsid w:val="00D72814"/>
    <w:rsid w:val="00D72838"/>
    <w:rsid w:val="00D72C66"/>
    <w:rsid w:val="00D72F46"/>
    <w:rsid w:val="00D730E6"/>
    <w:rsid w:val="00D7371C"/>
    <w:rsid w:val="00D742D6"/>
    <w:rsid w:val="00D74B70"/>
    <w:rsid w:val="00D75154"/>
    <w:rsid w:val="00D75378"/>
    <w:rsid w:val="00D75435"/>
    <w:rsid w:val="00D75903"/>
    <w:rsid w:val="00D761C5"/>
    <w:rsid w:val="00D764A5"/>
    <w:rsid w:val="00D76A7B"/>
    <w:rsid w:val="00D77069"/>
    <w:rsid w:val="00D77BBC"/>
    <w:rsid w:val="00D807F7"/>
    <w:rsid w:val="00D80E4A"/>
    <w:rsid w:val="00D8144C"/>
    <w:rsid w:val="00D82243"/>
    <w:rsid w:val="00D824D6"/>
    <w:rsid w:val="00D82505"/>
    <w:rsid w:val="00D831EB"/>
    <w:rsid w:val="00D8328D"/>
    <w:rsid w:val="00D83B6A"/>
    <w:rsid w:val="00D83C90"/>
    <w:rsid w:val="00D83D08"/>
    <w:rsid w:val="00D84BDC"/>
    <w:rsid w:val="00D850C7"/>
    <w:rsid w:val="00D86108"/>
    <w:rsid w:val="00D8625F"/>
    <w:rsid w:val="00D862E0"/>
    <w:rsid w:val="00D869BB"/>
    <w:rsid w:val="00D86CF0"/>
    <w:rsid w:val="00D86D9D"/>
    <w:rsid w:val="00D86F39"/>
    <w:rsid w:val="00D86FDE"/>
    <w:rsid w:val="00D871DC"/>
    <w:rsid w:val="00D87735"/>
    <w:rsid w:val="00D902BD"/>
    <w:rsid w:val="00D90DB8"/>
    <w:rsid w:val="00D919E3"/>
    <w:rsid w:val="00D91E2A"/>
    <w:rsid w:val="00D92063"/>
    <w:rsid w:val="00D9269F"/>
    <w:rsid w:val="00D927F1"/>
    <w:rsid w:val="00D92D31"/>
    <w:rsid w:val="00D92EA4"/>
    <w:rsid w:val="00D92F6A"/>
    <w:rsid w:val="00D937CF"/>
    <w:rsid w:val="00D938E2"/>
    <w:rsid w:val="00D93991"/>
    <w:rsid w:val="00D940BD"/>
    <w:rsid w:val="00D94412"/>
    <w:rsid w:val="00D94752"/>
    <w:rsid w:val="00D94A72"/>
    <w:rsid w:val="00D94F1E"/>
    <w:rsid w:val="00D9502E"/>
    <w:rsid w:val="00D950A9"/>
    <w:rsid w:val="00D9559A"/>
    <w:rsid w:val="00D96B14"/>
    <w:rsid w:val="00D96FCC"/>
    <w:rsid w:val="00D9726A"/>
    <w:rsid w:val="00D97298"/>
    <w:rsid w:val="00D976A0"/>
    <w:rsid w:val="00D9779C"/>
    <w:rsid w:val="00D97E19"/>
    <w:rsid w:val="00DA081F"/>
    <w:rsid w:val="00DA09BE"/>
    <w:rsid w:val="00DA09D3"/>
    <w:rsid w:val="00DA0BF4"/>
    <w:rsid w:val="00DA0DB6"/>
    <w:rsid w:val="00DA0ED7"/>
    <w:rsid w:val="00DA0F0E"/>
    <w:rsid w:val="00DA0F99"/>
    <w:rsid w:val="00DA1096"/>
    <w:rsid w:val="00DA166E"/>
    <w:rsid w:val="00DA2140"/>
    <w:rsid w:val="00DA2D01"/>
    <w:rsid w:val="00DA2DA7"/>
    <w:rsid w:val="00DA2ED5"/>
    <w:rsid w:val="00DA3313"/>
    <w:rsid w:val="00DA3489"/>
    <w:rsid w:val="00DA393B"/>
    <w:rsid w:val="00DA40CC"/>
    <w:rsid w:val="00DA4428"/>
    <w:rsid w:val="00DA459A"/>
    <w:rsid w:val="00DA45FF"/>
    <w:rsid w:val="00DA47F2"/>
    <w:rsid w:val="00DA48A2"/>
    <w:rsid w:val="00DA4B62"/>
    <w:rsid w:val="00DA4B9B"/>
    <w:rsid w:val="00DA5058"/>
    <w:rsid w:val="00DA54F3"/>
    <w:rsid w:val="00DA5527"/>
    <w:rsid w:val="00DA57EB"/>
    <w:rsid w:val="00DA69AA"/>
    <w:rsid w:val="00DA6DD0"/>
    <w:rsid w:val="00DA7109"/>
    <w:rsid w:val="00DA7D95"/>
    <w:rsid w:val="00DB01D4"/>
    <w:rsid w:val="00DB085D"/>
    <w:rsid w:val="00DB0FC2"/>
    <w:rsid w:val="00DB15FA"/>
    <w:rsid w:val="00DB18C1"/>
    <w:rsid w:val="00DB204E"/>
    <w:rsid w:val="00DB22CD"/>
    <w:rsid w:val="00DB2439"/>
    <w:rsid w:val="00DB28D0"/>
    <w:rsid w:val="00DB2BC4"/>
    <w:rsid w:val="00DB3293"/>
    <w:rsid w:val="00DB3535"/>
    <w:rsid w:val="00DB3986"/>
    <w:rsid w:val="00DB4BEB"/>
    <w:rsid w:val="00DB4F57"/>
    <w:rsid w:val="00DB6013"/>
    <w:rsid w:val="00DB6181"/>
    <w:rsid w:val="00DB647A"/>
    <w:rsid w:val="00DB6A24"/>
    <w:rsid w:val="00DB6D18"/>
    <w:rsid w:val="00DB6E42"/>
    <w:rsid w:val="00DB6E97"/>
    <w:rsid w:val="00DB7189"/>
    <w:rsid w:val="00DB7285"/>
    <w:rsid w:val="00DB767D"/>
    <w:rsid w:val="00DB79FD"/>
    <w:rsid w:val="00DC04E8"/>
    <w:rsid w:val="00DC0A17"/>
    <w:rsid w:val="00DC18D5"/>
    <w:rsid w:val="00DC195B"/>
    <w:rsid w:val="00DC2098"/>
    <w:rsid w:val="00DC3407"/>
    <w:rsid w:val="00DC474C"/>
    <w:rsid w:val="00DC4959"/>
    <w:rsid w:val="00DC4990"/>
    <w:rsid w:val="00DC4AAE"/>
    <w:rsid w:val="00DC4D6B"/>
    <w:rsid w:val="00DC5C4A"/>
    <w:rsid w:val="00DC5EBD"/>
    <w:rsid w:val="00DC6525"/>
    <w:rsid w:val="00DC655F"/>
    <w:rsid w:val="00DC7129"/>
    <w:rsid w:val="00DC747E"/>
    <w:rsid w:val="00DC74B3"/>
    <w:rsid w:val="00DC768A"/>
    <w:rsid w:val="00DC773C"/>
    <w:rsid w:val="00DD0629"/>
    <w:rsid w:val="00DD072A"/>
    <w:rsid w:val="00DD08B0"/>
    <w:rsid w:val="00DD0C37"/>
    <w:rsid w:val="00DD0DDF"/>
    <w:rsid w:val="00DD121E"/>
    <w:rsid w:val="00DD1246"/>
    <w:rsid w:val="00DD15D3"/>
    <w:rsid w:val="00DD184F"/>
    <w:rsid w:val="00DD1D44"/>
    <w:rsid w:val="00DD2AC8"/>
    <w:rsid w:val="00DD2B9B"/>
    <w:rsid w:val="00DD2E3E"/>
    <w:rsid w:val="00DD314B"/>
    <w:rsid w:val="00DD40C6"/>
    <w:rsid w:val="00DD4F8C"/>
    <w:rsid w:val="00DD5768"/>
    <w:rsid w:val="00DD5919"/>
    <w:rsid w:val="00DD5A59"/>
    <w:rsid w:val="00DD5DC2"/>
    <w:rsid w:val="00DD63A7"/>
    <w:rsid w:val="00DD6A1E"/>
    <w:rsid w:val="00DD6A5A"/>
    <w:rsid w:val="00DD6AEC"/>
    <w:rsid w:val="00DD6AF7"/>
    <w:rsid w:val="00DD6E02"/>
    <w:rsid w:val="00DD6ED2"/>
    <w:rsid w:val="00DD6F89"/>
    <w:rsid w:val="00DD71C4"/>
    <w:rsid w:val="00DD792D"/>
    <w:rsid w:val="00DD79C4"/>
    <w:rsid w:val="00DD79D3"/>
    <w:rsid w:val="00DD7CA8"/>
    <w:rsid w:val="00DE02B8"/>
    <w:rsid w:val="00DE070D"/>
    <w:rsid w:val="00DE0897"/>
    <w:rsid w:val="00DE08E2"/>
    <w:rsid w:val="00DE0C08"/>
    <w:rsid w:val="00DE1075"/>
    <w:rsid w:val="00DE19C4"/>
    <w:rsid w:val="00DE1A02"/>
    <w:rsid w:val="00DE1E85"/>
    <w:rsid w:val="00DE2019"/>
    <w:rsid w:val="00DE206B"/>
    <w:rsid w:val="00DE299F"/>
    <w:rsid w:val="00DE2D51"/>
    <w:rsid w:val="00DE328A"/>
    <w:rsid w:val="00DE3F96"/>
    <w:rsid w:val="00DE426E"/>
    <w:rsid w:val="00DE49F4"/>
    <w:rsid w:val="00DE4A44"/>
    <w:rsid w:val="00DE4E49"/>
    <w:rsid w:val="00DE52AF"/>
    <w:rsid w:val="00DE547C"/>
    <w:rsid w:val="00DE5A50"/>
    <w:rsid w:val="00DE5CD8"/>
    <w:rsid w:val="00DE6587"/>
    <w:rsid w:val="00DE6654"/>
    <w:rsid w:val="00DE76AE"/>
    <w:rsid w:val="00DF00A0"/>
    <w:rsid w:val="00DF01CC"/>
    <w:rsid w:val="00DF059D"/>
    <w:rsid w:val="00DF1550"/>
    <w:rsid w:val="00DF1941"/>
    <w:rsid w:val="00DF19C6"/>
    <w:rsid w:val="00DF1BF5"/>
    <w:rsid w:val="00DF206E"/>
    <w:rsid w:val="00DF22A3"/>
    <w:rsid w:val="00DF2BB3"/>
    <w:rsid w:val="00DF2C25"/>
    <w:rsid w:val="00DF3814"/>
    <w:rsid w:val="00DF382D"/>
    <w:rsid w:val="00DF3E97"/>
    <w:rsid w:val="00DF3EA4"/>
    <w:rsid w:val="00DF4E93"/>
    <w:rsid w:val="00DF513B"/>
    <w:rsid w:val="00DF519D"/>
    <w:rsid w:val="00DF54AB"/>
    <w:rsid w:val="00DF5675"/>
    <w:rsid w:val="00DF594F"/>
    <w:rsid w:val="00DF5D8F"/>
    <w:rsid w:val="00DF5F4C"/>
    <w:rsid w:val="00DF6137"/>
    <w:rsid w:val="00DF6713"/>
    <w:rsid w:val="00DF699A"/>
    <w:rsid w:val="00DF6AC2"/>
    <w:rsid w:val="00DF7280"/>
    <w:rsid w:val="00DF7701"/>
    <w:rsid w:val="00DF7AD9"/>
    <w:rsid w:val="00E00B94"/>
    <w:rsid w:val="00E00BC3"/>
    <w:rsid w:val="00E010C8"/>
    <w:rsid w:val="00E011BC"/>
    <w:rsid w:val="00E01663"/>
    <w:rsid w:val="00E019E1"/>
    <w:rsid w:val="00E01B0F"/>
    <w:rsid w:val="00E01FB5"/>
    <w:rsid w:val="00E0209A"/>
    <w:rsid w:val="00E020CE"/>
    <w:rsid w:val="00E020EF"/>
    <w:rsid w:val="00E0225A"/>
    <w:rsid w:val="00E02B6E"/>
    <w:rsid w:val="00E03064"/>
    <w:rsid w:val="00E0426A"/>
    <w:rsid w:val="00E04473"/>
    <w:rsid w:val="00E044C6"/>
    <w:rsid w:val="00E047AB"/>
    <w:rsid w:val="00E048A3"/>
    <w:rsid w:val="00E04B9F"/>
    <w:rsid w:val="00E056CA"/>
    <w:rsid w:val="00E05FAD"/>
    <w:rsid w:val="00E06116"/>
    <w:rsid w:val="00E063DD"/>
    <w:rsid w:val="00E065B2"/>
    <w:rsid w:val="00E074ED"/>
    <w:rsid w:val="00E07573"/>
    <w:rsid w:val="00E07864"/>
    <w:rsid w:val="00E10124"/>
    <w:rsid w:val="00E10250"/>
    <w:rsid w:val="00E10594"/>
    <w:rsid w:val="00E11CA4"/>
    <w:rsid w:val="00E11CFE"/>
    <w:rsid w:val="00E11DBC"/>
    <w:rsid w:val="00E120D1"/>
    <w:rsid w:val="00E12DE5"/>
    <w:rsid w:val="00E130E4"/>
    <w:rsid w:val="00E1358E"/>
    <w:rsid w:val="00E14B0D"/>
    <w:rsid w:val="00E152BE"/>
    <w:rsid w:val="00E157A6"/>
    <w:rsid w:val="00E1580D"/>
    <w:rsid w:val="00E15B21"/>
    <w:rsid w:val="00E16E39"/>
    <w:rsid w:val="00E17403"/>
    <w:rsid w:val="00E17CE1"/>
    <w:rsid w:val="00E17DE4"/>
    <w:rsid w:val="00E20AA7"/>
    <w:rsid w:val="00E20F65"/>
    <w:rsid w:val="00E21399"/>
    <w:rsid w:val="00E21C93"/>
    <w:rsid w:val="00E21CBA"/>
    <w:rsid w:val="00E22594"/>
    <w:rsid w:val="00E2303C"/>
    <w:rsid w:val="00E2336F"/>
    <w:rsid w:val="00E23AC4"/>
    <w:rsid w:val="00E23FFD"/>
    <w:rsid w:val="00E245B7"/>
    <w:rsid w:val="00E24990"/>
    <w:rsid w:val="00E24C42"/>
    <w:rsid w:val="00E2528C"/>
    <w:rsid w:val="00E25455"/>
    <w:rsid w:val="00E256F3"/>
    <w:rsid w:val="00E25788"/>
    <w:rsid w:val="00E2583D"/>
    <w:rsid w:val="00E26166"/>
    <w:rsid w:val="00E2635D"/>
    <w:rsid w:val="00E265BA"/>
    <w:rsid w:val="00E267DA"/>
    <w:rsid w:val="00E2733D"/>
    <w:rsid w:val="00E273FF"/>
    <w:rsid w:val="00E2763A"/>
    <w:rsid w:val="00E27680"/>
    <w:rsid w:val="00E2771D"/>
    <w:rsid w:val="00E27A97"/>
    <w:rsid w:val="00E30DDA"/>
    <w:rsid w:val="00E30F6C"/>
    <w:rsid w:val="00E315B7"/>
    <w:rsid w:val="00E3160F"/>
    <w:rsid w:val="00E31C7F"/>
    <w:rsid w:val="00E3240F"/>
    <w:rsid w:val="00E3277D"/>
    <w:rsid w:val="00E32E8C"/>
    <w:rsid w:val="00E33631"/>
    <w:rsid w:val="00E33669"/>
    <w:rsid w:val="00E339E1"/>
    <w:rsid w:val="00E33B38"/>
    <w:rsid w:val="00E33BD2"/>
    <w:rsid w:val="00E33D13"/>
    <w:rsid w:val="00E33DAE"/>
    <w:rsid w:val="00E33F1E"/>
    <w:rsid w:val="00E35043"/>
    <w:rsid w:val="00E3668E"/>
    <w:rsid w:val="00E3723E"/>
    <w:rsid w:val="00E37332"/>
    <w:rsid w:val="00E3746F"/>
    <w:rsid w:val="00E40077"/>
    <w:rsid w:val="00E4052A"/>
    <w:rsid w:val="00E40533"/>
    <w:rsid w:val="00E409D2"/>
    <w:rsid w:val="00E40AC3"/>
    <w:rsid w:val="00E40DA1"/>
    <w:rsid w:val="00E418E8"/>
    <w:rsid w:val="00E419A7"/>
    <w:rsid w:val="00E41D7A"/>
    <w:rsid w:val="00E4204A"/>
    <w:rsid w:val="00E42088"/>
    <w:rsid w:val="00E42451"/>
    <w:rsid w:val="00E425FD"/>
    <w:rsid w:val="00E4260B"/>
    <w:rsid w:val="00E4273E"/>
    <w:rsid w:val="00E42879"/>
    <w:rsid w:val="00E4295D"/>
    <w:rsid w:val="00E43125"/>
    <w:rsid w:val="00E43519"/>
    <w:rsid w:val="00E435A3"/>
    <w:rsid w:val="00E43744"/>
    <w:rsid w:val="00E43E93"/>
    <w:rsid w:val="00E445F8"/>
    <w:rsid w:val="00E446B1"/>
    <w:rsid w:val="00E44929"/>
    <w:rsid w:val="00E44CB9"/>
    <w:rsid w:val="00E450AE"/>
    <w:rsid w:val="00E450E3"/>
    <w:rsid w:val="00E45198"/>
    <w:rsid w:val="00E4543E"/>
    <w:rsid w:val="00E45BAF"/>
    <w:rsid w:val="00E45E69"/>
    <w:rsid w:val="00E46BB2"/>
    <w:rsid w:val="00E46FB4"/>
    <w:rsid w:val="00E46FF0"/>
    <w:rsid w:val="00E50251"/>
    <w:rsid w:val="00E50944"/>
    <w:rsid w:val="00E509BA"/>
    <w:rsid w:val="00E50CCC"/>
    <w:rsid w:val="00E50E93"/>
    <w:rsid w:val="00E51ACB"/>
    <w:rsid w:val="00E51D45"/>
    <w:rsid w:val="00E51F93"/>
    <w:rsid w:val="00E521E2"/>
    <w:rsid w:val="00E52544"/>
    <w:rsid w:val="00E530FB"/>
    <w:rsid w:val="00E531E0"/>
    <w:rsid w:val="00E53397"/>
    <w:rsid w:val="00E53F3C"/>
    <w:rsid w:val="00E54AB6"/>
    <w:rsid w:val="00E54FC5"/>
    <w:rsid w:val="00E55107"/>
    <w:rsid w:val="00E55DFB"/>
    <w:rsid w:val="00E55ED2"/>
    <w:rsid w:val="00E5635E"/>
    <w:rsid w:val="00E563B1"/>
    <w:rsid w:val="00E56AD0"/>
    <w:rsid w:val="00E574AC"/>
    <w:rsid w:val="00E600E9"/>
    <w:rsid w:val="00E60756"/>
    <w:rsid w:val="00E60DD6"/>
    <w:rsid w:val="00E61596"/>
    <w:rsid w:val="00E61765"/>
    <w:rsid w:val="00E61E36"/>
    <w:rsid w:val="00E6242F"/>
    <w:rsid w:val="00E62436"/>
    <w:rsid w:val="00E62773"/>
    <w:rsid w:val="00E639BF"/>
    <w:rsid w:val="00E63C01"/>
    <w:rsid w:val="00E63C18"/>
    <w:rsid w:val="00E63EA7"/>
    <w:rsid w:val="00E6443D"/>
    <w:rsid w:val="00E6460C"/>
    <w:rsid w:val="00E64632"/>
    <w:rsid w:val="00E649EE"/>
    <w:rsid w:val="00E64A73"/>
    <w:rsid w:val="00E64E9F"/>
    <w:rsid w:val="00E65359"/>
    <w:rsid w:val="00E65E8C"/>
    <w:rsid w:val="00E65F0A"/>
    <w:rsid w:val="00E6638C"/>
    <w:rsid w:val="00E66692"/>
    <w:rsid w:val="00E67347"/>
    <w:rsid w:val="00E675E5"/>
    <w:rsid w:val="00E701AC"/>
    <w:rsid w:val="00E7082B"/>
    <w:rsid w:val="00E709C2"/>
    <w:rsid w:val="00E70E58"/>
    <w:rsid w:val="00E7134D"/>
    <w:rsid w:val="00E7177D"/>
    <w:rsid w:val="00E71884"/>
    <w:rsid w:val="00E726A4"/>
    <w:rsid w:val="00E72CA9"/>
    <w:rsid w:val="00E73126"/>
    <w:rsid w:val="00E731A2"/>
    <w:rsid w:val="00E73D1A"/>
    <w:rsid w:val="00E740F1"/>
    <w:rsid w:val="00E74145"/>
    <w:rsid w:val="00E74221"/>
    <w:rsid w:val="00E743C5"/>
    <w:rsid w:val="00E74A7A"/>
    <w:rsid w:val="00E74BC2"/>
    <w:rsid w:val="00E74CC8"/>
    <w:rsid w:val="00E74CE8"/>
    <w:rsid w:val="00E7529F"/>
    <w:rsid w:val="00E76622"/>
    <w:rsid w:val="00E77235"/>
    <w:rsid w:val="00E773C8"/>
    <w:rsid w:val="00E77427"/>
    <w:rsid w:val="00E77B9A"/>
    <w:rsid w:val="00E80967"/>
    <w:rsid w:val="00E81067"/>
    <w:rsid w:val="00E81A5B"/>
    <w:rsid w:val="00E81E78"/>
    <w:rsid w:val="00E81F44"/>
    <w:rsid w:val="00E81F6C"/>
    <w:rsid w:val="00E82006"/>
    <w:rsid w:val="00E82161"/>
    <w:rsid w:val="00E8284A"/>
    <w:rsid w:val="00E836AC"/>
    <w:rsid w:val="00E837AE"/>
    <w:rsid w:val="00E84521"/>
    <w:rsid w:val="00E84634"/>
    <w:rsid w:val="00E84FCF"/>
    <w:rsid w:val="00E85347"/>
    <w:rsid w:val="00E857D6"/>
    <w:rsid w:val="00E85827"/>
    <w:rsid w:val="00E86FCD"/>
    <w:rsid w:val="00E8714F"/>
    <w:rsid w:val="00E87775"/>
    <w:rsid w:val="00E90770"/>
    <w:rsid w:val="00E91203"/>
    <w:rsid w:val="00E91280"/>
    <w:rsid w:val="00E91880"/>
    <w:rsid w:val="00E919DA"/>
    <w:rsid w:val="00E91A8C"/>
    <w:rsid w:val="00E92054"/>
    <w:rsid w:val="00E929BA"/>
    <w:rsid w:val="00E929D9"/>
    <w:rsid w:val="00E9441A"/>
    <w:rsid w:val="00E944AA"/>
    <w:rsid w:val="00E945BA"/>
    <w:rsid w:val="00E9469A"/>
    <w:rsid w:val="00E94CA6"/>
    <w:rsid w:val="00E94CC1"/>
    <w:rsid w:val="00E94D96"/>
    <w:rsid w:val="00E954A3"/>
    <w:rsid w:val="00E95813"/>
    <w:rsid w:val="00E96729"/>
    <w:rsid w:val="00E967D0"/>
    <w:rsid w:val="00E96850"/>
    <w:rsid w:val="00E9686F"/>
    <w:rsid w:val="00E971C5"/>
    <w:rsid w:val="00E97295"/>
    <w:rsid w:val="00E976DC"/>
    <w:rsid w:val="00E97ADB"/>
    <w:rsid w:val="00E97BB7"/>
    <w:rsid w:val="00EA09F7"/>
    <w:rsid w:val="00EA0EC0"/>
    <w:rsid w:val="00EA0F74"/>
    <w:rsid w:val="00EA127B"/>
    <w:rsid w:val="00EA1529"/>
    <w:rsid w:val="00EA188E"/>
    <w:rsid w:val="00EA1CB9"/>
    <w:rsid w:val="00EA26E7"/>
    <w:rsid w:val="00EA32AB"/>
    <w:rsid w:val="00EA33E8"/>
    <w:rsid w:val="00EA3EDE"/>
    <w:rsid w:val="00EA40D7"/>
    <w:rsid w:val="00EA41A3"/>
    <w:rsid w:val="00EA4A7B"/>
    <w:rsid w:val="00EA4A98"/>
    <w:rsid w:val="00EA4E3B"/>
    <w:rsid w:val="00EA5025"/>
    <w:rsid w:val="00EA5114"/>
    <w:rsid w:val="00EA53CF"/>
    <w:rsid w:val="00EA545D"/>
    <w:rsid w:val="00EA5D4E"/>
    <w:rsid w:val="00EA5DBB"/>
    <w:rsid w:val="00EA678F"/>
    <w:rsid w:val="00EA6F93"/>
    <w:rsid w:val="00EA7002"/>
    <w:rsid w:val="00EA71C4"/>
    <w:rsid w:val="00EB0118"/>
    <w:rsid w:val="00EB094B"/>
    <w:rsid w:val="00EB0ADE"/>
    <w:rsid w:val="00EB0B19"/>
    <w:rsid w:val="00EB1614"/>
    <w:rsid w:val="00EB1DA5"/>
    <w:rsid w:val="00EB1E69"/>
    <w:rsid w:val="00EB27D5"/>
    <w:rsid w:val="00EB2907"/>
    <w:rsid w:val="00EB2999"/>
    <w:rsid w:val="00EB29DB"/>
    <w:rsid w:val="00EB4793"/>
    <w:rsid w:val="00EB47DD"/>
    <w:rsid w:val="00EB4D00"/>
    <w:rsid w:val="00EB534D"/>
    <w:rsid w:val="00EB5689"/>
    <w:rsid w:val="00EB59AF"/>
    <w:rsid w:val="00EB59CD"/>
    <w:rsid w:val="00EB5BE9"/>
    <w:rsid w:val="00EB631C"/>
    <w:rsid w:val="00EB706F"/>
    <w:rsid w:val="00EB7692"/>
    <w:rsid w:val="00EB76EA"/>
    <w:rsid w:val="00EB7EFA"/>
    <w:rsid w:val="00EC06BD"/>
    <w:rsid w:val="00EC0839"/>
    <w:rsid w:val="00EC08CE"/>
    <w:rsid w:val="00EC1253"/>
    <w:rsid w:val="00EC15EF"/>
    <w:rsid w:val="00EC1CA9"/>
    <w:rsid w:val="00EC1DA2"/>
    <w:rsid w:val="00EC1FC5"/>
    <w:rsid w:val="00EC2D6A"/>
    <w:rsid w:val="00EC3246"/>
    <w:rsid w:val="00EC353F"/>
    <w:rsid w:val="00EC3A32"/>
    <w:rsid w:val="00EC40E9"/>
    <w:rsid w:val="00EC4B05"/>
    <w:rsid w:val="00EC4B5F"/>
    <w:rsid w:val="00EC535A"/>
    <w:rsid w:val="00EC5489"/>
    <w:rsid w:val="00EC5588"/>
    <w:rsid w:val="00EC5642"/>
    <w:rsid w:val="00EC5665"/>
    <w:rsid w:val="00EC5A3E"/>
    <w:rsid w:val="00EC61AE"/>
    <w:rsid w:val="00EC623F"/>
    <w:rsid w:val="00EC64C2"/>
    <w:rsid w:val="00EC68C3"/>
    <w:rsid w:val="00EC6C94"/>
    <w:rsid w:val="00EC6DC1"/>
    <w:rsid w:val="00EC7420"/>
    <w:rsid w:val="00EC7486"/>
    <w:rsid w:val="00ED01B9"/>
    <w:rsid w:val="00ED0254"/>
    <w:rsid w:val="00ED05F9"/>
    <w:rsid w:val="00ED0F5A"/>
    <w:rsid w:val="00ED10EF"/>
    <w:rsid w:val="00ED1595"/>
    <w:rsid w:val="00ED1B9A"/>
    <w:rsid w:val="00ED2CDE"/>
    <w:rsid w:val="00ED3284"/>
    <w:rsid w:val="00ED3411"/>
    <w:rsid w:val="00ED3464"/>
    <w:rsid w:val="00ED376C"/>
    <w:rsid w:val="00ED4095"/>
    <w:rsid w:val="00ED40B6"/>
    <w:rsid w:val="00ED4201"/>
    <w:rsid w:val="00ED4596"/>
    <w:rsid w:val="00ED483A"/>
    <w:rsid w:val="00ED4C44"/>
    <w:rsid w:val="00ED53F5"/>
    <w:rsid w:val="00ED5B28"/>
    <w:rsid w:val="00ED5B9A"/>
    <w:rsid w:val="00ED5E36"/>
    <w:rsid w:val="00ED6179"/>
    <w:rsid w:val="00ED66BB"/>
    <w:rsid w:val="00ED6810"/>
    <w:rsid w:val="00ED6D9F"/>
    <w:rsid w:val="00EE1791"/>
    <w:rsid w:val="00EE1FFD"/>
    <w:rsid w:val="00EE22F5"/>
    <w:rsid w:val="00EE2879"/>
    <w:rsid w:val="00EE2BC2"/>
    <w:rsid w:val="00EE2C90"/>
    <w:rsid w:val="00EE2D23"/>
    <w:rsid w:val="00EE2EA2"/>
    <w:rsid w:val="00EE2F24"/>
    <w:rsid w:val="00EE30F3"/>
    <w:rsid w:val="00EE315F"/>
    <w:rsid w:val="00EE3AEF"/>
    <w:rsid w:val="00EE3E5E"/>
    <w:rsid w:val="00EE3F6B"/>
    <w:rsid w:val="00EE44D2"/>
    <w:rsid w:val="00EE476C"/>
    <w:rsid w:val="00EE4966"/>
    <w:rsid w:val="00EE4B91"/>
    <w:rsid w:val="00EE54D0"/>
    <w:rsid w:val="00EE58C1"/>
    <w:rsid w:val="00EE5E19"/>
    <w:rsid w:val="00EE5E64"/>
    <w:rsid w:val="00EE652D"/>
    <w:rsid w:val="00EE66AD"/>
    <w:rsid w:val="00EE6A45"/>
    <w:rsid w:val="00EE6BAD"/>
    <w:rsid w:val="00EE7687"/>
    <w:rsid w:val="00EE7877"/>
    <w:rsid w:val="00EE7E35"/>
    <w:rsid w:val="00EF02F5"/>
    <w:rsid w:val="00EF1A73"/>
    <w:rsid w:val="00EF1B7A"/>
    <w:rsid w:val="00EF1C56"/>
    <w:rsid w:val="00EF1C79"/>
    <w:rsid w:val="00EF1F04"/>
    <w:rsid w:val="00EF2605"/>
    <w:rsid w:val="00EF26F4"/>
    <w:rsid w:val="00EF2958"/>
    <w:rsid w:val="00EF2BBB"/>
    <w:rsid w:val="00EF39F9"/>
    <w:rsid w:val="00EF3CD4"/>
    <w:rsid w:val="00EF4AEB"/>
    <w:rsid w:val="00EF4CAC"/>
    <w:rsid w:val="00EF4E23"/>
    <w:rsid w:val="00EF5211"/>
    <w:rsid w:val="00EF55DC"/>
    <w:rsid w:val="00EF671E"/>
    <w:rsid w:val="00EF693E"/>
    <w:rsid w:val="00EF699C"/>
    <w:rsid w:val="00EF6C54"/>
    <w:rsid w:val="00EF6C9C"/>
    <w:rsid w:val="00EF748D"/>
    <w:rsid w:val="00EF7ADA"/>
    <w:rsid w:val="00EF7D6D"/>
    <w:rsid w:val="00F000D6"/>
    <w:rsid w:val="00F00235"/>
    <w:rsid w:val="00F002D5"/>
    <w:rsid w:val="00F00AD7"/>
    <w:rsid w:val="00F00CC7"/>
    <w:rsid w:val="00F01B4A"/>
    <w:rsid w:val="00F0203F"/>
    <w:rsid w:val="00F027D1"/>
    <w:rsid w:val="00F0304C"/>
    <w:rsid w:val="00F03D42"/>
    <w:rsid w:val="00F0530F"/>
    <w:rsid w:val="00F055AC"/>
    <w:rsid w:val="00F05BA3"/>
    <w:rsid w:val="00F05D71"/>
    <w:rsid w:val="00F062B0"/>
    <w:rsid w:val="00F06617"/>
    <w:rsid w:val="00F06755"/>
    <w:rsid w:val="00F06809"/>
    <w:rsid w:val="00F06A5D"/>
    <w:rsid w:val="00F0716C"/>
    <w:rsid w:val="00F10185"/>
    <w:rsid w:val="00F108B2"/>
    <w:rsid w:val="00F110CD"/>
    <w:rsid w:val="00F11C32"/>
    <w:rsid w:val="00F11E9E"/>
    <w:rsid w:val="00F11FB0"/>
    <w:rsid w:val="00F12352"/>
    <w:rsid w:val="00F12492"/>
    <w:rsid w:val="00F12E20"/>
    <w:rsid w:val="00F13018"/>
    <w:rsid w:val="00F134AC"/>
    <w:rsid w:val="00F1351C"/>
    <w:rsid w:val="00F13CC1"/>
    <w:rsid w:val="00F13F5D"/>
    <w:rsid w:val="00F1482A"/>
    <w:rsid w:val="00F149AA"/>
    <w:rsid w:val="00F149CE"/>
    <w:rsid w:val="00F14BD8"/>
    <w:rsid w:val="00F1571A"/>
    <w:rsid w:val="00F15B11"/>
    <w:rsid w:val="00F15D96"/>
    <w:rsid w:val="00F15DEB"/>
    <w:rsid w:val="00F15F18"/>
    <w:rsid w:val="00F165DE"/>
    <w:rsid w:val="00F16701"/>
    <w:rsid w:val="00F16D11"/>
    <w:rsid w:val="00F17BF7"/>
    <w:rsid w:val="00F201ED"/>
    <w:rsid w:val="00F2065D"/>
    <w:rsid w:val="00F2095F"/>
    <w:rsid w:val="00F21174"/>
    <w:rsid w:val="00F212DA"/>
    <w:rsid w:val="00F214D3"/>
    <w:rsid w:val="00F217D0"/>
    <w:rsid w:val="00F228B0"/>
    <w:rsid w:val="00F22AB1"/>
    <w:rsid w:val="00F22F16"/>
    <w:rsid w:val="00F23C9A"/>
    <w:rsid w:val="00F2400C"/>
    <w:rsid w:val="00F24260"/>
    <w:rsid w:val="00F246E3"/>
    <w:rsid w:val="00F2489B"/>
    <w:rsid w:val="00F2546B"/>
    <w:rsid w:val="00F254B5"/>
    <w:rsid w:val="00F2568A"/>
    <w:rsid w:val="00F258D3"/>
    <w:rsid w:val="00F262CE"/>
    <w:rsid w:val="00F26827"/>
    <w:rsid w:val="00F26EC8"/>
    <w:rsid w:val="00F26F32"/>
    <w:rsid w:val="00F26F7E"/>
    <w:rsid w:val="00F279F9"/>
    <w:rsid w:val="00F27C27"/>
    <w:rsid w:val="00F30364"/>
    <w:rsid w:val="00F31932"/>
    <w:rsid w:val="00F32215"/>
    <w:rsid w:val="00F3223B"/>
    <w:rsid w:val="00F329D0"/>
    <w:rsid w:val="00F329D6"/>
    <w:rsid w:val="00F32FB3"/>
    <w:rsid w:val="00F334EB"/>
    <w:rsid w:val="00F33EBD"/>
    <w:rsid w:val="00F3424A"/>
    <w:rsid w:val="00F34464"/>
    <w:rsid w:val="00F34FAB"/>
    <w:rsid w:val="00F35033"/>
    <w:rsid w:val="00F36064"/>
    <w:rsid w:val="00F36238"/>
    <w:rsid w:val="00F3649B"/>
    <w:rsid w:val="00F36838"/>
    <w:rsid w:val="00F371D5"/>
    <w:rsid w:val="00F374C3"/>
    <w:rsid w:val="00F37BDC"/>
    <w:rsid w:val="00F4017A"/>
    <w:rsid w:val="00F40E73"/>
    <w:rsid w:val="00F410DE"/>
    <w:rsid w:val="00F41C5C"/>
    <w:rsid w:val="00F421AB"/>
    <w:rsid w:val="00F422C2"/>
    <w:rsid w:val="00F42369"/>
    <w:rsid w:val="00F424A2"/>
    <w:rsid w:val="00F42AF3"/>
    <w:rsid w:val="00F43410"/>
    <w:rsid w:val="00F4364B"/>
    <w:rsid w:val="00F43A6A"/>
    <w:rsid w:val="00F4420A"/>
    <w:rsid w:val="00F4433B"/>
    <w:rsid w:val="00F4436E"/>
    <w:rsid w:val="00F44622"/>
    <w:rsid w:val="00F44B22"/>
    <w:rsid w:val="00F44C45"/>
    <w:rsid w:val="00F450F3"/>
    <w:rsid w:val="00F45378"/>
    <w:rsid w:val="00F45DF0"/>
    <w:rsid w:val="00F45F79"/>
    <w:rsid w:val="00F46003"/>
    <w:rsid w:val="00F46C7E"/>
    <w:rsid w:val="00F46D65"/>
    <w:rsid w:val="00F478A7"/>
    <w:rsid w:val="00F50C20"/>
    <w:rsid w:val="00F50DE0"/>
    <w:rsid w:val="00F51B30"/>
    <w:rsid w:val="00F52042"/>
    <w:rsid w:val="00F52777"/>
    <w:rsid w:val="00F53583"/>
    <w:rsid w:val="00F5396F"/>
    <w:rsid w:val="00F53D46"/>
    <w:rsid w:val="00F53EF8"/>
    <w:rsid w:val="00F543D9"/>
    <w:rsid w:val="00F5443E"/>
    <w:rsid w:val="00F547AF"/>
    <w:rsid w:val="00F54F33"/>
    <w:rsid w:val="00F55683"/>
    <w:rsid w:val="00F558B8"/>
    <w:rsid w:val="00F55B03"/>
    <w:rsid w:val="00F55DB9"/>
    <w:rsid w:val="00F55E46"/>
    <w:rsid w:val="00F6098D"/>
    <w:rsid w:val="00F61933"/>
    <w:rsid w:val="00F61A60"/>
    <w:rsid w:val="00F61ABF"/>
    <w:rsid w:val="00F61E95"/>
    <w:rsid w:val="00F62481"/>
    <w:rsid w:val="00F62C14"/>
    <w:rsid w:val="00F63130"/>
    <w:rsid w:val="00F63D33"/>
    <w:rsid w:val="00F63D67"/>
    <w:rsid w:val="00F63DA5"/>
    <w:rsid w:val="00F63DA7"/>
    <w:rsid w:val="00F6417D"/>
    <w:rsid w:val="00F6439D"/>
    <w:rsid w:val="00F64496"/>
    <w:rsid w:val="00F64D02"/>
    <w:rsid w:val="00F64FE9"/>
    <w:rsid w:val="00F65181"/>
    <w:rsid w:val="00F655FF"/>
    <w:rsid w:val="00F65A67"/>
    <w:rsid w:val="00F65B15"/>
    <w:rsid w:val="00F66046"/>
    <w:rsid w:val="00F666C5"/>
    <w:rsid w:val="00F66DD7"/>
    <w:rsid w:val="00F67019"/>
    <w:rsid w:val="00F6710D"/>
    <w:rsid w:val="00F67743"/>
    <w:rsid w:val="00F67D43"/>
    <w:rsid w:val="00F70B5F"/>
    <w:rsid w:val="00F70D14"/>
    <w:rsid w:val="00F70EA2"/>
    <w:rsid w:val="00F71351"/>
    <w:rsid w:val="00F71B2D"/>
    <w:rsid w:val="00F72265"/>
    <w:rsid w:val="00F726AB"/>
    <w:rsid w:val="00F72999"/>
    <w:rsid w:val="00F72EE4"/>
    <w:rsid w:val="00F73276"/>
    <w:rsid w:val="00F73406"/>
    <w:rsid w:val="00F73F9D"/>
    <w:rsid w:val="00F740F1"/>
    <w:rsid w:val="00F7469A"/>
    <w:rsid w:val="00F75047"/>
    <w:rsid w:val="00F753E3"/>
    <w:rsid w:val="00F754CB"/>
    <w:rsid w:val="00F75A76"/>
    <w:rsid w:val="00F75CA1"/>
    <w:rsid w:val="00F7690E"/>
    <w:rsid w:val="00F7726C"/>
    <w:rsid w:val="00F77305"/>
    <w:rsid w:val="00F7733E"/>
    <w:rsid w:val="00F77726"/>
    <w:rsid w:val="00F77A9C"/>
    <w:rsid w:val="00F80334"/>
    <w:rsid w:val="00F80FCA"/>
    <w:rsid w:val="00F80FCF"/>
    <w:rsid w:val="00F8161A"/>
    <w:rsid w:val="00F8167E"/>
    <w:rsid w:val="00F81A6D"/>
    <w:rsid w:val="00F81BDF"/>
    <w:rsid w:val="00F81F4B"/>
    <w:rsid w:val="00F8229A"/>
    <w:rsid w:val="00F823F8"/>
    <w:rsid w:val="00F82609"/>
    <w:rsid w:val="00F82AFB"/>
    <w:rsid w:val="00F82BB8"/>
    <w:rsid w:val="00F82D23"/>
    <w:rsid w:val="00F82FF2"/>
    <w:rsid w:val="00F83874"/>
    <w:rsid w:val="00F845BF"/>
    <w:rsid w:val="00F85018"/>
    <w:rsid w:val="00F85060"/>
    <w:rsid w:val="00F857A0"/>
    <w:rsid w:val="00F857CE"/>
    <w:rsid w:val="00F8580B"/>
    <w:rsid w:val="00F859C5"/>
    <w:rsid w:val="00F85AFA"/>
    <w:rsid w:val="00F8609D"/>
    <w:rsid w:val="00F86456"/>
    <w:rsid w:val="00F8733E"/>
    <w:rsid w:val="00F87F17"/>
    <w:rsid w:val="00F904FA"/>
    <w:rsid w:val="00F905DC"/>
    <w:rsid w:val="00F90917"/>
    <w:rsid w:val="00F90CD2"/>
    <w:rsid w:val="00F911AA"/>
    <w:rsid w:val="00F9186D"/>
    <w:rsid w:val="00F91A8D"/>
    <w:rsid w:val="00F91CFB"/>
    <w:rsid w:val="00F91EB3"/>
    <w:rsid w:val="00F91F0A"/>
    <w:rsid w:val="00F9219C"/>
    <w:rsid w:val="00F923B5"/>
    <w:rsid w:val="00F92D34"/>
    <w:rsid w:val="00F935F0"/>
    <w:rsid w:val="00F9365D"/>
    <w:rsid w:val="00F93E90"/>
    <w:rsid w:val="00F9406F"/>
    <w:rsid w:val="00F94E1F"/>
    <w:rsid w:val="00F94E4D"/>
    <w:rsid w:val="00F95969"/>
    <w:rsid w:val="00F95A3D"/>
    <w:rsid w:val="00F968EE"/>
    <w:rsid w:val="00F96C8C"/>
    <w:rsid w:val="00F97739"/>
    <w:rsid w:val="00FA15AC"/>
    <w:rsid w:val="00FA17E5"/>
    <w:rsid w:val="00FA1B94"/>
    <w:rsid w:val="00FA2610"/>
    <w:rsid w:val="00FA26BA"/>
    <w:rsid w:val="00FA2B34"/>
    <w:rsid w:val="00FA2D86"/>
    <w:rsid w:val="00FA2E9B"/>
    <w:rsid w:val="00FA2E9C"/>
    <w:rsid w:val="00FA2FA5"/>
    <w:rsid w:val="00FA36B1"/>
    <w:rsid w:val="00FA3815"/>
    <w:rsid w:val="00FA388B"/>
    <w:rsid w:val="00FA433B"/>
    <w:rsid w:val="00FA513F"/>
    <w:rsid w:val="00FA5CDA"/>
    <w:rsid w:val="00FA630D"/>
    <w:rsid w:val="00FA63D3"/>
    <w:rsid w:val="00FA64B7"/>
    <w:rsid w:val="00FA681E"/>
    <w:rsid w:val="00FA68D7"/>
    <w:rsid w:val="00FA6AD5"/>
    <w:rsid w:val="00FA70EF"/>
    <w:rsid w:val="00FA7188"/>
    <w:rsid w:val="00FA771B"/>
    <w:rsid w:val="00FB0043"/>
    <w:rsid w:val="00FB0235"/>
    <w:rsid w:val="00FB2207"/>
    <w:rsid w:val="00FB26D2"/>
    <w:rsid w:val="00FB2F06"/>
    <w:rsid w:val="00FB3789"/>
    <w:rsid w:val="00FB37C9"/>
    <w:rsid w:val="00FB37E0"/>
    <w:rsid w:val="00FB3AB8"/>
    <w:rsid w:val="00FB3CC6"/>
    <w:rsid w:val="00FB41D8"/>
    <w:rsid w:val="00FB43C3"/>
    <w:rsid w:val="00FB4652"/>
    <w:rsid w:val="00FB4657"/>
    <w:rsid w:val="00FB4FE7"/>
    <w:rsid w:val="00FB56B8"/>
    <w:rsid w:val="00FB5A4D"/>
    <w:rsid w:val="00FB5BBD"/>
    <w:rsid w:val="00FB5DE2"/>
    <w:rsid w:val="00FB5DF3"/>
    <w:rsid w:val="00FB650C"/>
    <w:rsid w:val="00FB672A"/>
    <w:rsid w:val="00FB693C"/>
    <w:rsid w:val="00FB6E98"/>
    <w:rsid w:val="00FB6FB1"/>
    <w:rsid w:val="00FB7506"/>
    <w:rsid w:val="00FC0372"/>
    <w:rsid w:val="00FC0705"/>
    <w:rsid w:val="00FC076B"/>
    <w:rsid w:val="00FC0E46"/>
    <w:rsid w:val="00FC0ED1"/>
    <w:rsid w:val="00FC13E2"/>
    <w:rsid w:val="00FC14E0"/>
    <w:rsid w:val="00FC1501"/>
    <w:rsid w:val="00FC2104"/>
    <w:rsid w:val="00FC419D"/>
    <w:rsid w:val="00FC4BBC"/>
    <w:rsid w:val="00FC4CCE"/>
    <w:rsid w:val="00FC533F"/>
    <w:rsid w:val="00FC5743"/>
    <w:rsid w:val="00FC5D2A"/>
    <w:rsid w:val="00FC5D5A"/>
    <w:rsid w:val="00FC5D70"/>
    <w:rsid w:val="00FC62BD"/>
    <w:rsid w:val="00FC6305"/>
    <w:rsid w:val="00FC63A1"/>
    <w:rsid w:val="00FC6BDD"/>
    <w:rsid w:val="00FC73EB"/>
    <w:rsid w:val="00FD01AD"/>
    <w:rsid w:val="00FD0AF6"/>
    <w:rsid w:val="00FD0D63"/>
    <w:rsid w:val="00FD1760"/>
    <w:rsid w:val="00FD1899"/>
    <w:rsid w:val="00FD19B5"/>
    <w:rsid w:val="00FD229D"/>
    <w:rsid w:val="00FD26A4"/>
    <w:rsid w:val="00FD2A1A"/>
    <w:rsid w:val="00FD2BF4"/>
    <w:rsid w:val="00FD3134"/>
    <w:rsid w:val="00FD36DE"/>
    <w:rsid w:val="00FD373A"/>
    <w:rsid w:val="00FD505A"/>
    <w:rsid w:val="00FD5331"/>
    <w:rsid w:val="00FD5609"/>
    <w:rsid w:val="00FD638F"/>
    <w:rsid w:val="00FD6BB0"/>
    <w:rsid w:val="00FD7591"/>
    <w:rsid w:val="00FD759E"/>
    <w:rsid w:val="00FD786C"/>
    <w:rsid w:val="00FD7887"/>
    <w:rsid w:val="00FD78E4"/>
    <w:rsid w:val="00FE08EE"/>
    <w:rsid w:val="00FE1AEF"/>
    <w:rsid w:val="00FE2A17"/>
    <w:rsid w:val="00FE2DE3"/>
    <w:rsid w:val="00FE38AD"/>
    <w:rsid w:val="00FE4685"/>
    <w:rsid w:val="00FE4D57"/>
    <w:rsid w:val="00FE4EB4"/>
    <w:rsid w:val="00FE5853"/>
    <w:rsid w:val="00FE5D05"/>
    <w:rsid w:val="00FE606D"/>
    <w:rsid w:val="00FE6CE1"/>
    <w:rsid w:val="00FE704A"/>
    <w:rsid w:val="00FF0357"/>
    <w:rsid w:val="00FF041C"/>
    <w:rsid w:val="00FF04E7"/>
    <w:rsid w:val="00FF102E"/>
    <w:rsid w:val="00FF168A"/>
    <w:rsid w:val="00FF1D16"/>
    <w:rsid w:val="00FF20A6"/>
    <w:rsid w:val="00FF20CD"/>
    <w:rsid w:val="00FF2B9C"/>
    <w:rsid w:val="00FF35EB"/>
    <w:rsid w:val="00FF3631"/>
    <w:rsid w:val="00FF37FB"/>
    <w:rsid w:val="00FF3AF9"/>
    <w:rsid w:val="00FF3E32"/>
    <w:rsid w:val="00FF404D"/>
    <w:rsid w:val="00FF4EF2"/>
    <w:rsid w:val="00FF5BF3"/>
    <w:rsid w:val="00FF60D7"/>
    <w:rsid w:val="00FF60D9"/>
    <w:rsid w:val="00FF61B0"/>
    <w:rsid w:val="00FF61E8"/>
    <w:rsid w:val="00FF7468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96D803C-97E6-4EA4-A3EA-978C9A4D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spacing w:after="120"/>
      <w:ind w:left="283"/>
    </w:p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0">
    <w:name w:val="¢éÍ¤ÇÒÁ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59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D420B5"/>
    <w:rPr>
      <w:rFonts w:ascii="Book Antiqua" w:hAnsi="Book Antiqua"/>
      <w:sz w:val="22"/>
      <w:szCs w:val="22"/>
    </w:rPr>
  </w:style>
  <w:style w:type="paragraph" w:customStyle="1" w:styleId="block">
    <w:name w:val="block"/>
    <w:aliases w:val="b"/>
    <w:basedOn w:val="BodyText"/>
    <w:rsid w:val="001F3C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C57F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4754C"/>
    <w:pPr>
      <w:ind w:left="720"/>
      <w:contextualSpacing/>
    </w:pPr>
    <w:rPr>
      <w:szCs w:val="22"/>
    </w:rPr>
  </w:style>
  <w:style w:type="paragraph" w:customStyle="1" w:styleId="Default">
    <w:name w:val="Default"/>
    <w:rsid w:val="005A7CC1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ing7Char">
    <w:name w:val="Heading 7 Char"/>
    <w:link w:val="Heading7"/>
    <w:rsid w:val="00165E47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123CA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82714A"/>
    <w:rPr>
      <w:rFonts w:ascii="Arial" w:hAnsi="Arial"/>
      <w:sz w:val="18"/>
      <w:szCs w:val="18"/>
    </w:rPr>
  </w:style>
  <w:style w:type="paragraph" w:customStyle="1" w:styleId="a3">
    <w:name w:val="ข้อความ"/>
    <w:basedOn w:val="Normal"/>
    <w:uiPriority w:val="99"/>
    <w:rsid w:val="00712B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BodyText3Char">
    <w:name w:val="Body Text 3 Char"/>
    <w:link w:val="BodyText3"/>
    <w:rsid w:val="00F35033"/>
    <w:rPr>
      <w:rFonts w:cs="EucrosiaUPC"/>
      <w:sz w:val="30"/>
      <w:szCs w:val="30"/>
    </w:rPr>
  </w:style>
  <w:style w:type="character" w:styleId="Hyperlink">
    <w:name w:val="Hyperlink"/>
    <w:unhideWhenUsed/>
    <w:rsid w:val="002D3734"/>
    <w:rPr>
      <w:color w:val="0000FF"/>
      <w:u w:val="single"/>
    </w:rPr>
  </w:style>
  <w:style w:type="paragraph" w:styleId="IndexHeading">
    <w:name w:val="index heading"/>
    <w:basedOn w:val="Normal"/>
    <w:next w:val="Index1"/>
    <w:semiHidden/>
    <w:rsid w:val="0031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Cordia New" w:eastAsia="MS Mincho" w:hAnsi="Cordia New" w:cs="Cordia New"/>
      <w:b/>
      <w:bCs/>
      <w:sz w:val="28"/>
      <w:szCs w:val="28"/>
      <w:lang w:val="en-GB"/>
    </w:rPr>
  </w:style>
  <w:style w:type="character" w:customStyle="1" w:styleId="Heading1Char">
    <w:name w:val="Heading 1 Char"/>
    <w:link w:val="Heading1"/>
    <w:rsid w:val="00887123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5676-ABAA-4355-8BBF-9FB1EFE9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6923</TotalTime>
  <Pages>52</Pages>
  <Words>13128</Words>
  <Characters>74833</Characters>
  <Application>Microsoft Office Word</Application>
  <DocSecurity>0</DocSecurity>
  <Lines>623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NR Group Advisory</vt:lpstr>
      <vt:lpstr>NR Group Advisory</vt:lpstr>
    </vt:vector>
  </TitlesOfParts>
  <Company>BTA</Company>
  <LinksUpToDate>false</LinksUpToDate>
  <CharactersWithSpaces>87786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Group Advisory</dc:title>
  <dc:subject/>
  <dc:creator>RC</dc:creator>
  <cp:keywords/>
  <dc:description/>
  <cp:lastModifiedBy>wb</cp:lastModifiedBy>
  <cp:revision>312</cp:revision>
  <cp:lastPrinted>2019-02-26T14:12:00Z</cp:lastPrinted>
  <dcterms:created xsi:type="dcterms:W3CDTF">2017-03-07T10:57:00Z</dcterms:created>
  <dcterms:modified xsi:type="dcterms:W3CDTF">2019-02-28T10:25:00Z</dcterms:modified>
</cp:coreProperties>
</file>