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182" w:rsidRPr="0097099E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744476">
        <w:rPr>
          <w:rFonts w:asciiTheme="majorBidi" w:hAnsiTheme="majorBidi" w:cstheme="majorBidi"/>
          <w:sz w:val="52"/>
          <w:szCs w:val="52"/>
          <w:cs/>
        </w:rPr>
        <w:t>บริษัท ทีพีไอ โพ</w:t>
      </w:r>
      <w:proofErr w:type="spellStart"/>
      <w:r w:rsidRPr="00744476">
        <w:rPr>
          <w:rFonts w:asciiTheme="majorBidi" w:hAnsiTheme="majorBidi" w:cstheme="majorBidi"/>
          <w:sz w:val="52"/>
          <w:szCs w:val="52"/>
          <w:cs/>
        </w:rPr>
        <w:t>ลีน</w:t>
      </w:r>
      <w:proofErr w:type="spellEnd"/>
      <w:r w:rsidRPr="00744476">
        <w:rPr>
          <w:rFonts w:asciiTheme="majorBidi" w:hAnsiTheme="majorBidi" w:cstheme="majorBidi"/>
          <w:sz w:val="52"/>
          <w:szCs w:val="52"/>
          <w:cs/>
        </w:rPr>
        <w:t xml:space="preserve"> จำกัด</w:t>
      </w:r>
      <w:r w:rsidRPr="00744476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งบการเงินสำหรับปีสิ้นสุดวันที่ 31 ธันวาคม 25</w:t>
      </w:r>
      <w:r w:rsidR="006170A6" w:rsidRPr="00744476">
        <w:rPr>
          <w:rFonts w:asciiTheme="majorBidi" w:hAnsiTheme="majorBidi" w:cstheme="majorBidi"/>
          <w:b w:val="0"/>
          <w:bCs w:val="0"/>
          <w:sz w:val="32"/>
          <w:szCs w:val="32"/>
        </w:rPr>
        <w:t>61</w:t>
      </w:r>
    </w:p>
    <w:p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4447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061182" w:rsidRPr="00744476" w:rsidSect="00502DAC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061182" w:rsidRPr="00744476" w:rsidRDefault="00061182" w:rsidP="0006118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61182" w:rsidRPr="002A3500" w:rsidRDefault="00061182" w:rsidP="00061182">
      <w:pPr>
        <w:pStyle w:val="Heading5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44476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061182" w:rsidRPr="00744476" w:rsidRDefault="00061182" w:rsidP="00061182">
      <w:pPr>
        <w:spacing w:line="240" w:lineRule="auto"/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:rsidR="00061182" w:rsidRPr="00744476" w:rsidRDefault="00061182" w:rsidP="00061182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  <w:r w:rsidRPr="00744476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ทีพีไอ โพ</w:t>
      </w:r>
      <w:proofErr w:type="spellStart"/>
      <w:r w:rsidRPr="00744476">
        <w:rPr>
          <w:rFonts w:asciiTheme="majorBidi" w:hAnsiTheme="majorBidi" w:cstheme="majorBidi"/>
          <w:b/>
          <w:bCs/>
          <w:sz w:val="30"/>
          <w:szCs w:val="30"/>
          <w:cs/>
        </w:rPr>
        <w:t>ลีน</w:t>
      </w:r>
      <w:proofErr w:type="spellEnd"/>
      <w:r w:rsidRPr="0074447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  <w:r w:rsidRPr="00744476">
        <w:rPr>
          <w:rFonts w:asciiTheme="majorBidi" w:hAnsiTheme="majorBidi" w:cstheme="majorBidi"/>
          <w:b/>
          <w:bCs/>
          <w:sz w:val="30"/>
          <w:szCs w:val="30"/>
          <w:highlight w:val="yellow"/>
        </w:rPr>
        <w:t xml:space="preserve"> </w:t>
      </w:r>
    </w:p>
    <w:p w:rsidR="00061182" w:rsidRPr="00744476" w:rsidRDefault="00061182" w:rsidP="00061182">
      <w:pPr>
        <w:spacing w:line="240" w:lineRule="auto"/>
        <w:ind w:right="29"/>
        <w:jc w:val="both"/>
        <w:rPr>
          <w:rFonts w:asciiTheme="majorBidi" w:hAnsiTheme="majorBidi" w:cstheme="majorBidi"/>
          <w:sz w:val="28"/>
          <w:szCs w:val="28"/>
          <w:highlight w:val="yellow"/>
        </w:rPr>
      </w:pPr>
    </w:p>
    <w:p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:rsidR="00061182" w:rsidRPr="00321B4D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highlight w:val="yellow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ทีพีไอ โพ</w:t>
      </w:r>
      <w:proofErr w:type="spellStart"/>
      <w:r w:rsidRPr="00744476">
        <w:rPr>
          <w:rFonts w:asciiTheme="majorBidi" w:hAnsiTheme="majorBidi" w:cstheme="majorBidi"/>
          <w:sz w:val="30"/>
          <w:szCs w:val="30"/>
          <w:cs/>
        </w:rPr>
        <w:t>ลีน</w:t>
      </w:r>
      <w:proofErr w:type="spellEnd"/>
      <w:r w:rsidRPr="00744476">
        <w:rPr>
          <w:rFonts w:asciiTheme="majorBidi" w:hAnsiTheme="majorBidi" w:cstheme="majorBidi"/>
          <w:sz w:val="30"/>
          <w:szCs w:val="30"/>
          <w:cs/>
        </w:rPr>
        <w:t xml:space="preserve"> จำกัด (มหาชน) และบริษัทย่อย (“กลุ่มบริษัท”)</w:t>
      </w:r>
      <w:r w:rsidRPr="00744476">
        <w:rPr>
          <w:rFonts w:asciiTheme="majorBidi" w:hAnsiTheme="majorBidi" w:cstheme="majorBidi"/>
          <w:sz w:val="16"/>
          <w:szCs w:val="16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ทีพีไอ โพ</w:t>
      </w:r>
      <w:proofErr w:type="spellStart"/>
      <w:r w:rsidRPr="00744476">
        <w:rPr>
          <w:rFonts w:asciiTheme="majorBidi" w:hAnsiTheme="majorBidi" w:cstheme="majorBidi"/>
          <w:sz w:val="30"/>
          <w:szCs w:val="30"/>
          <w:cs/>
        </w:rPr>
        <w:t>ลีน</w:t>
      </w:r>
      <w:proofErr w:type="spellEnd"/>
      <w:r w:rsidRPr="0074447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744476">
        <w:rPr>
          <w:rFonts w:asciiTheme="majorBidi" w:hAnsiTheme="majorBidi" w:cstheme="majorBidi"/>
          <w:sz w:val="16"/>
          <w:szCs w:val="16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744476">
        <w:rPr>
          <w:rFonts w:asciiTheme="majorBidi" w:hAnsiTheme="majorBidi" w:cstheme="majorBidi"/>
          <w:sz w:val="30"/>
          <w:szCs w:val="30"/>
        </w:rPr>
        <w:t xml:space="preserve">31 </w:t>
      </w:r>
      <w:r w:rsidRPr="007444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44476">
        <w:rPr>
          <w:rFonts w:asciiTheme="majorBidi" w:hAnsiTheme="majorBidi" w:cstheme="majorBidi"/>
          <w:sz w:val="30"/>
          <w:szCs w:val="30"/>
        </w:rPr>
        <w:t xml:space="preserve"> 256</w:t>
      </w:r>
      <w:r w:rsidR="006170A6" w:rsidRPr="00744476">
        <w:rPr>
          <w:rFonts w:asciiTheme="majorBidi" w:hAnsiTheme="majorBidi" w:cstheme="majorBidi"/>
          <w:sz w:val="30"/>
          <w:szCs w:val="30"/>
        </w:rPr>
        <w:t>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321B4D">
        <w:rPr>
          <w:rFonts w:asciiTheme="majorBidi" w:hAnsiTheme="majorBidi" w:cstheme="majorBidi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321B4D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321B4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21B4D">
        <w:rPr>
          <w:rFonts w:asciiTheme="majorBidi" w:hAnsiTheme="majorBidi" w:cstheme="majorBidi"/>
          <w:spacing w:val="4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31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170A6" w:rsidRPr="00744476">
        <w:rPr>
          <w:rFonts w:asciiTheme="majorBidi" w:hAnsiTheme="majorBidi" w:cstheme="majorBidi"/>
          <w:sz w:val="30"/>
          <w:szCs w:val="30"/>
        </w:rPr>
        <w:t>2561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:rsidR="00061182" w:rsidRPr="00ED4A42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444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61182" w:rsidRPr="00744476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061182" w:rsidRPr="00744476" w:rsidSect="00061182"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6373F0" w:rsidRDefault="006373F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6373F0" w:rsidRDefault="006373F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061182" w:rsidRPr="002A3500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:rsidTr="002D03AA">
        <w:tc>
          <w:tcPr>
            <w:tcW w:w="9630" w:type="dxa"/>
            <w:gridSpan w:val="2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061182" w:rsidRPr="00744476" w:rsidTr="002D03AA">
        <w:tc>
          <w:tcPr>
            <w:tcW w:w="9630" w:type="dxa"/>
            <w:gridSpan w:val="2"/>
            <w:shd w:val="clear" w:color="auto" w:fill="auto"/>
          </w:tcPr>
          <w:p w:rsidR="00061182" w:rsidRPr="00744476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ED095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ED095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061182" w:rsidRPr="00744476" w:rsidTr="002D03AA">
        <w:tc>
          <w:tcPr>
            <w:tcW w:w="4802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:rsidTr="002D03AA">
        <w:tc>
          <w:tcPr>
            <w:tcW w:w="4802" w:type="dxa"/>
            <w:shd w:val="clear" w:color="auto" w:fill="auto"/>
          </w:tcPr>
          <w:p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สินค้าคงเหลือมียอดคงเหลือที่มีนัยสำคัญ สินค้าคงเหลือบางประเภทมีความเคลื่อนไหวช้า ทำให้มีความเสี่ยงเกี่ยวกับการประเมินมูลค่าที่คาดว่าจะได้รับคืนของสินค้าคงเหลือเนื่องจากการประมาณดังกล่าวเกี่ยวกับข้อสมมติที่ขึ้นอยู่กับเหตุการณ์และการดำเนินงานในอนาคต</w:t>
            </w:r>
          </w:p>
          <w:p w:rsidR="00061182" w:rsidRPr="00744476" w:rsidRDefault="00061182" w:rsidP="007F4561">
            <w:pPr>
              <w:pStyle w:val="Bo-Blankline"/>
            </w:pPr>
          </w:p>
          <w:p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เนื่องจากผู้บริหารต้องใช้วิจารณญาณอย่างมาก และจำนวนเงินของสินค้าคงเหลือที่มีนัยสำคัญ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:rsidR="00061182" w:rsidRPr="00744476" w:rsidRDefault="00061182" w:rsidP="006B592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ทำความเข้าใจการจัดทำแผนธุรกิจของกลุ่มบริษัท และกระบวนการประมาณการมูลค่าที่คาดว่าจะได้รับคืนที่อ้างอิงมาจากแผนธุรกิจ</w:t>
            </w:r>
          </w:p>
          <w:p w:rsidR="00061182" w:rsidRPr="00744476" w:rsidRDefault="00061182" w:rsidP="007F4561">
            <w:pPr>
              <w:pStyle w:val="Bo-Blankline"/>
            </w:pPr>
          </w:p>
          <w:p w:rsidR="00061182" w:rsidRPr="00744476" w:rsidRDefault="00061182" w:rsidP="006B592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ข้อสมมติสำคัญที่ผู้บริหารใช้ในการประเมินมูลค่าที่คาดว่าจะได้รับคืนของสินค้าคงเหลือโดยเปรียบเทียบกับข้อมูลทั้งภายในและภายนอก</w:t>
            </w:r>
          </w:p>
          <w:p w:rsidR="00061182" w:rsidRPr="00744476" w:rsidRDefault="00061182" w:rsidP="007F4561">
            <w:pPr>
              <w:pStyle w:val="Bo-Blankline"/>
            </w:pPr>
          </w:p>
          <w:p w:rsidR="00061182" w:rsidRPr="00744476" w:rsidRDefault="00061182" w:rsidP="006B592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:rsidR="00061182" w:rsidRPr="00744476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:rsidTr="002D03AA">
        <w:tc>
          <w:tcPr>
            <w:tcW w:w="9630" w:type="dxa"/>
            <w:gridSpan w:val="2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การประเมินการด้อยค่าของที่ดิน อาคารและอุปกรณ์ในงบการเงินรวม และ</w:t>
            </w:r>
          </w:p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เงินให้กู้ยืมและเงินลงทุนในบริษัทย่อยในงบการเงินเฉพาะกิจการ</w:t>
            </w:r>
          </w:p>
        </w:tc>
      </w:tr>
      <w:tr w:rsidR="00061182" w:rsidRPr="00744476" w:rsidTr="002D03AA">
        <w:tc>
          <w:tcPr>
            <w:tcW w:w="9630" w:type="dxa"/>
            <w:gridSpan w:val="2"/>
            <w:shd w:val="clear" w:color="auto" w:fill="auto"/>
          </w:tcPr>
          <w:p w:rsidR="00061182" w:rsidRPr="00045629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64642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ข้อ 4 10 และ 13</w:t>
            </w:r>
          </w:p>
        </w:tc>
      </w:tr>
      <w:tr w:rsidR="00061182" w:rsidRPr="00744476" w:rsidTr="002D03AA">
        <w:tc>
          <w:tcPr>
            <w:tcW w:w="4802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:rsidTr="002D03AA">
        <w:tc>
          <w:tcPr>
            <w:tcW w:w="4802" w:type="dxa"/>
            <w:shd w:val="clear" w:color="auto" w:fill="auto"/>
          </w:tcPr>
          <w:p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ผลการดำเนินงานที่ขาดทุนต่อเนื่องของบริษัทย่อย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สองแห่งคือ บริษัท ทีพีไอ โพ</w:t>
            </w:r>
            <w:proofErr w:type="spellStart"/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ลีน</w:t>
            </w:r>
            <w:proofErr w:type="spellEnd"/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ชีวะอินทรีย์ จำกัด และ บริษัท ทีพีไอ </w:t>
            </w:r>
            <w:proofErr w:type="spellStart"/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ออล</w:t>
            </w:r>
            <w:proofErr w:type="spellEnd"/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ซี</w:t>
            </w:r>
            <w:proofErr w:type="spellStart"/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ซั่นส์</w:t>
            </w:r>
            <w:proofErr w:type="spellEnd"/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เป็นข้อบ่งชี้ว่า ที่ดิน อาคารและอุปกรณ์ และเงินให้กู้ยืมและเงินลงทุนในบริษัทย่อยดังกล่าว อาจเกิดการด้อยค่า</w:t>
            </w:r>
          </w:p>
          <w:p w:rsidR="00061182" w:rsidRPr="00744476" w:rsidRDefault="00061182" w:rsidP="007F4561">
            <w:pPr>
              <w:pStyle w:val="Bo-Blankline"/>
            </w:pPr>
          </w:p>
          <w:p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การพิจารณาเกี่ยวกับการด้อยค่าของสินทรัพย์ขึ้นอยู่กับดุลยพินิจและข้อสมมติที่สำคัญของผู้บริหารเกี่ยวกับการคาดการณ์ผลการดำเนินงานในอนาคต อัตราคิดลดและข้อสมมติหลักที่ใช้ในการประมาณมูลค่าที่คาดว่าจะได้รับคืนของธุรกิจประเภทดังกล่าวข้างต้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ทำความเข้าใจกระบวนการในการระบุข้อบ่งชี้ของการด้อยค่า และกระบวนการทดสอบการด้อยค่าและการประมาณมูลค่าที่คาดว่าจะได้รับของผู้บริหาร</w:t>
            </w:r>
          </w:p>
          <w:p w:rsidR="00061182" w:rsidRPr="00744476" w:rsidRDefault="00061182" w:rsidP="007F4561">
            <w:pPr>
              <w:pStyle w:val="Bo-Blankline"/>
            </w:pPr>
          </w:p>
          <w:p w:rsidR="00061182" w:rsidRPr="00184C6A" w:rsidRDefault="001008A0" w:rsidP="001008A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08A0">
              <w:rPr>
                <w:rFonts w:asciiTheme="majorBidi" w:hAnsiTheme="majorBidi"/>
                <w:sz w:val="30"/>
                <w:szCs w:val="30"/>
                <w:cs/>
              </w:rPr>
              <w:t>ประเมินข้อสมมติหลักที่ใช้ในการประมาณการกระแสเงินสดคิดลด เช่น อัตราการเติบโต ประมาณการรายได้ และพิจารณาความสมเหตุสมผลของประมาณการโดยเปรียบเทียบประมาณการในอดีตกับผลการดำเนินงานที่เกิดขึ้นจริง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008A0">
              <w:rPr>
                <w:rFonts w:asciiTheme="majorBidi" w:hAnsiTheme="majorBidi"/>
                <w:sz w:val="30"/>
                <w:szCs w:val="30"/>
                <w:cs/>
              </w:rPr>
              <w:t>รวมทั้งประเมินความเหมาะสมของอัตราคิดลดที่ใช้</w:t>
            </w:r>
          </w:p>
          <w:p w:rsidR="00184C6A" w:rsidRPr="001008A0" w:rsidRDefault="00184C6A" w:rsidP="007F4561">
            <w:pPr>
              <w:pStyle w:val="Bo-Blankline"/>
            </w:pPr>
          </w:p>
          <w:p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:rsidTr="002D03AA">
        <w:tc>
          <w:tcPr>
            <w:tcW w:w="9630" w:type="dxa"/>
            <w:gridSpan w:val="2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มูลค่าของสินทรัพย์เพื่อการสำรวจปิโตรเลียม</w:t>
            </w:r>
          </w:p>
        </w:tc>
      </w:tr>
      <w:tr w:rsidR="00061182" w:rsidRPr="00744476" w:rsidTr="002D03AA">
        <w:tc>
          <w:tcPr>
            <w:tcW w:w="9630" w:type="dxa"/>
            <w:gridSpan w:val="2"/>
            <w:shd w:val="clear" w:color="auto" w:fill="auto"/>
          </w:tcPr>
          <w:p w:rsidR="00061182" w:rsidRPr="00744476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64642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ข้อ 3 และ 13</w:t>
            </w:r>
          </w:p>
        </w:tc>
      </w:tr>
      <w:tr w:rsidR="00061182" w:rsidRPr="00744476" w:rsidTr="002D03AA">
        <w:tc>
          <w:tcPr>
            <w:tcW w:w="4802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:rsidTr="002D03AA">
        <w:tc>
          <w:tcPr>
            <w:tcW w:w="4802" w:type="dxa"/>
            <w:shd w:val="clear" w:color="auto" w:fill="auto"/>
          </w:tcPr>
          <w:p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บริษัทย่อยแห่งหนึ่ง (บริษัท โรงกลั่นน้ำมันทีพีไอ (1997) จำกัด) จะรับรู้ต้นทุนทั้งหมดที่เกี่ยวข้องกับรายจ่ายที่เกิดขึ้นเพื่อการสำรวจปิโตรเลียมเป็นสินทรัพย์เพื่อการสำรวจปิโตรเลียม และจะถูกบันทึกเป็นค่าใช้จ่ายในกำไรหรือขาดทุนในงวดที่มีการพิสูจน์ว่าไม่พบปริมาณสำรอง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      </w:r>
          </w:p>
          <w:p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แผนงานการสำรวจและการประเมินในอนาคตตลอดจนการดำเนินการตามแผนงานขึ้นอยู่กับ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28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ทำความเข้าใจการจัดทำแผนงานสำรวจในอนาคตของผู้บริหาร</w:t>
            </w:r>
          </w:p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การพิจารณาแผนงานสำรวจในอนาคตที่ได้รับอนุมัติจากผู้บริหาร</w:t>
            </w:r>
          </w:p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ประเมินข้อสมมติที่ใช้ในการวัดมูลค่าสินทรัพย์เพื่อการสำรวจปิโตรเลียมของผู้บริหาร โดยเปรียบเทียบกับการประมา</w:t>
            </w:r>
            <w:r w:rsidR="00FC0162">
              <w:rPr>
                <w:rFonts w:asciiTheme="majorBidi" w:hAnsiTheme="majorBidi" w:cstheme="majorBidi"/>
                <w:sz w:val="30"/>
                <w:szCs w:val="30"/>
                <w:cs/>
              </w:rPr>
              <w:t>ณการปริมาณปิโตรเลียมและงบประมาณ</w:t>
            </w:r>
          </w:p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:rsidTr="002D03AA">
        <w:tc>
          <w:tcPr>
            <w:tcW w:w="9630" w:type="dxa"/>
            <w:gridSpan w:val="2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การรับรู้สินทรัพย์ภาษีเงินได้รอการตัดบัญชี</w:t>
            </w:r>
          </w:p>
        </w:tc>
      </w:tr>
      <w:tr w:rsidR="00061182" w:rsidRPr="00744476" w:rsidTr="002D03AA">
        <w:tc>
          <w:tcPr>
            <w:tcW w:w="9630" w:type="dxa"/>
            <w:gridSpan w:val="2"/>
            <w:shd w:val="clear" w:color="auto" w:fill="auto"/>
          </w:tcPr>
          <w:p w:rsidR="00061182" w:rsidRPr="00744476" w:rsidRDefault="00061182" w:rsidP="00E83D1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991B0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ข้อ 3 และ 15</w:t>
            </w:r>
          </w:p>
        </w:tc>
      </w:tr>
      <w:tr w:rsidR="00061182" w:rsidRPr="00744476" w:rsidTr="002D03AA">
        <w:tc>
          <w:tcPr>
            <w:tcW w:w="4802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:rsidTr="002D03AA">
        <w:tc>
          <w:tcPr>
            <w:tcW w:w="4802" w:type="dxa"/>
            <w:shd w:val="clear" w:color="auto" w:fill="auto"/>
          </w:tcPr>
          <w:p w:rsidR="00061182" w:rsidRPr="002558CF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กลุ่มบริษัทรับรู้ภาษีเงินได้รอการตัดบัญชีที่คำนวณจากขาดทุนทางภาษีที่ยังไม่ได้ใช้ซึ</w:t>
            </w:r>
            <w:r w:rsidR="002558CF">
              <w:rPr>
                <w:rFonts w:asciiTheme="majorBidi" w:hAnsiTheme="majorBidi" w:cstheme="majorBidi"/>
                <w:sz w:val="30"/>
                <w:szCs w:val="30"/>
                <w:cs/>
              </w:rPr>
              <w:t>่งคาดว่าจะได้</w:t>
            </w:r>
            <w:r w:rsidR="00255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ใช้ประโยชน์</w:t>
            </w:r>
          </w:p>
          <w:p w:rsidR="00061182" w:rsidRPr="00744476" w:rsidRDefault="00061182" w:rsidP="007F4561">
            <w:pPr>
              <w:pStyle w:val="Bo-Blankline"/>
            </w:pPr>
          </w:p>
          <w:p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กลุ่มบริษัทที่จะมีกำไรทางภาษีในอนาคตเพียงพอกับการใช้ประโยชน์จากขาดทุนทางภาษี (ก่อนวันที่ขาดทุนทางภาษีหมดอายุ)</w:t>
            </w:r>
          </w:p>
          <w:p w:rsidR="00061182" w:rsidRPr="00744476" w:rsidRDefault="00061182" w:rsidP="007F4561">
            <w:pPr>
              <w:pStyle w:val="Bo-Blankline"/>
            </w:pPr>
          </w:p>
          <w:p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เนื่องจากความไม่แน่นอนในการประมาณการจำนวนเงินและระยะเวลาของกำไรทางภาษี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:rsidR="00061182" w:rsidRPr="00744476" w:rsidRDefault="00061182" w:rsidP="006B592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วิธีการที่ผู้บริหารใช้ในการรับรู้สินทรัพย์ภาษีเงินได้รอการตัดบัญชีและประเมินข้อสมมติที่ใช้ในการประมาณการกำไรทางภาษีในอนาคตของผู้บริหาร</w:t>
            </w:r>
          </w:p>
          <w:p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D83629" w:rsidRPr="003547B2" w:rsidRDefault="00D83629" w:rsidP="00D8362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และแผนการดำเนินงาน </w:t>
            </w:r>
            <w:r w:rsidR="00F30DF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ประเมินข้อสมมติที่ผู้บริหารใช้ โดยเปรียบเทียบกับแผนการดำเนินงานและแหล่งข้อมูลภายนอก</w:t>
            </w:r>
          </w:p>
          <w:p w:rsidR="003547B2" w:rsidRDefault="003547B2" w:rsidP="003547B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061182" w:rsidRPr="00744476" w:rsidRDefault="00061182" w:rsidP="006B592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061182" w:rsidRPr="00BE4EDD" w:rsidRDefault="00061182" w:rsidP="00061182">
      <w:pPr>
        <w:pStyle w:val="Bo-Blankline"/>
        <w:rPr>
          <w:rFonts w:asciiTheme="majorBidi" w:eastAsia="Calibri" w:hAnsiTheme="majorBidi" w:cstheme="majorBidi"/>
          <w:sz w:val="30"/>
          <w:szCs w:val="30"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1182" w:rsidRPr="00D34508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1B4D">
        <w:rPr>
          <w:rFonts w:asciiTheme="majorBidi" w:hAnsiTheme="majorBidi" w:cstheme="majorBidi"/>
          <w:spacing w:val="2"/>
          <w:sz w:val="30"/>
          <w:szCs w:val="30"/>
          <w:cs/>
        </w:rPr>
        <w:t>ข้าพเจ้าขอให้ส</w:t>
      </w:r>
      <w:r w:rsidR="00045629">
        <w:rPr>
          <w:rFonts w:asciiTheme="majorBidi" w:hAnsiTheme="majorBidi" w:cstheme="majorBidi"/>
          <w:spacing w:val="2"/>
          <w:sz w:val="30"/>
          <w:szCs w:val="30"/>
          <w:cs/>
        </w:rPr>
        <w:t>ังเกตหมายเหตุประกอบงบการเงิน</w:t>
      </w:r>
      <w:r w:rsidR="00991B05">
        <w:rPr>
          <w:rFonts w:asciiTheme="majorBidi" w:hAnsiTheme="majorBidi" w:cstheme="majorBidi" w:hint="cs"/>
          <w:spacing w:val="2"/>
          <w:sz w:val="30"/>
          <w:szCs w:val="30"/>
          <w:cs/>
        </w:rPr>
        <w:t>ข้อ 37 (1)</w:t>
      </w:r>
      <w:r w:rsidR="0004562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1B4D">
        <w:rPr>
          <w:rFonts w:asciiTheme="majorBidi" w:hAnsiTheme="majorBidi" w:cstheme="majorBidi"/>
          <w:spacing w:val="2"/>
          <w:sz w:val="30"/>
          <w:szCs w:val="30"/>
          <w:cs/>
        </w:rPr>
        <w:t>ซึ่งอธิบายถึงความไม่</w:t>
      </w:r>
      <w:r w:rsidRPr="00321B4D">
        <w:rPr>
          <w:rFonts w:asciiTheme="majorBidi" w:hAnsiTheme="majorBidi" w:cstheme="majorBidi"/>
          <w:sz w:val="30"/>
          <w:szCs w:val="30"/>
          <w:cs/>
        </w:rPr>
        <w:t>แน่นอนเกี่ยวกับผลของคดีที่บริษัทถูกฟ้องร้องเกี่ยวกับการทำเหมืองแร่ คดีดังกล่าวอยู่ในระหว่างการพิจารณาของศาล</w:t>
      </w:r>
      <w:r w:rsidR="00D34508">
        <w:rPr>
          <w:rFonts w:asciiTheme="majorBidi" w:hAnsiTheme="majorBidi" w:cstheme="majorBidi"/>
          <w:sz w:val="30"/>
          <w:szCs w:val="30"/>
        </w:rPr>
        <w:t xml:space="preserve"> </w:t>
      </w:r>
      <w:r w:rsidR="00D34508">
        <w:rPr>
          <w:rFonts w:asciiTheme="majorBidi" w:hAnsiTheme="majorBidi" w:cstheme="majorBidi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061182" w:rsidRPr="00744476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  <w:r w:rsidRPr="007444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61182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E627C" w:rsidRPr="00CE627C" w:rsidRDefault="00CE627C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627C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CE627C" w:rsidRPr="00744476" w:rsidRDefault="00CE627C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7444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4447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:rsidR="00061182" w:rsidRPr="00744476" w:rsidRDefault="00061182" w:rsidP="00061182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061182" w:rsidRPr="00744476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061182" w:rsidRPr="00744476" w:rsidRDefault="00061182" w:rsidP="000611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44476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061182" w:rsidRPr="00744476" w:rsidRDefault="00061182" w:rsidP="006B5925">
      <w:pPr>
        <w:numPr>
          <w:ilvl w:val="0"/>
          <w:numId w:val="1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44476">
        <w:rPr>
          <w:rFonts w:asciiTheme="majorBidi" w:hAnsiTheme="majorBidi" w:cstheme="majorBidi"/>
          <w:sz w:val="30"/>
          <w:szCs w:val="30"/>
          <w:cs/>
        </w:rPr>
        <w:t>รวมและ          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44476">
        <w:rPr>
          <w:rFonts w:asciiTheme="majorBidi" w:hAnsiTheme="majorBidi" w:cstheme="majorBidi"/>
          <w:sz w:val="30"/>
          <w:szCs w:val="30"/>
          <w:cs/>
        </w:rPr>
        <w:t>ายใน</w:t>
      </w:r>
    </w:p>
    <w:p w:rsidR="00061182" w:rsidRPr="00744476" w:rsidRDefault="00061182" w:rsidP="006B5925">
      <w:pPr>
        <w:numPr>
          <w:ilvl w:val="0"/>
          <w:numId w:val="1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44476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061182" w:rsidRPr="00744476" w:rsidRDefault="00061182" w:rsidP="006B5925">
      <w:pPr>
        <w:numPr>
          <w:ilvl w:val="0"/>
          <w:numId w:val="1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061182" w:rsidRPr="00744476" w:rsidRDefault="00061182" w:rsidP="006B5925">
      <w:pPr>
        <w:numPr>
          <w:ilvl w:val="0"/>
          <w:numId w:val="1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061182" w:rsidRPr="00744476" w:rsidRDefault="00061182" w:rsidP="006B5925">
      <w:pPr>
        <w:numPr>
          <w:ilvl w:val="0"/>
          <w:numId w:val="17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061182" w:rsidRPr="00744476" w:rsidRDefault="00061182" w:rsidP="006B5925">
      <w:pPr>
        <w:numPr>
          <w:ilvl w:val="0"/>
          <w:numId w:val="17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:rsidR="00061182" w:rsidRPr="00744476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C468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C468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44476">
        <w:rPr>
          <w:rFonts w:asciiTheme="majorBidi" w:hAnsiTheme="majorBidi" w:cstheme="majorBidi"/>
          <w:sz w:val="30"/>
          <w:szCs w:val="30"/>
          <w:cs/>
        </w:rPr>
        <w:t>อิสระ</w:t>
      </w:r>
    </w:p>
    <w:p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1F3DC1">
        <w:rPr>
          <w:rFonts w:asciiTheme="majorBidi" w:hAnsiTheme="majorBidi" w:cstheme="majorBidi"/>
          <w:spacing w:val="-2"/>
          <w:sz w:val="30"/>
          <w:szCs w:val="30"/>
        </w:rPr>
        <w:br/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1F3DC1" w:rsidRPr="001F3D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744476">
        <w:rPr>
          <w:rFonts w:asciiTheme="majorBidi" w:hAnsiTheme="majorBidi" w:cstheme="majorBidi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</w:t>
      </w:r>
      <w:bookmarkStart w:id="0" w:name="_GoBack"/>
      <w:bookmarkEnd w:id="0"/>
      <w:r w:rsidRPr="00744476">
        <w:rPr>
          <w:rFonts w:asciiTheme="majorBidi" w:hAnsiTheme="majorBidi" w:cstheme="majorBidi"/>
          <w:sz w:val="30"/>
          <w:szCs w:val="30"/>
          <w:cs/>
        </w:rPr>
        <w:t>ากกว่าผลประโยชน์ต่อส่วนได้เสียสาธารณะจากการสื่อสารดังกล่าว</w:t>
      </w:r>
    </w:p>
    <w:p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(</w:t>
      </w:r>
      <w:proofErr w:type="spellStart"/>
      <w:r w:rsidRPr="00744476">
        <w:rPr>
          <w:rFonts w:asciiTheme="majorBidi" w:hAnsiTheme="majorBidi" w:cstheme="majorBidi"/>
          <w:sz w:val="30"/>
          <w:szCs w:val="30"/>
          <w:cs/>
        </w:rPr>
        <w:t>บุญญ</w:t>
      </w:r>
      <w:proofErr w:type="spellEnd"/>
      <w:r w:rsidRPr="00744476">
        <w:rPr>
          <w:rFonts w:asciiTheme="majorBidi" w:hAnsiTheme="majorBidi" w:cstheme="majorBidi"/>
          <w:sz w:val="30"/>
          <w:szCs w:val="30"/>
          <w:cs/>
        </w:rPr>
        <w:t>ฤทธิ์ ถนอมเจริญ)</w:t>
      </w:r>
    </w:p>
    <w:p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061182" w:rsidRPr="00744476" w:rsidRDefault="00FA6566" w:rsidP="0006118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061182" w:rsidRPr="00744476">
        <w:rPr>
          <w:rFonts w:asciiTheme="majorBidi" w:hAnsiTheme="majorBidi" w:cstheme="majorBidi"/>
          <w:sz w:val="30"/>
          <w:szCs w:val="30"/>
        </w:rPr>
        <w:t>7900</w:t>
      </w:r>
    </w:p>
    <w:p w:rsidR="00061182" w:rsidRPr="00744476" w:rsidRDefault="00061182" w:rsidP="0006118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061182" w:rsidRPr="00744476" w:rsidRDefault="00061182" w:rsidP="0006118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744476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744476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744476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744476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061182" w:rsidRPr="00744476" w:rsidRDefault="00061182" w:rsidP="00061182">
      <w:pPr>
        <w:jc w:val="both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061182" w:rsidRPr="00744476" w:rsidRDefault="00790FB9" w:rsidP="0006118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A472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B28CD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321B4D" w:rsidRPr="00EA472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21B4D" w:rsidRPr="00EA472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321B4D" w:rsidRPr="00EA472D">
        <w:rPr>
          <w:rFonts w:asciiTheme="majorBidi" w:hAnsiTheme="majorBidi" w:cstheme="majorBidi"/>
          <w:sz w:val="30"/>
          <w:szCs w:val="30"/>
          <w:lang w:val="en-US"/>
        </w:rPr>
        <w:t>2562</w:t>
      </w:r>
    </w:p>
    <w:sectPr w:rsidR="00061182" w:rsidRPr="00744476" w:rsidSect="002925ED">
      <w:footerReference w:type="default" r:id="rId12"/>
      <w:pgSz w:w="11909" w:h="16834" w:code="9"/>
      <w:pgMar w:top="691" w:right="1152" w:bottom="720" w:left="1170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8E8" w:rsidRDefault="005318E8">
      <w:r>
        <w:separator/>
      </w:r>
    </w:p>
  </w:endnote>
  <w:endnote w:type="continuationSeparator" w:id="0">
    <w:p w:rsidR="005318E8" w:rsidRDefault="00531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Default="00BA40B6" w:rsidP="00502D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A40B6" w:rsidRDefault="00BA40B6" w:rsidP="00502D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972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40B6" w:rsidRDefault="00BA40B6" w:rsidP="002D03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Default="00BA40B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896DD3" w:rsidRDefault="00BA40B6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A6566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A40B6" w:rsidRDefault="00BA40B6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8E8" w:rsidRDefault="005318E8">
      <w:r>
        <w:separator/>
      </w:r>
    </w:p>
  </w:footnote>
  <w:footnote w:type="continuationSeparator" w:id="0">
    <w:p w:rsidR="005318E8" w:rsidRDefault="00531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Default="00BA40B6" w:rsidP="006373F0">
    <w:pPr>
      <w:pStyle w:val="Header"/>
    </w:pPr>
  </w:p>
  <w:p w:rsidR="006373F0" w:rsidRDefault="006373F0" w:rsidP="006373F0">
    <w:pPr>
      <w:pStyle w:val="Header"/>
    </w:pPr>
  </w:p>
  <w:p w:rsidR="006373F0" w:rsidRPr="006373F0" w:rsidRDefault="006373F0" w:rsidP="006373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4F74A482"/>
    <w:lvl w:ilvl="0" w:tplc="AA56145A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14E0"/>
    <w:multiLevelType w:val="hybridMultilevel"/>
    <w:tmpl w:val="AED49172"/>
    <w:lvl w:ilvl="0" w:tplc="85AA699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04B6D0C"/>
    <w:multiLevelType w:val="hybridMultilevel"/>
    <w:tmpl w:val="75A2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F6712"/>
    <w:multiLevelType w:val="multilevel"/>
    <w:tmpl w:val="CD1E7D46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2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3" w15:restartNumberingAfterBreak="0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21"/>
  </w:num>
  <w:num w:numId="5">
    <w:abstractNumId w:val="6"/>
  </w:num>
  <w:num w:numId="6">
    <w:abstractNumId w:val="5"/>
  </w:num>
  <w:num w:numId="7">
    <w:abstractNumId w:val="20"/>
  </w:num>
  <w:num w:numId="8">
    <w:abstractNumId w:val="13"/>
  </w:num>
  <w:num w:numId="9">
    <w:abstractNumId w:val="14"/>
  </w:num>
  <w:num w:numId="10">
    <w:abstractNumId w:val="2"/>
  </w:num>
  <w:num w:numId="11">
    <w:abstractNumId w:val="23"/>
  </w:num>
  <w:num w:numId="12">
    <w:abstractNumId w:val="22"/>
  </w:num>
  <w:num w:numId="13">
    <w:abstractNumId w:val="15"/>
  </w:num>
  <w:num w:numId="14">
    <w:abstractNumId w:val="12"/>
  </w:num>
  <w:num w:numId="15">
    <w:abstractNumId w:val="0"/>
  </w:num>
  <w:num w:numId="16">
    <w:abstractNumId w:val="11"/>
  </w:num>
  <w:num w:numId="17">
    <w:abstractNumId w:val="4"/>
  </w:num>
  <w:num w:numId="18">
    <w:abstractNumId w:val="18"/>
  </w:num>
  <w:num w:numId="19">
    <w:abstractNumId w:val="7"/>
  </w:num>
  <w:num w:numId="20">
    <w:abstractNumId w:val="10"/>
  </w:num>
  <w:num w:numId="21">
    <w:abstractNumId w:val="9"/>
  </w:num>
  <w:num w:numId="22">
    <w:abstractNumId w:val="3"/>
  </w:num>
  <w:num w:numId="23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7C3"/>
    <w:rsid w:val="00000AE0"/>
    <w:rsid w:val="00000EE9"/>
    <w:rsid w:val="00001069"/>
    <w:rsid w:val="000012AF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CD7"/>
    <w:rsid w:val="00002F86"/>
    <w:rsid w:val="0000345A"/>
    <w:rsid w:val="00003993"/>
    <w:rsid w:val="00003A89"/>
    <w:rsid w:val="00003C8D"/>
    <w:rsid w:val="000040AB"/>
    <w:rsid w:val="00004CFD"/>
    <w:rsid w:val="00004E64"/>
    <w:rsid w:val="00004F7E"/>
    <w:rsid w:val="00005133"/>
    <w:rsid w:val="0000532C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E4F"/>
    <w:rsid w:val="00007FDB"/>
    <w:rsid w:val="00010439"/>
    <w:rsid w:val="00010620"/>
    <w:rsid w:val="000115C5"/>
    <w:rsid w:val="000116AA"/>
    <w:rsid w:val="00011709"/>
    <w:rsid w:val="00011A40"/>
    <w:rsid w:val="00012953"/>
    <w:rsid w:val="00012E2C"/>
    <w:rsid w:val="000134E4"/>
    <w:rsid w:val="000135E2"/>
    <w:rsid w:val="00013992"/>
    <w:rsid w:val="000139A5"/>
    <w:rsid w:val="000139DA"/>
    <w:rsid w:val="00013A77"/>
    <w:rsid w:val="00013D49"/>
    <w:rsid w:val="00013EF3"/>
    <w:rsid w:val="00014323"/>
    <w:rsid w:val="000144EA"/>
    <w:rsid w:val="00014567"/>
    <w:rsid w:val="00014671"/>
    <w:rsid w:val="000151AC"/>
    <w:rsid w:val="00015861"/>
    <w:rsid w:val="000159B5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7A"/>
    <w:rsid w:val="0001734B"/>
    <w:rsid w:val="0001755B"/>
    <w:rsid w:val="00017643"/>
    <w:rsid w:val="00017912"/>
    <w:rsid w:val="0001792F"/>
    <w:rsid w:val="00017EC5"/>
    <w:rsid w:val="000200E6"/>
    <w:rsid w:val="000200E7"/>
    <w:rsid w:val="00020824"/>
    <w:rsid w:val="00020907"/>
    <w:rsid w:val="00020916"/>
    <w:rsid w:val="00020BCB"/>
    <w:rsid w:val="00020C87"/>
    <w:rsid w:val="00020F5B"/>
    <w:rsid w:val="00020FA0"/>
    <w:rsid w:val="00021409"/>
    <w:rsid w:val="0002142E"/>
    <w:rsid w:val="000214BC"/>
    <w:rsid w:val="0002190A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B66"/>
    <w:rsid w:val="00027B8E"/>
    <w:rsid w:val="00027BAB"/>
    <w:rsid w:val="00027DC6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10C3"/>
    <w:rsid w:val="00031553"/>
    <w:rsid w:val="00031C5A"/>
    <w:rsid w:val="00031E80"/>
    <w:rsid w:val="00031F3A"/>
    <w:rsid w:val="0003299A"/>
    <w:rsid w:val="00032D62"/>
    <w:rsid w:val="000331AF"/>
    <w:rsid w:val="000333B0"/>
    <w:rsid w:val="00033902"/>
    <w:rsid w:val="00033AAE"/>
    <w:rsid w:val="00034044"/>
    <w:rsid w:val="00034161"/>
    <w:rsid w:val="00034935"/>
    <w:rsid w:val="00034A53"/>
    <w:rsid w:val="00034F54"/>
    <w:rsid w:val="0003573E"/>
    <w:rsid w:val="00035F5F"/>
    <w:rsid w:val="0003604F"/>
    <w:rsid w:val="000361D4"/>
    <w:rsid w:val="000363DC"/>
    <w:rsid w:val="00037204"/>
    <w:rsid w:val="000375D9"/>
    <w:rsid w:val="0003790D"/>
    <w:rsid w:val="000401D1"/>
    <w:rsid w:val="00040BEE"/>
    <w:rsid w:val="0004100D"/>
    <w:rsid w:val="0004140C"/>
    <w:rsid w:val="000415C9"/>
    <w:rsid w:val="00041729"/>
    <w:rsid w:val="000419E9"/>
    <w:rsid w:val="00041B75"/>
    <w:rsid w:val="00041EB2"/>
    <w:rsid w:val="0004237F"/>
    <w:rsid w:val="0004249A"/>
    <w:rsid w:val="00042AEE"/>
    <w:rsid w:val="00042C42"/>
    <w:rsid w:val="00042D4C"/>
    <w:rsid w:val="00042EAE"/>
    <w:rsid w:val="00043565"/>
    <w:rsid w:val="000435DF"/>
    <w:rsid w:val="00043A61"/>
    <w:rsid w:val="00043AA2"/>
    <w:rsid w:val="00043ADC"/>
    <w:rsid w:val="00043B54"/>
    <w:rsid w:val="00043F34"/>
    <w:rsid w:val="00044363"/>
    <w:rsid w:val="000445C3"/>
    <w:rsid w:val="00044A42"/>
    <w:rsid w:val="00044BA3"/>
    <w:rsid w:val="00044F34"/>
    <w:rsid w:val="00045048"/>
    <w:rsid w:val="00045397"/>
    <w:rsid w:val="000455CA"/>
    <w:rsid w:val="00045629"/>
    <w:rsid w:val="00045722"/>
    <w:rsid w:val="00045752"/>
    <w:rsid w:val="00045A90"/>
    <w:rsid w:val="00045BDD"/>
    <w:rsid w:val="00046162"/>
    <w:rsid w:val="00046319"/>
    <w:rsid w:val="00046C05"/>
    <w:rsid w:val="00046DDB"/>
    <w:rsid w:val="00047223"/>
    <w:rsid w:val="0004726D"/>
    <w:rsid w:val="00047278"/>
    <w:rsid w:val="000473C9"/>
    <w:rsid w:val="000476BD"/>
    <w:rsid w:val="000479B3"/>
    <w:rsid w:val="00047D29"/>
    <w:rsid w:val="0005003E"/>
    <w:rsid w:val="00050251"/>
    <w:rsid w:val="00050262"/>
    <w:rsid w:val="00050CA2"/>
    <w:rsid w:val="00050DC0"/>
    <w:rsid w:val="00051100"/>
    <w:rsid w:val="000528A7"/>
    <w:rsid w:val="00052980"/>
    <w:rsid w:val="00052AF3"/>
    <w:rsid w:val="00052F4D"/>
    <w:rsid w:val="00052F98"/>
    <w:rsid w:val="000530AE"/>
    <w:rsid w:val="00053145"/>
    <w:rsid w:val="000533B7"/>
    <w:rsid w:val="000540BB"/>
    <w:rsid w:val="0005413E"/>
    <w:rsid w:val="00055284"/>
    <w:rsid w:val="00055503"/>
    <w:rsid w:val="000555AD"/>
    <w:rsid w:val="000557E0"/>
    <w:rsid w:val="00055BFA"/>
    <w:rsid w:val="00055D70"/>
    <w:rsid w:val="00055E3C"/>
    <w:rsid w:val="000560AD"/>
    <w:rsid w:val="00056112"/>
    <w:rsid w:val="00056162"/>
    <w:rsid w:val="000569F6"/>
    <w:rsid w:val="00056B0E"/>
    <w:rsid w:val="00056C84"/>
    <w:rsid w:val="00056D87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914"/>
    <w:rsid w:val="00061BBD"/>
    <w:rsid w:val="00062556"/>
    <w:rsid w:val="000629B5"/>
    <w:rsid w:val="00063824"/>
    <w:rsid w:val="000639B2"/>
    <w:rsid w:val="00063A04"/>
    <w:rsid w:val="000640AD"/>
    <w:rsid w:val="0006434A"/>
    <w:rsid w:val="000643AD"/>
    <w:rsid w:val="00064A10"/>
    <w:rsid w:val="00064B7B"/>
    <w:rsid w:val="00064BF9"/>
    <w:rsid w:val="00064D40"/>
    <w:rsid w:val="00064F82"/>
    <w:rsid w:val="0006563B"/>
    <w:rsid w:val="0006589B"/>
    <w:rsid w:val="00065C9B"/>
    <w:rsid w:val="00065DCA"/>
    <w:rsid w:val="00065E93"/>
    <w:rsid w:val="00065EA1"/>
    <w:rsid w:val="000660D4"/>
    <w:rsid w:val="00066124"/>
    <w:rsid w:val="00066305"/>
    <w:rsid w:val="00066394"/>
    <w:rsid w:val="000663DD"/>
    <w:rsid w:val="00066F02"/>
    <w:rsid w:val="00067073"/>
    <w:rsid w:val="0006741D"/>
    <w:rsid w:val="00067543"/>
    <w:rsid w:val="00067AFD"/>
    <w:rsid w:val="00070377"/>
    <w:rsid w:val="00070A23"/>
    <w:rsid w:val="00070EE1"/>
    <w:rsid w:val="000712EB"/>
    <w:rsid w:val="000718D6"/>
    <w:rsid w:val="00071902"/>
    <w:rsid w:val="00071D4D"/>
    <w:rsid w:val="00071EB7"/>
    <w:rsid w:val="00072143"/>
    <w:rsid w:val="00072781"/>
    <w:rsid w:val="000728A0"/>
    <w:rsid w:val="00072D3C"/>
    <w:rsid w:val="00072E0F"/>
    <w:rsid w:val="00072EF3"/>
    <w:rsid w:val="000734A8"/>
    <w:rsid w:val="00073848"/>
    <w:rsid w:val="00073A37"/>
    <w:rsid w:val="00073A92"/>
    <w:rsid w:val="00073C8D"/>
    <w:rsid w:val="000744A1"/>
    <w:rsid w:val="0007456B"/>
    <w:rsid w:val="00074B0F"/>
    <w:rsid w:val="00075496"/>
    <w:rsid w:val="0007576D"/>
    <w:rsid w:val="000757D0"/>
    <w:rsid w:val="00076255"/>
    <w:rsid w:val="00076289"/>
    <w:rsid w:val="00076646"/>
    <w:rsid w:val="00076683"/>
    <w:rsid w:val="0007767E"/>
    <w:rsid w:val="000778BE"/>
    <w:rsid w:val="00077A37"/>
    <w:rsid w:val="00077F93"/>
    <w:rsid w:val="000802D4"/>
    <w:rsid w:val="000809BC"/>
    <w:rsid w:val="00080AC3"/>
    <w:rsid w:val="00080ECF"/>
    <w:rsid w:val="00080F53"/>
    <w:rsid w:val="00081146"/>
    <w:rsid w:val="000818B2"/>
    <w:rsid w:val="0008299F"/>
    <w:rsid w:val="00082B00"/>
    <w:rsid w:val="00082E46"/>
    <w:rsid w:val="00083067"/>
    <w:rsid w:val="0008341D"/>
    <w:rsid w:val="00083920"/>
    <w:rsid w:val="00083DFE"/>
    <w:rsid w:val="000844CC"/>
    <w:rsid w:val="00084F61"/>
    <w:rsid w:val="00084F69"/>
    <w:rsid w:val="000857BA"/>
    <w:rsid w:val="000857C4"/>
    <w:rsid w:val="00085A69"/>
    <w:rsid w:val="00085D23"/>
    <w:rsid w:val="00085D4F"/>
    <w:rsid w:val="00085DA6"/>
    <w:rsid w:val="00085DE0"/>
    <w:rsid w:val="000860EB"/>
    <w:rsid w:val="000869BA"/>
    <w:rsid w:val="00086A7B"/>
    <w:rsid w:val="00086BA0"/>
    <w:rsid w:val="00087526"/>
    <w:rsid w:val="00087692"/>
    <w:rsid w:val="00090310"/>
    <w:rsid w:val="000905CD"/>
    <w:rsid w:val="00090728"/>
    <w:rsid w:val="0009116D"/>
    <w:rsid w:val="000912A8"/>
    <w:rsid w:val="00091831"/>
    <w:rsid w:val="00091A06"/>
    <w:rsid w:val="00091C4F"/>
    <w:rsid w:val="00092292"/>
    <w:rsid w:val="000922A7"/>
    <w:rsid w:val="000926D0"/>
    <w:rsid w:val="00093613"/>
    <w:rsid w:val="00093A5B"/>
    <w:rsid w:val="00094087"/>
    <w:rsid w:val="000944C1"/>
    <w:rsid w:val="00094A2E"/>
    <w:rsid w:val="00095BA4"/>
    <w:rsid w:val="000962FA"/>
    <w:rsid w:val="0009632A"/>
    <w:rsid w:val="00096356"/>
    <w:rsid w:val="0009663B"/>
    <w:rsid w:val="00096B87"/>
    <w:rsid w:val="00096FB9"/>
    <w:rsid w:val="0009773F"/>
    <w:rsid w:val="0009775B"/>
    <w:rsid w:val="00097AD9"/>
    <w:rsid w:val="00097B33"/>
    <w:rsid w:val="000A0087"/>
    <w:rsid w:val="000A00D7"/>
    <w:rsid w:val="000A0198"/>
    <w:rsid w:val="000A027B"/>
    <w:rsid w:val="000A0499"/>
    <w:rsid w:val="000A0799"/>
    <w:rsid w:val="000A0922"/>
    <w:rsid w:val="000A09EE"/>
    <w:rsid w:val="000A0AF2"/>
    <w:rsid w:val="000A0BB3"/>
    <w:rsid w:val="000A0BC9"/>
    <w:rsid w:val="000A12CF"/>
    <w:rsid w:val="000A1C1B"/>
    <w:rsid w:val="000A2350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7163"/>
    <w:rsid w:val="000A7CC9"/>
    <w:rsid w:val="000A7EF4"/>
    <w:rsid w:val="000A7F9E"/>
    <w:rsid w:val="000A7FE7"/>
    <w:rsid w:val="000B0103"/>
    <w:rsid w:val="000B037C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DF"/>
    <w:rsid w:val="000B1EDD"/>
    <w:rsid w:val="000B20C7"/>
    <w:rsid w:val="000B2476"/>
    <w:rsid w:val="000B24A4"/>
    <w:rsid w:val="000B28A1"/>
    <w:rsid w:val="000B2CD6"/>
    <w:rsid w:val="000B3152"/>
    <w:rsid w:val="000B3306"/>
    <w:rsid w:val="000B3394"/>
    <w:rsid w:val="000B3823"/>
    <w:rsid w:val="000B3D66"/>
    <w:rsid w:val="000B4032"/>
    <w:rsid w:val="000B49B0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7292"/>
    <w:rsid w:val="000B75CD"/>
    <w:rsid w:val="000B76B1"/>
    <w:rsid w:val="000C0152"/>
    <w:rsid w:val="000C022C"/>
    <w:rsid w:val="000C0329"/>
    <w:rsid w:val="000C06CB"/>
    <w:rsid w:val="000C09C2"/>
    <w:rsid w:val="000C138D"/>
    <w:rsid w:val="000C1582"/>
    <w:rsid w:val="000C1645"/>
    <w:rsid w:val="000C17F5"/>
    <w:rsid w:val="000C19C1"/>
    <w:rsid w:val="000C1BB0"/>
    <w:rsid w:val="000C1D81"/>
    <w:rsid w:val="000C23BF"/>
    <w:rsid w:val="000C26B6"/>
    <w:rsid w:val="000C2960"/>
    <w:rsid w:val="000C2AEB"/>
    <w:rsid w:val="000C2EC5"/>
    <w:rsid w:val="000C30B4"/>
    <w:rsid w:val="000C3C37"/>
    <w:rsid w:val="000C410B"/>
    <w:rsid w:val="000C4294"/>
    <w:rsid w:val="000C4878"/>
    <w:rsid w:val="000C4E04"/>
    <w:rsid w:val="000C5ABA"/>
    <w:rsid w:val="000C5C1A"/>
    <w:rsid w:val="000C60D8"/>
    <w:rsid w:val="000C6339"/>
    <w:rsid w:val="000C67FB"/>
    <w:rsid w:val="000C68EB"/>
    <w:rsid w:val="000C7410"/>
    <w:rsid w:val="000C7825"/>
    <w:rsid w:val="000C7CA5"/>
    <w:rsid w:val="000D0044"/>
    <w:rsid w:val="000D05C5"/>
    <w:rsid w:val="000D08AC"/>
    <w:rsid w:val="000D093F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709"/>
    <w:rsid w:val="000D27C6"/>
    <w:rsid w:val="000D2832"/>
    <w:rsid w:val="000D2D60"/>
    <w:rsid w:val="000D3476"/>
    <w:rsid w:val="000D384B"/>
    <w:rsid w:val="000D3B86"/>
    <w:rsid w:val="000D3CF9"/>
    <w:rsid w:val="000D3F49"/>
    <w:rsid w:val="000D4170"/>
    <w:rsid w:val="000D4262"/>
    <w:rsid w:val="000D5299"/>
    <w:rsid w:val="000D5C0F"/>
    <w:rsid w:val="000D5E9A"/>
    <w:rsid w:val="000D5EDE"/>
    <w:rsid w:val="000D60F2"/>
    <w:rsid w:val="000D628B"/>
    <w:rsid w:val="000D661B"/>
    <w:rsid w:val="000D6791"/>
    <w:rsid w:val="000D6A9B"/>
    <w:rsid w:val="000D6BE9"/>
    <w:rsid w:val="000D6BFA"/>
    <w:rsid w:val="000D6E89"/>
    <w:rsid w:val="000D70D0"/>
    <w:rsid w:val="000D7295"/>
    <w:rsid w:val="000D730C"/>
    <w:rsid w:val="000D7482"/>
    <w:rsid w:val="000D7603"/>
    <w:rsid w:val="000D7660"/>
    <w:rsid w:val="000D77DB"/>
    <w:rsid w:val="000D7851"/>
    <w:rsid w:val="000D7C31"/>
    <w:rsid w:val="000E0773"/>
    <w:rsid w:val="000E0907"/>
    <w:rsid w:val="000E0951"/>
    <w:rsid w:val="000E0C08"/>
    <w:rsid w:val="000E1EB8"/>
    <w:rsid w:val="000E2116"/>
    <w:rsid w:val="000E2186"/>
    <w:rsid w:val="000E24B5"/>
    <w:rsid w:val="000E2623"/>
    <w:rsid w:val="000E2D47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757"/>
    <w:rsid w:val="000E6EA5"/>
    <w:rsid w:val="000E70DF"/>
    <w:rsid w:val="000E7176"/>
    <w:rsid w:val="000E7232"/>
    <w:rsid w:val="000E76AC"/>
    <w:rsid w:val="000E7C8D"/>
    <w:rsid w:val="000E7E84"/>
    <w:rsid w:val="000E7F3C"/>
    <w:rsid w:val="000F0E11"/>
    <w:rsid w:val="000F0E8D"/>
    <w:rsid w:val="000F10D9"/>
    <w:rsid w:val="000F1243"/>
    <w:rsid w:val="000F1614"/>
    <w:rsid w:val="000F16CB"/>
    <w:rsid w:val="000F19D1"/>
    <w:rsid w:val="000F1F78"/>
    <w:rsid w:val="000F1FB3"/>
    <w:rsid w:val="000F242F"/>
    <w:rsid w:val="000F2639"/>
    <w:rsid w:val="000F2A9A"/>
    <w:rsid w:val="000F2CE1"/>
    <w:rsid w:val="000F3074"/>
    <w:rsid w:val="000F3EFE"/>
    <w:rsid w:val="000F4377"/>
    <w:rsid w:val="000F4859"/>
    <w:rsid w:val="000F5A8E"/>
    <w:rsid w:val="000F62BB"/>
    <w:rsid w:val="000F6DF2"/>
    <w:rsid w:val="000F7D57"/>
    <w:rsid w:val="001005B5"/>
    <w:rsid w:val="001008A0"/>
    <w:rsid w:val="001011A0"/>
    <w:rsid w:val="001016AE"/>
    <w:rsid w:val="001016DC"/>
    <w:rsid w:val="00101978"/>
    <w:rsid w:val="00101B74"/>
    <w:rsid w:val="00101BD2"/>
    <w:rsid w:val="00101F50"/>
    <w:rsid w:val="001020AB"/>
    <w:rsid w:val="001022ED"/>
    <w:rsid w:val="0010278C"/>
    <w:rsid w:val="001027A7"/>
    <w:rsid w:val="001034ED"/>
    <w:rsid w:val="00103ADB"/>
    <w:rsid w:val="00103DD9"/>
    <w:rsid w:val="00104453"/>
    <w:rsid w:val="00104C15"/>
    <w:rsid w:val="00104ED3"/>
    <w:rsid w:val="00105101"/>
    <w:rsid w:val="00105738"/>
    <w:rsid w:val="00105E25"/>
    <w:rsid w:val="00105F4F"/>
    <w:rsid w:val="00105FFD"/>
    <w:rsid w:val="00106321"/>
    <w:rsid w:val="00106A9B"/>
    <w:rsid w:val="00106CBB"/>
    <w:rsid w:val="00106E62"/>
    <w:rsid w:val="001072C1"/>
    <w:rsid w:val="001074D8"/>
    <w:rsid w:val="001076DD"/>
    <w:rsid w:val="001076E3"/>
    <w:rsid w:val="00107C47"/>
    <w:rsid w:val="00107C97"/>
    <w:rsid w:val="00110019"/>
    <w:rsid w:val="001116A5"/>
    <w:rsid w:val="00112D05"/>
    <w:rsid w:val="00113158"/>
    <w:rsid w:val="001132B4"/>
    <w:rsid w:val="00113653"/>
    <w:rsid w:val="001139B0"/>
    <w:rsid w:val="001139EB"/>
    <w:rsid w:val="001139FF"/>
    <w:rsid w:val="00113C95"/>
    <w:rsid w:val="00113D5F"/>
    <w:rsid w:val="001141F6"/>
    <w:rsid w:val="001143E4"/>
    <w:rsid w:val="00114648"/>
    <w:rsid w:val="0011469B"/>
    <w:rsid w:val="001146D9"/>
    <w:rsid w:val="00114760"/>
    <w:rsid w:val="0011478E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3DA"/>
    <w:rsid w:val="0011680B"/>
    <w:rsid w:val="00116CCB"/>
    <w:rsid w:val="00116ECD"/>
    <w:rsid w:val="00116EDC"/>
    <w:rsid w:val="00116FC1"/>
    <w:rsid w:val="00117076"/>
    <w:rsid w:val="00117642"/>
    <w:rsid w:val="001179C5"/>
    <w:rsid w:val="00117CDD"/>
    <w:rsid w:val="001201F9"/>
    <w:rsid w:val="0012031B"/>
    <w:rsid w:val="001204ED"/>
    <w:rsid w:val="0012081E"/>
    <w:rsid w:val="00120A38"/>
    <w:rsid w:val="00120B63"/>
    <w:rsid w:val="00120C41"/>
    <w:rsid w:val="00120E49"/>
    <w:rsid w:val="001212BE"/>
    <w:rsid w:val="001217C9"/>
    <w:rsid w:val="00121C77"/>
    <w:rsid w:val="00122127"/>
    <w:rsid w:val="0012229E"/>
    <w:rsid w:val="0012241D"/>
    <w:rsid w:val="00122682"/>
    <w:rsid w:val="0012302E"/>
    <w:rsid w:val="0012423D"/>
    <w:rsid w:val="00124B54"/>
    <w:rsid w:val="00124EB8"/>
    <w:rsid w:val="0012553F"/>
    <w:rsid w:val="001255A8"/>
    <w:rsid w:val="001258EC"/>
    <w:rsid w:val="00126640"/>
    <w:rsid w:val="001267F8"/>
    <w:rsid w:val="00126AA1"/>
    <w:rsid w:val="0012735B"/>
    <w:rsid w:val="0012758B"/>
    <w:rsid w:val="00127ED5"/>
    <w:rsid w:val="00127F47"/>
    <w:rsid w:val="00130268"/>
    <w:rsid w:val="00130639"/>
    <w:rsid w:val="00130E17"/>
    <w:rsid w:val="00130E7E"/>
    <w:rsid w:val="00131135"/>
    <w:rsid w:val="001312C9"/>
    <w:rsid w:val="001319A0"/>
    <w:rsid w:val="00131AAF"/>
    <w:rsid w:val="00131F55"/>
    <w:rsid w:val="00132F9A"/>
    <w:rsid w:val="001332CB"/>
    <w:rsid w:val="0013438A"/>
    <w:rsid w:val="00134745"/>
    <w:rsid w:val="00134E9F"/>
    <w:rsid w:val="001357B0"/>
    <w:rsid w:val="00135A8F"/>
    <w:rsid w:val="00135B88"/>
    <w:rsid w:val="001362FD"/>
    <w:rsid w:val="00136853"/>
    <w:rsid w:val="0013696E"/>
    <w:rsid w:val="00136BE5"/>
    <w:rsid w:val="001374E1"/>
    <w:rsid w:val="00137A29"/>
    <w:rsid w:val="00137C0B"/>
    <w:rsid w:val="001404FC"/>
    <w:rsid w:val="001408CF"/>
    <w:rsid w:val="0014094B"/>
    <w:rsid w:val="00140ABA"/>
    <w:rsid w:val="00141213"/>
    <w:rsid w:val="0014154A"/>
    <w:rsid w:val="0014162B"/>
    <w:rsid w:val="001419FF"/>
    <w:rsid w:val="00142B1E"/>
    <w:rsid w:val="0014322E"/>
    <w:rsid w:val="00143732"/>
    <w:rsid w:val="0014377C"/>
    <w:rsid w:val="001437D1"/>
    <w:rsid w:val="001439B5"/>
    <w:rsid w:val="00143C46"/>
    <w:rsid w:val="00143C76"/>
    <w:rsid w:val="00143CAA"/>
    <w:rsid w:val="00144467"/>
    <w:rsid w:val="0014453B"/>
    <w:rsid w:val="00144587"/>
    <w:rsid w:val="00144789"/>
    <w:rsid w:val="00144A1D"/>
    <w:rsid w:val="00144A25"/>
    <w:rsid w:val="00144C8B"/>
    <w:rsid w:val="00144CDE"/>
    <w:rsid w:val="00144F7F"/>
    <w:rsid w:val="001451AA"/>
    <w:rsid w:val="00145389"/>
    <w:rsid w:val="00145424"/>
    <w:rsid w:val="00145440"/>
    <w:rsid w:val="00145BA8"/>
    <w:rsid w:val="00145BEE"/>
    <w:rsid w:val="00145BF2"/>
    <w:rsid w:val="00145D56"/>
    <w:rsid w:val="00146678"/>
    <w:rsid w:val="00146C24"/>
    <w:rsid w:val="00146F7E"/>
    <w:rsid w:val="00146FF1"/>
    <w:rsid w:val="00147011"/>
    <w:rsid w:val="0014711F"/>
    <w:rsid w:val="00147414"/>
    <w:rsid w:val="00147836"/>
    <w:rsid w:val="00147B66"/>
    <w:rsid w:val="00147CA4"/>
    <w:rsid w:val="00150740"/>
    <w:rsid w:val="001509F1"/>
    <w:rsid w:val="00150B23"/>
    <w:rsid w:val="00150FAD"/>
    <w:rsid w:val="001512E9"/>
    <w:rsid w:val="00151365"/>
    <w:rsid w:val="00151785"/>
    <w:rsid w:val="001524A4"/>
    <w:rsid w:val="001525C0"/>
    <w:rsid w:val="001527D6"/>
    <w:rsid w:val="001530E7"/>
    <w:rsid w:val="00153283"/>
    <w:rsid w:val="0015385C"/>
    <w:rsid w:val="00153E8D"/>
    <w:rsid w:val="0015416B"/>
    <w:rsid w:val="00154216"/>
    <w:rsid w:val="001543A0"/>
    <w:rsid w:val="00155056"/>
    <w:rsid w:val="001550C9"/>
    <w:rsid w:val="001551D2"/>
    <w:rsid w:val="00155A31"/>
    <w:rsid w:val="00155C8B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E4A"/>
    <w:rsid w:val="0016029D"/>
    <w:rsid w:val="001607E8"/>
    <w:rsid w:val="0016095B"/>
    <w:rsid w:val="00160A54"/>
    <w:rsid w:val="00160C87"/>
    <w:rsid w:val="00160EF7"/>
    <w:rsid w:val="00161CEE"/>
    <w:rsid w:val="00161D09"/>
    <w:rsid w:val="00161EE0"/>
    <w:rsid w:val="00161FD7"/>
    <w:rsid w:val="0016289C"/>
    <w:rsid w:val="00162B0A"/>
    <w:rsid w:val="00162B31"/>
    <w:rsid w:val="00162BFE"/>
    <w:rsid w:val="00162CF0"/>
    <w:rsid w:val="00162E09"/>
    <w:rsid w:val="001631E6"/>
    <w:rsid w:val="00163A43"/>
    <w:rsid w:val="00163C43"/>
    <w:rsid w:val="0016418A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55F"/>
    <w:rsid w:val="0016687E"/>
    <w:rsid w:val="00166EF3"/>
    <w:rsid w:val="00167286"/>
    <w:rsid w:val="00167650"/>
    <w:rsid w:val="001676F0"/>
    <w:rsid w:val="001678E1"/>
    <w:rsid w:val="0017007D"/>
    <w:rsid w:val="0017008A"/>
    <w:rsid w:val="001703A0"/>
    <w:rsid w:val="001707AC"/>
    <w:rsid w:val="00170AF0"/>
    <w:rsid w:val="00171049"/>
    <w:rsid w:val="00171264"/>
    <w:rsid w:val="001713EE"/>
    <w:rsid w:val="001714E8"/>
    <w:rsid w:val="00172290"/>
    <w:rsid w:val="001727F7"/>
    <w:rsid w:val="001730DE"/>
    <w:rsid w:val="001733EF"/>
    <w:rsid w:val="00173C2E"/>
    <w:rsid w:val="00173D5A"/>
    <w:rsid w:val="00174265"/>
    <w:rsid w:val="001748AB"/>
    <w:rsid w:val="00174A83"/>
    <w:rsid w:val="00174F9A"/>
    <w:rsid w:val="00175397"/>
    <w:rsid w:val="00175993"/>
    <w:rsid w:val="001764AE"/>
    <w:rsid w:val="001766CA"/>
    <w:rsid w:val="0017688F"/>
    <w:rsid w:val="00177477"/>
    <w:rsid w:val="0017754D"/>
    <w:rsid w:val="0018096D"/>
    <w:rsid w:val="00180A29"/>
    <w:rsid w:val="00180DF9"/>
    <w:rsid w:val="001812D5"/>
    <w:rsid w:val="00181642"/>
    <w:rsid w:val="00181846"/>
    <w:rsid w:val="00181AE2"/>
    <w:rsid w:val="00181B43"/>
    <w:rsid w:val="00181F46"/>
    <w:rsid w:val="001821E2"/>
    <w:rsid w:val="0018230E"/>
    <w:rsid w:val="00182395"/>
    <w:rsid w:val="0018269B"/>
    <w:rsid w:val="00182A3E"/>
    <w:rsid w:val="00182B95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F39"/>
    <w:rsid w:val="00185973"/>
    <w:rsid w:val="001861F9"/>
    <w:rsid w:val="00186445"/>
    <w:rsid w:val="00186985"/>
    <w:rsid w:val="00186DD6"/>
    <w:rsid w:val="00187508"/>
    <w:rsid w:val="00187D86"/>
    <w:rsid w:val="001901E0"/>
    <w:rsid w:val="00190448"/>
    <w:rsid w:val="00190EE8"/>
    <w:rsid w:val="00191009"/>
    <w:rsid w:val="00191791"/>
    <w:rsid w:val="001917F4"/>
    <w:rsid w:val="00192181"/>
    <w:rsid w:val="00192420"/>
    <w:rsid w:val="0019281F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73"/>
    <w:rsid w:val="00195216"/>
    <w:rsid w:val="0019541F"/>
    <w:rsid w:val="0019545D"/>
    <w:rsid w:val="00196176"/>
    <w:rsid w:val="001962FE"/>
    <w:rsid w:val="0019638B"/>
    <w:rsid w:val="00196492"/>
    <w:rsid w:val="00196E8B"/>
    <w:rsid w:val="00197152"/>
    <w:rsid w:val="00197492"/>
    <w:rsid w:val="001978BA"/>
    <w:rsid w:val="00197919"/>
    <w:rsid w:val="0019795D"/>
    <w:rsid w:val="00197B00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2025"/>
    <w:rsid w:val="001A203F"/>
    <w:rsid w:val="001A26D8"/>
    <w:rsid w:val="001A2B0D"/>
    <w:rsid w:val="001A2BCC"/>
    <w:rsid w:val="001A2DA8"/>
    <w:rsid w:val="001A322D"/>
    <w:rsid w:val="001A3963"/>
    <w:rsid w:val="001A3A4A"/>
    <w:rsid w:val="001A3ABD"/>
    <w:rsid w:val="001A434B"/>
    <w:rsid w:val="001A461E"/>
    <w:rsid w:val="001A474A"/>
    <w:rsid w:val="001A49D8"/>
    <w:rsid w:val="001A49E4"/>
    <w:rsid w:val="001A4FA3"/>
    <w:rsid w:val="001A5DFD"/>
    <w:rsid w:val="001A5EA0"/>
    <w:rsid w:val="001A5F1D"/>
    <w:rsid w:val="001A603A"/>
    <w:rsid w:val="001A6222"/>
    <w:rsid w:val="001A69BB"/>
    <w:rsid w:val="001A6CDD"/>
    <w:rsid w:val="001A6F47"/>
    <w:rsid w:val="001A7443"/>
    <w:rsid w:val="001A7558"/>
    <w:rsid w:val="001A7714"/>
    <w:rsid w:val="001A7994"/>
    <w:rsid w:val="001A7F31"/>
    <w:rsid w:val="001B0684"/>
    <w:rsid w:val="001B0A9E"/>
    <w:rsid w:val="001B1B16"/>
    <w:rsid w:val="001B27E0"/>
    <w:rsid w:val="001B297A"/>
    <w:rsid w:val="001B2B07"/>
    <w:rsid w:val="001B2D00"/>
    <w:rsid w:val="001B2D57"/>
    <w:rsid w:val="001B36EC"/>
    <w:rsid w:val="001B3F8A"/>
    <w:rsid w:val="001B448D"/>
    <w:rsid w:val="001B48C7"/>
    <w:rsid w:val="001B4927"/>
    <w:rsid w:val="001B4A4E"/>
    <w:rsid w:val="001B4B94"/>
    <w:rsid w:val="001B4EAB"/>
    <w:rsid w:val="001B4F5C"/>
    <w:rsid w:val="001B5780"/>
    <w:rsid w:val="001B5822"/>
    <w:rsid w:val="001B5C85"/>
    <w:rsid w:val="001B5D4F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109A"/>
    <w:rsid w:val="001C1D9D"/>
    <w:rsid w:val="001C1DAA"/>
    <w:rsid w:val="001C2190"/>
    <w:rsid w:val="001C2959"/>
    <w:rsid w:val="001C2DE0"/>
    <w:rsid w:val="001C3014"/>
    <w:rsid w:val="001C37CA"/>
    <w:rsid w:val="001C39C9"/>
    <w:rsid w:val="001C3AFE"/>
    <w:rsid w:val="001C3BBD"/>
    <w:rsid w:val="001C40EA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0B1"/>
    <w:rsid w:val="001D0722"/>
    <w:rsid w:val="001D0926"/>
    <w:rsid w:val="001D0943"/>
    <w:rsid w:val="001D0A52"/>
    <w:rsid w:val="001D0AC5"/>
    <w:rsid w:val="001D0B3D"/>
    <w:rsid w:val="001D0B74"/>
    <w:rsid w:val="001D0D6F"/>
    <w:rsid w:val="001D13CA"/>
    <w:rsid w:val="001D172A"/>
    <w:rsid w:val="001D1AFA"/>
    <w:rsid w:val="001D1DA9"/>
    <w:rsid w:val="001D266E"/>
    <w:rsid w:val="001D2A5A"/>
    <w:rsid w:val="001D2BA4"/>
    <w:rsid w:val="001D2BCF"/>
    <w:rsid w:val="001D2C76"/>
    <w:rsid w:val="001D2CB5"/>
    <w:rsid w:val="001D32FF"/>
    <w:rsid w:val="001D3535"/>
    <w:rsid w:val="001D361A"/>
    <w:rsid w:val="001D397C"/>
    <w:rsid w:val="001D39D6"/>
    <w:rsid w:val="001D3A96"/>
    <w:rsid w:val="001D3ADC"/>
    <w:rsid w:val="001D3B84"/>
    <w:rsid w:val="001D4D40"/>
    <w:rsid w:val="001D550C"/>
    <w:rsid w:val="001D5D0B"/>
    <w:rsid w:val="001D606A"/>
    <w:rsid w:val="001D62F7"/>
    <w:rsid w:val="001D66B8"/>
    <w:rsid w:val="001D6FA9"/>
    <w:rsid w:val="001D70FD"/>
    <w:rsid w:val="001D711A"/>
    <w:rsid w:val="001D7377"/>
    <w:rsid w:val="001D766C"/>
    <w:rsid w:val="001D785A"/>
    <w:rsid w:val="001D7BDD"/>
    <w:rsid w:val="001D7C2D"/>
    <w:rsid w:val="001D7EFB"/>
    <w:rsid w:val="001E002C"/>
    <w:rsid w:val="001E06AE"/>
    <w:rsid w:val="001E0EC6"/>
    <w:rsid w:val="001E0F53"/>
    <w:rsid w:val="001E17DF"/>
    <w:rsid w:val="001E1AE1"/>
    <w:rsid w:val="001E1D30"/>
    <w:rsid w:val="001E2B1E"/>
    <w:rsid w:val="001E319B"/>
    <w:rsid w:val="001E32C6"/>
    <w:rsid w:val="001E346C"/>
    <w:rsid w:val="001E365F"/>
    <w:rsid w:val="001E381B"/>
    <w:rsid w:val="001E3DDC"/>
    <w:rsid w:val="001E40CC"/>
    <w:rsid w:val="001E45F1"/>
    <w:rsid w:val="001E4CE8"/>
    <w:rsid w:val="001E4EE4"/>
    <w:rsid w:val="001E5843"/>
    <w:rsid w:val="001E5A41"/>
    <w:rsid w:val="001E64A7"/>
    <w:rsid w:val="001E6708"/>
    <w:rsid w:val="001E67C3"/>
    <w:rsid w:val="001E6A0C"/>
    <w:rsid w:val="001E6C88"/>
    <w:rsid w:val="001E6E78"/>
    <w:rsid w:val="001E7312"/>
    <w:rsid w:val="001E744F"/>
    <w:rsid w:val="001E7586"/>
    <w:rsid w:val="001E762E"/>
    <w:rsid w:val="001F0372"/>
    <w:rsid w:val="001F0448"/>
    <w:rsid w:val="001F0F8A"/>
    <w:rsid w:val="001F10CC"/>
    <w:rsid w:val="001F1215"/>
    <w:rsid w:val="001F1750"/>
    <w:rsid w:val="001F17B3"/>
    <w:rsid w:val="001F18EE"/>
    <w:rsid w:val="001F2188"/>
    <w:rsid w:val="001F2699"/>
    <w:rsid w:val="001F2BD0"/>
    <w:rsid w:val="001F2C2E"/>
    <w:rsid w:val="001F2E65"/>
    <w:rsid w:val="001F31AB"/>
    <w:rsid w:val="001F3283"/>
    <w:rsid w:val="001F3DC1"/>
    <w:rsid w:val="001F44C6"/>
    <w:rsid w:val="001F4F4B"/>
    <w:rsid w:val="001F5243"/>
    <w:rsid w:val="001F5254"/>
    <w:rsid w:val="001F52D2"/>
    <w:rsid w:val="001F55D2"/>
    <w:rsid w:val="001F5895"/>
    <w:rsid w:val="001F6146"/>
    <w:rsid w:val="001F625F"/>
    <w:rsid w:val="001F64B2"/>
    <w:rsid w:val="001F6806"/>
    <w:rsid w:val="001F68AC"/>
    <w:rsid w:val="001F6E71"/>
    <w:rsid w:val="001F70E4"/>
    <w:rsid w:val="001F7559"/>
    <w:rsid w:val="001F7848"/>
    <w:rsid w:val="001F7909"/>
    <w:rsid w:val="001F79BF"/>
    <w:rsid w:val="002001F3"/>
    <w:rsid w:val="002002E5"/>
    <w:rsid w:val="00201688"/>
    <w:rsid w:val="00201E9F"/>
    <w:rsid w:val="00202402"/>
    <w:rsid w:val="00202639"/>
    <w:rsid w:val="00202BF8"/>
    <w:rsid w:val="00202EDB"/>
    <w:rsid w:val="00202F2C"/>
    <w:rsid w:val="0020320A"/>
    <w:rsid w:val="00203531"/>
    <w:rsid w:val="002039BB"/>
    <w:rsid w:val="00203EEF"/>
    <w:rsid w:val="00203FF7"/>
    <w:rsid w:val="002043EA"/>
    <w:rsid w:val="00204829"/>
    <w:rsid w:val="00204942"/>
    <w:rsid w:val="00204A38"/>
    <w:rsid w:val="00204CFE"/>
    <w:rsid w:val="00204DAA"/>
    <w:rsid w:val="002050D2"/>
    <w:rsid w:val="002052A6"/>
    <w:rsid w:val="002055AD"/>
    <w:rsid w:val="0020565E"/>
    <w:rsid w:val="00205BC4"/>
    <w:rsid w:val="00205D92"/>
    <w:rsid w:val="00206470"/>
    <w:rsid w:val="0020649C"/>
    <w:rsid w:val="00206A5F"/>
    <w:rsid w:val="002077B5"/>
    <w:rsid w:val="002077F9"/>
    <w:rsid w:val="00207840"/>
    <w:rsid w:val="00207ABD"/>
    <w:rsid w:val="00207FF0"/>
    <w:rsid w:val="0021006F"/>
    <w:rsid w:val="002101E7"/>
    <w:rsid w:val="00211234"/>
    <w:rsid w:val="0021127E"/>
    <w:rsid w:val="002116E6"/>
    <w:rsid w:val="002118E1"/>
    <w:rsid w:val="00211A6B"/>
    <w:rsid w:val="00211B9A"/>
    <w:rsid w:val="00211BF2"/>
    <w:rsid w:val="002123D7"/>
    <w:rsid w:val="0021287A"/>
    <w:rsid w:val="00212B79"/>
    <w:rsid w:val="00212D1A"/>
    <w:rsid w:val="0021325C"/>
    <w:rsid w:val="00213B37"/>
    <w:rsid w:val="00213B7C"/>
    <w:rsid w:val="00214045"/>
    <w:rsid w:val="00214593"/>
    <w:rsid w:val="0021459F"/>
    <w:rsid w:val="00214638"/>
    <w:rsid w:val="00214873"/>
    <w:rsid w:val="00214C6E"/>
    <w:rsid w:val="00214E30"/>
    <w:rsid w:val="00214F22"/>
    <w:rsid w:val="002156C3"/>
    <w:rsid w:val="0021593C"/>
    <w:rsid w:val="00215A1E"/>
    <w:rsid w:val="00215A34"/>
    <w:rsid w:val="00215F6C"/>
    <w:rsid w:val="002162A6"/>
    <w:rsid w:val="002164C4"/>
    <w:rsid w:val="002165D6"/>
    <w:rsid w:val="00216B27"/>
    <w:rsid w:val="00217380"/>
    <w:rsid w:val="002177AB"/>
    <w:rsid w:val="00217FD2"/>
    <w:rsid w:val="00220131"/>
    <w:rsid w:val="002204A7"/>
    <w:rsid w:val="002206AB"/>
    <w:rsid w:val="00220732"/>
    <w:rsid w:val="00220F80"/>
    <w:rsid w:val="00221016"/>
    <w:rsid w:val="0022123E"/>
    <w:rsid w:val="002213AF"/>
    <w:rsid w:val="00221912"/>
    <w:rsid w:val="00221FBC"/>
    <w:rsid w:val="002222D1"/>
    <w:rsid w:val="002224AF"/>
    <w:rsid w:val="002224EB"/>
    <w:rsid w:val="00222B85"/>
    <w:rsid w:val="00222C32"/>
    <w:rsid w:val="00222CDE"/>
    <w:rsid w:val="00224189"/>
    <w:rsid w:val="00224937"/>
    <w:rsid w:val="00224A47"/>
    <w:rsid w:val="00224D33"/>
    <w:rsid w:val="00224EDF"/>
    <w:rsid w:val="00225003"/>
    <w:rsid w:val="002250B5"/>
    <w:rsid w:val="00225670"/>
    <w:rsid w:val="00225D32"/>
    <w:rsid w:val="002261AC"/>
    <w:rsid w:val="00226538"/>
    <w:rsid w:val="002268D5"/>
    <w:rsid w:val="00226B7A"/>
    <w:rsid w:val="00226E63"/>
    <w:rsid w:val="00226E82"/>
    <w:rsid w:val="002271C3"/>
    <w:rsid w:val="002272B2"/>
    <w:rsid w:val="00227545"/>
    <w:rsid w:val="00227564"/>
    <w:rsid w:val="00227766"/>
    <w:rsid w:val="00227802"/>
    <w:rsid w:val="00227D0F"/>
    <w:rsid w:val="00230147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FB6"/>
    <w:rsid w:val="002333F3"/>
    <w:rsid w:val="002338AF"/>
    <w:rsid w:val="00233A32"/>
    <w:rsid w:val="00233B5B"/>
    <w:rsid w:val="00233DB4"/>
    <w:rsid w:val="002349CD"/>
    <w:rsid w:val="00234B62"/>
    <w:rsid w:val="00234D20"/>
    <w:rsid w:val="00234FF9"/>
    <w:rsid w:val="0023504B"/>
    <w:rsid w:val="00235202"/>
    <w:rsid w:val="002353BC"/>
    <w:rsid w:val="002359E6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8C4"/>
    <w:rsid w:val="00242094"/>
    <w:rsid w:val="00242972"/>
    <w:rsid w:val="00242BD5"/>
    <w:rsid w:val="00242EA4"/>
    <w:rsid w:val="00243131"/>
    <w:rsid w:val="002432F3"/>
    <w:rsid w:val="00243476"/>
    <w:rsid w:val="002436E1"/>
    <w:rsid w:val="00243A6B"/>
    <w:rsid w:val="00243E24"/>
    <w:rsid w:val="00243EDE"/>
    <w:rsid w:val="00244721"/>
    <w:rsid w:val="002448F5"/>
    <w:rsid w:val="00244927"/>
    <w:rsid w:val="00244EB7"/>
    <w:rsid w:val="002450B2"/>
    <w:rsid w:val="002453D3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D64"/>
    <w:rsid w:val="00246DD1"/>
    <w:rsid w:val="00246F5E"/>
    <w:rsid w:val="0024780F"/>
    <w:rsid w:val="00247B42"/>
    <w:rsid w:val="0025041E"/>
    <w:rsid w:val="0025073A"/>
    <w:rsid w:val="0025077E"/>
    <w:rsid w:val="00250C83"/>
    <w:rsid w:val="00250F42"/>
    <w:rsid w:val="00250FBE"/>
    <w:rsid w:val="00251143"/>
    <w:rsid w:val="002515D7"/>
    <w:rsid w:val="00251737"/>
    <w:rsid w:val="002517C0"/>
    <w:rsid w:val="0025196B"/>
    <w:rsid w:val="00251EFD"/>
    <w:rsid w:val="0025243D"/>
    <w:rsid w:val="002524B3"/>
    <w:rsid w:val="0025279C"/>
    <w:rsid w:val="00252869"/>
    <w:rsid w:val="002528E6"/>
    <w:rsid w:val="00252AC8"/>
    <w:rsid w:val="00252BFB"/>
    <w:rsid w:val="00253713"/>
    <w:rsid w:val="00253EA0"/>
    <w:rsid w:val="002540DA"/>
    <w:rsid w:val="0025458D"/>
    <w:rsid w:val="00254723"/>
    <w:rsid w:val="00254A2A"/>
    <w:rsid w:val="0025532B"/>
    <w:rsid w:val="00255763"/>
    <w:rsid w:val="002558CF"/>
    <w:rsid w:val="00255933"/>
    <w:rsid w:val="00255C96"/>
    <w:rsid w:val="00256120"/>
    <w:rsid w:val="002561BD"/>
    <w:rsid w:val="002561EB"/>
    <w:rsid w:val="00256379"/>
    <w:rsid w:val="002565FA"/>
    <w:rsid w:val="00256626"/>
    <w:rsid w:val="00256B2C"/>
    <w:rsid w:val="00256C0E"/>
    <w:rsid w:val="00256F57"/>
    <w:rsid w:val="00257840"/>
    <w:rsid w:val="00257A32"/>
    <w:rsid w:val="00257B20"/>
    <w:rsid w:val="00257C6E"/>
    <w:rsid w:val="002606AC"/>
    <w:rsid w:val="00260741"/>
    <w:rsid w:val="00260B16"/>
    <w:rsid w:val="00260C53"/>
    <w:rsid w:val="00260D02"/>
    <w:rsid w:val="00260DC7"/>
    <w:rsid w:val="00260E9F"/>
    <w:rsid w:val="00260F15"/>
    <w:rsid w:val="0026148F"/>
    <w:rsid w:val="00261C1E"/>
    <w:rsid w:val="00261E63"/>
    <w:rsid w:val="00262750"/>
    <w:rsid w:val="00262B60"/>
    <w:rsid w:val="00262D10"/>
    <w:rsid w:val="00262DBF"/>
    <w:rsid w:val="00263383"/>
    <w:rsid w:val="002633F3"/>
    <w:rsid w:val="002636AA"/>
    <w:rsid w:val="00263A84"/>
    <w:rsid w:val="0026420D"/>
    <w:rsid w:val="0026433C"/>
    <w:rsid w:val="00265067"/>
    <w:rsid w:val="002658C6"/>
    <w:rsid w:val="00265A1F"/>
    <w:rsid w:val="00265DA6"/>
    <w:rsid w:val="00265F7E"/>
    <w:rsid w:val="00265FD5"/>
    <w:rsid w:val="00266101"/>
    <w:rsid w:val="002662B2"/>
    <w:rsid w:val="0026641D"/>
    <w:rsid w:val="00266755"/>
    <w:rsid w:val="00266825"/>
    <w:rsid w:val="00266A03"/>
    <w:rsid w:val="00266A67"/>
    <w:rsid w:val="00266EF7"/>
    <w:rsid w:val="002671AA"/>
    <w:rsid w:val="00267267"/>
    <w:rsid w:val="00267E34"/>
    <w:rsid w:val="00267F0D"/>
    <w:rsid w:val="00267F25"/>
    <w:rsid w:val="00270A9D"/>
    <w:rsid w:val="00271788"/>
    <w:rsid w:val="002720E2"/>
    <w:rsid w:val="002721B7"/>
    <w:rsid w:val="00272293"/>
    <w:rsid w:val="00272624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EB8"/>
    <w:rsid w:val="00275353"/>
    <w:rsid w:val="00275B76"/>
    <w:rsid w:val="00275DAE"/>
    <w:rsid w:val="0027650F"/>
    <w:rsid w:val="00276601"/>
    <w:rsid w:val="00276936"/>
    <w:rsid w:val="002769E8"/>
    <w:rsid w:val="00276C8B"/>
    <w:rsid w:val="00277920"/>
    <w:rsid w:val="00277A87"/>
    <w:rsid w:val="002800D6"/>
    <w:rsid w:val="0028035B"/>
    <w:rsid w:val="002808FA"/>
    <w:rsid w:val="00280C33"/>
    <w:rsid w:val="002810A9"/>
    <w:rsid w:val="002812C4"/>
    <w:rsid w:val="0028139F"/>
    <w:rsid w:val="00281577"/>
    <w:rsid w:val="00281600"/>
    <w:rsid w:val="002818BA"/>
    <w:rsid w:val="00281BCA"/>
    <w:rsid w:val="0028210B"/>
    <w:rsid w:val="002821A3"/>
    <w:rsid w:val="002821ED"/>
    <w:rsid w:val="00282405"/>
    <w:rsid w:val="002826F2"/>
    <w:rsid w:val="0028280D"/>
    <w:rsid w:val="00282D31"/>
    <w:rsid w:val="002830C1"/>
    <w:rsid w:val="00283176"/>
    <w:rsid w:val="00284382"/>
    <w:rsid w:val="002845AF"/>
    <w:rsid w:val="00284626"/>
    <w:rsid w:val="002849EF"/>
    <w:rsid w:val="00285191"/>
    <w:rsid w:val="002853F7"/>
    <w:rsid w:val="002855E5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E62"/>
    <w:rsid w:val="002914C9"/>
    <w:rsid w:val="002916C5"/>
    <w:rsid w:val="0029175C"/>
    <w:rsid w:val="00291CB3"/>
    <w:rsid w:val="00291D77"/>
    <w:rsid w:val="00291E47"/>
    <w:rsid w:val="00292082"/>
    <w:rsid w:val="0029251B"/>
    <w:rsid w:val="002925ED"/>
    <w:rsid w:val="00292E08"/>
    <w:rsid w:val="002933B7"/>
    <w:rsid w:val="0029358E"/>
    <w:rsid w:val="00293A4D"/>
    <w:rsid w:val="00293EC8"/>
    <w:rsid w:val="0029433B"/>
    <w:rsid w:val="002949A9"/>
    <w:rsid w:val="002952F9"/>
    <w:rsid w:val="00295617"/>
    <w:rsid w:val="00295A02"/>
    <w:rsid w:val="00295B2B"/>
    <w:rsid w:val="002961C0"/>
    <w:rsid w:val="00296775"/>
    <w:rsid w:val="002967D0"/>
    <w:rsid w:val="00296DCA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B2D"/>
    <w:rsid w:val="002A0B7E"/>
    <w:rsid w:val="002A14C6"/>
    <w:rsid w:val="002A1CB5"/>
    <w:rsid w:val="002A1CF2"/>
    <w:rsid w:val="002A2291"/>
    <w:rsid w:val="002A22DD"/>
    <w:rsid w:val="002A26BB"/>
    <w:rsid w:val="002A28DA"/>
    <w:rsid w:val="002A2C40"/>
    <w:rsid w:val="002A2FC1"/>
    <w:rsid w:val="002A3209"/>
    <w:rsid w:val="002A3393"/>
    <w:rsid w:val="002A3500"/>
    <w:rsid w:val="002A3933"/>
    <w:rsid w:val="002A40F2"/>
    <w:rsid w:val="002A48BA"/>
    <w:rsid w:val="002A5535"/>
    <w:rsid w:val="002A560C"/>
    <w:rsid w:val="002A5903"/>
    <w:rsid w:val="002A68B6"/>
    <w:rsid w:val="002A6BFE"/>
    <w:rsid w:val="002A6CC1"/>
    <w:rsid w:val="002A7715"/>
    <w:rsid w:val="002A7747"/>
    <w:rsid w:val="002B0329"/>
    <w:rsid w:val="002B03DF"/>
    <w:rsid w:val="002B03F8"/>
    <w:rsid w:val="002B07C0"/>
    <w:rsid w:val="002B0F62"/>
    <w:rsid w:val="002B0F99"/>
    <w:rsid w:val="002B12D5"/>
    <w:rsid w:val="002B1357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A09"/>
    <w:rsid w:val="002B2F13"/>
    <w:rsid w:val="002B2F28"/>
    <w:rsid w:val="002B32D5"/>
    <w:rsid w:val="002B32D8"/>
    <w:rsid w:val="002B36E5"/>
    <w:rsid w:val="002B42DB"/>
    <w:rsid w:val="002B4DCC"/>
    <w:rsid w:val="002B5428"/>
    <w:rsid w:val="002B5EBB"/>
    <w:rsid w:val="002B5EC1"/>
    <w:rsid w:val="002B6FCF"/>
    <w:rsid w:val="002B7B99"/>
    <w:rsid w:val="002B7BBC"/>
    <w:rsid w:val="002C02DA"/>
    <w:rsid w:val="002C07C2"/>
    <w:rsid w:val="002C0CD8"/>
    <w:rsid w:val="002C13F8"/>
    <w:rsid w:val="002C16B7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C98"/>
    <w:rsid w:val="002C314E"/>
    <w:rsid w:val="002C3155"/>
    <w:rsid w:val="002C331D"/>
    <w:rsid w:val="002C3632"/>
    <w:rsid w:val="002C36B5"/>
    <w:rsid w:val="002C3B6A"/>
    <w:rsid w:val="002C3E60"/>
    <w:rsid w:val="002C3ED9"/>
    <w:rsid w:val="002C486C"/>
    <w:rsid w:val="002C495A"/>
    <w:rsid w:val="002C4E0B"/>
    <w:rsid w:val="002C50AE"/>
    <w:rsid w:val="002C55E8"/>
    <w:rsid w:val="002C581E"/>
    <w:rsid w:val="002C5DCE"/>
    <w:rsid w:val="002C5F3D"/>
    <w:rsid w:val="002C632A"/>
    <w:rsid w:val="002C6724"/>
    <w:rsid w:val="002C6782"/>
    <w:rsid w:val="002C6BC8"/>
    <w:rsid w:val="002C6C34"/>
    <w:rsid w:val="002C6D09"/>
    <w:rsid w:val="002C6EE6"/>
    <w:rsid w:val="002C6FE2"/>
    <w:rsid w:val="002C7489"/>
    <w:rsid w:val="002C758C"/>
    <w:rsid w:val="002C75AE"/>
    <w:rsid w:val="002C78C4"/>
    <w:rsid w:val="002C7B7D"/>
    <w:rsid w:val="002D03AA"/>
    <w:rsid w:val="002D03BE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907"/>
    <w:rsid w:val="002D5A45"/>
    <w:rsid w:val="002D5AF9"/>
    <w:rsid w:val="002D5C09"/>
    <w:rsid w:val="002D6758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F5B"/>
    <w:rsid w:val="002E153D"/>
    <w:rsid w:val="002E15F3"/>
    <w:rsid w:val="002E1B47"/>
    <w:rsid w:val="002E1E09"/>
    <w:rsid w:val="002E1FD1"/>
    <w:rsid w:val="002E25F6"/>
    <w:rsid w:val="002E28DC"/>
    <w:rsid w:val="002E2D0C"/>
    <w:rsid w:val="002E3252"/>
    <w:rsid w:val="002E3625"/>
    <w:rsid w:val="002E3ED0"/>
    <w:rsid w:val="002E41FD"/>
    <w:rsid w:val="002E4339"/>
    <w:rsid w:val="002E43F5"/>
    <w:rsid w:val="002E48BC"/>
    <w:rsid w:val="002E48BE"/>
    <w:rsid w:val="002E5756"/>
    <w:rsid w:val="002E5D1A"/>
    <w:rsid w:val="002E5E5C"/>
    <w:rsid w:val="002E5FE1"/>
    <w:rsid w:val="002E6DB4"/>
    <w:rsid w:val="002E7301"/>
    <w:rsid w:val="002E74C7"/>
    <w:rsid w:val="002E75B3"/>
    <w:rsid w:val="002E776A"/>
    <w:rsid w:val="002F0508"/>
    <w:rsid w:val="002F0782"/>
    <w:rsid w:val="002F0D82"/>
    <w:rsid w:val="002F1AEA"/>
    <w:rsid w:val="002F291B"/>
    <w:rsid w:val="002F2AF0"/>
    <w:rsid w:val="002F2CE2"/>
    <w:rsid w:val="002F3294"/>
    <w:rsid w:val="002F37B3"/>
    <w:rsid w:val="002F3C82"/>
    <w:rsid w:val="002F4550"/>
    <w:rsid w:val="002F4DEB"/>
    <w:rsid w:val="002F505F"/>
    <w:rsid w:val="002F531B"/>
    <w:rsid w:val="002F5A62"/>
    <w:rsid w:val="002F5C30"/>
    <w:rsid w:val="002F5FC6"/>
    <w:rsid w:val="002F64F2"/>
    <w:rsid w:val="002F6D39"/>
    <w:rsid w:val="002F7076"/>
    <w:rsid w:val="002F71F2"/>
    <w:rsid w:val="002F758E"/>
    <w:rsid w:val="002F7597"/>
    <w:rsid w:val="002F7669"/>
    <w:rsid w:val="002F79A5"/>
    <w:rsid w:val="002F7B13"/>
    <w:rsid w:val="00300404"/>
    <w:rsid w:val="003008E7"/>
    <w:rsid w:val="00300E48"/>
    <w:rsid w:val="0030104F"/>
    <w:rsid w:val="003011D6"/>
    <w:rsid w:val="00301392"/>
    <w:rsid w:val="0030177A"/>
    <w:rsid w:val="00301E8F"/>
    <w:rsid w:val="0030233B"/>
    <w:rsid w:val="0030237C"/>
    <w:rsid w:val="003024B0"/>
    <w:rsid w:val="003024CA"/>
    <w:rsid w:val="003025D6"/>
    <w:rsid w:val="003029B8"/>
    <w:rsid w:val="00302A55"/>
    <w:rsid w:val="003037E4"/>
    <w:rsid w:val="00303869"/>
    <w:rsid w:val="00303B08"/>
    <w:rsid w:val="00303D79"/>
    <w:rsid w:val="00303DD6"/>
    <w:rsid w:val="00303EE9"/>
    <w:rsid w:val="00304C11"/>
    <w:rsid w:val="00304DBA"/>
    <w:rsid w:val="0030527C"/>
    <w:rsid w:val="003052A6"/>
    <w:rsid w:val="00305896"/>
    <w:rsid w:val="00306194"/>
    <w:rsid w:val="003063F4"/>
    <w:rsid w:val="003068D3"/>
    <w:rsid w:val="0030714F"/>
    <w:rsid w:val="003077D4"/>
    <w:rsid w:val="00307A2A"/>
    <w:rsid w:val="003101E8"/>
    <w:rsid w:val="0031051A"/>
    <w:rsid w:val="003106F6"/>
    <w:rsid w:val="00310B91"/>
    <w:rsid w:val="00311024"/>
    <w:rsid w:val="00311411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F19"/>
    <w:rsid w:val="00312F66"/>
    <w:rsid w:val="0031326E"/>
    <w:rsid w:val="003133C7"/>
    <w:rsid w:val="00313CB7"/>
    <w:rsid w:val="00314228"/>
    <w:rsid w:val="00314396"/>
    <w:rsid w:val="0031477C"/>
    <w:rsid w:val="00314B09"/>
    <w:rsid w:val="00315379"/>
    <w:rsid w:val="003155F1"/>
    <w:rsid w:val="003156E1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2EB"/>
    <w:rsid w:val="003204CA"/>
    <w:rsid w:val="00320F2F"/>
    <w:rsid w:val="00320F64"/>
    <w:rsid w:val="00321731"/>
    <w:rsid w:val="0032192D"/>
    <w:rsid w:val="00321B4D"/>
    <w:rsid w:val="00322666"/>
    <w:rsid w:val="00322AA5"/>
    <w:rsid w:val="00322AEE"/>
    <w:rsid w:val="00322C8A"/>
    <w:rsid w:val="00322F33"/>
    <w:rsid w:val="0032309F"/>
    <w:rsid w:val="003230A3"/>
    <w:rsid w:val="00323723"/>
    <w:rsid w:val="00323756"/>
    <w:rsid w:val="00323873"/>
    <w:rsid w:val="00323F49"/>
    <w:rsid w:val="00323FE0"/>
    <w:rsid w:val="003242F9"/>
    <w:rsid w:val="0032440E"/>
    <w:rsid w:val="00324642"/>
    <w:rsid w:val="003248EC"/>
    <w:rsid w:val="00325147"/>
    <w:rsid w:val="00325AA2"/>
    <w:rsid w:val="00325D90"/>
    <w:rsid w:val="00325DD1"/>
    <w:rsid w:val="00325EF5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21BA"/>
    <w:rsid w:val="003326B7"/>
    <w:rsid w:val="0033283B"/>
    <w:rsid w:val="00332856"/>
    <w:rsid w:val="00332E00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DB"/>
    <w:rsid w:val="00334C21"/>
    <w:rsid w:val="00335B2A"/>
    <w:rsid w:val="00335D11"/>
    <w:rsid w:val="00335F7C"/>
    <w:rsid w:val="00335FF7"/>
    <w:rsid w:val="00336BF4"/>
    <w:rsid w:val="00336C15"/>
    <w:rsid w:val="00336CC9"/>
    <w:rsid w:val="00336D0D"/>
    <w:rsid w:val="00337361"/>
    <w:rsid w:val="0033768D"/>
    <w:rsid w:val="00337D5F"/>
    <w:rsid w:val="003400E5"/>
    <w:rsid w:val="00340311"/>
    <w:rsid w:val="00340410"/>
    <w:rsid w:val="003408DB"/>
    <w:rsid w:val="00340D60"/>
    <w:rsid w:val="00340D6C"/>
    <w:rsid w:val="0034162E"/>
    <w:rsid w:val="00341DAC"/>
    <w:rsid w:val="00342079"/>
    <w:rsid w:val="003424A1"/>
    <w:rsid w:val="003426F8"/>
    <w:rsid w:val="00342B69"/>
    <w:rsid w:val="0034394A"/>
    <w:rsid w:val="00343A52"/>
    <w:rsid w:val="00343A66"/>
    <w:rsid w:val="00343ADF"/>
    <w:rsid w:val="00343C2F"/>
    <w:rsid w:val="003441CB"/>
    <w:rsid w:val="003443B7"/>
    <w:rsid w:val="00344509"/>
    <w:rsid w:val="003450C2"/>
    <w:rsid w:val="0034572D"/>
    <w:rsid w:val="0034588F"/>
    <w:rsid w:val="00345E8E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23"/>
    <w:rsid w:val="003504CC"/>
    <w:rsid w:val="00350AC9"/>
    <w:rsid w:val="00350B94"/>
    <w:rsid w:val="00350BB2"/>
    <w:rsid w:val="00350BC0"/>
    <w:rsid w:val="00350E78"/>
    <w:rsid w:val="00350E90"/>
    <w:rsid w:val="00351044"/>
    <w:rsid w:val="0035173D"/>
    <w:rsid w:val="00351A0D"/>
    <w:rsid w:val="00351FAB"/>
    <w:rsid w:val="00352524"/>
    <w:rsid w:val="00352D19"/>
    <w:rsid w:val="00352ECF"/>
    <w:rsid w:val="00352ED0"/>
    <w:rsid w:val="003532AE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D8D"/>
    <w:rsid w:val="003552C6"/>
    <w:rsid w:val="003553BF"/>
    <w:rsid w:val="0035568A"/>
    <w:rsid w:val="003556B1"/>
    <w:rsid w:val="003559C8"/>
    <w:rsid w:val="00355B6E"/>
    <w:rsid w:val="00355BCB"/>
    <w:rsid w:val="00355CB9"/>
    <w:rsid w:val="00355D3A"/>
    <w:rsid w:val="0035728D"/>
    <w:rsid w:val="00357373"/>
    <w:rsid w:val="003574C5"/>
    <w:rsid w:val="00357660"/>
    <w:rsid w:val="00357DA7"/>
    <w:rsid w:val="00360422"/>
    <w:rsid w:val="0036055E"/>
    <w:rsid w:val="003607FE"/>
    <w:rsid w:val="003608F6"/>
    <w:rsid w:val="00360B24"/>
    <w:rsid w:val="00360D2B"/>
    <w:rsid w:val="003617EF"/>
    <w:rsid w:val="00361AF6"/>
    <w:rsid w:val="00361BEE"/>
    <w:rsid w:val="00361F0D"/>
    <w:rsid w:val="0036275B"/>
    <w:rsid w:val="003627A8"/>
    <w:rsid w:val="003629E6"/>
    <w:rsid w:val="00362A7B"/>
    <w:rsid w:val="00362A9F"/>
    <w:rsid w:val="00362D17"/>
    <w:rsid w:val="003634EE"/>
    <w:rsid w:val="00363CDE"/>
    <w:rsid w:val="00364054"/>
    <w:rsid w:val="00364A47"/>
    <w:rsid w:val="00365004"/>
    <w:rsid w:val="00365431"/>
    <w:rsid w:val="00365564"/>
    <w:rsid w:val="003656D0"/>
    <w:rsid w:val="00365B4D"/>
    <w:rsid w:val="00365D84"/>
    <w:rsid w:val="003661E3"/>
    <w:rsid w:val="003662FA"/>
    <w:rsid w:val="003663E9"/>
    <w:rsid w:val="003663FF"/>
    <w:rsid w:val="00367857"/>
    <w:rsid w:val="00367A08"/>
    <w:rsid w:val="00367D2D"/>
    <w:rsid w:val="003700DF"/>
    <w:rsid w:val="00370450"/>
    <w:rsid w:val="00370865"/>
    <w:rsid w:val="00370CC3"/>
    <w:rsid w:val="00371242"/>
    <w:rsid w:val="003713EA"/>
    <w:rsid w:val="003713F5"/>
    <w:rsid w:val="003718F3"/>
    <w:rsid w:val="00371984"/>
    <w:rsid w:val="00371FAB"/>
    <w:rsid w:val="00371FF4"/>
    <w:rsid w:val="00372B6E"/>
    <w:rsid w:val="00372B99"/>
    <w:rsid w:val="00373155"/>
    <w:rsid w:val="003739E6"/>
    <w:rsid w:val="00373CB0"/>
    <w:rsid w:val="00373F4D"/>
    <w:rsid w:val="003740D2"/>
    <w:rsid w:val="00374382"/>
    <w:rsid w:val="0037452C"/>
    <w:rsid w:val="00374ABD"/>
    <w:rsid w:val="00374C37"/>
    <w:rsid w:val="0037559A"/>
    <w:rsid w:val="00375D79"/>
    <w:rsid w:val="0037609F"/>
    <w:rsid w:val="003763A2"/>
    <w:rsid w:val="00376683"/>
    <w:rsid w:val="00376E0C"/>
    <w:rsid w:val="0037713A"/>
    <w:rsid w:val="00377286"/>
    <w:rsid w:val="00377423"/>
    <w:rsid w:val="0037743A"/>
    <w:rsid w:val="003776E4"/>
    <w:rsid w:val="003776F3"/>
    <w:rsid w:val="00377E26"/>
    <w:rsid w:val="00380A70"/>
    <w:rsid w:val="00380D5A"/>
    <w:rsid w:val="0038141C"/>
    <w:rsid w:val="00381592"/>
    <w:rsid w:val="003816EB"/>
    <w:rsid w:val="0038177F"/>
    <w:rsid w:val="00381F0F"/>
    <w:rsid w:val="00382427"/>
    <w:rsid w:val="0038250C"/>
    <w:rsid w:val="00382788"/>
    <w:rsid w:val="003828BE"/>
    <w:rsid w:val="003831E6"/>
    <w:rsid w:val="003833E3"/>
    <w:rsid w:val="003837AF"/>
    <w:rsid w:val="003838FC"/>
    <w:rsid w:val="00383A00"/>
    <w:rsid w:val="00384018"/>
    <w:rsid w:val="00384096"/>
    <w:rsid w:val="003848C9"/>
    <w:rsid w:val="00385448"/>
    <w:rsid w:val="00385B64"/>
    <w:rsid w:val="003861D5"/>
    <w:rsid w:val="00386514"/>
    <w:rsid w:val="00386F1F"/>
    <w:rsid w:val="00387312"/>
    <w:rsid w:val="003873B6"/>
    <w:rsid w:val="00387D2B"/>
    <w:rsid w:val="00390360"/>
    <w:rsid w:val="00390493"/>
    <w:rsid w:val="00390F02"/>
    <w:rsid w:val="0039141F"/>
    <w:rsid w:val="0039153C"/>
    <w:rsid w:val="00391705"/>
    <w:rsid w:val="0039186F"/>
    <w:rsid w:val="003919FC"/>
    <w:rsid w:val="00391AED"/>
    <w:rsid w:val="00391E6E"/>
    <w:rsid w:val="0039267C"/>
    <w:rsid w:val="0039316B"/>
    <w:rsid w:val="003934E3"/>
    <w:rsid w:val="00393555"/>
    <w:rsid w:val="003938DB"/>
    <w:rsid w:val="003938E2"/>
    <w:rsid w:val="00393F27"/>
    <w:rsid w:val="003941D8"/>
    <w:rsid w:val="00394338"/>
    <w:rsid w:val="003945D7"/>
    <w:rsid w:val="00394674"/>
    <w:rsid w:val="00394717"/>
    <w:rsid w:val="00394A59"/>
    <w:rsid w:val="00394A7E"/>
    <w:rsid w:val="00394D1C"/>
    <w:rsid w:val="003951C9"/>
    <w:rsid w:val="003957A6"/>
    <w:rsid w:val="00395BB1"/>
    <w:rsid w:val="00396307"/>
    <w:rsid w:val="003967BC"/>
    <w:rsid w:val="003968B0"/>
    <w:rsid w:val="00396A68"/>
    <w:rsid w:val="00396FF3"/>
    <w:rsid w:val="003971EF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167B"/>
    <w:rsid w:val="003A1854"/>
    <w:rsid w:val="003A1ECB"/>
    <w:rsid w:val="003A1EFB"/>
    <w:rsid w:val="003A286B"/>
    <w:rsid w:val="003A2AB2"/>
    <w:rsid w:val="003A2AC8"/>
    <w:rsid w:val="003A2FA0"/>
    <w:rsid w:val="003A3146"/>
    <w:rsid w:val="003A3596"/>
    <w:rsid w:val="003A36FF"/>
    <w:rsid w:val="003A373A"/>
    <w:rsid w:val="003A38A7"/>
    <w:rsid w:val="003A3E5F"/>
    <w:rsid w:val="003A3E64"/>
    <w:rsid w:val="003A4055"/>
    <w:rsid w:val="003A471C"/>
    <w:rsid w:val="003A4A74"/>
    <w:rsid w:val="003A5707"/>
    <w:rsid w:val="003A5975"/>
    <w:rsid w:val="003A5ABD"/>
    <w:rsid w:val="003A5EBF"/>
    <w:rsid w:val="003A6134"/>
    <w:rsid w:val="003A646A"/>
    <w:rsid w:val="003A65A9"/>
    <w:rsid w:val="003A675A"/>
    <w:rsid w:val="003A6CAB"/>
    <w:rsid w:val="003A6E38"/>
    <w:rsid w:val="003A6EF5"/>
    <w:rsid w:val="003A720A"/>
    <w:rsid w:val="003A734A"/>
    <w:rsid w:val="003A73D2"/>
    <w:rsid w:val="003A74B3"/>
    <w:rsid w:val="003A7713"/>
    <w:rsid w:val="003B030D"/>
    <w:rsid w:val="003B0D93"/>
    <w:rsid w:val="003B0DD5"/>
    <w:rsid w:val="003B15BC"/>
    <w:rsid w:val="003B194E"/>
    <w:rsid w:val="003B1C1C"/>
    <w:rsid w:val="003B1D07"/>
    <w:rsid w:val="003B1EF3"/>
    <w:rsid w:val="003B27C6"/>
    <w:rsid w:val="003B291D"/>
    <w:rsid w:val="003B2EE4"/>
    <w:rsid w:val="003B2EEB"/>
    <w:rsid w:val="003B2F3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743"/>
    <w:rsid w:val="003B4A0F"/>
    <w:rsid w:val="003B52FD"/>
    <w:rsid w:val="003B575A"/>
    <w:rsid w:val="003B597E"/>
    <w:rsid w:val="003B6507"/>
    <w:rsid w:val="003B6B50"/>
    <w:rsid w:val="003B6D95"/>
    <w:rsid w:val="003B6E7B"/>
    <w:rsid w:val="003B6F9A"/>
    <w:rsid w:val="003B733C"/>
    <w:rsid w:val="003B73D2"/>
    <w:rsid w:val="003B73D8"/>
    <w:rsid w:val="003B7480"/>
    <w:rsid w:val="003B75C2"/>
    <w:rsid w:val="003B7857"/>
    <w:rsid w:val="003C05AF"/>
    <w:rsid w:val="003C07CF"/>
    <w:rsid w:val="003C09A4"/>
    <w:rsid w:val="003C09C8"/>
    <w:rsid w:val="003C0C86"/>
    <w:rsid w:val="003C0DB9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3F66"/>
    <w:rsid w:val="003C450C"/>
    <w:rsid w:val="003C4B57"/>
    <w:rsid w:val="003C4BA1"/>
    <w:rsid w:val="003C4CF5"/>
    <w:rsid w:val="003C4FD1"/>
    <w:rsid w:val="003C575D"/>
    <w:rsid w:val="003C62B6"/>
    <w:rsid w:val="003C678C"/>
    <w:rsid w:val="003C6BBF"/>
    <w:rsid w:val="003C7245"/>
    <w:rsid w:val="003C7291"/>
    <w:rsid w:val="003C72A3"/>
    <w:rsid w:val="003C732A"/>
    <w:rsid w:val="003C734D"/>
    <w:rsid w:val="003C748C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D58"/>
    <w:rsid w:val="003D1DE2"/>
    <w:rsid w:val="003D23D2"/>
    <w:rsid w:val="003D242A"/>
    <w:rsid w:val="003D266F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A74"/>
    <w:rsid w:val="003D3BB3"/>
    <w:rsid w:val="003D3C99"/>
    <w:rsid w:val="003D3F80"/>
    <w:rsid w:val="003D41CB"/>
    <w:rsid w:val="003D4256"/>
    <w:rsid w:val="003D48A8"/>
    <w:rsid w:val="003D5B1A"/>
    <w:rsid w:val="003D5DBA"/>
    <w:rsid w:val="003D5F15"/>
    <w:rsid w:val="003D65CC"/>
    <w:rsid w:val="003D66AF"/>
    <w:rsid w:val="003D6B91"/>
    <w:rsid w:val="003D7CF9"/>
    <w:rsid w:val="003D7D0E"/>
    <w:rsid w:val="003D7D1D"/>
    <w:rsid w:val="003D7D5B"/>
    <w:rsid w:val="003E03AD"/>
    <w:rsid w:val="003E0482"/>
    <w:rsid w:val="003E0819"/>
    <w:rsid w:val="003E0C21"/>
    <w:rsid w:val="003E129F"/>
    <w:rsid w:val="003E1354"/>
    <w:rsid w:val="003E1551"/>
    <w:rsid w:val="003E18DB"/>
    <w:rsid w:val="003E1BDE"/>
    <w:rsid w:val="003E1EE7"/>
    <w:rsid w:val="003E21E1"/>
    <w:rsid w:val="003E22D2"/>
    <w:rsid w:val="003E243B"/>
    <w:rsid w:val="003E2690"/>
    <w:rsid w:val="003E27C5"/>
    <w:rsid w:val="003E3115"/>
    <w:rsid w:val="003E3263"/>
    <w:rsid w:val="003E3363"/>
    <w:rsid w:val="003E35C1"/>
    <w:rsid w:val="003E3690"/>
    <w:rsid w:val="003E3AD7"/>
    <w:rsid w:val="003E3BA1"/>
    <w:rsid w:val="003E3DBA"/>
    <w:rsid w:val="003E4273"/>
    <w:rsid w:val="003E4538"/>
    <w:rsid w:val="003E45A2"/>
    <w:rsid w:val="003E4F07"/>
    <w:rsid w:val="003E5A45"/>
    <w:rsid w:val="003E5D93"/>
    <w:rsid w:val="003E5F33"/>
    <w:rsid w:val="003E6137"/>
    <w:rsid w:val="003E65E2"/>
    <w:rsid w:val="003E6E69"/>
    <w:rsid w:val="003E7132"/>
    <w:rsid w:val="003E7B84"/>
    <w:rsid w:val="003F0315"/>
    <w:rsid w:val="003F0724"/>
    <w:rsid w:val="003F0F54"/>
    <w:rsid w:val="003F1945"/>
    <w:rsid w:val="003F1ADA"/>
    <w:rsid w:val="003F1D96"/>
    <w:rsid w:val="003F272D"/>
    <w:rsid w:val="003F2896"/>
    <w:rsid w:val="003F2B9E"/>
    <w:rsid w:val="003F2DE8"/>
    <w:rsid w:val="003F3C7E"/>
    <w:rsid w:val="003F4470"/>
    <w:rsid w:val="003F47CD"/>
    <w:rsid w:val="003F48D9"/>
    <w:rsid w:val="003F4A40"/>
    <w:rsid w:val="003F505A"/>
    <w:rsid w:val="003F56E7"/>
    <w:rsid w:val="003F6155"/>
    <w:rsid w:val="003F6EFA"/>
    <w:rsid w:val="003F6F21"/>
    <w:rsid w:val="003F7137"/>
    <w:rsid w:val="003F7822"/>
    <w:rsid w:val="003F79D2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EEC"/>
    <w:rsid w:val="004030F1"/>
    <w:rsid w:val="0040333E"/>
    <w:rsid w:val="0040389D"/>
    <w:rsid w:val="00403A59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BA1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305F"/>
    <w:rsid w:val="00413C56"/>
    <w:rsid w:val="004144F3"/>
    <w:rsid w:val="00414544"/>
    <w:rsid w:val="00414606"/>
    <w:rsid w:val="00414995"/>
    <w:rsid w:val="00414E87"/>
    <w:rsid w:val="00415376"/>
    <w:rsid w:val="004153CE"/>
    <w:rsid w:val="00415928"/>
    <w:rsid w:val="00415B89"/>
    <w:rsid w:val="0041617A"/>
    <w:rsid w:val="004161C7"/>
    <w:rsid w:val="0041645D"/>
    <w:rsid w:val="00416508"/>
    <w:rsid w:val="00416EBE"/>
    <w:rsid w:val="00417550"/>
    <w:rsid w:val="00417690"/>
    <w:rsid w:val="004178F5"/>
    <w:rsid w:val="00417A74"/>
    <w:rsid w:val="00417AA3"/>
    <w:rsid w:val="00417F81"/>
    <w:rsid w:val="004202D0"/>
    <w:rsid w:val="00420519"/>
    <w:rsid w:val="00420CB5"/>
    <w:rsid w:val="00420D9E"/>
    <w:rsid w:val="00421B8F"/>
    <w:rsid w:val="00422946"/>
    <w:rsid w:val="00422C25"/>
    <w:rsid w:val="00422DB0"/>
    <w:rsid w:val="00423178"/>
    <w:rsid w:val="00423B61"/>
    <w:rsid w:val="00423C3A"/>
    <w:rsid w:val="00423F4E"/>
    <w:rsid w:val="004240E0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26D"/>
    <w:rsid w:val="00426873"/>
    <w:rsid w:val="004268E3"/>
    <w:rsid w:val="004270D0"/>
    <w:rsid w:val="00427948"/>
    <w:rsid w:val="00427AC6"/>
    <w:rsid w:val="00430147"/>
    <w:rsid w:val="00430DFD"/>
    <w:rsid w:val="004313E8"/>
    <w:rsid w:val="00431D63"/>
    <w:rsid w:val="00431DFA"/>
    <w:rsid w:val="0043230D"/>
    <w:rsid w:val="0043270E"/>
    <w:rsid w:val="004330AA"/>
    <w:rsid w:val="00433146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1FD"/>
    <w:rsid w:val="00435321"/>
    <w:rsid w:val="004353C4"/>
    <w:rsid w:val="0043574F"/>
    <w:rsid w:val="004359D3"/>
    <w:rsid w:val="00435C04"/>
    <w:rsid w:val="00435C38"/>
    <w:rsid w:val="00435D80"/>
    <w:rsid w:val="00435FA5"/>
    <w:rsid w:val="0043637C"/>
    <w:rsid w:val="00436693"/>
    <w:rsid w:val="00436CBC"/>
    <w:rsid w:val="00437B94"/>
    <w:rsid w:val="004410AF"/>
    <w:rsid w:val="00441224"/>
    <w:rsid w:val="00441843"/>
    <w:rsid w:val="00441887"/>
    <w:rsid w:val="004418A8"/>
    <w:rsid w:val="00441AF7"/>
    <w:rsid w:val="0044231A"/>
    <w:rsid w:val="0044255C"/>
    <w:rsid w:val="00442EF4"/>
    <w:rsid w:val="00443099"/>
    <w:rsid w:val="004433ED"/>
    <w:rsid w:val="00443444"/>
    <w:rsid w:val="00443522"/>
    <w:rsid w:val="00443944"/>
    <w:rsid w:val="00443AD2"/>
    <w:rsid w:val="00443B02"/>
    <w:rsid w:val="00444241"/>
    <w:rsid w:val="00444631"/>
    <w:rsid w:val="004447A2"/>
    <w:rsid w:val="00444840"/>
    <w:rsid w:val="00444887"/>
    <w:rsid w:val="00445221"/>
    <w:rsid w:val="004453B0"/>
    <w:rsid w:val="004455C9"/>
    <w:rsid w:val="00445AFE"/>
    <w:rsid w:val="00445D2B"/>
    <w:rsid w:val="00445E6D"/>
    <w:rsid w:val="00445F88"/>
    <w:rsid w:val="004464F5"/>
    <w:rsid w:val="0044657D"/>
    <w:rsid w:val="00446806"/>
    <w:rsid w:val="00446B9E"/>
    <w:rsid w:val="0045022E"/>
    <w:rsid w:val="00450397"/>
    <w:rsid w:val="00450A29"/>
    <w:rsid w:val="00450A57"/>
    <w:rsid w:val="00450B5D"/>
    <w:rsid w:val="00450D75"/>
    <w:rsid w:val="004511F2"/>
    <w:rsid w:val="00451406"/>
    <w:rsid w:val="004515D0"/>
    <w:rsid w:val="004518A4"/>
    <w:rsid w:val="00451E6C"/>
    <w:rsid w:val="0045231E"/>
    <w:rsid w:val="00452375"/>
    <w:rsid w:val="004526D2"/>
    <w:rsid w:val="00452A3A"/>
    <w:rsid w:val="00452B9C"/>
    <w:rsid w:val="00452E24"/>
    <w:rsid w:val="00453159"/>
    <w:rsid w:val="00453245"/>
    <w:rsid w:val="00453798"/>
    <w:rsid w:val="00453891"/>
    <w:rsid w:val="00453C8E"/>
    <w:rsid w:val="004544D5"/>
    <w:rsid w:val="0045464B"/>
    <w:rsid w:val="004546A6"/>
    <w:rsid w:val="00454852"/>
    <w:rsid w:val="00454EC6"/>
    <w:rsid w:val="00455150"/>
    <w:rsid w:val="0045522B"/>
    <w:rsid w:val="00455231"/>
    <w:rsid w:val="00455291"/>
    <w:rsid w:val="00455293"/>
    <w:rsid w:val="00455A18"/>
    <w:rsid w:val="00455AE8"/>
    <w:rsid w:val="00455EB1"/>
    <w:rsid w:val="00455F38"/>
    <w:rsid w:val="0045641C"/>
    <w:rsid w:val="00456566"/>
    <w:rsid w:val="004565FF"/>
    <w:rsid w:val="00456A21"/>
    <w:rsid w:val="00456AAB"/>
    <w:rsid w:val="00456C57"/>
    <w:rsid w:val="00456CDA"/>
    <w:rsid w:val="00456EC4"/>
    <w:rsid w:val="004577B1"/>
    <w:rsid w:val="00457E43"/>
    <w:rsid w:val="00457FAC"/>
    <w:rsid w:val="00460206"/>
    <w:rsid w:val="00460239"/>
    <w:rsid w:val="004607BA"/>
    <w:rsid w:val="00460838"/>
    <w:rsid w:val="00460C78"/>
    <w:rsid w:val="00460F7F"/>
    <w:rsid w:val="004611CD"/>
    <w:rsid w:val="00461B8C"/>
    <w:rsid w:val="0046250C"/>
    <w:rsid w:val="00462593"/>
    <w:rsid w:val="00462782"/>
    <w:rsid w:val="0046313F"/>
    <w:rsid w:val="00463410"/>
    <w:rsid w:val="00463618"/>
    <w:rsid w:val="00463A2C"/>
    <w:rsid w:val="004644ED"/>
    <w:rsid w:val="00464537"/>
    <w:rsid w:val="004645C8"/>
    <w:rsid w:val="00464B01"/>
    <w:rsid w:val="00464D20"/>
    <w:rsid w:val="00464E27"/>
    <w:rsid w:val="00465AC8"/>
    <w:rsid w:val="00465BFE"/>
    <w:rsid w:val="00465C7D"/>
    <w:rsid w:val="00465D0C"/>
    <w:rsid w:val="004665D2"/>
    <w:rsid w:val="0046684B"/>
    <w:rsid w:val="004669AA"/>
    <w:rsid w:val="00466BD5"/>
    <w:rsid w:val="00466E00"/>
    <w:rsid w:val="0046707B"/>
    <w:rsid w:val="004670C1"/>
    <w:rsid w:val="004672B7"/>
    <w:rsid w:val="004674E8"/>
    <w:rsid w:val="00467590"/>
    <w:rsid w:val="004677FC"/>
    <w:rsid w:val="00467913"/>
    <w:rsid w:val="00467A19"/>
    <w:rsid w:val="00467AC3"/>
    <w:rsid w:val="00467F11"/>
    <w:rsid w:val="004702D8"/>
    <w:rsid w:val="004702ED"/>
    <w:rsid w:val="00470751"/>
    <w:rsid w:val="00470AD3"/>
    <w:rsid w:val="00470B69"/>
    <w:rsid w:val="00470C49"/>
    <w:rsid w:val="00470E15"/>
    <w:rsid w:val="00470E5F"/>
    <w:rsid w:val="00470EA6"/>
    <w:rsid w:val="00471117"/>
    <w:rsid w:val="004714B5"/>
    <w:rsid w:val="004716C4"/>
    <w:rsid w:val="004716EA"/>
    <w:rsid w:val="0047198F"/>
    <w:rsid w:val="00472390"/>
    <w:rsid w:val="00472C3D"/>
    <w:rsid w:val="00472D0D"/>
    <w:rsid w:val="00472FD7"/>
    <w:rsid w:val="00473054"/>
    <w:rsid w:val="00473819"/>
    <w:rsid w:val="00473BBB"/>
    <w:rsid w:val="00473FAA"/>
    <w:rsid w:val="00474333"/>
    <w:rsid w:val="004743B4"/>
    <w:rsid w:val="004744FB"/>
    <w:rsid w:val="00474DC4"/>
    <w:rsid w:val="004750BC"/>
    <w:rsid w:val="0047512B"/>
    <w:rsid w:val="004752E9"/>
    <w:rsid w:val="0047532A"/>
    <w:rsid w:val="00475A30"/>
    <w:rsid w:val="00475CE7"/>
    <w:rsid w:val="004762B1"/>
    <w:rsid w:val="004768FB"/>
    <w:rsid w:val="004769FD"/>
    <w:rsid w:val="00476BA1"/>
    <w:rsid w:val="00476C49"/>
    <w:rsid w:val="00476DEF"/>
    <w:rsid w:val="004771C2"/>
    <w:rsid w:val="00477268"/>
    <w:rsid w:val="004772CD"/>
    <w:rsid w:val="0047733F"/>
    <w:rsid w:val="004778FC"/>
    <w:rsid w:val="00477AFC"/>
    <w:rsid w:val="00477D3C"/>
    <w:rsid w:val="00477D6D"/>
    <w:rsid w:val="00480B86"/>
    <w:rsid w:val="00480C1F"/>
    <w:rsid w:val="00481691"/>
    <w:rsid w:val="0048187D"/>
    <w:rsid w:val="00482367"/>
    <w:rsid w:val="00482C2C"/>
    <w:rsid w:val="004831B5"/>
    <w:rsid w:val="00483B4D"/>
    <w:rsid w:val="00483D03"/>
    <w:rsid w:val="004845C3"/>
    <w:rsid w:val="00484F78"/>
    <w:rsid w:val="004853DD"/>
    <w:rsid w:val="004855FC"/>
    <w:rsid w:val="004857A4"/>
    <w:rsid w:val="00485BD3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62B"/>
    <w:rsid w:val="00490C12"/>
    <w:rsid w:val="004913F4"/>
    <w:rsid w:val="0049146D"/>
    <w:rsid w:val="0049155D"/>
    <w:rsid w:val="004922D3"/>
    <w:rsid w:val="00492557"/>
    <w:rsid w:val="0049293B"/>
    <w:rsid w:val="00492BC4"/>
    <w:rsid w:val="00492C70"/>
    <w:rsid w:val="004932E3"/>
    <w:rsid w:val="00493505"/>
    <w:rsid w:val="004936D1"/>
    <w:rsid w:val="004937B4"/>
    <w:rsid w:val="00493F9B"/>
    <w:rsid w:val="00494102"/>
    <w:rsid w:val="0049414A"/>
    <w:rsid w:val="0049424D"/>
    <w:rsid w:val="00494457"/>
    <w:rsid w:val="00494B75"/>
    <w:rsid w:val="00494B97"/>
    <w:rsid w:val="00494E42"/>
    <w:rsid w:val="00495053"/>
    <w:rsid w:val="00495748"/>
    <w:rsid w:val="00495A00"/>
    <w:rsid w:val="00496E1E"/>
    <w:rsid w:val="00497537"/>
    <w:rsid w:val="004975F2"/>
    <w:rsid w:val="00497602"/>
    <w:rsid w:val="004A0106"/>
    <w:rsid w:val="004A02BE"/>
    <w:rsid w:val="004A0338"/>
    <w:rsid w:val="004A043A"/>
    <w:rsid w:val="004A07AF"/>
    <w:rsid w:val="004A09D3"/>
    <w:rsid w:val="004A0CD9"/>
    <w:rsid w:val="004A0EA6"/>
    <w:rsid w:val="004A11DD"/>
    <w:rsid w:val="004A1239"/>
    <w:rsid w:val="004A1600"/>
    <w:rsid w:val="004A17C5"/>
    <w:rsid w:val="004A1A09"/>
    <w:rsid w:val="004A1F6D"/>
    <w:rsid w:val="004A2264"/>
    <w:rsid w:val="004A288C"/>
    <w:rsid w:val="004A28BA"/>
    <w:rsid w:val="004A2E64"/>
    <w:rsid w:val="004A2F5E"/>
    <w:rsid w:val="004A34FF"/>
    <w:rsid w:val="004A3B45"/>
    <w:rsid w:val="004A3EB5"/>
    <w:rsid w:val="004A4418"/>
    <w:rsid w:val="004A4432"/>
    <w:rsid w:val="004A49A4"/>
    <w:rsid w:val="004A4A89"/>
    <w:rsid w:val="004A4F09"/>
    <w:rsid w:val="004A5110"/>
    <w:rsid w:val="004A51A4"/>
    <w:rsid w:val="004A51B5"/>
    <w:rsid w:val="004A53CE"/>
    <w:rsid w:val="004A5751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B31"/>
    <w:rsid w:val="004A7CF3"/>
    <w:rsid w:val="004B051D"/>
    <w:rsid w:val="004B10ED"/>
    <w:rsid w:val="004B135B"/>
    <w:rsid w:val="004B137B"/>
    <w:rsid w:val="004B16C5"/>
    <w:rsid w:val="004B1EA3"/>
    <w:rsid w:val="004B212C"/>
    <w:rsid w:val="004B221A"/>
    <w:rsid w:val="004B2452"/>
    <w:rsid w:val="004B24DD"/>
    <w:rsid w:val="004B2635"/>
    <w:rsid w:val="004B268E"/>
    <w:rsid w:val="004B28E9"/>
    <w:rsid w:val="004B2A36"/>
    <w:rsid w:val="004B3093"/>
    <w:rsid w:val="004B3249"/>
    <w:rsid w:val="004B337D"/>
    <w:rsid w:val="004B3590"/>
    <w:rsid w:val="004B35C8"/>
    <w:rsid w:val="004B376B"/>
    <w:rsid w:val="004B3EA7"/>
    <w:rsid w:val="004B4877"/>
    <w:rsid w:val="004B4CA0"/>
    <w:rsid w:val="004B6930"/>
    <w:rsid w:val="004B6A02"/>
    <w:rsid w:val="004B6A06"/>
    <w:rsid w:val="004B6AC4"/>
    <w:rsid w:val="004B6C68"/>
    <w:rsid w:val="004B6CE7"/>
    <w:rsid w:val="004B6D78"/>
    <w:rsid w:val="004B6F57"/>
    <w:rsid w:val="004B7A8D"/>
    <w:rsid w:val="004C0168"/>
    <w:rsid w:val="004C0223"/>
    <w:rsid w:val="004C02A5"/>
    <w:rsid w:val="004C070B"/>
    <w:rsid w:val="004C080E"/>
    <w:rsid w:val="004C0AFA"/>
    <w:rsid w:val="004C0D22"/>
    <w:rsid w:val="004C1058"/>
    <w:rsid w:val="004C129F"/>
    <w:rsid w:val="004C1347"/>
    <w:rsid w:val="004C14E1"/>
    <w:rsid w:val="004C1986"/>
    <w:rsid w:val="004C1C8B"/>
    <w:rsid w:val="004C1DE1"/>
    <w:rsid w:val="004C231F"/>
    <w:rsid w:val="004C2543"/>
    <w:rsid w:val="004C2826"/>
    <w:rsid w:val="004C2906"/>
    <w:rsid w:val="004C2B3A"/>
    <w:rsid w:val="004C30B9"/>
    <w:rsid w:val="004C342B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E5A"/>
    <w:rsid w:val="004C6138"/>
    <w:rsid w:val="004C62CD"/>
    <w:rsid w:val="004C667E"/>
    <w:rsid w:val="004C69B1"/>
    <w:rsid w:val="004C6B30"/>
    <w:rsid w:val="004C6FEE"/>
    <w:rsid w:val="004C7785"/>
    <w:rsid w:val="004C7810"/>
    <w:rsid w:val="004C7823"/>
    <w:rsid w:val="004D0961"/>
    <w:rsid w:val="004D0B93"/>
    <w:rsid w:val="004D0BBD"/>
    <w:rsid w:val="004D0BFB"/>
    <w:rsid w:val="004D0C5D"/>
    <w:rsid w:val="004D0DAD"/>
    <w:rsid w:val="004D0DB7"/>
    <w:rsid w:val="004D0E34"/>
    <w:rsid w:val="004D17F7"/>
    <w:rsid w:val="004D18D6"/>
    <w:rsid w:val="004D196F"/>
    <w:rsid w:val="004D1E29"/>
    <w:rsid w:val="004D1FD1"/>
    <w:rsid w:val="004D2464"/>
    <w:rsid w:val="004D2C14"/>
    <w:rsid w:val="004D2CC9"/>
    <w:rsid w:val="004D2EF0"/>
    <w:rsid w:val="004D307D"/>
    <w:rsid w:val="004D3900"/>
    <w:rsid w:val="004D3955"/>
    <w:rsid w:val="004D3A0B"/>
    <w:rsid w:val="004D3C6D"/>
    <w:rsid w:val="004D3D6A"/>
    <w:rsid w:val="004D48DA"/>
    <w:rsid w:val="004D4A06"/>
    <w:rsid w:val="004D4E18"/>
    <w:rsid w:val="004D525B"/>
    <w:rsid w:val="004D52B3"/>
    <w:rsid w:val="004D535B"/>
    <w:rsid w:val="004D5938"/>
    <w:rsid w:val="004D5D87"/>
    <w:rsid w:val="004D5DCD"/>
    <w:rsid w:val="004D5FD6"/>
    <w:rsid w:val="004D624B"/>
    <w:rsid w:val="004D65FC"/>
    <w:rsid w:val="004D660A"/>
    <w:rsid w:val="004D69CD"/>
    <w:rsid w:val="004D6E50"/>
    <w:rsid w:val="004D7198"/>
    <w:rsid w:val="004D71C7"/>
    <w:rsid w:val="004D75FE"/>
    <w:rsid w:val="004D79E1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175"/>
    <w:rsid w:val="004E293D"/>
    <w:rsid w:val="004E2E28"/>
    <w:rsid w:val="004E38C0"/>
    <w:rsid w:val="004E3D77"/>
    <w:rsid w:val="004E3D83"/>
    <w:rsid w:val="004E40A3"/>
    <w:rsid w:val="004E410B"/>
    <w:rsid w:val="004E44D9"/>
    <w:rsid w:val="004E4983"/>
    <w:rsid w:val="004E4AFB"/>
    <w:rsid w:val="004E4FE0"/>
    <w:rsid w:val="004E5650"/>
    <w:rsid w:val="004E5DA6"/>
    <w:rsid w:val="004E5DD3"/>
    <w:rsid w:val="004E649B"/>
    <w:rsid w:val="004E712A"/>
    <w:rsid w:val="004E7184"/>
    <w:rsid w:val="004E7344"/>
    <w:rsid w:val="004E7AC9"/>
    <w:rsid w:val="004E7E39"/>
    <w:rsid w:val="004F0788"/>
    <w:rsid w:val="004F0FB1"/>
    <w:rsid w:val="004F10E8"/>
    <w:rsid w:val="004F13BD"/>
    <w:rsid w:val="004F1C14"/>
    <w:rsid w:val="004F2108"/>
    <w:rsid w:val="004F2219"/>
    <w:rsid w:val="004F2381"/>
    <w:rsid w:val="004F2666"/>
    <w:rsid w:val="004F2676"/>
    <w:rsid w:val="004F26FF"/>
    <w:rsid w:val="004F291E"/>
    <w:rsid w:val="004F2BA9"/>
    <w:rsid w:val="004F2C78"/>
    <w:rsid w:val="004F2CDC"/>
    <w:rsid w:val="004F2D46"/>
    <w:rsid w:val="004F2D7A"/>
    <w:rsid w:val="004F2F13"/>
    <w:rsid w:val="004F34A0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DAD"/>
    <w:rsid w:val="004F4E5F"/>
    <w:rsid w:val="004F505E"/>
    <w:rsid w:val="004F5069"/>
    <w:rsid w:val="004F52D1"/>
    <w:rsid w:val="004F52E6"/>
    <w:rsid w:val="004F5708"/>
    <w:rsid w:val="004F5E3A"/>
    <w:rsid w:val="004F5EE5"/>
    <w:rsid w:val="004F6889"/>
    <w:rsid w:val="004F6A7F"/>
    <w:rsid w:val="004F6AB4"/>
    <w:rsid w:val="004F6FC9"/>
    <w:rsid w:val="004F76C7"/>
    <w:rsid w:val="004F790E"/>
    <w:rsid w:val="004F7CD5"/>
    <w:rsid w:val="0050043F"/>
    <w:rsid w:val="005005F2"/>
    <w:rsid w:val="00500E2C"/>
    <w:rsid w:val="0050117C"/>
    <w:rsid w:val="005016AC"/>
    <w:rsid w:val="005016D0"/>
    <w:rsid w:val="005018DE"/>
    <w:rsid w:val="00501A3C"/>
    <w:rsid w:val="00501E0F"/>
    <w:rsid w:val="00501E47"/>
    <w:rsid w:val="00501F84"/>
    <w:rsid w:val="00502687"/>
    <w:rsid w:val="00502DAC"/>
    <w:rsid w:val="00502F4A"/>
    <w:rsid w:val="005030F3"/>
    <w:rsid w:val="00503D08"/>
    <w:rsid w:val="00504682"/>
    <w:rsid w:val="00504C31"/>
    <w:rsid w:val="00504CCD"/>
    <w:rsid w:val="00504CD7"/>
    <w:rsid w:val="00505088"/>
    <w:rsid w:val="00505476"/>
    <w:rsid w:val="005057EC"/>
    <w:rsid w:val="00505821"/>
    <w:rsid w:val="00505CA2"/>
    <w:rsid w:val="00505F5B"/>
    <w:rsid w:val="005062E9"/>
    <w:rsid w:val="0050635B"/>
    <w:rsid w:val="005064FB"/>
    <w:rsid w:val="00506C3F"/>
    <w:rsid w:val="00507901"/>
    <w:rsid w:val="00507A84"/>
    <w:rsid w:val="00507B2E"/>
    <w:rsid w:val="00507E55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39"/>
    <w:rsid w:val="00511A2F"/>
    <w:rsid w:val="00511B5B"/>
    <w:rsid w:val="0051237A"/>
    <w:rsid w:val="0051239F"/>
    <w:rsid w:val="005129B7"/>
    <w:rsid w:val="00512AA8"/>
    <w:rsid w:val="00512B3A"/>
    <w:rsid w:val="005132B9"/>
    <w:rsid w:val="005139BD"/>
    <w:rsid w:val="00513BE3"/>
    <w:rsid w:val="00514239"/>
    <w:rsid w:val="0051449D"/>
    <w:rsid w:val="00514753"/>
    <w:rsid w:val="005148F2"/>
    <w:rsid w:val="005151E1"/>
    <w:rsid w:val="0051536C"/>
    <w:rsid w:val="00515494"/>
    <w:rsid w:val="00515507"/>
    <w:rsid w:val="00515A79"/>
    <w:rsid w:val="00515D84"/>
    <w:rsid w:val="0051614E"/>
    <w:rsid w:val="00516250"/>
    <w:rsid w:val="00516B8D"/>
    <w:rsid w:val="00516C42"/>
    <w:rsid w:val="00517305"/>
    <w:rsid w:val="00517418"/>
    <w:rsid w:val="005175D8"/>
    <w:rsid w:val="0051776A"/>
    <w:rsid w:val="005179D3"/>
    <w:rsid w:val="005203F1"/>
    <w:rsid w:val="00520813"/>
    <w:rsid w:val="005208CA"/>
    <w:rsid w:val="005208F8"/>
    <w:rsid w:val="005209A1"/>
    <w:rsid w:val="00520C06"/>
    <w:rsid w:val="00520D7A"/>
    <w:rsid w:val="005215B3"/>
    <w:rsid w:val="00521743"/>
    <w:rsid w:val="00521F2B"/>
    <w:rsid w:val="005222E5"/>
    <w:rsid w:val="0052232F"/>
    <w:rsid w:val="0052241B"/>
    <w:rsid w:val="00522797"/>
    <w:rsid w:val="00522C88"/>
    <w:rsid w:val="00522DF6"/>
    <w:rsid w:val="00522FDA"/>
    <w:rsid w:val="00523518"/>
    <w:rsid w:val="00523B7F"/>
    <w:rsid w:val="00523FD3"/>
    <w:rsid w:val="00524895"/>
    <w:rsid w:val="00524A5A"/>
    <w:rsid w:val="00525172"/>
    <w:rsid w:val="0052557E"/>
    <w:rsid w:val="005255A4"/>
    <w:rsid w:val="0052583B"/>
    <w:rsid w:val="00525A06"/>
    <w:rsid w:val="00525A8B"/>
    <w:rsid w:val="00525CE6"/>
    <w:rsid w:val="00525D3E"/>
    <w:rsid w:val="00525F40"/>
    <w:rsid w:val="0052621C"/>
    <w:rsid w:val="00526FF2"/>
    <w:rsid w:val="005271BB"/>
    <w:rsid w:val="005272FC"/>
    <w:rsid w:val="00527380"/>
    <w:rsid w:val="0052774B"/>
    <w:rsid w:val="00527B8E"/>
    <w:rsid w:val="00527E74"/>
    <w:rsid w:val="00530217"/>
    <w:rsid w:val="0053066A"/>
    <w:rsid w:val="00530AED"/>
    <w:rsid w:val="00530C04"/>
    <w:rsid w:val="00530DD7"/>
    <w:rsid w:val="005312C1"/>
    <w:rsid w:val="005318E8"/>
    <w:rsid w:val="0053224B"/>
    <w:rsid w:val="0053245A"/>
    <w:rsid w:val="0053247E"/>
    <w:rsid w:val="005326EF"/>
    <w:rsid w:val="00532D4A"/>
    <w:rsid w:val="005331D7"/>
    <w:rsid w:val="00533425"/>
    <w:rsid w:val="00533DFA"/>
    <w:rsid w:val="00535322"/>
    <w:rsid w:val="005365A8"/>
    <w:rsid w:val="005368A9"/>
    <w:rsid w:val="005369A8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857"/>
    <w:rsid w:val="00540C8E"/>
    <w:rsid w:val="00540CBF"/>
    <w:rsid w:val="005420D9"/>
    <w:rsid w:val="00542649"/>
    <w:rsid w:val="005431B5"/>
    <w:rsid w:val="0054331D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90"/>
    <w:rsid w:val="00545BA2"/>
    <w:rsid w:val="0054600C"/>
    <w:rsid w:val="0054611C"/>
    <w:rsid w:val="00546125"/>
    <w:rsid w:val="00546AD8"/>
    <w:rsid w:val="00546BE4"/>
    <w:rsid w:val="00546D1D"/>
    <w:rsid w:val="00546D3D"/>
    <w:rsid w:val="00546F97"/>
    <w:rsid w:val="00547484"/>
    <w:rsid w:val="00547489"/>
    <w:rsid w:val="005478EB"/>
    <w:rsid w:val="00547951"/>
    <w:rsid w:val="005479A6"/>
    <w:rsid w:val="00547B68"/>
    <w:rsid w:val="00547D3E"/>
    <w:rsid w:val="00547F68"/>
    <w:rsid w:val="00550371"/>
    <w:rsid w:val="005507AE"/>
    <w:rsid w:val="005508ED"/>
    <w:rsid w:val="00551790"/>
    <w:rsid w:val="00551FA3"/>
    <w:rsid w:val="005520BF"/>
    <w:rsid w:val="00552424"/>
    <w:rsid w:val="005525B0"/>
    <w:rsid w:val="005527E5"/>
    <w:rsid w:val="00552821"/>
    <w:rsid w:val="0055297E"/>
    <w:rsid w:val="00552BC4"/>
    <w:rsid w:val="005531F5"/>
    <w:rsid w:val="0055354F"/>
    <w:rsid w:val="005535EF"/>
    <w:rsid w:val="0055369C"/>
    <w:rsid w:val="005538A2"/>
    <w:rsid w:val="00553A56"/>
    <w:rsid w:val="00553B68"/>
    <w:rsid w:val="00553F05"/>
    <w:rsid w:val="005547F0"/>
    <w:rsid w:val="00554937"/>
    <w:rsid w:val="00554E6C"/>
    <w:rsid w:val="0055544D"/>
    <w:rsid w:val="00555C0B"/>
    <w:rsid w:val="005561E5"/>
    <w:rsid w:val="005563E4"/>
    <w:rsid w:val="00556632"/>
    <w:rsid w:val="0055708C"/>
    <w:rsid w:val="005575D0"/>
    <w:rsid w:val="0055777A"/>
    <w:rsid w:val="005579CA"/>
    <w:rsid w:val="00557AC4"/>
    <w:rsid w:val="00557ADA"/>
    <w:rsid w:val="0056067F"/>
    <w:rsid w:val="00560DE2"/>
    <w:rsid w:val="00560FEF"/>
    <w:rsid w:val="00561E55"/>
    <w:rsid w:val="00562054"/>
    <w:rsid w:val="00562674"/>
    <w:rsid w:val="00562869"/>
    <w:rsid w:val="00562B97"/>
    <w:rsid w:val="00562D19"/>
    <w:rsid w:val="005631AC"/>
    <w:rsid w:val="00563569"/>
    <w:rsid w:val="0056392B"/>
    <w:rsid w:val="00564A24"/>
    <w:rsid w:val="00564EE9"/>
    <w:rsid w:val="005652F1"/>
    <w:rsid w:val="00565406"/>
    <w:rsid w:val="005655AE"/>
    <w:rsid w:val="00565CE2"/>
    <w:rsid w:val="00565E79"/>
    <w:rsid w:val="0056619C"/>
    <w:rsid w:val="0056621E"/>
    <w:rsid w:val="005665F9"/>
    <w:rsid w:val="00566696"/>
    <w:rsid w:val="00566935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734"/>
    <w:rsid w:val="005707DD"/>
    <w:rsid w:val="005709E2"/>
    <w:rsid w:val="00570F52"/>
    <w:rsid w:val="00570FB1"/>
    <w:rsid w:val="00571230"/>
    <w:rsid w:val="005713AE"/>
    <w:rsid w:val="00571569"/>
    <w:rsid w:val="0057161F"/>
    <w:rsid w:val="005718B0"/>
    <w:rsid w:val="00571A54"/>
    <w:rsid w:val="00571CC5"/>
    <w:rsid w:val="00571F26"/>
    <w:rsid w:val="00571FD7"/>
    <w:rsid w:val="005720AF"/>
    <w:rsid w:val="0057245F"/>
    <w:rsid w:val="00572465"/>
    <w:rsid w:val="005726BF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F"/>
    <w:rsid w:val="00575C9C"/>
    <w:rsid w:val="00575D53"/>
    <w:rsid w:val="00575EC1"/>
    <w:rsid w:val="00576293"/>
    <w:rsid w:val="005762D5"/>
    <w:rsid w:val="0057649F"/>
    <w:rsid w:val="005776DE"/>
    <w:rsid w:val="005779E0"/>
    <w:rsid w:val="00577EAA"/>
    <w:rsid w:val="00577F9F"/>
    <w:rsid w:val="0058012A"/>
    <w:rsid w:val="00580520"/>
    <w:rsid w:val="00580727"/>
    <w:rsid w:val="005808BF"/>
    <w:rsid w:val="00580D4C"/>
    <w:rsid w:val="005811E5"/>
    <w:rsid w:val="0058136D"/>
    <w:rsid w:val="005815C9"/>
    <w:rsid w:val="00581FE6"/>
    <w:rsid w:val="00582284"/>
    <w:rsid w:val="00582761"/>
    <w:rsid w:val="00582D7D"/>
    <w:rsid w:val="00582E10"/>
    <w:rsid w:val="00582F44"/>
    <w:rsid w:val="0058326C"/>
    <w:rsid w:val="00583951"/>
    <w:rsid w:val="00583ACF"/>
    <w:rsid w:val="00583BF9"/>
    <w:rsid w:val="005841B6"/>
    <w:rsid w:val="005841DF"/>
    <w:rsid w:val="005842E6"/>
    <w:rsid w:val="0058492B"/>
    <w:rsid w:val="00584C45"/>
    <w:rsid w:val="00584E57"/>
    <w:rsid w:val="00584F04"/>
    <w:rsid w:val="0058514E"/>
    <w:rsid w:val="00585448"/>
    <w:rsid w:val="005859F2"/>
    <w:rsid w:val="00585D08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FE"/>
    <w:rsid w:val="005910C0"/>
    <w:rsid w:val="005911C6"/>
    <w:rsid w:val="0059123E"/>
    <w:rsid w:val="00591299"/>
    <w:rsid w:val="00591C70"/>
    <w:rsid w:val="00591CCD"/>
    <w:rsid w:val="00592694"/>
    <w:rsid w:val="0059289F"/>
    <w:rsid w:val="00592955"/>
    <w:rsid w:val="00592A8F"/>
    <w:rsid w:val="00592AC3"/>
    <w:rsid w:val="00592E06"/>
    <w:rsid w:val="00593558"/>
    <w:rsid w:val="00593576"/>
    <w:rsid w:val="00593B52"/>
    <w:rsid w:val="00593BF6"/>
    <w:rsid w:val="00593F78"/>
    <w:rsid w:val="00594128"/>
    <w:rsid w:val="005941DD"/>
    <w:rsid w:val="0059439F"/>
    <w:rsid w:val="00594597"/>
    <w:rsid w:val="0059481B"/>
    <w:rsid w:val="00594862"/>
    <w:rsid w:val="00594B3D"/>
    <w:rsid w:val="00594B52"/>
    <w:rsid w:val="00594D6B"/>
    <w:rsid w:val="00595AAC"/>
    <w:rsid w:val="00595BF1"/>
    <w:rsid w:val="00596078"/>
    <w:rsid w:val="0059608C"/>
    <w:rsid w:val="0059612D"/>
    <w:rsid w:val="00596363"/>
    <w:rsid w:val="00596D3D"/>
    <w:rsid w:val="00596FEF"/>
    <w:rsid w:val="00597348"/>
    <w:rsid w:val="005973F2"/>
    <w:rsid w:val="00597464"/>
    <w:rsid w:val="00597492"/>
    <w:rsid w:val="00597570"/>
    <w:rsid w:val="005977B0"/>
    <w:rsid w:val="005978D4"/>
    <w:rsid w:val="00597ACA"/>
    <w:rsid w:val="005A0040"/>
    <w:rsid w:val="005A0201"/>
    <w:rsid w:val="005A080D"/>
    <w:rsid w:val="005A0F8D"/>
    <w:rsid w:val="005A1DF3"/>
    <w:rsid w:val="005A211C"/>
    <w:rsid w:val="005A22C5"/>
    <w:rsid w:val="005A27BA"/>
    <w:rsid w:val="005A28D9"/>
    <w:rsid w:val="005A29B7"/>
    <w:rsid w:val="005A2B50"/>
    <w:rsid w:val="005A2CDC"/>
    <w:rsid w:val="005A2CE9"/>
    <w:rsid w:val="005A3039"/>
    <w:rsid w:val="005A337F"/>
    <w:rsid w:val="005A3D54"/>
    <w:rsid w:val="005A3E45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CE"/>
    <w:rsid w:val="005A5AB1"/>
    <w:rsid w:val="005A613A"/>
    <w:rsid w:val="005A629B"/>
    <w:rsid w:val="005A6485"/>
    <w:rsid w:val="005A65CF"/>
    <w:rsid w:val="005A66B5"/>
    <w:rsid w:val="005A67AA"/>
    <w:rsid w:val="005A6886"/>
    <w:rsid w:val="005A68FC"/>
    <w:rsid w:val="005A6B6D"/>
    <w:rsid w:val="005A6F4C"/>
    <w:rsid w:val="005A6F64"/>
    <w:rsid w:val="005A72CE"/>
    <w:rsid w:val="005A746F"/>
    <w:rsid w:val="005A78FB"/>
    <w:rsid w:val="005A7D6D"/>
    <w:rsid w:val="005B02F1"/>
    <w:rsid w:val="005B047D"/>
    <w:rsid w:val="005B0957"/>
    <w:rsid w:val="005B0AA0"/>
    <w:rsid w:val="005B0BD4"/>
    <w:rsid w:val="005B125D"/>
    <w:rsid w:val="005B14E6"/>
    <w:rsid w:val="005B1878"/>
    <w:rsid w:val="005B1EC6"/>
    <w:rsid w:val="005B2287"/>
    <w:rsid w:val="005B254A"/>
    <w:rsid w:val="005B2643"/>
    <w:rsid w:val="005B2A02"/>
    <w:rsid w:val="005B2D4A"/>
    <w:rsid w:val="005B2D9D"/>
    <w:rsid w:val="005B3018"/>
    <w:rsid w:val="005B385F"/>
    <w:rsid w:val="005B43C7"/>
    <w:rsid w:val="005B4932"/>
    <w:rsid w:val="005B4A8E"/>
    <w:rsid w:val="005B4F42"/>
    <w:rsid w:val="005B587F"/>
    <w:rsid w:val="005B60FA"/>
    <w:rsid w:val="005B652C"/>
    <w:rsid w:val="005B6905"/>
    <w:rsid w:val="005B6C16"/>
    <w:rsid w:val="005B6C45"/>
    <w:rsid w:val="005B6D78"/>
    <w:rsid w:val="005B72F7"/>
    <w:rsid w:val="005B79D0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2082"/>
    <w:rsid w:val="005C23BB"/>
    <w:rsid w:val="005C2C10"/>
    <w:rsid w:val="005C32F2"/>
    <w:rsid w:val="005C335B"/>
    <w:rsid w:val="005C40EE"/>
    <w:rsid w:val="005C4557"/>
    <w:rsid w:val="005C47F3"/>
    <w:rsid w:val="005C4CD1"/>
    <w:rsid w:val="005C529E"/>
    <w:rsid w:val="005C53B3"/>
    <w:rsid w:val="005C5A8B"/>
    <w:rsid w:val="005C5E17"/>
    <w:rsid w:val="005C5E63"/>
    <w:rsid w:val="005C5FED"/>
    <w:rsid w:val="005C603A"/>
    <w:rsid w:val="005C6504"/>
    <w:rsid w:val="005C6813"/>
    <w:rsid w:val="005C758C"/>
    <w:rsid w:val="005C786F"/>
    <w:rsid w:val="005C7E6D"/>
    <w:rsid w:val="005C7F7A"/>
    <w:rsid w:val="005D0080"/>
    <w:rsid w:val="005D036D"/>
    <w:rsid w:val="005D0375"/>
    <w:rsid w:val="005D0797"/>
    <w:rsid w:val="005D125C"/>
    <w:rsid w:val="005D187B"/>
    <w:rsid w:val="005D1CFE"/>
    <w:rsid w:val="005D1EC3"/>
    <w:rsid w:val="005D21AC"/>
    <w:rsid w:val="005D2233"/>
    <w:rsid w:val="005D24AE"/>
    <w:rsid w:val="005D2773"/>
    <w:rsid w:val="005D3032"/>
    <w:rsid w:val="005D315B"/>
    <w:rsid w:val="005D3255"/>
    <w:rsid w:val="005D3804"/>
    <w:rsid w:val="005D3912"/>
    <w:rsid w:val="005D3D00"/>
    <w:rsid w:val="005D4310"/>
    <w:rsid w:val="005D4903"/>
    <w:rsid w:val="005D497E"/>
    <w:rsid w:val="005D498A"/>
    <w:rsid w:val="005D4AE5"/>
    <w:rsid w:val="005D4E73"/>
    <w:rsid w:val="005D72EB"/>
    <w:rsid w:val="005D7E96"/>
    <w:rsid w:val="005E01CA"/>
    <w:rsid w:val="005E02D7"/>
    <w:rsid w:val="005E0774"/>
    <w:rsid w:val="005E0D20"/>
    <w:rsid w:val="005E0D6D"/>
    <w:rsid w:val="005E10E6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597"/>
    <w:rsid w:val="005E2621"/>
    <w:rsid w:val="005E2838"/>
    <w:rsid w:val="005E295A"/>
    <w:rsid w:val="005E2960"/>
    <w:rsid w:val="005E2BBF"/>
    <w:rsid w:val="005E3524"/>
    <w:rsid w:val="005E3E65"/>
    <w:rsid w:val="005E4131"/>
    <w:rsid w:val="005E44AA"/>
    <w:rsid w:val="005E4F12"/>
    <w:rsid w:val="005E55F3"/>
    <w:rsid w:val="005E585C"/>
    <w:rsid w:val="005E58F9"/>
    <w:rsid w:val="005E596F"/>
    <w:rsid w:val="005E6186"/>
    <w:rsid w:val="005E6348"/>
    <w:rsid w:val="005E6ADD"/>
    <w:rsid w:val="005E6ED1"/>
    <w:rsid w:val="005E7CBB"/>
    <w:rsid w:val="005E7FED"/>
    <w:rsid w:val="005F0396"/>
    <w:rsid w:val="005F03CF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3E"/>
    <w:rsid w:val="005F11D2"/>
    <w:rsid w:val="005F1236"/>
    <w:rsid w:val="005F1426"/>
    <w:rsid w:val="005F17A0"/>
    <w:rsid w:val="005F18C7"/>
    <w:rsid w:val="005F21E5"/>
    <w:rsid w:val="005F2766"/>
    <w:rsid w:val="005F2A8F"/>
    <w:rsid w:val="005F311E"/>
    <w:rsid w:val="005F38B6"/>
    <w:rsid w:val="005F3A6D"/>
    <w:rsid w:val="005F3B29"/>
    <w:rsid w:val="005F3C93"/>
    <w:rsid w:val="005F3D09"/>
    <w:rsid w:val="005F3D22"/>
    <w:rsid w:val="005F4C57"/>
    <w:rsid w:val="005F4D7D"/>
    <w:rsid w:val="005F5A48"/>
    <w:rsid w:val="005F647D"/>
    <w:rsid w:val="005F64E2"/>
    <w:rsid w:val="005F67E4"/>
    <w:rsid w:val="005F6807"/>
    <w:rsid w:val="005F6BFA"/>
    <w:rsid w:val="005F6C18"/>
    <w:rsid w:val="005F6C4C"/>
    <w:rsid w:val="005F6D0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4F"/>
    <w:rsid w:val="00601601"/>
    <w:rsid w:val="00601888"/>
    <w:rsid w:val="00601C4A"/>
    <w:rsid w:val="00602254"/>
    <w:rsid w:val="00602E98"/>
    <w:rsid w:val="00602F21"/>
    <w:rsid w:val="00602F28"/>
    <w:rsid w:val="0060309B"/>
    <w:rsid w:val="00603198"/>
    <w:rsid w:val="00603277"/>
    <w:rsid w:val="00603456"/>
    <w:rsid w:val="00603A85"/>
    <w:rsid w:val="00604627"/>
    <w:rsid w:val="0060471A"/>
    <w:rsid w:val="00604A9B"/>
    <w:rsid w:val="00604C23"/>
    <w:rsid w:val="00604D42"/>
    <w:rsid w:val="00605FF7"/>
    <w:rsid w:val="006061D5"/>
    <w:rsid w:val="0060641C"/>
    <w:rsid w:val="00606692"/>
    <w:rsid w:val="00606C11"/>
    <w:rsid w:val="00606DF9"/>
    <w:rsid w:val="00607155"/>
    <w:rsid w:val="00607291"/>
    <w:rsid w:val="00607FBC"/>
    <w:rsid w:val="006100FC"/>
    <w:rsid w:val="00610483"/>
    <w:rsid w:val="00610EAE"/>
    <w:rsid w:val="0061170C"/>
    <w:rsid w:val="00611A07"/>
    <w:rsid w:val="00611E34"/>
    <w:rsid w:val="00611E93"/>
    <w:rsid w:val="00611F78"/>
    <w:rsid w:val="0061206E"/>
    <w:rsid w:val="0061239C"/>
    <w:rsid w:val="006124A0"/>
    <w:rsid w:val="00612601"/>
    <w:rsid w:val="006129AC"/>
    <w:rsid w:val="00612AA6"/>
    <w:rsid w:val="00612C66"/>
    <w:rsid w:val="0061303D"/>
    <w:rsid w:val="006132E0"/>
    <w:rsid w:val="006133A1"/>
    <w:rsid w:val="00613508"/>
    <w:rsid w:val="006135CD"/>
    <w:rsid w:val="00613961"/>
    <w:rsid w:val="00613B96"/>
    <w:rsid w:val="00614539"/>
    <w:rsid w:val="00614619"/>
    <w:rsid w:val="00614DBB"/>
    <w:rsid w:val="0061505C"/>
    <w:rsid w:val="0061509B"/>
    <w:rsid w:val="006152E0"/>
    <w:rsid w:val="006154D5"/>
    <w:rsid w:val="00615997"/>
    <w:rsid w:val="00615F80"/>
    <w:rsid w:val="006160FA"/>
    <w:rsid w:val="006163D2"/>
    <w:rsid w:val="006166FD"/>
    <w:rsid w:val="0061690B"/>
    <w:rsid w:val="006170A3"/>
    <w:rsid w:val="006170A6"/>
    <w:rsid w:val="006171B1"/>
    <w:rsid w:val="00617695"/>
    <w:rsid w:val="00617AF0"/>
    <w:rsid w:val="00617B54"/>
    <w:rsid w:val="00620BAA"/>
    <w:rsid w:val="00620D51"/>
    <w:rsid w:val="00620F1A"/>
    <w:rsid w:val="00621395"/>
    <w:rsid w:val="0062145F"/>
    <w:rsid w:val="006214A0"/>
    <w:rsid w:val="00621779"/>
    <w:rsid w:val="00621A28"/>
    <w:rsid w:val="00622191"/>
    <w:rsid w:val="006224A7"/>
    <w:rsid w:val="00622580"/>
    <w:rsid w:val="0062281B"/>
    <w:rsid w:val="00622BF1"/>
    <w:rsid w:val="00622C25"/>
    <w:rsid w:val="0062367D"/>
    <w:rsid w:val="006238D8"/>
    <w:rsid w:val="00623F18"/>
    <w:rsid w:val="0062404C"/>
    <w:rsid w:val="00624112"/>
    <w:rsid w:val="0062489E"/>
    <w:rsid w:val="00624F76"/>
    <w:rsid w:val="00625087"/>
    <w:rsid w:val="00625547"/>
    <w:rsid w:val="006256A2"/>
    <w:rsid w:val="00625A17"/>
    <w:rsid w:val="00625BD4"/>
    <w:rsid w:val="00625C3A"/>
    <w:rsid w:val="00626008"/>
    <w:rsid w:val="00626274"/>
    <w:rsid w:val="0062680C"/>
    <w:rsid w:val="0062680E"/>
    <w:rsid w:val="00626CD0"/>
    <w:rsid w:val="006273BD"/>
    <w:rsid w:val="006273BF"/>
    <w:rsid w:val="006273EF"/>
    <w:rsid w:val="006274BB"/>
    <w:rsid w:val="00627523"/>
    <w:rsid w:val="0062757E"/>
    <w:rsid w:val="006276F4"/>
    <w:rsid w:val="00627859"/>
    <w:rsid w:val="00627F51"/>
    <w:rsid w:val="0063026A"/>
    <w:rsid w:val="00630838"/>
    <w:rsid w:val="0063131E"/>
    <w:rsid w:val="00631473"/>
    <w:rsid w:val="00631BAF"/>
    <w:rsid w:val="00631E79"/>
    <w:rsid w:val="0063220C"/>
    <w:rsid w:val="0063246B"/>
    <w:rsid w:val="006328F2"/>
    <w:rsid w:val="00632C66"/>
    <w:rsid w:val="00632DF3"/>
    <w:rsid w:val="00632F91"/>
    <w:rsid w:val="00633E08"/>
    <w:rsid w:val="0063497B"/>
    <w:rsid w:val="00634AAE"/>
    <w:rsid w:val="00634CA2"/>
    <w:rsid w:val="00634DFF"/>
    <w:rsid w:val="00634F88"/>
    <w:rsid w:val="006354F4"/>
    <w:rsid w:val="00636680"/>
    <w:rsid w:val="006367F7"/>
    <w:rsid w:val="00636950"/>
    <w:rsid w:val="00636EAE"/>
    <w:rsid w:val="00636F56"/>
    <w:rsid w:val="006373F0"/>
    <w:rsid w:val="00637CAF"/>
    <w:rsid w:val="00637CC2"/>
    <w:rsid w:val="00637CD6"/>
    <w:rsid w:val="00637E21"/>
    <w:rsid w:val="006402F8"/>
    <w:rsid w:val="00640653"/>
    <w:rsid w:val="0064119C"/>
    <w:rsid w:val="006417E4"/>
    <w:rsid w:val="00641825"/>
    <w:rsid w:val="00641E54"/>
    <w:rsid w:val="00641FC4"/>
    <w:rsid w:val="006420F4"/>
    <w:rsid w:val="0064262E"/>
    <w:rsid w:val="006429CE"/>
    <w:rsid w:val="00642FCA"/>
    <w:rsid w:val="006434F1"/>
    <w:rsid w:val="00643A87"/>
    <w:rsid w:val="00643B3D"/>
    <w:rsid w:val="00643E1A"/>
    <w:rsid w:val="00644802"/>
    <w:rsid w:val="0064480A"/>
    <w:rsid w:val="00644ADD"/>
    <w:rsid w:val="00644B3B"/>
    <w:rsid w:val="00644B40"/>
    <w:rsid w:val="00644C77"/>
    <w:rsid w:val="00644E8F"/>
    <w:rsid w:val="00645E06"/>
    <w:rsid w:val="00645FB5"/>
    <w:rsid w:val="0064642B"/>
    <w:rsid w:val="00646728"/>
    <w:rsid w:val="00646A5B"/>
    <w:rsid w:val="00646B28"/>
    <w:rsid w:val="00646E08"/>
    <w:rsid w:val="006470CE"/>
    <w:rsid w:val="0064710D"/>
    <w:rsid w:val="0064757A"/>
    <w:rsid w:val="006479D0"/>
    <w:rsid w:val="00650BAA"/>
    <w:rsid w:val="0065146C"/>
    <w:rsid w:val="006518E0"/>
    <w:rsid w:val="006522B5"/>
    <w:rsid w:val="0065236D"/>
    <w:rsid w:val="00652446"/>
    <w:rsid w:val="006524F0"/>
    <w:rsid w:val="0065278D"/>
    <w:rsid w:val="00652871"/>
    <w:rsid w:val="00652983"/>
    <w:rsid w:val="00652F31"/>
    <w:rsid w:val="006530F3"/>
    <w:rsid w:val="00653198"/>
    <w:rsid w:val="00653934"/>
    <w:rsid w:val="00653958"/>
    <w:rsid w:val="00653AA0"/>
    <w:rsid w:val="00653BC4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55F"/>
    <w:rsid w:val="00655E31"/>
    <w:rsid w:val="006563C8"/>
    <w:rsid w:val="00656E1C"/>
    <w:rsid w:val="006570C2"/>
    <w:rsid w:val="0065747F"/>
    <w:rsid w:val="006607F5"/>
    <w:rsid w:val="00660811"/>
    <w:rsid w:val="00660890"/>
    <w:rsid w:val="0066098C"/>
    <w:rsid w:val="0066107F"/>
    <w:rsid w:val="00661110"/>
    <w:rsid w:val="0066127F"/>
    <w:rsid w:val="00661E28"/>
    <w:rsid w:val="0066233C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FCE"/>
    <w:rsid w:val="00664FD2"/>
    <w:rsid w:val="00665FFA"/>
    <w:rsid w:val="006665FE"/>
    <w:rsid w:val="006666A4"/>
    <w:rsid w:val="0066692B"/>
    <w:rsid w:val="00666C6C"/>
    <w:rsid w:val="00666E60"/>
    <w:rsid w:val="00666F46"/>
    <w:rsid w:val="0066710A"/>
    <w:rsid w:val="00667519"/>
    <w:rsid w:val="00667984"/>
    <w:rsid w:val="006679D1"/>
    <w:rsid w:val="00667F7A"/>
    <w:rsid w:val="006702B3"/>
    <w:rsid w:val="00670476"/>
    <w:rsid w:val="006709B1"/>
    <w:rsid w:val="00670E20"/>
    <w:rsid w:val="00670EF1"/>
    <w:rsid w:val="00671008"/>
    <w:rsid w:val="00671448"/>
    <w:rsid w:val="00671879"/>
    <w:rsid w:val="0067307A"/>
    <w:rsid w:val="00673837"/>
    <w:rsid w:val="00673C6C"/>
    <w:rsid w:val="00673D53"/>
    <w:rsid w:val="00673EF2"/>
    <w:rsid w:val="00673FFB"/>
    <w:rsid w:val="00674A68"/>
    <w:rsid w:val="0067500A"/>
    <w:rsid w:val="00675A4F"/>
    <w:rsid w:val="00675D2A"/>
    <w:rsid w:val="006763F4"/>
    <w:rsid w:val="0067650D"/>
    <w:rsid w:val="006768DD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491"/>
    <w:rsid w:val="006775AB"/>
    <w:rsid w:val="00677CE7"/>
    <w:rsid w:val="006802E2"/>
    <w:rsid w:val="00680481"/>
    <w:rsid w:val="00680714"/>
    <w:rsid w:val="00680814"/>
    <w:rsid w:val="00680BB5"/>
    <w:rsid w:val="006810C3"/>
    <w:rsid w:val="00681336"/>
    <w:rsid w:val="006818A7"/>
    <w:rsid w:val="00681BE3"/>
    <w:rsid w:val="00681C1E"/>
    <w:rsid w:val="00682475"/>
    <w:rsid w:val="00682828"/>
    <w:rsid w:val="00682994"/>
    <w:rsid w:val="00682C5A"/>
    <w:rsid w:val="00682E97"/>
    <w:rsid w:val="00682EF9"/>
    <w:rsid w:val="00683346"/>
    <w:rsid w:val="006833B6"/>
    <w:rsid w:val="006833D7"/>
    <w:rsid w:val="00683465"/>
    <w:rsid w:val="006834A0"/>
    <w:rsid w:val="00683698"/>
    <w:rsid w:val="0068381F"/>
    <w:rsid w:val="0068438D"/>
    <w:rsid w:val="006844A5"/>
    <w:rsid w:val="0068455E"/>
    <w:rsid w:val="006845A5"/>
    <w:rsid w:val="006848D3"/>
    <w:rsid w:val="00684A65"/>
    <w:rsid w:val="006855DE"/>
    <w:rsid w:val="0068567F"/>
    <w:rsid w:val="00685749"/>
    <w:rsid w:val="00685820"/>
    <w:rsid w:val="0068597C"/>
    <w:rsid w:val="00685ECC"/>
    <w:rsid w:val="0068618D"/>
    <w:rsid w:val="00686266"/>
    <w:rsid w:val="00686335"/>
    <w:rsid w:val="006868D4"/>
    <w:rsid w:val="00686A8B"/>
    <w:rsid w:val="00686EB1"/>
    <w:rsid w:val="00686FD2"/>
    <w:rsid w:val="00686FD8"/>
    <w:rsid w:val="00687071"/>
    <w:rsid w:val="006870BE"/>
    <w:rsid w:val="00687243"/>
    <w:rsid w:val="006877E0"/>
    <w:rsid w:val="00687805"/>
    <w:rsid w:val="00687C6F"/>
    <w:rsid w:val="00690705"/>
    <w:rsid w:val="00690765"/>
    <w:rsid w:val="0069090F"/>
    <w:rsid w:val="00690A94"/>
    <w:rsid w:val="00690AFD"/>
    <w:rsid w:val="006914F0"/>
    <w:rsid w:val="00691748"/>
    <w:rsid w:val="00691809"/>
    <w:rsid w:val="0069238D"/>
    <w:rsid w:val="006925E6"/>
    <w:rsid w:val="00692BAF"/>
    <w:rsid w:val="00692C1E"/>
    <w:rsid w:val="00692C49"/>
    <w:rsid w:val="00692EE4"/>
    <w:rsid w:val="006931E1"/>
    <w:rsid w:val="006934DE"/>
    <w:rsid w:val="0069355A"/>
    <w:rsid w:val="006937B8"/>
    <w:rsid w:val="006937DB"/>
    <w:rsid w:val="00693FAC"/>
    <w:rsid w:val="006943EA"/>
    <w:rsid w:val="00694805"/>
    <w:rsid w:val="00694916"/>
    <w:rsid w:val="00694E39"/>
    <w:rsid w:val="00695235"/>
    <w:rsid w:val="00695407"/>
    <w:rsid w:val="00695971"/>
    <w:rsid w:val="006961FB"/>
    <w:rsid w:val="0069650C"/>
    <w:rsid w:val="006966E3"/>
    <w:rsid w:val="0069693B"/>
    <w:rsid w:val="00696990"/>
    <w:rsid w:val="006970CF"/>
    <w:rsid w:val="00697147"/>
    <w:rsid w:val="0069718E"/>
    <w:rsid w:val="0069744A"/>
    <w:rsid w:val="006977A1"/>
    <w:rsid w:val="00697CD4"/>
    <w:rsid w:val="006A0612"/>
    <w:rsid w:val="006A089B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ECA"/>
    <w:rsid w:val="006A3083"/>
    <w:rsid w:val="006A374C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88E"/>
    <w:rsid w:val="006A59A9"/>
    <w:rsid w:val="006A5D9B"/>
    <w:rsid w:val="006A5E7F"/>
    <w:rsid w:val="006A601E"/>
    <w:rsid w:val="006A662F"/>
    <w:rsid w:val="006A7379"/>
    <w:rsid w:val="006A74FF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E2F"/>
    <w:rsid w:val="006B229E"/>
    <w:rsid w:val="006B23F8"/>
    <w:rsid w:val="006B26FF"/>
    <w:rsid w:val="006B281D"/>
    <w:rsid w:val="006B2AA2"/>
    <w:rsid w:val="006B334F"/>
    <w:rsid w:val="006B33DA"/>
    <w:rsid w:val="006B3561"/>
    <w:rsid w:val="006B3893"/>
    <w:rsid w:val="006B38AC"/>
    <w:rsid w:val="006B3A65"/>
    <w:rsid w:val="006B4605"/>
    <w:rsid w:val="006B4658"/>
    <w:rsid w:val="006B4B53"/>
    <w:rsid w:val="006B4C28"/>
    <w:rsid w:val="006B4D2C"/>
    <w:rsid w:val="006B5625"/>
    <w:rsid w:val="006B56D9"/>
    <w:rsid w:val="006B5783"/>
    <w:rsid w:val="006B57F2"/>
    <w:rsid w:val="006B5925"/>
    <w:rsid w:val="006B5929"/>
    <w:rsid w:val="006B5981"/>
    <w:rsid w:val="006B5C0E"/>
    <w:rsid w:val="006B6160"/>
    <w:rsid w:val="006B63D7"/>
    <w:rsid w:val="006B658A"/>
    <w:rsid w:val="006B68C5"/>
    <w:rsid w:val="006B695B"/>
    <w:rsid w:val="006B6C5E"/>
    <w:rsid w:val="006B704E"/>
    <w:rsid w:val="006B7808"/>
    <w:rsid w:val="006B79A9"/>
    <w:rsid w:val="006B7AD8"/>
    <w:rsid w:val="006B7CE4"/>
    <w:rsid w:val="006B7D95"/>
    <w:rsid w:val="006B7F08"/>
    <w:rsid w:val="006B7F85"/>
    <w:rsid w:val="006C03F4"/>
    <w:rsid w:val="006C061A"/>
    <w:rsid w:val="006C068A"/>
    <w:rsid w:val="006C0C3C"/>
    <w:rsid w:val="006C11EC"/>
    <w:rsid w:val="006C1328"/>
    <w:rsid w:val="006C173B"/>
    <w:rsid w:val="006C1F05"/>
    <w:rsid w:val="006C21DD"/>
    <w:rsid w:val="006C249D"/>
    <w:rsid w:val="006C2715"/>
    <w:rsid w:val="006C2828"/>
    <w:rsid w:val="006C2980"/>
    <w:rsid w:val="006C2E0E"/>
    <w:rsid w:val="006C3201"/>
    <w:rsid w:val="006C3310"/>
    <w:rsid w:val="006C352B"/>
    <w:rsid w:val="006C35B8"/>
    <w:rsid w:val="006C3801"/>
    <w:rsid w:val="006C3B22"/>
    <w:rsid w:val="006C460C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4EB"/>
    <w:rsid w:val="006C6E30"/>
    <w:rsid w:val="006C6EE0"/>
    <w:rsid w:val="006C71FD"/>
    <w:rsid w:val="006C74E6"/>
    <w:rsid w:val="006C7776"/>
    <w:rsid w:val="006C79B0"/>
    <w:rsid w:val="006C7CB7"/>
    <w:rsid w:val="006C7D66"/>
    <w:rsid w:val="006D09C1"/>
    <w:rsid w:val="006D0B94"/>
    <w:rsid w:val="006D10D7"/>
    <w:rsid w:val="006D1B35"/>
    <w:rsid w:val="006D1BA1"/>
    <w:rsid w:val="006D1C5A"/>
    <w:rsid w:val="006D202A"/>
    <w:rsid w:val="006D2369"/>
    <w:rsid w:val="006D24C8"/>
    <w:rsid w:val="006D2568"/>
    <w:rsid w:val="006D26F5"/>
    <w:rsid w:val="006D29C5"/>
    <w:rsid w:val="006D2D43"/>
    <w:rsid w:val="006D2DC9"/>
    <w:rsid w:val="006D2E48"/>
    <w:rsid w:val="006D3A77"/>
    <w:rsid w:val="006D3EA2"/>
    <w:rsid w:val="006D4087"/>
    <w:rsid w:val="006D421F"/>
    <w:rsid w:val="006D4D25"/>
    <w:rsid w:val="006D569A"/>
    <w:rsid w:val="006D5E47"/>
    <w:rsid w:val="006D5F83"/>
    <w:rsid w:val="006D61CD"/>
    <w:rsid w:val="006D62E2"/>
    <w:rsid w:val="006D6773"/>
    <w:rsid w:val="006D6817"/>
    <w:rsid w:val="006D72B9"/>
    <w:rsid w:val="006D7813"/>
    <w:rsid w:val="006D7B7C"/>
    <w:rsid w:val="006E0FBD"/>
    <w:rsid w:val="006E1092"/>
    <w:rsid w:val="006E1215"/>
    <w:rsid w:val="006E149F"/>
    <w:rsid w:val="006E15D1"/>
    <w:rsid w:val="006E1920"/>
    <w:rsid w:val="006E1AAA"/>
    <w:rsid w:val="006E1B5B"/>
    <w:rsid w:val="006E1FB9"/>
    <w:rsid w:val="006E2260"/>
    <w:rsid w:val="006E22F7"/>
    <w:rsid w:val="006E25A0"/>
    <w:rsid w:val="006E284F"/>
    <w:rsid w:val="006E29D5"/>
    <w:rsid w:val="006E2B7F"/>
    <w:rsid w:val="006E2DC8"/>
    <w:rsid w:val="006E30CA"/>
    <w:rsid w:val="006E3134"/>
    <w:rsid w:val="006E328F"/>
    <w:rsid w:val="006E391B"/>
    <w:rsid w:val="006E4288"/>
    <w:rsid w:val="006E4338"/>
    <w:rsid w:val="006E479E"/>
    <w:rsid w:val="006E4927"/>
    <w:rsid w:val="006E495A"/>
    <w:rsid w:val="006E4AE4"/>
    <w:rsid w:val="006E4AF7"/>
    <w:rsid w:val="006E4D71"/>
    <w:rsid w:val="006E4DB6"/>
    <w:rsid w:val="006E4F71"/>
    <w:rsid w:val="006E52D8"/>
    <w:rsid w:val="006E576A"/>
    <w:rsid w:val="006E5B27"/>
    <w:rsid w:val="006E5CA1"/>
    <w:rsid w:val="006E600A"/>
    <w:rsid w:val="006E64AF"/>
    <w:rsid w:val="006E69D1"/>
    <w:rsid w:val="006E6B4C"/>
    <w:rsid w:val="006E7611"/>
    <w:rsid w:val="006E7889"/>
    <w:rsid w:val="006E7BB7"/>
    <w:rsid w:val="006E7BF3"/>
    <w:rsid w:val="006E7E92"/>
    <w:rsid w:val="006F03C0"/>
    <w:rsid w:val="006F05BA"/>
    <w:rsid w:val="006F08BE"/>
    <w:rsid w:val="006F0A72"/>
    <w:rsid w:val="006F1039"/>
    <w:rsid w:val="006F13D0"/>
    <w:rsid w:val="006F178B"/>
    <w:rsid w:val="006F1AEB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3D4"/>
    <w:rsid w:val="006F3D41"/>
    <w:rsid w:val="006F432C"/>
    <w:rsid w:val="006F48B1"/>
    <w:rsid w:val="006F4941"/>
    <w:rsid w:val="006F4B18"/>
    <w:rsid w:val="006F4C63"/>
    <w:rsid w:val="006F4CC8"/>
    <w:rsid w:val="006F4FEA"/>
    <w:rsid w:val="006F5D32"/>
    <w:rsid w:val="006F65F2"/>
    <w:rsid w:val="006F69A1"/>
    <w:rsid w:val="006F6C49"/>
    <w:rsid w:val="006F7210"/>
    <w:rsid w:val="006F7791"/>
    <w:rsid w:val="006F7991"/>
    <w:rsid w:val="006F7DE1"/>
    <w:rsid w:val="006F7EF0"/>
    <w:rsid w:val="0070039B"/>
    <w:rsid w:val="0070068E"/>
    <w:rsid w:val="00700AB8"/>
    <w:rsid w:val="00700C2F"/>
    <w:rsid w:val="00700E21"/>
    <w:rsid w:val="007014E7"/>
    <w:rsid w:val="007015C9"/>
    <w:rsid w:val="007024B4"/>
    <w:rsid w:val="00702737"/>
    <w:rsid w:val="00702872"/>
    <w:rsid w:val="00702925"/>
    <w:rsid w:val="00702AEE"/>
    <w:rsid w:val="00702BCD"/>
    <w:rsid w:val="007031C8"/>
    <w:rsid w:val="007032CA"/>
    <w:rsid w:val="00703907"/>
    <w:rsid w:val="00703A6C"/>
    <w:rsid w:val="00703DAF"/>
    <w:rsid w:val="00703DB4"/>
    <w:rsid w:val="00703F07"/>
    <w:rsid w:val="00703F85"/>
    <w:rsid w:val="00703FA5"/>
    <w:rsid w:val="0070480C"/>
    <w:rsid w:val="007049FA"/>
    <w:rsid w:val="00704CB3"/>
    <w:rsid w:val="00704CD7"/>
    <w:rsid w:val="00705299"/>
    <w:rsid w:val="0070538B"/>
    <w:rsid w:val="00705797"/>
    <w:rsid w:val="00705A25"/>
    <w:rsid w:val="00705CCE"/>
    <w:rsid w:val="00705DF6"/>
    <w:rsid w:val="00706102"/>
    <w:rsid w:val="0070678C"/>
    <w:rsid w:val="00706A28"/>
    <w:rsid w:val="00706FF1"/>
    <w:rsid w:val="0070786C"/>
    <w:rsid w:val="00707C68"/>
    <w:rsid w:val="00707C77"/>
    <w:rsid w:val="00707D1D"/>
    <w:rsid w:val="0071017B"/>
    <w:rsid w:val="00710545"/>
    <w:rsid w:val="00710817"/>
    <w:rsid w:val="00710A04"/>
    <w:rsid w:val="00710A40"/>
    <w:rsid w:val="00710E5D"/>
    <w:rsid w:val="00710FBF"/>
    <w:rsid w:val="0071160C"/>
    <w:rsid w:val="007121E8"/>
    <w:rsid w:val="0071220F"/>
    <w:rsid w:val="007122CA"/>
    <w:rsid w:val="0071283D"/>
    <w:rsid w:val="00712C6E"/>
    <w:rsid w:val="00712E1D"/>
    <w:rsid w:val="0071310D"/>
    <w:rsid w:val="0071352F"/>
    <w:rsid w:val="00713B28"/>
    <w:rsid w:val="00713DA0"/>
    <w:rsid w:val="00714088"/>
    <w:rsid w:val="007141CD"/>
    <w:rsid w:val="00714381"/>
    <w:rsid w:val="0071455E"/>
    <w:rsid w:val="007146BC"/>
    <w:rsid w:val="00714A02"/>
    <w:rsid w:val="007151D9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893"/>
    <w:rsid w:val="00716C89"/>
    <w:rsid w:val="00716F7F"/>
    <w:rsid w:val="00716F9D"/>
    <w:rsid w:val="00717569"/>
    <w:rsid w:val="00717845"/>
    <w:rsid w:val="00717B83"/>
    <w:rsid w:val="00717B84"/>
    <w:rsid w:val="00717D3D"/>
    <w:rsid w:val="007204C0"/>
    <w:rsid w:val="00720BCD"/>
    <w:rsid w:val="007213D6"/>
    <w:rsid w:val="007218CA"/>
    <w:rsid w:val="00721A72"/>
    <w:rsid w:val="00721C8A"/>
    <w:rsid w:val="0072229F"/>
    <w:rsid w:val="007224A4"/>
    <w:rsid w:val="007225B3"/>
    <w:rsid w:val="007226E6"/>
    <w:rsid w:val="00723021"/>
    <w:rsid w:val="007230D1"/>
    <w:rsid w:val="007237B2"/>
    <w:rsid w:val="00724072"/>
    <w:rsid w:val="007243FA"/>
    <w:rsid w:val="0072448E"/>
    <w:rsid w:val="007247D1"/>
    <w:rsid w:val="007248E6"/>
    <w:rsid w:val="0072496D"/>
    <w:rsid w:val="0072575E"/>
    <w:rsid w:val="00725CB3"/>
    <w:rsid w:val="00725CFC"/>
    <w:rsid w:val="0072630E"/>
    <w:rsid w:val="007263BC"/>
    <w:rsid w:val="00726604"/>
    <w:rsid w:val="007267E0"/>
    <w:rsid w:val="00726916"/>
    <w:rsid w:val="00726E50"/>
    <w:rsid w:val="007272C3"/>
    <w:rsid w:val="007276AA"/>
    <w:rsid w:val="007276F9"/>
    <w:rsid w:val="00727704"/>
    <w:rsid w:val="00727892"/>
    <w:rsid w:val="00727965"/>
    <w:rsid w:val="00727C0B"/>
    <w:rsid w:val="00727E32"/>
    <w:rsid w:val="00727EB4"/>
    <w:rsid w:val="00730624"/>
    <w:rsid w:val="00730BA6"/>
    <w:rsid w:val="007317FF"/>
    <w:rsid w:val="007318C2"/>
    <w:rsid w:val="00731A53"/>
    <w:rsid w:val="00731B4D"/>
    <w:rsid w:val="00731DCF"/>
    <w:rsid w:val="007323A5"/>
    <w:rsid w:val="0073247D"/>
    <w:rsid w:val="007327DB"/>
    <w:rsid w:val="00732855"/>
    <w:rsid w:val="0073327A"/>
    <w:rsid w:val="00733624"/>
    <w:rsid w:val="00733713"/>
    <w:rsid w:val="00733DD2"/>
    <w:rsid w:val="00733F0A"/>
    <w:rsid w:val="00734223"/>
    <w:rsid w:val="00734499"/>
    <w:rsid w:val="0073463D"/>
    <w:rsid w:val="0073467A"/>
    <w:rsid w:val="007346EF"/>
    <w:rsid w:val="00734BD1"/>
    <w:rsid w:val="00734FEE"/>
    <w:rsid w:val="0073581C"/>
    <w:rsid w:val="00735D0F"/>
    <w:rsid w:val="00735FE8"/>
    <w:rsid w:val="00736463"/>
    <w:rsid w:val="007364A1"/>
    <w:rsid w:val="00736600"/>
    <w:rsid w:val="00736A09"/>
    <w:rsid w:val="00736BAE"/>
    <w:rsid w:val="00736D73"/>
    <w:rsid w:val="00736EF4"/>
    <w:rsid w:val="0073757F"/>
    <w:rsid w:val="00737858"/>
    <w:rsid w:val="00737DB8"/>
    <w:rsid w:val="00740528"/>
    <w:rsid w:val="00740F02"/>
    <w:rsid w:val="00741408"/>
    <w:rsid w:val="00741645"/>
    <w:rsid w:val="00741904"/>
    <w:rsid w:val="007424D6"/>
    <w:rsid w:val="007429FC"/>
    <w:rsid w:val="00742DC1"/>
    <w:rsid w:val="00742FBB"/>
    <w:rsid w:val="00743077"/>
    <w:rsid w:val="007430C4"/>
    <w:rsid w:val="0074318C"/>
    <w:rsid w:val="007435F2"/>
    <w:rsid w:val="00743874"/>
    <w:rsid w:val="007440CE"/>
    <w:rsid w:val="00744476"/>
    <w:rsid w:val="0074463A"/>
    <w:rsid w:val="007447EB"/>
    <w:rsid w:val="00744C7D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1DB"/>
    <w:rsid w:val="00747303"/>
    <w:rsid w:val="007479D3"/>
    <w:rsid w:val="00747A5B"/>
    <w:rsid w:val="00747A7D"/>
    <w:rsid w:val="00750408"/>
    <w:rsid w:val="00750483"/>
    <w:rsid w:val="0075066D"/>
    <w:rsid w:val="00750CB6"/>
    <w:rsid w:val="00750D1A"/>
    <w:rsid w:val="00750F72"/>
    <w:rsid w:val="007515AF"/>
    <w:rsid w:val="007517B0"/>
    <w:rsid w:val="00751D3B"/>
    <w:rsid w:val="0075237B"/>
    <w:rsid w:val="007523EB"/>
    <w:rsid w:val="007524A3"/>
    <w:rsid w:val="007529BC"/>
    <w:rsid w:val="00752EC4"/>
    <w:rsid w:val="007535EE"/>
    <w:rsid w:val="00753D90"/>
    <w:rsid w:val="00753E06"/>
    <w:rsid w:val="0075408F"/>
    <w:rsid w:val="0075429D"/>
    <w:rsid w:val="00754885"/>
    <w:rsid w:val="007548C4"/>
    <w:rsid w:val="00754CE7"/>
    <w:rsid w:val="00754F45"/>
    <w:rsid w:val="00755013"/>
    <w:rsid w:val="007551A1"/>
    <w:rsid w:val="007551B7"/>
    <w:rsid w:val="00755910"/>
    <w:rsid w:val="00755963"/>
    <w:rsid w:val="00755DED"/>
    <w:rsid w:val="00755F10"/>
    <w:rsid w:val="00755FAB"/>
    <w:rsid w:val="00756004"/>
    <w:rsid w:val="007562D1"/>
    <w:rsid w:val="0075656E"/>
    <w:rsid w:val="0075664E"/>
    <w:rsid w:val="007566EE"/>
    <w:rsid w:val="00756AF5"/>
    <w:rsid w:val="00756BCC"/>
    <w:rsid w:val="00756BF9"/>
    <w:rsid w:val="00757634"/>
    <w:rsid w:val="007576A6"/>
    <w:rsid w:val="00757A76"/>
    <w:rsid w:val="00757C00"/>
    <w:rsid w:val="00760230"/>
    <w:rsid w:val="00760387"/>
    <w:rsid w:val="00760D49"/>
    <w:rsid w:val="00760DCB"/>
    <w:rsid w:val="00761B78"/>
    <w:rsid w:val="007625A9"/>
    <w:rsid w:val="00762AFC"/>
    <w:rsid w:val="00762F3A"/>
    <w:rsid w:val="00763301"/>
    <w:rsid w:val="007633BE"/>
    <w:rsid w:val="007634DF"/>
    <w:rsid w:val="00763B90"/>
    <w:rsid w:val="007640D9"/>
    <w:rsid w:val="0076427C"/>
    <w:rsid w:val="007642A9"/>
    <w:rsid w:val="00764856"/>
    <w:rsid w:val="00764C5F"/>
    <w:rsid w:val="00764D3A"/>
    <w:rsid w:val="007650CA"/>
    <w:rsid w:val="0076511E"/>
    <w:rsid w:val="0076516B"/>
    <w:rsid w:val="00765810"/>
    <w:rsid w:val="00765C95"/>
    <w:rsid w:val="00765CBB"/>
    <w:rsid w:val="00765E6D"/>
    <w:rsid w:val="00765EA2"/>
    <w:rsid w:val="00766115"/>
    <w:rsid w:val="00766150"/>
    <w:rsid w:val="007663A4"/>
    <w:rsid w:val="007663CD"/>
    <w:rsid w:val="007667F9"/>
    <w:rsid w:val="0076695B"/>
    <w:rsid w:val="00766A9A"/>
    <w:rsid w:val="00766A9E"/>
    <w:rsid w:val="00766B33"/>
    <w:rsid w:val="00766E07"/>
    <w:rsid w:val="00766F63"/>
    <w:rsid w:val="00767B89"/>
    <w:rsid w:val="00767F68"/>
    <w:rsid w:val="00767FFE"/>
    <w:rsid w:val="007705D5"/>
    <w:rsid w:val="00770F56"/>
    <w:rsid w:val="007711AB"/>
    <w:rsid w:val="007715B8"/>
    <w:rsid w:val="00771657"/>
    <w:rsid w:val="0077176D"/>
    <w:rsid w:val="00771811"/>
    <w:rsid w:val="00771F32"/>
    <w:rsid w:val="007723F7"/>
    <w:rsid w:val="007726A7"/>
    <w:rsid w:val="0077273D"/>
    <w:rsid w:val="007727C5"/>
    <w:rsid w:val="00772A78"/>
    <w:rsid w:val="0077301B"/>
    <w:rsid w:val="007734D4"/>
    <w:rsid w:val="00773D30"/>
    <w:rsid w:val="007743A5"/>
    <w:rsid w:val="00774962"/>
    <w:rsid w:val="00774E45"/>
    <w:rsid w:val="00774EE9"/>
    <w:rsid w:val="00774F51"/>
    <w:rsid w:val="0077510C"/>
    <w:rsid w:val="007752BF"/>
    <w:rsid w:val="00775431"/>
    <w:rsid w:val="00775623"/>
    <w:rsid w:val="00775AFB"/>
    <w:rsid w:val="00775D3C"/>
    <w:rsid w:val="007762F0"/>
    <w:rsid w:val="0077693A"/>
    <w:rsid w:val="0077694F"/>
    <w:rsid w:val="00776A60"/>
    <w:rsid w:val="00776E58"/>
    <w:rsid w:val="00776EF6"/>
    <w:rsid w:val="0077778D"/>
    <w:rsid w:val="00777B1C"/>
    <w:rsid w:val="00777F1D"/>
    <w:rsid w:val="00780594"/>
    <w:rsid w:val="00780780"/>
    <w:rsid w:val="007807F2"/>
    <w:rsid w:val="00781174"/>
    <w:rsid w:val="00781523"/>
    <w:rsid w:val="0078152C"/>
    <w:rsid w:val="00781D14"/>
    <w:rsid w:val="00781DB6"/>
    <w:rsid w:val="00781DFE"/>
    <w:rsid w:val="0078224C"/>
    <w:rsid w:val="0078249D"/>
    <w:rsid w:val="0078255F"/>
    <w:rsid w:val="007827F8"/>
    <w:rsid w:val="00782A5E"/>
    <w:rsid w:val="0078386A"/>
    <w:rsid w:val="00783B05"/>
    <w:rsid w:val="00783B6D"/>
    <w:rsid w:val="00783E88"/>
    <w:rsid w:val="00784018"/>
    <w:rsid w:val="0078435F"/>
    <w:rsid w:val="007843CA"/>
    <w:rsid w:val="00784400"/>
    <w:rsid w:val="0078444D"/>
    <w:rsid w:val="00784562"/>
    <w:rsid w:val="0078469C"/>
    <w:rsid w:val="00784B0D"/>
    <w:rsid w:val="00784F64"/>
    <w:rsid w:val="00785091"/>
    <w:rsid w:val="007859DF"/>
    <w:rsid w:val="00785BB0"/>
    <w:rsid w:val="00785F2C"/>
    <w:rsid w:val="007864AC"/>
    <w:rsid w:val="00786770"/>
    <w:rsid w:val="00786939"/>
    <w:rsid w:val="00786E65"/>
    <w:rsid w:val="00786F2E"/>
    <w:rsid w:val="00787024"/>
    <w:rsid w:val="00787A9A"/>
    <w:rsid w:val="00787C7A"/>
    <w:rsid w:val="00787D8A"/>
    <w:rsid w:val="00787FD5"/>
    <w:rsid w:val="007905E1"/>
    <w:rsid w:val="007906C5"/>
    <w:rsid w:val="00790827"/>
    <w:rsid w:val="00790BFF"/>
    <w:rsid w:val="00790DA7"/>
    <w:rsid w:val="00790FB9"/>
    <w:rsid w:val="00791100"/>
    <w:rsid w:val="00791261"/>
    <w:rsid w:val="0079206C"/>
    <w:rsid w:val="007923BE"/>
    <w:rsid w:val="007924DE"/>
    <w:rsid w:val="007927D0"/>
    <w:rsid w:val="00792F2E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31C"/>
    <w:rsid w:val="00795422"/>
    <w:rsid w:val="00795842"/>
    <w:rsid w:val="007958C3"/>
    <w:rsid w:val="00795D49"/>
    <w:rsid w:val="0079607B"/>
    <w:rsid w:val="00796132"/>
    <w:rsid w:val="007965EE"/>
    <w:rsid w:val="0079674D"/>
    <w:rsid w:val="0079686E"/>
    <w:rsid w:val="0079697E"/>
    <w:rsid w:val="007976FE"/>
    <w:rsid w:val="00797EF2"/>
    <w:rsid w:val="00797F62"/>
    <w:rsid w:val="007A04F2"/>
    <w:rsid w:val="007A056B"/>
    <w:rsid w:val="007A06F0"/>
    <w:rsid w:val="007A08FF"/>
    <w:rsid w:val="007A0ABE"/>
    <w:rsid w:val="007A0E35"/>
    <w:rsid w:val="007A10B2"/>
    <w:rsid w:val="007A16EB"/>
    <w:rsid w:val="007A1DA2"/>
    <w:rsid w:val="007A1E8E"/>
    <w:rsid w:val="007A22EA"/>
    <w:rsid w:val="007A2EF3"/>
    <w:rsid w:val="007A32D6"/>
    <w:rsid w:val="007A3722"/>
    <w:rsid w:val="007A3BDD"/>
    <w:rsid w:val="007A44AB"/>
    <w:rsid w:val="007A45D0"/>
    <w:rsid w:val="007A475B"/>
    <w:rsid w:val="007A47AF"/>
    <w:rsid w:val="007A4C74"/>
    <w:rsid w:val="007A4D5C"/>
    <w:rsid w:val="007A4DDE"/>
    <w:rsid w:val="007A53FB"/>
    <w:rsid w:val="007A562A"/>
    <w:rsid w:val="007A5BE8"/>
    <w:rsid w:val="007A6180"/>
    <w:rsid w:val="007A641D"/>
    <w:rsid w:val="007A6458"/>
    <w:rsid w:val="007A6725"/>
    <w:rsid w:val="007A6CA0"/>
    <w:rsid w:val="007A6EFA"/>
    <w:rsid w:val="007A72F6"/>
    <w:rsid w:val="007A75EF"/>
    <w:rsid w:val="007A75F7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82"/>
    <w:rsid w:val="007B2EC8"/>
    <w:rsid w:val="007B32EC"/>
    <w:rsid w:val="007B33B9"/>
    <w:rsid w:val="007B3F70"/>
    <w:rsid w:val="007B40C0"/>
    <w:rsid w:val="007B4F14"/>
    <w:rsid w:val="007B50FB"/>
    <w:rsid w:val="007B538D"/>
    <w:rsid w:val="007B5563"/>
    <w:rsid w:val="007B5727"/>
    <w:rsid w:val="007B5A68"/>
    <w:rsid w:val="007B5B9E"/>
    <w:rsid w:val="007B5DC3"/>
    <w:rsid w:val="007B6443"/>
    <w:rsid w:val="007B647C"/>
    <w:rsid w:val="007B6647"/>
    <w:rsid w:val="007B68C8"/>
    <w:rsid w:val="007B6BB7"/>
    <w:rsid w:val="007B7006"/>
    <w:rsid w:val="007B700C"/>
    <w:rsid w:val="007B7645"/>
    <w:rsid w:val="007B76BA"/>
    <w:rsid w:val="007C0234"/>
    <w:rsid w:val="007C02CE"/>
    <w:rsid w:val="007C0404"/>
    <w:rsid w:val="007C0543"/>
    <w:rsid w:val="007C0630"/>
    <w:rsid w:val="007C074F"/>
    <w:rsid w:val="007C09B3"/>
    <w:rsid w:val="007C15BC"/>
    <w:rsid w:val="007C17F5"/>
    <w:rsid w:val="007C1CBB"/>
    <w:rsid w:val="007C1F84"/>
    <w:rsid w:val="007C24D2"/>
    <w:rsid w:val="007C2656"/>
    <w:rsid w:val="007C2670"/>
    <w:rsid w:val="007C2C2D"/>
    <w:rsid w:val="007C2C37"/>
    <w:rsid w:val="007C2C77"/>
    <w:rsid w:val="007C2D67"/>
    <w:rsid w:val="007C2E76"/>
    <w:rsid w:val="007C3096"/>
    <w:rsid w:val="007C31CA"/>
    <w:rsid w:val="007C32B0"/>
    <w:rsid w:val="007C36E7"/>
    <w:rsid w:val="007C3A4F"/>
    <w:rsid w:val="007C3C83"/>
    <w:rsid w:val="007C423B"/>
    <w:rsid w:val="007C42CE"/>
    <w:rsid w:val="007C4395"/>
    <w:rsid w:val="007C439E"/>
    <w:rsid w:val="007C4611"/>
    <w:rsid w:val="007C4908"/>
    <w:rsid w:val="007C4CB0"/>
    <w:rsid w:val="007C4E0C"/>
    <w:rsid w:val="007C51BF"/>
    <w:rsid w:val="007C51EA"/>
    <w:rsid w:val="007C5449"/>
    <w:rsid w:val="007C5808"/>
    <w:rsid w:val="007C5A80"/>
    <w:rsid w:val="007C5F7F"/>
    <w:rsid w:val="007C64FB"/>
    <w:rsid w:val="007C6D06"/>
    <w:rsid w:val="007C70B9"/>
    <w:rsid w:val="007C71EB"/>
    <w:rsid w:val="007C7373"/>
    <w:rsid w:val="007C764E"/>
    <w:rsid w:val="007C79C2"/>
    <w:rsid w:val="007D02B8"/>
    <w:rsid w:val="007D0A77"/>
    <w:rsid w:val="007D0A8B"/>
    <w:rsid w:val="007D1595"/>
    <w:rsid w:val="007D1773"/>
    <w:rsid w:val="007D1B4B"/>
    <w:rsid w:val="007D1F00"/>
    <w:rsid w:val="007D1FB1"/>
    <w:rsid w:val="007D1FB9"/>
    <w:rsid w:val="007D2057"/>
    <w:rsid w:val="007D21B8"/>
    <w:rsid w:val="007D242F"/>
    <w:rsid w:val="007D2478"/>
    <w:rsid w:val="007D257F"/>
    <w:rsid w:val="007D299E"/>
    <w:rsid w:val="007D347C"/>
    <w:rsid w:val="007D38A7"/>
    <w:rsid w:val="007D3A08"/>
    <w:rsid w:val="007D42B8"/>
    <w:rsid w:val="007D460E"/>
    <w:rsid w:val="007D4F06"/>
    <w:rsid w:val="007D503D"/>
    <w:rsid w:val="007D50DB"/>
    <w:rsid w:val="007D50FA"/>
    <w:rsid w:val="007D5175"/>
    <w:rsid w:val="007D52FE"/>
    <w:rsid w:val="007D53E6"/>
    <w:rsid w:val="007D59EB"/>
    <w:rsid w:val="007D5C45"/>
    <w:rsid w:val="007D5C53"/>
    <w:rsid w:val="007D62B2"/>
    <w:rsid w:val="007D65D4"/>
    <w:rsid w:val="007D6852"/>
    <w:rsid w:val="007D6F1C"/>
    <w:rsid w:val="007D7F6E"/>
    <w:rsid w:val="007D7FD0"/>
    <w:rsid w:val="007D7FD6"/>
    <w:rsid w:val="007E010C"/>
    <w:rsid w:val="007E0935"/>
    <w:rsid w:val="007E0B38"/>
    <w:rsid w:val="007E1B43"/>
    <w:rsid w:val="007E1CC1"/>
    <w:rsid w:val="007E1D60"/>
    <w:rsid w:val="007E1F15"/>
    <w:rsid w:val="007E1F47"/>
    <w:rsid w:val="007E259A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53E4"/>
    <w:rsid w:val="007E5472"/>
    <w:rsid w:val="007E550B"/>
    <w:rsid w:val="007E5CA2"/>
    <w:rsid w:val="007E61D6"/>
    <w:rsid w:val="007E6469"/>
    <w:rsid w:val="007E665C"/>
    <w:rsid w:val="007E78B9"/>
    <w:rsid w:val="007E7DEF"/>
    <w:rsid w:val="007F0327"/>
    <w:rsid w:val="007F0814"/>
    <w:rsid w:val="007F085A"/>
    <w:rsid w:val="007F0A95"/>
    <w:rsid w:val="007F0D38"/>
    <w:rsid w:val="007F0EB4"/>
    <w:rsid w:val="007F141F"/>
    <w:rsid w:val="007F166D"/>
    <w:rsid w:val="007F1919"/>
    <w:rsid w:val="007F1922"/>
    <w:rsid w:val="007F1AD8"/>
    <w:rsid w:val="007F1D46"/>
    <w:rsid w:val="007F2174"/>
    <w:rsid w:val="007F2350"/>
    <w:rsid w:val="007F24DC"/>
    <w:rsid w:val="007F25C0"/>
    <w:rsid w:val="007F2E05"/>
    <w:rsid w:val="007F3DFA"/>
    <w:rsid w:val="007F421E"/>
    <w:rsid w:val="007F4432"/>
    <w:rsid w:val="007F44E9"/>
    <w:rsid w:val="007F4561"/>
    <w:rsid w:val="007F4A1A"/>
    <w:rsid w:val="007F52A9"/>
    <w:rsid w:val="007F554D"/>
    <w:rsid w:val="007F5A1A"/>
    <w:rsid w:val="007F5C82"/>
    <w:rsid w:val="007F5CDE"/>
    <w:rsid w:val="007F5FA9"/>
    <w:rsid w:val="007F63D2"/>
    <w:rsid w:val="007F63FA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15F4"/>
    <w:rsid w:val="0080164C"/>
    <w:rsid w:val="00801724"/>
    <w:rsid w:val="00801869"/>
    <w:rsid w:val="00801CC2"/>
    <w:rsid w:val="00801E2A"/>
    <w:rsid w:val="00801FE1"/>
    <w:rsid w:val="00802009"/>
    <w:rsid w:val="008026BF"/>
    <w:rsid w:val="00802774"/>
    <w:rsid w:val="008029EC"/>
    <w:rsid w:val="00803289"/>
    <w:rsid w:val="0080336F"/>
    <w:rsid w:val="0080375E"/>
    <w:rsid w:val="00804183"/>
    <w:rsid w:val="00804282"/>
    <w:rsid w:val="008043B1"/>
    <w:rsid w:val="0080473E"/>
    <w:rsid w:val="00804DF5"/>
    <w:rsid w:val="00804F2B"/>
    <w:rsid w:val="00804F5C"/>
    <w:rsid w:val="008052EE"/>
    <w:rsid w:val="00805ACB"/>
    <w:rsid w:val="0080649C"/>
    <w:rsid w:val="00806620"/>
    <w:rsid w:val="00806956"/>
    <w:rsid w:val="008071A7"/>
    <w:rsid w:val="00807A0C"/>
    <w:rsid w:val="0081038A"/>
    <w:rsid w:val="008105CD"/>
    <w:rsid w:val="008107D4"/>
    <w:rsid w:val="00810C7B"/>
    <w:rsid w:val="008114E8"/>
    <w:rsid w:val="008123B6"/>
    <w:rsid w:val="00812901"/>
    <w:rsid w:val="00813C9F"/>
    <w:rsid w:val="00813D1F"/>
    <w:rsid w:val="00813E94"/>
    <w:rsid w:val="00814B2F"/>
    <w:rsid w:val="0081592D"/>
    <w:rsid w:val="00815C29"/>
    <w:rsid w:val="00816236"/>
    <w:rsid w:val="0081660A"/>
    <w:rsid w:val="0081671C"/>
    <w:rsid w:val="00816A40"/>
    <w:rsid w:val="00816CE1"/>
    <w:rsid w:val="0081732C"/>
    <w:rsid w:val="0081736F"/>
    <w:rsid w:val="0081738C"/>
    <w:rsid w:val="0081789E"/>
    <w:rsid w:val="00817FE2"/>
    <w:rsid w:val="0082002C"/>
    <w:rsid w:val="0082036A"/>
    <w:rsid w:val="008206A4"/>
    <w:rsid w:val="008208F3"/>
    <w:rsid w:val="00820E1C"/>
    <w:rsid w:val="0082140D"/>
    <w:rsid w:val="00821578"/>
    <w:rsid w:val="008220D2"/>
    <w:rsid w:val="008223B0"/>
    <w:rsid w:val="008226B9"/>
    <w:rsid w:val="00822841"/>
    <w:rsid w:val="00822865"/>
    <w:rsid w:val="00822B7A"/>
    <w:rsid w:val="00823462"/>
    <w:rsid w:val="008234CA"/>
    <w:rsid w:val="00823A97"/>
    <w:rsid w:val="00823D30"/>
    <w:rsid w:val="00823F6F"/>
    <w:rsid w:val="0082406F"/>
    <w:rsid w:val="00824687"/>
    <w:rsid w:val="008255D4"/>
    <w:rsid w:val="008255DA"/>
    <w:rsid w:val="00825615"/>
    <w:rsid w:val="00825946"/>
    <w:rsid w:val="00825C5C"/>
    <w:rsid w:val="00825F2E"/>
    <w:rsid w:val="00825F3D"/>
    <w:rsid w:val="008261C5"/>
    <w:rsid w:val="00826699"/>
    <w:rsid w:val="00826FEC"/>
    <w:rsid w:val="0082797D"/>
    <w:rsid w:val="00827C90"/>
    <w:rsid w:val="00827EA8"/>
    <w:rsid w:val="008306F8"/>
    <w:rsid w:val="0083071E"/>
    <w:rsid w:val="0083078F"/>
    <w:rsid w:val="008308C6"/>
    <w:rsid w:val="008309D8"/>
    <w:rsid w:val="008313A0"/>
    <w:rsid w:val="008314B9"/>
    <w:rsid w:val="008315C1"/>
    <w:rsid w:val="00831B8D"/>
    <w:rsid w:val="00831C5E"/>
    <w:rsid w:val="00831D1F"/>
    <w:rsid w:val="00831E05"/>
    <w:rsid w:val="00832271"/>
    <w:rsid w:val="008328D7"/>
    <w:rsid w:val="00832AA0"/>
    <w:rsid w:val="00832EE1"/>
    <w:rsid w:val="00833008"/>
    <w:rsid w:val="00833360"/>
    <w:rsid w:val="00833397"/>
    <w:rsid w:val="00833A26"/>
    <w:rsid w:val="00833CA2"/>
    <w:rsid w:val="00833DD3"/>
    <w:rsid w:val="00834704"/>
    <w:rsid w:val="00834B73"/>
    <w:rsid w:val="00834CEE"/>
    <w:rsid w:val="00834E12"/>
    <w:rsid w:val="008354FF"/>
    <w:rsid w:val="0083558A"/>
    <w:rsid w:val="00835648"/>
    <w:rsid w:val="0083569C"/>
    <w:rsid w:val="008358A9"/>
    <w:rsid w:val="00835C80"/>
    <w:rsid w:val="00835DC2"/>
    <w:rsid w:val="00835EF5"/>
    <w:rsid w:val="00835F2A"/>
    <w:rsid w:val="00835FDA"/>
    <w:rsid w:val="0083669C"/>
    <w:rsid w:val="00836B1D"/>
    <w:rsid w:val="00836EFE"/>
    <w:rsid w:val="0083768C"/>
    <w:rsid w:val="008376FB"/>
    <w:rsid w:val="008379A0"/>
    <w:rsid w:val="00837B26"/>
    <w:rsid w:val="008407ED"/>
    <w:rsid w:val="0084083E"/>
    <w:rsid w:val="00840A01"/>
    <w:rsid w:val="00841867"/>
    <w:rsid w:val="00841EB8"/>
    <w:rsid w:val="00842007"/>
    <w:rsid w:val="008428D5"/>
    <w:rsid w:val="00842E99"/>
    <w:rsid w:val="0084335F"/>
    <w:rsid w:val="008437E1"/>
    <w:rsid w:val="00843E7F"/>
    <w:rsid w:val="00844223"/>
    <w:rsid w:val="00844690"/>
    <w:rsid w:val="00844ABE"/>
    <w:rsid w:val="00844B7C"/>
    <w:rsid w:val="00844FC5"/>
    <w:rsid w:val="00845313"/>
    <w:rsid w:val="008454BB"/>
    <w:rsid w:val="00845DB5"/>
    <w:rsid w:val="00845F9C"/>
    <w:rsid w:val="00846214"/>
    <w:rsid w:val="00846552"/>
    <w:rsid w:val="0084665B"/>
    <w:rsid w:val="00846698"/>
    <w:rsid w:val="00847572"/>
    <w:rsid w:val="00847670"/>
    <w:rsid w:val="0084779A"/>
    <w:rsid w:val="00847B32"/>
    <w:rsid w:val="00847C0A"/>
    <w:rsid w:val="008503B1"/>
    <w:rsid w:val="008503BF"/>
    <w:rsid w:val="00850C88"/>
    <w:rsid w:val="00850F45"/>
    <w:rsid w:val="0085106C"/>
    <w:rsid w:val="008510BE"/>
    <w:rsid w:val="00851426"/>
    <w:rsid w:val="008516EE"/>
    <w:rsid w:val="008527A2"/>
    <w:rsid w:val="0085302E"/>
    <w:rsid w:val="00853094"/>
    <w:rsid w:val="008530FE"/>
    <w:rsid w:val="0085323C"/>
    <w:rsid w:val="00853687"/>
    <w:rsid w:val="008536DB"/>
    <w:rsid w:val="00853979"/>
    <w:rsid w:val="00853C1C"/>
    <w:rsid w:val="0085445A"/>
    <w:rsid w:val="0085456B"/>
    <w:rsid w:val="008549F6"/>
    <w:rsid w:val="008551EE"/>
    <w:rsid w:val="008552D9"/>
    <w:rsid w:val="00855591"/>
    <w:rsid w:val="00856679"/>
    <w:rsid w:val="00856AEC"/>
    <w:rsid w:val="0085725D"/>
    <w:rsid w:val="00857512"/>
    <w:rsid w:val="00857C54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79E"/>
    <w:rsid w:val="00862C2A"/>
    <w:rsid w:val="00863195"/>
    <w:rsid w:val="008634CF"/>
    <w:rsid w:val="00863902"/>
    <w:rsid w:val="00863D73"/>
    <w:rsid w:val="00863EC3"/>
    <w:rsid w:val="00864AD8"/>
    <w:rsid w:val="008655C2"/>
    <w:rsid w:val="0086594F"/>
    <w:rsid w:val="00865D81"/>
    <w:rsid w:val="00865EBD"/>
    <w:rsid w:val="00866195"/>
    <w:rsid w:val="00866217"/>
    <w:rsid w:val="0086691A"/>
    <w:rsid w:val="00866B60"/>
    <w:rsid w:val="00866BE1"/>
    <w:rsid w:val="00866D21"/>
    <w:rsid w:val="00866E11"/>
    <w:rsid w:val="00867173"/>
    <w:rsid w:val="00867299"/>
    <w:rsid w:val="008672F5"/>
    <w:rsid w:val="00867336"/>
    <w:rsid w:val="00867B32"/>
    <w:rsid w:val="00867D63"/>
    <w:rsid w:val="00867EED"/>
    <w:rsid w:val="00870DB3"/>
    <w:rsid w:val="0087136F"/>
    <w:rsid w:val="008717FB"/>
    <w:rsid w:val="00871890"/>
    <w:rsid w:val="008719D4"/>
    <w:rsid w:val="00871BB7"/>
    <w:rsid w:val="00871C28"/>
    <w:rsid w:val="00871DAF"/>
    <w:rsid w:val="00872025"/>
    <w:rsid w:val="00872F7B"/>
    <w:rsid w:val="0087366F"/>
    <w:rsid w:val="008738D7"/>
    <w:rsid w:val="008741E9"/>
    <w:rsid w:val="00874B60"/>
    <w:rsid w:val="00874D14"/>
    <w:rsid w:val="00874FF4"/>
    <w:rsid w:val="00875675"/>
    <w:rsid w:val="00875B69"/>
    <w:rsid w:val="0087620E"/>
    <w:rsid w:val="008763F7"/>
    <w:rsid w:val="008765C0"/>
    <w:rsid w:val="008766C0"/>
    <w:rsid w:val="00876B82"/>
    <w:rsid w:val="00876DCE"/>
    <w:rsid w:val="0087725D"/>
    <w:rsid w:val="00877262"/>
    <w:rsid w:val="00877277"/>
    <w:rsid w:val="008772E5"/>
    <w:rsid w:val="008773AC"/>
    <w:rsid w:val="0087779F"/>
    <w:rsid w:val="00877DC5"/>
    <w:rsid w:val="00880563"/>
    <w:rsid w:val="00880D0F"/>
    <w:rsid w:val="00880EAC"/>
    <w:rsid w:val="0088155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623"/>
    <w:rsid w:val="00883A51"/>
    <w:rsid w:val="00883D25"/>
    <w:rsid w:val="00883E6F"/>
    <w:rsid w:val="0088415A"/>
    <w:rsid w:val="00884317"/>
    <w:rsid w:val="00884953"/>
    <w:rsid w:val="00884B6A"/>
    <w:rsid w:val="00884B99"/>
    <w:rsid w:val="0088539C"/>
    <w:rsid w:val="008854AA"/>
    <w:rsid w:val="00885B5C"/>
    <w:rsid w:val="00885BDB"/>
    <w:rsid w:val="00886278"/>
    <w:rsid w:val="008864A3"/>
    <w:rsid w:val="00886ED9"/>
    <w:rsid w:val="008870FB"/>
    <w:rsid w:val="00887285"/>
    <w:rsid w:val="008879F0"/>
    <w:rsid w:val="00887F44"/>
    <w:rsid w:val="00887FDB"/>
    <w:rsid w:val="0089019E"/>
    <w:rsid w:val="008901EF"/>
    <w:rsid w:val="008905FD"/>
    <w:rsid w:val="0089069D"/>
    <w:rsid w:val="008907A6"/>
    <w:rsid w:val="00890BC6"/>
    <w:rsid w:val="0089125F"/>
    <w:rsid w:val="00891260"/>
    <w:rsid w:val="00891937"/>
    <w:rsid w:val="00891AC9"/>
    <w:rsid w:val="00891D06"/>
    <w:rsid w:val="00891E28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4B8"/>
    <w:rsid w:val="008946DA"/>
    <w:rsid w:val="008950D5"/>
    <w:rsid w:val="00895511"/>
    <w:rsid w:val="008959A8"/>
    <w:rsid w:val="00896299"/>
    <w:rsid w:val="008965B7"/>
    <w:rsid w:val="0089677D"/>
    <w:rsid w:val="00896AFD"/>
    <w:rsid w:val="00896B9D"/>
    <w:rsid w:val="00896C18"/>
    <w:rsid w:val="00896DD3"/>
    <w:rsid w:val="00897266"/>
    <w:rsid w:val="008972AA"/>
    <w:rsid w:val="008973F1"/>
    <w:rsid w:val="008A007C"/>
    <w:rsid w:val="008A0372"/>
    <w:rsid w:val="008A0DE6"/>
    <w:rsid w:val="008A1278"/>
    <w:rsid w:val="008A1531"/>
    <w:rsid w:val="008A1E19"/>
    <w:rsid w:val="008A2105"/>
    <w:rsid w:val="008A27A6"/>
    <w:rsid w:val="008A2F4C"/>
    <w:rsid w:val="008A33C4"/>
    <w:rsid w:val="008A35B9"/>
    <w:rsid w:val="008A3C18"/>
    <w:rsid w:val="008A3D0B"/>
    <w:rsid w:val="008A4647"/>
    <w:rsid w:val="008A46FF"/>
    <w:rsid w:val="008A4A56"/>
    <w:rsid w:val="008A4AA3"/>
    <w:rsid w:val="008A4F60"/>
    <w:rsid w:val="008A4FB3"/>
    <w:rsid w:val="008A5695"/>
    <w:rsid w:val="008A56B0"/>
    <w:rsid w:val="008A5796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B39"/>
    <w:rsid w:val="008A7C9E"/>
    <w:rsid w:val="008A7FE4"/>
    <w:rsid w:val="008B02E8"/>
    <w:rsid w:val="008B0593"/>
    <w:rsid w:val="008B0A8E"/>
    <w:rsid w:val="008B0FB8"/>
    <w:rsid w:val="008B11D4"/>
    <w:rsid w:val="008B1A8C"/>
    <w:rsid w:val="008B2978"/>
    <w:rsid w:val="008B2EDE"/>
    <w:rsid w:val="008B32D5"/>
    <w:rsid w:val="008B34E9"/>
    <w:rsid w:val="008B367A"/>
    <w:rsid w:val="008B40EC"/>
    <w:rsid w:val="008B4144"/>
    <w:rsid w:val="008B4258"/>
    <w:rsid w:val="008B448A"/>
    <w:rsid w:val="008B4884"/>
    <w:rsid w:val="008B48D2"/>
    <w:rsid w:val="008B4D0E"/>
    <w:rsid w:val="008B5000"/>
    <w:rsid w:val="008B526F"/>
    <w:rsid w:val="008B52FA"/>
    <w:rsid w:val="008B552E"/>
    <w:rsid w:val="008B5836"/>
    <w:rsid w:val="008B602F"/>
    <w:rsid w:val="008B65EB"/>
    <w:rsid w:val="008B6AD6"/>
    <w:rsid w:val="008B6F38"/>
    <w:rsid w:val="008B70E1"/>
    <w:rsid w:val="008B71FF"/>
    <w:rsid w:val="008B7469"/>
    <w:rsid w:val="008B747D"/>
    <w:rsid w:val="008B766C"/>
    <w:rsid w:val="008B78D2"/>
    <w:rsid w:val="008B7B5F"/>
    <w:rsid w:val="008B7DC8"/>
    <w:rsid w:val="008C012D"/>
    <w:rsid w:val="008C01B0"/>
    <w:rsid w:val="008C05DB"/>
    <w:rsid w:val="008C099B"/>
    <w:rsid w:val="008C0B06"/>
    <w:rsid w:val="008C1166"/>
    <w:rsid w:val="008C15A8"/>
    <w:rsid w:val="008C17FD"/>
    <w:rsid w:val="008C1B35"/>
    <w:rsid w:val="008C1BD6"/>
    <w:rsid w:val="008C1D38"/>
    <w:rsid w:val="008C1E81"/>
    <w:rsid w:val="008C1FE8"/>
    <w:rsid w:val="008C251A"/>
    <w:rsid w:val="008C25CF"/>
    <w:rsid w:val="008C2607"/>
    <w:rsid w:val="008C2ECE"/>
    <w:rsid w:val="008C34C8"/>
    <w:rsid w:val="008C3603"/>
    <w:rsid w:val="008C41AD"/>
    <w:rsid w:val="008C4204"/>
    <w:rsid w:val="008C461D"/>
    <w:rsid w:val="008C4A29"/>
    <w:rsid w:val="008C505B"/>
    <w:rsid w:val="008C53E7"/>
    <w:rsid w:val="008C542D"/>
    <w:rsid w:val="008C5762"/>
    <w:rsid w:val="008C5AF0"/>
    <w:rsid w:val="008C5D73"/>
    <w:rsid w:val="008C5EA2"/>
    <w:rsid w:val="008C612E"/>
    <w:rsid w:val="008C66F9"/>
    <w:rsid w:val="008C687F"/>
    <w:rsid w:val="008C6A1B"/>
    <w:rsid w:val="008C6BC0"/>
    <w:rsid w:val="008C6CD6"/>
    <w:rsid w:val="008C6D23"/>
    <w:rsid w:val="008C6FCE"/>
    <w:rsid w:val="008C764D"/>
    <w:rsid w:val="008C76A0"/>
    <w:rsid w:val="008C78EB"/>
    <w:rsid w:val="008C7914"/>
    <w:rsid w:val="008C7F63"/>
    <w:rsid w:val="008D059C"/>
    <w:rsid w:val="008D065C"/>
    <w:rsid w:val="008D083F"/>
    <w:rsid w:val="008D096C"/>
    <w:rsid w:val="008D0A4D"/>
    <w:rsid w:val="008D0AC7"/>
    <w:rsid w:val="008D11DF"/>
    <w:rsid w:val="008D1384"/>
    <w:rsid w:val="008D1501"/>
    <w:rsid w:val="008D195C"/>
    <w:rsid w:val="008D1DDB"/>
    <w:rsid w:val="008D2B13"/>
    <w:rsid w:val="008D2E31"/>
    <w:rsid w:val="008D32AA"/>
    <w:rsid w:val="008D3570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519"/>
    <w:rsid w:val="008D6629"/>
    <w:rsid w:val="008D6767"/>
    <w:rsid w:val="008D7479"/>
    <w:rsid w:val="008D7B95"/>
    <w:rsid w:val="008E0218"/>
    <w:rsid w:val="008E0260"/>
    <w:rsid w:val="008E0855"/>
    <w:rsid w:val="008E0ACF"/>
    <w:rsid w:val="008E0CBC"/>
    <w:rsid w:val="008E1221"/>
    <w:rsid w:val="008E177E"/>
    <w:rsid w:val="008E18BF"/>
    <w:rsid w:val="008E1A69"/>
    <w:rsid w:val="008E1A6E"/>
    <w:rsid w:val="008E1E4B"/>
    <w:rsid w:val="008E1E81"/>
    <w:rsid w:val="008E1F4A"/>
    <w:rsid w:val="008E20C4"/>
    <w:rsid w:val="008E2168"/>
    <w:rsid w:val="008E2184"/>
    <w:rsid w:val="008E293F"/>
    <w:rsid w:val="008E2B87"/>
    <w:rsid w:val="008E2E69"/>
    <w:rsid w:val="008E3C86"/>
    <w:rsid w:val="008E3DD2"/>
    <w:rsid w:val="008E44EF"/>
    <w:rsid w:val="008E4680"/>
    <w:rsid w:val="008E47BD"/>
    <w:rsid w:val="008E4CEB"/>
    <w:rsid w:val="008E4E33"/>
    <w:rsid w:val="008E53BD"/>
    <w:rsid w:val="008E5B55"/>
    <w:rsid w:val="008E5F7E"/>
    <w:rsid w:val="008E6112"/>
    <w:rsid w:val="008E615B"/>
    <w:rsid w:val="008E620F"/>
    <w:rsid w:val="008E635F"/>
    <w:rsid w:val="008E652B"/>
    <w:rsid w:val="008E669D"/>
    <w:rsid w:val="008E6B0B"/>
    <w:rsid w:val="008E6D54"/>
    <w:rsid w:val="008E6DBB"/>
    <w:rsid w:val="008E7432"/>
    <w:rsid w:val="008E759B"/>
    <w:rsid w:val="008E768D"/>
    <w:rsid w:val="008E76D1"/>
    <w:rsid w:val="008E7A51"/>
    <w:rsid w:val="008E7B7D"/>
    <w:rsid w:val="008E7DB5"/>
    <w:rsid w:val="008E7F74"/>
    <w:rsid w:val="008F0233"/>
    <w:rsid w:val="008F0778"/>
    <w:rsid w:val="008F0C51"/>
    <w:rsid w:val="008F12C5"/>
    <w:rsid w:val="008F12EE"/>
    <w:rsid w:val="008F148B"/>
    <w:rsid w:val="008F1739"/>
    <w:rsid w:val="008F189A"/>
    <w:rsid w:val="008F2425"/>
    <w:rsid w:val="008F2639"/>
    <w:rsid w:val="008F269F"/>
    <w:rsid w:val="008F26A3"/>
    <w:rsid w:val="008F38B0"/>
    <w:rsid w:val="008F398C"/>
    <w:rsid w:val="008F3E5B"/>
    <w:rsid w:val="008F4441"/>
    <w:rsid w:val="008F485B"/>
    <w:rsid w:val="008F513C"/>
    <w:rsid w:val="008F526B"/>
    <w:rsid w:val="008F555E"/>
    <w:rsid w:val="008F5595"/>
    <w:rsid w:val="008F58F3"/>
    <w:rsid w:val="008F5974"/>
    <w:rsid w:val="008F59E4"/>
    <w:rsid w:val="008F5CC4"/>
    <w:rsid w:val="008F6176"/>
    <w:rsid w:val="008F6207"/>
    <w:rsid w:val="008F645B"/>
    <w:rsid w:val="008F6721"/>
    <w:rsid w:val="008F702C"/>
    <w:rsid w:val="008F7094"/>
    <w:rsid w:val="008F74C5"/>
    <w:rsid w:val="008F79B7"/>
    <w:rsid w:val="008F7C46"/>
    <w:rsid w:val="008F7D72"/>
    <w:rsid w:val="009001EC"/>
    <w:rsid w:val="0090050A"/>
    <w:rsid w:val="009008DB"/>
    <w:rsid w:val="0090097B"/>
    <w:rsid w:val="00900B56"/>
    <w:rsid w:val="00900C63"/>
    <w:rsid w:val="00901063"/>
    <w:rsid w:val="00901235"/>
    <w:rsid w:val="0090182F"/>
    <w:rsid w:val="0090220E"/>
    <w:rsid w:val="009029BB"/>
    <w:rsid w:val="00902C0B"/>
    <w:rsid w:val="00902C4C"/>
    <w:rsid w:val="00903541"/>
    <w:rsid w:val="00903AA7"/>
    <w:rsid w:val="00904134"/>
    <w:rsid w:val="00904724"/>
    <w:rsid w:val="00904CAE"/>
    <w:rsid w:val="00904EF5"/>
    <w:rsid w:val="009057FB"/>
    <w:rsid w:val="0090605F"/>
    <w:rsid w:val="0090620F"/>
    <w:rsid w:val="00906248"/>
    <w:rsid w:val="00906746"/>
    <w:rsid w:val="00906A28"/>
    <w:rsid w:val="00906D1B"/>
    <w:rsid w:val="0090719F"/>
    <w:rsid w:val="009074B5"/>
    <w:rsid w:val="00907506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C4D"/>
    <w:rsid w:val="00911DF2"/>
    <w:rsid w:val="009122B1"/>
    <w:rsid w:val="0091234D"/>
    <w:rsid w:val="00912B61"/>
    <w:rsid w:val="00912BC0"/>
    <w:rsid w:val="00912CB7"/>
    <w:rsid w:val="009131B7"/>
    <w:rsid w:val="009132C0"/>
    <w:rsid w:val="009132D9"/>
    <w:rsid w:val="00913593"/>
    <w:rsid w:val="009139A2"/>
    <w:rsid w:val="00913C1C"/>
    <w:rsid w:val="00913CBA"/>
    <w:rsid w:val="00913FC2"/>
    <w:rsid w:val="0091489C"/>
    <w:rsid w:val="00914D4A"/>
    <w:rsid w:val="00915360"/>
    <w:rsid w:val="009154B5"/>
    <w:rsid w:val="00915691"/>
    <w:rsid w:val="009157F5"/>
    <w:rsid w:val="0091630C"/>
    <w:rsid w:val="00916358"/>
    <w:rsid w:val="00916A2A"/>
    <w:rsid w:val="00916C51"/>
    <w:rsid w:val="00916F41"/>
    <w:rsid w:val="00916F9A"/>
    <w:rsid w:val="0091740E"/>
    <w:rsid w:val="00917699"/>
    <w:rsid w:val="0091773A"/>
    <w:rsid w:val="00917D0F"/>
    <w:rsid w:val="009200C4"/>
    <w:rsid w:val="00920266"/>
    <w:rsid w:val="00920952"/>
    <w:rsid w:val="0092108E"/>
    <w:rsid w:val="0092188C"/>
    <w:rsid w:val="00921DF0"/>
    <w:rsid w:val="00921ECC"/>
    <w:rsid w:val="00921F28"/>
    <w:rsid w:val="00922ADE"/>
    <w:rsid w:val="00922BE5"/>
    <w:rsid w:val="00923037"/>
    <w:rsid w:val="009232DE"/>
    <w:rsid w:val="00923B0B"/>
    <w:rsid w:val="009243D1"/>
    <w:rsid w:val="00924C36"/>
    <w:rsid w:val="00924DA7"/>
    <w:rsid w:val="0092514C"/>
    <w:rsid w:val="0092580B"/>
    <w:rsid w:val="009259A2"/>
    <w:rsid w:val="0092606D"/>
    <w:rsid w:val="00926687"/>
    <w:rsid w:val="00926808"/>
    <w:rsid w:val="00927768"/>
    <w:rsid w:val="0092799A"/>
    <w:rsid w:val="00927C99"/>
    <w:rsid w:val="00927E85"/>
    <w:rsid w:val="009306B9"/>
    <w:rsid w:val="0093084C"/>
    <w:rsid w:val="0093086F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D3F"/>
    <w:rsid w:val="00933FAC"/>
    <w:rsid w:val="009343CB"/>
    <w:rsid w:val="00934545"/>
    <w:rsid w:val="0093528C"/>
    <w:rsid w:val="0093536B"/>
    <w:rsid w:val="00935919"/>
    <w:rsid w:val="009359D6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62F"/>
    <w:rsid w:val="00937745"/>
    <w:rsid w:val="0093776F"/>
    <w:rsid w:val="009379E2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3154"/>
    <w:rsid w:val="0094343F"/>
    <w:rsid w:val="0094364A"/>
    <w:rsid w:val="009439E2"/>
    <w:rsid w:val="00943B08"/>
    <w:rsid w:val="0094418C"/>
    <w:rsid w:val="00945127"/>
    <w:rsid w:val="00945483"/>
    <w:rsid w:val="0094548E"/>
    <w:rsid w:val="0094568F"/>
    <w:rsid w:val="00945863"/>
    <w:rsid w:val="00945B31"/>
    <w:rsid w:val="00946861"/>
    <w:rsid w:val="00946FD8"/>
    <w:rsid w:val="009470C0"/>
    <w:rsid w:val="0094720D"/>
    <w:rsid w:val="009473B0"/>
    <w:rsid w:val="0094742F"/>
    <w:rsid w:val="009475F5"/>
    <w:rsid w:val="009477A5"/>
    <w:rsid w:val="00947C9D"/>
    <w:rsid w:val="00950179"/>
    <w:rsid w:val="0095022C"/>
    <w:rsid w:val="0095025F"/>
    <w:rsid w:val="00950B14"/>
    <w:rsid w:val="00950B36"/>
    <w:rsid w:val="00951654"/>
    <w:rsid w:val="00951668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C07"/>
    <w:rsid w:val="00952D22"/>
    <w:rsid w:val="00953C0A"/>
    <w:rsid w:val="00953DAE"/>
    <w:rsid w:val="00954D3A"/>
    <w:rsid w:val="00954DBF"/>
    <w:rsid w:val="0095569A"/>
    <w:rsid w:val="00955B10"/>
    <w:rsid w:val="00955B11"/>
    <w:rsid w:val="00955E00"/>
    <w:rsid w:val="00955FBA"/>
    <w:rsid w:val="009566A9"/>
    <w:rsid w:val="009567BE"/>
    <w:rsid w:val="00956C8C"/>
    <w:rsid w:val="009571C9"/>
    <w:rsid w:val="00957317"/>
    <w:rsid w:val="009574F9"/>
    <w:rsid w:val="0095762B"/>
    <w:rsid w:val="0095787E"/>
    <w:rsid w:val="00957B80"/>
    <w:rsid w:val="00957B90"/>
    <w:rsid w:val="00957EBF"/>
    <w:rsid w:val="00960135"/>
    <w:rsid w:val="00960CB0"/>
    <w:rsid w:val="0096151D"/>
    <w:rsid w:val="009615CF"/>
    <w:rsid w:val="00961988"/>
    <w:rsid w:val="00961F75"/>
    <w:rsid w:val="00962319"/>
    <w:rsid w:val="0096234F"/>
    <w:rsid w:val="009625B5"/>
    <w:rsid w:val="00962C79"/>
    <w:rsid w:val="00962F8C"/>
    <w:rsid w:val="009637BB"/>
    <w:rsid w:val="00963F4F"/>
    <w:rsid w:val="00964080"/>
    <w:rsid w:val="009643CF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61FD"/>
    <w:rsid w:val="009662D0"/>
    <w:rsid w:val="009663E1"/>
    <w:rsid w:val="00967619"/>
    <w:rsid w:val="009676A1"/>
    <w:rsid w:val="00967881"/>
    <w:rsid w:val="00967AEF"/>
    <w:rsid w:val="0097014E"/>
    <w:rsid w:val="00970154"/>
    <w:rsid w:val="0097099E"/>
    <w:rsid w:val="009709F8"/>
    <w:rsid w:val="00970A39"/>
    <w:rsid w:val="00970C1A"/>
    <w:rsid w:val="00970C66"/>
    <w:rsid w:val="00970FF0"/>
    <w:rsid w:val="00971230"/>
    <w:rsid w:val="009715D8"/>
    <w:rsid w:val="00971676"/>
    <w:rsid w:val="00971B60"/>
    <w:rsid w:val="00971D77"/>
    <w:rsid w:val="00972D2C"/>
    <w:rsid w:val="00972DE2"/>
    <w:rsid w:val="0097424F"/>
    <w:rsid w:val="00974424"/>
    <w:rsid w:val="00974FAC"/>
    <w:rsid w:val="00974FC3"/>
    <w:rsid w:val="009751F1"/>
    <w:rsid w:val="0097521F"/>
    <w:rsid w:val="0097563B"/>
    <w:rsid w:val="009758F8"/>
    <w:rsid w:val="00975FB3"/>
    <w:rsid w:val="009763DB"/>
    <w:rsid w:val="0097658D"/>
    <w:rsid w:val="009769FB"/>
    <w:rsid w:val="00976A21"/>
    <w:rsid w:val="00976AA0"/>
    <w:rsid w:val="00976AA5"/>
    <w:rsid w:val="00976C79"/>
    <w:rsid w:val="00976CC5"/>
    <w:rsid w:val="00976E20"/>
    <w:rsid w:val="0097761B"/>
    <w:rsid w:val="00977BB6"/>
    <w:rsid w:val="00977C6A"/>
    <w:rsid w:val="00977CD6"/>
    <w:rsid w:val="0098036F"/>
    <w:rsid w:val="009804D6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265E"/>
    <w:rsid w:val="00982B3E"/>
    <w:rsid w:val="0098307A"/>
    <w:rsid w:val="00983290"/>
    <w:rsid w:val="00983377"/>
    <w:rsid w:val="00983541"/>
    <w:rsid w:val="00984481"/>
    <w:rsid w:val="009845D2"/>
    <w:rsid w:val="00984A77"/>
    <w:rsid w:val="00984C7F"/>
    <w:rsid w:val="00984DF7"/>
    <w:rsid w:val="00984FE5"/>
    <w:rsid w:val="00985194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F8A"/>
    <w:rsid w:val="0098710E"/>
    <w:rsid w:val="0098712A"/>
    <w:rsid w:val="00987457"/>
    <w:rsid w:val="00987922"/>
    <w:rsid w:val="00987D5E"/>
    <w:rsid w:val="00987E2D"/>
    <w:rsid w:val="00987F1A"/>
    <w:rsid w:val="00987F87"/>
    <w:rsid w:val="009901B4"/>
    <w:rsid w:val="00990E4E"/>
    <w:rsid w:val="00990E4F"/>
    <w:rsid w:val="00990E55"/>
    <w:rsid w:val="00990FA9"/>
    <w:rsid w:val="009912E6"/>
    <w:rsid w:val="00991645"/>
    <w:rsid w:val="00991AEC"/>
    <w:rsid w:val="00991B05"/>
    <w:rsid w:val="00991B12"/>
    <w:rsid w:val="00991BE0"/>
    <w:rsid w:val="00991D12"/>
    <w:rsid w:val="00991DD2"/>
    <w:rsid w:val="00991EED"/>
    <w:rsid w:val="00991FE5"/>
    <w:rsid w:val="009920FA"/>
    <w:rsid w:val="0099221B"/>
    <w:rsid w:val="009925E1"/>
    <w:rsid w:val="009927E9"/>
    <w:rsid w:val="00992896"/>
    <w:rsid w:val="00992E0D"/>
    <w:rsid w:val="00992F4A"/>
    <w:rsid w:val="009930FC"/>
    <w:rsid w:val="00993809"/>
    <w:rsid w:val="009939A4"/>
    <w:rsid w:val="00993A83"/>
    <w:rsid w:val="00993C43"/>
    <w:rsid w:val="0099406D"/>
    <w:rsid w:val="00994204"/>
    <w:rsid w:val="00994550"/>
    <w:rsid w:val="00994AF8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A0025"/>
    <w:rsid w:val="009A059C"/>
    <w:rsid w:val="009A07D9"/>
    <w:rsid w:val="009A08E7"/>
    <w:rsid w:val="009A0CC4"/>
    <w:rsid w:val="009A0F5C"/>
    <w:rsid w:val="009A1563"/>
    <w:rsid w:val="009A1E2D"/>
    <w:rsid w:val="009A1EC0"/>
    <w:rsid w:val="009A2F64"/>
    <w:rsid w:val="009A2FA7"/>
    <w:rsid w:val="009A30EC"/>
    <w:rsid w:val="009A32A2"/>
    <w:rsid w:val="009A3701"/>
    <w:rsid w:val="009A3B7D"/>
    <w:rsid w:val="009A3D81"/>
    <w:rsid w:val="009A3EDB"/>
    <w:rsid w:val="009A41FE"/>
    <w:rsid w:val="009A4B8E"/>
    <w:rsid w:val="009A5925"/>
    <w:rsid w:val="009A5A2A"/>
    <w:rsid w:val="009A5ADF"/>
    <w:rsid w:val="009A5CFD"/>
    <w:rsid w:val="009A5D4D"/>
    <w:rsid w:val="009A64D3"/>
    <w:rsid w:val="009A6E01"/>
    <w:rsid w:val="009A7610"/>
    <w:rsid w:val="009B02FE"/>
    <w:rsid w:val="009B040E"/>
    <w:rsid w:val="009B081C"/>
    <w:rsid w:val="009B151F"/>
    <w:rsid w:val="009B15F6"/>
    <w:rsid w:val="009B21C5"/>
    <w:rsid w:val="009B22D7"/>
    <w:rsid w:val="009B22EC"/>
    <w:rsid w:val="009B26EE"/>
    <w:rsid w:val="009B2A75"/>
    <w:rsid w:val="009B2D04"/>
    <w:rsid w:val="009B2DC7"/>
    <w:rsid w:val="009B2E53"/>
    <w:rsid w:val="009B35E2"/>
    <w:rsid w:val="009B36F9"/>
    <w:rsid w:val="009B3DC8"/>
    <w:rsid w:val="009B3E42"/>
    <w:rsid w:val="009B40D7"/>
    <w:rsid w:val="009B46D7"/>
    <w:rsid w:val="009B491E"/>
    <w:rsid w:val="009B49C5"/>
    <w:rsid w:val="009B4EF3"/>
    <w:rsid w:val="009B4F19"/>
    <w:rsid w:val="009B4F85"/>
    <w:rsid w:val="009B599B"/>
    <w:rsid w:val="009B59FA"/>
    <w:rsid w:val="009B5C2B"/>
    <w:rsid w:val="009B5C4B"/>
    <w:rsid w:val="009B5F25"/>
    <w:rsid w:val="009B60EB"/>
    <w:rsid w:val="009B65AD"/>
    <w:rsid w:val="009B6EDB"/>
    <w:rsid w:val="009B711A"/>
    <w:rsid w:val="009B7BC1"/>
    <w:rsid w:val="009C0306"/>
    <w:rsid w:val="009C0427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798"/>
    <w:rsid w:val="009C2E64"/>
    <w:rsid w:val="009C2FDE"/>
    <w:rsid w:val="009C2FFC"/>
    <w:rsid w:val="009C3B63"/>
    <w:rsid w:val="009C3BDA"/>
    <w:rsid w:val="009C3CB1"/>
    <w:rsid w:val="009C41B4"/>
    <w:rsid w:val="009C435F"/>
    <w:rsid w:val="009C4AA8"/>
    <w:rsid w:val="009C4BE3"/>
    <w:rsid w:val="009C4D19"/>
    <w:rsid w:val="009C53A7"/>
    <w:rsid w:val="009C66EF"/>
    <w:rsid w:val="009C67A5"/>
    <w:rsid w:val="009C6947"/>
    <w:rsid w:val="009C6C46"/>
    <w:rsid w:val="009C6E88"/>
    <w:rsid w:val="009C72B8"/>
    <w:rsid w:val="009C7B09"/>
    <w:rsid w:val="009C7CEF"/>
    <w:rsid w:val="009C7D64"/>
    <w:rsid w:val="009D05A3"/>
    <w:rsid w:val="009D05DA"/>
    <w:rsid w:val="009D0889"/>
    <w:rsid w:val="009D0B5A"/>
    <w:rsid w:val="009D0F59"/>
    <w:rsid w:val="009D1068"/>
    <w:rsid w:val="009D108F"/>
    <w:rsid w:val="009D2294"/>
    <w:rsid w:val="009D2779"/>
    <w:rsid w:val="009D2BD6"/>
    <w:rsid w:val="009D30D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5014"/>
    <w:rsid w:val="009D5964"/>
    <w:rsid w:val="009D5B61"/>
    <w:rsid w:val="009D5ED1"/>
    <w:rsid w:val="009D60F7"/>
    <w:rsid w:val="009D62E9"/>
    <w:rsid w:val="009D665E"/>
    <w:rsid w:val="009D66D5"/>
    <w:rsid w:val="009D6D8D"/>
    <w:rsid w:val="009D7B86"/>
    <w:rsid w:val="009D7C81"/>
    <w:rsid w:val="009E0A19"/>
    <w:rsid w:val="009E0A58"/>
    <w:rsid w:val="009E0BD5"/>
    <w:rsid w:val="009E0BFA"/>
    <w:rsid w:val="009E1258"/>
    <w:rsid w:val="009E15FD"/>
    <w:rsid w:val="009E1848"/>
    <w:rsid w:val="009E1A8C"/>
    <w:rsid w:val="009E284A"/>
    <w:rsid w:val="009E2AF6"/>
    <w:rsid w:val="009E3103"/>
    <w:rsid w:val="009E375C"/>
    <w:rsid w:val="009E3AD9"/>
    <w:rsid w:val="009E40DA"/>
    <w:rsid w:val="009E43DE"/>
    <w:rsid w:val="009E4490"/>
    <w:rsid w:val="009E45C9"/>
    <w:rsid w:val="009E45CA"/>
    <w:rsid w:val="009E4B28"/>
    <w:rsid w:val="009E53AE"/>
    <w:rsid w:val="009E5919"/>
    <w:rsid w:val="009E5D6D"/>
    <w:rsid w:val="009E62F8"/>
    <w:rsid w:val="009E63C0"/>
    <w:rsid w:val="009E6559"/>
    <w:rsid w:val="009E6A46"/>
    <w:rsid w:val="009E6B2C"/>
    <w:rsid w:val="009E6D31"/>
    <w:rsid w:val="009E6E7D"/>
    <w:rsid w:val="009E70E5"/>
    <w:rsid w:val="009E74CF"/>
    <w:rsid w:val="009E753B"/>
    <w:rsid w:val="009E757F"/>
    <w:rsid w:val="009E7E5F"/>
    <w:rsid w:val="009F0875"/>
    <w:rsid w:val="009F0976"/>
    <w:rsid w:val="009F0F82"/>
    <w:rsid w:val="009F164C"/>
    <w:rsid w:val="009F1CA5"/>
    <w:rsid w:val="009F1CD3"/>
    <w:rsid w:val="009F20DB"/>
    <w:rsid w:val="009F2760"/>
    <w:rsid w:val="009F2820"/>
    <w:rsid w:val="009F2C4C"/>
    <w:rsid w:val="009F2CB8"/>
    <w:rsid w:val="009F36C7"/>
    <w:rsid w:val="009F3C22"/>
    <w:rsid w:val="009F406E"/>
    <w:rsid w:val="009F4DA9"/>
    <w:rsid w:val="009F51E4"/>
    <w:rsid w:val="009F5939"/>
    <w:rsid w:val="009F5C81"/>
    <w:rsid w:val="009F5C9E"/>
    <w:rsid w:val="009F5CC7"/>
    <w:rsid w:val="009F65BE"/>
    <w:rsid w:val="009F674D"/>
    <w:rsid w:val="009F6782"/>
    <w:rsid w:val="009F6BB9"/>
    <w:rsid w:val="009F6D77"/>
    <w:rsid w:val="009F7362"/>
    <w:rsid w:val="009F79BC"/>
    <w:rsid w:val="009F79EB"/>
    <w:rsid w:val="009F7C48"/>
    <w:rsid w:val="009F7E9A"/>
    <w:rsid w:val="00A0003D"/>
    <w:rsid w:val="00A006E5"/>
    <w:rsid w:val="00A00CD8"/>
    <w:rsid w:val="00A00DF1"/>
    <w:rsid w:val="00A01194"/>
    <w:rsid w:val="00A01243"/>
    <w:rsid w:val="00A01DDC"/>
    <w:rsid w:val="00A025CE"/>
    <w:rsid w:val="00A02A13"/>
    <w:rsid w:val="00A02AD1"/>
    <w:rsid w:val="00A02D55"/>
    <w:rsid w:val="00A02DD3"/>
    <w:rsid w:val="00A0312C"/>
    <w:rsid w:val="00A03566"/>
    <w:rsid w:val="00A03928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5054"/>
    <w:rsid w:val="00A0551F"/>
    <w:rsid w:val="00A05647"/>
    <w:rsid w:val="00A05C49"/>
    <w:rsid w:val="00A05E06"/>
    <w:rsid w:val="00A05F3D"/>
    <w:rsid w:val="00A06418"/>
    <w:rsid w:val="00A068F3"/>
    <w:rsid w:val="00A06B93"/>
    <w:rsid w:val="00A07037"/>
    <w:rsid w:val="00A07581"/>
    <w:rsid w:val="00A1048D"/>
    <w:rsid w:val="00A105B1"/>
    <w:rsid w:val="00A105F0"/>
    <w:rsid w:val="00A10749"/>
    <w:rsid w:val="00A10936"/>
    <w:rsid w:val="00A10BB1"/>
    <w:rsid w:val="00A1107D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368"/>
    <w:rsid w:val="00A1274B"/>
    <w:rsid w:val="00A12970"/>
    <w:rsid w:val="00A12AE7"/>
    <w:rsid w:val="00A13115"/>
    <w:rsid w:val="00A133F4"/>
    <w:rsid w:val="00A13513"/>
    <w:rsid w:val="00A136E0"/>
    <w:rsid w:val="00A137D2"/>
    <w:rsid w:val="00A14655"/>
    <w:rsid w:val="00A147D5"/>
    <w:rsid w:val="00A14950"/>
    <w:rsid w:val="00A14E61"/>
    <w:rsid w:val="00A15854"/>
    <w:rsid w:val="00A15EA0"/>
    <w:rsid w:val="00A15F5D"/>
    <w:rsid w:val="00A167DF"/>
    <w:rsid w:val="00A168D0"/>
    <w:rsid w:val="00A16B0C"/>
    <w:rsid w:val="00A17145"/>
    <w:rsid w:val="00A200F0"/>
    <w:rsid w:val="00A204EC"/>
    <w:rsid w:val="00A209A2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95D"/>
    <w:rsid w:val="00A22FBE"/>
    <w:rsid w:val="00A239A4"/>
    <w:rsid w:val="00A239B3"/>
    <w:rsid w:val="00A239B8"/>
    <w:rsid w:val="00A23A58"/>
    <w:rsid w:val="00A23E9D"/>
    <w:rsid w:val="00A240D1"/>
    <w:rsid w:val="00A248C5"/>
    <w:rsid w:val="00A24A33"/>
    <w:rsid w:val="00A24D45"/>
    <w:rsid w:val="00A25140"/>
    <w:rsid w:val="00A252D5"/>
    <w:rsid w:val="00A2594A"/>
    <w:rsid w:val="00A25CEE"/>
    <w:rsid w:val="00A25DFB"/>
    <w:rsid w:val="00A26480"/>
    <w:rsid w:val="00A26CD8"/>
    <w:rsid w:val="00A26F82"/>
    <w:rsid w:val="00A2738D"/>
    <w:rsid w:val="00A274AA"/>
    <w:rsid w:val="00A2786B"/>
    <w:rsid w:val="00A27E60"/>
    <w:rsid w:val="00A27FC4"/>
    <w:rsid w:val="00A304F5"/>
    <w:rsid w:val="00A305C5"/>
    <w:rsid w:val="00A30723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3335"/>
    <w:rsid w:val="00A334AB"/>
    <w:rsid w:val="00A33528"/>
    <w:rsid w:val="00A33676"/>
    <w:rsid w:val="00A33A21"/>
    <w:rsid w:val="00A3413B"/>
    <w:rsid w:val="00A341C9"/>
    <w:rsid w:val="00A34683"/>
    <w:rsid w:val="00A34BBD"/>
    <w:rsid w:val="00A355DD"/>
    <w:rsid w:val="00A35630"/>
    <w:rsid w:val="00A357A8"/>
    <w:rsid w:val="00A3588D"/>
    <w:rsid w:val="00A36399"/>
    <w:rsid w:val="00A365ED"/>
    <w:rsid w:val="00A3686A"/>
    <w:rsid w:val="00A368BE"/>
    <w:rsid w:val="00A36F91"/>
    <w:rsid w:val="00A370DA"/>
    <w:rsid w:val="00A37317"/>
    <w:rsid w:val="00A3760D"/>
    <w:rsid w:val="00A37801"/>
    <w:rsid w:val="00A37802"/>
    <w:rsid w:val="00A379A5"/>
    <w:rsid w:val="00A37E9B"/>
    <w:rsid w:val="00A4007C"/>
    <w:rsid w:val="00A402FC"/>
    <w:rsid w:val="00A40437"/>
    <w:rsid w:val="00A40512"/>
    <w:rsid w:val="00A406C3"/>
    <w:rsid w:val="00A40EB5"/>
    <w:rsid w:val="00A4191C"/>
    <w:rsid w:val="00A419A3"/>
    <w:rsid w:val="00A41F68"/>
    <w:rsid w:val="00A421FC"/>
    <w:rsid w:val="00A437C8"/>
    <w:rsid w:val="00A43923"/>
    <w:rsid w:val="00A43A1A"/>
    <w:rsid w:val="00A43B04"/>
    <w:rsid w:val="00A4410D"/>
    <w:rsid w:val="00A443E1"/>
    <w:rsid w:val="00A447C9"/>
    <w:rsid w:val="00A44894"/>
    <w:rsid w:val="00A45021"/>
    <w:rsid w:val="00A453E5"/>
    <w:rsid w:val="00A460D8"/>
    <w:rsid w:val="00A46498"/>
    <w:rsid w:val="00A4653B"/>
    <w:rsid w:val="00A46779"/>
    <w:rsid w:val="00A4708D"/>
    <w:rsid w:val="00A470A6"/>
    <w:rsid w:val="00A5006E"/>
    <w:rsid w:val="00A50213"/>
    <w:rsid w:val="00A50F04"/>
    <w:rsid w:val="00A51026"/>
    <w:rsid w:val="00A51B41"/>
    <w:rsid w:val="00A525A6"/>
    <w:rsid w:val="00A528D3"/>
    <w:rsid w:val="00A52A8C"/>
    <w:rsid w:val="00A52B86"/>
    <w:rsid w:val="00A5334B"/>
    <w:rsid w:val="00A53393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C19"/>
    <w:rsid w:val="00A560F4"/>
    <w:rsid w:val="00A561D1"/>
    <w:rsid w:val="00A564EA"/>
    <w:rsid w:val="00A566E2"/>
    <w:rsid w:val="00A56AD8"/>
    <w:rsid w:val="00A570DA"/>
    <w:rsid w:val="00A57256"/>
    <w:rsid w:val="00A57776"/>
    <w:rsid w:val="00A57EF9"/>
    <w:rsid w:val="00A601D6"/>
    <w:rsid w:val="00A60326"/>
    <w:rsid w:val="00A60422"/>
    <w:rsid w:val="00A60B22"/>
    <w:rsid w:val="00A6102D"/>
    <w:rsid w:val="00A61836"/>
    <w:rsid w:val="00A6184D"/>
    <w:rsid w:val="00A61AFA"/>
    <w:rsid w:val="00A61C57"/>
    <w:rsid w:val="00A61DA2"/>
    <w:rsid w:val="00A61DDD"/>
    <w:rsid w:val="00A62125"/>
    <w:rsid w:val="00A62221"/>
    <w:rsid w:val="00A62305"/>
    <w:rsid w:val="00A628CD"/>
    <w:rsid w:val="00A63264"/>
    <w:rsid w:val="00A635B3"/>
    <w:rsid w:val="00A63A40"/>
    <w:rsid w:val="00A63A67"/>
    <w:rsid w:val="00A63B63"/>
    <w:rsid w:val="00A63BEC"/>
    <w:rsid w:val="00A63DD2"/>
    <w:rsid w:val="00A6441E"/>
    <w:rsid w:val="00A6466F"/>
    <w:rsid w:val="00A6472E"/>
    <w:rsid w:val="00A64771"/>
    <w:rsid w:val="00A64C6E"/>
    <w:rsid w:val="00A64DCB"/>
    <w:rsid w:val="00A64E07"/>
    <w:rsid w:val="00A651CB"/>
    <w:rsid w:val="00A65669"/>
    <w:rsid w:val="00A65DF5"/>
    <w:rsid w:val="00A65E67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1193"/>
    <w:rsid w:val="00A7122C"/>
    <w:rsid w:val="00A7142F"/>
    <w:rsid w:val="00A717BF"/>
    <w:rsid w:val="00A718EF"/>
    <w:rsid w:val="00A71950"/>
    <w:rsid w:val="00A71BB5"/>
    <w:rsid w:val="00A7218A"/>
    <w:rsid w:val="00A7269D"/>
    <w:rsid w:val="00A72970"/>
    <w:rsid w:val="00A72C7F"/>
    <w:rsid w:val="00A72DCA"/>
    <w:rsid w:val="00A731AA"/>
    <w:rsid w:val="00A7342C"/>
    <w:rsid w:val="00A736CD"/>
    <w:rsid w:val="00A73893"/>
    <w:rsid w:val="00A73C6D"/>
    <w:rsid w:val="00A73CC7"/>
    <w:rsid w:val="00A7451B"/>
    <w:rsid w:val="00A7468E"/>
    <w:rsid w:val="00A747A1"/>
    <w:rsid w:val="00A74D89"/>
    <w:rsid w:val="00A750B1"/>
    <w:rsid w:val="00A751D9"/>
    <w:rsid w:val="00A75A4E"/>
    <w:rsid w:val="00A75BA8"/>
    <w:rsid w:val="00A760E0"/>
    <w:rsid w:val="00A764A5"/>
    <w:rsid w:val="00A7698F"/>
    <w:rsid w:val="00A76B47"/>
    <w:rsid w:val="00A76BBD"/>
    <w:rsid w:val="00A76D75"/>
    <w:rsid w:val="00A76DF7"/>
    <w:rsid w:val="00A80153"/>
    <w:rsid w:val="00A804C3"/>
    <w:rsid w:val="00A8084B"/>
    <w:rsid w:val="00A80A0B"/>
    <w:rsid w:val="00A81DDF"/>
    <w:rsid w:val="00A81FDF"/>
    <w:rsid w:val="00A820C0"/>
    <w:rsid w:val="00A8222E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CDF"/>
    <w:rsid w:val="00A83D9A"/>
    <w:rsid w:val="00A8410F"/>
    <w:rsid w:val="00A84288"/>
    <w:rsid w:val="00A84901"/>
    <w:rsid w:val="00A84ADE"/>
    <w:rsid w:val="00A84BBD"/>
    <w:rsid w:val="00A84E96"/>
    <w:rsid w:val="00A84EA6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97E"/>
    <w:rsid w:val="00A86A2C"/>
    <w:rsid w:val="00A86C15"/>
    <w:rsid w:val="00A87303"/>
    <w:rsid w:val="00A875F7"/>
    <w:rsid w:val="00A875FC"/>
    <w:rsid w:val="00A877CA"/>
    <w:rsid w:val="00A87965"/>
    <w:rsid w:val="00A87AB9"/>
    <w:rsid w:val="00A87AFF"/>
    <w:rsid w:val="00A90505"/>
    <w:rsid w:val="00A91158"/>
    <w:rsid w:val="00A9159A"/>
    <w:rsid w:val="00A9173D"/>
    <w:rsid w:val="00A91954"/>
    <w:rsid w:val="00A91EBB"/>
    <w:rsid w:val="00A923D7"/>
    <w:rsid w:val="00A92850"/>
    <w:rsid w:val="00A92C55"/>
    <w:rsid w:val="00A92D60"/>
    <w:rsid w:val="00A92F92"/>
    <w:rsid w:val="00A93245"/>
    <w:rsid w:val="00A93551"/>
    <w:rsid w:val="00A94497"/>
    <w:rsid w:val="00A94980"/>
    <w:rsid w:val="00A94FF4"/>
    <w:rsid w:val="00A96194"/>
    <w:rsid w:val="00A9686C"/>
    <w:rsid w:val="00A96B85"/>
    <w:rsid w:val="00A96D94"/>
    <w:rsid w:val="00A97B1E"/>
    <w:rsid w:val="00A97CC6"/>
    <w:rsid w:val="00AA0132"/>
    <w:rsid w:val="00AA0AFA"/>
    <w:rsid w:val="00AA0C0E"/>
    <w:rsid w:val="00AA11FA"/>
    <w:rsid w:val="00AA1C2F"/>
    <w:rsid w:val="00AA208A"/>
    <w:rsid w:val="00AA21DA"/>
    <w:rsid w:val="00AA2BE8"/>
    <w:rsid w:val="00AA33D1"/>
    <w:rsid w:val="00AA342E"/>
    <w:rsid w:val="00AA371C"/>
    <w:rsid w:val="00AA37FD"/>
    <w:rsid w:val="00AA386D"/>
    <w:rsid w:val="00AA3940"/>
    <w:rsid w:val="00AA3B75"/>
    <w:rsid w:val="00AA3CE9"/>
    <w:rsid w:val="00AA3D80"/>
    <w:rsid w:val="00AA3F85"/>
    <w:rsid w:val="00AA411E"/>
    <w:rsid w:val="00AA41C9"/>
    <w:rsid w:val="00AA47E2"/>
    <w:rsid w:val="00AA4A80"/>
    <w:rsid w:val="00AA55EE"/>
    <w:rsid w:val="00AA5807"/>
    <w:rsid w:val="00AA5A4F"/>
    <w:rsid w:val="00AA5A9B"/>
    <w:rsid w:val="00AA60A3"/>
    <w:rsid w:val="00AA6440"/>
    <w:rsid w:val="00AA64DD"/>
    <w:rsid w:val="00AA6B0A"/>
    <w:rsid w:val="00AA6C9E"/>
    <w:rsid w:val="00AA6F74"/>
    <w:rsid w:val="00AA749E"/>
    <w:rsid w:val="00AA777B"/>
    <w:rsid w:val="00AA7875"/>
    <w:rsid w:val="00AA7A37"/>
    <w:rsid w:val="00AA7AC1"/>
    <w:rsid w:val="00AA7BD6"/>
    <w:rsid w:val="00AA7C92"/>
    <w:rsid w:val="00AA7E27"/>
    <w:rsid w:val="00AB0905"/>
    <w:rsid w:val="00AB095B"/>
    <w:rsid w:val="00AB1312"/>
    <w:rsid w:val="00AB2508"/>
    <w:rsid w:val="00AB25A8"/>
    <w:rsid w:val="00AB2953"/>
    <w:rsid w:val="00AB2EDD"/>
    <w:rsid w:val="00AB32A4"/>
    <w:rsid w:val="00AB345C"/>
    <w:rsid w:val="00AB3559"/>
    <w:rsid w:val="00AB3D2C"/>
    <w:rsid w:val="00AB4059"/>
    <w:rsid w:val="00AB41B0"/>
    <w:rsid w:val="00AB45E1"/>
    <w:rsid w:val="00AB49B1"/>
    <w:rsid w:val="00AB51FC"/>
    <w:rsid w:val="00AB52B9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45"/>
    <w:rsid w:val="00AB7211"/>
    <w:rsid w:val="00AB78B2"/>
    <w:rsid w:val="00AC0028"/>
    <w:rsid w:val="00AC08B7"/>
    <w:rsid w:val="00AC0CD0"/>
    <w:rsid w:val="00AC18E4"/>
    <w:rsid w:val="00AC1E86"/>
    <w:rsid w:val="00AC1FC7"/>
    <w:rsid w:val="00AC2509"/>
    <w:rsid w:val="00AC28FB"/>
    <w:rsid w:val="00AC2E06"/>
    <w:rsid w:val="00AC30B8"/>
    <w:rsid w:val="00AC30EB"/>
    <w:rsid w:val="00AC3179"/>
    <w:rsid w:val="00AC333B"/>
    <w:rsid w:val="00AC3398"/>
    <w:rsid w:val="00AC3C9A"/>
    <w:rsid w:val="00AC4335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2F"/>
    <w:rsid w:val="00AC659D"/>
    <w:rsid w:val="00AC6ACD"/>
    <w:rsid w:val="00AC6BCB"/>
    <w:rsid w:val="00AC6C4F"/>
    <w:rsid w:val="00AC6C75"/>
    <w:rsid w:val="00AC6C7B"/>
    <w:rsid w:val="00AC73BC"/>
    <w:rsid w:val="00AC77E5"/>
    <w:rsid w:val="00AC7CBC"/>
    <w:rsid w:val="00AC7E2E"/>
    <w:rsid w:val="00AD014C"/>
    <w:rsid w:val="00AD06B0"/>
    <w:rsid w:val="00AD0D24"/>
    <w:rsid w:val="00AD12EC"/>
    <w:rsid w:val="00AD1408"/>
    <w:rsid w:val="00AD1569"/>
    <w:rsid w:val="00AD17ED"/>
    <w:rsid w:val="00AD1E5C"/>
    <w:rsid w:val="00AD1F11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4235"/>
    <w:rsid w:val="00AD4A18"/>
    <w:rsid w:val="00AD4BEC"/>
    <w:rsid w:val="00AD5722"/>
    <w:rsid w:val="00AD5BE7"/>
    <w:rsid w:val="00AD5D80"/>
    <w:rsid w:val="00AD5E92"/>
    <w:rsid w:val="00AD66DA"/>
    <w:rsid w:val="00AD6B78"/>
    <w:rsid w:val="00AD6BF0"/>
    <w:rsid w:val="00AD786F"/>
    <w:rsid w:val="00AD7ABF"/>
    <w:rsid w:val="00AD7CB7"/>
    <w:rsid w:val="00AE0907"/>
    <w:rsid w:val="00AE0A16"/>
    <w:rsid w:val="00AE0ACF"/>
    <w:rsid w:val="00AE0CC3"/>
    <w:rsid w:val="00AE1E2E"/>
    <w:rsid w:val="00AE2495"/>
    <w:rsid w:val="00AE276D"/>
    <w:rsid w:val="00AE2F24"/>
    <w:rsid w:val="00AE2FAE"/>
    <w:rsid w:val="00AE2FD7"/>
    <w:rsid w:val="00AE3132"/>
    <w:rsid w:val="00AE3185"/>
    <w:rsid w:val="00AE319A"/>
    <w:rsid w:val="00AE37E6"/>
    <w:rsid w:val="00AE41D3"/>
    <w:rsid w:val="00AE4ED8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C54"/>
    <w:rsid w:val="00AE7D37"/>
    <w:rsid w:val="00AE7E07"/>
    <w:rsid w:val="00AF03D8"/>
    <w:rsid w:val="00AF0769"/>
    <w:rsid w:val="00AF0ACA"/>
    <w:rsid w:val="00AF13B4"/>
    <w:rsid w:val="00AF13ED"/>
    <w:rsid w:val="00AF1561"/>
    <w:rsid w:val="00AF166D"/>
    <w:rsid w:val="00AF16F0"/>
    <w:rsid w:val="00AF1B7A"/>
    <w:rsid w:val="00AF1B7D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4B"/>
    <w:rsid w:val="00AF4173"/>
    <w:rsid w:val="00AF4408"/>
    <w:rsid w:val="00AF4528"/>
    <w:rsid w:val="00AF4F48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DF7"/>
    <w:rsid w:val="00AF6F31"/>
    <w:rsid w:val="00AF709F"/>
    <w:rsid w:val="00AF77A4"/>
    <w:rsid w:val="00B00354"/>
    <w:rsid w:val="00B005F1"/>
    <w:rsid w:val="00B007B1"/>
    <w:rsid w:val="00B00A7D"/>
    <w:rsid w:val="00B00AB8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562"/>
    <w:rsid w:val="00B0266B"/>
    <w:rsid w:val="00B0274B"/>
    <w:rsid w:val="00B027E3"/>
    <w:rsid w:val="00B02FAB"/>
    <w:rsid w:val="00B03037"/>
    <w:rsid w:val="00B030FC"/>
    <w:rsid w:val="00B03721"/>
    <w:rsid w:val="00B03C28"/>
    <w:rsid w:val="00B03F73"/>
    <w:rsid w:val="00B0447C"/>
    <w:rsid w:val="00B04AB0"/>
    <w:rsid w:val="00B04C80"/>
    <w:rsid w:val="00B052B8"/>
    <w:rsid w:val="00B05BA4"/>
    <w:rsid w:val="00B05EE6"/>
    <w:rsid w:val="00B060FD"/>
    <w:rsid w:val="00B0624D"/>
    <w:rsid w:val="00B0673F"/>
    <w:rsid w:val="00B06749"/>
    <w:rsid w:val="00B06D30"/>
    <w:rsid w:val="00B0756A"/>
    <w:rsid w:val="00B0765F"/>
    <w:rsid w:val="00B07675"/>
    <w:rsid w:val="00B07B47"/>
    <w:rsid w:val="00B07D2B"/>
    <w:rsid w:val="00B07EDD"/>
    <w:rsid w:val="00B108B9"/>
    <w:rsid w:val="00B10A1D"/>
    <w:rsid w:val="00B113DA"/>
    <w:rsid w:val="00B117DD"/>
    <w:rsid w:val="00B11969"/>
    <w:rsid w:val="00B119F0"/>
    <w:rsid w:val="00B12271"/>
    <w:rsid w:val="00B12397"/>
    <w:rsid w:val="00B12C0B"/>
    <w:rsid w:val="00B12E47"/>
    <w:rsid w:val="00B1302A"/>
    <w:rsid w:val="00B1330F"/>
    <w:rsid w:val="00B138C4"/>
    <w:rsid w:val="00B13FB6"/>
    <w:rsid w:val="00B14709"/>
    <w:rsid w:val="00B1475A"/>
    <w:rsid w:val="00B14A5A"/>
    <w:rsid w:val="00B14E3D"/>
    <w:rsid w:val="00B14F8C"/>
    <w:rsid w:val="00B154D6"/>
    <w:rsid w:val="00B15523"/>
    <w:rsid w:val="00B15B5F"/>
    <w:rsid w:val="00B164DB"/>
    <w:rsid w:val="00B166FC"/>
    <w:rsid w:val="00B16718"/>
    <w:rsid w:val="00B16746"/>
    <w:rsid w:val="00B167D0"/>
    <w:rsid w:val="00B1700A"/>
    <w:rsid w:val="00B175A2"/>
    <w:rsid w:val="00B1773D"/>
    <w:rsid w:val="00B177D3"/>
    <w:rsid w:val="00B178A7"/>
    <w:rsid w:val="00B17A25"/>
    <w:rsid w:val="00B2003F"/>
    <w:rsid w:val="00B201E2"/>
    <w:rsid w:val="00B20405"/>
    <w:rsid w:val="00B20792"/>
    <w:rsid w:val="00B20BB2"/>
    <w:rsid w:val="00B21117"/>
    <w:rsid w:val="00B2151A"/>
    <w:rsid w:val="00B218C9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4E8F"/>
    <w:rsid w:val="00B25263"/>
    <w:rsid w:val="00B2569E"/>
    <w:rsid w:val="00B2573F"/>
    <w:rsid w:val="00B266C9"/>
    <w:rsid w:val="00B26AEA"/>
    <w:rsid w:val="00B26D73"/>
    <w:rsid w:val="00B27857"/>
    <w:rsid w:val="00B27AFC"/>
    <w:rsid w:val="00B3035F"/>
    <w:rsid w:val="00B30B8E"/>
    <w:rsid w:val="00B30CEA"/>
    <w:rsid w:val="00B31647"/>
    <w:rsid w:val="00B319AA"/>
    <w:rsid w:val="00B319F6"/>
    <w:rsid w:val="00B3239C"/>
    <w:rsid w:val="00B32972"/>
    <w:rsid w:val="00B3297D"/>
    <w:rsid w:val="00B33265"/>
    <w:rsid w:val="00B33321"/>
    <w:rsid w:val="00B3352E"/>
    <w:rsid w:val="00B338BA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6B"/>
    <w:rsid w:val="00B35F0A"/>
    <w:rsid w:val="00B360F5"/>
    <w:rsid w:val="00B368F9"/>
    <w:rsid w:val="00B36A05"/>
    <w:rsid w:val="00B36A4D"/>
    <w:rsid w:val="00B36B60"/>
    <w:rsid w:val="00B4028E"/>
    <w:rsid w:val="00B40432"/>
    <w:rsid w:val="00B40761"/>
    <w:rsid w:val="00B40772"/>
    <w:rsid w:val="00B40892"/>
    <w:rsid w:val="00B414E2"/>
    <w:rsid w:val="00B4168F"/>
    <w:rsid w:val="00B4174E"/>
    <w:rsid w:val="00B41D01"/>
    <w:rsid w:val="00B4290C"/>
    <w:rsid w:val="00B42FF5"/>
    <w:rsid w:val="00B43037"/>
    <w:rsid w:val="00B432BF"/>
    <w:rsid w:val="00B43D2D"/>
    <w:rsid w:val="00B43D45"/>
    <w:rsid w:val="00B43DAB"/>
    <w:rsid w:val="00B4442A"/>
    <w:rsid w:val="00B44653"/>
    <w:rsid w:val="00B446DD"/>
    <w:rsid w:val="00B44718"/>
    <w:rsid w:val="00B4478D"/>
    <w:rsid w:val="00B4479E"/>
    <w:rsid w:val="00B44990"/>
    <w:rsid w:val="00B44BD6"/>
    <w:rsid w:val="00B44FAC"/>
    <w:rsid w:val="00B45936"/>
    <w:rsid w:val="00B4595E"/>
    <w:rsid w:val="00B45F38"/>
    <w:rsid w:val="00B46D09"/>
    <w:rsid w:val="00B46F6B"/>
    <w:rsid w:val="00B47CDE"/>
    <w:rsid w:val="00B47ECA"/>
    <w:rsid w:val="00B47EF8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376"/>
    <w:rsid w:val="00B52485"/>
    <w:rsid w:val="00B52546"/>
    <w:rsid w:val="00B52F70"/>
    <w:rsid w:val="00B52FBC"/>
    <w:rsid w:val="00B531D5"/>
    <w:rsid w:val="00B53F61"/>
    <w:rsid w:val="00B53F97"/>
    <w:rsid w:val="00B54067"/>
    <w:rsid w:val="00B54716"/>
    <w:rsid w:val="00B54D9D"/>
    <w:rsid w:val="00B554B4"/>
    <w:rsid w:val="00B55862"/>
    <w:rsid w:val="00B55B18"/>
    <w:rsid w:val="00B56131"/>
    <w:rsid w:val="00B56598"/>
    <w:rsid w:val="00B56650"/>
    <w:rsid w:val="00B56688"/>
    <w:rsid w:val="00B56753"/>
    <w:rsid w:val="00B56A76"/>
    <w:rsid w:val="00B56C11"/>
    <w:rsid w:val="00B5705F"/>
    <w:rsid w:val="00B57664"/>
    <w:rsid w:val="00B57BD5"/>
    <w:rsid w:val="00B600BC"/>
    <w:rsid w:val="00B60199"/>
    <w:rsid w:val="00B602A7"/>
    <w:rsid w:val="00B60B1E"/>
    <w:rsid w:val="00B61524"/>
    <w:rsid w:val="00B615A0"/>
    <w:rsid w:val="00B61959"/>
    <w:rsid w:val="00B619B3"/>
    <w:rsid w:val="00B61DC2"/>
    <w:rsid w:val="00B61DFA"/>
    <w:rsid w:val="00B61E42"/>
    <w:rsid w:val="00B62F4C"/>
    <w:rsid w:val="00B62F70"/>
    <w:rsid w:val="00B630D2"/>
    <w:rsid w:val="00B63272"/>
    <w:rsid w:val="00B637C1"/>
    <w:rsid w:val="00B63EF4"/>
    <w:rsid w:val="00B645C0"/>
    <w:rsid w:val="00B65311"/>
    <w:rsid w:val="00B6562F"/>
    <w:rsid w:val="00B65812"/>
    <w:rsid w:val="00B66069"/>
    <w:rsid w:val="00B66F41"/>
    <w:rsid w:val="00B671F1"/>
    <w:rsid w:val="00B6791E"/>
    <w:rsid w:val="00B67AC7"/>
    <w:rsid w:val="00B67B4C"/>
    <w:rsid w:val="00B67B6F"/>
    <w:rsid w:val="00B67DED"/>
    <w:rsid w:val="00B67F66"/>
    <w:rsid w:val="00B67FEB"/>
    <w:rsid w:val="00B70249"/>
    <w:rsid w:val="00B70979"/>
    <w:rsid w:val="00B70C08"/>
    <w:rsid w:val="00B70C93"/>
    <w:rsid w:val="00B71040"/>
    <w:rsid w:val="00B711CD"/>
    <w:rsid w:val="00B71410"/>
    <w:rsid w:val="00B71F25"/>
    <w:rsid w:val="00B71F66"/>
    <w:rsid w:val="00B720F1"/>
    <w:rsid w:val="00B7221A"/>
    <w:rsid w:val="00B72379"/>
    <w:rsid w:val="00B7260F"/>
    <w:rsid w:val="00B727A9"/>
    <w:rsid w:val="00B72834"/>
    <w:rsid w:val="00B729D6"/>
    <w:rsid w:val="00B72DBD"/>
    <w:rsid w:val="00B72F86"/>
    <w:rsid w:val="00B7331F"/>
    <w:rsid w:val="00B73429"/>
    <w:rsid w:val="00B73B0B"/>
    <w:rsid w:val="00B73E3C"/>
    <w:rsid w:val="00B74433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AFD"/>
    <w:rsid w:val="00B77C16"/>
    <w:rsid w:val="00B77C97"/>
    <w:rsid w:val="00B77D64"/>
    <w:rsid w:val="00B804F7"/>
    <w:rsid w:val="00B8065F"/>
    <w:rsid w:val="00B80FE1"/>
    <w:rsid w:val="00B810DC"/>
    <w:rsid w:val="00B813D9"/>
    <w:rsid w:val="00B81463"/>
    <w:rsid w:val="00B8157F"/>
    <w:rsid w:val="00B81B09"/>
    <w:rsid w:val="00B81DFE"/>
    <w:rsid w:val="00B8230B"/>
    <w:rsid w:val="00B82517"/>
    <w:rsid w:val="00B82A52"/>
    <w:rsid w:val="00B838A7"/>
    <w:rsid w:val="00B84224"/>
    <w:rsid w:val="00B84404"/>
    <w:rsid w:val="00B8488F"/>
    <w:rsid w:val="00B84CE7"/>
    <w:rsid w:val="00B85161"/>
    <w:rsid w:val="00B85B0A"/>
    <w:rsid w:val="00B85BD5"/>
    <w:rsid w:val="00B85E74"/>
    <w:rsid w:val="00B863C9"/>
    <w:rsid w:val="00B86714"/>
    <w:rsid w:val="00B86D89"/>
    <w:rsid w:val="00B875F2"/>
    <w:rsid w:val="00B8791C"/>
    <w:rsid w:val="00B87A64"/>
    <w:rsid w:val="00B90090"/>
    <w:rsid w:val="00B901B5"/>
    <w:rsid w:val="00B90AAB"/>
    <w:rsid w:val="00B90D12"/>
    <w:rsid w:val="00B90F6C"/>
    <w:rsid w:val="00B90FDF"/>
    <w:rsid w:val="00B91555"/>
    <w:rsid w:val="00B918BC"/>
    <w:rsid w:val="00B91B47"/>
    <w:rsid w:val="00B91D75"/>
    <w:rsid w:val="00B922C8"/>
    <w:rsid w:val="00B9259D"/>
    <w:rsid w:val="00B929E4"/>
    <w:rsid w:val="00B93C5F"/>
    <w:rsid w:val="00B93D47"/>
    <w:rsid w:val="00B94B8F"/>
    <w:rsid w:val="00B94E78"/>
    <w:rsid w:val="00B950A1"/>
    <w:rsid w:val="00B950B1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DE4"/>
    <w:rsid w:val="00B96F40"/>
    <w:rsid w:val="00B96FDD"/>
    <w:rsid w:val="00B97147"/>
    <w:rsid w:val="00B9740B"/>
    <w:rsid w:val="00B979C2"/>
    <w:rsid w:val="00B97F6F"/>
    <w:rsid w:val="00BA0298"/>
    <w:rsid w:val="00BA02CC"/>
    <w:rsid w:val="00BA05B8"/>
    <w:rsid w:val="00BA077E"/>
    <w:rsid w:val="00BA0997"/>
    <w:rsid w:val="00BA0BED"/>
    <w:rsid w:val="00BA10EB"/>
    <w:rsid w:val="00BA12CA"/>
    <w:rsid w:val="00BA1325"/>
    <w:rsid w:val="00BA135A"/>
    <w:rsid w:val="00BA1558"/>
    <w:rsid w:val="00BA1633"/>
    <w:rsid w:val="00BA1AAB"/>
    <w:rsid w:val="00BA1BA0"/>
    <w:rsid w:val="00BA242C"/>
    <w:rsid w:val="00BA2BCF"/>
    <w:rsid w:val="00BA30A2"/>
    <w:rsid w:val="00BA30C8"/>
    <w:rsid w:val="00BA36D9"/>
    <w:rsid w:val="00BA3BD2"/>
    <w:rsid w:val="00BA40B6"/>
    <w:rsid w:val="00BA431E"/>
    <w:rsid w:val="00BA4852"/>
    <w:rsid w:val="00BA4B10"/>
    <w:rsid w:val="00BA4C61"/>
    <w:rsid w:val="00BA5120"/>
    <w:rsid w:val="00BA5402"/>
    <w:rsid w:val="00BA553A"/>
    <w:rsid w:val="00BA5CB7"/>
    <w:rsid w:val="00BA60EE"/>
    <w:rsid w:val="00BA6187"/>
    <w:rsid w:val="00BA74CD"/>
    <w:rsid w:val="00BA79EF"/>
    <w:rsid w:val="00BA7F9E"/>
    <w:rsid w:val="00BB00C5"/>
    <w:rsid w:val="00BB00CB"/>
    <w:rsid w:val="00BB1643"/>
    <w:rsid w:val="00BB1A96"/>
    <w:rsid w:val="00BB1C61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76F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6458"/>
    <w:rsid w:val="00BB69CA"/>
    <w:rsid w:val="00BB6A31"/>
    <w:rsid w:val="00BB6F40"/>
    <w:rsid w:val="00BB6FC9"/>
    <w:rsid w:val="00BB744D"/>
    <w:rsid w:val="00BB75AF"/>
    <w:rsid w:val="00BB7657"/>
    <w:rsid w:val="00BB778D"/>
    <w:rsid w:val="00BB7A6E"/>
    <w:rsid w:val="00BC08D8"/>
    <w:rsid w:val="00BC0D3C"/>
    <w:rsid w:val="00BC0E74"/>
    <w:rsid w:val="00BC173E"/>
    <w:rsid w:val="00BC175A"/>
    <w:rsid w:val="00BC1982"/>
    <w:rsid w:val="00BC25E2"/>
    <w:rsid w:val="00BC2D4A"/>
    <w:rsid w:val="00BC2E7B"/>
    <w:rsid w:val="00BC32AB"/>
    <w:rsid w:val="00BC33B0"/>
    <w:rsid w:val="00BC3515"/>
    <w:rsid w:val="00BC352A"/>
    <w:rsid w:val="00BC374C"/>
    <w:rsid w:val="00BC3912"/>
    <w:rsid w:val="00BC3D2B"/>
    <w:rsid w:val="00BC3D7C"/>
    <w:rsid w:val="00BC40CC"/>
    <w:rsid w:val="00BC41B1"/>
    <w:rsid w:val="00BC423E"/>
    <w:rsid w:val="00BC42AD"/>
    <w:rsid w:val="00BC431D"/>
    <w:rsid w:val="00BC44CB"/>
    <w:rsid w:val="00BC45C3"/>
    <w:rsid w:val="00BC481B"/>
    <w:rsid w:val="00BC4905"/>
    <w:rsid w:val="00BC49CA"/>
    <w:rsid w:val="00BC5363"/>
    <w:rsid w:val="00BC5382"/>
    <w:rsid w:val="00BC591E"/>
    <w:rsid w:val="00BC5A06"/>
    <w:rsid w:val="00BC5A49"/>
    <w:rsid w:val="00BC5B27"/>
    <w:rsid w:val="00BC5CBE"/>
    <w:rsid w:val="00BC5D7A"/>
    <w:rsid w:val="00BC6031"/>
    <w:rsid w:val="00BC6275"/>
    <w:rsid w:val="00BC6502"/>
    <w:rsid w:val="00BC6918"/>
    <w:rsid w:val="00BC6F05"/>
    <w:rsid w:val="00BC768C"/>
    <w:rsid w:val="00BC769B"/>
    <w:rsid w:val="00BC772F"/>
    <w:rsid w:val="00BC7750"/>
    <w:rsid w:val="00BC776A"/>
    <w:rsid w:val="00BC7833"/>
    <w:rsid w:val="00BC7896"/>
    <w:rsid w:val="00BD0448"/>
    <w:rsid w:val="00BD0C1C"/>
    <w:rsid w:val="00BD11F2"/>
    <w:rsid w:val="00BD1429"/>
    <w:rsid w:val="00BD1A60"/>
    <w:rsid w:val="00BD1C73"/>
    <w:rsid w:val="00BD1EAF"/>
    <w:rsid w:val="00BD26ED"/>
    <w:rsid w:val="00BD2B4B"/>
    <w:rsid w:val="00BD2D63"/>
    <w:rsid w:val="00BD2DA6"/>
    <w:rsid w:val="00BD2E51"/>
    <w:rsid w:val="00BD3063"/>
    <w:rsid w:val="00BD3235"/>
    <w:rsid w:val="00BD33AD"/>
    <w:rsid w:val="00BD3BE3"/>
    <w:rsid w:val="00BD3D06"/>
    <w:rsid w:val="00BD44EE"/>
    <w:rsid w:val="00BD47F1"/>
    <w:rsid w:val="00BD5239"/>
    <w:rsid w:val="00BD585C"/>
    <w:rsid w:val="00BD58B0"/>
    <w:rsid w:val="00BD5DC7"/>
    <w:rsid w:val="00BD5FDC"/>
    <w:rsid w:val="00BD604D"/>
    <w:rsid w:val="00BD6271"/>
    <w:rsid w:val="00BD6352"/>
    <w:rsid w:val="00BD63C3"/>
    <w:rsid w:val="00BD64EB"/>
    <w:rsid w:val="00BD6633"/>
    <w:rsid w:val="00BD6811"/>
    <w:rsid w:val="00BD6A24"/>
    <w:rsid w:val="00BD6AB9"/>
    <w:rsid w:val="00BD6C3B"/>
    <w:rsid w:val="00BD7434"/>
    <w:rsid w:val="00BD763C"/>
    <w:rsid w:val="00BE0695"/>
    <w:rsid w:val="00BE0AD8"/>
    <w:rsid w:val="00BE0BCE"/>
    <w:rsid w:val="00BE0CCE"/>
    <w:rsid w:val="00BE1116"/>
    <w:rsid w:val="00BE1341"/>
    <w:rsid w:val="00BE17AE"/>
    <w:rsid w:val="00BE2712"/>
    <w:rsid w:val="00BE2998"/>
    <w:rsid w:val="00BE2D73"/>
    <w:rsid w:val="00BE2EFD"/>
    <w:rsid w:val="00BE3888"/>
    <w:rsid w:val="00BE39B8"/>
    <w:rsid w:val="00BE3E48"/>
    <w:rsid w:val="00BE4DD9"/>
    <w:rsid w:val="00BE4EDD"/>
    <w:rsid w:val="00BE58B3"/>
    <w:rsid w:val="00BE6434"/>
    <w:rsid w:val="00BE65D7"/>
    <w:rsid w:val="00BE6735"/>
    <w:rsid w:val="00BE67AA"/>
    <w:rsid w:val="00BE6F68"/>
    <w:rsid w:val="00BE719F"/>
    <w:rsid w:val="00BE76B4"/>
    <w:rsid w:val="00BE7ADA"/>
    <w:rsid w:val="00BE7F5A"/>
    <w:rsid w:val="00BF05BC"/>
    <w:rsid w:val="00BF089B"/>
    <w:rsid w:val="00BF0978"/>
    <w:rsid w:val="00BF13E7"/>
    <w:rsid w:val="00BF1533"/>
    <w:rsid w:val="00BF162A"/>
    <w:rsid w:val="00BF1B63"/>
    <w:rsid w:val="00BF1DE2"/>
    <w:rsid w:val="00BF1EB2"/>
    <w:rsid w:val="00BF26F0"/>
    <w:rsid w:val="00BF2D72"/>
    <w:rsid w:val="00BF325B"/>
    <w:rsid w:val="00BF3711"/>
    <w:rsid w:val="00BF37E0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C1D"/>
    <w:rsid w:val="00BF5D6F"/>
    <w:rsid w:val="00BF6D6A"/>
    <w:rsid w:val="00BF72B7"/>
    <w:rsid w:val="00BF7384"/>
    <w:rsid w:val="00BF775F"/>
    <w:rsid w:val="00BF7E78"/>
    <w:rsid w:val="00BF7F12"/>
    <w:rsid w:val="00C00353"/>
    <w:rsid w:val="00C0126D"/>
    <w:rsid w:val="00C01382"/>
    <w:rsid w:val="00C014EF"/>
    <w:rsid w:val="00C017FB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C1C"/>
    <w:rsid w:val="00C04DF3"/>
    <w:rsid w:val="00C04E10"/>
    <w:rsid w:val="00C0503C"/>
    <w:rsid w:val="00C0523A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DB9"/>
    <w:rsid w:val="00C106AB"/>
    <w:rsid w:val="00C1071F"/>
    <w:rsid w:val="00C107AC"/>
    <w:rsid w:val="00C10A6C"/>
    <w:rsid w:val="00C10DFE"/>
    <w:rsid w:val="00C11135"/>
    <w:rsid w:val="00C1199B"/>
    <w:rsid w:val="00C11AB8"/>
    <w:rsid w:val="00C11CCF"/>
    <w:rsid w:val="00C11D58"/>
    <w:rsid w:val="00C11E7E"/>
    <w:rsid w:val="00C121DF"/>
    <w:rsid w:val="00C1222B"/>
    <w:rsid w:val="00C127D6"/>
    <w:rsid w:val="00C128CB"/>
    <w:rsid w:val="00C12C7D"/>
    <w:rsid w:val="00C12E5C"/>
    <w:rsid w:val="00C12FA3"/>
    <w:rsid w:val="00C1302A"/>
    <w:rsid w:val="00C13498"/>
    <w:rsid w:val="00C13952"/>
    <w:rsid w:val="00C13A62"/>
    <w:rsid w:val="00C1424D"/>
    <w:rsid w:val="00C14E87"/>
    <w:rsid w:val="00C150C1"/>
    <w:rsid w:val="00C1519B"/>
    <w:rsid w:val="00C15426"/>
    <w:rsid w:val="00C15B68"/>
    <w:rsid w:val="00C15DC1"/>
    <w:rsid w:val="00C168D5"/>
    <w:rsid w:val="00C16CF5"/>
    <w:rsid w:val="00C16EE2"/>
    <w:rsid w:val="00C17346"/>
    <w:rsid w:val="00C174DC"/>
    <w:rsid w:val="00C1755A"/>
    <w:rsid w:val="00C178A4"/>
    <w:rsid w:val="00C20346"/>
    <w:rsid w:val="00C20F93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7EA"/>
    <w:rsid w:val="00C23951"/>
    <w:rsid w:val="00C23D40"/>
    <w:rsid w:val="00C241B7"/>
    <w:rsid w:val="00C24637"/>
    <w:rsid w:val="00C248C3"/>
    <w:rsid w:val="00C25751"/>
    <w:rsid w:val="00C25A32"/>
    <w:rsid w:val="00C25E57"/>
    <w:rsid w:val="00C26824"/>
    <w:rsid w:val="00C26CCA"/>
    <w:rsid w:val="00C27971"/>
    <w:rsid w:val="00C27FB4"/>
    <w:rsid w:val="00C301F9"/>
    <w:rsid w:val="00C30501"/>
    <w:rsid w:val="00C30904"/>
    <w:rsid w:val="00C30AB0"/>
    <w:rsid w:val="00C30B55"/>
    <w:rsid w:val="00C310F4"/>
    <w:rsid w:val="00C313BC"/>
    <w:rsid w:val="00C315A0"/>
    <w:rsid w:val="00C31ACC"/>
    <w:rsid w:val="00C32184"/>
    <w:rsid w:val="00C324E2"/>
    <w:rsid w:val="00C32672"/>
    <w:rsid w:val="00C328A0"/>
    <w:rsid w:val="00C32CFF"/>
    <w:rsid w:val="00C337C3"/>
    <w:rsid w:val="00C33C13"/>
    <w:rsid w:val="00C343EA"/>
    <w:rsid w:val="00C345CF"/>
    <w:rsid w:val="00C34A62"/>
    <w:rsid w:val="00C34B41"/>
    <w:rsid w:val="00C3508D"/>
    <w:rsid w:val="00C351CA"/>
    <w:rsid w:val="00C3529D"/>
    <w:rsid w:val="00C352AB"/>
    <w:rsid w:val="00C3537D"/>
    <w:rsid w:val="00C3582D"/>
    <w:rsid w:val="00C361C4"/>
    <w:rsid w:val="00C3647F"/>
    <w:rsid w:val="00C36647"/>
    <w:rsid w:val="00C36C80"/>
    <w:rsid w:val="00C36E07"/>
    <w:rsid w:val="00C36FAE"/>
    <w:rsid w:val="00C3710D"/>
    <w:rsid w:val="00C3730C"/>
    <w:rsid w:val="00C379CB"/>
    <w:rsid w:val="00C40884"/>
    <w:rsid w:val="00C40E69"/>
    <w:rsid w:val="00C413CE"/>
    <w:rsid w:val="00C41962"/>
    <w:rsid w:val="00C41B46"/>
    <w:rsid w:val="00C41FE4"/>
    <w:rsid w:val="00C4243E"/>
    <w:rsid w:val="00C43349"/>
    <w:rsid w:val="00C43F7F"/>
    <w:rsid w:val="00C43FC7"/>
    <w:rsid w:val="00C44137"/>
    <w:rsid w:val="00C447E7"/>
    <w:rsid w:val="00C44AF8"/>
    <w:rsid w:val="00C44C93"/>
    <w:rsid w:val="00C44C98"/>
    <w:rsid w:val="00C4534E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8EE"/>
    <w:rsid w:val="00C477AE"/>
    <w:rsid w:val="00C47821"/>
    <w:rsid w:val="00C478D9"/>
    <w:rsid w:val="00C47AC3"/>
    <w:rsid w:val="00C47D13"/>
    <w:rsid w:val="00C47DD7"/>
    <w:rsid w:val="00C503D7"/>
    <w:rsid w:val="00C507D2"/>
    <w:rsid w:val="00C5110D"/>
    <w:rsid w:val="00C5134A"/>
    <w:rsid w:val="00C51488"/>
    <w:rsid w:val="00C51607"/>
    <w:rsid w:val="00C51950"/>
    <w:rsid w:val="00C51EB2"/>
    <w:rsid w:val="00C5285D"/>
    <w:rsid w:val="00C528B7"/>
    <w:rsid w:val="00C52DB7"/>
    <w:rsid w:val="00C53029"/>
    <w:rsid w:val="00C5354B"/>
    <w:rsid w:val="00C53A90"/>
    <w:rsid w:val="00C542DD"/>
    <w:rsid w:val="00C54AEE"/>
    <w:rsid w:val="00C55569"/>
    <w:rsid w:val="00C55697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C8"/>
    <w:rsid w:val="00C62E4F"/>
    <w:rsid w:val="00C62E50"/>
    <w:rsid w:val="00C62FB4"/>
    <w:rsid w:val="00C63B76"/>
    <w:rsid w:val="00C63EBA"/>
    <w:rsid w:val="00C641E5"/>
    <w:rsid w:val="00C64277"/>
    <w:rsid w:val="00C648DB"/>
    <w:rsid w:val="00C650E2"/>
    <w:rsid w:val="00C65240"/>
    <w:rsid w:val="00C65445"/>
    <w:rsid w:val="00C656B0"/>
    <w:rsid w:val="00C658D2"/>
    <w:rsid w:val="00C65EA5"/>
    <w:rsid w:val="00C65F4A"/>
    <w:rsid w:val="00C66609"/>
    <w:rsid w:val="00C66CC8"/>
    <w:rsid w:val="00C66D9E"/>
    <w:rsid w:val="00C66DCA"/>
    <w:rsid w:val="00C6747F"/>
    <w:rsid w:val="00C67751"/>
    <w:rsid w:val="00C67DB8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20C2"/>
    <w:rsid w:val="00C726BF"/>
    <w:rsid w:val="00C7284F"/>
    <w:rsid w:val="00C72874"/>
    <w:rsid w:val="00C72A1C"/>
    <w:rsid w:val="00C72A4B"/>
    <w:rsid w:val="00C72D65"/>
    <w:rsid w:val="00C72EC9"/>
    <w:rsid w:val="00C72EDA"/>
    <w:rsid w:val="00C73040"/>
    <w:rsid w:val="00C7349E"/>
    <w:rsid w:val="00C73B65"/>
    <w:rsid w:val="00C73ED7"/>
    <w:rsid w:val="00C73F41"/>
    <w:rsid w:val="00C73FA1"/>
    <w:rsid w:val="00C741B3"/>
    <w:rsid w:val="00C74343"/>
    <w:rsid w:val="00C744F2"/>
    <w:rsid w:val="00C74633"/>
    <w:rsid w:val="00C7482E"/>
    <w:rsid w:val="00C74912"/>
    <w:rsid w:val="00C74C43"/>
    <w:rsid w:val="00C74C5B"/>
    <w:rsid w:val="00C74DAE"/>
    <w:rsid w:val="00C74E7C"/>
    <w:rsid w:val="00C750C9"/>
    <w:rsid w:val="00C75311"/>
    <w:rsid w:val="00C75658"/>
    <w:rsid w:val="00C7589D"/>
    <w:rsid w:val="00C75969"/>
    <w:rsid w:val="00C75B45"/>
    <w:rsid w:val="00C75FCA"/>
    <w:rsid w:val="00C76110"/>
    <w:rsid w:val="00C76782"/>
    <w:rsid w:val="00C76AA0"/>
    <w:rsid w:val="00C76C79"/>
    <w:rsid w:val="00C76CFE"/>
    <w:rsid w:val="00C77387"/>
    <w:rsid w:val="00C7770C"/>
    <w:rsid w:val="00C77735"/>
    <w:rsid w:val="00C77F6C"/>
    <w:rsid w:val="00C77F80"/>
    <w:rsid w:val="00C80002"/>
    <w:rsid w:val="00C803FB"/>
    <w:rsid w:val="00C806E5"/>
    <w:rsid w:val="00C8086E"/>
    <w:rsid w:val="00C80DE4"/>
    <w:rsid w:val="00C810EE"/>
    <w:rsid w:val="00C8134A"/>
    <w:rsid w:val="00C81959"/>
    <w:rsid w:val="00C81ACC"/>
    <w:rsid w:val="00C82053"/>
    <w:rsid w:val="00C8205F"/>
    <w:rsid w:val="00C82179"/>
    <w:rsid w:val="00C824B9"/>
    <w:rsid w:val="00C825A7"/>
    <w:rsid w:val="00C82F60"/>
    <w:rsid w:val="00C82FED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F29"/>
    <w:rsid w:val="00C850DC"/>
    <w:rsid w:val="00C853F9"/>
    <w:rsid w:val="00C855BB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B16"/>
    <w:rsid w:val="00C90F0B"/>
    <w:rsid w:val="00C9103C"/>
    <w:rsid w:val="00C91248"/>
    <w:rsid w:val="00C915BD"/>
    <w:rsid w:val="00C91DCD"/>
    <w:rsid w:val="00C91FA7"/>
    <w:rsid w:val="00C93763"/>
    <w:rsid w:val="00C93B86"/>
    <w:rsid w:val="00C93C8E"/>
    <w:rsid w:val="00C94292"/>
    <w:rsid w:val="00C9460C"/>
    <w:rsid w:val="00C94F61"/>
    <w:rsid w:val="00C953C2"/>
    <w:rsid w:val="00C954BC"/>
    <w:rsid w:val="00C95E81"/>
    <w:rsid w:val="00C9602B"/>
    <w:rsid w:val="00C9619E"/>
    <w:rsid w:val="00C968DA"/>
    <w:rsid w:val="00C9729C"/>
    <w:rsid w:val="00C979AF"/>
    <w:rsid w:val="00C97A3B"/>
    <w:rsid w:val="00C97DCF"/>
    <w:rsid w:val="00CA0C15"/>
    <w:rsid w:val="00CA10F7"/>
    <w:rsid w:val="00CA13D6"/>
    <w:rsid w:val="00CA155F"/>
    <w:rsid w:val="00CA1604"/>
    <w:rsid w:val="00CA1830"/>
    <w:rsid w:val="00CA21C6"/>
    <w:rsid w:val="00CA22F2"/>
    <w:rsid w:val="00CA237F"/>
    <w:rsid w:val="00CA2D78"/>
    <w:rsid w:val="00CA3030"/>
    <w:rsid w:val="00CA3331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F65"/>
    <w:rsid w:val="00CA64C9"/>
    <w:rsid w:val="00CA6D7D"/>
    <w:rsid w:val="00CA74A4"/>
    <w:rsid w:val="00CA7D15"/>
    <w:rsid w:val="00CB000E"/>
    <w:rsid w:val="00CB0745"/>
    <w:rsid w:val="00CB0797"/>
    <w:rsid w:val="00CB0879"/>
    <w:rsid w:val="00CB08F9"/>
    <w:rsid w:val="00CB0902"/>
    <w:rsid w:val="00CB159D"/>
    <w:rsid w:val="00CB16CC"/>
    <w:rsid w:val="00CB1752"/>
    <w:rsid w:val="00CB18AB"/>
    <w:rsid w:val="00CB18BB"/>
    <w:rsid w:val="00CB196C"/>
    <w:rsid w:val="00CB1FBF"/>
    <w:rsid w:val="00CB1FE2"/>
    <w:rsid w:val="00CB2001"/>
    <w:rsid w:val="00CB2153"/>
    <w:rsid w:val="00CB2161"/>
    <w:rsid w:val="00CB21AB"/>
    <w:rsid w:val="00CB2912"/>
    <w:rsid w:val="00CB2E78"/>
    <w:rsid w:val="00CB2E7A"/>
    <w:rsid w:val="00CB2E7D"/>
    <w:rsid w:val="00CB2F30"/>
    <w:rsid w:val="00CB30E4"/>
    <w:rsid w:val="00CB348B"/>
    <w:rsid w:val="00CB351A"/>
    <w:rsid w:val="00CB3CD2"/>
    <w:rsid w:val="00CB4592"/>
    <w:rsid w:val="00CB4B98"/>
    <w:rsid w:val="00CB4DE6"/>
    <w:rsid w:val="00CB4EC2"/>
    <w:rsid w:val="00CB4FA4"/>
    <w:rsid w:val="00CB526E"/>
    <w:rsid w:val="00CB5D33"/>
    <w:rsid w:val="00CB5E55"/>
    <w:rsid w:val="00CB642C"/>
    <w:rsid w:val="00CB6DA6"/>
    <w:rsid w:val="00CB7B3F"/>
    <w:rsid w:val="00CB7C53"/>
    <w:rsid w:val="00CB7CFB"/>
    <w:rsid w:val="00CB7D80"/>
    <w:rsid w:val="00CC0312"/>
    <w:rsid w:val="00CC06EA"/>
    <w:rsid w:val="00CC0ADA"/>
    <w:rsid w:val="00CC0E30"/>
    <w:rsid w:val="00CC145C"/>
    <w:rsid w:val="00CC16C0"/>
    <w:rsid w:val="00CC1ACE"/>
    <w:rsid w:val="00CC1CB4"/>
    <w:rsid w:val="00CC1CC0"/>
    <w:rsid w:val="00CC2053"/>
    <w:rsid w:val="00CC29E4"/>
    <w:rsid w:val="00CC30A0"/>
    <w:rsid w:val="00CC3C21"/>
    <w:rsid w:val="00CC3D39"/>
    <w:rsid w:val="00CC4027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49E"/>
    <w:rsid w:val="00CC5680"/>
    <w:rsid w:val="00CC5A6A"/>
    <w:rsid w:val="00CC5F00"/>
    <w:rsid w:val="00CC6080"/>
    <w:rsid w:val="00CC6425"/>
    <w:rsid w:val="00CC64F7"/>
    <w:rsid w:val="00CC7C47"/>
    <w:rsid w:val="00CC7EBC"/>
    <w:rsid w:val="00CD00B3"/>
    <w:rsid w:val="00CD0124"/>
    <w:rsid w:val="00CD0D0D"/>
    <w:rsid w:val="00CD0D8E"/>
    <w:rsid w:val="00CD1470"/>
    <w:rsid w:val="00CD170C"/>
    <w:rsid w:val="00CD1881"/>
    <w:rsid w:val="00CD1F05"/>
    <w:rsid w:val="00CD25D4"/>
    <w:rsid w:val="00CD283E"/>
    <w:rsid w:val="00CD312F"/>
    <w:rsid w:val="00CD313E"/>
    <w:rsid w:val="00CD34D6"/>
    <w:rsid w:val="00CD356A"/>
    <w:rsid w:val="00CD3592"/>
    <w:rsid w:val="00CD3C03"/>
    <w:rsid w:val="00CD3CAB"/>
    <w:rsid w:val="00CD3DB9"/>
    <w:rsid w:val="00CD3FF2"/>
    <w:rsid w:val="00CD47EF"/>
    <w:rsid w:val="00CD496F"/>
    <w:rsid w:val="00CD4D59"/>
    <w:rsid w:val="00CD5548"/>
    <w:rsid w:val="00CD5703"/>
    <w:rsid w:val="00CD597F"/>
    <w:rsid w:val="00CD5CED"/>
    <w:rsid w:val="00CD655D"/>
    <w:rsid w:val="00CD65BD"/>
    <w:rsid w:val="00CD6620"/>
    <w:rsid w:val="00CD6B54"/>
    <w:rsid w:val="00CD6D84"/>
    <w:rsid w:val="00CD6E8E"/>
    <w:rsid w:val="00CD6FF3"/>
    <w:rsid w:val="00CD7343"/>
    <w:rsid w:val="00CE07AE"/>
    <w:rsid w:val="00CE09AE"/>
    <w:rsid w:val="00CE0DBE"/>
    <w:rsid w:val="00CE1CE7"/>
    <w:rsid w:val="00CE2529"/>
    <w:rsid w:val="00CE27D8"/>
    <w:rsid w:val="00CE29AD"/>
    <w:rsid w:val="00CE2B71"/>
    <w:rsid w:val="00CE2D1C"/>
    <w:rsid w:val="00CE38AD"/>
    <w:rsid w:val="00CE3CED"/>
    <w:rsid w:val="00CE4236"/>
    <w:rsid w:val="00CE48A4"/>
    <w:rsid w:val="00CE48C4"/>
    <w:rsid w:val="00CE49F4"/>
    <w:rsid w:val="00CE4A03"/>
    <w:rsid w:val="00CE539B"/>
    <w:rsid w:val="00CE5973"/>
    <w:rsid w:val="00CE5CD2"/>
    <w:rsid w:val="00CE5D9A"/>
    <w:rsid w:val="00CE627C"/>
    <w:rsid w:val="00CE66C0"/>
    <w:rsid w:val="00CE6883"/>
    <w:rsid w:val="00CE71A3"/>
    <w:rsid w:val="00CE7405"/>
    <w:rsid w:val="00CE798B"/>
    <w:rsid w:val="00CE7C4B"/>
    <w:rsid w:val="00CE7D55"/>
    <w:rsid w:val="00CE7F4F"/>
    <w:rsid w:val="00CF064F"/>
    <w:rsid w:val="00CF0AF5"/>
    <w:rsid w:val="00CF0B07"/>
    <w:rsid w:val="00CF109E"/>
    <w:rsid w:val="00CF10F1"/>
    <w:rsid w:val="00CF1246"/>
    <w:rsid w:val="00CF13DC"/>
    <w:rsid w:val="00CF1EC2"/>
    <w:rsid w:val="00CF2337"/>
    <w:rsid w:val="00CF24A8"/>
    <w:rsid w:val="00CF27C9"/>
    <w:rsid w:val="00CF2B36"/>
    <w:rsid w:val="00CF2EC2"/>
    <w:rsid w:val="00CF2F2D"/>
    <w:rsid w:val="00CF317A"/>
    <w:rsid w:val="00CF340C"/>
    <w:rsid w:val="00CF3631"/>
    <w:rsid w:val="00CF396E"/>
    <w:rsid w:val="00CF3EF1"/>
    <w:rsid w:val="00CF3F23"/>
    <w:rsid w:val="00CF4480"/>
    <w:rsid w:val="00CF44B0"/>
    <w:rsid w:val="00CF4E44"/>
    <w:rsid w:val="00CF4F62"/>
    <w:rsid w:val="00CF5A4E"/>
    <w:rsid w:val="00CF5D0E"/>
    <w:rsid w:val="00CF6029"/>
    <w:rsid w:val="00CF61FE"/>
    <w:rsid w:val="00CF63FB"/>
    <w:rsid w:val="00CF6EE0"/>
    <w:rsid w:val="00CF6FF4"/>
    <w:rsid w:val="00CF6FFA"/>
    <w:rsid w:val="00CF7498"/>
    <w:rsid w:val="00CF797E"/>
    <w:rsid w:val="00CF7FDA"/>
    <w:rsid w:val="00D001A4"/>
    <w:rsid w:val="00D0035D"/>
    <w:rsid w:val="00D00F57"/>
    <w:rsid w:val="00D00F7C"/>
    <w:rsid w:val="00D016B6"/>
    <w:rsid w:val="00D016C8"/>
    <w:rsid w:val="00D01A7C"/>
    <w:rsid w:val="00D022CD"/>
    <w:rsid w:val="00D02362"/>
    <w:rsid w:val="00D02424"/>
    <w:rsid w:val="00D0247F"/>
    <w:rsid w:val="00D0286B"/>
    <w:rsid w:val="00D02B1C"/>
    <w:rsid w:val="00D03061"/>
    <w:rsid w:val="00D03891"/>
    <w:rsid w:val="00D039CD"/>
    <w:rsid w:val="00D03DC5"/>
    <w:rsid w:val="00D04106"/>
    <w:rsid w:val="00D04726"/>
    <w:rsid w:val="00D04C77"/>
    <w:rsid w:val="00D04EFD"/>
    <w:rsid w:val="00D04FD0"/>
    <w:rsid w:val="00D05143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670"/>
    <w:rsid w:val="00D1292B"/>
    <w:rsid w:val="00D12AAD"/>
    <w:rsid w:val="00D12C31"/>
    <w:rsid w:val="00D130F0"/>
    <w:rsid w:val="00D133B7"/>
    <w:rsid w:val="00D136DB"/>
    <w:rsid w:val="00D1399A"/>
    <w:rsid w:val="00D13A07"/>
    <w:rsid w:val="00D13ADE"/>
    <w:rsid w:val="00D141B7"/>
    <w:rsid w:val="00D14C6D"/>
    <w:rsid w:val="00D14CB8"/>
    <w:rsid w:val="00D15C46"/>
    <w:rsid w:val="00D15CB9"/>
    <w:rsid w:val="00D161BD"/>
    <w:rsid w:val="00D1636E"/>
    <w:rsid w:val="00D1667D"/>
    <w:rsid w:val="00D168F7"/>
    <w:rsid w:val="00D1694E"/>
    <w:rsid w:val="00D17276"/>
    <w:rsid w:val="00D178D5"/>
    <w:rsid w:val="00D17902"/>
    <w:rsid w:val="00D17D15"/>
    <w:rsid w:val="00D17D74"/>
    <w:rsid w:val="00D17E85"/>
    <w:rsid w:val="00D202BB"/>
    <w:rsid w:val="00D202BC"/>
    <w:rsid w:val="00D20680"/>
    <w:rsid w:val="00D20BC1"/>
    <w:rsid w:val="00D21124"/>
    <w:rsid w:val="00D21332"/>
    <w:rsid w:val="00D22236"/>
    <w:rsid w:val="00D22752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4FD2"/>
    <w:rsid w:val="00D259A2"/>
    <w:rsid w:val="00D2611B"/>
    <w:rsid w:val="00D2681A"/>
    <w:rsid w:val="00D2698E"/>
    <w:rsid w:val="00D26F01"/>
    <w:rsid w:val="00D2752F"/>
    <w:rsid w:val="00D275D9"/>
    <w:rsid w:val="00D302DA"/>
    <w:rsid w:val="00D30309"/>
    <w:rsid w:val="00D30340"/>
    <w:rsid w:val="00D30A70"/>
    <w:rsid w:val="00D30B2F"/>
    <w:rsid w:val="00D30C20"/>
    <w:rsid w:val="00D30C84"/>
    <w:rsid w:val="00D30D07"/>
    <w:rsid w:val="00D31200"/>
    <w:rsid w:val="00D31683"/>
    <w:rsid w:val="00D317A6"/>
    <w:rsid w:val="00D317CD"/>
    <w:rsid w:val="00D319F6"/>
    <w:rsid w:val="00D31A40"/>
    <w:rsid w:val="00D320B8"/>
    <w:rsid w:val="00D32328"/>
    <w:rsid w:val="00D32765"/>
    <w:rsid w:val="00D32769"/>
    <w:rsid w:val="00D32FF8"/>
    <w:rsid w:val="00D3335A"/>
    <w:rsid w:val="00D34408"/>
    <w:rsid w:val="00D34508"/>
    <w:rsid w:val="00D349C2"/>
    <w:rsid w:val="00D34C53"/>
    <w:rsid w:val="00D355F5"/>
    <w:rsid w:val="00D358AA"/>
    <w:rsid w:val="00D358ED"/>
    <w:rsid w:val="00D36AB2"/>
    <w:rsid w:val="00D36D3F"/>
    <w:rsid w:val="00D36F54"/>
    <w:rsid w:val="00D3712F"/>
    <w:rsid w:val="00D373D4"/>
    <w:rsid w:val="00D37B33"/>
    <w:rsid w:val="00D37BD0"/>
    <w:rsid w:val="00D37C6F"/>
    <w:rsid w:val="00D403FC"/>
    <w:rsid w:val="00D40887"/>
    <w:rsid w:val="00D40908"/>
    <w:rsid w:val="00D409D6"/>
    <w:rsid w:val="00D40A37"/>
    <w:rsid w:val="00D4106F"/>
    <w:rsid w:val="00D4139B"/>
    <w:rsid w:val="00D41766"/>
    <w:rsid w:val="00D41B4A"/>
    <w:rsid w:val="00D41E3B"/>
    <w:rsid w:val="00D420A7"/>
    <w:rsid w:val="00D428AF"/>
    <w:rsid w:val="00D42F01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ADA"/>
    <w:rsid w:val="00D44B0F"/>
    <w:rsid w:val="00D44C1C"/>
    <w:rsid w:val="00D44C8D"/>
    <w:rsid w:val="00D4501B"/>
    <w:rsid w:val="00D45112"/>
    <w:rsid w:val="00D456F0"/>
    <w:rsid w:val="00D45FFD"/>
    <w:rsid w:val="00D460C8"/>
    <w:rsid w:val="00D46D73"/>
    <w:rsid w:val="00D47709"/>
    <w:rsid w:val="00D47E36"/>
    <w:rsid w:val="00D50A02"/>
    <w:rsid w:val="00D50B51"/>
    <w:rsid w:val="00D5105E"/>
    <w:rsid w:val="00D51214"/>
    <w:rsid w:val="00D5157C"/>
    <w:rsid w:val="00D51E0B"/>
    <w:rsid w:val="00D5213E"/>
    <w:rsid w:val="00D5289E"/>
    <w:rsid w:val="00D53288"/>
    <w:rsid w:val="00D536E4"/>
    <w:rsid w:val="00D5398A"/>
    <w:rsid w:val="00D53FF9"/>
    <w:rsid w:val="00D540FE"/>
    <w:rsid w:val="00D542B3"/>
    <w:rsid w:val="00D546F2"/>
    <w:rsid w:val="00D546FD"/>
    <w:rsid w:val="00D547E2"/>
    <w:rsid w:val="00D54A11"/>
    <w:rsid w:val="00D54C73"/>
    <w:rsid w:val="00D55905"/>
    <w:rsid w:val="00D5591D"/>
    <w:rsid w:val="00D56268"/>
    <w:rsid w:val="00D562CC"/>
    <w:rsid w:val="00D563F5"/>
    <w:rsid w:val="00D56995"/>
    <w:rsid w:val="00D56D3A"/>
    <w:rsid w:val="00D56EFF"/>
    <w:rsid w:val="00D57505"/>
    <w:rsid w:val="00D576DE"/>
    <w:rsid w:val="00D57BD1"/>
    <w:rsid w:val="00D57F45"/>
    <w:rsid w:val="00D60019"/>
    <w:rsid w:val="00D6053F"/>
    <w:rsid w:val="00D60884"/>
    <w:rsid w:val="00D60BEF"/>
    <w:rsid w:val="00D60DCB"/>
    <w:rsid w:val="00D60F8D"/>
    <w:rsid w:val="00D61411"/>
    <w:rsid w:val="00D614C1"/>
    <w:rsid w:val="00D6173F"/>
    <w:rsid w:val="00D61D61"/>
    <w:rsid w:val="00D61E2D"/>
    <w:rsid w:val="00D62179"/>
    <w:rsid w:val="00D621C1"/>
    <w:rsid w:val="00D62398"/>
    <w:rsid w:val="00D623A7"/>
    <w:rsid w:val="00D62A48"/>
    <w:rsid w:val="00D62CFF"/>
    <w:rsid w:val="00D63F02"/>
    <w:rsid w:val="00D63F71"/>
    <w:rsid w:val="00D63FD9"/>
    <w:rsid w:val="00D64C2D"/>
    <w:rsid w:val="00D65433"/>
    <w:rsid w:val="00D65AB0"/>
    <w:rsid w:val="00D66434"/>
    <w:rsid w:val="00D665FA"/>
    <w:rsid w:val="00D66728"/>
    <w:rsid w:val="00D667B7"/>
    <w:rsid w:val="00D669D3"/>
    <w:rsid w:val="00D6734A"/>
    <w:rsid w:val="00D675BB"/>
    <w:rsid w:val="00D70047"/>
    <w:rsid w:val="00D700B7"/>
    <w:rsid w:val="00D70D02"/>
    <w:rsid w:val="00D70E68"/>
    <w:rsid w:val="00D71061"/>
    <w:rsid w:val="00D7118E"/>
    <w:rsid w:val="00D713D2"/>
    <w:rsid w:val="00D71E2B"/>
    <w:rsid w:val="00D71FDF"/>
    <w:rsid w:val="00D72038"/>
    <w:rsid w:val="00D72664"/>
    <w:rsid w:val="00D72848"/>
    <w:rsid w:val="00D72B5F"/>
    <w:rsid w:val="00D73A5A"/>
    <w:rsid w:val="00D73B64"/>
    <w:rsid w:val="00D73EBE"/>
    <w:rsid w:val="00D73F72"/>
    <w:rsid w:val="00D74798"/>
    <w:rsid w:val="00D74A5D"/>
    <w:rsid w:val="00D75105"/>
    <w:rsid w:val="00D75163"/>
    <w:rsid w:val="00D755C5"/>
    <w:rsid w:val="00D757E6"/>
    <w:rsid w:val="00D75CBC"/>
    <w:rsid w:val="00D75CBE"/>
    <w:rsid w:val="00D75D79"/>
    <w:rsid w:val="00D7645D"/>
    <w:rsid w:val="00D7653A"/>
    <w:rsid w:val="00D76546"/>
    <w:rsid w:val="00D76CA2"/>
    <w:rsid w:val="00D76CF8"/>
    <w:rsid w:val="00D7722F"/>
    <w:rsid w:val="00D77291"/>
    <w:rsid w:val="00D7766C"/>
    <w:rsid w:val="00D77CA1"/>
    <w:rsid w:val="00D809B5"/>
    <w:rsid w:val="00D817F9"/>
    <w:rsid w:val="00D8215B"/>
    <w:rsid w:val="00D82452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933"/>
    <w:rsid w:val="00D84B70"/>
    <w:rsid w:val="00D84D90"/>
    <w:rsid w:val="00D85171"/>
    <w:rsid w:val="00D852BE"/>
    <w:rsid w:val="00D8540F"/>
    <w:rsid w:val="00D85AB5"/>
    <w:rsid w:val="00D861D7"/>
    <w:rsid w:val="00D8656D"/>
    <w:rsid w:val="00D865E4"/>
    <w:rsid w:val="00D866AC"/>
    <w:rsid w:val="00D86783"/>
    <w:rsid w:val="00D868EA"/>
    <w:rsid w:val="00D87050"/>
    <w:rsid w:val="00D8710E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BA"/>
    <w:rsid w:val="00D90BB1"/>
    <w:rsid w:val="00D90FC6"/>
    <w:rsid w:val="00D91405"/>
    <w:rsid w:val="00D91730"/>
    <w:rsid w:val="00D91E43"/>
    <w:rsid w:val="00D91E98"/>
    <w:rsid w:val="00D930D2"/>
    <w:rsid w:val="00D93531"/>
    <w:rsid w:val="00D936D8"/>
    <w:rsid w:val="00D9380D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AAD"/>
    <w:rsid w:val="00D94CD8"/>
    <w:rsid w:val="00D94F8A"/>
    <w:rsid w:val="00D9529B"/>
    <w:rsid w:val="00D95354"/>
    <w:rsid w:val="00D9561F"/>
    <w:rsid w:val="00D959D5"/>
    <w:rsid w:val="00D959DF"/>
    <w:rsid w:val="00D95E6A"/>
    <w:rsid w:val="00D96043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3E1"/>
    <w:rsid w:val="00DA04F4"/>
    <w:rsid w:val="00DA0500"/>
    <w:rsid w:val="00DA0C55"/>
    <w:rsid w:val="00DA127B"/>
    <w:rsid w:val="00DA1BB3"/>
    <w:rsid w:val="00DA21FF"/>
    <w:rsid w:val="00DA2621"/>
    <w:rsid w:val="00DA2736"/>
    <w:rsid w:val="00DA278E"/>
    <w:rsid w:val="00DA2C9A"/>
    <w:rsid w:val="00DA2EDC"/>
    <w:rsid w:val="00DA3206"/>
    <w:rsid w:val="00DA3251"/>
    <w:rsid w:val="00DA3997"/>
    <w:rsid w:val="00DA39DF"/>
    <w:rsid w:val="00DA3D68"/>
    <w:rsid w:val="00DA498F"/>
    <w:rsid w:val="00DA4A73"/>
    <w:rsid w:val="00DA4B3A"/>
    <w:rsid w:val="00DA4E2D"/>
    <w:rsid w:val="00DA4FBD"/>
    <w:rsid w:val="00DA4FD0"/>
    <w:rsid w:val="00DA4FEF"/>
    <w:rsid w:val="00DA5105"/>
    <w:rsid w:val="00DA5B4E"/>
    <w:rsid w:val="00DA5F14"/>
    <w:rsid w:val="00DA62CE"/>
    <w:rsid w:val="00DA6CEA"/>
    <w:rsid w:val="00DA6E81"/>
    <w:rsid w:val="00DA7000"/>
    <w:rsid w:val="00DA717C"/>
    <w:rsid w:val="00DA732C"/>
    <w:rsid w:val="00DA7355"/>
    <w:rsid w:val="00DA738E"/>
    <w:rsid w:val="00DA74CC"/>
    <w:rsid w:val="00DA7587"/>
    <w:rsid w:val="00DA7A35"/>
    <w:rsid w:val="00DA7BC7"/>
    <w:rsid w:val="00DA7E94"/>
    <w:rsid w:val="00DB017E"/>
    <w:rsid w:val="00DB13FA"/>
    <w:rsid w:val="00DB150F"/>
    <w:rsid w:val="00DB1BDA"/>
    <w:rsid w:val="00DB1DF3"/>
    <w:rsid w:val="00DB268C"/>
    <w:rsid w:val="00DB28CD"/>
    <w:rsid w:val="00DB2CBE"/>
    <w:rsid w:val="00DB2F42"/>
    <w:rsid w:val="00DB3C15"/>
    <w:rsid w:val="00DB3C20"/>
    <w:rsid w:val="00DB4489"/>
    <w:rsid w:val="00DB4525"/>
    <w:rsid w:val="00DB4565"/>
    <w:rsid w:val="00DB45B2"/>
    <w:rsid w:val="00DB4C97"/>
    <w:rsid w:val="00DB4CD2"/>
    <w:rsid w:val="00DB5208"/>
    <w:rsid w:val="00DB52EF"/>
    <w:rsid w:val="00DB532D"/>
    <w:rsid w:val="00DB5549"/>
    <w:rsid w:val="00DB572B"/>
    <w:rsid w:val="00DB586A"/>
    <w:rsid w:val="00DB59EE"/>
    <w:rsid w:val="00DB5A7C"/>
    <w:rsid w:val="00DB5B86"/>
    <w:rsid w:val="00DB5DF0"/>
    <w:rsid w:val="00DB5EA6"/>
    <w:rsid w:val="00DB5F0E"/>
    <w:rsid w:val="00DB698B"/>
    <w:rsid w:val="00DB699B"/>
    <w:rsid w:val="00DB6E2C"/>
    <w:rsid w:val="00DB71E0"/>
    <w:rsid w:val="00DB722A"/>
    <w:rsid w:val="00DB7707"/>
    <w:rsid w:val="00DB7885"/>
    <w:rsid w:val="00DB7A9B"/>
    <w:rsid w:val="00DB7E6C"/>
    <w:rsid w:val="00DC007C"/>
    <w:rsid w:val="00DC00B8"/>
    <w:rsid w:val="00DC00C9"/>
    <w:rsid w:val="00DC065D"/>
    <w:rsid w:val="00DC0724"/>
    <w:rsid w:val="00DC0CF8"/>
    <w:rsid w:val="00DC0D12"/>
    <w:rsid w:val="00DC0DE4"/>
    <w:rsid w:val="00DC1306"/>
    <w:rsid w:val="00DC15E2"/>
    <w:rsid w:val="00DC1715"/>
    <w:rsid w:val="00DC17FB"/>
    <w:rsid w:val="00DC18CB"/>
    <w:rsid w:val="00DC1906"/>
    <w:rsid w:val="00DC1A0D"/>
    <w:rsid w:val="00DC2725"/>
    <w:rsid w:val="00DC2784"/>
    <w:rsid w:val="00DC2895"/>
    <w:rsid w:val="00DC2CA5"/>
    <w:rsid w:val="00DC2F45"/>
    <w:rsid w:val="00DC2F7C"/>
    <w:rsid w:val="00DC3A12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D71"/>
    <w:rsid w:val="00DC5022"/>
    <w:rsid w:val="00DC5B34"/>
    <w:rsid w:val="00DC5C08"/>
    <w:rsid w:val="00DC5C9E"/>
    <w:rsid w:val="00DC604D"/>
    <w:rsid w:val="00DC7309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C1"/>
    <w:rsid w:val="00DD22FD"/>
    <w:rsid w:val="00DD2310"/>
    <w:rsid w:val="00DD251A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4DB"/>
    <w:rsid w:val="00DD4768"/>
    <w:rsid w:val="00DD4A08"/>
    <w:rsid w:val="00DD4A2A"/>
    <w:rsid w:val="00DD4B37"/>
    <w:rsid w:val="00DD4C87"/>
    <w:rsid w:val="00DD4FC2"/>
    <w:rsid w:val="00DD5484"/>
    <w:rsid w:val="00DD5CD2"/>
    <w:rsid w:val="00DD5EE6"/>
    <w:rsid w:val="00DD6046"/>
    <w:rsid w:val="00DD6053"/>
    <w:rsid w:val="00DD631F"/>
    <w:rsid w:val="00DD6434"/>
    <w:rsid w:val="00DD65BB"/>
    <w:rsid w:val="00DD669E"/>
    <w:rsid w:val="00DD6D09"/>
    <w:rsid w:val="00DD6EB1"/>
    <w:rsid w:val="00DD6EC5"/>
    <w:rsid w:val="00DD70A4"/>
    <w:rsid w:val="00DD712D"/>
    <w:rsid w:val="00DD77C7"/>
    <w:rsid w:val="00DD77E4"/>
    <w:rsid w:val="00DE02CB"/>
    <w:rsid w:val="00DE0E23"/>
    <w:rsid w:val="00DE0F25"/>
    <w:rsid w:val="00DE121D"/>
    <w:rsid w:val="00DE1337"/>
    <w:rsid w:val="00DE1414"/>
    <w:rsid w:val="00DE15C6"/>
    <w:rsid w:val="00DE182F"/>
    <w:rsid w:val="00DE187B"/>
    <w:rsid w:val="00DE18B2"/>
    <w:rsid w:val="00DE2061"/>
    <w:rsid w:val="00DE226E"/>
    <w:rsid w:val="00DE2863"/>
    <w:rsid w:val="00DE31FC"/>
    <w:rsid w:val="00DE36C8"/>
    <w:rsid w:val="00DE377B"/>
    <w:rsid w:val="00DE3B72"/>
    <w:rsid w:val="00DE3CD7"/>
    <w:rsid w:val="00DE4008"/>
    <w:rsid w:val="00DE4B27"/>
    <w:rsid w:val="00DE4F25"/>
    <w:rsid w:val="00DE5222"/>
    <w:rsid w:val="00DE525D"/>
    <w:rsid w:val="00DE5792"/>
    <w:rsid w:val="00DE6454"/>
    <w:rsid w:val="00DE646E"/>
    <w:rsid w:val="00DE6EFF"/>
    <w:rsid w:val="00DE7164"/>
    <w:rsid w:val="00DE7FE2"/>
    <w:rsid w:val="00DF0457"/>
    <w:rsid w:val="00DF0983"/>
    <w:rsid w:val="00DF0AEF"/>
    <w:rsid w:val="00DF133F"/>
    <w:rsid w:val="00DF1988"/>
    <w:rsid w:val="00DF1AD1"/>
    <w:rsid w:val="00DF1B14"/>
    <w:rsid w:val="00DF1F60"/>
    <w:rsid w:val="00DF2385"/>
    <w:rsid w:val="00DF2978"/>
    <w:rsid w:val="00DF2AD9"/>
    <w:rsid w:val="00DF2CEF"/>
    <w:rsid w:val="00DF342A"/>
    <w:rsid w:val="00DF3B21"/>
    <w:rsid w:val="00DF402C"/>
    <w:rsid w:val="00DF4996"/>
    <w:rsid w:val="00DF4DA1"/>
    <w:rsid w:val="00DF56A5"/>
    <w:rsid w:val="00DF6249"/>
    <w:rsid w:val="00DF632B"/>
    <w:rsid w:val="00DF642C"/>
    <w:rsid w:val="00DF64A0"/>
    <w:rsid w:val="00DF662A"/>
    <w:rsid w:val="00DF6641"/>
    <w:rsid w:val="00DF6B30"/>
    <w:rsid w:val="00DF6B36"/>
    <w:rsid w:val="00DF6CCB"/>
    <w:rsid w:val="00DF6E65"/>
    <w:rsid w:val="00DF711A"/>
    <w:rsid w:val="00DF718E"/>
    <w:rsid w:val="00DF7223"/>
    <w:rsid w:val="00DF76A8"/>
    <w:rsid w:val="00DF78C8"/>
    <w:rsid w:val="00DF78F0"/>
    <w:rsid w:val="00DF7A9E"/>
    <w:rsid w:val="00DF7EA5"/>
    <w:rsid w:val="00E00398"/>
    <w:rsid w:val="00E00EA2"/>
    <w:rsid w:val="00E01988"/>
    <w:rsid w:val="00E01C32"/>
    <w:rsid w:val="00E0213D"/>
    <w:rsid w:val="00E02CE1"/>
    <w:rsid w:val="00E031FE"/>
    <w:rsid w:val="00E038B4"/>
    <w:rsid w:val="00E03D7B"/>
    <w:rsid w:val="00E03E2B"/>
    <w:rsid w:val="00E04106"/>
    <w:rsid w:val="00E0448D"/>
    <w:rsid w:val="00E0477C"/>
    <w:rsid w:val="00E04AF9"/>
    <w:rsid w:val="00E04DFC"/>
    <w:rsid w:val="00E05A51"/>
    <w:rsid w:val="00E05B01"/>
    <w:rsid w:val="00E06188"/>
    <w:rsid w:val="00E068F1"/>
    <w:rsid w:val="00E06AEF"/>
    <w:rsid w:val="00E06DE1"/>
    <w:rsid w:val="00E06DE8"/>
    <w:rsid w:val="00E07118"/>
    <w:rsid w:val="00E07273"/>
    <w:rsid w:val="00E07702"/>
    <w:rsid w:val="00E07A5C"/>
    <w:rsid w:val="00E07BF9"/>
    <w:rsid w:val="00E10049"/>
    <w:rsid w:val="00E1072D"/>
    <w:rsid w:val="00E10A77"/>
    <w:rsid w:val="00E10AD2"/>
    <w:rsid w:val="00E10D5D"/>
    <w:rsid w:val="00E11099"/>
    <w:rsid w:val="00E11645"/>
    <w:rsid w:val="00E124B0"/>
    <w:rsid w:val="00E12721"/>
    <w:rsid w:val="00E12A4B"/>
    <w:rsid w:val="00E12FF1"/>
    <w:rsid w:val="00E13027"/>
    <w:rsid w:val="00E13685"/>
    <w:rsid w:val="00E1380A"/>
    <w:rsid w:val="00E13BA2"/>
    <w:rsid w:val="00E14813"/>
    <w:rsid w:val="00E14E26"/>
    <w:rsid w:val="00E15598"/>
    <w:rsid w:val="00E1587B"/>
    <w:rsid w:val="00E15A17"/>
    <w:rsid w:val="00E15DB7"/>
    <w:rsid w:val="00E16ACF"/>
    <w:rsid w:val="00E16B29"/>
    <w:rsid w:val="00E16B6A"/>
    <w:rsid w:val="00E16D30"/>
    <w:rsid w:val="00E16F04"/>
    <w:rsid w:val="00E172CC"/>
    <w:rsid w:val="00E17370"/>
    <w:rsid w:val="00E20064"/>
    <w:rsid w:val="00E20420"/>
    <w:rsid w:val="00E2049C"/>
    <w:rsid w:val="00E208F0"/>
    <w:rsid w:val="00E20F47"/>
    <w:rsid w:val="00E21507"/>
    <w:rsid w:val="00E21829"/>
    <w:rsid w:val="00E2192D"/>
    <w:rsid w:val="00E21C6F"/>
    <w:rsid w:val="00E21FAB"/>
    <w:rsid w:val="00E2235C"/>
    <w:rsid w:val="00E22769"/>
    <w:rsid w:val="00E22862"/>
    <w:rsid w:val="00E22AE0"/>
    <w:rsid w:val="00E22BD2"/>
    <w:rsid w:val="00E22D76"/>
    <w:rsid w:val="00E23569"/>
    <w:rsid w:val="00E23B5D"/>
    <w:rsid w:val="00E23CCC"/>
    <w:rsid w:val="00E23D46"/>
    <w:rsid w:val="00E23E3D"/>
    <w:rsid w:val="00E23F5B"/>
    <w:rsid w:val="00E245A3"/>
    <w:rsid w:val="00E24646"/>
    <w:rsid w:val="00E24772"/>
    <w:rsid w:val="00E252C0"/>
    <w:rsid w:val="00E256E4"/>
    <w:rsid w:val="00E257F6"/>
    <w:rsid w:val="00E258CF"/>
    <w:rsid w:val="00E25C00"/>
    <w:rsid w:val="00E25D72"/>
    <w:rsid w:val="00E261B0"/>
    <w:rsid w:val="00E26746"/>
    <w:rsid w:val="00E26948"/>
    <w:rsid w:val="00E2694A"/>
    <w:rsid w:val="00E26AFD"/>
    <w:rsid w:val="00E26D00"/>
    <w:rsid w:val="00E2768C"/>
    <w:rsid w:val="00E27870"/>
    <w:rsid w:val="00E27A4F"/>
    <w:rsid w:val="00E300EC"/>
    <w:rsid w:val="00E30188"/>
    <w:rsid w:val="00E30383"/>
    <w:rsid w:val="00E308B9"/>
    <w:rsid w:val="00E30BBC"/>
    <w:rsid w:val="00E30F18"/>
    <w:rsid w:val="00E313A7"/>
    <w:rsid w:val="00E315BC"/>
    <w:rsid w:val="00E31B98"/>
    <w:rsid w:val="00E31FB0"/>
    <w:rsid w:val="00E322AB"/>
    <w:rsid w:val="00E32407"/>
    <w:rsid w:val="00E3273B"/>
    <w:rsid w:val="00E3284A"/>
    <w:rsid w:val="00E32C9A"/>
    <w:rsid w:val="00E33149"/>
    <w:rsid w:val="00E33301"/>
    <w:rsid w:val="00E333A2"/>
    <w:rsid w:val="00E3353D"/>
    <w:rsid w:val="00E338FD"/>
    <w:rsid w:val="00E33EC1"/>
    <w:rsid w:val="00E34678"/>
    <w:rsid w:val="00E346A2"/>
    <w:rsid w:val="00E34B5B"/>
    <w:rsid w:val="00E34EF5"/>
    <w:rsid w:val="00E35851"/>
    <w:rsid w:val="00E35F51"/>
    <w:rsid w:val="00E3602C"/>
    <w:rsid w:val="00E363AC"/>
    <w:rsid w:val="00E363E4"/>
    <w:rsid w:val="00E36774"/>
    <w:rsid w:val="00E36D45"/>
    <w:rsid w:val="00E36DE3"/>
    <w:rsid w:val="00E36EC5"/>
    <w:rsid w:val="00E37126"/>
    <w:rsid w:val="00E37A6F"/>
    <w:rsid w:val="00E4036E"/>
    <w:rsid w:val="00E40410"/>
    <w:rsid w:val="00E404B1"/>
    <w:rsid w:val="00E40DC8"/>
    <w:rsid w:val="00E41518"/>
    <w:rsid w:val="00E418AA"/>
    <w:rsid w:val="00E41B75"/>
    <w:rsid w:val="00E41DA0"/>
    <w:rsid w:val="00E42205"/>
    <w:rsid w:val="00E422A6"/>
    <w:rsid w:val="00E423CF"/>
    <w:rsid w:val="00E424CE"/>
    <w:rsid w:val="00E42811"/>
    <w:rsid w:val="00E42B3F"/>
    <w:rsid w:val="00E42B4F"/>
    <w:rsid w:val="00E43398"/>
    <w:rsid w:val="00E43841"/>
    <w:rsid w:val="00E43F64"/>
    <w:rsid w:val="00E4435B"/>
    <w:rsid w:val="00E44B44"/>
    <w:rsid w:val="00E44EFF"/>
    <w:rsid w:val="00E44FBA"/>
    <w:rsid w:val="00E456E2"/>
    <w:rsid w:val="00E45790"/>
    <w:rsid w:val="00E45B30"/>
    <w:rsid w:val="00E45F5E"/>
    <w:rsid w:val="00E45FBE"/>
    <w:rsid w:val="00E4630C"/>
    <w:rsid w:val="00E465E5"/>
    <w:rsid w:val="00E4662E"/>
    <w:rsid w:val="00E468C3"/>
    <w:rsid w:val="00E469DB"/>
    <w:rsid w:val="00E46BEC"/>
    <w:rsid w:val="00E46C3E"/>
    <w:rsid w:val="00E46C8B"/>
    <w:rsid w:val="00E4741D"/>
    <w:rsid w:val="00E474CA"/>
    <w:rsid w:val="00E4756E"/>
    <w:rsid w:val="00E4766A"/>
    <w:rsid w:val="00E47878"/>
    <w:rsid w:val="00E47E3A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C33"/>
    <w:rsid w:val="00E5322E"/>
    <w:rsid w:val="00E5339F"/>
    <w:rsid w:val="00E537AC"/>
    <w:rsid w:val="00E53E0A"/>
    <w:rsid w:val="00E54197"/>
    <w:rsid w:val="00E5426E"/>
    <w:rsid w:val="00E54791"/>
    <w:rsid w:val="00E54FEE"/>
    <w:rsid w:val="00E553FD"/>
    <w:rsid w:val="00E55A96"/>
    <w:rsid w:val="00E55D9B"/>
    <w:rsid w:val="00E5658D"/>
    <w:rsid w:val="00E5671A"/>
    <w:rsid w:val="00E568A5"/>
    <w:rsid w:val="00E56DE6"/>
    <w:rsid w:val="00E573DB"/>
    <w:rsid w:val="00E57F52"/>
    <w:rsid w:val="00E601EC"/>
    <w:rsid w:val="00E605E3"/>
    <w:rsid w:val="00E6098D"/>
    <w:rsid w:val="00E60AB2"/>
    <w:rsid w:val="00E60FC2"/>
    <w:rsid w:val="00E6157C"/>
    <w:rsid w:val="00E616CB"/>
    <w:rsid w:val="00E61913"/>
    <w:rsid w:val="00E6204D"/>
    <w:rsid w:val="00E62BE9"/>
    <w:rsid w:val="00E62EAF"/>
    <w:rsid w:val="00E63854"/>
    <w:rsid w:val="00E6402F"/>
    <w:rsid w:val="00E6423B"/>
    <w:rsid w:val="00E64515"/>
    <w:rsid w:val="00E646B7"/>
    <w:rsid w:val="00E6473F"/>
    <w:rsid w:val="00E6492E"/>
    <w:rsid w:val="00E64B36"/>
    <w:rsid w:val="00E64F6E"/>
    <w:rsid w:val="00E65A47"/>
    <w:rsid w:val="00E65C1F"/>
    <w:rsid w:val="00E65DCD"/>
    <w:rsid w:val="00E65FAF"/>
    <w:rsid w:val="00E663CA"/>
    <w:rsid w:val="00E664D3"/>
    <w:rsid w:val="00E666AF"/>
    <w:rsid w:val="00E666DF"/>
    <w:rsid w:val="00E668F2"/>
    <w:rsid w:val="00E66A66"/>
    <w:rsid w:val="00E66F60"/>
    <w:rsid w:val="00E67057"/>
    <w:rsid w:val="00E673FD"/>
    <w:rsid w:val="00E67B2B"/>
    <w:rsid w:val="00E67DE3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8F7"/>
    <w:rsid w:val="00E72EFE"/>
    <w:rsid w:val="00E73010"/>
    <w:rsid w:val="00E73222"/>
    <w:rsid w:val="00E73579"/>
    <w:rsid w:val="00E74145"/>
    <w:rsid w:val="00E74186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9F5"/>
    <w:rsid w:val="00E75B2D"/>
    <w:rsid w:val="00E766D9"/>
    <w:rsid w:val="00E7697C"/>
    <w:rsid w:val="00E7704B"/>
    <w:rsid w:val="00E7710D"/>
    <w:rsid w:val="00E77495"/>
    <w:rsid w:val="00E7792D"/>
    <w:rsid w:val="00E77C82"/>
    <w:rsid w:val="00E77E2E"/>
    <w:rsid w:val="00E77E39"/>
    <w:rsid w:val="00E8017D"/>
    <w:rsid w:val="00E80415"/>
    <w:rsid w:val="00E8041C"/>
    <w:rsid w:val="00E8045E"/>
    <w:rsid w:val="00E814AE"/>
    <w:rsid w:val="00E81ECD"/>
    <w:rsid w:val="00E82349"/>
    <w:rsid w:val="00E82781"/>
    <w:rsid w:val="00E831E4"/>
    <w:rsid w:val="00E8340A"/>
    <w:rsid w:val="00E8346E"/>
    <w:rsid w:val="00E83A85"/>
    <w:rsid w:val="00E83CA2"/>
    <w:rsid w:val="00E83D12"/>
    <w:rsid w:val="00E84123"/>
    <w:rsid w:val="00E841C2"/>
    <w:rsid w:val="00E84594"/>
    <w:rsid w:val="00E8470F"/>
    <w:rsid w:val="00E84E03"/>
    <w:rsid w:val="00E857DC"/>
    <w:rsid w:val="00E85D43"/>
    <w:rsid w:val="00E85D44"/>
    <w:rsid w:val="00E85F42"/>
    <w:rsid w:val="00E85FBC"/>
    <w:rsid w:val="00E86443"/>
    <w:rsid w:val="00E86492"/>
    <w:rsid w:val="00E86697"/>
    <w:rsid w:val="00E868A3"/>
    <w:rsid w:val="00E87036"/>
    <w:rsid w:val="00E8714B"/>
    <w:rsid w:val="00E875B3"/>
    <w:rsid w:val="00E87BFF"/>
    <w:rsid w:val="00E90153"/>
    <w:rsid w:val="00E905DF"/>
    <w:rsid w:val="00E913AB"/>
    <w:rsid w:val="00E91420"/>
    <w:rsid w:val="00E915A0"/>
    <w:rsid w:val="00E91906"/>
    <w:rsid w:val="00E91A18"/>
    <w:rsid w:val="00E92771"/>
    <w:rsid w:val="00E9280B"/>
    <w:rsid w:val="00E929CA"/>
    <w:rsid w:val="00E9326A"/>
    <w:rsid w:val="00E93366"/>
    <w:rsid w:val="00E93A97"/>
    <w:rsid w:val="00E93BA2"/>
    <w:rsid w:val="00E940B3"/>
    <w:rsid w:val="00E94196"/>
    <w:rsid w:val="00E943AB"/>
    <w:rsid w:val="00E94A1A"/>
    <w:rsid w:val="00E95708"/>
    <w:rsid w:val="00E96699"/>
    <w:rsid w:val="00E966DF"/>
    <w:rsid w:val="00E96C6D"/>
    <w:rsid w:val="00E9749B"/>
    <w:rsid w:val="00E974BF"/>
    <w:rsid w:val="00E97DD9"/>
    <w:rsid w:val="00EA02C2"/>
    <w:rsid w:val="00EA042E"/>
    <w:rsid w:val="00EA045F"/>
    <w:rsid w:val="00EA060A"/>
    <w:rsid w:val="00EA06E6"/>
    <w:rsid w:val="00EA0D02"/>
    <w:rsid w:val="00EA0E00"/>
    <w:rsid w:val="00EA12CA"/>
    <w:rsid w:val="00EA1459"/>
    <w:rsid w:val="00EA1629"/>
    <w:rsid w:val="00EA187A"/>
    <w:rsid w:val="00EA1966"/>
    <w:rsid w:val="00EA1F05"/>
    <w:rsid w:val="00EA25C5"/>
    <w:rsid w:val="00EA2F53"/>
    <w:rsid w:val="00EA34BE"/>
    <w:rsid w:val="00EA358A"/>
    <w:rsid w:val="00EA35EF"/>
    <w:rsid w:val="00EA3B2E"/>
    <w:rsid w:val="00EA3D41"/>
    <w:rsid w:val="00EA439D"/>
    <w:rsid w:val="00EA45AB"/>
    <w:rsid w:val="00EA4609"/>
    <w:rsid w:val="00EA4718"/>
    <w:rsid w:val="00EA472D"/>
    <w:rsid w:val="00EA4984"/>
    <w:rsid w:val="00EA4DC6"/>
    <w:rsid w:val="00EA4F4A"/>
    <w:rsid w:val="00EA569B"/>
    <w:rsid w:val="00EA5BB7"/>
    <w:rsid w:val="00EA5C56"/>
    <w:rsid w:val="00EA628D"/>
    <w:rsid w:val="00EA6416"/>
    <w:rsid w:val="00EA646C"/>
    <w:rsid w:val="00EA650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5C7"/>
    <w:rsid w:val="00EB1977"/>
    <w:rsid w:val="00EB1AD6"/>
    <w:rsid w:val="00EB1AFA"/>
    <w:rsid w:val="00EB1E23"/>
    <w:rsid w:val="00EB264D"/>
    <w:rsid w:val="00EB294F"/>
    <w:rsid w:val="00EB2DEC"/>
    <w:rsid w:val="00EB2EF3"/>
    <w:rsid w:val="00EB3A11"/>
    <w:rsid w:val="00EB3BE2"/>
    <w:rsid w:val="00EB3F3A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F08"/>
    <w:rsid w:val="00EB6F5A"/>
    <w:rsid w:val="00EB707F"/>
    <w:rsid w:val="00EB784F"/>
    <w:rsid w:val="00EB78E5"/>
    <w:rsid w:val="00EB7BAB"/>
    <w:rsid w:val="00EB7EF7"/>
    <w:rsid w:val="00EC0781"/>
    <w:rsid w:val="00EC0A72"/>
    <w:rsid w:val="00EC0E65"/>
    <w:rsid w:val="00EC138B"/>
    <w:rsid w:val="00EC1DBA"/>
    <w:rsid w:val="00EC20EE"/>
    <w:rsid w:val="00EC2F7C"/>
    <w:rsid w:val="00EC31D2"/>
    <w:rsid w:val="00EC32ED"/>
    <w:rsid w:val="00EC3844"/>
    <w:rsid w:val="00EC387C"/>
    <w:rsid w:val="00EC4117"/>
    <w:rsid w:val="00EC4417"/>
    <w:rsid w:val="00EC442A"/>
    <w:rsid w:val="00EC4971"/>
    <w:rsid w:val="00EC4AC7"/>
    <w:rsid w:val="00EC5335"/>
    <w:rsid w:val="00EC5883"/>
    <w:rsid w:val="00EC5C58"/>
    <w:rsid w:val="00EC5D85"/>
    <w:rsid w:val="00EC61A0"/>
    <w:rsid w:val="00EC6344"/>
    <w:rsid w:val="00EC637A"/>
    <w:rsid w:val="00EC6B7C"/>
    <w:rsid w:val="00EC6B9D"/>
    <w:rsid w:val="00EC6DF7"/>
    <w:rsid w:val="00EC6EC4"/>
    <w:rsid w:val="00EC704C"/>
    <w:rsid w:val="00EC73DB"/>
    <w:rsid w:val="00EC74AB"/>
    <w:rsid w:val="00EC7800"/>
    <w:rsid w:val="00EC7985"/>
    <w:rsid w:val="00EC7CAC"/>
    <w:rsid w:val="00ED0235"/>
    <w:rsid w:val="00ED0850"/>
    <w:rsid w:val="00ED0951"/>
    <w:rsid w:val="00ED0B95"/>
    <w:rsid w:val="00ED0C6F"/>
    <w:rsid w:val="00ED1008"/>
    <w:rsid w:val="00ED1150"/>
    <w:rsid w:val="00ED1AC3"/>
    <w:rsid w:val="00ED1BA7"/>
    <w:rsid w:val="00ED1C1F"/>
    <w:rsid w:val="00ED1E96"/>
    <w:rsid w:val="00ED20F2"/>
    <w:rsid w:val="00ED2132"/>
    <w:rsid w:val="00ED2837"/>
    <w:rsid w:val="00ED2A73"/>
    <w:rsid w:val="00ED3246"/>
    <w:rsid w:val="00ED3579"/>
    <w:rsid w:val="00ED39EB"/>
    <w:rsid w:val="00ED47E4"/>
    <w:rsid w:val="00ED48EE"/>
    <w:rsid w:val="00ED4A42"/>
    <w:rsid w:val="00ED4BE5"/>
    <w:rsid w:val="00ED564D"/>
    <w:rsid w:val="00ED5651"/>
    <w:rsid w:val="00ED567E"/>
    <w:rsid w:val="00ED56B2"/>
    <w:rsid w:val="00ED5AB4"/>
    <w:rsid w:val="00ED6397"/>
    <w:rsid w:val="00ED66B7"/>
    <w:rsid w:val="00ED6C54"/>
    <w:rsid w:val="00ED6DDB"/>
    <w:rsid w:val="00ED78AA"/>
    <w:rsid w:val="00ED797F"/>
    <w:rsid w:val="00ED7B78"/>
    <w:rsid w:val="00ED7D53"/>
    <w:rsid w:val="00EE046E"/>
    <w:rsid w:val="00EE069C"/>
    <w:rsid w:val="00EE0B05"/>
    <w:rsid w:val="00EE0D68"/>
    <w:rsid w:val="00EE10A2"/>
    <w:rsid w:val="00EE1202"/>
    <w:rsid w:val="00EE1501"/>
    <w:rsid w:val="00EE1593"/>
    <w:rsid w:val="00EE1E67"/>
    <w:rsid w:val="00EE220C"/>
    <w:rsid w:val="00EE2293"/>
    <w:rsid w:val="00EE252A"/>
    <w:rsid w:val="00EE263A"/>
    <w:rsid w:val="00EE274C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BA"/>
    <w:rsid w:val="00EE40AD"/>
    <w:rsid w:val="00EE4A92"/>
    <w:rsid w:val="00EE4EA1"/>
    <w:rsid w:val="00EE4EBD"/>
    <w:rsid w:val="00EE55AE"/>
    <w:rsid w:val="00EE5616"/>
    <w:rsid w:val="00EE57C2"/>
    <w:rsid w:val="00EE590E"/>
    <w:rsid w:val="00EE5D22"/>
    <w:rsid w:val="00EE5E74"/>
    <w:rsid w:val="00EE6814"/>
    <w:rsid w:val="00EE6E0A"/>
    <w:rsid w:val="00EE743E"/>
    <w:rsid w:val="00EE7685"/>
    <w:rsid w:val="00EE76A3"/>
    <w:rsid w:val="00EE76AE"/>
    <w:rsid w:val="00EE76F9"/>
    <w:rsid w:val="00EE7825"/>
    <w:rsid w:val="00EE78C2"/>
    <w:rsid w:val="00EE78E1"/>
    <w:rsid w:val="00EF0169"/>
    <w:rsid w:val="00EF08C8"/>
    <w:rsid w:val="00EF0BFB"/>
    <w:rsid w:val="00EF0E06"/>
    <w:rsid w:val="00EF1427"/>
    <w:rsid w:val="00EF1516"/>
    <w:rsid w:val="00EF177B"/>
    <w:rsid w:val="00EF1C83"/>
    <w:rsid w:val="00EF20B2"/>
    <w:rsid w:val="00EF21B4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67C"/>
    <w:rsid w:val="00EF46AC"/>
    <w:rsid w:val="00EF46D5"/>
    <w:rsid w:val="00EF475C"/>
    <w:rsid w:val="00EF49C3"/>
    <w:rsid w:val="00EF5467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54A"/>
    <w:rsid w:val="00F018C7"/>
    <w:rsid w:val="00F01AE7"/>
    <w:rsid w:val="00F0205E"/>
    <w:rsid w:val="00F02081"/>
    <w:rsid w:val="00F020C0"/>
    <w:rsid w:val="00F02107"/>
    <w:rsid w:val="00F029B0"/>
    <w:rsid w:val="00F02C57"/>
    <w:rsid w:val="00F02E3D"/>
    <w:rsid w:val="00F03076"/>
    <w:rsid w:val="00F032BD"/>
    <w:rsid w:val="00F0335B"/>
    <w:rsid w:val="00F036C1"/>
    <w:rsid w:val="00F037B5"/>
    <w:rsid w:val="00F03916"/>
    <w:rsid w:val="00F03A44"/>
    <w:rsid w:val="00F0414D"/>
    <w:rsid w:val="00F04344"/>
    <w:rsid w:val="00F05672"/>
    <w:rsid w:val="00F05756"/>
    <w:rsid w:val="00F05775"/>
    <w:rsid w:val="00F057B2"/>
    <w:rsid w:val="00F05B2A"/>
    <w:rsid w:val="00F05C9E"/>
    <w:rsid w:val="00F05E31"/>
    <w:rsid w:val="00F06133"/>
    <w:rsid w:val="00F0634B"/>
    <w:rsid w:val="00F071FE"/>
    <w:rsid w:val="00F0744F"/>
    <w:rsid w:val="00F078C2"/>
    <w:rsid w:val="00F07ADF"/>
    <w:rsid w:val="00F10500"/>
    <w:rsid w:val="00F10D7C"/>
    <w:rsid w:val="00F10E0D"/>
    <w:rsid w:val="00F10EEE"/>
    <w:rsid w:val="00F11052"/>
    <w:rsid w:val="00F119BF"/>
    <w:rsid w:val="00F11AEC"/>
    <w:rsid w:val="00F126A7"/>
    <w:rsid w:val="00F12CA4"/>
    <w:rsid w:val="00F130FE"/>
    <w:rsid w:val="00F140F9"/>
    <w:rsid w:val="00F14141"/>
    <w:rsid w:val="00F1426B"/>
    <w:rsid w:val="00F143DA"/>
    <w:rsid w:val="00F145FD"/>
    <w:rsid w:val="00F14C8F"/>
    <w:rsid w:val="00F14F5D"/>
    <w:rsid w:val="00F15002"/>
    <w:rsid w:val="00F151E8"/>
    <w:rsid w:val="00F15631"/>
    <w:rsid w:val="00F16DEB"/>
    <w:rsid w:val="00F1701A"/>
    <w:rsid w:val="00F172C5"/>
    <w:rsid w:val="00F174FB"/>
    <w:rsid w:val="00F175DB"/>
    <w:rsid w:val="00F17794"/>
    <w:rsid w:val="00F17E72"/>
    <w:rsid w:val="00F201E9"/>
    <w:rsid w:val="00F202BD"/>
    <w:rsid w:val="00F2063F"/>
    <w:rsid w:val="00F20936"/>
    <w:rsid w:val="00F209BA"/>
    <w:rsid w:val="00F209F3"/>
    <w:rsid w:val="00F20F0D"/>
    <w:rsid w:val="00F20FB9"/>
    <w:rsid w:val="00F21957"/>
    <w:rsid w:val="00F21A95"/>
    <w:rsid w:val="00F21C1B"/>
    <w:rsid w:val="00F21E81"/>
    <w:rsid w:val="00F22432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50E4"/>
    <w:rsid w:val="00F25610"/>
    <w:rsid w:val="00F25840"/>
    <w:rsid w:val="00F263CE"/>
    <w:rsid w:val="00F26B36"/>
    <w:rsid w:val="00F26B9F"/>
    <w:rsid w:val="00F26E5C"/>
    <w:rsid w:val="00F26EE9"/>
    <w:rsid w:val="00F270EC"/>
    <w:rsid w:val="00F2718A"/>
    <w:rsid w:val="00F27494"/>
    <w:rsid w:val="00F279E4"/>
    <w:rsid w:val="00F27B12"/>
    <w:rsid w:val="00F27D10"/>
    <w:rsid w:val="00F27F38"/>
    <w:rsid w:val="00F3049D"/>
    <w:rsid w:val="00F305E8"/>
    <w:rsid w:val="00F30649"/>
    <w:rsid w:val="00F30DFC"/>
    <w:rsid w:val="00F31272"/>
    <w:rsid w:val="00F31890"/>
    <w:rsid w:val="00F31DBB"/>
    <w:rsid w:val="00F321D1"/>
    <w:rsid w:val="00F32353"/>
    <w:rsid w:val="00F324D3"/>
    <w:rsid w:val="00F328F8"/>
    <w:rsid w:val="00F32DBD"/>
    <w:rsid w:val="00F335EB"/>
    <w:rsid w:val="00F3393D"/>
    <w:rsid w:val="00F33A4B"/>
    <w:rsid w:val="00F34122"/>
    <w:rsid w:val="00F34133"/>
    <w:rsid w:val="00F34307"/>
    <w:rsid w:val="00F347AF"/>
    <w:rsid w:val="00F34D79"/>
    <w:rsid w:val="00F34E4B"/>
    <w:rsid w:val="00F35442"/>
    <w:rsid w:val="00F35627"/>
    <w:rsid w:val="00F356C1"/>
    <w:rsid w:val="00F36AA5"/>
    <w:rsid w:val="00F36C76"/>
    <w:rsid w:val="00F36DC3"/>
    <w:rsid w:val="00F37209"/>
    <w:rsid w:val="00F372A1"/>
    <w:rsid w:val="00F372E3"/>
    <w:rsid w:val="00F37EF1"/>
    <w:rsid w:val="00F40056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98"/>
    <w:rsid w:val="00F440C3"/>
    <w:rsid w:val="00F44451"/>
    <w:rsid w:val="00F44860"/>
    <w:rsid w:val="00F449C1"/>
    <w:rsid w:val="00F44D2B"/>
    <w:rsid w:val="00F45162"/>
    <w:rsid w:val="00F45271"/>
    <w:rsid w:val="00F4547D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42"/>
    <w:rsid w:val="00F52E6D"/>
    <w:rsid w:val="00F53C42"/>
    <w:rsid w:val="00F53E6E"/>
    <w:rsid w:val="00F53F5C"/>
    <w:rsid w:val="00F54156"/>
    <w:rsid w:val="00F543BB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AAE"/>
    <w:rsid w:val="00F55E43"/>
    <w:rsid w:val="00F56C01"/>
    <w:rsid w:val="00F5738E"/>
    <w:rsid w:val="00F573CC"/>
    <w:rsid w:val="00F574F5"/>
    <w:rsid w:val="00F57660"/>
    <w:rsid w:val="00F57782"/>
    <w:rsid w:val="00F57861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102F"/>
    <w:rsid w:val="00F617EB"/>
    <w:rsid w:val="00F61808"/>
    <w:rsid w:val="00F61AD0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33DA"/>
    <w:rsid w:val="00F6387A"/>
    <w:rsid w:val="00F639F2"/>
    <w:rsid w:val="00F63A44"/>
    <w:rsid w:val="00F63DCE"/>
    <w:rsid w:val="00F63EC7"/>
    <w:rsid w:val="00F63F70"/>
    <w:rsid w:val="00F6413B"/>
    <w:rsid w:val="00F64186"/>
    <w:rsid w:val="00F6428A"/>
    <w:rsid w:val="00F646EA"/>
    <w:rsid w:val="00F64A2C"/>
    <w:rsid w:val="00F64EF2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8A"/>
    <w:rsid w:val="00F675CA"/>
    <w:rsid w:val="00F677C4"/>
    <w:rsid w:val="00F67A0B"/>
    <w:rsid w:val="00F67BBE"/>
    <w:rsid w:val="00F67E77"/>
    <w:rsid w:val="00F70AAD"/>
    <w:rsid w:val="00F70B00"/>
    <w:rsid w:val="00F70F5C"/>
    <w:rsid w:val="00F70F87"/>
    <w:rsid w:val="00F711AE"/>
    <w:rsid w:val="00F71643"/>
    <w:rsid w:val="00F71778"/>
    <w:rsid w:val="00F7207D"/>
    <w:rsid w:val="00F720A8"/>
    <w:rsid w:val="00F72743"/>
    <w:rsid w:val="00F730D7"/>
    <w:rsid w:val="00F739A5"/>
    <w:rsid w:val="00F73B27"/>
    <w:rsid w:val="00F73C61"/>
    <w:rsid w:val="00F741FE"/>
    <w:rsid w:val="00F74BB4"/>
    <w:rsid w:val="00F74C90"/>
    <w:rsid w:val="00F7564A"/>
    <w:rsid w:val="00F758B4"/>
    <w:rsid w:val="00F758FF"/>
    <w:rsid w:val="00F75C8D"/>
    <w:rsid w:val="00F75DF7"/>
    <w:rsid w:val="00F75E0B"/>
    <w:rsid w:val="00F7639D"/>
    <w:rsid w:val="00F76B71"/>
    <w:rsid w:val="00F77515"/>
    <w:rsid w:val="00F776BD"/>
    <w:rsid w:val="00F77B43"/>
    <w:rsid w:val="00F77C39"/>
    <w:rsid w:val="00F77CB8"/>
    <w:rsid w:val="00F805CE"/>
    <w:rsid w:val="00F81198"/>
    <w:rsid w:val="00F813F9"/>
    <w:rsid w:val="00F814CF"/>
    <w:rsid w:val="00F8183B"/>
    <w:rsid w:val="00F81B40"/>
    <w:rsid w:val="00F81C32"/>
    <w:rsid w:val="00F8248F"/>
    <w:rsid w:val="00F825B7"/>
    <w:rsid w:val="00F82658"/>
    <w:rsid w:val="00F826D8"/>
    <w:rsid w:val="00F82C81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235"/>
    <w:rsid w:val="00F854A9"/>
    <w:rsid w:val="00F8550E"/>
    <w:rsid w:val="00F855CB"/>
    <w:rsid w:val="00F8577D"/>
    <w:rsid w:val="00F85C37"/>
    <w:rsid w:val="00F85E16"/>
    <w:rsid w:val="00F861DF"/>
    <w:rsid w:val="00F864DD"/>
    <w:rsid w:val="00F869AC"/>
    <w:rsid w:val="00F86AE6"/>
    <w:rsid w:val="00F86BAA"/>
    <w:rsid w:val="00F86C31"/>
    <w:rsid w:val="00F8728D"/>
    <w:rsid w:val="00F87A21"/>
    <w:rsid w:val="00F87C2F"/>
    <w:rsid w:val="00F9043D"/>
    <w:rsid w:val="00F90608"/>
    <w:rsid w:val="00F90901"/>
    <w:rsid w:val="00F90B1F"/>
    <w:rsid w:val="00F90B2D"/>
    <w:rsid w:val="00F90BBB"/>
    <w:rsid w:val="00F90BF3"/>
    <w:rsid w:val="00F91ABC"/>
    <w:rsid w:val="00F91DFD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56"/>
    <w:rsid w:val="00F951EE"/>
    <w:rsid w:val="00F95261"/>
    <w:rsid w:val="00F95D82"/>
    <w:rsid w:val="00F95E61"/>
    <w:rsid w:val="00F95F3E"/>
    <w:rsid w:val="00F964E0"/>
    <w:rsid w:val="00F96896"/>
    <w:rsid w:val="00F96BFF"/>
    <w:rsid w:val="00F97334"/>
    <w:rsid w:val="00FA01D6"/>
    <w:rsid w:val="00FA0207"/>
    <w:rsid w:val="00FA05F7"/>
    <w:rsid w:val="00FA086D"/>
    <w:rsid w:val="00FA0874"/>
    <w:rsid w:val="00FA0F94"/>
    <w:rsid w:val="00FA1372"/>
    <w:rsid w:val="00FA1C57"/>
    <w:rsid w:val="00FA1D13"/>
    <w:rsid w:val="00FA1D19"/>
    <w:rsid w:val="00FA231A"/>
    <w:rsid w:val="00FA29B2"/>
    <w:rsid w:val="00FA2CA6"/>
    <w:rsid w:val="00FA2E14"/>
    <w:rsid w:val="00FA3593"/>
    <w:rsid w:val="00FA3A90"/>
    <w:rsid w:val="00FA4205"/>
    <w:rsid w:val="00FA4224"/>
    <w:rsid w:val="00FA4523"/>
    <w:rsid w:val="00FA454D"/>
    <w:rsid w:val="00FA461E"/>
    <w:rsid w:val="00FA4D1A"/>
    <w:rsid w:val="00FA50DD"/>
    <w:rsid w:val="00FA516D"/>
    <w:rsid w:val="00FA51AE"/>
    <w:rsid w:val="00FA5250"/>
    <w:rsid w:val="00FA54C6"/>
    <w:rsid w:val="00FA566C"/>
    <w:rsid w:val="00FA56A1"/>
    <w:rsid w:val="00FA58A3"/>
    <w:rsid w:val="00FA599D"/>
    <w:rsid w:val="00FA5EB1"/>
    <w:rsid w:val="00FA6201"/>
    <w:rsid w:val="00FA62D5"/>
    <w:rsid w:val="00FA64D5"/>
    <w:rsid w:val="00FA6566"/>
    <w:rsid w:val="00FA65B8"/>
    <w:rsid w:val="00FA68CC"/>
    <w:rsid w:val="00FA6B1B"/>
    <w:rsid w:val="00FA6CF2"/>
    <w:rsid w:val="00FA6F8F"/>
    <w:rsid w:val="00FA7045"/>
    <w:rsid w:val="00FA7200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453"/>
    <w:rsid w:val="00FB1590"/>
    <w:rsid w:val="00FB1C75"/>
    <w:rsid w:val="00FB2313"/>
    <w:rsid w:val="00FB2C7A"/>
    <w:rsid w:val="00FB3509"/>
    <w:rsid w:val="00FB3991"/>
    <w:rsid w:val="00FB3D02"/>
    <w:rsid w:val="00FB42B2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4C1"/>
    <w:rsid w:val="00FB64F7"/>
    <w:rsid w:val="00FB674C"/>
    <w:rsid w:val="00FB7013"/>
    <w:rsid w:val="00FB784B"/>
    <w:rsid w:val="00FB79A1"/>
    <w:rsid w:val="00FB7B67"/>
    <w:rsid w:val="00FB7D3D"/>
    <w:rsid w:val="00FC0162"/>
    <w:rsid w:val="00FC0254"/>
    <w:rsid w:val="00FC06E5"/>
    <w:rsid w:val="00FC080D"/>
    <w:rsid w:val="00FC0881"/>
    <w:rsid w:val="00FC0944"/>
    <w:rsid w:val="00FC0CB9"/>
    <w:rsid w:val="00FC0CCB"/>
    <w:rsid w:val="00FC0EFB"/>
    <w:rsid w:val="00FC10FD"/>
    <w:rsid w:val="00FC1358"/>
    <w:rsid w:val="00FC154F"/>
    <w:rsid w:val="00FC15C0"/>
    <w:rsid w:val="00FC1A10"/>
    <w:rsid w:val="00FC1B42"/>
    <w:rsid w:val="00FC1C0D"/>
    <w:rsid w:val="00FC22FA"/>
    <w:rsid w:val="00FC243E"/>
    <w:rsid w:val="00FC2717"/>
    <w:rsid w:val="00FC284B"/>
    <w:rsid w:val="00FC29A6"/>
    <w:rsid w:val="00FC2A7D"/>
    <w:rsid w:val="00FC2EB4"/>
    <w:rsid w:val="00FC32FB"/>
    <w:rsid w:val="00FC38AF"/>
    <w:rsid w:val="00FC3B7F"/>
    <w:rsid w:val="00FC3D09"/>
    <w:rsid w:val="00FC3D5E"/>
    <w:rsid w:val="00FC3F61"/>
    <w:rsid w:val="00FC45EC"/>
    <w:rsid w:val="00FC478B"/>
    <w:rsid w:val="00FC4B71"/>
    <w:rsid w:val="00FC501D"/>
    <w:rsid w:val="00FC51F0"/>
    <w:rsid w:val="00FC52EA"/>
    <w:rsid w:val="00FC53F3"/>
    <w:rsid w:val="00FC549A"/>
    <w:rsid w:val="00FC551E"/>
    <w:rsid w:val="00FC5A67"/>
    <w:rsid w:val="00FC5B7F"/>
    <w:rsid w:val="00FC5DD4"/>
    <w:rsid w:val="00FC5F0A"/>
    <w:rsid w:val="00FC5F10"/>
    <w:rsid w:val="00FC611C"/>
    <w:rsid w:val="00FC650D"/>
    <w:rsid w:val="00FC652E"/>
    <w:rsid w:val="00FC65FA"/>
    <w:rsid w:val="00FC6912"/>
    <w:rsid w:val="00FC6B8D"/>
    <w:rsid w:val="00FC6E8A"/>
    <w:rsid w:val="00FC79CD"/>
    <w:rsid w:val="00FC7AF9"/>
    <w:rsid w:val="00FC7CAE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20F8"/>
    <w:rsid w:val="00FD217F"/>
    <w:rsid w:val="00FD27B0"/>
    <w:rsid w:val="00FD3003"/>
    <w:rsid w:val="00FD3257"/>
    <w:rsid w:val="00FD36D7"/>
    <w:rsid w:val="00FD37C2"/>
    <w:rsid w:val="00FD387D"/>
    <w:rsid w:val="00FD3D35"/>
    <w:rsid w:val="00FD3EF7"/>
    <w:rsid w:val="00FD4396"/>
    <w:rsid w:val="00FD4482"/>
    <w:rsid w:val="00FD4B0F"/>
    <w:rsid w:val="00FD4CFD"/>
    <w:rsid w:val="00FD520C"/>
    <w:rsid w:val="00FD52E4"/>
    <w:rsid w:val="00FD549C"/>
    <w:rsid w:val="00FD54CB"/>
    <w:rsid w:val="00FD583E"/>
    <w:rsid w:val="00FD599E"/>
    <w:rsid w:val="00FD5B31"/>
    <w:rsid w:val="00FD5B91"/>
    <w:rsid w:val="00FD5BB9"/>
    <w:rsid w:val="00FD6027"/>
    <w:rsid w:val="00FD665A"/>
    <w:rsid w:val="00FD67B1"/>
    <w:rsid w:val="00FD6C68"/>
    <w:rsid w:val="00FD7162"/>
    <w:rsid w:val="00FD77C8"/>
    <w:rsid w:val="00FD7C83"/>
    <w:rsid w:val="00FD7E28"/>
    <w:rsid w:val="00FE0155"/>
    <w:rsid w:val="00FE01AB"/>
    <w:rsid w:val="00FE031F"/>
    <w:rsid w:val="00FE0574"/>
    <w:rsid w:val="00FE0682"/>
    <w:rsid w:val="00FE06B7"/>
    <w:rsid w:val="00FE0738"/>
    <w:rsid w:val="00FE08CA"/>
    <w:rsid w:val="00FE0AEE"/>
    <w:rsid w:val="00FE0E45"/>
    <w:rsid w:val="00FE13CB"/>
    <w:rsid w:val="00FE1953"/>
    <w:rsid w:val="00FE1E65"/>
    <w:rsid w:val="00FE2139"/>
    <w:rsid w:val="00FE21FA"/>
    <w:rsid w:val="00FE2235"/>
    <w:rsid w:val="00FE29DC"/>
    <w:rsid w:val="00FE2D81"/>
    <w:rsid w:val="00FE3775"/>
    <w:rsid w:val="00FE388A"/>
    <w:rsid w:val="00FE3992"/>
    <w:rsid w:val="00FE39E1"/>
    <w:rsid w:val="00FE3F8D"/>
    <w:rsid w:val="00FE45D8"/>
    <w:rsid w:val="00FE4B87"/>
    <w:rsid w:val="00FE5534"/>
    <w:rsid w:val="00FE5928"/>
    <w:rsid w:val="00FE6120"/>
    <w:rsid w:val="00FE659D"/>
    <w:rsid w:val="00FE6C84"/>
    <w:rsid w:val="00FE6D81"/>
    <w:rsid w:val="00FE6DFA"/>
    <w:rsid w:val="00FE7600"/>
    <w:rsid w:val="00FE7610"/>
    <w:rsid w:val="00FF03FB"/>
    <w:rsid w:val="00FF059F"/>
    <w:rsid w:val="00FF085D"/>
    <w:rsid w:val="00FF215D"/>
    <w:rsid w:val="00FF2244"/>
    <w:rsid w:val="00FF28F8"/>
    <w:rsid w:val="00FF2DB6"/>
    <w:rsid w:val="00FF31EA"/>
    <w:rsid w:val="00FF323D"/>
    <w:rsid w:val="00FF398C"/>
    <w:rsid w:val="00FF3ABC"/>
    <w:rsid w:val="00FF3BC7"/>
    <w:rsid w:val="00FF40F1"/>
    <w:rsid w:val="00FF42C7"/>
    <w:rsid w:val="00FF42CB"/>
    <w:rsid w:val="00FF4340"/>
    <w:rsid w:val="00FF4602"/>
    <w:rsid w:val="00FF4833"/>
    <w:rsid w:val="00FF4A52"/>
    <w:rsid w:val="00FF4CFE"/>
    <w:rsid w:val="00FF4EA1"/>
    <w:rsid w:val="00FF4F66"/>
    <w:rsid w:val="00FF4F89"/>
    <w:rsid w:val="00FF4FCB"/>
    <w:rsid w:val="00FF5A63"/>
    <w:rsid w:val="00FF5A73"/>
    <w:rsid w:val="00FF5AEB"/>
    <w:rsid w:val="00FF6948"/>
    <w:rsid w:val="00FF7723"/>
    <w:rsid w:val="00FF7AEB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10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9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5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C3CEE-0929-459C-853C-D7B5E1EFB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8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Suweeracha, Piamputtagune</cp:lastModifiedBy>
  <cp:revision>4</cp:revision>
  <cp:lastPrinted>2019-02-27T15:27:00Z</cp:lastPrinted>
  <dcterms:created xsi:type="dcterms:W3CDTF">2019-02-28T08:06:00Z</dcterms:created>
  <dcterms:modified xsi:type="dcterms:W3CDTF">2019-02-28T09:37:00Z</dcterms:modified>
</cp:coreProperties>
</file>