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08D" w:rsidRDefault="004E02A9" w:rsidP="004E02A9">
      <w:pPr>
        <w:pStyle w:val="Reference"/>
        <w:tabs>
          <w:tab w:val="clear" w:pos="8562"/>
          <w:tab w:val="left" w:pos="6156"/>
        </w:tabs>
      </w:pPr>
      <w:r>
        <w:tab/>
      </w:r>
    </w:p>
    <w:p w:rsidR="00DD1E47" w:rsidRPr="00742B6E" w:rsidRDefault="004E02A9" w:rsidP="004E02A9">
      <w:pPr>
        <w:pStyle w:val="BodyText"/>
        <w:tabs>
          <w:tab w:val="left" w:pos="6204"/>
        </w:tabs>
        <w:rPr>
          <w:rFonts w:cstheme="minorBidi"/>
          <w:cs/>
          <w:lang w:bidi="th-TH"/>
        </w:rPr>
      </w:pPr>
      <w:r>
        <w:rPr>
          <w:rFonts w:cstheme="minorBidi"/>
          <w:cs/>
          <w:lang w:bidi="th-TH"/>
        </w:rPr>
        <w:tab/>
      </w:r>
    </w:p>
    <w:p w:rsidR="00D15EA5" w:rsidRDefault="006F1B19" w:rsidP="00D15EA5">
      <w:pPr>
        <w:pStyle w:val="BodyText"/>
      </w:pPr>
      <w:r w:rsidRPr="004A0DFE">
        <w:br w:type="textWrapping" w:clear="all"/>
      </w:r>
    </w:p>
    <w:p w:rsidR="00734D83" w:rsidRPr="005161D0" w:rsidRDefault="00734D83" w:rsidP="006D58CC">
      <w:pPr>
        <w:pStyle w:val="BodyText"/>
        <w:spacing w:after="480" w:line="240" w:lineRule="auto"/>
        <w:rPr>
          <w:rFonts w:cstheme="minorBidi"/>
          <w:sz w:val="32"/>
          <w:szCs w:val="32"/>
          <w:lang w:bidi="th-TH"/>
        </w:rPr>
      </w:pPr>
    </w:p>
    <w:p w:rsidR="00AD3B26" w:rsidRPr="006D58CC" w:rsidRDefault="00AD3B26" w:rsidP="002C0B9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6D58C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6D58C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ถือหุ้นบริษัท</w:t>
      </w:r>
      <w:r w:rsidR="00FD65A0" w:rsidRPr="006D58C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55620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="00655620" w:rsidRPr="006D58C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55620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55620" w:rsidRPr="006D58C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55620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55620" w:rsidRPr="006D58C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:rsidR="00AD3B26" w:rsidRPr="006D58CC" w:rsidRDefault="00734D83" w:rsidP="002C0B9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/>
          <w:sz w:val="28"/>
          <w:szCs w:val="28"/>
          <w:lang w:bidi="th-TH"/>
        </w:rPr>
        <w:tab/>
      </w:r>
    </w:p>
    <w:p w:rsidR="003F16DE" w:rsidRPr="006D58CC" w:rsidRDefault="003F16DE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D58C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:rsidR="003F16DE" w:rsidRPr="006D58CC" w:rsidRDefault="003F16DE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280186" w:rsidRPr="006D58CC" w:rsidRDefault="00655620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/>
          <w:sz w:val="28"/>
          <w:szCs w:val="28"/>
          <w:lang w:bidi="th-TH"/>
        </w:rPr>
        <w:t xml:space="preserve">                    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>(“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6D58CC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10D43" w:rsidRPr="006D58CC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10D43" w:rsidRPr="006D58CC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D58CC" w:rsidRPr="006D58CC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</w:t>
      </w:r>
      <w:r w:rsidRPr="006D58CC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กำไรขาดทุนเบ็ดเสร็จ</w:t>
      </w:r>
      <w:r w:rsidR="003824CD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และหมายเหตุสรุปนโยบายการบัญชีที่สำคัญและคำอธิบายเกี่ยวกับข้อมูลอื่นๆ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D58CC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10D43" w:rsidRPr="006D58CC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10D43" w:rsidRPr="006D58CC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D58CC" w:rsidRPr="006D58CC">
        <w:rPr>
          <w:rFonts w:ascii="Browallia New" w:hAnsi="Browallia New" w:cs="Browallia New"/>
          <w:sz w:val="28"/>
          <w:szCs w:val="28"/>
          <w:lang w:bidi="th-TH"/>
        </w:rPr>
        <w:t>1</w:t>
      </w:r>
      <w:r w:rsidR="002A63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D58C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</w:t>
      </w:r>
      <w:r w:rsidR="003824CD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และหมายเหตุประกอบงบการเงินเฉพาะของบริษัท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และหมายเหตุสรุปนโยบายการบัญชีที่สำคัญและคำอธิบายเกี่ยวกับข้อมูลอื่นๆ</w:t>
      </w:r>
    </w:p>
    <w:p w:rsidR="00280186" w:rsidRPr="006D58CC" w:rsidRDefault="00280186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D4D4E" w:rsidRPr="006D58CC" w:rsidRDefault="00655620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งบการเงินรวมและงบการเงินเฉพาะของบริษัทดังกล่าวข้างต้นนี้แสดงฐานะการเงินรวมของกลุ่มบริษัท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10D43" w:rsidRPr="006D58CC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10D43" w:rsidRPr="006D58CC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D58CC" w:rsidRPr="006D58CC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</w:t>
      </w:r>
      <w:r w:rsidR="006D58CC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และฐานะการเงินเฉพาะของบริษัท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10D43" w:rsidRPr="006D58CC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10D43" w:rsidRPr="006D58CC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D58CC" w:rsidRPr="006D58CC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และกระแสเงินสดเฉพาะของบริษัท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734D8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:rsidR="00CD4D4E" w:rsidRPr="006D58CC" w:rsidRDefault="00CD4D4E" w:rsidP="006D58C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3F16DE" w:rsidRPr="006D58CC" w:rsidRDefault="003F16DE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D58C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:rsidR="003F16DE" w:rsidRPr="006D58CC" w:rsidRDefault="003F16DE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2C0B9B" w:rsidRDefault="002C0B9B" w:rsidP="002C0B9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bookmarkStart w:id="1" w:name="_Hlk503885417"/>
      <w:r w:rsidRPr="006D58C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</w:t>
      </w:r>
      <w:r w:rsidRPr="006D58C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าพเจ้าได้ปฏิบัติงานตรวจสอบตามมาตรฐานการสอบบัญชี ความรับผิดชอบของข้าพเจ้าไว้ใน</w:t>
      </w:r>
      <w:r w:rsidRPr="006D58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วรรค</w:t>
      </w:r>
      <w:r w:rsidRPr="006D58C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ความรับผิดชอบของผู้สอบบัญชี</w:t>
      </w:r>
      <w:r w:rsidRPr="006D58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ต่อ</w:t>
      </w:r>
      <w:r w:rsidRPr="006D58C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การตรวจสอบงบการเงิน</w:t>
      </w:r>
      <w:r w:rsidRPr="006D58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ในรายงานของข้าพเจ้า </w:t>
      </w:r>
      <w:r w:rsidRPr="006D58C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</w:t>
      </w:r>
      <w:r w:rsidRPr="006D58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รับ</w:t>
      </w:r>
      <w:r w:rsidRPr="006D58C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:rsidR="00C43D82" w:rsidRDefault="00C43D82" w:rsidP="002C0B9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:rsidR="00C43D82" w:rsidRDefault="00C43D82" w:rsidP="002C0B9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:rsidR="00C43D82" w:rsidRPr="006D58CC" w:rsidRDefault="00C43D82" w:rsidP="002C0B9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bookmarkEnd w:id="1"/>
    <w:p w:rsidR="00CD4D4E" w:rsidRPr="008C6282" w:rsidRDefault="00165155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7"/>
          <w:szCs w:val="27"/>
        </w:rPr>
      </w:pPr>
      <w:r w:rsidRPr="008C6282">
        <w:rPr>
          <w:rFonts w:ascii="Browallia New" w:hAnsi="Browallia New" w:cs="Browallia New"/>
          <w:i/>
          <w:iCs/>
          <w:sz w:val="27"/>
          <w:szCs w:val="27"/>
          <w:cs/>
          <w:lang w:bidi="th-TH"/>
        </w:rPr>
        <w:lastRenderedPageBreak/>
        <w:t>เรื่องสำคัญในการตรวจสอบ</w:t>
      </w:r>
    </w:p>
    <w:p w:rsidR="00CD4D4E" w:rsidRPr="008C6282" w:rsidRDefault="00CD4D4E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165155" w:rsidRPr="008C6282" w:rsidRDefault="00165155" w:rsidP="002C0B9B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เรื่องสำคัญในการตรวจสอบคือเรื่องต่าง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ๆ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ที่มีนัยสำคัญที่สุดตามดุลยพินิจเยี่ยงผู้ประกอบวิชาชีพของข้าพเจ้า</w:t>
      </w:r>
      <w:r w:rsidR="006D58CC">
        <w:rPr>
          <w:rFonts w:ascii="Browallia New" w:hAnsi="Browallia New" w:cs="Browallia New"/>
          <w:sz w:val="27"/>
          <w:szCs w:val="27"/>
          <w:lang w:bidi="th-TH"/>
        </w:rPr>
        <w:t xml:space="preserve">           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ในการตรวจสอบงบการเงินรวมและงบการเงินเฉพาะ</w:t>
      </w:r>
      <w:r w:rsidR="001F6F50">
        <w:rPr>
          <w:rFonts w:ascii="Browallia New" w:hAnsi="Browallia New" w:cs="Browallia New" w:hint="cs"/>
          <w:sz w:val="27"/>
          <w:szCs w:val="27"/>
          <w:cs/>
          <w:lang w:bidi="th-TH"/>
        </w:rPr>
        <w:t>ของบริษัท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สำหรับงวดปัจจุบัน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ข้าพเจ้าได้นำเรื่องเหล่านี้</w:t>
      </w:r>
      <w:r w:rsidR="006D58CC">
        <w:rPr>
          <w:rFonts w:ascii="Browallia New" w:hAnsi="Browallia New" w:cs="Browallia New"/>
          <w:sz w:val="27"/>
          <w:szCs w:val="27"/>
          <w:lang w:bidi="th-TH"/>
        </w:rPr>
        <w:t xml:space="preserve">                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มาพิจารณาในบริบทของการตรวจสอบงบการเงินรวมและงบการเงินเฉพาะ</w:t>
      </w:r>
      <w:r w:rsidR="001F6F50">
        <w:rPr>
          <w:rFonts w:ascii="Browallia New" w:hAnsi="Browallia New" w:cs="Browallia New" w:hint="cs"/>
          <w:sz w:val="27"/>
          <w:szCs w:val="27"/>
          <w:cs/>
          <w:lang w:bidi="th-TH"/>
        </w:rPr>
        <w:t>ของบริษัท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โดยรวมและในการแสดงความเห็นของข้าพเจ้า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ทั้งนี้</w:t>
      </w:r>
      <w:r w:rsidRPr="008C6282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Pr="008C6282">
        <w:rPr>
          <w:rFonts w:ascii="Browallia New" w:hAnsi="Browallia New" w:cs="Browallia New" w:hint="cs"/>
          <w:sz w:val="27"/>
          <w:szCs w:val="27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:rsidR="008C6282" w:rsidRDefault="008C6282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472" w:type="dxa"/>
        <w:tblInd w:w="-113" w:type="dxa"/>
        <w:tblLook w:val="04A0" w:firstRow="1" w:lastRow="0" w:firstColumn="1" w:lastColumn="0" w:noHBand="0" w:noVBand="1"/>
      </w:tblPr>
      <w:tblGrid>
        <w:gridCol w:w="4503"/>
        <w:gridCol w:w="3969"/>
      </w:tblGrid>
      <w:tr w:rsidR="00C12263" w:rsidRPr="00165155" w:rsidTr="004A1C2A">
        <w:trPr>
          <w:trHeight w:hRule="exact" w:val="360"/>
        </w:trPr>
        <w:tc>
          <w:tcPr>
            <w:tcW w:w="4503" w:type="dxa"/>
          </w:tcPr>
          <w:p w:rsidR="00C12263" w:rsidRPr="005E4F8F" w:rsidRDefault="00C12263" w:rsidP="002C0B9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E4F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3969" w:type="dxa"/>
          </w:tcPr>
          <w:p w:rsidR="00C12263" w:rsidRPr="005E4F8F" w:rsidRDefault="0065776F" w:rsidP="002C0B9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C12263" w:rsidRPr="00165155" w:rsidTr="004A1C2A">
        <w:trPr>
          <w:trHeight w:val="360"/>
        </w:trPr>
        <w:tc>
          <w:tcPr>
            <w:tcW w:w="4503" w:type="dxa"/>
          </w:tcPr>
          <w:p w:rsidR="00C12263" w:rsidRDefault="00C12263" w:rsidP="0053169C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การรับรู้รายได้จากงานติดตั้ง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การวัดมูลค่าของงานระหว่างติดตั้ง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และ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การประมาณต้นทุนงานติดตั้ง</w:t>
            </w:r>
          </w:p>
          <w:p w:rsidR="00FF2918" w:rsidRDefault="00FF2918" w:rsidP="0053169C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:rsidR="00FF2918" w:rsidRPr="00F848CA" w:rsidRDefault="00FF2918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กลุ่มบริษัทและบริษัทรับรู้รายได้จาก</w:t>
            </w:r>
            <w:r w:rsidR="001C17C5" w:rsidRPr="001734C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สำหรับปีสิ้นสุดวันที่ 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03B54" w:rsidRPr="001734C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D58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06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1734C7" w:rsidRPr="0096069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60699" w:rsidRPr="0096069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60699">
              <w:rPr>
                <w:rFonts w:ascii="Browallia New" w:hAnsi="Browallia New" w:cs="Browallia New"/>
                <w:sz w:val="26"/>
                <w:szCs w:val="26"/>
              </w:rPr>
              <w:t>.79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และจำนวน </w:t>
            </w:r>
            <w:r w:rsidR="00960699">
              <w:rPr>
                <w:rFonts w:ascii="Browallia New" w:hAnsi="Browallia New" w:cs="Browallia New"/>
                <w:sz w:val="26"/>
                <w:szCs w:val="26"/>
              </w:rPr>
              <w:t>865.25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  <w:r w:rsidR="00343B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43B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ซึ่งบันทึกรวมอยู่ในรายได้จากการขายและรายได้จากการติดตั้ง </w:t>
            </w:r>
            <w:r w:rsidR="00343B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343B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  <w:p w:rsidR="00FF2918" w:rsidRPr="00F848CA" w:rsidRDefault="00FF2918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C12263" w:rsidRPr="00F848CA" w:rsidRDefault="00C12263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กลุ่มบริษัทรับรู้รายได้จากงานติดตั้งในงบกำไรขาดทุน</w:t>
            </w:r>
            <w:r w:rsidRPr="00F848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         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ตามอัตราส่วนของความสำเร็จของการติดตั้ง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ซึ่งประมาณ</w:t>
            </w:r>
            <w:r w:rsidRPr="00F848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   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สำรวจทางกายภาพโดยวิศวกรของกลุ่มบริษัทควบคู่ไปกับการคำนวณตามต้นทุนที่เกิดขึ้นจริงเทียบกับประมาณการต้นทุนทั้งหมด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และบันทึกบัญชีต้นทุนของงานตามสัญญาเมื่อเกิดขึ้นจริงตามเกณฑ์สิทธิ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927372"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นอกจากนี้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การประมาณการต้นทุนงานติดตั้งต้องใช้ดุลยพินิจค่อนข้างมาก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และต้องพิจารณาถึงการเปลี่ยนแปลงของปัจจัยแวดล้อมของงาน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รวมทั้งสภาพเศรษฐกิจและภาวะราคาตลาดของวัตถุดิบและแรงงานในอนาคต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ทั้งนี้ต้นทุนที่เกิดขึ้นจริงอาจแตกต่างจาก</w:t>
            </w:r>
            <w:r w:rsidR="00927372"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ต้นทุนที่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ประมาณการไว้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922FB6"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อาจ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มีผลกระทบ</w:t>
            </w:r>
            <w:r w:rsidR="00922FB6"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ที่มีสาระสำคัญต่อกำไรขาดทุนในงวดปัจจุบัน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:rsidR="00C12263" w:rsidRPr="00F848CA" w:rsidRDefault="00C12263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C12263" w:rsidRDefault="001C17C5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กลุ่มบริษัทและบริษัทได้เปิดเผยนโยบายการบัญชีที่เกี่ยวกับการรับรู้รายได้จากงานติดตั้งใน</w:t>
            </w:r>
            <w:r w:rsidRPr="001C17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หมายเหตุประกอบงบการเงินข้อ</w:t>
            </w:r>
            <w:r w:rsidRPr="001C1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  <w:p w:rsidR="006D58CC" w:rsidRPr="001C17C5" w:rsidRDefault="006D58CC" w:rsidP="0053169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69" w:type="dxa"/>
          </w:tcPr>
          <w:p w:rsidR="0065776F" w:rsidRDefault="0065776F" w:rsidP="002C0B9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65776F" w:rsidRPr="006A3CDD" w:rsidRDefault="0065776F" w:rsidP="0065776F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โดยสรุป มีดังนี้</w:t>
            </w:r>
          </w:p>
          <w:p w:rsidR="0065776F" w:rsidRDefault="0065776F" w:rsidP="0065776F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ทำความเข้าใจและประเมินความเหมาะสมของวิธีการกำหนดอัตราส่วนของงานก่อสร้างที่ทำเสร็จของผู้บริหาร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:rsidR="0065776F" w:rsidRDefault="0065776F" w:rsidP="00516611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เข้าร่วมสังเกตการณ์สำรวจทางกายภาพของงานระหว่างติดตั้งในช่วงใกล้สิ้นรอบระยะเวลาบัญชี</w:t>
            </w:r>
            <w:r w:rsidR="0051661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="007D062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ตรวจสอบรายงานสัดส่วนความสำเร็จทางกายภาพของวิศวกร</w:t>
            </w:r>
          </w:p>
          <w:p w:rsidR="0065776F" w:rsidRDefault="0065776F" w:rsidP="0065776F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ตรวจสอบหลักฐานการคำนวณประมาณการต้นทุนงานติดตั้ง</w:t>
            </w:r>
            <w:r w:rsidRPr="005E4F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รวมถึงต้นทุนที่เกิดขึ้นจริง</w:t>
            </w:r>
          </w:p>
          <w:p w:rsidR="00516611" w:rsidRDefault="00516611" w:rsidP="00EC137B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พิจารณาอัตราส่วนของต้นทุนที่เกิดขึ้นจริงเปรียบเทียบกับประมาณการต้นทุนงานติดตั้ง</w:t>
            </w:r>
            <w:r w:rsidRPr="005E4F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ซึ่งต้องสอดคล้องกับอัตราส่วนของงานที่ทำเสร็จโดยการสำรวจทางกายภาพ</w:t>
            </w:r>
          </w:p>
          <w:p w:rsidR="0065776F" w:rsidRPr="006A3CDD" w:rsidRDefault="0065776F" w:rsidP="0065776F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5776F" w:rsidRPr="005E4F8F" w:rsidRDefault="0065776F" w:rsidP="00516611">
            <w:pPr>
              <w:ind w:left="225" w:hanging="2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</w:tbl>
    <w:p w:rsidR="005C6080" w:rsidRDefault="005C6080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257AA1" w:rsidRDefault="00257AA1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257AA1" w:rsidRDefault="00257AA1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257AA1" w:rsidRDefault="00257AA1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53169C" w:rsidRDefault="0053169C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C43D82" w:rsidRDefault="00C43D82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C43D82" w:rsidRDefault="00C43D82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C43D82" w:rsidRDefault="00C43D82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:rsidR="00165155" w:rsidRPr="006D58CC" w:rsidRDefault="00165155" w:rsidP="0053169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6D58C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:rsidR="00165155" w:rsidRPr="006D58CC" w:rsidRDefault="00165155" w:rsidP="0053169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165155" w:rsidRPr="006D58C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ผู้บริหารเป็นผู้รับผิดชอบเกี่ยวกับข้อมูลอื่น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แต่ไม่รวมถึงงบการเงินรวมและงบการเงินเฉพาะของบริษัทและรายงานของผู้สอบบัญชีที่อยู่ในรายงานนั้น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/>
          <w:sz w:val="28"/>
          <w:szCs w:val="28"/>
          <w:lang w:bidi="th-TH"/>
        </w:rPr>
        <w:t xml:space="preserve">                  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ได้สอบทานภายหลังวันที่ในรายงานของผู้สอบบัญชีนี้</w:t>
      </w:r>
      <w:r w:rsidR="00165155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9A611F" w:rsidRPr="006D58CC" w:rsidRDefault="009A611F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165155" w:rsidRPr="006D58C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ของบริษัทไม่ครอบคลุมถึงข้อมูลอื่นและข้าพเจ้าไม่ได้ให้ความเชื่อมั่นต่อข้อมูลอื่น</w:t>
      </w:r>
    </w:p>
    <w:p w:rsidR="009A611F" w:rsidRPr="006D58CC" w:rsidRDefault="009A611F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165155" w:rsidRPr="006D58C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ความรับผิดชอบของข้าพเจ้าที่เกี่ยวเนื่องกับการตรวจสอบงบการเงินรวมและงบการเงินเฉพาะของบริษัท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/>
          <w:sz w:val="28"/>
          <w:szCs w:val="28"/>
          <w:lang w:bidi="th-TH"/>
        </w:rPr>
        <w:t xml:space="preserve">                     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คือ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การอ่านข้อมูลอื่นตามที่ระบุข้างต้นเมื่อบริษัทได้จัดทำแล้ว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เกี่ยวกับงบการเงินรวมและงบการเงินเฉพาะของ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หรือกับข้อมูลที่ข้าพเจ้าได้รวบรวมมาจากการตรวจสอบของข้าพเจ้า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C12263" w:rsidRPr="006D58C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165155" w:rsidRPr="006D58C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ของบริษัท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6D58CC" w:rsidRPr="006D58CC" w:rsidRDefault="006D58CC" w:rsidP="006D58CC">
      <w:pPr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4C77BF" w:rsidRPr="006D58C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D58C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240DFD" w:rsidRPr="006D58C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ต่องบการเงินรวมและงบการเงินเฉพาะของบริษัท</w:t>
      </w:r>
    </w:p>
    <w:p w:rsidR="004C77BF" w:rsidRPr="006D58CC" w:rsidRDefault="004C77BF" w:rsidP="0053169C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:rsidR="004C77BF" w:rsidRPr="006D58C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</w:t>
      </w:r>
      <w:r w:rsidR="006D58CC">
        <w:rPr>
          <w:rFonts w:ascii="Browallia New" w:hAnsi="Browallia New" w:cs="Browallia New"/>
          <w:sz w:val="28"/>
          <w:szCs w:val="28"/>
          <w:lang w:bidi="th-TH"/>
        </w:rPr>
        <w:t xml:space="preserve">     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4C77BF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280186" w:rsidRPr="006D58CC" w:rsidRDefault="00280186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F35970" w:rsidRPr="006D58C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ในการจัดทำงบการเงินรวมและงบการเงินเฉพาะของบริษัท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172E45" w:rsidRPr="006D58CC" w:rsidRDefault="00172E45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87536" w:rsidRPr="006D58CC" w:rsidRDefault="00C12263" w:rsidP="0053169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ของบริษัทมีหน้าที่ในการสอดส่องดูแลกระบวนการในการจัดทำรายงานทางการเงินของกลุ่มบริษัท</w:t>
      </w:r>
    </w:p>
    <w:p w:rsidR="0053169C" w:rsidRDefault="0053169C" w:rsidP="006D58CC">
      <w:pPr>
        <w:spacing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960699" w:rsidRDefault="00960699" w:rsidP="006D58CC">
      <w:pPr>
        <w:spacing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C43D82" w:rsidRDefault="00C43D82" w:rsidP="006D58CC">
      <w:pPr>
        <w:spacing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C43D82" w:rsidRDefault="00C43D82" w:rsidP="006D58CC">
      <w:pPr>
        <w:spacing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C43D82" w:rsidRDefault="00C43D82" w:rsidP="006D58CC">
      <w:pPr>
        <w:spacing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960699" w:rsidRPr="0053169C" w:rsidRDefault="00960699" w:rsidP="006D58CC">
      <w:pPr>
        <w:spacing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:rsidR="004C77BF" w:rsidRPr="006D58CC" w:rsidRDefault="004C77BF" w:rsidP="002C0B9B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D58C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ความรับผิดชอบของผู้สอบบัญชีในการตรวจสอบงบการเงิน</w:t>
      </w:r>
      <w:r w:rsidR="00240DFD" w:rsidRPr="006D58C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:rsidR="004C77BF" w:rsidRPr="006D58CC" w:rsidRDefault="004C77BF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6D58CC" w:rsidRDefault="00C12263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และเสนอรายงานของผู้สอบบัญชีเพื่อแสดงความเห็นของข้าพเจ้า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เชิ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:rsidR="009A611F" w:rsidRPr="006D58CC" w:rsidRDefault="009A611F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C77BF" w:rsidRDefault="004C77BF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การสังเกตและตั้งข้อสงสัยเยี่ยงผู้ประกอบวิชาชีพตลอดการตรวจสอบ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:rsidR="006D58CC" w:rsidRPr="006D58CC" w:rsidRDefault="006D58CC" w:rsidP="002C0B9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4C77BF" w:rsidRPr="006D58CC" w:rsidRDefault="004C77BF" w:rsidP="005E4F8F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D58CC">
        <w:rPr>
          <w:rFonts w:ascii="Browallia New" w:hAnsi="Browallia New" w:cs="Browallia New" w:hint="eastAsia"/>
          <w:sz w:val="28"/>
          <w:szCs w:val="28"/>
        </w:rPr>
        <w:t>•</w:t>
      </w:r>
      <w:r w:rsidRPr="006D58CC">
        <w:rPr>
          <w:rFonts w:ascii="Browallia New" w:hAnsi="Browallia New" w:cs="Browallia New"/>
          <w:sz w:val="28"/>
          <w:szCs w:val="28"/>
        </w:rPr>
        <w:tab/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และรวบรวมหลักฐานการสอบบัญชีที่เพียงพอและเหมาะสมเพื่อเป็นเกณฑ์ในการแสดงความเห็นของข้าพเจ้า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B0723D" w:rsidRPr="006D58CC" w:rsidRDefault="00B0723D" w:rsidP="002C0B9B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/>
          <w:sz w:val="28"/>
          <w:szCs w:val="28"/>
        </w:rPr>
        <w:t>•</w:t>
      </w:r>
      <w:r w:rsidRPr="006D58CC">
        <w:rPr>
          <w:rFonts w:ascii="Browallia New" w:hAnsi="Browallia New" w:cs="Browallia New"/>
          <w:sz w:val="28"/>
          <w:szCs w:val="28"/>
        </w:rPr>
        <w:tab/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806D6" w:rsidRDefault="004C77BF" w:rsidP="002C0B9B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D58CC">
        <w:rPr>
          <w:rFonts w:ascii="Browallia New" w:hAnsi="Browallia New" w:cs="Browallia New" w:hint="eastAsia"/>
          <w:sz w:val="28"/>
          <w:szCs w:val="28"/>
        </w:rPr>
        <w:t>•</w:t>
      </w:r>
      <w:r w:rsidRPr="006D58CC">
        <w:rPr>
          <w:rFonts w:ascii="Browallia New" w:hAnsi="Browallia New" w:cs="Browallia New"/>
          <w:sz w:val="28"/>
          <w:szCs w:val="28"/>
        </w:rPr>
        <w:tab/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2C0B9B" w:rsidRPr="006D58CC" w:rsidRDefault="00B0723D" w:rsidP="005E4F8F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/>
          <w:sz w:val="28"/>
          <w:szCs w:val="28"/>
        </w:rPr>
        <w:t>•</w:t>
      </w:r>
      <w:r w:rsidRPr="006D58CC">
        <w:rPr>
          <w:rFonts w:ascii="Browallia New" w:hAnsi="Browallia New" w:cs="Browallia New"/>
          <w:sz w:val="28"/>
          <w:szCs w:val="28"/>
        </w:rPr>
        <w:tab/>
      </w:r>
      <w:bookmarkStart w:id="2" w:name="_Hlk503885188"/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bookmarkEnd w:id="2"/>
    </w:p>
    <w:p w:rsidR="002C0B9B" w:rsidRDefault="004C77BF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D58CC">
        <w:rPr>
          <w:rFonts w:ascii="Browallia New" w:hAnsi="Browallia New" w:cs="Browallia New"/>
          <w:sz w:val="28"/>
          <w:szCs w:val="28"/>
        </w:rPr>
        <w:t>•</w:t>
      </w:r>
      <w:r w:rsidRPr="006D58CC">
        <w:rPr>
          <w:rFonts w:ascii="Browallia New" w:hAnsi="Browallia New" w:cs="Browallia New"/>
          <w:sz w:val="28"/>
          <w:szCs w:val="28"/>
        </w:rPr>
        <w:tab/>
      </w:r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โครงสร้างและเนื้อหาของงบการเงินของบริษัทโดยรวม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C0B9B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2C0B9B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C43D82" w:rsidRDefault="00C43D82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C43D82" w:rsidRDefault="00C43D82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C43D82" w:rsidRPr="006D58CC" w:rsidRDefault="00C43D82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3" w:name="_GoBack"/>
      <w:bookmarkEnd w:id="3"/>
    </w:p>
    <w:p w:rsidR="004C77BF" w:rsidRPr="006D58CC" w:rsidRDefault="00B0723D" w:rsidP="008C62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D58CC">
        <w:rPr>
          <w:rFonts w:ascii="Browallia New" w:hAnsi="Browallia New" w:cs="Browallia New" w:hint="eastAsia"/>
          <w:sz w:val="28"/>
          <w:szCs w:val="28"/>
          <w:cs/>
          <w:lang w:bidi="th-TH"/>
        </w:rPr>
        <w:lastRenderedPageBreak/>
        <w:t>•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="00C12263"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2263"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:rsidR="00C12263" w:rsidRPr="006D58CC" w:rsidRDefault="00C12263" w:rsidP="002C0B9B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:rsidR="002C0B9B" w:rsidRPr="006D58CC" w:rsidRDefault="002C0B9B" w:rsidP="002C0B9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bookmarkStart w:id="4" w:name="_Hlk503884616"/>
      <w:r w:rsidRPr="006D58C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</w:t>
      </w:r>
      <w:r w:rsidRPr="006D58CC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ในเรื่องต่างๆ ที่สำคัญ ซึ่งรวมถึง</w:t>
      </w:r>
      <w:r w:rsidRPr="006D58C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6D58CC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6D58C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รวมถึงข้อบกพร่องที่มีนัยสำคัญในระบบการควบคุมภายใน</w:t>
      </w:r>
      <w:r w:rsidRPr="006D58CC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หาก</w:t>
      </w:r>
      <w:r w:rsidRPr="006D58C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ข้าพเจ้าได้พบใน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ระหว่างการตรวจสอบของข้าพเจ้า</w:t>
      </w:r>
    </w:p>
    <w:bookmarkEnd w:id="4"/>
    <w:p w:rsidR="009A611F" w:rsidRPr="006D58CC" w:rsidRDefault="009A611F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C12263" w:rsidRPr="006D58CC" w:rsidRDefault="00C12263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ของบริษัท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D58CC" w:rsidRPr="006D58CC" w:rsidRDefault="006D58CC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C12263" w:rsidRPr="006D58CC" w:rsidRDefault="00C12263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จากเรื่องที่สื่อสารกับผู้มีหน้าที่ในการกำกับดูแลของบริษัท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C77BF" w:rsidRPr="006D58CC" w:rsidRDefault="004C77BF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6D58CC" w:rsidRDefault="004C77BF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9A611F" w:rsidRPr="006D58CC" w:rsidRDefault="009A611F" w:rsidP="002C0B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Pr="006D58CC" w:rsidRDefault="004C77BF" w:rsidP="002C0B9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</w:t>
      </w:r>
      <w:r w:rsidR="003779E5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งสาวกัญญาณัฐ</w:t>
      </w:r>
      <w:r w:rsidR="003D5357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ศรีรัตน์ชัชวาลย์</w:t>
      </w:r>
    </w:p>
    <w:p w:rsidR="004C77BF" w:rsidRPr="006D58CC" w:rsidRDefault="004C77BF" w:rsidP="002C0B9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:rsidR="004C77BF" w:rsidRPr="006D58CC" w:rsidRDefault="004C77BF" w:rsidP="002C0B9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6D58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D5357" w:rsidRPr="006D58CC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:rsidR="004C77BF" w:rsidRPr="006D58CC" w:rsidRDefault="004C77BF" w:rsidP="002C0B9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2C0B9B" w:rsidRPr="006D58CC" w:rsidRDefault="002C0B9B" w:rsidP="002C0B9B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:rsidR="004C77BF" w:rsidRPr="006D58CC" w:rsidRDefault="004C77BF" w:rsidP="002C0B9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D58CC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:rsidR="00D15EA5" w:rsidRPr="006D58CC" w:rsidRDefault="000468DE" w:rsidP="002C0B9B">
      <w:pPr>
        <w:spacing w:after="0" w:line="240" w:lineRule="auto"/>
        <w:rPr>
          <w:sz w:val="28"/>
          <w:szCs w:val="28"/>
        </w:rPr>
      </w:pPr>
      <w:r w:rsidRPr="000468DE">
        <w:rPr>
          <w:rFonts w:ascii="Browallia New" w:hAnsi="Browallia New" w:cs="Browallia New"/>
          <w:sz w:val="28"/>
          <w:szCs w:val="28"/>
          <w:lang w:bidi="th-TH"/>
        </w:rPr>
        <w:t xml:space="preserve">28 </w:t>
      </w:r>
      <w:r w:rsidRPr="000468DE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4C77BF" w:rsidRPr="000468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10D43" w:rsidRPr="000468DE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D58CC" w:rsidRPr="000468DE">
        <w:rPr>
          <w:rFonts w:ascii="Browallia New" w:hAnsi="Browallia New" w:cs="Browallia New"/>
          <w:sz w:val="28"/>
          <w:szCs w:val="28"/>
          <w:lang w:bidi="th-TH"/>
        </w:rPr>
        <w:t>2</w:t>
      </w:r>
    </w:p>
    <w:sectPr w:rsidR="00D15EA5" w:rsidRPr="006D58CC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F3D" w:rsidRDefault="00B04F3D">
      <w:r>
        <w:separator/>
      </w:r>
    </w:p>
  </w:endnote>
  <w:endnote w:type="continuationSeparator" w:id="0">
    <w:p w:rsidR="00B04F3D" w:rsidRDefault="00B0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F3D" w:rsidRDefault="00B04F3D">
      <w:bookmarkStart w:id="0" w:name="_Hlk482348182"/>
      <w:bookmarkEnd w:id="0"/>
      <w:r>
        <w:separator/>
      </w:r>
    </w:p>
  </w:footnote>
  <w:footnote w:type="continuationSeparator" w:id="0">
    <w:p w:rsidR="00B04F3D" w:rsidRDefault="00B0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0E" w:rsidRDefault="00B63D0E" w:rsidP="00D96128">
    <w:pPr>
      <w:pStyle w:val="Header"/>
      <w:jc w:val="right"/>
    </w:pPr>
  </w:p>
  <w:p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620" w:rsidRDefault="00655620" w:rsidP="006D58C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40"/>
        <w:szCs w:val="40"/>
        <w:lang w:val="en-US" w:bidi="th-TH"/>
      </w:rPr>
    </w:pPr>
  </w:p>
  <w:p w:rsidR="00655620" w:rsidRDefault="00655620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40"/>
        <w:szCs w:val="40"/>
        <w:lang w:val="en-US" w:bidi="th-TH"/>
      </w:rPr>
    </w:pPr>
  </w:p>
  <w:p w:rsidR="00655620" w:rsidRPr="00655620" w:rsidRDefault="00655620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Cs w:val="16"/>
        <w:lang w:val="en-US" w:bidi="th-TH"/>
      </w:rPr>
    </w:pPr>
  </w:p>
  <w:p w:rsidR="00655620" w:rsidRPr="00655620" w:rsidRDefault="00655620" w:rsidP="00655620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Cs w:val="16"/>
        <w:lang w:val="en-US" w:bidi="th-TH"/>
      </w:rPr>
    </w:pPr>
  </w:p>
  <w:p w:rsidR="00D15EA5" w:rsidRPr="003376AC" w:rsidRDefault="00CD4D4E" w:rsidP="005161D0">
    <w:pPr>
      <w:pStyle w:val="Header"/>
      <w:tabs>
        <w:tab w:val="clear" w:pos="8562"/>
        <w:tab w:val="left" w:pos="6864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  <w:r w:rsidR="005161D0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ab/>
    </w:r>
  </w:p>
  <w:p w:rsidR="00D460E7" w:rsidRDefault="00D460E7" w:rsidP="00D15EA5">
    <w:pPr>
      <w:pStyle w:val="Header"/>
    </w:pPr>
    <w:bookmarkStart w:id="5" w:name="Footer3_tbl"/>
    <w:bookmarkEnd w:id="5"/>
  </w:p>
  <w:p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3023B"/>
    <w:rsid w:val="00031D17"/>
    <w:rsid w:val="00044ACE"/>
    <w:rsid w:val="0004550E"/>
    <w:rsid w:val="000468DE"/>
    <w:rsid w:val="00052614"/>
    <w:rsid w:val="00066BE4"/>
    <w:rsid w:val="000671F6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E52CE"/>
    <w:rsid w:val="000F1C7B"/>
    <w:rsid w:val="000F3AAB"/>
    <w:rsid w:val="000F6E25"/>
    <w:rsid w:val="001011DF"/>
    <w:rsid w:val="0010762B"/>
    <w:rsid w:val="00112B69"/>
    <w:rsid w:val="001316D3"/>
    <w:rsid w:val="00134B1D"/>
    <w:rsid w:val="001554CD"/>
    <w:rsid w:val="00155A91"/>
    <w:rsid w:val="001613E2"/>
    <w:rsid w:val="0016459D"/>
    <w:rsid w:val="00165155"/>
    <w:rsid w:val="00167017"/>
    <w:rsid w:val="00172E45"/>
    <w:rsid w:val="001734C7"/>
    <w:rsid w:val="0019210D"/>
    <w:rsid w:val="001A3BFB"/>
    <w:rsid w:val="001A3C20"/>
    <w:rsid w:val="001B198C"/>
    <w:rsid w:val="001B7388"/>
    <w:rsid w:val="001C17C5"/>
    <w:rsid w:val="001D2302"/>
    <w:rsid w:val="001D7BB3"/>
    <w:rsid w:val="001E12A6"/>
    <w:rsid w:val="001E498F"/>
    <w:rsid w:val="001F6F50"/>
    <w:rsid w:val="0022518C"/>
    <w:rsid w:val="00225316"/>
    <w:rsid w:val="00237A7E"/>
    <w:rsid w:val="00240DFD"/>
    <w:rsid w:val="00241F16"/>
    <w:rsid w:val="0024436B"/>
    <w:rsid w:val="00247969"/>
    <w:rsid w:val="00253FCA"/>
    <w:rsid w:val="00257AA1"/>
    <w:rsid w:val="0026182A"/>
    <w:rsid w:val="00277EBE"/>
    <w:rsid w:val="00280186"/>
    <w:rsid w:val="002838FB"/>
    <w:rsid w:val="00285249"/>
    <w:rsid w:val="002A252E"/>
    <w:rsid w:val="002A63D9"/>
    <w:rsid w:val="002B5A4A"/>
    <w:rsid w:val="002C0B9B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21F9"/>
    <w:rsid w:val="00303603"/>
    <w:rsid w:val="00305173"/>
    <w:rsid w:val="00321A76"/>
    <w:rsid w:val="00330AA1"/>
    <w:rsid w:val="00335E5B"/>
    <w:rsid w:val="003376AC"/>
    <w:rsid w:val="00343B43"/>
    <w:rsid w:val="00354F5D"/>
    <w:rsid w:val="00365ECE"/>
    <w:rsid w:val="003744DA"/>
    <w:rsid w:val="003779E5"/>
    <w:rsid w:val="00381B8B"/>
    <w:rsid w:val="003824CD"/>
    <w:rsid w:val="00384904"/>
    <w:rsid w:val="003B4868"/>
    <w:rsid w:val="003B4CCD"/>
    <w:rsid w:val="003B4DED"/>
    <w:rsid w:val="003C12C5"/>
    <w:rsid w:val="003C27EF"/>
    <w:rsid w:val="003C32E9"/>
    <w:rsid w:val="003C3898"/>
    <w:rsid w:val="003C421A"/>
    <w:rsid w:val="003D2605"/>
    <w:rsid w:val="003D5357"/>
    <w:rsid w:val="003D64D6"/>
    <w:rsid w:val="003E034A"/>
    <w:rsid w:val="003E20BB"/>
    <w:rsid w:val="003E3E21"/>
    <w:rsid w:val="003F16DE"/>
    <w:rsid w:val="00416281"/>
    <w:rsid w:val="00422353"/>
    <w:rsid w:val="00426915"/>
    <w:rsid w:val="004317AB"/>
    <w:rsid w:val="00433F63"/>
    <w:rsid w:val="00435788"/>
    <w:rsid w:val="004359E6"/>
    <w:rsid w:val="00443CE3"/>
    <w:rsid w:val="00452E7B"/>
    <w:rsid w:val="004546FA"/>
    <w:rsid w:val="004777CC"/>
    <w:rsid w:val="00481FE7"/>
    <w:rsid w:val="0048532C"/>
    <w:rsid w:val="00487536"/>
    <w:rsid w:val="0049103F"/>
    <w:rsid w:val="00492760"/>
    <w:rsid w:val="004A0DFE"/>
    <w:rsid w:val="004A1C2A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D3888"/>
    <w:rsid w:val="004E02A9"/>
    <w:rsid w:val="004F1A16"/>
    <w:rsid w:val="004F207F"/>
    <w:rsid w:val="004F5D91"/>
    <w:rsid w:val="004F6A60"/>
    <w:rsid w:val="005070FA"/>
    <w:rsid w:val="005161D0"/>
    <w:rsid w:val="00516611"/>
    <w:rsid w:val="0052186A"/>
    <w:rsid w:val="0053169C"/>
    <w:rsid w:val="005321DA"/>
    <w:rsid w:val="00547541"/>
    <w:rsid w:val="00551365"/>
    <w:rsid w:val="00557C11"/>
    <w:rsid w:val="005627FF"/>
    <w:rsid w:val="00577D61"/>
    <w:rsid w:val="005822AC"/>
    <w:rsid w:val="005B405A"/>
    <w:rsid w:val="005C2CCB"/>
    <w:rsid w:val="005C6080"/>
    <w:rsid w:val="005C6479"/>
    <w:rsid w:val="005C69FD"/>
    <w:rsid w:val="005D7025"/>
    <w:rsid w:val="005E2D67"/>
    <w:rsid w:val="005E4F8F"/>
    <w:rsid w:val="005E5578"/>
    <w:rsid w:val="005F4D62"/>
    <w:rsid w:val="005F63FE"/>
    <w:rsid w:val="00610ED7"/>
    <w:rsid w:val="00620CE3"/>
    <w:rsid w:val="00621086"/>
    <w:rsid w:val="00626F05"/>
    <w:rsid w:val="006365A1"/>
    <w:rsid w:val="00636AA2"/>
    <w:rsid w:val="00644DC6"/>
    <w:rsid w:val="00655620"/>
    <w:rsid w:val="0065776F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58CC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973C7"/>
    <w:rsid w:val="007A0755"/>
    <w:rsid w:val="007A31D9"/>
    <w:rsid w:val="007A74F9"/>
    <w:rsid w:val="007D062C"/>
    <w:rsid w:val="007D41A1"/>
    <w:rsid w:val="008033D0"/>
    <w:rsid w:val="00803939"/>
    <w:rsid w:val="00803B54"/>
    <w:rsid w:val="00803FB6"/>
    <w:rsid w:val="008059EF"/>
    <w:rsid w:val="008128F7"/>
    <w:rsid w:val="00812938"/>
    <w:rsid w:val="00827B71"/>
    <w:rsid w:val="00830DAC"/>
    <w:rsid w:val="0083134C"/>
    <w:rsid w:val="00832CE9"/>
    <w:rsid w:val="00832F51"/>
    <w:rsid w:val="00843100"/>
    <w:rsid w:val="00847054"/>
    <w:rsid w:val="00850F25"/>
    <w:rsid w:val="008534AA"/>
    <w:rsid w:val="008719C2"/>
    <w:rsid w:val="00884FF7"/>
    <w:rsid w:val="00894ACE"/>
    <w:rsid w:val="008A643A"/>
    <w:rsid w:val="008B19D9"/>
    <w:rsid w:val="008B1FD3"/>
    <w:rsid w:val="008B204B"/>
    <w:rsid w:val="008C49AE"/>
    <w:rsid w:val="008C59F7"/>
    <w:rsid w:val="008C6282"/>
    <w:rsid w:val="008D091F"/>
    <w:rsid w:val="008D6B91"/>
    <w:rsid w:val="008E7687"/>
    <w:rsid w:val="008F0E3C"/>
    <w:rsid w:val="008F11FA"/>
    <w:rsid w:val="008F33AE"/>
    <w:rsid w:val="008F4ACA"/>
    <w:rsid w:val="008F5A6B"/>
    <w:rsid w:val="00912F98"/>
    <w:rsid w:val="00916A17"/>
    <w:rsid w:val="00917FBB"/>
    <w:rsid w:val="009219CA"/>
    <w:rsid w:val="009223D3"/>
    <w:rsid w:val="00922FB6"/>
    <w:rsid w:val="0092365D"/>
    <w:rsid w:val="00927372"/>
    <w:rsid w:val="00931B15"/>
    <w:rsid w:val="00931D7A"/>
    <w:rsid w:val="0093265D"/>
    <w:rsid w:val="00935D8D"/>
    <w:rsid w:val="00942FE8"/>
    <w:rsid w:val="00957E70"/>
    <w:rsid w:val="00960699"/>
    <w:rsid w:val="00970DAB"/>
    <w:rsid w:val="0097321D"/>
    <w:rsid w:val="00992531"/>
    <w:rsid w:val="00995CD5"/>
    <w:rsid w:val="009A1787"/>
    <w:rsid w:val="009A4F5A"/>
    <w:rsid w:val="009A611F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0D43"/>
    <w:rsid w:val="00A11FB4"/>
    <w:rsid w:val="00A1550B"/>
    <w:rsid w:val="00A35782"/>
    <w:rsid w:val="00A362F9"/>
    <w:rsid w:val="00A43EE6"/>
    <w:rsid w:val="00A60F49"/>
    <w:rsid w:val="00A61E15"/>
    <w:rsid w:val="00A66F91"/>
    <w:rsid w:val="00A70229"/>
    <w:rsid w:val="00A833B6"/>
    <w:rsid w:val="00A87E00"/>
    <w:rsid w:val="00A918D1"/>
    <w:rsid w:val="00A93A9A"/>
    <w:rsid w:val="00A953AA"/>
    <w:rsid w:val="00AA5C16"/>
    <w:rsid w:val="00AC31D4"/>
    <w:rsid w:val="00AC6098"/>
    <w:rsid w:val="00AD3B26"/>
    <w:rsid w:val="00AE0190"/>
    <w:rsid w:val="00AE0CF3"/>
    <w:rsid w:val="00AE2BF6"/>
    <w:rsid w:val="00AE3370"/>
    <w:rsid w:val="00AE64CA"/>
    <w:rsid w:val="00AF7092"/>
    <w:rsid w:val="00AF743D"/>
    <w:rsid w:val="00B04F3D"/>
    <w:rsid w:val="00B0723D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718E"/>
    <w:rsid w:val="00B50399"/>
    <w:rsid w:val="00B55EE8"/>
    <w:rsid w:val="00B56E6C"/>
    <w:rsid w:val="00B63D0E"/>
    <w:rsid w:val="00B648CE"/>
    <w:rsid w:val="00B6685E"/>
    <w:rsid w:val="00B806D6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12263"/>
    <w:rsid w:val="00C21E3B"/>
    <w:rsid w:val="00C2589E"/>
    <w:rsid w:val="00C35B1A"/>
    <w:rsid w:val="00C41C7D"/>
    <w:rsid w:val="00C43D82"/>
    <w:rsid w:val="00C51BA9"/>
    <w:rsid w:val="00C63023"/>
    <w:rsid w:val="00C63743"/>
    <w:rsid w:val="00C73BD4"/>
    <w:rsid w:val="00C76C6C"/>
    <w:rsid w:val="00C80EC5"/>
    <w:rsid w:val="00C86BB9"/>
    <w:rsid w:val="00C8772C"/>
    <w:rsid w:val="00CA43FD"/>
    <w:rsid w:val="00CB18EB"/>
    <w:rsid w:val="00CB20E1"/>
    <w:rsid w:val="00CB441E"/>
    <w:rsid w:val="00CC72E9"/>
    <w:rsid w:val="00CD25C2"/>
    <w:rsid w:val="00CD4D4E"/>
    <w:rsid w:val="00CE24E5"/>
    <w:rsid w:val="00CE41DB"/>
    <w:rsid w:val="00CE4D96"/>
    <w:rsid w:val="00D0745B"/>
    <w:rsid w:val="00D078C4"/>
    <w:rsid w:val="00D11AC5"/>
    <w:rsid w:val="00D15EA5"/>
    <w:rsid w:val="00D2100B"/>
    <w:rsid w:val="00D24220"/>
    <w:rsid w:val="00D3089E"/>
    <w:rsid w:val="00D31D7A"/>
    <w:rsid w:val="00D33E60"/>
    <w:rsid w:val="00D430AD"/>
    <w:rsid w:val="00D460E7"/>
    <w:rsid w:val="00D56AB5"/>
    <w:rsid w:val="00D63ABC"/>
    <w:rsid w:val="00D653E4"/>
    <w:rsid w:val="00D675F1"/>
    <w:rsid w:val="00D73B96"/>
    <w:rsid w:val="00D80807"/>
    <w:rsid w:val="00D81CFE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2014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872A6"/>
    <w:rsid w:val="00E9110B"/>
    <w:rsid w:val="00EA2B6F"/>
    <w:rsid w:val="00EB3478"/>
    <w:rsid w:val="00EB4B39"/>
    <w:rsid w:val="00EB6FE3"/>
    <w:rsid w:val="00EC137B"/>
    <w:rsid w:val="00EE0F65"/>
    <w:rsid w:val="00F2460D"/>
    <w:rsid w:val="00F246A1"/>
    <w:rsid w:val="00F35970"/>
    <w:rsid w:val="00F37917"/>
    <w:rsid w:val="00F50922"/>
    <w:rsid w:val="00F5513E"/>
    <w:rsid w:val="00F60298"/>
    <w:rsid w:val="00F63F3F"/>
    <w:rsid w:val="00F66A57"/>
    <w:rsid w:val="00F66B7C"/>
    <w:rsid w:val="00F66FA5"/>
    <w:rsid w:val="00F71678"/>
    <w:rsid w:val="00F71A70"/>
    <w:rsid w:val="00F73061"/>
    <w:rsid w:val="00F730E3"/>
    <w:rsid w:val="00F755E9"/>
    <w:rsid w:val="00F848CA"/>
    <w:rsid w:val="00F909CD"/>
    <w:rsid w:val="00F974D1"/>
    <w:rsid w:val="00FA16E0"/>
    <w:rsid w:val="00FC1304"/>
    <w:rsid w:val="00FC4397"/>
    <w:rsid w:val="00FD05AD"/>
    <w:rsid w:val="00FD0666"/>
    <w:rsid w:val="00FD65A0"/>
    <w:rsid w:val="00FD7295"/>
    <w:rsid w:val="00FE2187"/>
    <w:rsid w:val="00FE320C"/>
    <w:rsid w:val="00FF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F99E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8" ma:contentTypeDescription="Create a new document." ma:contentTypeScope="" ma:versionID="11304a2312b10ba005a905492197ed54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93170523ac30ca7d674b70db29f58183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6C35C-7234-4892-AA39-5413495BA319}"/>
</file>

<file path=customXml/itemProps2.xml><?xml version="1.0" encoding="utf-8"?>
<ds:datastoreItem xmlns:ds="http://schemas.openxmlformats.org/officeDocument/2006/customXml" ds:itemID="{CA8B48AD-A77D-4516-9D78-7FB2BABE86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DFB472-34D4-4995-AE27-0D57FE530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CA9220-85F1-4E3C-B07A-3DFF3C85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248</TotalTime>
  <Pages>5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51</cp:revision>
  <cp:lastPrinted>2019-02-20T14:09:00Z</cp:lastPrinted>
  <dcterms:created xsi:type="dcterms:W3CDTF">2017-12-06T03:09:00Z</dcterms:created>
  <dcterms:modified xsi:type="dcterms:W3CDTF">2019-02-28T12:09:00Z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