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C8885" w14:textId="77777777" w:rsidR="00DB308D" w:rsidRDefault="006B215D" w:rsidP="004C2111">
      <w:pPr>
        <w:pStyle w:val="Reference"/>
      </w:pPr>
      <w:r>
        <w:tab/>
      </w:r>
    </w:p>
    <w:p w14:paraId="18AE1A94" w14:textId="3B387788" w:rsidR="00DD1E47" w:rsidRDefault="00757EF9" w:rsidP="00757EF9">
      <w:pPr>
        <w:pStyle w:val="BodyText"/>
        <w:tabs>
          <w:tab w:val="left" w:pos="6720"/>
        </w:tabs>
      </w:pPr>
      <w:r>
        <w:tab/>
      </w:r>
    </w:p>
    <w:p w14:paraId="6A3E6572" w14:textId="668833EE" w:rsidR="00D15EA5" w:rsidRDefault="00CE5208" w:rsidP="00CE5208">
      <w:pPr>
        <w:pStyle w:val="BodyText"/>
        <w:tabs>
          <w:tab w:val="left" w:pos="6107"/>
        </w:tabs>
      </w:pPr>
      <w:r>
        <w:tab/>
      </w:r>
      <w:r w:rsidR="006F1B19" w:rsidRPr="004A0DFE">
        <w:br w:type="textWrapping" w:clear="all"/>
      </w:r>
    </w:p>
    <w:p w14:paraId="76C6C3C4" w14:textId="77777777" w:rsidR="00D15EA5" w:rsidRDefault="00D15EA5" w:rsidP="00D15EA5">
      <w:pPr>
        <w:pStyle w:val="BodyText"/>
      </w:pPr>
    </w:p>
    <w:p w14:paraId="425131FC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77777777" w:rsidR="00112C09" w:rsidRP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F76D15" w14:textId="21A36DB1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ผู้ถือหุ้นบริษัท </w:t>
      </w:r>
      <w:r w:rsidR="003F615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สยามสตีลอินเตอร์เนชั่นแนล 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220A4FC" w14:textId="77777777" w:rsidR="00AD3B26" w:rsidRPr="00AC48F3" w:rsidRDefault="00734D83" w:rsidP="005F72DE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9660FAC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2B73EED6" w14:textId="77777777"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99E47CF" w14:textId="5AE42ACC" w:rsidR="00D55512" w:rsidRPr="00AC48F3" w:rsidRDefault="005F72DE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ข้าพเจ้าได้ตรวจสอบงบการเงินรวมของ</w:t>
      </w:r>
      <w:r w:rsidRPr="003F615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Pr="003F615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F615A" w:rsidRPr="003F615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สยามสตีลอินเตอร์เนชั่นแนล</w:t>
      </w:r>
      <w:r w:rsidRPr="003F615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3F615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3F615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3F615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3F615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3F615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3F615A">
        <w:rPr>
          <w:rFonts w:ascii="Browallia New" w:hAnsi="Browallia New" w:cs="Browallia New"/>
          <w:spacing w:val="-4"/>
          <w:sz w:val="28"/>
          <w:szCs w:val="28"/>
          <w:lang w:bidi="th-TH"/>
        </w:rPr>
        <w:t>“</w:t>
      </w:r>
      <w:r w:rsidRPr="003F615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กลุ่มบริษัท</w:t>
      </w:r>
      <w:r w:rsidRPr="003F615A">
        <w:rPr>
          <w:rFonts w:ascii="Browallia New" w:hAnsi="Browallia New" w:cs="Browallia New"/>
          <w:spacing w:val="-4"/>
          <w:sz w:val="28"/>
          <w:szCs w:val="28"/>
          <w:lang w:bidi="th-TH"/>
        </w:rPr>
        <w:t>”</w:t>
      </w:r>
      <w:r w:rsidRPr="003F615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/>
          <w:sz w:val="28"/>
          <w:szCs w:val="28"/>
        </w:rPr>
        <w:t xml:space="preserve">31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/>
          <w:sz w:val="28"/>
          <w:szCs w:val="28"/>
        </w:rPr>
        <w:t xml:space="preserve">2561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งบกำไรขาดทุนและงบกำไรขาดทุนเบ็ดเสร็จอื่นรวม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</w:t>
      </w:r>
      <w:r w:rsidR="009A6939">
        <w:rPr>
          <w:rFonts w:ascii="Browallia New" w:hAnsi="Browallia New" w:cs="Browallia New" w:hint="cs"/>
          <w:sz w:val="28"/>
          <w:szCs w:val="28"/>
          <w:cs/>
          <w:lang w:bidi="th-TH"/>
        </w:rPr>
        <w:t>ด</w:t>
      </w:r>
      <w:r w:rsidRPr="003F615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และข้าพเจ้าได้ตรวจสอบงบการเงินเฉพาะของบริษัท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615A"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สยามสตีลอินเตอร์เนชั่นแนล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>) (</w:t>
      </w:r>
      <w:r w:rsidRPr="003F615A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3F615A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/>
          <w:sz w:val="28"/>
          <w:szCs w:val="28"/>
        </w:rPr>
        <w:t xml:space="preserve">31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3F61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F615A">
        <w:rPr>
          <w:rFonts w:ascii="Browallia New" w:hAnsi="Browallia New" w:cs="Browallia New"/>
          <w:sz w:val="28"/>
          <w:szCs w:val="28"/>
        </w:rPr>
        <w:t xml:space="preserve">2561 </w:t>
      </w:r>
      <w:r w:rsidRPr="003F615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ขาดทุนเบ็ดเสร็จอื่น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และงบกระแสเงินสดสำหรับปีสิ้นสุดวันเดียวกัน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และหมายเหตุประกอบงบการเงินเฉพาะของบริษัท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68358F49" w14:textId="77777777"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C6E179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รวมและงบการเงินเฉพาะของบริษัทข้างต้น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รวมของกลุ่มบริษัท 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</w:t>
      </w:r>
      <w:r w:rsidR="005F72DE">
        <w:rPr>
          <w:rFonts w:ascii="Browallia New" w:hAnsi="Browallia New" w:cs="Browallia New"/>
          <w:sz w:val="28"/>
          <w:szCs w:val="28"/>
        </w:rPr>
        <w:t>1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 และกระแสเงินสดรวม สำหรับปีสิ้นสุดวันเดียวกัน และฐานะการเงินเฉพาะของบริษัท 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AC48F3">
        <w:rPr>
          <w:rFonts w:ascii="Browallia New" w:hAnsi="Browallia New" w:cs="Browallia New"/>
          <w:sz w:val="28"/>
          <w:szCs w:val="28"/>
        </w:rPr>
        <w:t>6</w:t>
      </w:r>
      <w:r w:rsidR="005F72DE">
        <w:rPr>
          <w:rFonts w:ascii="Browallia New" w:hAnsi="Browallia New" w:cs="Browallia New"/>
          <w:sz w:val="28"/>
          <w:szCs w:val="28"/>
        </w:rPr>
        <w:t>1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และกระแสเงินสดเฉพาะของบริษัท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DC4C5C3" w14:textId="77777777" w:rsidR="00D55512" w:rsidRPr="00AC48F3" w:rsidRDefault="00D55512" w:rsidP="005F72D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50E3856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81D02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661A6AA9" w14:textId="237A9AED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31963856" w14:textId="50799B91" w:rsidR="00EF61A4" w:rsidRDefault="00EF61A4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451E024" w14:textId="3410B672" w:rsidR="00EF61A4" w:rsidRDefault="00EF61A4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0340670" w14:textId="66E7B40D" w:rsidR="00EF61A4" w:rsidRDefault="00EF61A4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1F34DDC" w14:textId="77777777" w:rsidR="00EF61A4" w:rsidRDefault="00EF61A4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632DE87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88FE0A5" w14:textId="77777777"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AA009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E59B36" w14:textId="77777777" w:rsidR="00CD4D4E" w:rsidRPr="00851D8B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D55512" w:rsidRPr="00AC48F3" w14:paraId="0899A915" w14:textId="77777777" w:rsidTr="00DC7F34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29805836" w14:textId="35E54051" w:rsidR="00D55512" w:rsidRPr="00DC7F34" w:rsidRDefault="00D55512" w:rsidP="00DC7F3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3BC4D12E" w14:textId="36E14429" w:rsidR="00D55512" w:rsidRPr="00DC7F34" w:rsidRDefault="00D55512" w:rsidP="00DC7F34">
            <w:pPr>
              <w:spacing w:after="0" w:line="240" w:lineRule="auto"/>
              <w:rPr>
                <w:rFonts w:ascii="Browallia New" w:hAnsi="Browallia New"/>
                <w:b/>
                <w:sz w:val="27"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3F615A" w:rsidRPr="00AC48F3" w14:paraId="0C9E52F0" w14:textId="77777777" w:rsidTr="00DC7F34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09F8362A" w14:textId="5263B67B" w:rsidR="003F615A" w:rsidRDefault="003F615A" w:rsidP="003F615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C7D56A6" w14:textId="77777777" w:rsidR="003F615A" w:rsidRPr="00023113" w:rsidRDefault="003F615A" w:rsidP="003F615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  <w:p w14:paraId="3F71CCB0" w14:textId="77777777" w:rsidR="003F615A" w:rsidRPr="00023113" w:rsidRDefault="003F615A" w:rsidP="003F615A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C64020" w14:textId="41E14547" w:rsidR="003F615A" w:rsidRPr="00BA6330" w:rsidRDefault="003F615A" w:rsidP="003F615A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กลุ่มบริษัท</w:t>
            </w:r>
            <w:r w:rsidR="0023360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มีสินทรัพย์ภาษีเงินได้รอการตัดบัญชี</w:t>
            </w:r>
            <w:r w:rsidR="0023360F" w:rsidRPr="007E7AA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C75E81" w:rsidRPr="007E7AA3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23360F" w:rsidRPr="007E7AA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</w:t>
            </w:r>
            <w:r w:rsidR="00C75E81" w:rsidRPr="007E7AA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83</w:t>
            </w:r>
            <w:r w:rsidR="0023360F" w:rsidRPr="007E7AA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23360F" w:rsidRPr="007E7AA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ล้านบาทและ</w:t>
            </w:r>
            <w:r w:rsidR="0023360F" w:rsidRPr="007E7AA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หนี้สิน</w:t>
            </w:r>
            <w:r w:rsidR="0023360F" w:rsidRPr="007E7A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ภาษีเงินได้รอการตัดบัญชีจำนวน</w:t>
            </w:r>
            <w:r w:rsidR="0023360F" w:rsidRPr="007E7AA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C75E81" w:rsidRPr="007E7AA3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23360F" w:rsidRPr="007E7AA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</w:t>
            </w:r>
            <w:r w:rsidR="00C75E81" w:rsidRPr="007E7AA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93</w:t>
            </w:r>
            <w:r w:rsidR="0023360F" w:rsidRPr="007E7AA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23360F" w:rsidRPr="007E7A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="0023360F" w:rsidRPr="007E7AA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7E7A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และบริษัทมี</w:t>
            </w:r>
            <w:r w:rsidRPr="007E7AA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หนี้สิน</w:t>
            </w:r>
            <w:r w:rsidRPr="007E7A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</w:t>
            </w:r>
            <w:r w:rsidR="0023360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3.93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กลุ่มบริษัทและบริษัท</w:t>
            </w: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มีส่วนที่ยังไม่ได้รับรู้เป็นสินทรัพย์ภาษีเงินได้รอการตัดบัญชีจำนวน</w:t>
            </w:r>
            <w:r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7E7AA3">
              <w:rPr>
                <w:rFonts w:ascii="Browallia New" w:hAnsi="Browallia New" w:cs="Browallia New"/>
                <w:sz w:val="26"/>
                <w:szCs w:val="26"/>
                <w:lang w:bidi="th-TH"/>
              </w:rPr>
              <w:t>95.14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7E7AA3">
              <w:rPr>
                <w:rFonts w:ascii="Browallia New" w:hAnsi="Browallia New" w:cs="Browallia New"/>
                <w:sz w:val="26"/>
                <w:szCs w:val="26"/>
                <w:lang w:bidi="th-TH"/>
              </w:rPr>
              <w:t>64.11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ล้านบาท ตามลำดับ</w:t>
            </w:r>
            <w:r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จากผลขาดทุนสะสมทางภาษี</w:t>
            </w:r>
            <w:r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ซึ่งกลุ่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มบริษัทและบริษัท</w:t>
            </w: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รับรู้สินทรัพย์ภาษีเงินได้รอการตัดบัญชีสำหรับผลขาดทุนสะสมทางภาษีเมื่อมีความเป็นไปได้ค่อนข้างแน่ว่าจะมีกำไรทางภาษีในอนาคตที่สามารถนำผลขาดทุนทางภาษีดังกล่าวมาใช้ประโยชน์ทางภาษีได้แน่นอน</w:t>
            </w:r>
          </w:p>
          <w:p w14:paraId="4F96CA57" w14:textId="77777777" w:rsidR="003F615A" w:rsidRPr="00023113" w:rsidRDefault="003F615A" w:rsidP="003F615A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6DD46B7" w14:textId="77777777" w:rsidR="003F615A" w:rsidRPr="004902DB" w:rsidRDefault="003F615A" w:rsidP="003F615A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ในการคำนวณมูลค่าของสินทรัพย์ภาษีเงินได้รอการตัดบัญชีที่รับรู้จากผลขาดทุนสะสมทางภาษี</w:t>
            </w:r>
            <w:r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ผู้บริหารต้องใช้ดุลยพินิจที่เกี่ยวข้องกับจัดทำประมาณการกำไรทางภาษีในอนาคตให้มีความน่าเชื่อถือ</w:t>
            </w:r>
            <w:r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ซึ่งปัจจัยดังกล่าวสามารถเปลี่ยนแปลงตามสภาวะทางเศรษฐกิจและสถานการณ์ตลาดในอนาคต</w:t>
            </w:r>
            <w:r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51EED5E3" w14:textId="77777777" w:rsidR="003F615A" w:rsidRPr="004902DB" w:rsidRDefault="003F615A" w:rsidP="003F615A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904586" w14:textId="77777777" w:rsidR="003F615A" w:rsidRDefault="003F615A" w:rsidP="003F615A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ข้าพเจ้าให้ความสำคัญในประเด็นนี้</w:t>
            </w:r>
            <w:r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นื่องจากการตรวจสอบรายการดังกล่าวต้องใช้ดุลยพินิจในการพิจารณาเป็นอย่างมากเพราะผลที่จะเกิดขึ้นจริง</w:t>
            </w:r>
            <w:r w:rsidRPr="004902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902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ขึ้นอยู่กับความไม่แน่นอนทางเศรษฐกิจและการตลาดในอนาคตอย่างมาก</w:t>
            </w:r>
          </w:p>
          <w:p w14:paraId="03C7FA47" w14:textId="77777777" w:rsidR="003F615A" w:rsidRPr="00023113" w:rsidRDefault="003F615A" w:rsidP="003F615A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B79DA8A" w14:textId="014BA3E0" w:rsidR="003F615A" w:rsidRPr="00DC7F34" w:rsidRDefault="003F615A" w:rsidP="007E7AA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/>
                <w:sz w:val="27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ตามที่บริษัทเปิดเผยรายละเอียดในหมายเหตุข้อ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15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และนโยบายการบัญชีที่สำคั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ญ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7FBF9842" w14:textId="77777777" w:rsidR="003F615A" w:rsidRPr="00DC7F34" w:rsidRDefault="003F615A" w:rsidP="00DC7F34">
            <w:pPr>
              <w:spacing w:after="0"/>
              <w:rPr>
                <w:rFonts w:ascii="Browallia New" w:hAnsi="Browallia New"/>
                <w:sz w:val="26"/>
              </w:rPr>
            </w:pPr>
          </w:p>
          <w:p w14:paraId="744127B7" w14:textId="77777777" w:rsidR="003F615A" w:rsidRPr="00DC7F34" w:rsidRDefault="003F615A" w:rsidP="00DC7F34">
            <w:pPr>
              <w:jc w:val="thaiDistribute"/>
              <w:rPr>
                <w:rFonts w:ascii="Browallia New" w:hAnsi="Browallia New"/>
                <w:sz w:val="26"/>
              </w:rPr>
            </w:pPr>
          </w:p>
          <w:p w14:paraId="029D8E8C" w14:textId="538E6FF5" w:rsidR="003F615A" w:rsidRPr="00023113" w:rsidRDefault="003F615A" w:rsidP="003F615A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1723619" w14:textId="77777777" w:rsidR="003F615A" w:rsidRPr="000810A2" w:rsidRDefault="003F615A" w:rsidP="003F615A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ข้าพเจ้าได้ประเมินความเพียงพอและความเหมาะสมของหลักฐานการสอบบัญชี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โดยประเมินวิธีการที่ผู้บริหารใช้ในการจัดทำประมาณการรายได้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ค่าใช้จ่ายและผลการดำเนินงานในอนาคต</w:t>
            </w:r>
          </w:p>
          <w:p w14:paraId="4592417D" w14:textId="77777777" w:rsidR="003F615A" w:rsidRDefault="003F615A" w:rsidP="003F61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6E73241" w14:textId="04EADC43" w:rsidR="003F615A" w:rsidRDefault="003F615A" w:rsidP="003F61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หารือกับผู้บริหารเพื่อให้เข้าใจถึงแผนการดำเนินธุรกิจและสมมติฐานที่ผู้บริหารใช้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ประเมินความสมเหตุสมผลของสมมติฐานที่ผู้บริหารใช้ในการจัดทำประมาณการ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โดยการเปรียบเทียบผลของการจัดทำงบประมาณในอดีต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BB01C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การดำเนินธุรกิจในปัจจุบัน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3E7F92EC" w14:textId="77777777" w:rsidR="003F615A" w:rsidRDefault="003F615A" w:rsidP="003F61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F344120" w14:textId="77777777" w:rsidR="003F615A" w:rsidRDefault="003F615A" w:rsidP="003F61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ทดสอบความถูกต้องของวิธีการคำนวณประมาณการทางธุรกิจ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ทดสอบความเหมาะสมในการคำนวณสินทรัพย์ภาษีเงินได้รอการตัดบัญชี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โดยเปรียบเทียบผลประโยชน์ทางภาษีท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ี่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จะได้รับในอนาคตกับประมาณการดังกล่าว</w:t>
            </w:r>
          </w:p>
          <w:p w14:paraId="52B336D9" w14:textId="77777777" w:rsidR="003F615A" w:rsidRDefault="003F615A" w:rsidP="003F61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04C14F3" w14:textId="77777777" w:rsidR="003F615A" w:rsidRDefault="003F615A" w:rsidP="003F61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ข้าพเจ้าได้พิจารณาความเพียงพอและเหมาะสมของการเปิดเผยข้อมูลในหมายเหตุประกอบงบการเงิน</w:t>
            </w:r>
          </w:p>
          <w:p w14:paraId="5CC1A9DC" w14:textId="77777777" w:rsidR="003F615A" w:rsidRPr="00DC7F34" w:rsidRDefault="003F615A" w:rsidP="00DC7F3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/>
                <w:sz w:val="27"/>
              </w:rPr>
            </w:pPr>
          </w:p>
        </w:tc>
      </w:tr>
    </w:tbl>
    <w:p w14:paraId="50867A9C" w14:textId="77777777" w:rsidR="00EF61A4" w:rsidRDefault="00EF61A4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29E0BF4" w14:textId="77777777" w:rsidR="00EF61A4" w:rsidRDefault="00EF61A4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6D2D984" w14:textId="77777777" w:rsidR="00EF61A4" w:rsidRDefault="00EF61A4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B8D0545" w14:textId="643D82E1"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1C100D99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E65EDB" w14:textId="77777777"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6D1BAD8" w14:textId="77777777" w:rsidR="00CD059F" w:rsidRDefault="00CD059F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F9CEA7" w14:textId="77777777" w:rsidR="00D55512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7879C2DE" w14:textId="77777777" w:rsidR="00EA590C" w:rsidRDefault="00EA590C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235B58F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</w:t>
      </w:r>
      <w:r w:rsidR="007C1D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118312FB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C7BED8A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954B679" w14:textId="77777777" w:rsidR="00D55512" w:rsidRPr="00AC48F3" w:rsidRDefault="00D55512" w:rsidP="00996C03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1E93D29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รวมและงบการเงินเฉพาะของบริษัท</w:t>
      </w:r>
    </w:p>
    <w:p w14:paraId="1BDC3B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ECA696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BFBC09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D9D5C5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58EC62DA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F991896" w14:textId="77777777" w:rsidR="00D55512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7C1D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758DF28C" w14:textId="77777777" w:rsidR="00AC616F" w:rsidRDefault="00AC616F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C7AF07F" w14:textId="77777777" w:rsidR="003F615A" w:rsidRDefault="003F615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7FABD261" w14:textId="41CC7A41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7DB2D2D6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4F68D5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5F9F26EA" w14:textId="20175EAD" w:rsidR="00AC616F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</w:p>
    <w:p w14:paraId="65E56CF2" w14:textId="0058F068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F0B7F19" w14:textId="77777777" w:rsidR="00AF428E" w:rsidRPr="00AC48F3" w:rsidRDefault="00AF428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916418" w14:textId="77777777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3DB9C0F0" w14:textId="77777777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2B9753" w14:textId="77777777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1559005B" w14:textId="55766AAA" w:rsidR="00D55512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560F3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7560F3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7560F3"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7560F3"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="007560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3AE6D3A6" w14:textId="4452639E" w:rsidR="00427EEE" w:rsidRDefault="00427EEE" w:rsidP="00427EEE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7C475D9" w14:textId="36E9CA51" w:rsidR="00427EEE" w:rsidRDefault="00427EEE" w:rsidP="00427EEE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036004" w14:textId="16874416" w:rsidR="00427EEE" w:rsidRDefault="00427EEE" w:rsidP="00427EEE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4BB02B" w14:textId="18B259F5" w:rsidR="00427EEE" w:rsidRDefault="00427EEE" w:rsidP="00427EEE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31DAE8" w14:textId="77777777" w:rsidR="00427EEE" w:rsidRDefault="00427EEE" w:rsidP="00427EEE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5423D9C5" w14:textId="77777777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</w:t>
      </w:r>
      <w:bookmarkStart w:id="1" w:name="_GoBack"/>
      <w:bookmarkEnd w:id="1"/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0568DD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7E663168" w14:textId="77777777" w:rsidR="00D55512" w:rsidRPr="00AC48F3" w:rsidRDefault="00D55512" w:rsidP="00AC48F3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318250A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F5BEF0D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 w:rsidR="00DE7466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05291073" w14:textId="77777777" w:rsidR="00AC616F" w:rsidRDefault="00AC616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461CC7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DCAC52D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6FB22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ในการตรวจสอบงบการเงินรวมและงบการเงินเฉพาะของบริษัทในงวดปัจจุบันและกำหนดเป็นเรื่องสำคัญ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B70B33A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98C0F7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2F982C" w14:textId="0EDE6DFC" w:rsidR="00D55512" w:rsidRDefault="00D55512" w:rsidP="00AC48F3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62E17AB" w14:textId="77777777" w:rsidR="00DC7F34" w:rsidRPr="00AC48F3" w:rsidRDefault="00DC7F34" w:rsidP="00AC48F3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7F6ECA" w14:textId="77777777" w:rsidR="003F615A" w:rsidRPr="004A00BF" w:rsidRDefault="003F615A" w:rsidP="003F615A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A00B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นางสาวกัญญาณัฐ </w:t>
      </w:r>
      <w:r w:rsidRPr="004A00B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4A00B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ศรีรัตน์ชัชวาลย์</w:t>
      </w:r>
    </w:p>
    <w:p w14:paraId="20AC4662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7976D5" w14:textId="77777777" w:rsidR="003F615A" w:rsidRPr="00DC7F34" w:rsidRDefault="003F615A" w:rsidP="00DC7F34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</w:rPr>
      </w:pPr>
      <w:r w:rsidRPr="004A00BF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DC7F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C7F34">
        <w:rPr>
          <w:rFonts w:ascii="Browallia New" w:hAnsi="Browallia New"/>
          <w:sz w:val="28"/>
        </w:rPr>
        <w:t>6549</w:t>
      </w:r>
    </w:p>
    <w:p w14:paraId="159D1E54" w14:textId="77777777" w:rsidR="00D55512" w:rsidRPr="00DC7F34" w:rsidRDefault="00D55512" w:rsidP="00DC7F34">
      <w:pPr>
        <w:spacing w:after="0" w:line="240" w:lineRule="auto"/>
        <w:jc w:val="thaiDistribute"/>
        <w:rPr>
          <w:rFonts w:ascii="Browallia New" w:hAnsi="Browallia New"/>
          <w:sz w:val="28"/>
        </w:rPr>
      </w:pPr>
    </w:p>
    <w:p w14:paraId="47A13BE8" w14:textId="77777777" w:rsidR="00E17598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19A3B6AB" w14:textId="77777777" w:rsidR="003F615A" w:rsidRPr="004A00BF" w:rsidRDefault="003F615A" w:rsidP="003F615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A00BF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8A36D1A" w14:textId="0145E1D1" w:rsidR="003F615A" w:rsidRPr="00DC7F34" w:rsidRDefault="003F615A" w:rsidP="00DC7F34">
      <w:pPr>
        <w:spacing w:after="0" w:line="240" w:lineRule="auto"/>
        <w:jc w:val="thaiDistribute"/>
        <w:rPr>
          <w:rFonts w:ascii="Browallia New" w:hAnsi="Browallia New"/>
          <w:sz w:val="28"/>
        </w:rPr>
      </w:pPr>
      <w:r w:rsidRPr="00DC7F34">
        <w:rPr>
          <w:rFonts w:ascii="Browallia New" w:hAnsi="Browallia New"/>
          <w:sz w:val="28"/>
          <w:lang w:val="en-US"/>
        </w:rPr>
        <w:t>2</w:t>
      </w:r>
      <w:r w:rsidR="00DD679F">
        <w:rPr>
          <w:rFonts w:ascii="Browallia New" w:hAnsi="Browallia New"/>
          <w:sz w:val="28"/>
          <w:lang w:val="en-US"/>
        </w:rPr>
        <w:t>8</w:t>
      </w:r>
      <w:r w:rsidRPr="00DC7F34">
        <w:rPr>
          <w:rFonts w:ascii="Browallia New" w:hAnsi="Browallia New"/>
          <w:sz w:val="28"/>
          <w:lang w:val="en-US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Pr="00F9448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94489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2</w:t>
      </w:r>
    </w:p>
    <w:p w14:paraId="2C916BCD" w14:textId="77777777" w:rsidR="00D55512" w:rsidRDefault="00D55512" w:rsidP="00CD4D4E">
      <w:pPr>
        <w:jc w:val="thaiDistribute"/>
        <w:rPr>
          <w:rFonts w:ascii="Browallia New" w:hAnsi="Browallia New" w:cs="Browallia New"/>
        </w:rPr>
      </w:pPr>
    </w:p>
    <w:p w14:paraId="61E172BC" w14:textId="77777777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A68709B" w14:textId="77777777" w:rsidR="0051206C" w:rsidRPr="00DC7F34" w:rsidRDefault="0051206C" w:rsidP="00DC7F34">
      <w:pPr>
        <w:jc w:val="thaiDistribute"/>
        <w:rPr>
          <w:rFonts w:ascii="Browallia New" w:hAnsi="Browallia New"/>
        </w:rPr>
      </w:pPr>
    </w:p>
    <w:sectPr w:rsidR="0051206C" w:rsidRPr="00DC7F34" w:rsidSect="008719C2">
      <w:headerReference w:type="even" r:id="rId13"/>
      <w:headerReference w:type="default" r:id="rId14"/>
      <w:headerReference w:type="first" r:id="rId15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9CA33" w14:textId="77777777" w:rsidR="00D557D3" w:rsidRDefault="00D557D3">
      <w:r>
        <w:separator/>
      </w:r>
    </w:p>
  </w:endnote>
  <w:endnote w:type="continuationSeparator" w:id="0">
    <w:p w14:paraId="46421028" w14:textId="77777777" w:rsidR="00D557D3" w:rsidRDefault="00D557D3">
      <w:r>
        <w:continuationSeparator/>
      </w:r>
    </w:p>
  </w:endnote>
  <w:endnote w:type="continuationNotice" w:id="1">
    <w:p w14:paraId="1F109AE6" w14:textId="77777777" w:rsidR="00D557D3" w:rsidRDefault="00D557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5116E" w14:textId="77777777" w:rsidR="00D557D3" w:rsidRDefault="00D557D3">
      <w:bookmarkStart w:id="0" w:name="_Hlk482348182"/>
      <w:bookmarkEnd w:id="0"/>
      <w:r>
        <w:separator/>
      </w:r>
    </w:p>
  </w:footnote>
  <w:footnote w:type="continuationSeparator" w:id="0">
    <w:p w14:paraId="15279BA1" w14:textId="77777777" w:rsidR="00D557D3" w:rsidRDefault="00D557D3">
      <w:r>
        <w:continuationSeparator/>
      </w:r>
    </w:p>
  </w:footnote>
  <w:footnote w:type="continuationNotice" w:id="1">
    <w:p w14:paraId="6DD96A7C" w14:textId="77777777" w:rsidR="00D557D3" w:rsidRDefault="00D557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8B5C2" w14:textId="41DB6195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F2C7F" w14:textId="77777777" w:rsidR="00D15EA5" w:rsidRDefault="00D15EA5" w:rsidP="00DC7F34">
    <w:pPr>
      <w:pStyle w:val="Header"/>
      <w:tabs>
        <w:tab w:val="clear" w:pos="8562"/>
        <w:tab w:val="left" w:pos="5328"/>
      </w:tabs>
      <w:spacing w:after="1200"/>
    </w:pPr>
  </w:p>
  <w:p w14:paraId="4C7ACF70" w14:textId="446ECBEF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2" w:name="Footer3_tbl"/>
    <w:bookmarkEnd w:id="2"/>
  </w:p>
  <w:p w14:paraId="06582961" w14:textId="699269F6" w:rsidR="00D460E7" w:rsidRPr="00DC7F34" w:rsidRDefault="00D460E7" w:rsidP="00DC7F3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1C475C4"/>
    <w:multiLevelType w:val="hybridMultilevel"/>
    <w:tmpl w:val="96E2F4EE"/>
    <w:lvl w:ilvl="0" w:tplc="4C1A0D5A">
      <w:numFmt w:val="bullet"/>
      <w:lvlText w:val="-"/>
      <w:lvlJc w:val="left"/>
      <w:pPr>
        <w:ind w:left="36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2266FDF"/>
    <w:multiLevelType w:val="hybridMultilevel"/>
    <w:tmpl w:val="3F54F1A2"/>
    <w:lvl w:ilvl="0" w:tplc="0B32F2C2">
      <w:numFmt w:val="bullet"/>
      <w:lvlText w:val="-"/>
      <w:lvlJc w:val="left"/>
      <w:pPr>
        <w:ind w:left="189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5"/>
  </w:num>
  <w:num w:numId="8">
    <w:abstractNumId w:val="25"/>
  </w:num>
  <w:num w:numId="9">
    <w:abstractNumId w:val="5"/>
  </w:num>
  <w:num w:numId="10">
    <w:abstractNumId w:val="22"/>
  </w:num>
  <w:num w:numId="11">
    <w:abstractNumId w:val="20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2"/>
  </w:num>
  <w:num w:numId="17">
    <w:abstractNumId w:val="16"/>
  </w:num>
  <w:num w:numId="18">
    <w:abstractNumId w:val="22"/>
  </w:num>
  <w:num w:numId="19">
    <w:abstractNumId w:val="20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21"/>
  </w:num>
  <w:num w:numId="29">
    <w:abstractNumId w:val="21"/>
  </w:num>
  <w:num w:numId="30">
    <w:abstractNumId w:val="21"/>
  </w:num>
  <w:num w:numId="31">
    <w:abstractNumId w:val="17"/>
  </w:num>
  <w:num w:numId="32">
    <w:abstractNumId w:val="17"/>
  </w:num>
  <w:num w:numId="33">
    <w:abstractNumId w:val="17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4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19"/>
  </w:num>
  <w:num w:numId="40">
    <w:abstractNumId w:val="6"/>
  </w:num>
  <w:num w:numId="41">
    <w:abstractNumId w:val="14"/>
  </w:num>
  <w:num w:numId="42">
    <w:abstractNumId w:val="18"/>
  </w:num>
  <w:num w:numId="43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F8F"/>
    <w:rsid w:val="00004B8D"/>
    <w:rsid w:val="00014C21"/>
    <w:rsid w:val="00014DFD"/>
    <w:rsid w:val="000162B0"/>
    <w:rsid w:val="0003023B"/>
    <w:rsid w:val="00031D17"/>
    <w:rsid w:val="0003427B"/>
    <w:rsid w:val="00044ACE"/>
    <w:rsid w:val="0004550E"/>
    <w:rsid w:val="00052614"/>
    <w:rsid w:val="000568DD"/>
    <w:rsid w:val="000661A7"/>
    <w:rsid w:val="00067119"/>
    <w:rsid w:val="000671F6"/>
    <w:rsid w:val="000723F7"/>
    <w:rsid w:val="00074485"/>
    <w:rsid w:val="000828F1"/>
    <w:rsid w:val="00082F59"/>
    <w:rsid w:val="000905D1"/>
    <w:rsid w:val="0009252F"/>
    <w:rsid w:val="00094333"/>
    <w:rsid w:val="00097FAB"/>
    <w:rsid w:val="000A01F2"/>
    <w:rsid w:val="000A313B"/>
    <w:rsid w:val="000A4324"/>
    <w:rsid w:val="000A473A"/>
    <w:rsid w:val="000B21F5"/>
    <w:rsid w:val="000B65E3"/>
    <w:rsid w:val="000B7090"/>
    <w:rsid w:val="000C3725"/>
    <w:rsid w:val="000C4B51"/>
    <w:rsid w:val="000E0467"/>
    <w:rsid w:val="000E1251"/>
    <w:rsid w:val="000E52CE"/>
    <w:rsid w:val="000F1C7B"/>
    <w:rsid w:val="000F3AAB"/>
    <w:rsid w:val="000F6E25"/>
    <w:rsid w:val="00100F35"/>
    <w:rsid w:val="001011DF"/>
    <w:rsid w:val="00111B0B"/>
    <w:rsid w:val="00112B69"/>
    <w:rsid w:val="00112C09"/>
    <w:rsid w:val="001316D3"/>
    <w:rsid w:val="001348D6"/>
    <w:rsid w:val="00134B1D"/>
    <w:rsid w:val="001421B9"/>
    <w:rsid w:val="001529BC"/>
    <w:rsid w:val="001554CD"/>
    <w:rsid w:val="00155A91"/>
    <w:rsid w:val="001613E2"/>
    <w:rsid w:val="0016459D"/>
    <w:rsid w:val="0016697D"/>
    <w:rsid w:val="00167017"/>
    <w:rsid w:val="00175C0A"/>
    <w:rsid w:val="00184046"/>
    <w:rsid w:val="00184B68"/>
    <w:rsid w:val="0019210D"/>
    <w:rsid w:val="00192B4F"/>
    <w:rsid w:val="00193259"/>
    <w:rsid w:val="001A3BFB"/>
    <w:rsid w:val="001A3C20"/>
    <w:rsid w:val="001A3DD9"/>
    <w:rsid w:val="001A4C3B"/>
    <w:rsid w:val="001A6F84"/>
    <w:rsid w:val="001B198C"/>
    <w:rsid w:val="001B292A"/>
    <w:rsid w:val="001B7388"/>
    <w:rsid w:val="001C50CD"/>
    <w:rsid w:val="001D2302"/>
    <w:rsid w:val="001D7BB3"/>
    <w:rsid w:val="001E12A6"/>
    <w:rsid w:val="001E2634"/>
    <w:rsid w:val="001E498F"/>
    <w:rsid w:val="00201229"/>
    <w:rsid w:val="00213579"/>
    <w:rsid w:val="002142F1"/>
    <w:rsid w:val="00214C9D"/>
    <w:rsid w:val="002227B1"/>
    <w:rsid w:val="00224179"/>
    <w:rsid w:val="0022518C"/>
    <w:rsid w:val="002252FF"/>
    <w:rsid w:val="0023360F"/>
    <w:rsid w:val="002371B4"/>
    <w:rsid w:val="00237A7E"/>
    <w:rsid w:val="00241F16"/>
    <w:rsid w:val="0024436B"/>
    <w:rsid w:val="00247969"/>
    <w:rsid w:val="0025743E"/>
    <w:rsid w:val="0026182A"/>
    <w:rsid w:val="0026477D"/>
    <w:rsid w:val="00276A19"/>
    <w:rsid w:val="00277EBE"/>
    <w:rsid w:val="00280186"/>
    <w:rsid w:val="002838FB"/>
    <w:rsid w:val="00285249"/>
    <w:rsid w:val="00287D16"/>
    <w:rsid w:val="00294699"/>
    <w:rsid w:val="002A20F3"/>
    <w:rsid w:val="002A252E"/>
    <w:rsid w:val="002A3E42"/>
    <w:rsid w:val="002A4DE7"/>
    <w:rsid w:val="002B2449"/>
    <w:rsid w:val="002B5A4A"/>
    <w:rsid w:val="002C623D"/>
    <w:rsid w:val="002D1818"/>
    <w:rsid w:val="002D2B74"/>
    <w:rsid w:val="002D5A0F"/>
    <w:rsid w:val="002D6E25"/>
    <w:rsid w:val="002E02F4"/>
    <w:rsid w:val="002E16E0"/>
    <w:rsid w:val="002E74E0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45EC"/>
    <w:rsid w:val="00335E5B"/>
    <w:rsid w:val="00336398"/>
    <w:rsid w:val="003376AC"/>
    <w:rsid w:val="00341396"/>
    <w:rsid w:val="00342BCF"/>
    <w:rsid w:val="00353A54"/>
    <w:rsid w:val="00354F5D"/>
    <w:rsid w:val="00365072"/>
    <w:rsid w:val="00365ECE"/>
    <w:rsid w:val="003744DA"/>
    <w:rsid w:val="003821BB"/>
    <w:rsid w:val="003842C7"/>
    <w:rsid w:val="00384904"/>
    <w:rsid w:val="003A051A"/>
    <w:rsid w:val="003A7646"/>
    <w:rsid w:val="003B1337"/>
    <w:rsid w:val="003B4CCD"/>
    <w:rsid w:val="003B4DED"/>
    <w:rsid w:val="003C12C5"/>
    <w:rsid w:val="003C1475"/>
    <w:rsid w:val="003C27EF"/>
    <w:rsid w:val="003C32E9"/>
    <w:rsid w:val="003C3898"/>
    <w:rsid w:val="003C421A"/>
    <w:rsid w:val="003C6DB1"/>
    <w:rsid w:val="003D2605"/>
    <w:rsid w:val="003D3244"/>
    <w:rsid w:val="003D64D6"/>
    <w:rsid w:val="003E034A"/>
    <w:rsid w:val="003E0F7B"/>
    <w:rsid w:val="003E3E21"/>
    <w:rsid w:val="003F16DE"/>
    <w:rsid w:val="003F615A"/>
    <w:rsid w:val="0040479B"/>
    <w:rsid w:val="00410B1E"/>
    <w:rsid w:val="00416281"/>
    <w:rsid w:val="00422353"/>
    <w:rsid w:val="00426165"/>
    <w:rsid w:val="00426915"/>
    <w:rsid w:val="00427EEE"/>
    <w:rsid w:val="0043197A"/>
    <w:rsid w:val="00433F63"/>
    <w:rsid w:val="00435788"/>
    <w:rsid w:val="004359E6"/>
    <w:rsid w:val="00437669"/>
    <w:rsid w:val="0044225F"/>
    <w:rsid w:val="00443CE3"/>
    <w:rsid w:val="00452E7B"/>
    <w:rsid w:val="004546FA"/>
    <w:rsid w:val="004709A6"/>
    <w:rsid w:val="00481FE7"/>
    <w:rsid w:val="0048532C"/>
    <w:rsid w:val="0049103F"/>
    <w:rsid w:val="004A0DFE"/>
    <w:rsid w:val="004A31FE"/>
    <w:rsid w:val="004A3C62"/>
    <w:rsid w:val="004C0971"/>
    <w:rsid w:val="004C0C25"/>
    <w:rsid w:val="004C2111"/>
    <w:rsid w:val="004C5EC9"/>
    <w:rsid w:val="004C732E"/>
    <w:rsid w:val="004C77BF"/>
    <w:rsid w:val="004D20AE"/>
    <w:rsid w:val="004D2796"/>
    <w:rsid w:val="004D3578"/>
    <w:rsid w:val="004D70EB"/>
    <w:rsid w:val="004E60E6"/>
    <w:rsid w:val="004F1A16"/>
    <w:rsid w:val="004F207F"/>
    <w:rsid w:val="004F334D"/>
    <w:rsid w:val="004F5D91"/>
    <w:rsid w:val="005070FA"/>
    <w:rsid w:val="0051206C"/>
    <w:rsid w:val="0052186A"/>
    <w:rsid w:val="00523401"/>
    <w:rsid w:val="005259C2"/>
    <w:rsid w:val="005321DA"/>
    <w:rsid w:val="00532476"/>
    <w:rsid w:val="00547541"/>
    <w:rsid w:val="00551365"/>
    <w:rsid w:val="0055615A"/>
    <w:rsid w:val="005572C2"/>
    <w:rsid w:val="005627FF"/>
    <w:rsid w:val="00562DE5"/>
    <w:rsid w:val="00577D61"/>
    <w:rsid w:val="005822AC"/>
    <w:rsid w:val="00583605"/>
    <w:rsid w:val="00593D33"/>
    <w:rsid w:val="005A4DD3"/>
    <w:rsid w:val="005B405A"/>
    <w:rsid w:val="005C01CE"/>
    <w:rsid w:val="005C0468"/>
    <w:rsid w:val="005C2CCB"/>
    <w:rsid w:val="005C5A7A"/>
    <w:rsid w:val="005C6479"/>
    <w:rsid w:val="005C69FD"/>
    <w:rsid w:val="005D7025"/>
    <w:rsid w:val="005E2D67"/>
    <w:rsid w:val="005E5578"/>
    <w:rsid w:val="005F201A"/>
    <w:rsid w:val="005F4D62"/>
    <w:rsid w:val="005F4DFA"/>
    <w:rsid w:val="005F72DE"/>
    <w:rsid w:val="00601C1A"/>
    <w:rsid w:val="00610ED7"/>
    <w:rsid w:val="006111FC"/>
    <w:rsid w:val="00620CE3"/>
    <w:rsid w:val="00621086"/>
    <w:rsid w:val="00621398"/>
    <w:rsid w:val="00626F05"/>
    <w:rsid w:val="006335BC"/>
    <w:rsid w:val="006365A1"/>
    <w:rsid w:val="00636AA2"/>
    <w:rsid w:val="00636DC1"/>
    <w:rsid w:val="00641CC4"/>
    <w:rsid w:val="00666764"/>
    <w:rsid w:val="0066694B"/>
    <w:rsid w:val="0066770D"/>
    <w:rsid w:val="00667DB6"/>
    <w:rsid w:val="00670214"/>
    <w:rsid w:val="00670BBB"/>
    <w:rsid w:val="006771E8"/>
    <w:rsid w:val="00677C01"/>
    <w:rsid w:val="00682354"/>
    <w:rsid w:val="00682BF5"/>
    <w:rsid w:val="00683CC7"/>
    <w:rsid w:val="00692CA5"/>
    <w:rsid w:val="006932D7"/>
    <w:rsid w:val="006A5169"/>
    <w:rsid w:val="006A67A2"/>
    <w:rsid w:val="006B06A2"/>
    <w:rsid w:val="006B215D"/>
    <w:rsid w:val="006B52B9"/>
    <w:rsid w:val="006C3D37"/>
    <w:rsid w:val="006C6376"/>
    <w:rsid w:val="006D6FF5"/>
    <w:rsid w:val="006E632F"/>
    <w:rsid w:val="006F1B19"/>
    <w:rsid w:val="006F29ED"/>
    <w:rsid w:val="006F4F77"/>
    <w:rsid w:val="0070147C"/>
    <w:rsid w:val="0070195E"/>
    <w:rsid w:val="00702EE1"/>
    <w:rsid w:val="00714FD6"/>
    <w:rsid w:val="00715665"/>
    <w:rsid w:val="007265F7"/>
    <w:rsid w:val="00730A84"/>
    <w:rsid w:val="00731894"/>
    <w:rsid w:val="00734D83"/>
    <w:rsid w:val="00746796"/>
    <w:rsid w:val="00746D91"/>
    <w:rsid w:val="00754E4E"/>
    <w:rsid w:val="0075598A"/>
    <w:rsid w:val="007560F3"/>
    <w:rsid w:val="00757EF9"/>
    <w:rsid w:val="00761813"/>
    <w:rsid w:val="00762EF1"/>
    <w:rsid w:val="00771B85"/>
    <w:rsid w:val="00771E47"/>
    <w:rsid w:val="00775DA6"/>
    <w:rsid w:val="0078170A"/>
    <w:rsid w:val="00790956"/>
    <w:rsid w:val="0079502D"/>
    <w:rsid w:val="007A0755"/>
    <w:rsid w:val="007A31D9"/>
    <w:rsid w:val="007A74F9"/>
    <w:rsid w:val="007C1DA4"/>
    <w:rsid w:val="007C2CC3"/>
    <w:rsid w:val="007D41A1"/>
    <w:rsid w:val="007E57B0"/>
    <w:rsid w:val="007E7AA3"/>
    <w:rsid w:val="00801A1C"/>
    <w:rsid w:val="008033D0"/>
    <w:rsid w:val="00803FB6"/>
    <w:rsid w:val="008059EF"/>
    <w:rsid w:val="008128F7"/>
    <w:rsid w:val="00812938"/>
    <w:rsid w:val="00816DF9"/>
    <w:rsid w:val="008246D3"/>
    <w:rsid w:val="00827B71"/>
    <w:rsid w:val="00830DAC"/>
    <w:rsid w:val="0083134C"/>
    <w:rsid w:val="00832F51"/>
    <w:rsid w:val="008376F1"/>
    <w:rsid w:val="00843100"/>
    <w:rsid w:val="00847054"/>
    <w:rsid w:val="00850F25"/>
    <w:rsid w:val="00851D8B"/>
    <w:rsid w:val="008534AA"/>
    <w:rsid w:val="008679E9"/>
    <w:rsid w:val="008719C2"/>
    <w:rsid w:val="00884FF7"/>
    <w:rsid w:val="00894ACE"/>
    <w:rsid w:val="0089558C"/>
    <w:rsid w:val="008957A6"/>
    <w:rsid w:val="008A0987"/>
    <w:rsid w:val="008A667C"/>
    <w:rsid w:val="008B19D9"/>
    <w:rsid w:val="008B1FD3"/>
    <w:rsid w:val="008B204B"/>
    <w:rsid w:val="008B290E"/>
    <w:rsid w:val="008C2387"/>
    <w:rsid w:val="008C49AE"/>
    <w:rsid w:val="008C59F7"/>
    <w:rsid w:val="008C66AD"/>
    <w:rsid w:val="008D091F"/>
    <w:rsid w:val="008D3081"/>
    <w:rsid w:val="008D38E3"/>
    <w:rsid w:val="008E5D65"/>
    <w:rsid w:val="008E5EC3"/>
    <w:rsid w:val="008E7687"/>
    <w:rsid w:val="008F0E3C"/>
    <w:rsid w:val="008F11FA"/>
    <w:rsid w:val="008F33AE"/>
    <w:rsid w:val="008F4ACA"/>
    <w:rsid w:val="00902ECF"/>
    <w:rsid w:val="0090612E"/>
    <w:rsid w:val="00906264"/>
    <w:rsid w:val="00912F98"/>
    <w:rsid w:val="00917FBB"/>
    <w:rsid w:val="009219CA"/>
    <w:rsid w:val="009223D3"/>
    <w:rsid w:val="00923268"/>
    <w:rsid w:val="00931D7A"/>
    <w:rsid w:val="009327FD"/>
    <w:rsid w:val="00935D8D"/>
    <w:rsid w:val="00942FE8"/>
    <w:rsid w:val="00956C0D"/>
    <w:rsid w:val="00957E70"/>
    <w:rsid w:val="00960C11"/>
    <w:rsid w:val="00970DAB"/>
    <w:rsid w:val="00972FF6"/>
    <w:rsid w:val="0097321D"/>
    <w:rsid w:val="009755EA"/>
    <w:rsid w:val="00992531"/>
    <w:rsid w:val="00995CD5"/>
    <w:rsid w:val="00996C03"/>
    <w:rsid w:val="00997561"/>
    <w:rsid w:val="009A1787"/>
    <w:rsid w:val="009A4F5A"/>
    <w:rsid w:val="009A6939"/>
    <w:rsid w:val="009B1F44"/>
    <w:rsid w:val="009B27CE"/>
    <w:rsid w:val="009B33A7"/>
    <w:rsid w:val="009B4573"/>
    <w:rsid w:val="009B69D8"/>
    <w:rsid w:val="009C002A"/>
    <w:rsid w:val="009E278C"/>
    <w:rsid w:val="009E2A01"/>
    <w:rsid w:val="009F018F"/>
    <w:rsid w:val="009F6EDC"/>
    <w:rsid w:val="00A035CE"/>
    <w:rsid w:val="00A0495F"/>
    <w:rsid w:val="00A0537F"/>
    <w:rsid w:val="00A0602E"/>
    <w:rsid w:val="00A06C1F"/>
    <w:rsid w:val="00A078D5"/>
    <w:rsid w:val="00A07FFA"/>
    <w:rsid w:val="00A11FB4"/>
    <w:rsid w:val="00A1550B"/>
    <w:rsid w:val="00A2125E"/>
    <w:rsid w:val="00A245F0"/>
    <w:rsid w:val="00A35782"/>
    <w:rsid w:val="00A362F9"/>
    <w:rsid w:val="00A40F2B"/>
    <w:rsid w:val="00A43EE6"/>
    <w:rsid w:val="00A511EF"/>
    <w:rsid w:val="00A60F49"/>
    <w:rsid w:val="00A61E15"/>
    <w:rsid w:val="00A622CA"/>
    <w:rsid w:val="00A62910"/>
    <w:rsid w:val="00A66F91"/>
    <w:rsid w:val="00A70229"/>
    <w:rsid w:val="00A80762"/>
    <w:rsid w:val="00A918D1"/>
    <w:rsid w:val="00A93A9A"/>
    <w:rsid w:val="00AA5C16"/>
    <w:rsid w:val="00AA7E9E"/>
    <w:rsid w:val="00AB0DED"/>
    <w:rsid w:val="00AB4FA1"/>
    <w:rsid w:val="00AC31D4"/>
    <w:rsid w:val="00AC48F3"/>
    <w:rsid w:val="00AC6098"/>
    <w:rsid w:val="00AC616F"/>
    <w:rsid w:val="00AD3B26"/>
    <w:rsid w:val="00AE0190"/>
    <w:rsid w:val="00AE2BF6"/>
    <w:rsid w:val="00AE3370"/>
    <w:rsid w:val="00AE64CA"/>
    <w:rsid w:val="00AF428E"/>
    <w:rsid w:val="00AF7092"/>
    <w:rsid w:val="00AF743D"/>
    <w:rsid w:val="00B06C37"/>
    <w:rsid w:val="00B076B0"/>
    <w:rsid w:val="00B07729"/>
    <w:rsid w:val="00B10F1A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01B2"/>
    <w:rsid w:val="00B63C21"/>
    <w:rsid w:val="00B63D0E"/>
    <w:rsid w:val="00B806D6"/>
    <w:rsid w:val="00B8121F"/>
    <w:rsid w:val="00B83039"/>
    <w:rsid w:val="00B92410"/>
    <w:rsid w:val="00B9394D"/>
    <w:rsid w:val="00B96988"/>
    <w:rsid w:val="00BA5B00"/>
    <w:rsid w:val="00BB01C7"/>
    <w:rsid w:val="00BB0F63"/>
    <w:rsid w:val="00BB1A07"/>
    <w:rsid w:val="00BB3040"/>
    <w:rsid w:val="00BB6987"/>
    <w:rsid w:val="00BB6DAD"/>
    <w:rsid w:val="00BB7346"/>
    <w:rsid w:val="00BC1555"/>
    <w:rsid w:val="00BC361B"/>
    <w:rsid w:val="00BC60A9"/>
    <w:rsid w:val="00BE0C8A"/>
    <w:rsid w:val="00BE334D"/>
    <w:rsid w:val="00BE4988"/>
    <w:rsid w:val="00BF1C24"/>
    <w:rsid w:val="00BF3D87"/>
    <w:rsid w:val="00BF5AC9"/>
    <w:rsid w:val="00BF5E73"/>
    <w:rsid w:val="00C031B6"/>
    <w:rsid w:val="00C06939"/>
    <w:rsid w:val="00C1374B"/>
    <w:rsid w:val="00C21E3B"/>
    <w:rsid w:val="00C27602"/>
    <w:rsid w:val="00C35B1A"/>
    <w:rsid w:val="00C41C7D"/>
    <w:rsid w:val="00C53F17"/>
    <w:rsid w:val="00C63023"/>
    <w:rsid w:val="00C63743"/>
    <w:rsid w:val="00C7417B"/>
    <w:rsid w:val="00C75E81"/>
    <w:rsid w:val="00C76C6C"/>
    <w:rsid w:val="00C80EC5"/>
    <w:rsid w:val="00C86BB9"/>
    <w:rsid w:val="00C8772C"/>
    <w:rsid w:val="00CA43FD"/>
    <w:rsid w:val="00CA4BBA"/>
    <w:rsid w:val="00CA6C30"/>
    <w:rsid w:val="00CA734A"/>
    <w:rsid w:val="00CB031A"/>
    <w:rsid w:val="00CB18EB"/>
    <w:rsid w:val="00CB3CFB"/>
    <w:rsid w:val="00CB441E"/>
    <w:rsid w:val="00CC72E9"/>
    <w:rsid w:val="00CD059F"/>
    <w:rsid w:val="00CD25C2"/>
    <w:rsid w:val="00CD4D4E"/>
    <w:rsid w:val="00CE24E5"/>
    <w:rsid w:val="00CE2F97"/>
    <w:rsid w:val="00CE41DB"/>
    <w:rsid w:val="00CE4D96"/>
    <w:rsid w:val="00CE5208"/>
    <w:rsid w:val="00D01944"/>
    <w:rsid w:val="00D078C4"/>
    <w:rsid w:val="00D15C78"/>
    <w:rsid w:val="00D15EA5"/>
    <w:rsid w:val="00D2100B"/>
    <w:rsid w:val="00D24220"/>
    <w:rsid w:val="00D268AC"/>
    <w:rsid w:val="00D26AC0"/>
    <w:rsid w:val="00D3089E"/>
    <w:rsid w:val="00D31D7A"/>
    <w:rsid w:val="00D33A8A"/>
    <w:rsid w:val="00D33E60"/>
    <w:rsid w:val="00D3699C"/>
    <w:rsid w:val="00D42A61"/>
    <w:rsid w:val="00D42B48"/>
    <w:rsid w:val="00D430AD"/>
    <w:rsid w:val="00D460E7"/>
    <w:rsid w:val="00D55512"/>
    <w:rsid w:val="00D557D3"/>
    <w:rsid w:val="00D56AB5"/>
    <w:rsid w:val="00D63ABC"/>
    <w:rsid w:val="00D675F1"/>
    <w:rsid w:val="00D73B96"/>
    <w:rsid w:val="00D73C81"/>
    <w:rsid w:val="00D76516"/>
    <w:rsid w:val="00D80807"/>
    <w:rsid w:val="00D86917"/>
    <w:rsid w:val="00D92F9A"/>
    <w:rsid w:val="00D9427D"/>
    <w:rsid w:val="00D96128"/>
    <w:rsid w:val="00DA2D3D"/>
    <w:rsid w:val="00DA36EE"/>
    <w:rsid w:val="00DA452E"/>
    <w:rsid w:val="00DA4E36"/>
    <w:rsid w:val="00DA5128"/>
    <w:rsid w:val="00DB308D"/>
    <w:rsid w:val="00DB40A3"/>
    <w:rsid w:val="00DB5F40"/>
    <w:rsid w:val="00DC074D"/>
    <w:rsid w:val="00DC5179"/>
    <w:rsid w:val="00DC7F34"/>
    <w:rsid w:val="00DD1E47"/>
    <w:rsid w:val="00DD3D54"/>
    <w:rsid w:val="00DD61A9"/>
    <w:rsid w:val="00DD679F"/>
    <w:rsid w:val="00DD6EF1"/>
    <w:rsid w:val="00DE4958"/>
    <w:rsid w:val="00DE7466"/>
    <w:rsid w:val="00DF54E4"/>
    <w:rsid w:val="00DF7C98"/>
    <w:rsid w:val="00E00C86"/>
    <w:rsid w:val="00E01200"/>
    <w:rsid w:val="00E04361"/>
    <w:rsid w:val="00E04A5C"/>
    <w:rsid w:val="00E064FD"/>
    <w:rsid w:val="00E1053A"/>
    <w:rsid w:val="00E17598"/>
    <w:rsid w:val="00E21820"/>
    <w:rsid w:val="00E26AF3"/>
    <w:rsid w:val="00E276E0"/>
    <w:rsid w:val="00E314EA"/>
    <w:rsid w:val="00E32428"/>
    <w:rsid w:val="00E33FDA"/>
    <w:rsid w:val="00E406D5"/>
    <w:rsid w:val="00E47FF7"/>
    <w:rsid w:val="00E56701"/>
    <w:rsid w:val="00E56DA3"/>
    <w:rsid w:val="00E60652"/>
    <w:rsid w:val="00E62754"/>
    <w:rsid w:val="00E64D2D"/>
    <w:rsid w:val="00E71C73"/>
    <w:rsid w:val="00E86B53"/>
    <w:rsid w:val="00E9110B"/>
    <w:rsid w:val="00EA2B6F"/>
    <w:rsid w:val="00EA2E7C"/>
    <w:rsid w:val="00EA590C"/>
    <w:rsid w:val="00EB3478"/>
    <w:rsid w:val="00EB4B39"/>
    <w:rsid w:val="00EB5DE6"/>
    <w:rsid w:val="00EB6FE3"/>
    <w:rsid w:val="00EC3056"/>
    <w:rsid w:val="00EC681D"/>
    <w:rsid w:val="00ED1796"/>
    <w:rsid w:val="00ED46DE"/>
    <w:rsid w:val="00EE0F65"/>
    <w:rsid w:val="00EF4E53"/>
    <w:rsid w:val="00EF61A4"/>
    <w:rsid w:val="00EF7E92"/>
    <w:rsid w:val="00F15B23"/>
    <w:rsid w:val="00F246A1"/>
    <w:rsid w:val="00F37917"/>
    <w:rsid w:val="00F5051E"/>
    <w:rsid w:val="00F50922"/>
    <w:rsid w:val="00F51277"/>
    <w:rsid w:val="00F52B8A"/>
    <w:rsid w:val="00F5513E"/>
    <w:rsid w:val="00F56D79"/>
    <w:rsid w:val="00F63F3F"/>
    <w:rsid w:val="00F66FA5"/>
    <w:rsid w:val="00F71678"/>
    <w:rsid w:val="00F71A70"/>
    <w:rsid w:val="00F730E3"/>
    <w:rsid w:val="00F73F37"/>
    <w:rsid w:val="00F755E9"/>
    <w:rsid w:val="00F75F43"/>
    <w:rsid w:val="00F76114"/>
    <w:rsid w:val="00F909CD"/>
    <w:rsid w:val="00F909EF"/>
    <w:rsid w:val="00F974D1"/>
    <w:rsid w:val="00FA16E0"/>
    <w:rsid w:val="00FB4D80"/>
    <w:rsid w:val="00FC1304"/>
    <w:rsid w:val="00FC4397"/>
    <w:rsid w:val="00FD05AD"/>
    <w:rsid w:val="00FD0666"/>
    <w:rsid w:val="00FD7295"/>
    <w:rsid w:val="00FE2187"/>
    <w:rsid w:val="00FE320C"/>
    <w:rsid w:val="00FE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69F3D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link w:val="MacroTextChar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character" w:customStyle="1" w:styleId="MacroTextChar">
    <w:name w:val="Macro Text Char"/>
    <w:link w:val="MacroText"/>
    <w:semiHidden/>
    <w:rsid w:val="00DC7F34"/>
    <w:rPr>
      <w:rFonts w:ascii="Courier New" w:hAnsi="Courier New" w:cs="Courier New"/>
      <w:lang w:val="en-GB"/>
    </w:rPr>
  </w:style>
  <w:style w:type="paragraph" w:styleId="Revision">
    <w:name w:val="Revision"/>
    <w:hidden/>
    <w:uiPriority w:val="99"/>
    <w:semiHidden/>
    <w:rsid w:val="00DC7F34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FE975978C694F861FE5F5C6D4FAA6" ma:contentTypeVersion="4" ma:contentTypeDescription="Create a new document." ma:contentTypeScope="" ma:versionID="3d825beed56408cfdd11272f7187f799">
  <xsd:schema xmlns:xsd="http://www.w3.org/2001/XMLSchema" xmlns:xs="http://www.w3.org/2001/XMLSchema" xmlns:p="http://schemas.microsoft.com/office/2006/metadata/properties" xmlns:ns2="d094058e-7656-415d-9721-8276201a4213" xmlns:ns3="292178b8-f6fe-4925-8ab6-09955c211e34" targetNamespace="http://schemas.microsoft.com/office/2006/metadata/properties" ma:root="true" ma:fieldsID="b0fc5dd7bf9d9b9c9682093cf99cdc06" ns2:_="" ns3:_="">
    <xsd:import namespace="d094058e-7656-415d-9721-8276201a4213"/>
    <xsd:import namespace="292178b8-f6fe-4925-8ab6-09955c211e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4058e-7656-415d-9721-8276201a42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178b8-f6fe-4925-8ab6-09955c211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A9DF84-2BCA-460C-A806-35F84A169D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4A1535-381B-41D3-B36C-475DF618F1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4B9925-2517-4530-8104-4DCAEE5DC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4058e-7656-415d-9721-8276201a4213"/>
    <ds:schemaRef ds:uri="292178b8-f6fe-4925-8ab6-09955c211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F81B285-0041-485B-9B66-EB380C311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123</TotalTime>
  <Pages>5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Prewpan Neamnam</cp:lastModifiedBy>
  <cp:revision>12</cp:revision>
  <cp:lastPrinted>2019-02-27T06:16:00Z</cp:lastPrinted>
  <dcterms:created xsi:type="dcterms:W3CDTF">2019-02-23T08:49:00Z</dcterms:created>
  <dcterms:modified xsi:type="dcterms:W3CDTF">2019-02-28T20:01:00Z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0x010100EB6FE975978C694F861FE5F5C6D4FAA6</vt:lpwstr>
  </property>
</Properties>
</file>