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GoBack"/>
      <w:bookmarkEnd w:id="0"/>
      <w:r w:rsidRPr="00186D57">
        <w:rPr>
          <w:rFonts w:asciiTheme="majorBidi" w:hAnsiTheme="majorBidi" w:cstheme="majorBidi"/>
          <w:b/>
          <w:bCs/>
          <w:sz w:val="26"/>
          <w:szCs w:val="26"/>
        </w:rPr>
        <w:t>1.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:rsidR="00642CDB" w:rsidRPr="001C4812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 ไทยเศรษฐกิจประกันภัย จำกัด (มหาชน)  (“บริษัท”) </w:t>
      </w:r>
      <w:r w:rsidR="006C23DF" w:rsidRPr="00201025">
        <w:rPr>
          <w:rFonts w:ascii="Angsana New" w:hAnsi="Angsana New"/>
          <w:color w:val="000000"/>
          <w:sz w:val="26"/>
          <w:szCs w:val="26"/>
          <w:cs/>
        </w:rPr>
        <w:t>จดทะเบียนเป็นบริษัทจำกัดในประเทศไทยเมื่อ</w:t>
      </w:r>
      <w:r w:rsidR="003E2841">
        <w:rPr>
          <w:rFonts w:ascii="Angsana New" w:hAnsi="Angsana New" w:hint="cs"/>
          <w:color w:val="000000"/>
          <w:sz w:val="26"/>
          <w:szCs w:val="26"/>
          <w:cs/>
        </w:rPr>
        <w:t>วันที่</w:t>
      </w:r>
      <w:r w:rsidR="006C23D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23DF">
        <w:rPr>
          <w:rFonts w:asciiTheme="majorBidi" w:hAnsiTheme="majorBidi" w:cstheme="majorBidi"/>
          <w:sz w:val="26"/>
          <w:szCs w:val="26"/>
        </w:rPr>
        <w:t xml:space="preserve">31 </w:t>
      </w:r>
      <w:r w:rsidR="006C23DF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6C23DF">
        <w:rPr>
          <w:rFonts w:asciiTheme="majorBidi" w:hAnsiTheme="majorBidi" w:cstheme="majorBidi"/>
          <w:sz w:val="26"/>
          <w:szCs w:val="26"/>
        </w:rPr>
        <w:t xml:space="preserve">2485 </w:t>
      </w:r>
      <w:r w:rsidR="003E6BCD" w:rsidRPr="00201025">
        <w:rPr>
          <w:rFonts w:ascii="Angsana New" w:hAnsi="Angsana New"/>
          <w:color w:val="000000"/>
          <w:sz w:val="26"/>
          <w:szCs w:val="26"/>
          <w:cs/>
        </w:rPr>
        <w:t xml:space="preserve">ต่อมาเมื่อวันที่ </w:t>
      </w:r>
      <w:r w:rsidR="003E6BCD">
        <w:rPr>
          <w:rFonts w:asciiTheme="majorBidi" w:hAnsiTheme="majorBidi" w:cstheme="majorBidi"/>
          <w:sz w:val="26"/>
          <w:szCs w:val="26"/>
        </w:rPr>
        <w:t xml:space="preserve">1 </w:t>
      </w:r>
      <w:r w:rsidR="003E6BCD" w:rsidRPr="00186D57">
        <w:rPr>
          <w:rFonts w:asciiTheme="majorBidi" w:hAnsiTheme="majorBidi" w:cstheme="majorBidi"/>
          <w:sz w:val="26"/>
          <w:szCs w:val="26"/>
          <w:cs/>
        </w:rPr>
        <w:t>ม</w:t>
      </w:r>
      <w:r w:rsidR="003E6BCD">
        <w:rPr>
          <w:rFonts w:asciiTheme="majorBidi" w:hAnsiTheme="majorBidi" w:cstheme="majorBidi" w:hint="cs"/>
          <w:sz w:val="26"/>
          <w:szCs w:val="26"/>
          <w:cs/>
        </w:rPr>
        <w:t>ีนาคม</w:t>
      </w:r>
      <w:r w:rsidR="003E6BCD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E6BCD" w:rsidRPr="00186D57">
        <w:rPr>
          <w:rFonts w:asciiTheme="majorBidi" w:hAnsiTheme="majorBidi" w:cstheme="majorBidi"/>
          <w:sz w:val="26"/>
          <w:szCs w:val="26"/>
        </w:rPr>
        <w:t>253</w:t>
      </w:r>
      <w:r w:rsidR="003E6BCD">
        <w:rPr>
          <w:rFonts w:asciiTheme="majorBidi" w:hAnsiTheme="majorBidi" w:cstheme="majorBidi"/>
          <w:sz w:val="26"/>
          <w:szCs w:val="26"/>
        </w:rPr>
        <w:t>4</w:t>
      </w:r>
      <w:r w:rsidR="003E6BCD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56318C" w:rsidRPr="00201025">
        <w:rPr>
          <w:rFonts w:ascii="Angsana New" w:hAnsi="Angsana New"/>
          <w:sz w:val="26"/>
          <w:szCs w:val="26"/>
          <w:cs/>
        </w:rPr>
        <w:t>หุ้นสามัญของบริษัทได้รับอนุญาตให้เป็นหลักทรัพย์จดทะเบียนในตลาดหลักทรัพย์แห่งประเทศไทย</w:t>
      </w:r>
      <w:r w:rsidR="00E26E69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C23DF" w:rsidRPr="00201025">
        <w:rPr>
          <w:rFonts w:ascii="Angsana New" w:hAnsi="Angsana New"/>
          <w:color w:val="000000"/>
          <w:sz w:val="26"/>
          <w:szCs w:val="26"/>
          <w:cs/>
        </w:rPr>
        <w:t>ได้แป</w:t>
      </w:r>
      <w:r w:rsidR="002717F6">
        <w:rPr>
          <w:rFonts w:ascii="Angsana New" w:hAnsi="Angsana New" w:hint="cs"/>
          <w:color w:val="000000"/>
          <w:sz w:val="26"/>
          <w:szCs w:val="26"/>
          <w:cs/>
        </w:rPr>
        <w:t>ร</w:t>
      </w:r>
      <w:r w:rsidR="006C23DF" w:rsidRPr="00201025">
        <w:rPr>
          <w:rFonts w:ascii="Angsana New" w:hAnsi="Angsana New"/>
          <w:color w:val="000000"/>
          <w:sz w:val="26"/>
          <w:szCs w:val="26"/>
          <w:cs/>
        </w:rPr>
        <w:t>สภาพเป็น</w:t>
      </w:r>
      <w:r w:rsidR="00E26E69">
        <w:rPr>
          <w:rFonts w:asciiTheme="majorBidi" w:hAnsiTheme="majorBidi" w:cstheme="majorBidi"/>
          <w:sz w:val="26"/>
          <w:szCs w:val="26"/>
          <w:cs/>
        </w:rPr>
        <w:t>บริษัทมหาชนเมื่อ</w:t>
      </w:r>
      <w:r w:rsidR="003E6BCD">
        <w:rPr>
          <w:rFonts w:asciiTheme="majorBidi" w:hAnsiTheme="majorBidi" w:cstheme="majorBidi"/>
          <w:sz w:val="26"/>
          <w:szCs w:val="26"/>
        </w:rPr>
        <w:t xml:space="preserve"> </w:t>
      </w:r>
      <w:r w:rsidR="00E26E69">
        <w:rPr>
          <w:rFonts w:asciiTheme="majorBidi" w:hAnsiTheme="majorBidi" w:cstheme="majorBidi"/>
          <w:sz w:val="26"/>
          <w:szCs w:val="26"/>
        </w:rPr>
        <w:t xml:space="preserve">1 </w:t>
      </w:r>
      <w:r w:rsidR="00E26E69"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="00E26E69" w:rsidRPr="00186D57">
        <w:rPr>
          <w:rFonts w:asciiTheme="majorBidi" w:hAnsiTheme="majorBidi" w:cstheme="majorBidi"/>
          <w:sz w:val="26"/>
          <w:szCs w:val="26"/>
        </w:rPr>
        <w:t>2536</w:t>
      </w:r>
      <w:r w:rsidR="00E26E6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บริษัทดำเนินธุรกิจหลักเกี่ยวกับการรับประกันวินาศภัย </w:t>
      </w:r>
    </w:p>
    <w:p w:rsidR="00642CDB" w:rsidRPr="00186D5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left" w:pos="963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049F9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049F9">
        <w:rPr>
          <w:rFonts w:asciiTheme="majorBidi" w:hAnsiTheme="majorBidi" w:cstheme="majorBidi"/>
          <w:sz w:val="26"/>
          <w:szCs w:val="26"/>
        </w:rPr>
        <w:t xml:space="preserve">31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049F9">
        <w:rPr>
          <w:rFonts w:asciiTheme="majorBidi" w:hAnsiTheme="majorBidi" w:cstheme="majorBidi"/>
          <w:sz w:val="26"/>
          <w:szCs w:val="26"/>
        </w:rPr>
        <w:t>25</w:t>
      </w:r>
      <w:r w:rsidR="008D31E5" w:rsidRPr="00D049F9">
        <w:rPr>
          <w:rFonts w:asciiTheme="majorBidi" w:hAnsiTheme="majorBidi" w:cstheme="majorBidi"/>
          <w:sz w:val="26"/>
          <w:szCs w:val="26"/>
        </w:rPr>
        <w:t>6</w:t>
      </w:r>
      <w:r w:rsidR="008B36E9">
        <w:rPr>
          <w:rFonts w:asciiTheme="majorBidi" w:hAnsiTheme="majorBidi" w:cstheme="majorBidi"/>
          <w:sz w:val="26"/>
          <w:szCs w:val="26"/>
        </w:rPr>
        <w:t>1</w:t>
      </w:r>
      <w:r w:rsidRPr="00D049F9">
        <w:rPr>
          <w:rFonts w:asciiTheme="majorBidi" w:hAnsiTheme="majorBidi" w:cstheme="majorBidi"/>
          <w:sz w:val="26"/>
          <w:szCs w:val="26"/>
        </w:rPr>
        <w:t xml:space="preserve">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049F9">
        <w:rPr>
          <w:rFonts w:asciiTheme="majorBidi" w:hAnsiTheme="majorBidi" w:cstheme="majorBidi"/>
          <w:sz w:val="26"/>
          <w:szCs w:val="26"/>
        </w:rPr>
        <w:t>25</w:t>
      </w:r>
      <w:r w:rsidR="008B36E9">
        <w:rPr>
          <w:rFonts w:asciiTheme="majorBidi" w:hAnsiTheme="majorBidi" w:cstheme="majorBidi"/>
          <w:sz w:val="26"/>
          <w:szCs w:val="26"/>
        </w:rPr>
        <w:t>60</w:t>
      </w:r>
      <w:r w:rsidRPr="00D049F9">
        <w:rPr>
          <w:rFonts w:asciiTheme="majorBidi" w:hAnsiTheme="majorBidi" w:cstheme="majorBidi"/>
          <w:sz w:val="26"/>
          <w:szCs w:val="26"/>
        </w:rPr>
        <w:t xml:space="preserve">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บริษัทมี </w:t>
      </w:r>
      <w:r w:rsidR="00E43684">
        <w:rPr>
          <w:rFonts w:asciiTheme="majorBidi" w:hAnsiTheme="majorBidi" w:cstheme="majorBidi"/>
          <w:sz w:val="26"/>
          <w:szCs w:val="26"/>
        </w:rPr>
        <w:t>18</w:t>
      </w:r>
      <w:r w:rsidR="0068547E" w:rsidRPr="00D049F9">
        <w:rPr>
          <w:rFonts w:asciiTheme="majorBidi" w:hAnsiTheme="majorBidi" w:cstheme="majorBidi"/>
          <w:sz w:val="26"/>
          <w:szCs w:val="26"/>
          <w:cs/>
        </w:rPr>
        <w:t xml:space="preserve"> สาขา</w:t>
      </w:r>
      <w:r w:rsidR="0068547E">
        <w:rPr>
          <w:rFonts w:asciiTheme="majorBidi" w:hAnsiTheme="majorBidi" w:cstheme="majorBidi"/>
          <w:sz w:val="26"/>
          <w:szCs w:val="26"/>
        </w:rPr>
        <w:t xml:space="preserve"> </w:t>
      </w:r>
      <w:r w:rsidR="0068547E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68547E">
        <w:rPr>
          <w:rFonts w:asciiTheme="majorBidi" w:hAnsiTheme="majorBidi" w:cstheme="majorBidi"/>
          <w:sz w:val="26"/>
          <w:szCs w:val="26"/>
        </w:rPr>
        <w:t>2</w:t>
      </w:r>
      <w:r w:rsidR="00E43684">
        <w:rPr>
          <w:rFonts w:asciiTheme="majorBidi" w:hAnsiTheme="majorBidi" w:cstheme="majorBidi"/>
          <w:sz w:val="26"/>
          <w:szCs w:val="26"/>
        </w:rPr>
        <w:t>0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 สาขา</w:t>
      </w:r>
      <w:r w:rsidR="0068547E">
        <w:rPr>
          <w:rFonts w:asciiTheme="majorBidi" w:hAnsiTheme="majorBidi" w:cstheme="majorBidi" w:hint="cs"/>
          <w:sz w:val="26"/>
          <w:szCs w:val="26"/>
          <w:cs/>
        </w:rPr>
        <w:t xml:space="preserve"> ตามลำดับ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642CDB" w:rsidRPr="00186D5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ที่อยู่ของบริษัทตามที่จดทะเบียนตั้งอยู่เลขที่ </w:t>
      </w:r>
      <w:r w:rsidRPr="00186D57">
        <w:rPr>
          <w:rFonts w:asciiTheme="majorBidi" w:hAnsiTheme="majorBidi" w:cstheme="majorBidi"/>
          <w:sz w:val="26"/>
          <w:szCs w:val="26"/>
        </w:rPr>
        <w:t>160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อาคารไทยเศรษฐกิจ ถนนสาทรเหนือ แขวงสีลม เขตบางรัก กรุงเทพมหานคร ประเทศไทย</w:t>
      </w:r>
    </w:p>
    <w:p w:rsidR="00642CDB" w:rsidRPr="0058299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26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82997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82997">
        <w:rPr>
          <w:rFonts w:asciiTheme="majorBidi" w:hAnsiTheme="majorBidi" w:cstheme="majorBidi"/>
          <w:sz w:val="26"/>
          <w:szCs w:val="26"/>
          <w:cs/>
        </w:rPr>
        <w:t>ก)</w:t>
      </w:r>
      <w:r w:rsidRPr="00582997">
        <w:rPr>
          <w:rFonts w:asciiTheme="majorBidi" w:hAnsiTheme="majorBidi" w:cstheme="majorBidi"/>
          <w:sz w:val="26"/>
          <w:szCs w:val="26"/>
          <w:cs/>
        </w:rPr>
        <w:tab/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535E41">
        <w:rPr>
          <w:rFonts w:asciiTheme="majorBidi" w:hAnsiTheme="majorBidi" w:cstheme="majorBidi"/>
          <w:sz w:val="26"/>
          <w:szCs w:val="26"/>
        </w:rPr>
        <w:t>2557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บริษัทไม่สามารถดำรง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สินทรัพย์หนุนหลังของบริษัท</w:t>
      </w:r>
      <w:r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Pr="00090D8F">
        <w:rPr>
          <w:rFonts w:asciiTheme="majorBidi" w:hAnsiTheme="majorBidi" w:cstheme="majorBidi" w:hint="cs"/>
          <w:sz w:val="26"/>
          <w:szCs w:val="26"/>
          <w:cs/>
        </w:rPr>
        <w:t>อย่างต่อเนื่อง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ตามที่กำหนดในพระราชบัญญัติประกันวินาศภัย (ฉบับที่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Pr="00535E41">
        <w:rPr>
          <w:rFonts w:asciiTheme="majorBidi" w:hAnsiTheme="majorBidi" w:cstheme="majorBidi"/>
          <w:sz w:val="26"/>
          <w:szCs w:val="26"/>
        </w:rPr>
        <w:t>2551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บริษัทต้องจ่ายค่าปรับเป็นเงิน </w:t>
      </w:r>
      <w:r w:rsidRPr="00535E41">
        <w:rPr>
          <w:rFonts w:asciiTheme="majorBidi" w:hAnsiTheme="majorBidi" w:cstheme="majorBidi"/>
          <w:sz w:val="26"/>
          <w:szCs w:val="26"/>
        </w:rPr>
        <w:t>7,500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Pr="00535E41">
        <w:rPr>
          <w:rFonts w:asciiTheme="majorBidi" w:hAnsiTheme="majorBidi" w:cstheme="majorBidi"/>
          <w:sz w:val="26"/>
          <w:szCs w:val="26"/>
        </w:rPr>
        <w:t>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Pr="00535E41">
        <w:rPr>
          <w:rFonts w:asciiTheme="majorBidi" w:hAnsiTheme="majorBidi" w:cstheme="majorBidi"/>
          <w:sz w:val="26"/>
          <w:szCs w:val="26"/>
        </w:rPr>
        <w:t>11,250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Pr="00535E41">
        <w:rPr>
          <w:rFonts w:asciiTheme="majorBidi" w:hAnsiTheme="majorBidi" w:cstheme="majorBidi"/>
          <w:sz w:val="26"/>
          <w:szCs w:val="26"/>
        </w:rPr>
        <w:t>2558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Pr="00090D8F">
        <w:rPr>
          <w:rFonts w:asciiTheme="majorBidi" w:hAnsiTheme="majorBidi" w:hint="cs"/>
          <w:sz w:val="26"/>
          <w:szCs w:val="26"/>
          <w:cs/>
        </w:rPr>
        <w:t>อย่างสม่ำเสมอ</w:t>
      </w:r>
      <w:r w:rsidRPr="00535E41">
        <w:rPr>
          <w:rFonts w:asciiTheme="majorBidi" w:hAnsiTheme="majorBidi"/>
          <w:sz w:val="26"/>
          <w:szCs w:val="26"/>
          <w:cs/>
        </w:rPr>
        <w:t>ตามที่กฎหมายกำหนด</w:t>
      </w:r>
    </w:p>
    <w:p w:rsidR="0019410E" w:rsidRPr="00385592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535E41">
        <w:rPr>
          <w:rFonts w:ascii="Angsana New" w:hAnsi="Angsana New" w:hint="cs"/>
          <w:sz w:val="26"/>
          <w:szCs w:val="26"/>
          <w:cs/>
        </w:rPr>
        <w:t>ต้อง</w:t>
      </w:r>
      <w:r w:rsidRPr="00535E41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535E41">
        <w:rPr>
          <w:rFonts w:ascii="Angsana New" w:hAnsi="Angsana New"/>
          <w:sz w:val="26"/>
          <w:szCs w:val="26"/>
          <w:cs/>
        </w:rPr>
        <w:t>เป็นประจำทุกเดือน</w:t>
      </w:r>
      <w:r w:rsidRPr="00535E41"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 w:rsidRPr="00535E41">
        <w:rPr>
          <w:rFonts w:ascii="Angsana New" w:hAnsi="Angsana New"/>
          <w:sz w:val="26"/>
          <w:szCs w:val="26"/>
        </w:rPr>
        <w:t xml:space="preserve"> 2560</w:t>
      </w:r>
    </w:p>
    <w:p w:rsidR="0019410E" w:rsidRPr="00385592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35E41">
        <w:rPr>
          <w:rFonts w:ascii="Angsana New" w:hAnsi="Angsana New"/>
          <w:sz w:val="26"/>
          <w:szCs w:val="26"/>
        </w:rPr>
        <w:t xml:space="preserve">6/2560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35E41">
        <w:rPr>
          <w:rFonts w:ascii="Angsana New" w:hAnsi="Angsana New"/>
          <w:sz w:val="26"/>
          <w:szCs w:val="26"/>
        </w:rPr>
        <w:t xml:space="preserve">2551 </w:t>
      </w:r>
      <w:r w:rsidRPr="00535E41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19410E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="Angsana New" w:hAnsi="Angsana New"/>
          <w:sz w:val="26"/>
          <w:szCs w:val="26"/>
        </w:rPr>
      </w:pPr>
      <w:bookmarkStart w:id="1" w:name="OLE_LINK3"/>
      <w:r w:rsidRPr="00535E41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35E41">
        <w:rPr>
          <w:rFonts w:ascii="Angsana New" w:hAnsi="Angsana New"/>
          <w:sz w:val="26"/>
          <w:szCs w:val="26"/>
        </w:rPr>
        <w:t>7/2560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35E41">
        <w:rPr>
          <w:rFonts w:ascii="Angsana New" w:hAnsi="Angsana New"/>
          <w:sz w:val="26"/>
          <w:szCs w:val="26"/>
        </w:rPr>
        <w:t>18</w:t>
      </w:r>
      <w:r w:rsidRPr="00535E41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</w:t>
      </w:r>
      <w:bookmarkEnd w:id="1"/>
      <w:r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คณะกรรมการบริหารดำเนินการกู้ยืมเงินในจำนวนเงินกู้ไม่เกิน </w:t>
      </w:r>
      <w:r w:rsidRPr="00535E41">
        <w:rPr>
          <w:rFonts w:ascii="Angsana New" w:hAnsi="Angsana New"/>
          <w:sz w:val="26"/>
          <w:szCs w:val="26"/>
        </w:rPr>
        <w:t xml:space="preserve">100 </w:t>
      </w:r>
      <w:r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19410E" w:rsidRPr="00385592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>23</w:t>
      </w:r>
      <w:r w:rsidRPr="00535E41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535E41">
        <w:rPr>
          <w:rFonts w:ascii="Angsana New" w:hAnsi="Angsana New"/>
          <w:sz w:val="26"/>
          <w:szCs w:val="26"/>
        </w:rPr>
        <w:t xml:space="preserve">7/2560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>และได้แจ้ง คปภ. ว่า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535E41">
        <w:rPr>
          <w:rFonts w:ascii="Angsana New" w:hAnsi="Angsana New" w:hint="cs"/>
          <w:sz w:val="26"/>
          <w:szCs w:val="26"/>
          <w:cs/>
        </w:rPr>
        <w:t xml:space="preserve">จะดำเนินการเพิ่มทุนจดทะเบียนภายในปี </w:t>
      </w:r>
      <w:r w:rsidRPr="00535E41">
        <w:rPr>
          <w:rFonts w:ascii="Angsana New" w:hAnsi="Angsana New"/>
          <w:sz w:val="26"/>
          <w:szCs w:val="26"/>
        </w:rPr>
        <w:t>2561</w:t>
      </w:r>
    </w:p>
    <w:p w:rsidR="0019410E" w:rsidRPr="00535E41" w:rsidRDefault="00AF2459" w:rsidP="00AF2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bookmarkStart w:id="2" w:name="OLE_LINK6"/>
      <w:r>
        <w:rPr>
          <w:rFonts w:ascii="Angsana New" w:hAnsi="Angsana New"/>
          <w:sz w:val="26"/>
          <w:szCs w:val="26"/>
          <w:cs/>
        </w:rPr>
        <w:br w:type="page"/>
      </w:r>
      <w:r w:rsidR="0019410E" w:rsidRPr="00535E41">
        <w:rPr>
          <w:rFonts w:ascii="Angsana New" w:hAnsi="Angsana New"/>
          <w:sz w:val="26"/>
          <w:szCs w:val="26"/>
          <w:cs/>
        </w:rPr>
        <w:lastRenderedPageBreak/>
        <w:t xml:space="preserve">ต่อมาเมื่อวันที่ </w:t>
      </w:r>
      <w:r w:rsidR="0019410E" w:rsidRPr="00535E41">
        <w:rPr>
          <w:rFonts w:ascii="Angsana New" w:hAnsi="Angsana New"/>
          <w:sz w:val="26"/>
          <w:szCs w:val="26"/>
        </w:rPr>
        <w:t xml:space="preserve">8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9410E" w:rsidRPr="00535E41">
        <w:rPr>
          <w:rFonts w:ascii="Angsana New" w:hAnsi="Angsana New"/>
          <w:sz w:val="26"/>
          <w:szCs w:val="26"/>
        </w:rPr>
        <w:t xml:space="preserve">2560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="0019410E" w:rsidRPr="00535E41">
        <w:rPr>
          <w:rFonts w:ascii="Angsana New" w:hAnsi="Angsana New"/>
          <w:sz w:val="26"/>
          <w:szCs w:val="26"/>
        </w:rPr>
        <w:t xml:space="preserve">23 </w:t>
      </w:r>
      <w:r w:rsidR="0019410E" w:rsidRPr="00535E41">
        <w:rPr>
          <w:rFonts w:ascii="Angsana New" w:hAnsi="Angsana New" w:hint="cs"/>
          <w:sz w:val="26"/>
          <w:szCs w:val="26"/>
          <w:cs/>
        </w:rPr>
        <w:t>ของ</w:t>
      </w:r>
      <w:bookmarkEnd w:id="2"/>
      <w:r w:rsidR="0019410E" w:rsidRPr="00535E41">
        <w:rPr>
          <w:rFonts w:ascii="Angsana New" w:hAnsi="Angsana New" w:hint="cs"/>
          <w:sz w:val="26"/>
          <w:szCs w:val="26"/>
          <w:cs/>
        </w:rPr>
        <w:t xml:space="preserve">พระราชบัญญัติประกันวินาศภัย (ฉบับที่ </w:t>
      </w:r>
      <w:r w:rsidR="0019410E" w:rsidRPr="00535E41">
        <w:rPr>
          <w:rFonts w:ascii="Angsana New" w:hAnsi="Angsana New"/>
          <w:sz w:val="26"/>
          <w:szCs w:val="26"/>
        </w:rPr>
        <w:t>2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="0019410E" w:rsidRPr="00535E41">
        <w:rPr>
          <w:rFonts w:ascii="Angsana New" w:hAnsi="Angsana New"/>
          <w:sz w:val="26"/>
          <w:szCs w:val="26"/>
        </w:rPr>
        <w:t>2551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 (“มาตรา </w:t>
      </w:r>
      <w:r w:rsidR="0019410E" w:rsidRPr="00535E41">
        <w:rPr>
          <w:rFonts w:ascii="Angsana New" w:hAnsi="Angsana New"/>
          <w:sz w:val="26"/>
          <w:szCs w:val="26"/>
        </w:rPr>
        <w:t>23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”) ไม่เพียงพอ จึงถือได้ว่าบริษัทกระทำการฝ่าฝืนหรือไม่ปฏิบัติตามกฎหมาย และคณะกรรมการเปรียบเทียบได้มีมติให้เปรียบเทียบปรับบริษัทมาแล้วจำนวนเงินรวม </w:t>
      </w:r>
      <w:r w:rsidR="0019410E" w:rsidRPr="00535E41">
        <w:rPr>
          <w:rFonts w:ascii="Angsana New" w:hAnsi="Angsana New"/>
          <w:sz w:val="26"/>
          <w:szCs w:val="26"/>
        </w:rPr>
        <w:t xml:space="preserve">11.2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 ล้านบาท และยังมีผลต่อเนื่องจนกว่าบริษัทจะสามารถจัดสรรทรัพย์สินตามมาตรา </w:t>
      </w:r>
      <w:r w:rsidR="0019410E" w:rsidRPr="00535E41">
        <w:rPr>
          <w:rFonts w:ascii="Angsana New" w:hAnsi="Angsana New"/>
          <w:sz w:val="26"/>
          <w:szCs w:val="26"/>
        </w:rPr>
        <w:t xml:space="preserve">23 </w:t>
      </w:r>
      <w:r w:rsidR="0019410E" w:rsidRPr="00535E41">
        <w:rPr>
          <w:rFonts w:ascii="Angsana New" w:hAnsi="Angsana New" w:hint="cs"/>
          <w:sz w:val="26"/>
          <w:szCs w:val="26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="0019410E" w:rsidRPr="00535E41">
        <w:rPr>
          <w:rFonts w:ascii="Angsana New" w:hAnsi="Angsana New"/>
          <w:sz w:val="26"/>
          <w:szCs w:val="26"/>
        </w:rPr>
        <w:t>Cashflow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="0019410E" w:rsidRPr="00535E41">
        <w:rPr>
          <w:rFonts w:ascii="Angsana New" w:hAnsi="Angsana New"/>
          <w:sz w:val="26"/>
          <w:szCs w:val="26"/>
        </w:rPr>
        <w:t xml:space="preserve">1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ถึง </w:t>
      </w:r>
      <w:r w:rsidR="0019410E" w:rsidRPr="00535E41">
        <w:rPr>
          <w:rFonts w:ascii="Angsana New" w:hAnsi="Angsana New"/>
          <w:sz w:val="26"/>
          <w:szCs w:val="26"/>
        </w:rPr>
        <w:t xml:space="preserve">10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9410E" w:rsidRPr="00535E41">
        <w:rPr>
          <w:rFonts w:ascii="Angsana New" w:hAnsi="Angsana New"/>
          <w:sz w:val="26"/>
          <w:szCs w:val="26"/>
        </w:rPr>
        <w:t xml:space="preserve">2560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ในวันที่ </w:t>
      </w:r>
      <w:r w:rsidR="0019410E" w:rsidRPr="00535E41">
        <w:rPr>
          <w:rFonts w:ascii="Angsana New" w:hAnsi="Angsana New"/>
          <w:sz w:val="26"/>
          <w:szCs w:val="26"/>
        </w:rPr>
        <w:t xml:space="preserve">13 </w:t>
      </w:r>
      <w:r w:rsidR="0019410E"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9410E" w:rsidRPr="00535E41">
        <w:rPr>
          <w:rFonts w:ascii="Angsana New" w:hAnsi="Angsana New"/>
          <w:sz w:val="26"/>
          <w:szCs w:val="26"/>
        </w:rPr>
        <w:t>2560</w:t>
      </w:r>
    </w:p>
    <w:p w:rsidR="0019410E" w:rsidRPr="00B03FA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>22</w:t>
      </w:r>
      <w:r w:rsidRPr="00535E41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บริษัทได้รับเงินกู้ยืมจากกรรมการท่านหนึ่งจำนวนเงิน </w:t>
      </w:r>
      <w:r w:rsidRPr="00535E41">
        <w:rPr>
          <w:rFonts w:ascii="Angsana New" w:hAnsi="Angsana New"/>
          <w:sz w:val="26"/>
          <w:szCs w:val="26"/>
        </w:rPr>
        <w:t xml:space="preserve">30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เงินกู้ยืมดังกล่าวมีดอกเบี้ยในอัตราร้อยละ </w:t>
      </w:r>
      <w:r w:rsidRPr="00535E41">
        <w:rPr>
          <w:rFonts w:ascii="Angsana New" w:hAnsi="Angsana New"/>
          <w:sz w:val="26"/>
          <w:szCs w:val="26"/>
        </w:rPr>
        <w:t xml:space="preserve">1.50 </w:t>
      </w:r>
      <w:r w:rsidRPr="00535E41">
        <w:rPr>
          <w:rFonts w:ascii="Angsana New" w:hAnsi="Angsana New" w:hint="cs"/>
          <w:sz w:val="26"/>
          <w:szCs w:val="26"/>
          <w:cs/>
        </w:rPr>
        <w:t>ต่อปี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และมีกำหนดจ่ายชำระคืนในวันที่ </w:t>
      </w:r>
      <w:r w:rsidRPr="00535E41">
        <w:rPr>
          <w:rFonts w:ascii="Angsana New" w:hAnsi="Angsana New"/>
          <w:sz w:val="26"/>
          <w:szCs w:val="26"/>
        </w:rPr>
        <w:t xml:space="preserve">22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35E41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4</w:t>
      </w:r>
    </w:p>
    <w:p w:rsidR="0019410E" w:rsidRPr="00385592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535E4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>ใน</w:t>
      </w:r>
      <w:r w:rsidRPr="00535E41">
        <w:rPr>
          <w:rFonts w:ascii="Angsana New" w:hAnsi="Angsana New"/>
          <w:sz w:val="26"/>
          <w:szCs w:val="26"/>
          <w:cs/>
        </w:rPr>
        <w:t>ที่ประชุมวิสามัญผู้ถือหุ้นครั้งที่</w:t>
      </w:r>
      <w:r w:rsidRPr="00535E41">
        <w:rPr>
          <w:rFonts w:ascii="Angsana New" w:hAnsi="Angsana New"/>
          <w:sz w:val="26"/>
          <w:szCs w:val="26"/>
        </w:rPr>
        <w:t xml:space="preserve"> 1/2560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35E41">
        <w:rPr>
          <w:rFonts w:ascii="Angsana New" w:hAnsi="Angsana New"/>
          <w:sz w:val="26"/>
          <w:szCs w:val="26"/>
        </w:rPr>
        <w:t>28</w:t>
      </w:r>
      <w:r w:rsidRPr="00535E4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ๆ รวมทั้งการจัดสรรหุ้นเพิ่มทุนจำนวน </w:t>
      </w:r>
      <w:r>
        <w:rPr>
          <w:rFonts w:ascii="Angsana New" w:hAnsi="Angsana New"/>
          <w:sz w:val="26"/>
          <w:szCs w:val="26"/>
        </w:rPr>
        <w:t>185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>ล้านหุ้น เพื่อเสนอขายให้แก่บุคคลในวงจำกัด (</w:t>
      </w:r>
      <w:r w:rsidRPr="00535E41">
        <w:rPr>
          <w:rFonts w:ascii="Angsana New" w:hAnsi="Angsana New"/>
          <w:sz w:val="26"/>
          <w:szCs w:val="26"/>
        </w:rPr>
        <w:t>Private Placement</w:t>
      </w:r>
      <w:r w:rsidRPr="00535E41">
        <w:rPr>
          <w:rFonts w:ascii="Angsana New" w:hAnsi="Angsana New" w:hint="cs"/>
          <w:sz w:val="26"/>
          <w:szCs w:val="26"/>
          <w:cs/>
        </w:rPr>
        <w:t>)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โดยกำหนดราคาเสนอขายหุ้นละ </w:t>
      </w:r>
      <w:r w:rsidRPr="00535E41">
        <w:rPr>
          <w:rFonts w:ascii="Angsana New" w:hAnsi="Angsana New"/>
          <w:sz w:val="26"/>
          <w:szCs w:val="26"/>
        </w:rPr>
        <w:t xml:space="preserve">0.60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บาท ตามที่กล่าวไว้ในหมายเหตุ </w:t>
      </w:r>
      <w:r>
        <w:rPr>
          <w:rFonts w:ascii="Angsana New" w:hAnsi="Angsana New"/>
          <w:sz w:val="26"/>
          <w:szCs w:val="26"/>
        </w:rPr>
        <w:t>20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บริษัทได้รับชำระค่าหุ้นแล้วจำนวนเงิน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ในเดือนธันวาคม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บริษัทได้จดทะเบียนการเพิ่มทุนจำนวน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29 </w:t>
      </w:r>
      <w:r w:rsidRPr="00535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35E41">
        <w:rPr>
          <w:rFonts w:ascii="Angsana New" w:hAnsi="Angsana New"/>
          <w:sz w:val="26"/>
          <w:szCs w:val="26"/>
        </w:rPr>
        <w:t>2560</w:t>
      </w:r>
    </w:p>
    <w:p w:rsidR="0019410E" w:rsidRPr="00385592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ต่อมาในเดือนมกราคม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และมีนาคม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บริษัทได้รับชำระค่าหุ้นเพิ่มเติมจำนวนเงินรวม </w:t>
      </w:r>
      <w:r w:rsidRPr="00535E41">
        <w:rPr>
          <w:rFonts w:ascii="Angsana New" w:hAnsi="Angsana New"/>
          <w:sz w:val="26"/>
          <w:szCs w:val="26"/>
        </w:rPr>
        <w:t xml:space="preserve">17.7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ซึ่งบริษัทได้จดทะเบียนกับกระทรวงพาณิชย์เมื่อวันที่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27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35E41">
        <w:rPr>
          <w:rFonts w:ascii="Angsana New" w:hAnsi="Angsana New"/>
          <w:sz w:val="26"/>
          <w:szCs w:val="26"/>
        </w:rPr>
        <w:t>2561</w:t>
      </w:r>
    </w:p>
    <w:p w:rsidR="0019410E" w:rsidRPr="00B03FA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Pr="00B03FA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B04DE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B04DE1">
        <w:rPr>
          <w:rFonts w:ascii="Angsana New" w:hAnsi="Angsana New"/>
          <w:sz w:val="26"/>
          <w:szCs w:val="26"/>
        </w:rPr>
        <w:t xml:space="preserve">23 </w:t>
      </w:r>
      <w:r w:rsidRPr="00B04DE1">
        <w:rPr>
          <w:rFonts w:ascii="Angsana New" w:hAnsi="Angsana New"/>
          <w:sz w:val="26"/>
          <w:szCs w:val="26"/>
          <w:cs/>
        </w:rPr>
        <w:t>พ</w:t>
      </w:r>
      <w:r w:rsidRPr="00B04DE1">
        <w:rPr>
          <w:rFonts w:ascii="Angsana New" w:hAnsi="Angsana New" w:hint="cs"/>
          <w:sz w:val="26"/>
          <w:szCs w:val="26"/>
          <w:cs/>
        </w:rPr>
        <w:t>ฤ</w:t>
      </w:r>
      <w:r w:rsidRPr="00B04DE1">
        <w:rPr>
          <w:rFonts w:ascii="Angsana New" w:hAnsi="Angsana New"/>
          <w:sz w:val="26"/>
          <w:szCs w:val="26"/>
          <w:cs/>
        </w:rPr>
        <w:t xml:space="preserve">ศจิกายน </w:t>
      </w:r>
      <w:r w:rsidRPr="00B04DE1">
        <w:rPr>
          <w:rFonts w:ascii="Angsana New" w:hAnsi="Angsana New"/>
          <w:sz w:val="26"/>
          <w:szCs w:val="26"/>
        </w:rPr>
        <w:t xml:space="preserve">2561 </w:t>
      </w:r>
      <w:r w:rsidRPr="00B04DE1">
        <w:rPr>
          <w:rFonts w:ascii="Angsana New" w:hAnsi="Angsana New" w:hint="cs"/>
          <w:sz w:val="26"/>
          <w:szCs w:val="26"/>
          <w:cs/>
        </w:rPr>
        <w:t>บริษัทได้ทำ</w:t>
      </w:r>
      <w:r w:rsidRPr="00B04DE1">
        <w:rPr>
          <w:rFonts w:ascii="Angsana New" w:hAnsi="Angsana New"/>
          <w:sz w:val="26"/>
          <w:szCs w:val="26"/>
          <w:cs/>
        </w:rPr>
        <w:t>บันทึ</w:t>
      </w:r>
      <w:r w:rsidRPr="00B04DE1">
        <w:rPr>
          <w:rFonts w:ascii="Angsana New" w:hAnsi="Angsana New" w:hint="cs"/>
          <w:sz w:val="26"/>
          <w:szCs w:val="26"/>
          <w:cs/>
        </w:rPr>
        <w:t>ก</w:t>
      </w:r>
      <w:r w:rsidRPr="00B04DE1">
        <w:rPr>
          <w:rFonts w:ascii="Angsana New" w:hAnsi="Angsana New"/>
          <w:sz w:val="26"/>
          <w:szCs w:val="26"/>
          <w:cs/>
        </w:rPr>
        <w:t>ถ้อยคำ</w:t>
      </w:r>
      <w:r w:rsidRPr="00B04DE1">
        <w:rPr>
          <w:rFonts w:ascii="Angsana New" w:hAnsi="Angsana New" w:hint="cs"/>
          <w:sz w:val="26"/>
          <w:szCs w:val="26"/>
          <w:cs/>
        </w:rPr>
        <w:t xml:space="preserve">กับ </w:t>
      </w:r>
      <w:r w:rsidRPr="00B04DE1">
        <w:rPr>
          <w:rFonts w:ascii="Angsana New" w:hAnsi="Angsana New"/>
          <w:sz w:val="26"/>
          <w:szCs w:val="26"/>
          <w:cs/>
        </w:rPr>
        <w:t xml:space="preserve">คปภ. </w:t>
      </w:r>
      <w:r w:rsidRPr="00B04DE1">
        <w:rPr>
          <w:rFonts w:ascii="Angsana New" w:hAnsi="Angsana New" w:hint="cs"/>
          <w:sz w:val="26"/>
          <w:szCs w:val="26"/>
          <w:cs/>
        </w:rPr>
        <w:t>โดย</w:t>
      </w:r>
      <w:r w:rsidRPr="00B04DE1">
        <w:rPr>
          <w:rFonts w:ascii="Angsana New" w:hAnsi="Angsana New"/>
          <w:sz w:val="26"/>
          <w:szCs w:val="26"/>
          <w:cs/>
        </w:rPr>
        <w:t xml:space="preserve">พนักงานเจ้าหน้าที่แจ้งว่า จากการตรวจสอบเอกสารการรับ-จ่ายเงิน และรายงานการจัดการค่าสินไหมทดแทนของบริษัทตั้งแต่สัปดาห์แรกที่บริษัทได้รายงานมาจนถึงวันที่ </w:t>
      </w:r>
      <w:r w:rsidRPr="00B04DE1">
        <w:rPr>
          <w:rFonts w:ascii="Angsana New" w:hAnsi="Angsana New"/>
          <w:sz w:val="26"/>
          <w:szCs w:val="26"/>
        </w:rPr>
        <w:t xml:space="preserve">1 </w:t>
      </w:r>
      <w:r w:rsidRPr="00B04DE1">
        <w:rPr>
          <w:rFonts w:ascii="Angsana New" w:hAnsi="Angsana New"/>
          <w:sz w:val="26"/>
          <w:szCs w:val="26"/>
          <w:cs/>
        </w:rPr>
        <w:t>พ</w:t>
      </w:r>
      <w:r w:rsidRPr="00B04DE1">
        <w:rPr>
          <w:rFonts w:ascii="Angsana New" w:hAnsi="Angsana New" w:hint="cs"/>
          <w:sz w:val="26"/>
          <w:szCs w:val="26"/>
          <w:cs/>
        </w:rPr>
        <w:t>ฤ</w:t>
      </w:r>
      <w:r w:rsidRPr="00B04DE1">
        <w:rPr>
          <w:rFonts w:ascii="Angsana New" w:hAnsi="Angsana New"/>
          <w:sz w:val="26"/>
          <w:szCs w:val="26"/>
          <w:cs/>
        </w:rPr>
        <w:t xml:space="preserve">ศจิกายน </w:t>
      </w:r>
      <w:r w:rsidRPr="00B04DE1">
        <w:rPr>
          <w:rFonts w:ascii="Angsana New" w:hAnsi="Angsana New"/>
          <w:sz w:val="26"/>
          <w:szCs w:val="26"/>
        </w:rPr>
        <w:t xml:space="preserve">2561 </w:t>
      </w:r>
      <w:r w:rsidRPr="00B04DE1">
        <w:rPr>
          <w:rFonts w:ascii="Angsana New" w:hAnsi="Angsana New"/>
          <w:sz w:val="26"/>
          <w:szCs w:val="26"/>
          <w:cs/>
        </w:rPr>
        <w:t>พบว่า บริษัทมีการรับ-จ่ายเงิน เป็นไปตามการดำเนินธุรกิจของบริษัทและจากการตรวจสอบยังไม่พบรายการรับ-จ่าย</w:t>
      </w:r>
      <w:r w:rsidRPr="00B04DE1">
        <w:rPr>
          <w:rFonts w:ascii="Angsana New" w:hAnsi="Angsana New" w:hint="cs"/>
          <w:sz w:val="26"/>
          <w:szCs w:val="26"/>
          <w:cs/>
        </w:rPr>
        <w:t>เงิน</w:t>
      </w:r>
      <w:r w:rsidRPr="00B04DE1">
        <w:rPr>
          <w:rFonts w:ascii="Angsana New" w:hAnsi="Angsana New"/>
          <w:sz w:val="26"/>
          <w:szCs w:val="26"/>
          <w:cs/>
        </w:rPr>
        <w:t>ที่ผิดปกติ</w:t>
      </w:r>
      <w:r w:rsidRPr="00B04DE1">
        <w:rPr>
          <w:rFonts w:ascii="Angsana New" w:hAnsi="Angsana New" w:hint="cs"/>
          <w:sz w:val="26"/>
          <w:szCs w:val="26"/>
          <w:cs/>
        </w:rPr>
        <w:t xml:space="preserve"> </w:t>
      </w:r>
      <w:r w:rsidRPr="00B04DE1">
        <w:rPr>
          <w:rFonts w:ascii="Angsana New" w:hAnsi="Angsana New"/>
          <w:sz w:val="26"/>
          <w:szCs w:val="26"/>
          <w:cs/>
        </w:rPr>
        <w:t>ดังนั้น จึงให้บริษัทระงับการรายงานการรับ-จ่าย</w:t>
      </w:r>
      <w:r w:rsidRPr="00B04DE1">
        <w:rPr>
          <w:rFonts w:ascii="Angsana New" w:hAnsi="Angsana New" w:hint="cs"/>
          <w:sz w:val="26"/>
          <w:szCs w:val="26"/>
          <w:cs/>
        </w:rPr>
        <w:t>เงิน</w:t>
      </w:r>
      <w:r w:rsidRPr="00B04DE1">
        <w:rPr>
          <w:rFonts w:ascii="Angsana New" w:hAnsi="Angsana New"/>
          <w:sz w:val="26"/>
          <w:szCs w:val="26"/>
          <w:cs/>
        </w:rPr>
        <w:t xml:space="preserve">และรายงานการจัดการค่าสินไหมทดแทนตั้งแต่งวดวันที่ </w:t>
      </w:r>
      <w:r w:rsidRPr="00B04DE1">
        <w:rPr>
          <w:rFonts w:ascii="Angsana New" w:hAnsi="Angsana New"/>
          <w:sz w:val="26"/>
          <w:szCs w:val="26"/>
        </w:rPr>
        <w:t xml:space="preserve">24 </w:t>
      </w:r>
      <w:r w:rsidRPr="00B04DE1">
        <w:rPr>
          <w:rFonts w:ascii="Angsana New" w:hAnsi="Angsana New"/>
          <w:sz w:val="26"/>
          <w:szCs w:val="26"/>
          <w:cs/>
        </w:rPr>
        <w:t>พ</w:t>
      </w:r>
      <w:r w:rsidRPr="00B04DE1">
        <w:rPr>
          <w:rFonts w:ascii="Angsana New" w:hAnsi="Angsana New" w:hint="cs"/>
          <w:sz w:val="26"/>
          <w:szCs w:val="26"/>
          <w:cs/>
        </w:rPr>
        <w:t>ฤ</w:t>
      </w:r>
      <w:r w:rsidRPr="00B04DE1">
        <w:rPr>
          <w:rFonts w:ascii="Angsana New" w:hAnsi="Angsana New"/>
          <w:sz w:val="26"/>
          <w:szCs w:val="26"/>
          <w:cs/>
        </w:rPr>
        <w:t xml:space="preserve">ศจิกายน </w:t>
      </w:r>
      <w:r w:rsidRPr="00B04DE1">
        <w:rPr>
          <w:rFonts w:ascii="Angsana New" w:hAnsi="Angsana New"/>
          <w:sz w:val="26"/>
          <w:szCs w:val="26"/>
        </w:rPr>
        <w:t xml:space="preserve">2561 </w:t>
      </w:r>
      <w:r w:rsidRPr="00B04DE1">
        <w:rPr>
          <w:rFonts w:ascii="Angsana New" w:hAnsi="Angsana New"/>
          <w:sz w:val="26"/>
          <w:szCs w:val="26"/>
          <w:cs/>
        </w:rPr>
        <w:t>เป็นต้นไป</w:t>
      </w:r>
    </w:p>
    <w:p w:rsidR="0019410E" w:rsidRPr="00B03FA1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</w:p>
    <w:p w:rsidR="0019410E" w:rsidRDefault="0019410E" w:rsidP="00194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82997">
        <w:rPr>
          <w:rFonts w:asciiTheme="majorBidi" w:hAnsiTheme="majorBidi" w:cstheme="majorBidi"/>
          <w:sz w:val="26"/>
          <w:szCs w:val="26"/>
          <w:cs/>
        </w:rPr>
        <w:t>ข)</w:t>
      </w:r>
      <w:r w:rsidRPr="00582997">
        <w:rPr>
          <w:rFonts w:asciiTheme="majorBidi" w:hAnsiTheme="majorBidi" w:cstheme="majorBidi"/>
          <w:sz w:val="26"/>
          <w:szCs w:val="26"/>
          <w:cs/>
        </w:rPr>
        <w:tab/>
      </w:r>
      <w:r w:rsidRPr="00535E41">
        <w:rPr>
          <w:rFonts w:asciiTheme="majorBidi" w:hAnsiTheme="majorBidi" w:cstheme="majorBidi"/>
          <w:sz w:val="26"/>
          <w:szCs w:val="26"/>
          <w:cs/>
        </w:rPr>
        <w:t>บริษัทมีผลขาดทุนสะสม ณ วันที่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</w:rPr>
        <w:t>31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และ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</w:rPr>
        <w:t>2560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>
        <w:rPr>
          <w:rFonts w:asciiTheme="majorBidi" w:hAnsiTheme="majorBidi" w:cstheme="majorBidi"/>
          <w:sz w:val="26"/>
          <w:szCs w:val="26"/>
        </w:rPr>
        <w:t>8</w:t>
      </w:r>
      <w:r w:rsidR="00363EE4">
        <w:rPr>
          <w:rFonts w:asciiTheme="majorBidi" w:hAnsiTheme="majorBidi" w:cstheme="majorBidi"/>
          <w:sz w:val="26"/>
          <w:szCs w:val="26"/>
        </w:rPr>
        <w:t>90</w:t>
      </w:r>
      <w:r>
        <w:rPr>
          <w:rFonts w:asciiTheme="majorBidi" w:hAnsiTheme="majorBidi" w:cstheme="majorBidi"/>
          <w:sz w:val="26"/>
          <w:szCs w:val="26"/>
        </w:rPr>
        <w:t>.</w:t>
      </w:r>
      <w:r w:rsidR="00363EE4">
        <w:rPr>
          <w:rFonts w:asciiTheme="majorBidi" w:hAnsiTheme="majorBidi" w:cstheme="majorBidi"/>
          <w:sz w:val="26"/>
          <w:szCs w:val="26"/>
        </w:rPr>
        <w:t>5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Pr="00535E41">
        <w:rPr>
          <w:rFonts w:asciiTheme="majorBidi" w:hAnsiTheme="majorBidi" w:cstheme="majorBidi"/>
          <w:sz w:val="26"/>
          <w:szCs w:val="26"/>
        </w:rPr>
        <w:t>823.7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</w:t>
      </w:r>
      <w:r>
        <w:rPr>
          <w:rFonts w:asciiTheme="majorBidi" w:hAnsiTheme="majorBidi" w:cstheme="majorBidi" w:hint="cs"/>
          <w:sz w:val="26"/>
          <w:szCs w:val="26"/>
          <w:cs/>
        </w:rPr>
        <w:t>อย่างสม่ำเสมอ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535E41">
        <w:rPr>
          <w:rFonts w:asciiTheme="majorBidi" w:hAnsiTheme="majorBidi" w:cstheme="majorBidi"/>
          <w:sz w:val="26"/>
          <w:szCs w:val="26"/>
        </w:rPr>
        <w:t>2557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 ปัจจัย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บริษัทได้รับเงินเพิ่มทุนจดทะเบียนแบบเฉพาะเจาะจงจำนวนเงิน</w:t>
      </w:r>
      <w:r w:rsidRPr="00535E41">
        <w:rPr>
          <w:rFonts w:asciiTheme="majorBidi" w:hAnsiTheme="majorBidi" w:cstheme="majorBidi"/>
          <w:sz w:val="26"/>
          <w:szCs w:val="26"/>
        </w:rPr>
        <w:t xml:space="preserve"> 80.5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จำนวนเงิน </w:t>
      </w:r>
      <w:r w:rsidRPr="00535E41">
        <w:rPr>
          <w:rFonts w:asciiTheme="majorBidi" w:hAnsiTheme="majorBidi" w:cstheme="majorBidi"/>
          <w:sz w:val="26"/>
          <w:szCs w:val="26"/>
        </w:rPr>
        <w:t xml:space="preserve">9.2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และจำนวนเงิน </w:t>
      </w:r>
      <w:r w:rsidRPr="00535E41">
        <w:rPr>
          <w:rFonts w:asciiTheme="majorBidi" w:hAnsiTheme="majorBidi" w:cstheme="majorBidi"/>
          <w:sz w:val="26"/>
          <w:szCs w:val="26"/>
        </w:rPr>
        <w:t xml:space="preserve">8.5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Pr="00535E41">
        <w:rPr>
          <w:rFonts w:asciiTheme="majorBidi" w:hAnsiTheme="majorBidi" w:cstheme="majorBidi"/>
          <w:sz w:val="26"/>
          <w:szCs w:val="26"/>
        </w:rPr>
        <w:t xml:space="preserve">2560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และมีนาคม </w:t>
      </w:r>
      <w:r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ตามที่บริษัทได้รายงานต่อ คปภ. </w:t>
      </w:r>
      <w:r w:rsidRPr="006A4FDE">
        <w:rPr>
          <w:rFonts w:asciiTheme="majorBidi" w:hAnsiTheme="majorBidi"/>
          <w:sz w:val="26"/>
          <w:szCs w:val="26"/>
          <w:cs/>
        </w:rPr>
        <w:t xml:space="preserve">ดังนั้น ผู้บริหารพิจารณาว่าการจัดทำงบการเงินสำหรับปีสิ้นสุดวันที่ </w:t>
      </w:r>
      <w:r w:rsidR="00D54146">
        <w:rPr>
          <w:rFonts w:asciiTheme="majorBidi" w:hAnsiTheme="majorBidi"/>
          <w:sz w:val="26"/>
          <w:szCs w:val="26"/>
        </w:rPr>
        <w:t>31</w:t>
      </w:r>
      <w:r w:rsidRPr="006A4FDE">
        <w:rPr>
          <w:rFonts w:asciiTheme="majorBidi" w:hAnsiTheme="majorBidi"/>
          <w:sz w:val="26"/>
          <w:szCs w:val="26"/>
          <w:cs/>
        </w:rPr>
        <w:t xml:space="preserve"> ธันวาคม </w:t>
      </w:r>
      <w:r w:rsidRPr="006A4FDE">
        <w:rPr>
          <w:rFonts w:asciiTheme="majorBidi" w:hAnsiTheme="majorBidi" w:cstheme="majorBidi"/>
          <w:sz w:val="26"/>
          <w:szCs w:val="26"/>
        </w:rPr>
        <w:t>2561</w:t>
      </w:r>
      <w:r w:rsidRPr="00535E41">
        <w:rPr>
          <w:rFonts w:asciiTheme="majorBidi" w:hAnsiTheme="majorBidi"/>
          <w:sz w:val="26"/>
          <w:szCs w:val="26"/>
          <w:cs/>
        </w:rPr>
        <w:t xml:space="preserve"> ของบริษัท</w:t>
      </w:r>
      <w:r w:rsidRPr="00535E41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19410E" w:rsidRPr="00582997" w:rsidRDefault="00AF2459" w:rsidP="00AF2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เกณฑ์การจัดทำงบการเงิน</w:t>
      </w:r>
    </w:p>
    <w:p w:rsidR="00642CDB" w:rsidRPr="001C4812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งบการเงินนี้จัดทำเป็นเงินบาทและเป็นภาษาไทยตาม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 และวิธีการบัญชีเกี่ยวกับการประกันภัยในประเทศไทยและหลักเกณฑ์ที่เกี่ยวข้อง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งบการเงินนี้มีวัตถุประสงค์ที่จัดทำขึ้นเพื่อแสดงฐานะการเงิน  ผลการดำเนินงานและกระแสเงินสดตาม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ของประเทศไทยเท่านั้น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:rsidR="00B106F2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สรุปนโยบายการบัญชีที่สำคัญ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รายวัน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ความเสี่ยงในการเปลี่ยนแปลงมูลค่าน้อย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เงินลงทุนในหลักทรัพย์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BD6321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BD6321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ยุติธรรมของหลักทรัพย์เป็นรายการแยกต่างหากในส่วนของผู้ถือหุ้นจนกระทั่งจำหน่ายหลักทรัพย์ จึงบันทึกการเปลี่ยนแปลงมูลค่านั้นในงบกำไรขาดทุนเบ็ดเสร็จ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บริษัทตัดจำหน่ายส่วนเกิน/รับรู้ส่วนต่ำกว่ามูลค่าตราสารหนี้ตามวิธีอัตราดอกเบี้ยที่แท้จริง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</w:p>
    <w:p w:rsidR="00642CDB" w:rsidRPr="00186D57" w:rsidRDefault="004B015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lastRenderedPageBreak/>
        <w:t>มูลค่ายุติธรรมของเงินลงทุนในหลักทรัพย์คำนวณจากราคาดังต่อไปนี้</w:t>
      </w:r>
    </w:p>
    <w:p w:rsidR="00642CDB" w:rsidRPr="00B5176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98"/>
        <w:gridCol w:w="270"/>
        <w:gridCol w:w="6365"/>
      </w:tblGrid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หลักทรัพย์ในความต้องการของตลาด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ราคาเสนอซื้อล่าสุด ณ สิ้นวันทำการสุดท้ายของปีของตลาดหลักทรัพย์แห่งประเทศไทย</w:t>
            </w: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ตราสารหนี้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อัตราผลตอบแทนที่ประกาศโดยสมาคมตลาดตราสารหนี้ไทย</w:t>
            </w: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มูลค่าสินทรัพย์สุทธิ</w:t>
            </w:r>
          </w:p>
        </w:tc>
      </w:tr>
    </w:tbl>
    <w:p w:rsidR="004B0152" w:rsidRPr="00B5176C" w:rsidRDefault="004B015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บริษัทจะบันทึกขาดทุนจากการด้อยค่า (ถ้ามี) ของเงินลงทุนในหลักทรัพย์เผื่อขาย ตราสารหนี้ที่จะถือจนครบกำหนดและเงินลงทุนทั่วไปในงบกำไรขาดทุนเบ็ดเสร็จเมื่อราคาตามบัญชีของเงินลงทุนสูงกว่ามูลค่าที่คาดว่าจะได้รับคืน</w:t>
      </w:r>
    </w:p>
    <w:p w:rsidR="00642CDB" w:rsidRPr="00B5176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บริษัทใช้วิธีถัวเฉลี่ยถ่วงน้ำหนักในการคำนวณต้นทุนของเงินลงทุน</w:t>
      </w:r>
    </w:p>
    <w:p w:rsidR="00B106F2" w:rsidRPr="00B5176C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ทุนจากการเปลี่ยนแปลงมูลค่าเงินลงทุนในส่วนของ</w:t>
      </w:r>
      <w:r w:rsidRPr="00186D57">
        <w:rPr>
          <w:rFonts w:asciiTheme="majorBidi" w:hAnsiTheme="majorBidi" w:cstheme="majorBidi"/>
          <w:sz w:val="26"/>
          <w:szCs w:val="26"/>
          <w:cs/>
        </w:rPr>
        <w:t>ผู้ถือหุ้น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แล้วแต่ประเภทของเงินลงทุนที่มีการโอนเปลี่ยน</w:t>
      </w:r>
    </w:p>
    <w:p w:rsidR="00642CDB" w:rsidRPr="00B5176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เป็นรายได้หรือค่าใช้จ่ายในงบกำไรขาดทุนเบ็ดเสร็จ</w:t>
      </w:r>
    </w:p>
    <w:p w:rsidR="00642CDB" w:rsidRPr="00B5176C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เบี้ยประกันภัยค้างรับและค่าเผื่อหนี้สงสัยจะสูญ</w:t>
      </w:r>
    </w:p>
    <w:p w:rsidR="00642CDB" w:rsidRPr="00B5176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:rsidR="00642CDB" w:rsidRPr="00B5176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 </w:t>
      </w:r>
    </w:p>
    <w:p w:rsidR="00642CDB" w:rsidRPr="00B5176C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สินทรัพย์จากการประกันภัยต่อและเจ้าหนี้บริษัทประกันภัยต่อ</w:t>
      </w:r>
    </w:p>
    <w:p w:rsidR="00642CDB" w:rsidRPr="00B5176C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 xml:space="preserve"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และสำรองประกันภัยส่วนที่เรียกคืนจากการประกันภัยต่อ </w:t>
      </w:r>
    </w:p>
    <w:p w:rsidR="00642CDB" w:rsidRPr="00B5176C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:rsidR="00FA4084" w:rsidRPr="00FA4084" w:rsidRDefault="00FA4084" w:rsidP="00FA4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0"/>
          <w:szCs w:val="20"/>
          <w:cs/>
          <w:lang w:val="th-TH"/>
        </w:rPr>
      </w:pPr>
    </w:p>
    <w:p w:rsidR="00FA4084" w:rsidRPr="00186D57" w:rsidRDefault="00FA4084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สำรองประกันภัยส่วนที่เรียกคืนจากการประกันภัยต่อประมาณขึ้น 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:rsidR="00642CDB" w:rsidRPr="00186D57" w:rsidRDefault="004B0152" w:rsidP="0027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lastRenderedPageBreak/>
        <w:t>(ข)</w:t>
      </w:r>
      <w:r w:rsidR="00642CDB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7F23B7" w:rsidRDefault="00642CDB" w:rsidP="00F9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ให้กับบริษัทประกันภัยต่อ ยกเว้นค่าสินไหมทดแทน</w:t>
      </w:r>
    </w:p>
    <w:p w:rsidR="004B0152" w:rsidRDefault="004B015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เงื่อนไขการหักกลบทุกข้อดังต่อไปนี้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อาคารและอุปกรณ์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บริษัทบันทึกส่วนต่างซึ่งเกิดจากการตีราคาสินทรัพย์ดังต่อไปนี้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226A18">
        <w:rPr>
          <w:rFonts w:asciiTheme="majorBidi" w:hAnsiTheme="majorBidi" w:cstheme="majorBidi"/>
          <w:sz w:val="26"/>
          <w:szCs w:val="26"/>
        </w:rPr>
        <w:t xml:space="preserve">- </w:t>
      </w:r>
      <w:r w:rsidRPr="00226A18">
        <w:rPr>
          <w:rFonts w:asciiTheme="majorBidi" w:hAnsiTheme="majorBidi" w:cstheme="majorBidi"/>
          <w:sz w:val="26"/>
          <w:szCs w:val="26"/>
        </w:rPr>
        <w:tab/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บริษัทบันทึกราคาตามบัญชีของสินทรัพย์ที่เพิ่มขึ้นจากการตีราคาใหม่ในบัญชี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เบ็ดเสร็จ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เบ็ดเสร็จงวดก่อนแล้ว</w:t>
      </w:r>
    </w:p>
    <w:p w:rsidR="00642CDB" w:rsidRPr="00226A18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226A18">
        <w:rPr>
          <w:rFonts w:asciiTheme="majorBidi" w:hAnsiTheme="majorBidi" w:cstheme="majorBidi"/>
          <w:sz w:val="26"/>
          <w:szCs w:val="26"/>
        </w:rPr>
        <w:t>-</w:t>
      </w:r>
      <w:r w:rsidRPr="00226A18">
        <w:rPr>
          <w:rFonts w:asciiTheme="majorBidi" w:hAnsiTheme="majorBidi" w:cstheme="majorBidi"/>
          <w:sz w:val="26"/>
          <w:szCs w:val="26"/>
        </w:rPr>
        <w:tab/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เบ็ดเสร็จ อย่างไรก็ตาม หากสินทรัพย์นั้นเคยมีการตีราคาเพิ่มขึ้นและยังมียอดคงค้างของบัญชี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ไม่เกินจำนวนซึ่งเคยตีราคาเพิ่มขึ้นของสินทรัพย์ชนิดเดียวกัน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เมื่อมีการจำหน่ายหรือใช้ที่ดิน อาคารและอุปกรณ์ที่มีการประเมินราคา  บริษัทจะตัดบัญชีส่วนเกินทุนจากการตีราคาที่ดิน อาคารและอุปกรณ์ที่เกี่ยวข้องที่ได้บันทึกไว้จากการประเมินราคาที่ผ่านมาไปยังกำไรสะสม</w:t>
      </w:r>
    </w:p>
    <w:p w:rsidR="00642CDB" w:rsidRPr="00F97C90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ค่าเสื่อมราคา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tbl>
      <w:tblPr>
        <w:tblpPr w:leftFromText="180" w:rightFromText="180" w:vertAnchor="text" w:tblpX="-90" w:tblpY="1"/>
        <w:tblOverlap w:val="never"/>
        <w:tblW w:w="9810" w:type="dxa"/>
        <w:tblLayout w:type="fixed"/>
        <w:tblLook w:val="0000" w:firstRow="0" w:lastRow="0" w:firstColumn="0" w:lastColumn="0" w:noHBand="0" w:noVBand="0"/>
      </w:tblPr>
      <w:tblGrid>
        <w:gridCol w:w="8260"/>
        <w:gridCol w:w="1550"/>
      </w:tblGrid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จำนวนปี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45 - 50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:rsidR="00226A18" w:rsidRPr="00F97C90" w:rsidRDefault="00226A18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/>
          <w:b/>
          <w:bCs/>
          <w:sz w:val="26"/>
          <w:szCs w:val="26"/>
        </w:rPr>
      </w:pPr>
    </w:p>
    <w:p w:rsidR="00642CDB" w:rsidRPr="00F97C90" w:rsidRDefault="00590FBD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97C90">
        <w:rPr>
          <w:rFonts w:asciiTheme="majorBidi" w:hAnsiTheme="majorBidi"/>
          <w:b/>
          <w:bCs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:rsidR="00642CDB" w:rsidRPr="00F97C90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590FBD" w:rsidRPr="00F97C90" w:rsidRDefault="00590FBD" w:rsidP="00590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97C90"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/>
          <w:sz w:val="26"/>
          <w:szCs w:val="26"/>
          <w:cs/>
        </w:rPr>
        <w:t>ที่บริษัท</w:t>
      </w:r>
      <w:r w:rsidRPr="00F97C90">
        <w:rPr>
          <w:rFonts w:ascii="Angsana New" w:hAnsi="Angsana New" w:hint="cs"/>
          <w:sz w:val="26"/>
          <w:szCs w:val="26"/>
          <w:cs/>
        </w:rPr>
        <w:t>ได้</w:t>
      </w:r>
      <w:r w:rsidRPr="00F97C90">
        <w:rPr>
          <w:rFonts w:ascii="Angsana New" w:hAnsi="Angsana New"/>
          <w:sz w:val="26"/>
          <w:szCs w:val="26"/>
          <w:cs/>
        </w:rPr>
        <w:t>มาแสดงในราคาทุน หักค่าตัดจำหน่ายสะสม</w:t>
      </w:r>
      <w:r w:rsidRPr="00F97C90">
        <w:rPr>
          <w:rFonts w:ascii="Angsana New" w:hAnsi="Angsana New" w:hint="cs"/>
          <w:sz w:val="26"/>
          <w:szCs w:val="26"/>
          <w:cs/>
        </w:rPr>
        <w:t>และค่าเผื่อการ</w:t>
      </w:r>
      <w:r w:rsidR="00F97C90">
        <w:rPr>
          <w:rFonts w:ascii="Angsana New" w:hAnsi="Angsana New" w:hint="cs"/>
          <w:sz w:val="26"/>
          <w:szCs w:val="26"/>
          <w:cs/>
        </w:rPr>
        <w:t>ด้อย</w:t>
      </w:r>
      <w:r w:rsidRPr="00F97C90">
        <w:rPr>
          <w:rFonts w:ascii="Angsana New" w:hAnsi="Angsana New" w:hint="cs"/>
          <w:sz w:val="26"/>
          <w:szCs w:val="26"/>
          <w:cs/>
        </w:rPr>
        <w:t>ค่า (ถ้ามี)</w:t>
      </w:r>
    </w:p>
    <w:p w:rsidR="00590FBD" w:rsidRPr="00F97C90" w:rsidRDefault="00590FBD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590FBD" w:rsidRDefault="00590FBD" w:rsidP="00590FBD">
      <w:pPr>
        <w:rPr>
          <w:rFonts w:asciiTheme="majorBidi" w:hAnsiTheme="majorBidi" w:cstheme="majorBidi"/>
          <w:sz w:val="20"/>
          <w:szCs w:val="20"/>
        </w:rPr>
      </w:pPr>
      <w:r w:rsidRPr="00F97C90">
        <w:rPr>
          <w:rFonts w:ascii="Angsana New" w:hAnsi="Angsana New"/>
          <w:sz w:val="26"/>
          <w:szCs w:val="26"/>
          <w:cs/>
        </w:rPr>
        <w:t>ค่าตัดจำหน่าย</w:t>
      </w:r>
      <w:r w:rsidRPr="00F97C90"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</w:t>
      </w:r>
      <w:r w:rsidRPr="00F97C90">
        <w:rPr>
          <w:rFonts w:ascii="Angsana New" w:hAnsi="Angsana New" w:hint="cs"/>
          <w:sz w:val="26"/>
          <w:szCs w:val="26"/>
          <w:cs/>
        </w:rPr>
        <w:t xml:space="preserve">เป็นเวลา </w:t>
      </w:r>
      <w:r w:rsidR="005A10E4" w:rsidRPr="00F97C90">
        <w:rPr>
          <w:rFonts w:ascii="Angsana New" w:hAnsi="Angsana New"/>
          <w:sz w:val="26"/>
          <w:szCs w:val="26"/>
        </w:rPr>
        <w:t>5</w:t>
      </w:r>
      <w:r w:rsidRPr="00F97C90">
        <w:rPr>
          <w:rFonts w:ascii="Angsana New" w:hAnsi="Angsana New"/>
          <w:sz w:val="26"/>
          <w:szCs w:val="26"/>
        </w:rPr>
        <w:t xml:space="preserve"> </w:t>
      </w:r>
      <w:r w:rsidRPr="00F97C90">
        <w:rPr>
          <w:rFonts w:ascii="Angsana New" w:hAnsi="Angsana New" w:hint="cs"/>
          <w:sz w:val="26"/>
          <w:szCs w:val="26"/>
          <w:cs/>
        </w:rPr>
        <w:t>ปี</w:t>
      </w:r>
    </w:p>
    <w:p w:rsidR="00590FBD" w:rsidRPr="007F23B7" w:rsidRDefault="00590FBD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การด้อยค่าของสินทรัพย์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8E4608" w:rsidRDefault="008E4608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สำรองเบี้ยประกันภัย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:rsidR="00642CDB" w:rsidRPr="00C42AA9" w:rsidRDefault="008E4608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642CDB" w:rsidRPr="00C42AA9">
        <w:rPr>
          <w:rFonts w:asciiTheme="majorBidi" w:hAnsiTheme="majorBidi" w:cstheme="majorBidi"/>
          <w:sz w:val="26"/>
          <w:szCs w:val="26"/>
          <w:cs/>
        </w:rPr>
        <w:lastRenderedPageBreak/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</w:t>
      </w:r>
      <w:r w:rsidR="00642CDB" w:rsidRPr="00C42AA9">
        <w:rPr>
          <w:rFonts w:asciiTheme="majorBidi" w:hAnsiTheme="majorBidi" w:cstheme="majorBidi"/>
          <w:sz w:val="26"/>
          <w:szCs w:val="26"/>
        </w:rPr>
        <w:t xml:space="preserve"> </w:t>
      </w:r>
      <w:r w:rsidR="00642CDB" w:rsidRPr="00C42AA9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tbl>
      <w:tblPr>
        <w:tblW w:w="100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310"/>
        <w:gridCol w:w="4707"/>
      </w:tblGrid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การประกันอัคคีภัย ตัวเรือ รถยนต์ อุบัติเหตุส่วนบุคคลและภัยเบ็ดเตล็ด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การประกันภัยทางทะเลและขนส่ง (เฉพาะเที่ยว) และการประกันภัย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อุบัติเหตุการเดินทาง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ที่มีระยะเวลาคุ้มครองไม่เกิน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ร้อยละ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ที่มีระยะเวลาคุ้มครองที่เกิน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  <w:tr w:rsidR="00A93F32" w:rsidRPr="005A10E4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5A10E4" w:rsidRDefault="00A93F32" w:rsidP="005A10E4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5A10E4" w:rsidRDefault="00A93F32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7D0CAF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อิสระภาพ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7D0CAF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0CA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เจ็ดสิบ</w:t>
            </w: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  <w:r w:rsidRPr="00606F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</w:t>
            </w: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606F88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186D57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606F88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186D57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</w:tbl>
    <w:p w:rsidR="005A10E4" w:rsidRPr="00226A18" w:rsidRDefault="005A10E4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สำรองความเสี่ยงภัยที่ยังไม่สิ้นสุด เป็นจำนวนเงินที่บริษัท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:rsidR="005C60BB" w:rsidRPr="00226A18" w:rsidRDefault="005C60B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(Incurred but not reported claim</w:t>
      </w:r>
      <w:r w:rsidRPr="00C42AA9">
        <w:rPr>
          <w:rFonts w:asciiTheme="majorBidi" w:hAnsiTheme="majorBidi" w:cstheme="majorBidi"/>
          <w:sz w:val="26"/>
          <w:szCs w:val="26"/>
        </w:rPr>
        <w:t>s</w:t>
      </w:r>
      <w:r w:rsidRPr="00C42AA9">
        <w:rPr>
          <w:rFonts w:asciiTheme="majorBidi" w:hAnsiTheme="majorBidi" w:cstheme="majorBidi"/>
          <w:sz w:val="26"/>
          <w:szCs w:val="26"/>
          <w:cs/>
        </w:rPr>
        <w:t>:  IBNR)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     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 xml:space="preserve">ได้รับรายงานแล้วและยังไม่ได้รับรายงาน สุทธิด้วยค่าสินไหมทดแทนที่ได้รับรู้ไปแล้วในบัญชี </w:t>
      </w:r>
    </w:p>
    <w:p w:rsidR="00642CDB" w:rsidRPr="00186D57" w:rsidRDefault="004650B7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</w:t>
      </w:r>
    </w:p>
    <w:p w:rsidR="00642CDB" w:rsidRPr="008E460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642CDB" w:rsidRPr="008E460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pStyle w:val="25"/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ประมาณการหนี้สินผลประโยชน์พนักงานเมื่อเกษียณอายุ</w:t>
      </w:r>
    </w:p>
    <w:p w:rsidR="00642CDB" w:rsidRPr="008E460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41141C" w:rsidRPr="008E4608" w:rsidRDefault="0041141C" w:rsidP="008E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87759A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สัญญาเช่าดำเนินงาน</w:t>
      </w:r>
    </w:p>
    <w:p w:rsidR="00642CDB" w:rsidRPr="00982B95" w:rsidRDefault="00642CDB" w:rsidP="00982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</w:t>
      </w:r>
    </w:p>
    <w:p w:rsidR="00642CDB" w:rsidRPr="008E4608" w:rsidRDefault="00642CDB" w:rsidP="008E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การใช้วิจารณญาณและการประมาณการ</w:t>
      </w:r>
    </w:p>
    <w:p w:rsidR="00642CDB" w:rsidRPr="008E4608" w:rsidRDefault="00642CDB" w:rsidP="008E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642CDB" w:rsidRPr="00186D57" w:rsidRDefault="004B0152" w:rsidP="00642CDB">
      <w:p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lastRenderedPageBreak/>
        <w:t>การใช้วิจารณญาณ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การจัดประเภทเงินลงทุนในหลักทรัพย์ 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การแสดงมูลค่าที่ดิน อาคาร และอุปกรณ์</w:t>
      </w:r>
    </w:p>
    <w:p w:rsidR="00146E9D" w:rsidRDefault="00146E9D" w:rsidP="00642CDB">
      <w:pPr>
        <w:jc w:val="thaiDistribute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  <w:r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การด้อยค่าของเบี้ยประกันภัยค้างรับ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การแสดงมูลค่าของเครื่องมือทางการเงิน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แสดง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ของที่ดิน อาคารและอุปกรณ์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การด้อยค่าของค่าสินไหมทดแทนค้างรับจากคู่กรณี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F97C90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การจัดประเภทสัญญาประกันภัย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:rsidR="00642CDB" w:rsidRPr="00186D57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การรับรู้รายได้</w:t>
      </w:r>
    </w:p>
    <w:p w:rsidR="00642CDB" w:rsidRPr="004650B7" w:rsidRDefault="00642CDB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0" w:type="auto"/>
        <w:tblInd w:w="-117" w:type="dxa"/>
        <w:tblLayout w:type="fixed"/>
        <w:tblLook w:val="01E0" w:firstRow="1" w:lastRow="1" w:firstColumn="1" w:lastColumn="1" w:noHBand="0" w:noVBand="0"/>
      </w:tblPr>
      <w:tblGrid>
        <w:gridCol w:w="2475"/>
        <w:gridCol w:w="270"/>
        <w:gridCol w:w="7200"/>
      </w:tblGrid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และปรับปรุงด้วยสำรองเบี้ยประกันภัยที่ยังไม่ถือเป็นรายได้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เบี้ยประกันภัยรับโดยตรงจาก</w:t>
            </w:r>
          </w:p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ปีจะบันทึกรายได้เป็นรายการรับล่วงหน้า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642CDB" w:rsidRPr="004650B7" w:rsidTr="004650B7">
        <w:trPr>
          <w:trHeight w:hRule="exact" w:val="144"/>
        </w:trPr>
        <w:tc>
          <w:tcPr>
            <w:tcW w:w="2475" w:type="dxa"/>
          </w:tcPr>
          <w:p w:rsidR="00642CDB" w:rsidRPr="004650B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642CDB" w:rsidRPr="004650B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0" w:type="dxa"/>
          </w:tcPr>
          <w:p w:rsidR="00642CDB" w:rsidRPr="004650B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การประกันภัยต่อจากบริษัทผู้เอาประกันภัยต่อ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จากการขายหลักทรัพย์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กำไร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รายได้อื่นบันทึกตามเกณฑ์คงค้าง</w:t>
            </w:r>
          </w:p>
        </w:tc>
      </w:tr>
    </w:tbl>
    <w:p w:rsidR="00F97C90" w:rsidRPr="004650B7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การรับรู้ค่าใช้จ่าย</w:t>
      </w:r>
    </w:p>
    <w:p w:rsidR="00642CDB" w:rsidRPr="004650B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983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2486"/>
        <w:gridCol w:w="7"/>
        <w:gridCol w:w="261"/>
        <w:gridCol w:w="7229"/>
      </w:tblGrid>
      <w:tr w:rsidR="00E168B6" w:rsidRPr="00186D57" w:rsidTr="00E168B6">
        <w:tc>
          <w:tcPr>
            <w:tcW w:w="2486" w:type="dxa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เบี้ยประกันภัยต่อจ่าย</w:t>
            </w:r>
          </w:p>
        </w:tc>
        <w:tc>
          <w:tcPr>
            <w:tcW w:w="268" w:type="dxa"/>
            <w:gridSpan w:val="2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      </w:r>
          </w:p>
        </w:tc>
      </w:tr>
      <w:tr w:rsidR="00E168B6" w:rsidRPr="00186D57" w:rsidTr="00E168B6">
        <w:trPr>
          <w:trHeight w:hRule="exact" w:val="144"/>
        </w:trPr>
        <w:tc>
          <w:tcPr>
            <w:tcW w:w="2486" w:type="dxa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E168B6" w:rsidRPr="00186D57" w:rsidTr="00E168B6">
        <w:trPr>
          <w:trHeight w:val="234"/>
        </w:trPr>
        <w:tc>
          <w:tcPr>
            <w:tcW w:w="2486" w:type="dxa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ค่าใช้จ่ายค่าจ้างและค่าบำเหน็จ</w:t>
            </w:r>
          </w:p>
        </w:tc>
        <w:tc>
          <w:tcPr>
            <w:tcW w:w="268" w:type="dxa"/>
            <w:gridSpan w:val="2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E168B6" w:rsidRPr="00186D57" w:rsidTr="00E168B6">
        <w:trPr>
          <w:trHeight w:hRule="exact" w:val="144"/>
        </w:trPr>
        <w:tc>
          <w:tcPr>
            <w:tcW w:w="2486" w:type="dxa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E168B6" w:rsidRPr="00186D57" w:rsidTr="00E168B6">
        <w:trPr>
          <w:trHeight w:val="234"/>
        </w:trPr>
        <w:tc>
          <w:tcPr>
            <w:tcW w:w="2493" w:type="dxa"/>
            <w:gridSpan w:val="2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261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E168B6" w:rsidRPr="00186D57" w:rsidTr="00E168B6">
        <w:trPr>
          <w:trHeight w:hRule="exact" w:val="144"/>
        </w:trPr>
        <w:tc>
          <w:tcPr>
            <w:tcW w:w="2493" w:type="dxa"/>
            <w:gridSpan w:val="2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1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E168B6" w:rsidRPr="00186D57" w:rsidTr="00E168B6">
        <w:trPr>
          <w:trHeight w:val="234"/>
        </w:trPr>
        <w:tc>
          <w:tcPr>
            <w:tcW w:w="2493" w:type="dxa"/>
            <w:gridSpan w:val="2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E168B6" w:rsidRPr="00186D57" w:rsidTr="00E168B6">
        <w:trPr>
          <w:trHeight w:hRule="exact" w:val="144"/>
        </w:trPr>
        <w:tc>
          <w:tcPr>
            <w:tcW w:w="2493" w:type="dxa"/>
            <w:gridSpan w:val="2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1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E168B6" w:rsidRPr="00186D57" w:rsidTr="00E168B6">
        <w:trPr>
          <w:trHeight w:val="234"/>
        </w:trPr>
        <w:tc>
          <w:tcPr>
            <w:tcW w:w="2493" w:type="dxa"/>
            <w:gridSpan w:val="2"/>
          </w:tcPr>
          <w:p w:rsidR="00E168B6" w:rsidRPr="00186D57" w:rsidRDefault="00E168B6" w:rsidP="00E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E168B6" w:rsidRPr="00186D57" w:rsidRDefault="00E168B6" w:rsidP="00E168B6">
            <w:pPr>
              <w:pStyle w:val="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</w:tbl>
    <w:p w:rsidR="00642CDB" w:rsidRPr="00186D57" w:rsidRDefault="004315D1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CD7DD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D7DDC">
        <w:rPr>
          <w:rFonts w:asciiTheme="majorBidi" w:hAnsiTheme="majorBidi" w:cstheme="majorBidi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ภาษีเงินได้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:rsidR="00D466FC" w:rsidRDefault="00D466FC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42CDB" w:rsidRPr="0047308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473089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642CDB" w:rsidRPr="00186D57" w:rsidRDefault="00DB5EEE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t>ขาดทุน</w:t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ต่อหุ้น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473089" w:rsidRDefault="00DB5EEE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E00536">
        <w:rPr>
          <w:rFonts w:asciiTheme="majorBidi" w:hAnsiTheme="majorBidi" w:cstheme="majorBidi"/>
          <w:sz w:val="26"/>
          <w:szCs w:val="26"/>
          <w:cs/>
        </w:rPr>
        <w:t>ต่อหุ้นคำนวณโดยการหารขาดทุน</w:t>
      </w:r>
      <w:r w:rsidR="00642CDB" w:rsidRPr="00473089">
        <w:rPr>
          <w:rFonts w:asciiTheme="majorBidi" w:hAnsiTheme="majorBidi" w:cstheme="majorBidi"/>
          <w:sz w:val="26"/>
          <w:szCs w:val="26"/>
          <w:cs/>
        </w:rPr>
        <w:t>สำหรับปีด้วยจำนวนหุ้นถัวเฉลี่ยถ่วงน้ำหนักที่ออกในระหว่างปี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D4650F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775208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นี้เกี่ยวข้องกันโดยการมี</w:t>
      </w:r>
      <w:r w:rsidR="0066725A">
        <w:rPr>
          <w:rFonts w:asciiTheme="majorBidi" w:hAnsiTheme="majorBidi" w:cstheme="majorBidi"/>
          <w:sz w:val="26"/>
          <w:szCs w:val="26"/>
        </w:rPr>
        <w:t xml:space="preserve">      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ผู้ถือหุ้นและ</w:t>
      </w:r>
      <w:r w:rsidR="00F3146F" w:rsidRPr="00D4650F">
        <w:rPr>
          <w:rFonts w:asciiTheme="majorBidi" w:hAnsiTheme="majorBidi" w:cstheme="majorBidi"/>
          <w:sz w:val="26"/>
          <w:szCs w:val="26"/>
        </w:rPr>
        <w:t>/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D4650F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3146F" w:rsidRPr="00D4650F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lastRenderedPageBreak/>
        <w:t>ยอดคงเหลือกับกิจการที่เกี่ยวข้องกัน</w:t>
      </w:r>
      <w:r w:rsidR="00215A4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DB66A7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42CDB" w:rsidRPr="00D4650F">
        <w:rPr>
          <w:rFonts w:asciiTheme="majorBidi" w:hAnsiTheme="majorBidi" w:cstheme="majorBidi"/>
          <w:sz w:val="26"/>
          <w:szCs w:val="26"/>
        </w:rPr>
        <w:t>256</w:t>
      </w:r>
      <w:r w:rsidR="00AB01A9">
        <w:rPr>
          <w:rFonts w:asciiTheme="majorBidi" w:hAnsiTheme="majorBidi" w:cstheme="majorBidi"/>
          <w:sz w:val="26"/>
          <w:szCs w:val="26"/>
        </w:rPr>
        <w:t>1</w:t>
      </w:r>
      <w:r w:rsidR="00642CDB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642CDB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42C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</w:t>
      </w:r>
      <w:r w:rsidR="00AB01A9">
        <w:rPr>
          <w:rFonts w:asciiTheme="majorBidi" w:hAnsiTheme="majorBidi" w:cstheme="majorBidi"/>
          <w:sz w:val="26"/>
          <w:szCs w:val="26"/>
        </w:rPr>
        <w:t>60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D4650F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X="-117" w:tblpY="1"/>
        <w:tblOverlap w:val="never"/>
        <w:tblW w:w="9774" w:type="dxa"/>
        <w:tblLayout w:type="fixed"/>
        <w:tblLook w:val="0000" w:firstRow="0" w:lastRow="0" w:firstColumn="0" w:lastColumn="0" w:noHBand="0" w:noVBand="0"/>
      </w:tblPr>
      <w:tblGrid>
        <w:gridCol w:w="3726"/>
        <w:gridCol w:w="1323"/>
        <w:gridCol w:w="279"/>
        <w:gridCol w:w="1305"/>
        <w:gridCol w:w="9"/>
        <w:gridCol w:w="243"/>
        <w:gridCol w:w="1314"/>
        <w:gridCol w:w="270"/>
        <w:gridCol w:w="1305"/>
      </w:tblGrid>
      <w:tr w:rsidR="00F3146F" w:rsidRPr="00D4650F" w:rsidTr="004C466B">
        <w:trPr>
          <w:cantSplit/>
          <w:tblHeader/>
        </w:trPr>
        <w:tc>
          <w:tcPr>
            <w:tcW w:w="3726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8"/>
            <w:tcBorders>
              <w:bottom w:val="single" w:sz="6" w:space="0" w:color="auto"/>
            </w:tcBorders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E2841" w:rsidRPr="00D4650F" w:rsidTr="003E2841">
        <w:trPr>
          <w:cantSplit/>
          <w:tblHeader/>
        </w:trPr>
        <w:tc>
          <w:tcPr>
            <w:tcW w:w="3726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3E2841" w:rsidRPr="00D4650F" w:rsidRDefault="003E284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D4650F" w:rsidTr="004C466B">
        <w:trPr>
          <w:cantSplit/>
          <w:tblHeader/>
        </w:trPr>
        <w:tc>
          <w:tcPr>
            <w:tcW w:w="3726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D4650F" w:rsidTr="004C466B">
        <w:trPr>
          <w:cantSplit/>
          <w:tblHeader/>
        </w:trPr>
        <w:tc>
          <w:tcPr>
            <w:tcW w:w="3726" w:type="dxa"/>
          </w:tcPr>
          <w:p w:rsidR="00514A40" w:rsidRPr="00D4650F" w:rsidRDefault="00514A40" w:rsidP="00831C0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B01A9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9" w:type="dxa"/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D4650F" w:rsidRDefault="00514A40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D4650F" w:rsidRDefault="00642CDB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A8347A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01A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3146F" w:rsidRPr="00D4650F" w:rsidTr="004C466B">
        <w:trPr>
          <w:cantSplit/>
          <w:tblHeader/>
        </w:trPr>
        <w:tc>
          <w:tcPr>
            <w:tcW w:w="3726" w:type="dxa"/>
          </w:tcPr>
          <w:p w:rsidR="00F3146F" w:rsidRPr="00D4650F" w:rsidRDefault="00F3146F" w:rsidP="00831C0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D4650F" w:rsidRDefault="00F3146F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D4650F" w:rsidTr="004C466B">
        <w:trPr>
          <w:cantSplit/>
        </w:trPr>
        <w:tc>
          <w:tcPr>
            <w:tcW w:w="3726" w:type="dxa"/>
          </w:tcPr>
          <w:p w:rsidR="00BC15C8" w:rsidRPr="00D4650F" w:rsidRDefault="00BC15C8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D4650F" w:rsidRDefault="00BC15C8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58F2" w:rsidRPr="00D4650F" w:rsidTr="004C466B">
        <w:trPr>
          <w:cantSplit/>
        </w:trPr>
        <w:tc>
          <w:tcPr>
            <w:tcW w:w="3726" w:type="dxa"/>
          </w:tcPr>
          <w:p w:rsidR="002858F2" w:rsidRPr="00D4650F" w:rsidDel="006A6F26" w:rsidRDefault="002858F2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153,571 </w:t>
            </w:r>
          </w:p>
        </w:tc>
        <w:tc>
          <w:tcPr>
            <w:tcW w:w="243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 xml:space="preserve"> (79,354)</w:t>
            </w:r>
          </w:p>
        </w:tc>
        <w:tc>
          <w:tcPr>
            <w:tcW w:w="270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>74,217</w:t>
            </w:r>
          </w:p>
        </w:tc>
      </w:tr>
      <w:tr w:rsidR="002858F2" w:rsidRPr="00D4650F" w:rsidTr="004C466B">
        <w:trPr>
          <w:cantSplit/>
        </w:trPr>
        <w:tc>
          <w:tcPr>
            <w:tcW w:w="3726" w:type="dxa"/>
          </w:tcPr>
          <w:p w:rsidR="002858F2" w:rsidRPr="00D4650F" w:rsidRDefault="002858F2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1A9">
              <w:rPr>
                <w:rFonts w:asciiTheme="majorBidi" w:hAnsiTheme="majorBidi"/>
                <w:sz w:val="26"/>
                <w:szCs w:val="26"/>
                <w:cs/>
              </w:rPr>
              <w:t>บริษัท ชูการ์ บีช คอนโดมิเนียม จำกัด</w:t>
            </w:r>
          </w:p>
        </w:tc>
        <w:tc>
          <w:tcPr>
            <w:tcW w:w="1323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27,824 </w:t>
            </w:r>
          </w:p>
        </w:tc>
        <w:tc>
          <w:tcPr>
            <w:tcW w:w="243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 xml:space="preserve"> (27,824)</w:t>
            </w:r>
          </w:p>
        </w:tc>
        <w:tc>
          <w:tcPr>
            <w:tcW w:w="270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58F2" w:rsidRPr="00D4650F" w:rsidTr="004C466B">
        <w:trPr>
          <w:cantSplit/>
        </w:trPr>
        <w:tc>
          <w:tcPr>
            <w:tcW w:w="3726" w:type="dxa"/>
          </w:tcPr>
          <w:p w:rsidR="002858F2" w:rsidRPr="00D4650F" w:rsidRDefault="002858F2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1A9">
              <w:rPr>
                <w:rFonts w:asciiTheme="majorBidi" w:hAnsiTheme="majorBidi"/>
                <w:sz w:val="26"/>
                <w:szCs w:val="26"/>
                <w:cs/>
              </w:rPr>
              <w:t>บริษัท ศัลวิธาน พลาซ่า จำกัด</w:t>
            </w:r>
          </w:p>
        </w:tc>
        <w:tc>
          <w:tcPr>
            <w:tcW w:w="1323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2,008 </w:t>
            </w:r>
          </w:p>
        </w:tc>
        <w:tc>
          <w:tcPr>
            <w:tcW w:w="243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2858F2" w:rsidRPr="002858F2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2858F2" w:rsidRPr="00D4650F" w:rsidRDefault="002858F2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AB01A9" w:rsidRDefault="00E973D1" w:rsidP="00831C06">
            <w:pPr>
              <w:ind w:right="-108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บริษัท สยามแร่ และน้ำมัน จำกัด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743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AB01A9" w:rsidRDefault="00E973D1" w:rsidP="00831C06">
            <w:pPr>
              <w:ind w:right="-108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041D9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="003E2841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B041D9">
              <w:rPr>
                <w:rFonts w:asciiTheme="majorBidi" w:hAnsiTheme="majorBidi"/>
                <w:sz w:val="26"/>
                <w:szCs w:val="26"/>
                <w:cs/>
              </w:rPr>
              <w:t>กฎหมาย</w:t>
            </w:r>
            <w:r w:rsidR="007064A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B041D9">
              <w:rPr>
                <w:rFonts w:asciiTheme="majorBidi" w:hAnsiTheme="majorBidi"/>
                <w:sz w:val="26"/>
                <w:szCs w:val="26"/>
                <w:cs/>
              </w:rPr>
              <w:t>เอเซีย อินเตอร์ ลอร์ จำกัด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E74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246E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6E74">
              <w:rPr>
                <w:rFonts w:asciiTheme="majorBidi" w:hAnsiTheme="majorBidi"/>
                <w:sz w:val="26"/>
                <w:szCs w:val="26"/>
                <w:cs/>
              </w:rPr>
              <w:t>182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3D1">
              <w:rPr>
                <w:rFonts w:ascii="Angsana New" w:hAnsi="Angsana New"/>
                <w:sz w:val="26"/>
                <w:szCs w:val="26"/>
              </w:rPr>
              <w:t>(1,182)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E74">
              <w:rPr>
                <w:rFonts w:asciiTheme="majorBidi" w:hAnsiTheme="majorBidi" w:cstheme="majorBidi"/>
                <w:sz w:val="26"/>
                <w:szCs w:val="26"/>
              </w:rPr>
              <w:t>195,328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3D1">
              <w:rPr>
                <w:rFonts w:ascii="Angsana New" w:hAnsi="Angsana New"/>
                <w:sz w:val="26"/>
                <w:szCs w:val="26"/>
              </w:rPr>
              <w:t>(110,368)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84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960</w:t>
            </w:r>
          </w:p>
        </w:tc>
      </w:tr>
      <w:tr w:rsidR="00E973D1" w:rsidRPr="008C140C" w:rsidTr="004C466B">
        <w:trPr>
          <w:cantSplit/>
        </w:trPr>
        <w:tc>
          <w:tcPr>
            <w:tcW w:w="3726" w:type="dxa"/>
          </w:tcPr>
          <w:p w:rsidR="00E973D1" w:rsidRPr="008C140C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D4650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</w:rPr>
              <w:t>4,117,91</w:t>
            </w:r>
            <w:r w:rsidR="009645CD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E973D1" w:rsidRDefault="009645CD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(4,552,111</w:t>
            </w:r>
            <w:r w:rsidR="00E973D1" w:rsidRPr="00E973D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</w:rPr>
              <w:t>1,675,000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3D1" w:rsidRP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</w:rPr>
              <w:t>1,322,033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>(1,322,033)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96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439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95</w:t>
            </w:r>
            <w:r w:rsidR="009645CD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3D1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E973D1">
              <w:rPr>
                <w:rFonts w:ascii="Angsana New" w:hAnsi="Angsana New"/>
                <w:sz w:val="26"/>
                <w:szCs w:val="26"/>
              </w:rPr>
              <w:t>,</w:t>
            </w:r>
            <w:r w:rsidRPr="00E973D1">
              <w:rPr>
                <w:rFonts w:ascii="Angsana New" w:hAnsi="Angsana New"/>
                <w:sz w:val="26"/>
                <w:szCs w:val="26"/>
                <w:cs/>
              </w:rPr>
              <w:t>874</w:t>
            </w:r>
            <w:r w:rsidRPr="00E973D1">
              <w:rPr>
                <w:rFonts w:ascii="Angsana New" w:hAnsi="Angsana New"/>
                <w:sz w:val="26"/>
                <w:szCs w:val="26"/>
              </w:rPr>
              <w:t>,</w:t>
            </w:r>
            <w:r w:rsidR="009645CD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="009645CD">
              <w:rPr>
                <w:rFonts w:ascii="Angsana New" w:hAnsi="Angsana New"/>
                <w:sz w:val="26"/>
                <w:szCs w:val="26"/>
              </w:rPr>
              <w:t>4</w:t>
            </w:r>
            <w:r w:rsidRPr="00E973D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675</w:t>
            </w:r>
            <w:r w:rsidRPr="00E97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="00E973D1" w:rsidRPr="008C140C" w:rsidTr="004C466B">
        <w:trPr>
          <w:cantSplit/>
        </w:trPr>
        <w:tc>
          <w:tcPr>
            <w:tcW w:w="3726" w:type="dxa"/>
          </w:tcPr>
          <w:p w:rsidR="00E973D1" w:rsidRPr="008C140C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E973D1" w:rsidRPr="008C140C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875EDB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E973D1" w:rsidRPr="00AB01A9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1A9"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2,796,980 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 xml:space="preserve"> (2,954,805)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169,060 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875EDB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</w:tcPr>
          <w:p w:rsidR="00E973D1" w:rsidRPr="00AB01A9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01A9">
              <w:rPr>
                <w:rFonts w:asciiTheme="majorBidi" w:hAnsiTheme="majorBidi" w:cstheme="majorBidi"/>
                <w:sz w:val="26"/>
                <w:szCs w:val="26"/>
              </w:rPr>
              <w:t>85,633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100,872 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 xml:space="preserve"> (169,693)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16,812 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875EDB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01A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ค่าทำความสะอาดค้างจ่าย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616,320 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 xml:space="preserve"> (564,960)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 xml:space="preserve"> 51,360 </w:t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751714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สำนักงานกฎหมาย เอส.พี.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แอนด์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751714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หลุย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>ส์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E973D1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751714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ค่าธรรมเนียมต่าง ๆ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ค้างจ่าย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>85,600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E973D1" w:rsidRPr="002858F2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>(85,600)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E973D1" w:rsidRPr="00D4650F" w:rsidTr="004C466B">
        <w:trPr>
          <w:cantSplit/>
        </w:trPr>
        <w:tc>
          <w:tcPr>
            <w:tcW w:w="3726" w:type="dxa"/>
          </w:tcPr>
          <w:p w:rsidR="00E973D1" w:rsidRPr="00D4650F" w:rsidRDefault="00E973D1" w:rsidP="00831C06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E973D1" w:rsidRPr="00751714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412,518</w:t>
            </w:r>
          </w:p>
        </w:tc>
        <w:tc>
          <w:tcPr>
            <w:tcW w:w="279" w:type="dxa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>3,599,772</w:t>
            </w:r>
          </w:p>
        </w:tc>
        <w:tc>
          <w:tcPr>
            <w:tcW w:w="243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8F2">
              <w:rPr>
                <w:rFonts w:ascii="Angsana New" w:hAnsi="Angsana New"/>
                <w:sz w:val="26"/>
                <w:szCs w:val="26"/>
              </w:rPr>
              <w:t>(3,775,058)</w:t>
            </w:r>
          </w:p>
        </w:tc>
        <w:tc>
          <w:tcPr>
            <w:tcW w:w="270" w:type="dxa"/>
            <w:shd w:val="clear" w:color="auto" w:fill="auto"/>
          </w:tcPr>
          <w:p w:rsidR="00E973D1" w:rsidRPr="00D4650F" w:rsidRDefault="00E973D1" w:rsidP="00831C0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D1" w:rsidRPr="00E75AAC" w:rsidRDefault="00E973D1" w:rsidP="0083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hAnsiTheme="majorBidi" w:cstheme="majorBidi"/>
                <w:sz w:val="26"/>
                <w:szCs w:val="26"/>
              </w:rPr>
              <w:t>237,232</w:t>
            </w:r>
          </w:p>
        </w:tc>
      </w:tr>
    </w:tbl>
    <w:p w:rsidR="00F97C90" w:rsidRPr="001D7C6F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7C7CC5" w:rsidRPr="00D4650F" w:rsidRDefault="004B01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C7CC5" w:rsidRPr="00D4650F">
        <w:rPr>
          <w:rFonts w:asciiTheme="majorBidi" w:hAnsiTheme="majorBidi" w:cstheme="majorBidi"/>
          <w:sz w:val="26"/>
          <w:szCs w:val="26"/>
          <w:cs/>
        </w:rPr>
        <w:lastRenderedPageBreak/>
        <w:t>รายการซึ่งมีสาระสำคัญที่เกิดขึ้นกับกิจการที่เกี่ยวข้องกันสำหรับ</w:t>
      </w:r>
      <w:r w:rsidR="00C7625A" w:rsidRPr="00186D57">
        <w:rPr>
          <w:rFonts w:asciiTheme="majorBidi" w:hAnsiTheme="majorBidi" w:cstheme="majorBidi"/>
          <w:sz w:val="26"/>
          <w:szCs w:val="26"/>
          <w:cs/>
        </w:rPr>
        <w:t>แต่ละปีสิ้นสุด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C7625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C7625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F52F3D"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</w:t>
      </w:r>
      <w:r w:rsidR="00AB01A9">
        <w:rPr>
          <w:rFonts w:asciiTheme="majorBidi" w:hAnsiTheme="majorBidi" w:cstheme="majorBidi"/>
          <w:sz w:val="26"/>
          <w:szCs w:val="26"/>
        </w:rPr>
        <w:t>1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F52F3D" w:rsidRPr="00D4650F">
        <w:rPr>
          <w:rFonts w:asciiTheme="majorBidi" w:hAnsiTheme="majorBidi" w:cstheme="majorBidi"/>
          <w:sz w:val="26"/>
          <w:szCs w:val="26"/>
        </w:rPr>
        <w:t>25</w:t>
      </w:r>
      <w:r w:rsidR="00AB01A9">
        <w:rPr>
          <w:rFonts w:asciiTheme="majorBidi" w:hAnsiTheme="majorBidi" w:cstheme="majorBidi"/>
          <w:sz w:val="26"/>
          <w:szCs w:val="26"/>
        </w:rPr>
        <w:t>60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C7CC5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F129F4" w:rsidRPr="00914BC3" w:rsidRDefault="00F129F4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92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36"/>
        <w:gridCol w:w="1678"/>
        <w:gridCol w:w="236"/>
        <w:gridCol w:w="1834"/>
        <w:gridCol w:w="236"/>
        <w:gridCol w:w="1432"/>
        <w:gridCol w:w="236"/>
        <w:gridCol w:w="1429"/>
      </w:tblGrid>
      <w:tr w:rsidR="00642CDB" w:rsidRPr="00914BC3" w:rsidTr="004C466B">
        <w:trPr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42CDB" w:rsidRPr="00914BC3" w:rsidTr="004C466B">
        <w:trPr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01A9" w:rsidRPr="00E97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42CDB" w:rsidRPr="00E973D1" w:rsidRDefault="00AB01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642CDB" w:rsidRPr="00914BC3" w:rsidTr="004C466B">
        <w:trPr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CDB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CDB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E973D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79E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279E9" w:rsidRPr="00E973D1" w:rsidRDefault="00B041D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142,937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279E9" w:rsidRPr="00E973D1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202,728</w:t>
            </w:r>
          </w:p>
        </w:tc>
      </w:tr>
      <w:tr w:rsidR="00F279E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279E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F279E9" w:rsidRPr="00914BC3" w:rsidRDefault="00F279E9" w:rsidP="00F2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pStyle w:val="af1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 xml:space="preserve"> 2,796,980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4,003,405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 xml:space="preserve"> 94,273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426,632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ซ</w:t>
            </w:r>
            <w:r w:rsidRPr="00E973D1">
              <w:rPr>
                <w:rFonts w:asciiTheme="majorBidi" w:hAnsiTheme="majorBidi" w:cstheme="majorBidi" w:hint="cs"/>
                <w:sz w:val="26"/>
                <w:szCs w:val="26"/>
                <w:cs/>
              </w:rPr>
              <w:t>ื้อ</w:t>
            </w: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162,617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pStyle w:val="af1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="Angsana New"/>
                <w:sz w:val="26"/>
                <w:szCs w:val="26"/>
                <w:cs/>
              </w:rPr>
              <w:t>ค่าทำความสะอาด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576,000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3,467,253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4,592,654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เดลต้า สมาร์ท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แอ๊ดจัสเตอร์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ค่าสำรวจภัย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E973D1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3,848,521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7,868,165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และค่าสำรวจจาก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การรับประกันภัย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1,235,545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1,843,209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041D9" w:rsidRPr="00E973D1" w:rsidRDefault="00E973D1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5,084,066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9,711,374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สยามแร่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และน้ำมัน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914BC3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บริษัท ชูการ์ บีช 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คอนโดมิเนียม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E973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25,900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2,219</w:t>
            </w:r>
          </w:p>
        </w:tc>
      </w:tr>
      <w:tr w:rsidR="00B041D9" w:rsidRPr="00CC22DA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 สำนักงานกฎหมาย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</w:t>
            </w: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เอส.พี. แอนด์ หลุยส์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ค่าธรรมเนียมต่าง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1D9" w:rsidRPr="00CC22DA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 ศัลวิธาน พลาซ่า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sz w:val="26"/>
                <w:szCs w:val="26"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1,869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1D9" w:rsidRPr="00CC22DA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CC22DA" w:rsidRDefault="00B041D9" w:rsidP="00B041D9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lastRenderedPageBreak/>
              <w:t>บริษัท</w:t>
            </w:r>
            <w:r w:rsidR="00D75914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กฎหมาย</w:t>
            </w:r>
            <w:r w:rsidR="00F81176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เอเซีย อินเตอร์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914BC3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973D1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</w:t>
            </w:r>
            <w:r w:rsidRPr="00E973D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ลอร์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1D9" w:rsidRPr="00CC22DA" w:rsidTr="004C466B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/>
                <w:sz w:val="26"/>
                <w:szCs w:val="26"/>
              </w:rPr>
            </w:pPr>
            <w:r w:rsidRPr="00E973D1">
              <w:rPr>
                <w:rFonts w:asciiTheme="majorBidi" w:hAnsi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1,100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041D9" w:rsidRPr="00E973D1" w:rsidRDefault="00B041D9" w:rsidP="00B0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914BC3" w:rsidRPr="00E973D1" w:rsidRDefault="00914BC3" w:rsidP="00D90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37335" w:rsidRPr="00D4650F" w:rsidRDefault="00C37335" w:rsidP="00D90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8D31E5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D31E5">
        <w:rPr>
          <w:rFonts w:asciiTheme="majorBidi" w:hAnsiTheme="majorBidi" w:cstheme="majorBidi"/>
          <w:sz w:val="26"/>
          <w:szCs w:val="26"/>
        </w:rPr>
        <w:t>31</w:t>
      </w:r>
      <w:r w:rsidR="00EF5CF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D31E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</w:t>
      </w:r>
      <w:r w:rsidR="00CC22DA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CC22DA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BF4D96" w:rsidRDefault="00340548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6"/>
        <w:gridCol w:w="664"/>
        <w:gridCol w:w="270"/>
        <w:gridCol w:w="1170"/>
        <w:gridCol w:w="270"/>
        <w:gridCol w:w="1440"/>
        <w:gridCol w:w="243"/>
        <w:gridCol w:w="1440"/>
      </w:tblGrid>
      <w:tr w:rsidR="00C7625A" w:rsidRPr="00D4650F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625A" w:rsidRPr="00D4650F" w:rsidTr="004C466B"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C22D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625A" w:rsidRPr="00D4650F" w:rsidRDefault="00CC22D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7625A" w:rsidRPr="00D4650F" w:rsidTr="004C466B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625A" w:rsidRPr="00D4650F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3F4B32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4B32">
              <w:rPr>
                <w:rFonts w:asciiTheme="majorBidi" w:hAnsiTheme="majorBidi" w:cstheme="majorBidi"/>
                <w:sz w:val="26"/>
                <w:szCs w:val="26"/>
              </w:rPr>
              <w:t>12,845,227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C22D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2DA">
              <w:rPr>
                <w:rFonts w:asciiTheme="majorBidi" w:hAnsiTheme="majorBidi" w:cstheme="majorBidi"/>
                <w:sz w:val="26"/>
                <w:szCs w:val="26"/>
              </w:rPr>
              <w:t>9,482,400</w:t>
            </w:r>
          </w:p>
        </w:tc>
      </w:tr>
      <w:tr w:rsidR="00E973D1" w:rsidRPr="00D4650F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E973D1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 xml:space="preserve"> 708,056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BE4255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BE4255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693,889</w:t>
            </w:r>
          </w:p>
        </w:tc>
      </w:tr>
      <w:tr w:rsidR="00E973D1" w:rsidRPr="00D4650F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D4650F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E973D1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3D1">
              <w:rPr>
                <w:rFonts w:asciiTheme="majorBidi" w:hAnsiTheme="majorBidi" w:cstheme="majorBidi"/>
                <w:sz w:val="26"/>
                <w:szCs w:val="26"/>
              </w:rPr>
              <w:t xml:space="preserve"> 528,000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BE4255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73D1" w:rsidRPr="00BE4255" w:rsidRDefault="00E973D1" w:rsidP="00E9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528,000</w:t>
            </w:r>
          </w:p>
        </w:tc>
      </w:tr>
      <w:tr w:rsidR="003F4B32" w:rsidRPr="001F7933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E75AAC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40378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Del="00CE63E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BD6C18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BE4255" w:rsidDel="00CE63E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4B32">
              <w:rPr>
                <w:rFonts w:asciiTheme="majorBidi" w:hAnsiTheme="majorBidi" w:cstheme="majorBidi"/>
                <w:sz w:val="26"/>
                <w:szCs w:val="26"/>
              </w:rPr>
              <w:t>343,515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BE4255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BE4255" w:rsidDel="00CE63E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198,120</w:t>
            </w:r>
          </w:p>
        </w:tc>
      </w:tr>
      <w:tr w:rsidR="003F4B32" w:rsidRPr="00D4650F" w:rsidTr="004C46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540378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625A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Del="00CE63E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BD6C18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66725A" w:rsidRDefault="0066725A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725A">
              <w:rPr>
                <w:rFonts w:asciiTheme="majorBidi" w:hAnsiTheme="majorBidi" w:cstheme="majorBidi"/>
                <w:sz w:val="26"/>
                <w:szCs w:val="26"/>
              </w:rPr>
              <w:t>234,748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E571D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E571D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185,267</w:t>
            </w:r>
          </w:p>
        </w:tc>
      </w:tr>
      <w:tr w:rsidR="003F4B32" w:rsidRPr="00D4650F" w:rsidTr="004C466B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D4650F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F4B32" w:rsidRPr="00E571D9" w:rsidRDefault="0066725A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14,659,546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F4B32" w:rsidRPr="00E571D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F4B32" w:rsidRPr="00E571D9" w:rsidRDefault="003F4B32" w:rsidP="003F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11,087,676</w:t>
            </w:r>
          </w:p>
        </w:tc>
      </w:tr>
    </w:tbl>
    <w:p w:rsidR="00BF4D96" w:rsidRPr="00BF4D96" w:rsidRDefault="00BF4D96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63326" w:rsidRPr="00591279" w:rsidRDefault="00571043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BF4D96" w:rsidRDefault="00BE29D7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9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1"/>
        <w:gridCol w:w="1440"/>
        <w:gridCol w:w="236"/>
        <w:gridCol w:w="1465"/>
      </w:tblGrid>
      <w:tr w:rsidR="00AB4B0E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F4D96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BF4D96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625B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05625B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625B" w:rsidRPr="005D1C37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C37">
              <w:rPr>
                <w:rFonts w:asciiTheme="majorBidi" w:hAnsiTheme="majorBidi" w:cstheme="majorBidi"/>
                <w:sz w:val="26"/>
                <w:szCs w:val="26"/>
              </w:rPr>
              <w:t>59,469,843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10E4">
              <w:rPr>
                <w:rFonts w:asciiTheme="majorBidi" w:hAnsiTheme="majorBidi" w:cstheme="majorBidi"/>
                <w:sz w:val="26"/>
                <w:szCs w:val="26"/>
              </w:rPr>
              <w:t>115,097,747</w:t>
            </w:r>
          </w:p>
        </w:tc>
      </w:tr>
      <w:tr w:rsidR="0005625B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625B" w:rsidRPr="005D1C37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625B" w:rsidRPr="005D1C37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D4650F" w:rsidTr="004C466B">
        <w:trPr>
          <w:trHeight w:val="189"/>
        </w:trPr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625B" w:rsidRPr="005D1C37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1C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D4650F" w:rsidTr="004C466B"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625B" w:rsidRPr="005D1C37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D1C37">
              <w:rPr>
                <w:rFonts w:asciiTheme="majorBidi" w:eastAsia="Cordia New" w:hAnsiTheme="majorBidi" w:cstheme="majorBidi"/>
                <w:sz w:val="26"/>
                <w:szCs w:val="26"/>
              </w:rPr>
              <w:t>59,489,843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115,117,747</w:t>
            </w:r>
          </w:p>
        </w:tc>
      </w:tr>
    </w:tbl>
    <w:p w:rsidR="001275D7" w:rsidRPr="00BF4D96" w:rsidRDefault="001275D7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D4650F" w:rsidRDefault="004B01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BF4D96" w:rsidRDefault="00435055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04269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83570B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BF4D96">
        <w:rPr>
          <w:rFonts w:asciiTheme="majorBidi" w:hAnsiTheme="majorBidi" w:cstheme="majorBidi"/>
          <w:sz w:val="26"/>
          <w:szCs w:val="26"/>
        </w:rPr>
        <w:t>2561</w:t>
      </w:r>
      <w:r w:rsidR="00C7625A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83570B" w:rsidRPr="00D4650F">
        <w:rPr>
          <w:rFonts w:asciiTheme="majorBidi" w:hAnsiTheme="majorBidi" w:cstheme="majorBidi"/>
          <w:sz w:val="26"/>
          <w:szCs w:val="26"/>
        </w:rPr>
        <w:t>25</w:t>
      </w:r>
      <w:r w:rsidR="00BF4D96">
        <w:rPr>
          <w:rFonts w:asciiTheme="majorBidi" w:hAnsiTheme="majorBidi" w:cstheme="majorBidi"/>
          <w:sz w:val="26"/>
          <w:szCs w:val="26"/>
        </w:rPr>
        <w:t>60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BF4D96" w:rsidRDefault="00FB5F34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F4D9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F4D9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74E0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B74E0" w:rsidRDefault="00187543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40,930,484</w:t>
            </w:r>
            <w:r w:rsidR="00DB74E0"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107,589,103</w:t>
            </w:r>
          </w:p>
        </w:tc>
      </w:tr>
      <w:tr w:rsidR="00DB74E0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B74E0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5,513,388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26,499,413</w:t>
            </w:r>
          </w:p>
        </w:tc>
      </w:tr>
      <w:tr w:rsidR="00DB74E0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B74E0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9,747,549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38,870,519</w:t>
            </w:r>
          </w:p>
        </w:tc>
      </w:tr>
      <w:tr w:rsidR="00DB74E0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B74E0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3,540,477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20,936,162</w:t>
            </w:r>
          </w:p>
        </w:tc>
      </w:tr>
      <w:tr w:rsidR="00DB74E0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DB74E0" w:rsidRPr="00DB74E0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B74E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B7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884</w:t>
            </w:r>
            <w:r w:rsidRPr="00DB7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DB74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DB74E0" w:rsidRPr="00D4650F" w:rsidRDefault="00DB74E0" w:rsidP="00DB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192,209,987</w:t>
            </w:r>
          </w:p>
        </w:tc>
      </w:tr>
      <w:tr w:rsidR="00BF4D9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BF4D96" w:rsidRPr="00D4650F" w:rsidRDefault="0005625B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325,616,68</w:t>
            </w:r>
            <w:r w:rsidR="001875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BF4D96" w:rsidRPr="00D4650F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386,105,184</w:t>
            </w:r>
          </w:p>
        </w:tc>
      </w:tr>
      <w:tr w:rsidR="00BF4D96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05625B" w:rsidP="008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</w:t>
            </w:r>
            <w:r w:rsidR="008818A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18A6">
              <w:rPr>
                <w:rFonts w:asciiTheme="majorBidi" w:hAnsiTheme="majorBidi" w:cstheme="majorBidi"/>
                <w:sz w:val="26"/>
                <w:szCs w:val="26"/>
              </w:rPr>
              <w:t>099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18A6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0562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BF4D96" w:rsidP="008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(46,469,967)</w:t>
            </w:r>
          </w:p>
        </w:tc>
      </w:tr>
      <w:tr w:rsidR="00BF4D96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BF4D96" w:rsidRPr="00603EB3" w:rsidRDefault="00187543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126,517,539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F4D96" w:rsidRPr="00603EB3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BF4D96" w:rsidRPr="00603EB3" w:rsidRDefault="00BF4D96" w:rsidP="00BF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339,635,217</w:t>
            </w:r>
          </w:p>
        </w:tc>
      </w:tr>
    </w:tbl>
    <w:p w:rsidR="00591279" w:rsidRPr="00BF4D96" w:rsidRDefault="00591279" w:rsidP="00BF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571D9" w:rsidRDefault="00207EAF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03EB3">
        <w:rPr>
          <w:rFonts w:asciiTheme="majorBidi" w:hAnsiTheme="majorBidi" w:cstheme="majorBidi"/>
          <w:sz w:val="26"/>
          <w:szCs w:val="26"/>
          <w:cs/>
        </w:rPr>
        <w:t>สำหรับเบี้ยประกันภัยค้างรับจากตัวแทนและนายหน้า</w:t>
      </w:r>
      <w:r w:rsidRPr="004E64C6">
        <w:rPr>
          <w:rFonts w:asciiTheme="majorBidi" w:hAnsiTheme="majorBidi" w:cstheme="majorBidi"/>
          <w:sz w:val="26"/>
          <w:szCs w:val="26"/>
          <w:cs/>
        </w:rPr>
        <w:t xml:space="preserve">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5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ราย ณ วันที่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31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0556B" w:rsidRPr="004E64C6">
        <w:rPr>
          <w:rFonts w:asciiTheme="majorBidi" w:hAnsiTheme="majorBidi" w:cstheme="majorBidi"/>
          <w:sz w:val="26"/>
          <w:szCs w:val="26"/>
        </w:rPr>
        <w:t>256</w:t>
      </w:r>
      <w:r w:rsidR="00BF4D96">
        <w:rPr>
          <w:rFonts w:asciiTheme="majorBidi" w:hAnsiTheme="majorBidi" w:cstheme="majorBidi"/>
          <w:sz w:val="26"/>
          <w:szCs w:val="26"/>
        </w:rPr>
        <w:t>1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0556B" w:rsidRPr="004E64C6">
        <w:rPr>
          <w:rFonts w:asciiTheme="majorBidi" w:hAnsiTheme="majorBidi" w:cstheme="majorBidi"/>
          <w:sz w:val="26"/>
          <w:szCs w:val="26"/>
        </w:rPr>
        <w:t>25</w:t>
      </w:r>
      <w:r w:rsidR="00BF4D96">
        <w:rPr>
          <w:rFonts w:asciiTheme="majorBidi" w:hAnsiTheme="majorBidi" w:cstheme="majorBidi"/>
          <w:sz w:val="26"/>
          <w:szCs w:val="26"/>
        </w:rPr>
        <w:t>60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 </w:t>
      </w:r>
      <w:r w:rsidR="00383C78" w:rsidRPr="004E64C6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มีจำนวนเงินรวม </w:t>
      </w:r>
      <w:r w:rsidR="001A5363" w:rsidRPr="001A5363">
        <w:rPr>
          <w:rFonts w:asciiTheme="majorBidi" w:hAnsiTheme="majorBidi" w:cstheme="majorBidi"/>
          <w:sz w:val="26"/>
          <w:szCs w:val="26"/>
        </w:rPr>
        <w:t>215</w:t>
      </w:r>
      <w:r w:rsidR="00BF4D96" w:rsidRPr="001A5363">
        <w:rPr>
          <w:rFonts w:asciiTheme="majorBidi" w:hAnsiTheme="majorBidi" w:cstheme="majorBidi"/>
          <w:sz w:val="26"/>
          <w:szCs w:val="26"/>
        </w:rPr>
        <w:t>.</w:t>
      </w:r>
      <w:r w:rsidR="001A5363" w:rsidRPr="001A5363">
        <w:rPr>
          <w:rFonts w:asciiTheme="majorBidi" w:hAnsiTheme="majorBidi" w:cstheme="majorBidi"/>
          <w:sz w:val="26"/>
          <w:szCs w:val="26"/>
        </w:rPr>
        <w:t>8</w:t>
      </w:r>
      <w:r w:rsidR="00A0556B" w:rsidRPr="00871A8F">
        <w:rPr>
          <w:rFonts w:asciiTheme="majorBidi" w:hAnsiTheme="majorBidi" w:cstheme="majorBidi" w:hint="cs"/>
          <w:color w:val="FF0000"/>
          <w:sz w:val="26"/>
          <w:szCs w:val="26"/>
          <w:cs/>
        </w:rPr>
        <w:t xml:space="preserve">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BF4D96" w:rsidRPr="004E64C6">
        <w:rPr>
          <w:rFonts w:asciiTheme="majorBidi" w:hAnsiTheme="majorBidi" w:cstheme="majorBidi"/>
          <w:sz w:val="26"/>
          <w:szCs w:val="26"/>
        </w:rPr>
        <w:t>261.5</w:t>
      </w:r>
      <w:r w:rsidR="00383C78" w:rsidRPr="004E64C6">
        <w:rPr>
          <w:rFonts w:asciiTheme="majorBidi" w:hAnsiTheme="majorBidi" w:cstheme="majorBidi"/>
          <w:sz w:val="26"/>
          <w:szCs w:val="26"/>
        </w:rPr>
        <w:t xml:space="preserve">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ตามลำดับ </w:t>
      </w:r>
      <w:r w:rsidR="00383C78" w:rsidRPr="004E64C6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603EB3">
        <w:rPr>
          <w:rFonts w:asciiTheme="majorBidi" w:hAnsiTheme="majorBidi" w:cstheme="majorBidi"/>
          <w:sz w:val="26"/>
          <w:szCs w:val="26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วันที่ </w:t>
      </w:r>
      <w:r w:rsidRPr="00603EB3">
        <w:rPr>
          <w:rFonts w:asciiTheme="majorBidi" w:hAnsiTheme="majorBidi" w:cstheme="majorBidi"/>
          <w:sz w:val="26"/>
          <w:szCs w:val="26"/>
        </w:rPr>
        <w:t xml:space="preserve">31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110B1">
        <w:rPr>
          <w:rFonts w:asciiTheme="majorBidi" w:hAnsiTheme="majorBidi" w:cstheme="majorBidi"/>
          <w:sz w:val="26"/>
          <w:szCs w:val="26"/>
        </w:rPr>
        <w:t>2561</w:t>
      </w:r>
      <w:r w:rsidR="00C7625A" w:rsidRPr="00603EB3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603EB3">
        <w:rPr>
          <w:rFonts w:asciiTheme="majorBidi" w:hAnsiTheme="majorBidi" w:cstheme="majorBidi"/>
          <w:sz w:val="26"/>
          <w:szCs w:val="26"/>
          <w:cs/>
        </w:rPr>
        <w:t>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</w:rPr>
        <w:t>25</w:t>
      </w:r>
      <w:r w:rsidR="002110B1">
        <w:rPr>
          <w:rFonts w:asciiTheme="majorBidi" w:hAnsiTheme="majorBidi" w:cstheme="majorBidi"/>
          <w:sz w:val="26"/>
          <w:szCs w:val="26"/>
        </w:rPr>
        <w:t>60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05625B" w:rsidRPr="00871A8F">
        <w:rPr>
          <w:rFonts w:asciiTheme="majorBidi" w:hAnsiTheme="majorBidi" w:cstheme="majorBidi"/>
          <w:sz w:val="26"/>
          <w:szCs w:val="26"/>
        </w:rPr>
        <w:t>19</w:t>
      </w:r>
      <w:r w:rsidR="008C04F5">
        <w:rPr>
          <w:rFonts w:asciiTheme="majorBidi" w:hAnsiTheme="majorBidi" w:cstheme="majorBidi"/>
          <w:sz w:val="26"/>
          <w:szCs w:val="26"/>
        </w:rPr>
        <w:t>9</w:t>
      </w:r>
      <w:r w:rsidR="0005625B" w:rsidRPr="00871A8F">
        <w:rPr>
          <w:rFonts w:asciiTheme="majorBidi" w:hAnsiTheme="majorBidi" w:cstheme="majorBidi"/>
          <w:sz w:val="26"/>
          <w:szCs w:val="26"/>
        </w:rPr>
        <w:t>.</w:t>
      </w:r>
      <w:r w:rsidR="00871A8F" w:rsidRPr="00871A8F">
        <w:rPr>
          <w:rFonts w:asciiTheme="majorBidi" w:hAnsiTheme="majorBidi" w:cstheme="majorBidi"/>
          <w:sz w:val="26"/>
          <w:szCs w:val="26"/>
        </w:rPr>
        <w:t>1</w:t>
      </w:r>
      <w:r w:rsidR="00521786" w:rsidRPr="00603EB3">
        <w:rPr>
          <w:rFonts w:asciiTheme="majorBidi" w:hAnsiTheme="majorBidi" w:cstheme="majorBidi"/>
          <w:sz w:val="26"/>
          <w:szCs w:val="26"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และ </w:t>
      </w:r>
      <w:r w:rsidR="002110B1">
        <w:rPr>
          <w:rFonts w:asciiTheme="majorBidi" w:hAnsiTheme="majorBidi" w:cstheme="majorBidi"/>
          <w:sz w:val="26"/>
          <w:szCs w:val="26"/>
        </w:rPr>
        <w:t>46.5</w:t>
      </w:r>
      <w:r w:rsidR="00050DF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</w:t>
      </w:r>
      <w:r w:rsidR="004E64C6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571D9">
        <w:rPr>
          <w:rFonts w:asciiTheme="majorBidi" w:hAnsiTheme="majorBidi" w:cstheme="majorBidi"/>
          <w:sz w:val="26"/>
          <w:szCs w:val="26"/>
        </w:rPr>
        <w:t xml:space="preserve"> </w:t>
      </w:r>
    </w:p>
    <w:p w:rsidR="002110B1" w:rsidRDefault="002110B1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B8760F" w:rsidRPr="00D4650F" w:rsidRDefault="00571043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E75AAC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B8760F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4A657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110B1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110B1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10B1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4A6574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5625B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4A657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4A657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4A657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A6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3C33D8" w:rsidRDefault="00060D5E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166,101,636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256,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981,017</w:t>
            </w:r>
          </w:p>
        </w:tc>
      </w:tr>
      <w:tr w:rsidR="00415A6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5A6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87,719,076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146,392,465</w:t>
            </w:r>
          </w:p>
        </w:tc>
      </w:tr>
      <w:tr w:rsidR="00415A6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A6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5A6A" w:rsidRPr="004A6574" w:rsidRDefault="003C33D8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33D8">
              <w:rPr>
                <w:rFonts w:asciiTheme="majorBidi" w:eastAsia="Cordia New" w:hAnsiTheme="majorBidi"/>
                <w:sz w:val="26"/>
                <w:szCs w:val="26"/>
                <w:cs/>
              </w:rPr>
              <w:t>253</w:t>
            </w:r>
            <w:r w:rsidRPr="003C33D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C33D8">
              <w:rPr>
                <w:rFonts w:asciiTheme="majorBidi" w:eastAsia="Cordia New" w:hAnsiTheme="majorBidi"/>
                <w:sz w:val="26"/>
                <w:szCs w:val="26"/>
                <w:cs/>
              </w:rPr>
              <w:t>820</w:t>
            </w:r>
            <w:r w:rsidRPr="003C33D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C33D8">
              <w:rPr>
                <w:rFonts w:asciiTheme="majorBidi" w:eastAsia="Cordia New" w:hAnsiTheme="majorBidi"/>
                <w:sz w:val="26"/>
                <w:szCs w:val="26"/>
                <w:cs/>
              </w:rPr>
              <w:t>712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5A6A" w:rsidRPr="004A657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403,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373,482</w:t>
            </w:r>
          </w:p>
        </w:tc>
      </w:tr>
    </w:tbl>
    <w:p w:rsidR="001275D7" w:rsidRPr="00E75AAC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4B01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ลูกหนี้จากสัญญาประกันภัยต่อ</w:t>
      </w:r>
      <w:r w:rsidR="004F079D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F079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  <w:r w:rsidR="008877F8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8877F8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110B1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110B1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625B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146E9D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311,160,674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  <w:tr w:rsidR="0005625B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05625B" w:rsidRPr="00D4650F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05DC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603EB3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D6185"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3C33D8" w:rsidRDefault="00060D5E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(34,320,341</w:t>
            </w:r>
            <w:r w:rsidRPr="00060D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D4650F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D4650F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05DC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D4650F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A11D1">
              <w:rPr>
                <w:rFonts w:asciiTheme="majorBidi" w:hAnsiTheme="majorBidi"/>
                <w:sz w:val="26"/>
                <w:szCs w:val="26"/>
                <w:cs/>
              </w:rPr>
              <w:t>ลูกหนี้จากสัญญาประกันภัยต่อ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Pr="00DA11D1">
              <w:rPr>
                <w:rFonts w:asciiTheme="majorBidi" w:hAnsi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4805DC" w:rsidRPr="00146E9D" w:rsidRDefault="003C33D8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3D8">
              <w:rPr>
                <w:rFonts w:asciiTheme="majorBidi" w:hAnsiTheme="majorBidi" w:cstheme="majorBidi"/>
                <w:sz w:val="26"/>
                <w:szCs w:val="26"/>
              </w:rPr>
              <w:t>276,840,33</w:t>
            </w:r>
            <w:r w:rsidR="007320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805DC" w:rsidRPr="00D4650F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4805DC" w:rsidRPr="00D4650F" w:rsidRDefault="004805DC" w:rsidP="0048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D42CD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2110B1">
        <w:rPr>
          <w:rFonts w:asciiTheme="majorBidi" w:hAnsiTheme="majorBidi" w:cstheme="majorBidi"/>
          <w:sz w:val="26"/>
          <w:szCs w:val="26"/>
        </w:rPr>
        <w:t>2561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2110B1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8877F8" w:rsidRPr="00D4650F" w:rsidTr="00AF4DF0">
        <w:tc>
          <w:tcPr>
            <w:tcW w:w="6390" w:type="dxa"/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110B1" w:rsidRPr="00D4650F" w:rsidTr="00AF4DF0">
        <w:tc>
          <w:tcPr>
            <w:tcW w:w="6390" w:type="dxa"/>
          </w:tcPr>
          <w:p w:rsidR="002110B1" w:rsidRPr="00D4650F" w:rsidRDefault="002110B1" w:rsidP="002110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110B1" w:rsidRPr="00D4650F" w:rsidTr="00AF4DF0">
        <w:tc>
          <w:tcPr>
            <w:tcW w:w="6390" w:type="dxa"/>
          </w:tcPr>
          <w:p w:rsidR="002110B1" w:rsidRPr="00D4650F" w:rsidRDefault="002110B1" w:rsidP="002110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2110B1" w:rsidRPr="00D4650F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7B81" w:rsidRPr="00D4650F" w:rsidTr="00AF4DF0">
        <w:tc>
          <w:tcPr>
            <w:tcW w:w="6390" w:type="dxa"/>
            <w:vAlign w:val="bottom"/>
          </w:tcPr>
          <w:p w:rsidR="00097B81" w:rsidRPr="00D4650F" w:rsidRDefault="00097B81" w:rsidP="00097B8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097B81" w:rsidRPr="00097B81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57,862</w:t>
            </w:r>
            <w:r w:rsidRPr="00097B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097B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:rsidR="00097B81" w:rsidRPr="00D4650F" w:rsidRDefault="00097B81" w:rsidP="00097B8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097B81" w:rsidRPr="001630AB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46,567,472 </w:t>
            </w:r>
          </w:p>
        </w:tc>
      </w:tr>
      <w:tr w:rsidR="00097B81" w:rsidRPr="00D4650F" w:rsidTr="00AF4DF0">
        <w:tc>
          <w:tcPr>
            <w:tcW w:w="6390" w:type="dxa"/>
            <w:vAlign w:val="bottom"/>
          </w:tcPr>
          <w:p w:rsidR="00097B81" w:rsidRPr="00D4650F" w:rsidRDefault="00097B81" w:rsidP="00097B8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097B81" w:rsidRPr="00097B81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132,156,474</w:t>
            </w:r>
            <w:r w:rsidRPr="00097B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:rsidR="00097B81" w:rsidRPr="00D4650F" w:rsidRDefault="00097B81" w:rsidP="00097B8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097B81" w:rsidRPr="001630AB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174,070,499 </w:t>
            </w:r>
          </w:p>
        </w:tc>
      </w:tr>
      <w:tr w:rsidR="00097B81" w:rsidRPr="00D4650F" w:rsidTr="00AF4DF0">
        <w:tc>
          <w:tcPr>
            <w:tcW w:w="6390" w:type="dxa"/>
            <w:vAlign w:val="bottom"/>
          </w:tcPr>
          <w:p w:rsidR="00097B81" w:rsidRPr="00D4650F" w:rsidRDefault="00097B81" w:rsidP="00097B8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097B81" w:rsidRPr="00097B81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73,794,319</w:t>
            </w:r>
            <w:r w:rsidRPr="00097B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:rsidR="00097B81" w:rsidRPr="00D4650F" w:rsidRDefault="00097B81" w:rsidP="00097B8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097B81" w:rsidRPr="001630AB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45,275,729 </w:t>
            </w:r>
          </w:p>
        </w:tc>
      </w:tr>
      <w:tr w:rsidR="00097B81" w:rsidRPr="00D4650F" w:rsidTr="00AF4DF0">
        <w:tc>
          <w:tcPr>
            <w:tcW w:w="6390" w:type="dxa"/>
            <w:vAlign w:val="bottom"/>
          </w:tcPr>
          <w:p w:rsidR="00097B81" w:rsidRPr="00D4650F" w:rsidRDefault="00097B81" w:rsidP="00097B8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97B81" w:rsidRPr="00097B81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7B81">
              <w:rPr>
                <w:rFonts w:asciiTheme="majorBidi" w:hAnsiTheme="majorBidi" w:cstheme="majorBidi"/>
                <w:sz w:val="26"/>
                <w:szCs w:val="26"/>
              </w:rPr>
              <w:t xml:space="preserve">         47,347,042 </w:t>
            </w:r>
          </w:p>
        </w:tc>
        <w:tc>
          <w:tcPr>
            <w:tcW w:w="284" w:type="dxa"/>
          </w:tcPr>
          <w:p w:rsidR="00097B81" w:rsidRPr="00D4650F" w:rsidRDefault="00097B81" w:rsidP="00097B8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97B81" w:rsidRPr="001630AB" w:rsidRDefault="00097B81" w:rsidP="0009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13,586,579</w:t>
            </w: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05835" w:rsidRPr="00D4650F" w:rsidTr="004F079D">
        <w:tc>
          <w:tcPr>
            <w:tcW w:w="6390" w:type="dxa"/>
            <w:vAlign w:val="bottom"/>
          </w:tcPr>
          <w:p w:rsidR="00D05835" w:rsidRPr="00D4650F" w:rsidRDefault="00D05835" w:rsidP="00D058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</w:tcPr>
          <w:p w:rsidR="00D05835" w:rsidRPr="00D4650F" w:rsidRDefault="00146E9D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311,160,674</w:t>
            </w:r>
          </w:p>
        </w:tc>
        <w:tc>
          <w:tcPr>
            <w:tcW w:w="284" w:type="dxa"/>
          </w:tcPr>
          <w:p w:rsidR="00D05835" w:rsidRPr="00D4650F" w:rsidRDefault="00D05835" w:rsidP="00D0583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D05835" w:rsidRPr="00D4650F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  <w:tr w:rsidR="00060D5E" w:rsidRPr="00D4650F" w:rsidTr="00992FBD">
        <w:tc>
          <w:tcPr>
            <w:tcW w:w="6390" w:type="dxa"/>
          </w:tcPr>
          <w:p w:rsidR="00060D5E" w:rsidRPr="00603EB3" w:rsidRDefault="00060D5E" w:rsidP="000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60D5E" w:rsidRPr="003C33D8" w:rsidRDefault="00060D5E" w:rsidP="000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(34,320,341</w:t>
            </w:r>
            <w:r w:rsidRPr="00060D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060D5E" w:rsidRPr="00D4650F" w:rsidRDefault="00060D5E" w:rsidP="00060D5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60D5E" w:rsidRPr="00D4650F" w:rsidRDefault="00060D5E" w:rsidP="000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141C" w:rsidRPr="00D4650F" w:rsidTr="00992FBD">
        <w:tc>
          <w:tcPr>
            <w:tcW w:w="6390" w:type="dxa"/>
          </w:tcPr>
          <w:p w:rsidR="0041141C" w:rsidRPr="00D4650F" w:rsidRDefault="0041141C" w:rsidP="0041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A11D1">
              <w:rPr>
                <w:rFonts w:asciiTheme="majorBidi" w:hAnsiTheme="majorBidi"/>
                <w:sz w:val="26"/>
                <w:szCs w:val="26"/>
                <w:cs/>
              </w:rPr>
              <w:t>ลูกหนี้จากสัญญาประกันภัยต่อ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Pr="00DA11D1">
              <w:rPr>
                <w:rFonts w:asciiTheme="majorBidi" w:hAnsi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141C" w:rsidRPr="00146E9D" w:rsidRDefault="003C33D8" w:rsidP="0041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3D8">
              <w:rPr>
                <w:rFonts w:asciiTheme="majorBidi" w:hAnsiTheme="majorBidi" w:cstheme="majorBidi"/>
                <w:sz w:val="26"/>
                <w:szCs w:val="26"/>
              </w:rPr>
              <w:t>276,840,33</w:t>
            </w:r>
            <w:r w:rsidR="007320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41141C" w:rsidRPr="00D4650F" w:rsidRDefault="0041141C" w:rsidP="0041141C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41141C" w:rsidRPr="00D4650F" w:rsidRDefault="0041141C" w:rsidP="0041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966180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285B25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56"/>
        <w:gridCol w:w="135"/>
        <w:gridCol w:w="1458"/>
        <w:gridCol w:w="117"/>
        <w:gridCol w:w="1413"/>
        <w:gridCol w:w="144"/>
        <w:gridCol w:w="1422"/>
        <w:gridCol w:w="153"/>
        <w:gridCol w:w="1422"/>
      </w:tblGrid>
      <w:tr w:rsidR="0069676D" w:rsidRPr="00751714" w:rsidTr="0066088E">
        <w:trPr>
          <w:tblHeader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9676D" w:rsidRPr="00751714" w:rsidTr="0066088E">
        <w:trPr>
          <w:tblHeader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9676D" w:rsidRPr="00751714" w:rsidTr="0066088E">
        <w:trPr>
          <w:tblHeader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17" w:type="dxa"/>
            <w:tcBorders>
              <w:top w:val="single" w:sz="4" w:space="0" w:color="auto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53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rPr>
          <w:tblHeader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3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676D" w:rsidRPr="00751714" w:rsidTr="0066088E">
        <w:trPr>
          <w:tblHeader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c>
          <w:tcPr>
            <w:tcW w:w="3456" w:type="dxa"/>
          </w:tcPr>
          <w:p w:rsidR="0069676D" w:rsidRPr="00CA7B5C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rPr>
          <w:trHeight w:val="279"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676D" w:rsidRPr="00751714" w:rsidRDefault="0005625B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3,426,469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69676D" w:rsidRPr="00751714" w:rsidRDefault="0005625B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3,034,905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77,827,347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84,818,403</w:t>
            </w:r>
          </w:p>
        </w:tc>
      </w:tr>
      <w:tr w:rsidR="0069676D" w:rsidRPr="00751714" w:rsidTr="0066088E"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676D" w:rsidRPr="00751714" w:rsidRDefault="0005625B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46,426,864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69676D" w:rsidRPr="00751714" w:rsidRDefault="0099657B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9657B">
              <w:rPr>
                <w:rFonts w:asciiTheme="majorBidi" w:hAnsiTheme="majorBidi"/>
                <w:sz w:val="26"/>
                <w:szCs w:val="26"/>
              </w:rPr>
              <w:t>46,899,057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49,649,009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69676D" w:rsidRPr="00751714" w:rsidDel="00753ADD" w:rsidTr="0066088E"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69676D" w:rsidRPr="00751714" w:rsidDel="00753ADD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69676D" w:rsidRPr="00751714" w:rsidDel="00753ADD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05625B" w:rsidRPr="009C349F" w:rsidRDefault="0099657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9657B">
              <w:rPr>
                <w:rFonts w:asciiTheme="majorBidi" w:hAnsiTheme="majorBidi"/>
                <w:sz w:val="26"/>
                <w:szCs w:val="26"/>
              </w:rPr>
              <w:t>80,629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7,537,883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99657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hAnsiTheme="majorBidi" w:cstheme="majorBidi"/>
                <w:sz w:val="26"/>
                <w:szCs w:val="26"/>
              </w:rPr>
              <w:t>49,933,962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05625B" w:rsidRPr="00751714" w:rsidRDefault="0099657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hAnsiTheme="majorBidi" w:cstheme="majorBidi"/>
                <w:sz w:val="26"/>
                <w:szCs w:val="26"/>
              </w:rPr>
              <w:t>49,933,962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CA7B5C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60,394</w:t>
            </w:r>
          </w:p>
        </w:tc>
        <w:tc>
          <w:tcPr>
            <w:tcW w:w="117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44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15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25,999,045</w:t>
            </w:r>
          </w:p>
        </w:tc>
        <w:tc>
          <w:tcPr>
            <w:tcW w:w="117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52,072,459</w:t>
            </w:r>
          </w:p>
        </w:tc>
        <w:tc>
          <w:tcPr>
            <w:tcW w:w="144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153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Del="00753ADD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Del="00753ADD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Del="00753ADD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Del="00753ADD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Del="00753ADD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26,013,316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23,720,955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52,072,755</w:t>
            </w:r>
          </w:p>
        </w:tc>
        <w:tc>
          <w:tcPr>
            <w:tcW w:w="117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52,072,755</w:t>
            </w:r>
          </w:p>
        </w:tc>
        <w:tc>
          <w:tcPr>
            <w:tcW w:w="144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15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top w:val="nil"/>
            </w:tcBorders>
          </w:tcPr>
          <w:p w:rsidR="0005625B" w:rsidRPr="00CA7B5C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20,016,211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109,276,916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138,451,234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5C67C0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129,</w:t>
            </w:r>
            <w:r w:rsidR="000562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5625B">
              <w:rPr>
                <w:rFonts w:asciiTheme="majorBidi" w:hAnsiTheme="majorBidi" w:cstheme="majorBidi"/>
                <w:sz w:val="26"/>
                <w:szCs w:val="26"/>
              </w:rPr>
              <w:t>3,127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top w:val="nil"/>
              <w:bottom w:val="nil"/>
            </w:tcBorders>
          </w:tcPr>
          <w:p w:rsidR="0005625B" w:rsidRPr="00CA7B5C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25B" w:rsidRPr="00751714" w:rsidTr="0066088E">
        <w:tc>
          <w:tcPr>
            <w:tcW w:w="3456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35" w:type="dxa"/>
            <w:tcBorders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05625B" w:rsidRPr="00751714" w:rsidRDefault="0099657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hAnsiTheme="majorBidi" w:cstheme="majorBidi"/>
                <w:sz w:val="26"/>
                <w:szCs w:val="26"/>
              </w:rPr>
              <w:t>232,850,154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344,848,915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05625B" w:rsidRPr="00751714" w:rsidRDefault="0005625B" w:rsidP="0005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BD7A67" w:rsidRDefault="00BD7A67" w:rsidP="00BD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D7A67" w:rsidRPr="00D4650F" w:rsidRDefault="00BD7A67" w:rsidP="00BD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3C4F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183C4F">
        <w:rPr>
          <w:rFonts w:asciiTheme="majorBidi" w:hAnsiTheme="majorBidi" w:cstheme="majorBidi"/>
          <w:sz w:val="26"/>
          <w:szCs w:val="26"/>
        </w:rPr>
        <w:t xml:space="preserve">20 </w:t>
      </w:r>
      <w:r w:rsidRPr="00183C4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3C4F">
        <w:rPr>
          <w:rFonts w:asciiTheme="majorBidi" w:hAnsiTheme="majorBidi" w:cstheme="majorBidi"/>
          <w:sz w:val="26"/>
          <w:szCs w:val="26"/>
        </w:rPr>
        <w:t>2560</w:t>
      </w:r>
      <w:r w:rsidRPr="00183C4F">
        <w:rPr>
          <w:rFonts w:asciiTheme="majorBidi" w:hAnsiTheme="majorBidi" w:cstheme="majorBidi" w:hint="cs"/>
          <w:sz w:val="26"/>
          <w:szCs w:val="26"/>
          <w:cs/>
        </w:rPr>
        <w:t xml:space="preserve"> บริษัท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โอนเปลี่ยน</w:t>
      </w:r>
      <w:r w:rsidRPr="00183C4F">
        <w:rPr>
          <w:rFonts w:asciiTheme="majorBidi" w:hAnsiTheme="majorBidi" w:cstheme="majorBidi" w:hint="cs"/>
          <w:sz w:val="26"/>
          <w:szCs w:val="26"/>
          <w:cs/>
        </w:rPr>
        <w:t>ประเภทเงินลงทุน</w:t>
      </w:r>
      <w:r w:rsidR="00387C7F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7B53C5" w:rsidRPr="00183C4F">
        <w:rPr>
          <w:rFonts w:asciiTheme="majorBidi" w:hAnsiTheme="majorBidi" w:cstheme="majorBidi" w:hint="cs"/>
          <w:sz w:val="26"/>
          <w:szCs w:val="26"/>
          <w:cs/>
        </w:rPr>
        <w:t>เผื่อขายเป็น</w:t>
      </w:r>
      <w:r w:rsidR="00387C7F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7B53C5" w:rsidRPr="00183C4F">
        <w:rPr>
          <w:rFonts w:asciiTheme="majorBidi" w:hAnsiTheme="majorBidi" w:cstheme="majorBidi" w:hint="cs"/>
          <w:sz w:val="26"/>
          <w:szCs w:val="26"/>
          <w:cs/>
        </w:rPr>
        <w:t>เพื่อค้า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 ในการนี้ บริษัทโอนปิดบัญชีส่วนเกินทุน</w:t>
      </w:r>
      <w:r w:rsidR="00EA2FD5">
        <w:rPr>
          <w:rFonts w:asciiTheme="majorBidi" w:hAnsiTheme="majorBidi" w:cstheme="majorBidi" w:hint="cs"/>
          <w:sz w:val="26"/>
          <w:szCs w:val="26"/>
          <w:cs/>
        </w:rPr>
        <w:t>จากการวัดมูลค่าเงินลงทุนใน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EA2FD5">
        <w:rPr>
          <w:rFonts w:asciiTheme="majorBidi" w:hAnsiTheme="majorBidi" w:cstheme="majorBidi" w:hint="cs"/>
          <w:sz w:val="26"/>
          <w:szCs w:val="26"/>
          <w:cs/>
        </w:rPr>
        <w:t>เผื่อขาย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เข้ากำไรขาดทุนสำหรับปีสิ้นสุดวันที่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31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2560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14.3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ล้านบาท</w:t>
      </w:r>
    </w:p>
    <w:p w:rsidR="008D793E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452E8D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BE6446" w:rsidRPr="00D4650F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D4650F">
        <w:rPr>
          <w:rFonts w:asciiTheme="majorBidi" w:hAnsiTheme="majorBidi" w:cstheme="majorBidi"/>
          <w:sz w:val="26"/>
          <w:szCs w:val="26"/>
        </w:rPr>
        <w:t>256</w:t>
      </w:r>
      <w:r w:rsidR="002110B1">
        <w:rPr>
          <w:rFonts w:asciiTheme="majorBidi" w:hAnsiTheme="majorBidi" w:cstheme="majorBidi"/>
          <w:sz w:val="26"/>
          <w:szCs w:val="26"/>
        </w:rPr>
        <w:t>1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2110B1">
        <w:rPr>
          <w:rFonts w:asciiTheme="majorBidi" w:hAnsiTheme="majorBidi" w:cstheme="majorBidi"/>
          <w:sz w:val="26"/>
          <w:szCs w:val="26"/>
        </w:rPr>
        <w:t>2560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D4650F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281184" w:rsidRPr="00D4650F" w:rsidRDefault="002811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0723" w:rsidRPr="00751714" w:rsidTr="0066088E">
        <w:trPr>
          <w:cantSplit/>
        </w:trPr>
        <w:tc>
          <w:tcPr>
            <w:tcW w:w="3456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20,016,211</w:t>
            </w:r>
          </w:p>
        </w:tc>
        <w:tc>
          <w:tcPr>
            <w:tcW w:w="144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20,016,211</w:t>
            </w:r>
          </w:p>
        </w:tc>
      </w:tr>
      <w:tr w:rsidR="00BB0723" w:rsidRPr="00751714" w:rsidTr="0066088E">
        <w:trPr>
          <w:cantSplit/>
        </w:trPr>
        <w:tc>
          <w:tcPr>
            <w:tcW w:w="3456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109,276,916</w:t>
            </w:r>
          </w:p>
        </w:tc>
        <w:tc>
          <w:tcPr>
            <w:tcW w:w="144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109,276,916</w:t>
            </w:r>
          </w:p>
        </w:tc>
      </w:tr>
      <w:tr w:rsidR="00BB0723" w:rsidRPr="00751714" w:rsidTr="0066088E">
        <w:trPr>
          <w:cantSplit/>
        </w:trPr>
        <w:tc>
          <w:tcPr>
            <w:tcW w:w="3456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BB0723" w:rsidRPr="00751714" w:rsidRDefault="009E27B6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129,</w:t>
            </w:r>
            <w:r w:rsidR="00BB07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B0723">
              <w:rPr>
                <w:rFonts w:asciiTheme="majorBidi" w:hAnsiTheme="majorBidi" w:cstheme="majorBidi"/>
                <w:sz w:val="26"/>
                <w:szCs w:val="26"/>
              </w:rPr>
              <w:t>3,127</w:t>
            </w:r>
          </w:p>
        </w:tc>
        <w:tc>
          <w:tcPr>
            <w:tcW w:w="144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BB0723" w:rsidRPr="00751714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BB0723" w:rsidRPr="00751714" w:rsidRDefault="009E27B6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129,</w:t>
            </w:r>
            <w:r w:rsidR="00BB07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B0723">
              <w:rPr>
                <w:rFonts w:asciiTheme="majorBidi" w:hAnsiTheme="majorBidi" w:cstheme="majorBidi"/>
                <w:sz w:val="26"/>
                <w:szCs w:val="26"/>
              </w:rPr>
              <w:t>3,127</w:t>
            </w:r>
          </w:p>
        </w:tc>
      </w:tr>
    </w:tbl>
    <w:p w:rsidR="00957DDA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</w:tr>
      <w:tr w:rsidR="0069676D" w:rsidRPr="00751714" w:rsidTr="0066088E">
        <w:trPr>
          <w:cantSplit/>
        </w:trPr>
        <w:tc>
          <w:tcPr>
            <w:tcW w:w="3456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69676D" w:rsidRPr="00751714" w:rsidRDefault="0069676D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158,503,972</w:t>
            </w:r>
          </w:p>
        </w:tc>
      </w:tr>
    </w:tbl>
    <w:p w:rsidR="0069676D" w:rsidRDefault="0069676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3198A" w:rsidRPr="00D4650F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4E1F22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D4650F">
        <w:rPr>
          <w:rFonts w:asciiTheme="majorBidi" w:hAnsiTheme="majorBidi" w:cstheme="majorBidi"/>
          <w:sz w:val="26"/>
          <w:szCs w:val="26"/>
        </w:rPr>
        <w:t>256</w:t>
      </w:r>
      <w:r w:rsidR="002110B1">
        <w:rPr>
          <w:rFonts w:asciiTheme="majorBidi" w:hAnsiTheme="majorBidi" w:cstheme="majorBidi"/>
          <w:sz w:val="26"/>
          <w:szCs w:val="26"/>
        </w:rPr>
        <w:t>1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</w:t>
      </w:r>
      <w:r w:rsidR="002110B1">
        <w:rPr>
          <w:rFonts w:asciiTheme="majorBidi" w:hAnsiTheme="majorBidi" w:cstheme="majorBidi"/>
          <w:sz w:val="26"/>
          <w:szCs w:val="26"/>
        </w:rPr>
        <w:t>60</w:t>
      </w:r>
      <w:r w:rsidR="004E1F22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เงินฝากประจำจำ</w:t>
      </w:r>
      <w:r w:rsidRPr="00D74D5D">
        <w:rPr>
          <w:rFonts w:asciiTheme="majorBidi" w:hAnsiTheme="majorBidi" w:cstheme="majorBidi"/>
          <w:sz w:val="26"/>
          <w:szCs w:val="26"/>
          <w:cs/>
        </w:rPr>
        <w:t>นวน</w:t>
      </w:r>
      <w:r w:rsidRPr="00BB0723">
        <w:rPr>
          <w:rFonts w:asciiTheme="majorBidi" w:hAnsiTheme="majorBidi" w:cstheme="majorBidi"/>
          <w:sz w:val="26"/>
          <w:szCs w:val="26"/>
          <w:cs/>
        </w:rPr>
        <w:t xml:space="preserve">เงิน </w:t>
      </w:r>
      <w:r w:rsidRPr="00BB0723">
        <w:rPr>
          <w:rFonts w:asciiTheme="majorBidi" w:hAnsiTheme="majorBidi" w:cstheme="majorBidi"/>
          <w:sz w:val="26"/>
          <w:szCs w:val="26"/>
        </w:rPr>
        <w:t xml:space="preserve">2.0 </w:t>
      </w:r>
      <w:r w:rsidRPr="00BB0723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ได้ถูกจำนำเป็นหลักทรัพย์ค้ำประกันวงเงินสินเชื่อกับธนาคารในประเทศแห่งหนึ่งตามที่กล่าวไว้ใน</w:t>
      </w:r>
      <w:r w:rsidRPr="00D9260A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FF4823" w:rsidRPr="00D9260A">
        <w:rPr>
          <w:rFonts w:asciiTheme="majorBidi" w:hAnsiTheme="majorBidi" w:cstheme="majorBidi"/>
          <w:sz w:val="26"/>
          <w:szCs w:val="26"/>
        </w:rPr>
        <w:t>3</w:t>
      </w:r>
      <w:r w:rsidR="0089035E" w:rsidRPr="00D9260A">
        <w:rPr>
          <w:rFonts w:asciiTheme="majorBidi" w:hAnsiTheme="majorBidi" w:cstheme="majorBidi"/>
          <w:sz w:val="26"/>
          <w:szCs w:val="26"/>
        </w:rPr>
        <w:t>7</w:t>
      </w:r>
    </w:p>
    <w:p w:rsidR="00BD4F58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D4650F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Default="006D1C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pPr w:leftFromText="180" w:rightFromText="180" w:vertAnchor="text" w:tblpX="-90" w:tblpY="1"/>
        <w:tblOverlap w:val="never"/>
        <w:tblW w:w="10188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7"/>
        <w:gridCol w:w="994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19" w:type="dxa"/>
            <w:gridSpan w:val="14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B3338" w:rsidRPr="00186D57" w:rsidTr="00130FB1">
        <w:trPr>
          <w:cantSplit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</w:trPr>
        <w:tc>
          <w:tcPr>
            <w:tcW w:w="1969" w:type="dxa"/>
            <w:vAlign w:val="bottom"/>
          </w:tcPr>
          <w:p w:rsidR="00BB3338" w:rsidRPr="00186D57" w:rsidRDefault="00BB3338" w:rsidP="000804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01" w:type="dxa"/>
            <w:gridSpan w:val="2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110B1" w:rsidRPr="00186D57" w:rsidTr="00130FB1">
        <w:trPr>
          <w:cantSplit/>
        </w:trPr>
        <w:tc>
          <w:tcPr>
            <w:tcW w:w="1969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60</w:t>
            </w:r>
          </w:p>
        </w:tc>
        <w:tc>
          <w:tcPr>
            <w:tcW w:w="1001" w:type="dxa"/>
            <w:gridSpan w:val="2"/>
          </w:tcPr>
          <w:p w:rsidR="002110B1" w:rsidRPr="00130FB1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38,106,153 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27,913,384 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606,000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181,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962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,815</w:t>
            </w:r>
          </w:p>
        </w:tc>
      </w:tr>
      <w:tr w:rsidR="002110B1" w:rsidRPr="00186D57" w:rsidTr="00130FB1">
        <w:trPr>
          <w:cantSplit/>
        </w:trPr>
        <w:tc>
          <w:tcPr>
            <w:tcW w:w="1969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01" w:type="dxa"/>
            <w:gridSpan w:val="2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2110B1" w:rsidRPr="00260253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</w:rPr>
              <w:t>22,600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22,370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162,617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207,587</w:t>
            </w:r>
          </w:p>
        </w:tc>
      </w:tr>
      <w:tr w:rsidR="002110B1" w:rsidRPr="00186D57" w:rsidTr="00130FB1">
        <w:trPr>
          <w:cantSplit/>
        </w:trPr>
        <w:tc>
          <w:tcPr>
            <w:tcW w:w="1969" w:type="dxa"/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2110B1" w:rsidRPr="00186D57" w:rsidDel="009C7892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110B1" w:rsidRPr="00260253" w:rsidDel="009C7892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,000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110B1" w:rsidRPr="00260253" w:rsidDel="009C7892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</w:rPr>
              <w:t>60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</w:rPr>
              <w:t>,000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2110B1" w:rsidRPr="00186D57" w:rsidTr="00130FB1">
        <w:trPr>
          <w:cantSplit/>
        </w:trPr>
        <w:tc>
          <w:tcPr>
            <w:tcW w:w="1969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2110B1" w:rsidRPr="00130FB1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66,959,165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38,128,523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28,076,001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110B1" w:rsidRPr="00186D57" w:rsidRDefault="002110B1" w:rsidP="002110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110B1" w:rsidRPr="00186D57" w:rsidRDefault="002110B1" w:rsidP="0021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181,564,402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147,900 </w:t>
            </w:r>
          </w:p>
        </w:tc>
        <w:tc>
          <w:tcPr>
            <w:tcW w:w="178" w:type="dxa"/>
            <w:tcBorders>
              <w:bottom w:val="nil"/>
            </w:tcBorders>
          </w:tcPr>
          <w:p w:rsidR="0071068B" w:rsidRPr="006042E0" w:rsidRDefault="0071068B" w:rsidP="0071068B"/>
        </w:tc>
        <w:tc>
          <w:tcPr>
            <w:tcW w:w="1028" w:type="dxa"/>
            <w:tcBorders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51,250 </w:t>
            </w:r>
          </w:p>
        </w:tc>
        <w:tc>
          <w:tcPr>
            <w:tcW w:w="178" w:type="dxa"/>
            <w:tcBorders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172,500 </w:t>
            </w: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371,650 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71068B" w:rsidRPr="00186D57" w:rsidDel="009C7892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6042E0" w:rsidRDefault="0071068B" w:rsidP="0071068B"/>
        </w:tc>
        <w:tc>
          <w:tcPr>
            <w:tcW w:w="102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(60,000)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(352,152)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(412,152)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67,107,065 </w:t>
            </w:r>
          </w:p>
        </w:tc>
        <w:tc>
          <w:tcPr>
            <w:tcW w:w="178" w:type="dxa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38,119,773 </w:t>
            </w:r>
          </w:p>
        </w:tc>
        <w:tc>
          <w:tcPr>
            <w:tcW w:w="178" w:type="dxa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27,896,349 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>181,523,900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71068B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71068B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rPr>
          <w:cantSplit/>
        </w:trPr>
        <w:tc>
          <w:tcPr>
            <w:tcW w:w="1969" w:type="dxa"/>
            <w:vAlign w:val="bottom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ค่าเสื่อมราคาสะสม 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3,136,142 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56,498,364 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37,578,282 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27,548,204 </w:t>
            </w:r>
          </w:p>
        </w:tc>
        <w:tc>
          <w:tcPr>
            <w:tcW w:w="178" w:type="dxa"/>
            <w:tcBorders>
              <w:top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125,366,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990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gridSpan w:val="2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68,892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364,465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182,732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186,871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802,960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71068B" w:rsidRPr="00260253" w:rsidDel="009C7892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998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96638E" w:rsidDel="009C7892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96638E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Pr="0096638E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  <w:r w:rsidRPr="0096638E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3,205,034</w:t>
            </w:r>
          </w:p>
        </w:tc>
        <w:tc>
          <w:tcPr>
            <w:tcW w:w="178" w:type="dxa"/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56,862,829</w:t>
            </w:r>
          </w:p>
        </w:tc>
        <w:tc>
          <w:tcPr>
            <w:tcW w:w="178" w:type="dxa"/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37,761,014</w:t>
            </w:r>
          </w:p>
        </w:tc>
        <w:tc>
          <w:tcPr>
            <w:tcW w:w="178" w:type="dxa"/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E9141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27,735,075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125,563,952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  <w:cs/>
              </w:rPr>
              <w:t>28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 w:cstheme="majorBidi"/>
                <w:sz w:val="23"/>
                <w:szCs w:val="23"/>
                <w:cs/>
              </w:rPr>
              <w:t>326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265,337 </w:t>
            </w:r>
          </w:p>
        </w:tc>
        <w:tc>
          <w:tcPr>
            <w:tcW w:w="178" w:type="dxa"/>
          </w:tcPr>
          <w:p w:rsidR="0071068B" w:rsidRPr="0071068B" w:rsidRDefault="0071068B" w:rsidP="00710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170,924 </w:t>
            </w:r>
          </w:p>
        </w:tc>
        <w:tc>
          <w:tcPr>
            <w:tcW w:w="178" w:type="dxa"/>
          </w:tcPr>
          <w:p w:rsidR="0071068B" w:rsidRPr="0071068B" w:rsidRDefault="0071068B" w:rsidP="00710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241,543 </w:t>
            </w:r>
          </w:p>
        </w:tc>
        <w:tc>
          <w:tcPr>
            <w:tcW w:w="178" w:type="dxa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706,130 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0422E" w:rsidRDefault="0071068B" w:rsidP="0071068B"/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(59,998)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0422E" w:rsidRDefault="0071068B" w:rsidP="0071068B"/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(354,371)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(414,369)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รายการปรับปรุง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0422E" w:rsidRDefault="0071068B" w:rsidP="0071068B"/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(290,330)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0422E" w:rsidRDefault="0071068B" w:rsidP="0071068B"/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71068B" w:rsidRDefault="0071068B" w:rsidP="00D5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(209,13</w:t>
            </w:r>
            <w:r w:rsidR="00D57B96">
              <w:rPr>
                <w:rFonts w:asciiTheme="majorBidi" w:eastAsia="Cordia New" w:hAnsiTheme="majorBidi" w:cstheme="majorBidi"/>
                <w:sz w:val="23"/>
                <w:szCs w:val="23"/>
              </w:rPr>
              <w:t>8</w:t>
            </w: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(499,468)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3,233,360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6D3D28" w:rsidRDefault="0071068B" w:rsidP="0071068B"/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57,128,166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37,581,610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27,413,109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125</w:t>
            </w: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356</w:t>
            </w: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245</w:t>
            </w:r>
          </w:p>
        </w:tc>
      </w:tr>
      <w:tr w:rsidR="0071068B" w:rsidRPr="00186D57" w:rsidTr="00130FB1">
        <w:trPr>
          <w:cantSplit/>
        </w:trPr>
        <w:tc>
          <w:tcPr>
            <w:tcW w:w="1969" w:type="dxa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71068B" w:rsidRPr="009E4BE4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71068B" w:rsidRPr="009E4BE4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9E4BE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และ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  <w:r w:rsidR="009E4BE4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9E4BE4" w:rsidRPr="009E4BE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71068B" w:rsidRPr="009E4BE4" w:rsidRDefault="009E4BE4" w:rsidP="009E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71068B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71068B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="0071068B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71068B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</w:t>
            </w:r>
            <w:r w:rsidR="0071068B"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2,269,000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4,010,432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290,330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205,193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6,774,955 </w:t>
            </w: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มูลค่าทุนสุทธิ 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60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42,831,971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94,708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6,085,904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77,179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135,733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49,225,495</w:t>
            </w:r>
          </w:p>
        </w:tc>
      </w:tr>
      <w:tr w:rsidR="0071068B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42,831,971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66,382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5,968,467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247,833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71068B" w:rsidRDefault="00834E48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278,047</w:t>
            </w:r>
            <w:r w:rsidR="0071068B"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49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392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700</w:t>
            </w:r>
          </w:p>
        </w:tc>
      </w:tr>
    </w:tbl>
    <w:p w:rsidR="00BB3338" w:rsidRPr="00186D57" w:rsidRDefault="00BB3338" w:rsidP="00BB3338">
      <w:pPr>
        <w:rPr>
          <w:rFonts w:asciiTheme="majorBidi" w:hAnsiTheme="majorBidi" w:cstheme="majorBidi"/>
        </w:rPr>
      </w:pPr>
      <w:r w:rsidRPr="00186D57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-99" w:tblpY="1"/>
        <w:tblOverlap w:val="never"/>
        <w:tblW w:w="10215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7"/>
        <w:gridCol w:w="1010"/>
        <w:gridCol w:w="180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37" w:type="dxa"/>
            <w:gridSpan w:val="14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B3338" w:rsidRPr="00186D57" w:rsidTr="00080463">
        <w:trPr>
          <w:cantSplit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14846" w:rsidRPr="00186D57" w:rsidTr="00A14846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14846" w:rsidRPr="009E4BE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9E4BE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14846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14846" w:rsidRPr="009E4BE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9E4BE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และ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  <w:r w:rsidR="009E4BE4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9E4BE4" w:rsidRPr="009E4BE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A14846" w:rsidRPr="00186D5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1068B" w:rsidRPr="00186D57" w:rsidTr="00850DF2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1068B" w:rsidRPr="00E01736" w:rsidRDefault="009E4BE4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71068B"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71068B" w:rsidRPr="00E0173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="0071068B"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71068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</w:t>
            </w:r>
            <w:r w:rsidR="0071068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</w:t>
            </w:r>
            <w:r w:rsidR="0071068B" w:rsidRPr="00E017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699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912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452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240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997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689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633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109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542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531</w:t>
            </w: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A14846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ของมูลค่าที่ตีเพิ่ม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A14846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2459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2459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2459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6,225,940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12,156,570 </w:t>
            </w:r>
          </w:p>
        </w:tc>
      </w:tr>
      <w:tr w:rsidR="0071068B" w:rsidRPr="00186D57" w:rsidTr="009034A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1,160,281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96638E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96638E">
              <w:rPr>
                <w:rFonts w:asciiTheme="majorBidi" w:eastAsia="Cordia New" w:hAnsiTheme="majorBidi" w:cstheme="majorBidi"/>
                <w:sz w:val="23"/>
                <w:szCs w:val="23"/>
              </w:rPr>
              <w:t>1,160,281</w:t>
            </w:r>
          </w:p>
        </w:tc>
      </w:tr>
      <w:tr w:rsidR="0071068B" w:rsidRPr="00186D57" w:rsidTr="009034A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7,386,221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13,316,851</w:t>
            </w:r>
          </w:p>
        </w:tc>
      </w:tr>
      <w:tr w:rsidR="0071068B" w:rsidRPr="00186D57" w:rsidTr="009034A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1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158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430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1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158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430</w:t>
            </w:r>
          </w:p>
        </w:tc>
      </w:tr>
      <w:tr w:rsidR="0071068B" w:rsidRPr="00186D57" w:rsidTr="00A14846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A14846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8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544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651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14</w:t>
            </w: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475</w:t>
            </w: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eastAsia="Cordia New" w:hAnsiTheme="majorBidi"/>
                <w:sz w:val="23"/>
                <w:szCs w:val="23"/>
                <w:cs/>
              </w:rPr>
              <w:t>281</w:t>
            </w: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มูลค่าที่ตีเพิ่มสุทธิ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66,699,449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526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96,225,680</w:t>
            </w: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66,699,449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28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367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801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95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067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250</w:t>
            </w: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มูลค่าตามบัญชีสุทธิ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</w:tcPr>
          <w:p w:rsidR="0071068B" w:rsidRPr="00130FB1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109,531,420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94,708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35,612,135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77,179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135,733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145,451,175</w:t>
            </w:r>
          </w:p>
        </w:tc>
      </w:tr>
      <w:tr w:rsidR="0071068B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2561</w:t>
            </w: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109,531,420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66,382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34,336,268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247,833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71068B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71068B" w:rsidRDefault="0071068B" w:rsidP="0083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 w:cstheme="majorBidi"/>
                <w:sz w:val="23"/>
                <w:szCs w:val="23"/>
              </w:rPr>
              <w:t>278,04</w:t>
            </w:r>
            <w:r w:rsidR="00834E4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71068B" w:rsidRPr="00186D57" w:rsidRDefault="0071068B" w:rsidP="0071068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068B" w:rsidRPr="00186D57" w:rsidRDefault="0071068B" w:rsidP="0071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144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459</w:t>
            </w:r>
            <w:r w:rsidRPr="0071068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1068B">
              <w:rPr>
                <w:rFonts w:asciiTheme="majorBidi" w:hAnsiTheme="majorBidi"/>
                <w:sz w:val="23"/>
                <w:szCs w:val="23"/>
                <w:cs/>
              </w:rPr>
              <w:t>950</w:t>
            </w:r>
          </w:p>
        </w:tc>
      </w:tr>
    </w:tbl>
    <w:p w:rsidR="00BB3338" w:rsidRPr="00D4650F" w:rsidRDefault="00BB333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C0980" w:rsidRPr="00D4650F" w:rsidRDefault="00AC098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07F83" w:rsidRPr="00D4650F">
        <w:rPr>
          <w:rFonts w:asciiTheme="majorBidi" w:hAnsiTheme="majorBidi" w:cstheme="majorBidi"/>
          <w:sz w:val="26"/>
          <w:szCs w:val="26"/>
        </w:rPr>
        <w:t>256</w:t>
      </w:r>
      <w:r w:rsidR="00A14846">
        <w:rPr>
          <w:rFonts w:asciiTheme="majorBidi" w:hAnsiTheme="majorBidi" w:cstheme="majorBidi"/>
          <w:sz w:val="26"/>
          <w:szCs w:val="26"/>
        </w:rPr>
        <w:t>1</w:t>
      </w:r>
      <w:r w:rsidR="00607F83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607F83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</w:t>
      </w:r>
      <w:r w:rsidR="00A14846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D4650F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2858F2">
        <w:rPr>
          <w:rFonts w:asciiTheme="majorBidi" w:hAnsiTheme="majorBidi" w:cstheme="majorBidi"/>
          <w:sz w:val="26"/>
          <w:szCs w:val="26"/>
        </w:rPr>
        <w:t>9</w:t>
      </w:r>
      <w:r w:rsidR="002858F2" w:rsidRPr="002858F2">
        <w:rPr>
          <w:rFonts w:asciiTheme="majorBidi" w:hAnsiTheme="majorBidi" w:cstheme="majorBidi"/>
          <w:sz w:val="26"/>
          <w:szCs w:val="26"/>
        </w:rPr>
        <w:t>2</w:t>
      </w:r>
      <w:r w:rsidR="00A14846" w:rsidRPr="002858F2">
        <w:rPr>
          <w:rFonts w:asciiTheme="majorBidi" w:hAnsiTheme="majorBidi" w:cstheme="majorBidi"/>
          <w:sz w:val="26"/>
          <w:szCs w:val="26"/>
        </w:rPr>
        <w:t>.</w:t>
      </w:r>
      <w:r w:rsidR="002858F2" w:rsidRPr="002858F2">
        <w:rPr>
          <w:rFonts w:asciiTheme="majorBidi" w:hAnsiTheme="majorBidi" w:cstheme="majorBidi"/>
          <w:sz w:val="26"/>
          <w:szCs w:val="26"/>
        </w:rPr>
        <w:t>4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14846">
        <w:rPr>
          <w:rFonts w:asciiTheme="majorBidi" w:hAnsiTheme="majorBidi" w:cstheme="majorBidi"/>
          <w:sz w:val="26"/>
          <w:szCs w:val="26"/>
        </w:rPr>
        <w:t>92.1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มูลค่าสุทธิตามบัญชี</w:t>
      </w:r>
      <w:r w:rsidRPr="00607D41">
        <w:rPr>
          <w:rFonts w:asciiTheme="majorBidi" w:hAnsiTheme="majorBidi" w:cstheme="majorBidi"/>
          <w:sz w:val="26"/>
          <w:szCs w:val="26"/>
          <w:cs/>
        </w:rPr>
        <w:t>จำนวน</w:t>
      </w:r>
      <w:r w:rsidRPr="008C11AE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926B67"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="00F85732">
        <w:rPr>
          <w:rFonts w:asciiTheme="majorBidi" w:hAnsiTheme="majorBidi" w:cstheme="majorBidi"/>
          <w:sz w:val="26"/>
          <w:szCs w:val="26"/>
        </w:rPr>
        <w:t>33</w:t>
      </w:r>
      <w:r w:rsidR="00A14846" w:rsidRPr="002858F2">
        <w:rPr>
          <w:rFonts w:asciiTheme="majorBidi" w:hAnsiTheme="majorBidi" w:cstheme="majorBidi"/>
          <w:sz w:val="26"/>
          <w:szCs w:val="26"/>
        </w:rPr>
        <w:t>.</w:t>
      </w:r>
      <w:r w:rsidR="00F85732">
        <w:rPr>
          <w:rFonts w:asciiTheme="majorBidi" w:hAnsiTheme="majorBidi" w:cstheme="majorBidi"/>
          <w:sz w:val="26"/>
          <w:szCs w:val="26"/>
        </w:rPr>
        <w:t>8</w:t>
      </w:r>
      <w:r w:rsidR="002A41D9"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="002A41D9" w:rsidRPr="008C11A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A41D9"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="002A41D9" w:rsidRPr="008C11AE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14846" w:rsidRPr="008C11AE">
        <w:rPr>
          <w:rFonts w:asciiTheme="majorBidi" w:hAnsiTheme="majorBidi" w:cstheme="majorBidi"/>
          <w:sz w:val="26"/>
          <w:szCs w:val="26"/>
        </w:rPr>
        <w:t>33.9</w:t>
      </w:r>
      <w:r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Pr="008C11A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2A41D9" w:rsidRPr="008C11AE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2A41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ได้ใช้ถูกจดจำนอง/จำนำเป็นหลักทรัพย์ค้ำประกันวงเงินสินเชื่อกับธนาคารในประเทศ ตามที่กล่าวไว้ใน</w:t>
      </w:r>
      <w:r w:rsidRPr="00D9260A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FF4823" w:rsidRPr="00D9260A">
        <w:rPr>
          <w:rFonts w:asciiTheme="majorBidi" w:hAnsiTheme="majorBidi" w:cstheme="majorBidi"/>
          <w:sz w:val="26"/>
          <w:szCs w:val="26"/>
        </w:rPr>
        <w:t>3</w:t>
      </w:r>
      <w:r w:rsidR="00943125" w:rsidRPr="00D9260A">
        <w:rPr>
          <w:rFonts w:asciiTheme="majorBidi" w:hAnsiTheme="majorBidi" w:cstheme="majorBidi"/>
          <w:sz w:val="26"/>
          <w:szCs w:val="26"/>
        </w:rPr>
        <w:t>7</w:t>
      </w: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A14846" w:rsidRPr="00751714" w:rsidRDefault="00A14846" w:rsidP="00A1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อาคารและอุปกรณ์ตามรายงานของผู้ประเมินราคาอิสระลงวันที่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>
        <w:rPr>
          <w:rFonts w:asciiTheme="majorBidi" w:hAnsiTheme="majorBidi" w:cstheme="majorBidi"/>
          <w:sz w:val="26"/>
          <w:szCs w:val="26"/>
        </w:rPr>
        <w:t xml:space="preserve">2559 </w:t>
      </w:r>
      <w:r w:rsidRPr="00052AA1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A6100B">
        <w:rPr>
          <w:rFonts w:asciiTheme="majorBidi" w:hAnsiTheme="majorBidi" w:cstheme="majorBidi"/>
          <w:sz w:val="26"/>
          <w:szCs w:val="26"/>
        </w:rPr>
        <w:t xml:space="preserve">1 </w:t>
      </w:r>
      <w:r w:rsidRPr="00052AA1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6100B">
        <w:rPr>
          <w:rFonts w:asciiTheme="majorBidi" w:hAnsiTheme="majorBidi" w:cstheme="majorBidi"/>
          <w:sz w:val="26"/>
          <w:szCs w:val="26"/>
        </w:rPr>
        <w:t>2559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6100B">
        <w:rPr>
          <w:rFonts w:asciiTheme="majorBidi" w:hAnsiTheme="majorBidi" w:cstheme="majorBidi"/>
          <w:sz w:val="26"/>
          <w:szCs w:val="26"/>
        </w:rPr>
        <w:t xml:space="preserve">31 </w:t>
      </w:r>
      <w:r w:rsidRPr="00052AA1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Pr="00A6100B">
        <w:rPr>
          <w:rFonts w:asciiTheme="majorBidi" w:hAnsiTheme="majorBidi" w:cstheme="majorBidi"/>
          <w:sz w:val="26"/>
          <w:szCs w:val="26"/>
        </w:rPr>
        <w:t>2559</w:t>
      </w:r>
    </w:p>
    <w:p w:rsidR="00A14846" w:rsidRPr="00751714" w:rsidRDefault="00A14846" w:rsidP="00A14846">
      <w:pPr>
        <w:rPr>
          <w:rFonts w:asciiTheme="majorBidi" w:hAnsiTheme="majorBidi" w:cstheme="majorBidi"/>
          <w:sz w:val="26"/>
          <w:szCs w:val="26"/>
        </w:rPr>
      </w:pPr>
    </w:p>
    <w:p w:rsidR="00E04485" w:rsidRPr="00D4650F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607F83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607F83" w:rsidRPr="00D4650F">
        <w:rPr>
          <w:rFonts w:asciiTheme="majorBidi" w:eastAsia="Cordia New" w:hAnsiTheme="majorBidi" w:cstheme="majorBidi"/>
          <w:sz w:val="26"/>
          <w:szCs w:val="26"/>
        </w:rPr>
        <w:t xml:space="preserve">31 </w:t>
      </w:r>
      <w:r w:rsidR="00607F83" w:rsidRPr="00D4650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ธันวาคม </w:t>
      </w:r>
      <w:r w:rsidR="00A14846">
        <w:rPr>
          <w:rFonts w:asciiTheme="majorBidi" w:hAnsiTheme="majorBidi" w:cstheme="majorBidi"/>
          <w:sz w:val="26"/>
          <w:szCs w:val="26"/>
        </w:rPr>
        <w:t>2561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</w:t>
      </w:r>
      <w:r w:rsidR="00A14846">
        <w:rPr>
          <w:rFonts w:asciiTheme="majorBidi" w:hAnsiTheme="majorBidi" w:cstheme="majorBidi"/>
          <w:sz w:val="26"/>
          <w:szCs w:val="26"/>
        </w:rPr>
        <w:t>60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D4650F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E3081" w:rsidRPr="00DE3081">
        <w:rPr>
          <w:rFonts w:asciiTheme="majorBidi" w:hAnsiTheme="majorBidi"/>
          <w:sz w:val="26"/>
          <w:szCs w:val="26"/>
          <w:cs/>
        </w:rPr>
        <w:t>1.</w:t>
      </w:r>
      <w:r w:rsidR="00A14846">
        <w:rPr>
          <w:rFonts w:asciiTheme="majorBidi" w:hAnsiTheme="majorBidi"/>
          <w:sz w:val="26"/>
          <w:szCs w:val="26"/>
        </w:rPr>
        <w:t>2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A14846" w:rsidRDefault="004B0152" w:rsidP="00A1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14846">
        <w:rPr>
          <w:rFonts w:asciiTheme="majorBidi" w:hAnsiTheme="majorBidi" w:cstheme="majorBidi"/>
          <w:b/>
          <w:bCs/>
          <w:sz w:val="26"/>
          <w:szCs w:val="26"/>
        </w:rPr>
        <w:lastRenderedPageBreak/>
        <w:t>11</w:t>
      </w:r>
      <w:r w:rsidR="00A14846" w:rsidRPr="00150B2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A14846" w:rsidRPr="00150B2B">
        <w:rPr>
          <w:rFonts w:asciiTheme="majorBidi" w:hAnsiTheme="majorBidi" w:cstheme="majorBidi"/>
          <w:b/>
          <w:bCs/>
          <w:sz w:val="26"/>
          <w:szCs w:val="26"/>
        </w:rPr>
        <w:tab/>
      </w:r>
      <w:r w:rsidR="00A14846">
        <w:rPr>
          <w:rFonts w:asciiTheme="majorBidi" w:hAnsiTheme="majorBidi" w:cstheme="majorBidi" w:hint="cs"/>
          <w:b/>
          <w:bCs/>
          <w:sz w:val="26"/>
          <w:szCs w:val="26"/>
          <w:cs/>
        </w:rPr>
        <w:t>ที่ดิน</w:t>
      </w:r>
      <w:r w:rsidR="00A14846" w:rsidRPr="00150B2B">
        <w:rPr>
          <w:rFonts w:asciiTheme="majorBidi" w:hAnsiTheme="majorBidi" w:cstheme="majorBidi"/>
          <w:b/>
          <w:bCs/>
          <w:sz w:val="26"/>
          <w:szCs w:val="26"/>
          <w:cs/>
        </w:rPr>
        <w:t>ที่ไม่ได้ใช้ในการดำเนินงาน</w:t>
      </w:r>
      <w:r w:rsidR="00A1484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:rsidR="00A14846" w:rsidRPr="001F1687" w:rsidRDefault="00A14846" w:rsidP="00A1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Look w:val="00A0" w:firstRow="1" w:lastRow="0" w:firstColumn="1" w:lastColumn="0" w:noHBand="0" w:noVBand="0"/>
      </w:tblPr>
      <w:tblGrid>
        <w:gridCol w:w="5240"/>
        <w:gridCol w:w="1060"/>
        <w:gridCol w:w="241"/>
        <w:gridCol w:w="1268"/>
        <w:gridCol w:w="266"/>
        <w:gridCol w:w="1555"/>
      </w:tblGrid>
      <w:tr w:rsidR="00A14846" w:rsidRPr="001F1687" w:rsidTr="00A14846">
        <w:tc>
          <w:tcPr>
            <w:tcW w:w="5240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6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14846" w:rsidRPr="001F1687" w:rsidTr="00A14846">
        <w:tc>
          <w:tcPr>
            <w:tcW w:w="5240" w:type="dxa"/>
            <w:vAlign w:val="bottom"/>
          </w:tcPr>
          <w:p w:rsidR="00A14846" w:rsidRPr="0075171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451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451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4846" w:rsidRPr="001F1687" w:rsidTr="00A14846">
        <w:tc>
          <w:tcPr>
            <w:tcW w:w="5240" w:type="dxa"/>
          </w:tcPr>
          <w:p w:rsidR="00A14846" w:rsidRPr="0075171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60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14846" w:rsidRPr="001F1687" w:rsidRDefault="00A14846" w:rsidP="00A14846">
            <w:pPr>
              <w:pStyle w:val="acctfourfigures"/>
              <w:tabs>
                <w:tab w:val="clear" w:pos="765"/>
              </w:tabs>
              <w:spacing w:line="240" w:lineRule="atLeast"/>
              <w:ind w:right="2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A14846" w:rsidRPr="0075171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4846" w:rsidRPr="001F1687" w:rsidTr="00A14846">
        <w:tc>
          <w:tcPr>
            <w:tcW w:w="5240" w:type="dxa"/>
          </w:tcPr>
          <w:p w:rsidR="00A14846" w:rsidRPr="00751714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0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14846" w:rsidRPr="001F1687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A14846" w:rsidRPr="00751714" w:rsidRDefault="005A396F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96F"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</w:tr>
      <w:tr w:rsidR="005A396F" w:rsidRPr="001F1687" w:rsidTr="00A14846">
        <w:tc>
          <w:tcPr>
            <w:tcW w:w="5240" w:type="dxa"/>
          </w:tcPr>
          <w:p w:rsidR="005A396F" w:rsidRPr="00751714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60" w:type="dxa"/>
          </w:tcPr>
          <w:p w:rsidR="005A396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A396F" w:rsidRPr="001F1687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5A396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5A396F" w:rsidRPr="001F1687" w:rsidRDefault="005A396F" w:rsidP="005A396F">
            <w:pPr>
              <w:pStyle w:val="acctfourfigures"/>
              <w:tabs>
                <w:tab w:val="clear" w:pos="765"/>
              </w:tabs>
              <w:spacing w:line="240" w:lineRule="atLeast"/>
              <w:ind w:right="2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bottom w:val="double" w:sz="4" w:space="0" w:color="auto"/>
            </w:tcBorders>
          </w:tcPr>
          <w:p w:rsidR="005A396F" w:rsidRPr="00751714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96F"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</w:tr>
    </w:tbl>
    <w:p w:rsidR="00A14846" w:rsidRPr="00C9478C" w:rsidRDefault="00A14846" w:rsidP="00A1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A14846" w:rsidRDefault="00A14846" w:rsidP="00A1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9478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 บริษัทได้บันทึกที่ดินหลายแปลงที่บริษัทยึดมาจากการบังคับคดีจากตัวแทนรายหนึ่งสำหรับเบี้ยประกันภัยค้างรับซึ่งบริษัทได้ตัดบัญชีเป็นหนี้สูญแล้วทั้งจำนวนในปีก่อน ๆ โดยบันทึกไว้ในบัญชี “ที่ดินที่ไม่ได้ใช้ในการดำเนินงาน” ใน</w:t>
      </w:r>
      <w:r w:rsidRPr="00943125">
        <w:rPr>
          <w:rFonts w:asciiTheme="majorBidi" w:hAnsiTheme="majorBidi" w:cstheme="majorBidi"/>
          <w:sz w:val="26"/>
          <w:szCs w:val="26"/>
          <w:cs/>
        </w:rPr>
        <w:t xml:space="preserve">ราคาตลาดจำนวนเงินรวม </w:t>
      </w:r>
      <w:r w:rsidRPr="00943125">
        <w:rPr>
          <w:rFonts w:asciiTheme="majorBidi" w:hAnsiTheme="majorBidi" w:cstheme="majorBidi"/>
          <w:sz w:val="26"/>
          <w:szCs w:val="26"/>
        </w:rPr>
        <w:t>2.2</w:t>
      </w:r>
      <w:r w:rsidRPr="00943125">
        <w:rPr>
          <w:rFonts w:asciiTheme="majorBidi" w:hAnsiTheme="majorBidi" w:cstheme="majorBidi"/>
          <w:sz w:val="26"/>
          <w:szCs w:val="26"/>
          <w:cs/>
        </w:rPr>
        <w:t xml:space="preserve"> ล้านบาท (โดยถือตามรายงานการประเมินราคาโดยบริษัทประเมินราคาสินทรัพย์อิสระลงวันที่ในเด</w:t>
      </w:r>
      <w:r w:rsidRPr="00943125">
        <w:rPr>
          <w:rFonts w:asciiTheme="majorBidi" w:hAnsiTheme="majorBidi" w:cstheme="majorBidi" w:hint="cs"/>
          <w:sz w:val="26"/>
          <w:szCs w:val="26"/>
          <w:cs/>
        </w:rPr>
        <w:t>ื</w:t>
      </w:r>
      <w:r w:rsidRPr="00943125">
        <w:rPr>
          <w:rFonts w:asciiTheme="majorBidi" w:hAnsiTheme="majorBidi" w:cstheme="majorBidi"/>
          <w:sz w:val="26"/>
          <w:szCs w:val="26"/>
          <w:cs/>
        </w:rPr>
        <w:t xml:space="preserve">อนมิถุนายน </w:t>
      </w:r>
      <w:r w:rsidRPr="00943125">
        <w:rPr>
          <w:rFonts w:asciiTheme="majorBidi" w:hAnsiTheme="majorBidi" w:cstheme="majorBidi"/>
          <w:sz w:val="26"/>
          <w:szCs w:val="26"/>
        </w:rPr>
        <w:t>2561</w:t>
      </w:r>
      <w:r w:rsidRPr="00943125">
        <w:rPr>
          <w:rFonts w:asciiTheme="majorBidi" w:hAnsiTheme="majorBidi" w:cstheme="majorBidi"/>
          <w:sz w:val="26"/>
          <w:szCs w:val="26"/>
          <w:cs/>
        </w:rPr>
        <w:t xml:space="preserve">) ไว้ในงบแสดงฐานะการเงิน ณ วันที่ </w:t>
      </w:r>
      <w:r w:rsidR="00041D2D" w:rsidRPr="00943125">
        <w:rPr>
          <w:rFonts w:asciiTheme="majorBidi" w:eastAsia="Cordia New" w:hAnsiTheme="majorBidi" w:cstheme="majorBidi"/>
          <w:sz w:val="26"/>
          <w:szCs w:val="26"/>
        </w:rPr>
        <w:t xml:space="preserve">31 </w:t>
      </w:r>
      <w:r w:rsidR="00041D2D" w:rsidRPr="00943125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ธันวาคม </w:t>
      </w:r>
      <w:r w:rsidR="00041D2D" w:rsidRPr="00943125">
        <w:rPr>
          <w:rFonts w:asciiTheme="majorBidi" w:hAnsiTheme="majorBidi" w:cstheme="majorBidi"/>
          <w:sz w:val="26"/>
          <w:szCs w:val="26"/>
        </w:rPr>
        <w:t>2561</w:t>
      </w:r>
      <w:r w:rsidRPr="00943125">
        <w:rPr>
          <w:rFonts w:asciiTheme="majorBidi" w:hAnsiTheme="majorBidi" w:cstheme="majorBidi"/>
          <w:sz w:val="26"/>
          <w:szCs w:val="26"/>
          <w:cs/>
        </w:rPr>
        <w:t xml:space="preserve"> และรายได้อื่นในงบกำไรขาดทุนเบ็ดเสร็จสำหรับ</w:t>
      </w:r>
      <w:r w:rsidR="00041D2D" w:rsidRPr="00943125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943125">
        <w:rPr>
          <w:rFonts w:asciiTheme="majorBidi" w:hAnsiTheme="majorBidi" w:cstheme="majorBidi"/>
          <w:sz w:val="26"/>
          <w:szCs w:val="26"/>
          <w:cs/>
        </w:rPr>
        <w:t>สิ้นสุด</w:t>
      </w:r>
      <w:r w:rsidR="00041D2D" w:rsidRPr="00943125">
        <w:rPr>
          <w:rFonts w:asciiTheme="majorBidi" w:hAnsiTheme="majorBidi" w:cstheme="majorBidi" w:hint="cs"/>
          <w:sz w:val="26"/>
          <w:szCs w:val="26"/>
          <w:cs/>
        </w:rPr>
        <w:t>วันเดียวกัน</w:t>
      </w:r>
    </w:p>
    <w:p w:rsidR="00A14846" w:rsidRPr="00AA4079" w:rsidRDefault="00A14846" w:rsidP="00AA4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0940E7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1484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A1484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1484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46" w:rsidRPr="00D4650F" w:rsidRDefault="00A14846" w:rsidP="00A14846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BB0723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82,817,906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14846" w:rsidRPr="00D4650F" w:rsidRDefault="00A14846" w:rsidP="00A1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85,637,901</w:t>
            </w:r>
          </w:p>
        </w:tc>
      </w:tr>
      <w:tr w:rsidR="00BB0723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723" w:rsidRPr="00B4081A" w:rsidRDefault="00BB0723" w:rsidP="00BB072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B408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82,817,906</w:t>
            </w:r>
            <w:r w:rsidRPr="00B408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(85,637,901)</w:t>
            </w:r>
          </w:p>
        </w:tc>
      </w:tr>
      <w:tr w:rsidR="00BB0723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723" w:rsidRPr="00B4081A" w:rsidRDefault="00BB0723" w:rsidP="00BB072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0723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072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723" w:rsidRPr="00B4081A" w:rsidRDefault="00BB0723" w:rsidP="00BB072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B4081A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B0723" w:rsidRPr="00B4081A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4,316,948</w:t>
            </w:r>
          </w:p>
        </w:tc>
      </w:tr>
      <w:tr w:rsidR="00BB072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723" w:rsidRPr="00D4650F" w:rsidRDefault="00BB0723" w:rsidP="00BB072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B0723" w:rsidRPr="00D4650F" w:rsidRDefault="00E52DCE" w:rsidP="009E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(2,819,99</w:t>
            </w:r>
            <w:r w:rsidR="009E27B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52D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0723" w:rsidRPr="00D4650F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B0723" w:rsidRPr="00D4650F" w:rsidRDefault="00BB0723" w:rsidP="00BB0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EC40D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สิ้นสุดวันที่ </w:t>
      </w:r>
      <w:r w:rsidR="00EC40D2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EC40D2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D73B1">
        <w:rPr>
          <w:rFonts w:asciiTheme="majorBidi" w:hAnsiTheme="majorBidi" w:cstheme="majorBidi"/>
          <w:sz w:val="26"/>
          <w:szCs w:val="26"/>
        </w:rPr>
        <w:t>2561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E52DCE">
        <w:rPr>
          <w:rFonts w:asciiTheme="majorBidi" w:hAnsiTheme="majorBidi" w:cstheme="majorBidi"/>
          <w:sz w:val="26"/>
          <w:szCs w:val="26"/>
        </w:rPr>
        <w:t>2</w:t>
      </w:r>
      <w:r w:rsidR="00DD73B1">
        <w:rPr>
          <w:rFonts w:asciiTheme="majorBidi" w:hAnsiTheme="majorBidi" w:cstheme="majorBidi"/>
          <w:sz w:val="26"/>
          <w:szCs w:val="26"/>
        </w:rPr>
        <w:t>.</w:t>
      </w:r>
      <w:r w:rsidR="00E52DCE">
        <w:rPr>
          <w:rFonts w:asciiTheme="majorBidi" w:hAnsiTheme="majorBidi" w:cstheme="majorBidi"/>
          <w:sz w:val="26"/>
          <w:szCs w:val="26"/>
        </w:rPr>
        <w:t>8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E52DCE">
        <w:rPr>
          <w:rFonts w:asciiTheme="majorBidi" w:hAnsiTheme="majorBidi" w:cstheme="majorBidi"/>
          <w:sz w:val="26"/>
          <w:szCs w:val="26"/>
        </w:rPr>
        <w:t>2</w:t>
      </w:r>
      <w:r w:rsidR="00EB6132">
        <w:rPr>
          <w:rFonts w:asciiTheme="majorBidi" w:hAnsiTheme="majorBidi" w:cstheme="majorBidi"/>
          <w:sz w:val="26"/>
          <w:szCs w:val="26"/>
        </w:rPr>
        <w:t>.</w:t>
      </w:r>
      <w:r w:rsidR="00E52DCE">
        <w:rPr>
          <w:rFonts w:asciiTheme="majorBidi" w:hAnsiTheme="majorBidi" w:cstheme="majorBidi"/>
          <w:sz w:val="26"/>
          <w:szCs w:val="26"/>
        </w:rPr>
        <w:t>8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964D9" w:rsidRPr="00EB4FD5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D4650F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9964D9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D059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1D059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D059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1D059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D05835" w:rsidP="00D9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36,94</w:t>
            </w:r>
            <w:r w:rsidR="00D939E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939E7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35,655,699</w:t>
            </w:r>
          </w:p>
        </w:tc>
      </w:tr>
      <w:tr w:rsidR="001D059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1D059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D939E7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15,570,</w:t>
            </w:r>
            <w:r w:rsidR="00AB42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C33D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29,866,696</w:t>
            </w:r>
          </w:p>
        </w:tc>
      </w:tr>
      <w:tr w:rsidR="001D059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1D059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059F" w:rsidRPr="00D4650F" w:rsidRDefault="00AB42A2" w:rsidP="00D9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52,518,02</w:t>
            </w:r>
            <w:r w:rsidR="003C33D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65,522,395</w:t>
            </w:r>
          </w:p>
        </w:tc>
      </w:tr>
    </w:tbl>
    <w:p w:rsidR="00271522" w:rsidRPr="00D504E3" w:rsidRDefault="004B015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 w:rsidRPr="00D504E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43125">
        <w:rPr>
          <w:rFonts w:ascii="Angsana New" w:hAnsi="Angsana New"/>
          <w:b/>
          <w:bCs/>
          <w:sz w:val="26"/>
          <w:szCs w:val="26"/>
        </w:rPr>
        <w:t>4</w:t>
      </w:r>
      <w:r w:rsidR="00271522" w:rsidRPr="00D504E3">
        <w:rPr>
          <w:rFonts w:ascii="Angsana New" w:hAnsi="Angsana New"/>
          <w:b/>
          <w:bCs/>
          <w:sz w:val="26"/>
          <w:szCs w:val="26"/>
        </w:rPr>
        <w:t>.</w:t>
      </w:r>
      <w:r w:rsidR="00271522" w:rsidRPr="00D504E3">
        <w:rPr>
          <w:rFonts w:ascii="Angsana New" w:hAnsi="Angsana New"/>
          <w:b/>
          <w:bCs/>
          <w:sz w:val="26"/>
          <w:szCs w:val="26"/>
        </w:rPr>
        <w:tab/>
      </w:r>
      <w:r w:rsidR="00271522" w:rsidRPr="00D504E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BA102D" w:rsidRPr="00D504E3">
        <w:rPr>
          <w:rFonts w:ascii="Angsana New" w:hAnsi="Angsana New" w:hint="cs"/>
          <w:b/>
          <w:bCs/>
          <w:sz w:val="26"/>
          <w:szCs w:val="26"/>
          <w:cs/>
        </w:rPr>
        <w:t>กรรมการ</w:t>
      </w:r>
    </w:p>
    <w:p w:rsidR="00271522" w:rsidRPr="00D504E3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270"/>
        <w:gridCol w:w="270"/>
        <w:gridCol w:w="360"/>
        <w:gridCol w:w="720"/>
        <w:gridCol w:w="1530"/>
        <w:gridCol w:w="270"/>
        <w:gridCol w:w="1530"/>
      </w:tblGrid>
      <w:tr w:rsidR="00271522" w:rsidRPr="00D504E3" w:rsidTr="00FE4652">
        <w:tc>
          <w:tcPr>
            <w:tcW w:w="47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4E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71522" w:rsidRPr="00D504E3" w:rsidTr="00FE4652">
        <w:tc>
          <w:tcPr>
            <w:tcW w:w="47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71522" w:rsidRPr="00D504E3" w:rsidRDefault="001D059F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71522" w:rsidRPr="00D504E3" w:rsidRDefault="001D059F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D059F" w:rsidRPr="001D059F" w:rsidTr="00FE4652">
        <w:tc>
          <w:tcPr>
            <w:tcW w:w="477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1D059F" w:rsidRPr="001D059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EDC" w:rsidRPr="00D504E3" w:rsidTr="00FE4652">
        <w:tc>
          <w:tcPr>
            <w:tcW w:w="4770" w:type="dxa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04E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270" w:type="dxa"/>
            <w:shd w:val="clear" w:color="auto" w:fill="auto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A2EDC" w:rsidRPr="00751714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A2EDC" w:rsidRPr="00D504E3" w:rsidRDefault="001A2EDC" w:rsidP="001A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4E3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</w:tr>
    </w:tbl>
    <w:p w:rsidR="00271522" w:rsidRPr="00D504E3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271522" w:rsidRPr="00943125" w:rsidRDefault="00271522" w:rsidP="003D65FA">
      <w:pPr>
        <w:ind w:right="263"/>
        <w:jc w:val="thaiDistribute"/>
        <w:rPr>
          <w:rFonts w:ascii="Angsana New" w:hAnsi="Angsana New"/>
          <w:sz w:val="26"/>
          <w:szCs w:val="26"/>
        </w:rPr>
      </w:pPr>
      <w:bookmarkStart w:id="3" w:name="OLE_LINK4"/>
      <w:r w:rsidRPr="00D504E3">
        <w:rPr>
          <w:rFonts w:ascii="Angsana New" w:hAnsi="Angsana New"/>
          <w:sz w:val="26"/>
          <w:szCs w:val="26"/>
          <w:cs/>
        </w:rPr>
        <w:t>เงินกู้ยืม</w:t>
      </w:r>
      <w:r w:rsidRPr="00D504E3">
        <w:rPr>
          <w:rFonts w:ascii="Angsana New" w:hAnsi="Angsana New" w:hint="cs"/>
          <w:sz w:val="26"/>
          <w:szCs w:val="26"/>
          <w:cs/>
        </w:rPr>
        <w:t>จาก</w:t>
      </w:r>
      <w:r w:rsidR="00BA102D" w:rsidRPr="00D504E3">
        <w:rPr>
          <w:rFonts w:ascii="Angsana New" w:hAnsi="Angsana New" w:hint="cs"/>
          <w:sz w:val="26"/>
          <w:szCs w:val="26"/>
          <w:cs/>
        </w:rPr>
        <w:t>กรรมการ</w:t>
      </w:r>
      <w:r w:rsidRPr="00D504E3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</w:t>
      </w:r>
      <w:r w:rsidR="002B06F1" w:rsidRPr="00D504E3">
        <w:rPr>
          <w:rFonts w:ascii="Angsana New" w:hAnsi="Angsana New" w:hint="cs"/>
          <w:sz w:val="26"/>
          <w:szCs w:val="26"/>
          <w:cs/>
        </w:rPr>
        <w:t xml:space="preserve">จากกรรมการท่านหนึ่ง </w:t>
      </w:r>
      <w:r w:rsidR="00877111" w:rsidRPr="00D504E3">
        <w:rPr>
          <w:rFonts w:ascii="Angsana New" w:hAnsi="Angsana New" w:hint="cs"/>
          <w:sz w:val="26"/>
          <w:szCs w:val="26"/>
          <w:cs/>
        </w:rPr>
        <w:t>มีดอกเบี้ย</w:t>
      </w:r>
      <w:r w:rsidR="00B24598" w:rsidRPr="00D504E3">
        <w:rPr>
          <w:rFonts w:ascii="Angsana New" w:hAnsi="Angsana New" w:hint="cs"/>
          <w:sz w:val="26"/>
          <w:szCs w:val="26"/>
          <w:cs/>
        </w:rPr>
        <w:t>ในอัตรา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877111" w:rsidRPr="00D504E3">
        <w:rPr>
          <w:rFonts w:ascii="Angsana New" w:hAnsi="Angsana New"/>
          <w:sz w:val="26"/>
          <w:szCs w:val="26"/>
        </w:rPr>
        <w:t>1.5</w:t>
      </w:r>
      <w:r w:rsidR="00D504E3" w:rsidRPr="00D504E3">
        <w:rPr>
          <w:rFonts w:ascii="Angsana New" w:hAnsi="Angsana New"/>
          <w:sz w:val="26"/>
          <w:szCs w:val="26"/>
        </w:rPr>
        <w:t>0</w:t>
      </w:r>
      <w:r w:rsidR="00877111" w:rsidRPr="00D504E3">
        <w:rPr>
          <w:rFonts w:ascii="Angsana New" w:hAnsi="Angsana New"/>
          <w:sz w:val="26"/>
          <w:szCs w:val="26"/>
        </w:rPr>
        <w:t xml:space="preserve"> 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B24598" w:rsidRPr="00D504E3">
        <w:rPr>
          <w:rFonts w:ascii="Angsana New" w:hAnsi="Angsana New" w:hint="cs"/>
          <w:sz w:val="26"/>
          <w:szCs w:val="26"/>
          <w:cs/>
        </w:rPr>
        <w:t>เริ่ม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ตั้งแต่เดือนกรกฎาคม </w:t>
      </w:r>
      <w:r w:rsidR="00877111" w:rsidRPr="00D504E3">
        <w:rPr>
          <w:rFonts w:ascii="Angsana New" w:hAnsi="Angsana New"/>
          <w:sz w:val="26"/>
          <w:szCs w:val="26"/>
        </w:rPr>
        <w:t xml:space="preserve">2561 </w:t>
      </w:r>
      <w:r w:rsidR="00B24598" w:rsidRPr="00D504E3">
        <w:rPr>
          <w:rFonts w:ascii="Angsana New" w:hAnsi="Angsana New" w:hint="cs"/>
          <w:sz w:val="26"/>
          <w:szCs w:val="26"/>
          <w:cs/>
        </w:rPr>
        <w:t xml:space="preserve">และมีกำหนดจ่ายในวันที่ </w:t>
      </w:r>
      <w:r w:rsidR="00B24598" w:rsidRPr="00D504E3">
        <w:rPr>
          <w:rFonts w:ascii="Angsana New" w:hAnsi="Angsana New"/>
          <w:sz w:val="26"/>
          <w:szCs w:val="26"/>
        </w:rPr>
        <w:t xml:space="preserve">22 </w:t>
      </w:r>
      <w:r w:rsidR="00B24598" w:rsidRPr="00D504E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24598" w:rsidRPr="00D504E3">
        <w:rPr>
          <w:rFonts w:ascii="Angsana New" w:hAnsi="Angsana New"/>
          <w:sz w:val="26"/>
          <w:szCs w:val="26"/>
        </w:rPr>
        <w:t>2561</w:t>
      </w:r>
      <w:r w:rsidR="00A847B6">
        <w:rPr>
          <w:rFonts w:ascii="Angsana New" w:hAnsi="Angsana New"/>
          <w:sz w:val="26"/>
          <w:szCs w:val="26"/>
        </w:rPr>
        <w:t xml:space="preserve"> </w:t>
      </w:r>
      <w:r w:rsidR="00A847B6">
        <w:rPr>
          <w:rFonts w:ascii="Angsana New" w:hAnsi="Angsana New" w:hint="cs"/>
          <w:sz w:val="26"/>
          <w:szCs w:val="26"/>
          <w:cs/>
        </w:rPr>
        <w:t>บริษัทได้จ่ายชำระคืน</w:t>
      </w:r>
      <w:r w:rsidR="00943125">
        <w:rPr>
          <w:rFonts w:ascii="Angsana New" w:hAnsi="Angsana New" w:hint="cs"/>
          <w:sz w:val="26"/>
          <w:szCs w:val="26"/>
          <w:cs/>
        </w:rPr>
        <w:t>เงินกู้ยืมและดอกเบี้ยจ่ายดังกล่าวเต็มจำนวนแล้วในเดือน</w:t>
      </w:r>
      <w:r w:rsidR="001A2EDC">
        <w:rPr>
          <w:rFonts w:ascii="Angsana New" w:hAnsi="Angsana New" w:hint="cs"/>
          <w:sz w:val="26"/>
          <w:szCs w:val="26"/>
          <w:cs/>
        </w:rPr>
        <w:t>ตุลาคม</w:t>
      </w:r>
      <w:r w:rsidR="00943125">
        <w:rPr>
          <w:rFonts w:ascii="Angsana New" w:hAnsi="Angsana New" w:hint="cs"/>
          <w:sz w:val="26"/>
          <w:szCs w:val="26"/>
          <w:cs/>
        </w:rPr>
        <w:t xml:space="preserve"> </w:t>
      </w:r>
      <w:r w:rsidR="00943125">
        <w:rPr>
          <w:rFonts w:ascii="Angsana New" w:hAnsi="Angsana New"/>
          <w:sz w:val="26"/>
          <w:szCs w:val="26"/>
        </w:rPr>
        <w:t>2561</w:t>
      </w:r>
    </w:p>
    <w:bookmarkEnd w:id="3"/>
    <w:p w:rsidR="00271522" w:rsidRPr="00A847B6" w:rsidRDefault="00271522" w:rsidP="00A84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E253F0" w:rsidRPr="00D4650F" w:rsidRDefault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A847B6" w:rsidRDefault="00E253F0" w:rsidP="00A84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263BC8" w:rsidRDefault="00C96D56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1D059F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58B8"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05835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835" w:rsidRPr="00D4650F" w:rsidRDefault="00D05835" w:rsidP="00D058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751714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751714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751714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751714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751714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5835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D4650F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05835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835" w:rsidRPr="00D4650F" w:rsidRDefault="00D05835" w:rsidP="00D058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05835" w:rsidRPr="00263BC8" w:rsidRDefault="00D05835" w:rsidP="00D0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64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415A6A" w:rsidRDefault="00244114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264,629,504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060D5E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0D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0D5E" w:rsidRPr="00060D5E">
              <w:rPr>
                <w:rFonts w:asciiTheme="majorBidi" w:hAnsiTheme="majorBidi" w:cstheme="majorBidi"/>
                <w:sz w:val="26"/>
                <w:szCs w:val="26"/>
              </w:rPr>
              <w:t>143,088,837</w:t>
            </w:r>
            <w:r w:rsidRPr="00060D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415A6A" w:rsidRDefault="00244114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244114">
              <w:rPr>
                <w:rFonts w:asciiTheme="majorBidi" w:hAnsiTheme="majorBidi"/>
                <w:sz w:val="26"/>
                <w:szCs w:val="26"/>
              </w:rPr>
              <w:t>121,540,667</w:t>
            </w:r>
          </w:p>
        </w:tc>
      </w:tr>
      <w:tr w:rsidR="00F9764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F9764F" w:rsidRPr="00415A6A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F9764F">
              <w:rPr>
                <w:rFonts w:asciiTheme="majorBidi" w:hAnsiTheme="majorBidi"/>
                <w:sz w:val="26"/>
                <w:szCs w:val="26"/>
              </w:rPr>
              <w:t>88,638,407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F9764F" w:rsidRPr="00F9764F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764F">
              <w:rPr>
                <w:rFonts w:asciiTheme="majorBidi" w:hAnsiTheme="majorBidi" w:cstheme="majorBidi"/>
                <w:sz w:val="26"/>
                <w:szCs w:val="26"/>
              </w:rPr>
              <w:t>(23,012,799)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F9764F" w:rsidRPr="00415A6A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F9764F">
              <w:rPr>
                <w:rFonts w:asciiTheme="majorBidi" w:hAnsiTheme="majorBidi"/>
                <w:sz w:val="26"/>
                <w:szCs w:val="26"/>
              </w:rPr>
              <w:t>65,625,608</w:t>
            </w:r>
          </w:p>
        </w:tc>
      </w:tr>
      <w:tr w:rsidR="00F9764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9764F" w:rsidRPr="00263BC8" w:rsidRDefault="00244114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353,267,911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9764F" w:rsidRPr="00263BC8" w:rsidRDefault="00060D5E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0D5E">
              <w:rPr>
                <w:rFonts w:asciiTheme="majorBidi" w:hAnsiTheme="majorBidi" w:cstheme="majorBidi"/>
                <w:sz w:val="26"/>
                <w:szCs w:val="26"/>
              </w:rPr>
              <w:t>166,101,636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F9764F" w:rsidRPr="00263BC8" w:rsidRDefault="00244114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44114">
              <w:rPr>
                <w:rFonts w:asciiTheme="majorBidi" w:hAnsiTheme="majorBidi"/>
                <w:sz w:val="26"/>
                <w:szCs w:val="26"/>
              </w:rPr>
              <w:t>187,166,275</w:t>
            </w:r>
          </w:p>
        </w:tc>
      </w:tr>
      <w:tr w:rsidR="00F9764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D4650F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764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64F" w:rsidRPr="00D4650F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D4A0B">
              <w:rPr>
                <w:rFonts w:asciiTheme="majorBidi" w:hAnsiTheme="majorBidi"/>
                <w:sz w:val="26"/>
                <w:szCs w:val="26"/>
              </w:rPr>
              <w:t>192,949,131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A0B">
              <w:rPr>
                <w:rFonts w:asciiTheme="majorBidi" w:hAnsiTheme="majorBidi" w:cstheme="majorBidi"/>
                <w:sz w:val="26"/>
                <w:szCs w:val="26"/>
              </w:rPr>
              <w:t>(87,719,076)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D4A0B">
              <w:rPr>
                <w:rFonts w:asciiTheme="majorBidi" w:hAnsiTheme="majorBidi"/>
                <w:sz w:val="26"/>
                <w:szCs w:val="26"/>
              </w:rPr>
              <w:t>105,230,055</w:t>
            </w:r>
          </w:p>
        </w:tc>
      </w:tr>
      <w:tr w:rsidR="00F9764F" w:rsidRPr="00D4650F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64F" w:rsidRPr="00D4650F" w:rsidRDefault="00F9764F" w:rsidP="00F976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9764F" w:rsidRPr="00263BC8" w:rsidRDefault="003C33D8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C33D8">
              <w:rPr>
                <w:rFonts w:asciiTheme="majorBidi" w:hAnsiTheme="majorBidi"/>
                <w:sz w:val="26"/>
                <w:szCs w:val="26"/>
              </w:rPr>
              <w:t>546,217,042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9764F" w:rsidRPr="00263BC8" w:rsidRDefault="00244114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44114">
              <w:rPr>
                <w:rFonts w:asciiTheme="majorBidi" w:hAnsiTheme="majorBidi" w:cstheme="majorBidi"/>
                <w:sz w:val="26"/>
                <w:szCs w:val="26"/>
              </w:rPr>
              <w:t>253,820,712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9764F" w:rsidRPr="00263BC8" w:rsidRDefault="00F9764F" w:rsidP="00F9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F9764F" w:rsidRPr="00263BC8" w:rsidRDefault="00244114" w:rsidP="0024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44114">
              <w:rPr>
                <w:rFonts w:asciiTheme="majorBidi" w:hAnsiTheme="majorBidi"/>
                <w:sz w:val="26"/>
                <w:szCs w:val="26"/>
              </w:rPr>
              <w:t>292,396,330</w:t>
            </w:r>
          </w:p>
        </w:tc>
      </w:tr>
    </w:tbl>
    <w:p w:rsidR="00432468" w:rsidRPr="00432468" w:rsidRDefault="004B0152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(บาท)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356,</w:t>
            </w:r>
            <w:r>
              <w:rPr>
                <w:rFonts w:asciiTheme="majorBidi" w:hAnsiTheme="majorBidi"/>
                <w:sz w:val="26"/>
                <w:szCs w:val="26"/>
              </w:rPr>
              <w:t>968,735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(229,2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127,743,183 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106,816,181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(27,755,465)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79,060,716 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463,</w:t>
            </w:r>
            <w:r>
              <w:rPr>
                <w:rFonts w:asciiTheme="majorBidi" w:hAnsiTheme="majorBidi"/>
                <w:sz w:val="26"/>
                <w:szCs w:val="26"/>
              </w:rPr>
              <w:t>784,916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(256,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206,803,899 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(146,392,465)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241,098,841 </w:t>
            </w:r>
          </w:p>
        </w:tc>
      </w:tr>
      <w:tr w:rsidR="001D059F" w:rsidRPr="00D4650F" w:rsidTr="0066088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59F" w:rsidRPr="00D4650F" w:rsidRDefault="001D059F" w:rsidP="0066088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851,2</w:t>
            </w:r>
            <w:r>
              <w:rPr>
                <w:rFonts w:asciiTheme="majorBidi" w:hAnsiTheme="majorBidi"/>
                <w:sz w:val="26"/>
                <w:szCs w:val="26"/>
              </w:rPr>
              <w:t>76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(403,3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1D059F" w:rsidRPr="00263BC8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447,902,740 </w:t>
            </w:r>
          </w:p>
        </w:tc>
      </w:tr>
    </w:tbl>
    <w:p w:rsidR="00EC40D2" w:rsidRPr="00977FE3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977FE3" w:rsidRDefault="00F26ADA" w:rsidP="00977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F26ADA" w:rsidRPr="00D4650F" w:rsidRDefault="0094312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15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977FE3" w:rsidRDefault="00F26ADA" w:rsidP="00977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D059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1D059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63BC8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396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263BC8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463,</w:t>
            </w:r>
            <w:r>
              <w:rPr>
                <w:rFonts w:asciiTheme="majorBidi" w:hAnsiTheme="majorBidi"/>
                <w:sz w:val="26"/>
                <w:szCs w:val="26"/>
              </w:rPr>
              <w:t>784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263BC8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263BC8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  <w:tr w:rsidR="00415A6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5757C4" w:rsidRDefault="005757C4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757C4">
              <w:rPr>
                <w:rFonts w:asciiTheme="majorBidi" w:hAnsiTheme="majorBidi"/>
                <w:sz w:val="26"/>
                <w:szCs w:val="26"/>
              </w:rPr>
              <w:t>340,954,303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4,2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</w:tr>
      <w:tr w:rsidR="00415A6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5757C4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A6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5757C4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757C4">
              <w:rPr>
                <w:rFonts w:asciiTheme="majorBidi" w:hAnsiTheme="majorBidi"/>
                <w:sz w:val="26"/>
                <w:szCs w:val="26"/>
              </w:rPr>
              <w:t>(18,177,774)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263BC8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57,599,041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57C4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D4650F" w:rsidRDefault="005757C4" w:rsidP="005757C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5757C4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757C4">
              <w:rPr>
                <w:rFonts w:asciiTheme="majorBidi" w:hAnsiTheme="majorBidi"/>
                <w:sz w:val="26"/>
                <w:szCs w:val="26"/>
              </w:rPr>
              <w:t>(433,293,534)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(4,054,132,221)</w:t>
            </w:r>
          </w:p>
        </w:tc>
      </w:tr>
      <w:tr w:rsidR="005757C4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D4650F" w:rsidRDefault="005757C4" w:rsidP="005757C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5757C4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57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57C4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D4650F" w:rsidRDefault="005757C4" w:rsidP="005757C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5757C4" w:rsidRPr="00415A6A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244114">
              <w:rPr>
                <w:rFonts w:asciiTheme="majorBidi" w:hAnsiTheme="majorBidi"/>
                <w:sz w:val="26"/>
                <w:szCs w:val="26"/>
              </w:rPr>
              <w:t>353,267,911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5757C4" w:rsidRPr="00263BC8" w:rsidRDefault="005757C4" w:rsidP="0057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463,</w:t>
            </w:r>
            <w:r>
              <w:rPr>
                <w:rFonts w:asciiTheme="majorBidi" w:hAnsiTheme="majorBidi"/>
                <w:sz w:val="26"/>
                <w:szCs w:val="26"/>
              </w:rPr>
              <w:t>784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916</w:t>
            </w:r>
          </w:p>
        </w:tc>
      </w:tr>
    </w:tbl>
    <w:p w:rsidR="00F26ADA" w:rsidRPr="00977FE3" w:rsidRDefault="00F26ADA" w:rsidP="00977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F26ADA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.1.2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977FE3" w:rsidRDefault="00F26ADA" w:rsidP="00977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D059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1D059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1D059F" w:rsidRPr="00D4650F" w:rsidRDefault="001D059F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396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E55D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E55DF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  <w:tr w:rsidR="005A396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CD4A0B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A0B">
              <w:rPr>
                <w:rFonts w:asciiTheme="majorBidi" w:hAnsiTheme="majorBidi" w:cstheme="majorBidi"/>
                <w:sz w:val="26"/>
                <w:szCs w:val="26"/>
              </w:rPr>
              <w:t>479,247,540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64F2">
              <w:rPr>
                <w:rFonts w:asciiTheme="majorBidi" w:hAnsiTheme="majorBidi" w:cstheme="majorBidi"/>
                <w:sz w:val="26"/>
                <w:szCs w:val="26"/>
              </w:rPr>
              <w:t>827,422,941</w:t>
            </w:r>
          </w:p>
        </w:tc>
      </w:tr>
      <w:tr w:rsidR="005A396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5A396F" w:rsidRPr="00D4650F" w:rsidRDefault="00CD4A0B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A0B">
              <w:rPr>
                <w:rFonts w:asciiTheme="majorBidi" w:hAnsiTheme="majorBidi" w:cstheme="majorBidi"/>
                <w:sz w:val="26"/>
                <w:szCs w:val="26"/>
              </w:rPr>
              <w:t>(673,789,715)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564F2">
              <w:rPr>
                <w:rFonts w:asciiTheme="majorBidi" w:hAnsiTheme="majorBidi" w:cstheme="majorBidi"/>
                <w:sz w:val="26"/>
                <w:szCs w:val="26"/>
              </w:rPr>
              <w:t>876,584,45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</w:tr>
      <w:tr w:rsidR="005A396F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5A396F" w:rsidRPr="00DE55DF" w:rsidRDefault="00CD4A0B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D4A0B">
              <w:rPr>
                <w:rFonts w:asciiTheme="majorBidi" w:hAnsiTheme="majorBidi"/>
                <w:sz w:val="26"/>
                <w:szCs w:val="26"/>
              </w:rPr>
              <w:t>192,949,131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396F" w:rsidRPr="00D4650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5A396F" w:rsidRPr="00DE55DF" w:rsidRDefault="005A396F" w:rsidP="005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E55DF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</w:tr>
    </w:tbl>
    <w:p w:rsidR="00EC40D2" w:rsidRPr="00186D57" w:rsidRDefault="00D35BFD" w:rsidP="006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t>.2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ตารางพัฒนาการค่าสินไหมทดแทน</w:t>
      </w:r>
    </w:p>
    <w:p w:rsidR="00EC40D2" w:rsidRPr="00D35BFD" w:rsidRDefault="00EC40D2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EC40D2" w:rsidRPr="00186D57" w:rsidRDefault="00BA102D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t>.2.1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ตารางค่าสินไหมทดแทนก่อนการประกันภัยต่อ</w:t>
      </w:r>
    </w:p>
    <w:p w:rsidR="00EC40D2" w:rsidRPr="00D35BFD" w:rsidRDefault="00EC40D2" w:rsidP="00D35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31"/>
        <w:gridCol w:w="106"/>
        <w:gridCol w:w="1026"/>
        <w:gridCol w:w="115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D12DC1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12DC1" w:rsidRPr="00186D57" w:rsidTr="008B36E9"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1D059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D12DC1" w:rsidP="001D0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1D059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059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12DC1" w:rsidRPr="00186D57" w:rsidTr="008B36E9"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12DC1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4,991,783,452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405,677,126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273,973,231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438,577,257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620,688,489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450,180,478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6,171,822,363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586,315,217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400,345,726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534,118,599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529,534,163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6,276,606,462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583,421,717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420,335,979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525,031,531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6,319,714,821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585,296,030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419,042,982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6,346,143,774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585,447,327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65F0" w:rsidRPr="00186D57" w:rsidTr="002A0B13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6,349,749,670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15A6A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65F0" w:rsidRPr="00186D57" w:rsidTr="005766F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6,349,749,670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585,447,327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419,042,982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525,031,531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529,534,163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450,180,478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8,858,986,151 </w:t>
            </w:r>
          </w:p>
        </w:tc>
      </w:tr>
      <w:tr w:rsidR="00F465F0" w:rsidRPr="00186D57" w:rsidTr="005766F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1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(6,340,185,870)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(578,497,954)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(415,941,388)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(504,196,616)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(452,501,396)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(230,166,544)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tabs>
                <w:tab w:val="clear" w:pos="907"/>
                <w:tab w:val="clear" w:pos="1644"/>
              </w:tabs>
              <w:spacing w:line="240" w:lineRule="auto"/>
              <w:ind w:left="-70" w:right="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(8,521,489,768)</w:t>
            </w:r>
          </w:p>
        </w:tc>
      </w:tr>
      <w:tr w:rsidR="00F465F0" w:rsidRPr="00186D57" w:rsidTr="005766F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9,563,800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6,949,373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3,101,594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20,834,915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77,032,767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220,013,934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  <w:vAlign w:val="bottom"/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337,496,383 </w:t>
            </w:r>
          </w:p>
        </w:tc>
      </w:tr>
      <w:tr w:rsidR="00415A6A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65F0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15,771,528 </w:t>
            </w:r>
          </w:p>
        </w:tc>
      </w:tr>
      <w:tr w:rsidR="00F465F0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186D57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65F0" w:rsidRPr="00F465F0" w:rsidRDefault="00F465F0" w:rsidP="00F465F0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15A6A" w:rsidRPr="00186D57" w:rsidTr="008B36E9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F465F0" w:rsidRDefault="00415A6A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15A6A" w:rsidRPr="00F465F0" w:rsidRDefault="00F465F0" w:rsidP="00F46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F465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353,267,911</w:t>
            </w:r>
          </w:p>
        </w:tc>
      </w:tr>
    </w:tbl>
    <w:p w:rsidR="00D12DC1" w:rsidRPr="00D35BFD" w:rsidRDefault="00D12DC1" w:rsidP="00D35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31"/>
        <w:gridCol w:w="106"/>
        <w:gridCol w:w="1026"/>
        <w:gridCol w:w="115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D059F" w:rsidRPr="00186D57" w:rsidTr="0066088E"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4,329,323,019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662,460,433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405,677,126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273,973,231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438,577,257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620,688,489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5,244,760,134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927,062,229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586,315,217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400,345,726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534,118,599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5,350,834,426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925,772,036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583,421,717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420,335,979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5,393,974,856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925,739,965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585,296,030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5,420,160,306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925,983,468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5,471,609,424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5,471,609,424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925,983,468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585,296,030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420,335,979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534,118,599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620,688,489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8,558,031,989</w:t>
            </w: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5,417,959,385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(924,839,555)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578,531,040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414,706,067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489,415,825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285,421,302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8,110,873,174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53,650,039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1,143,913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6,764,990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5,629,912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44,702,774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335,267,187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447,158,815</w:t>
            </w: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16,626,101</w:t>
            </w: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463,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</w:tr>
    </w:tbl>
    <w:p w:rsidR="004B0152" w:rsidRPr="004B0152" w:rsidRDefault="004B0152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D35BFD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t>.2.2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ตารางค่าสินไหมทดแทนสุทธิ</w:t>
      </w:r>
    </w:p>
    <w:p w:rsidR="00EC40D2" w:rsidRPr="004B0152" w:rsidRDefault="00EC40D2" w:rsidP="004B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40"/>
        <w:gridCol w:w="106"/>
        <w:gridCol w:w="1035"/>
        <w:gridCol w:w="106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A4405F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405F" w:rsidRPr="00186D57" w:rsidTr="008B36E9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1D059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1D059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059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4405F" w:rsidRPr="00186D57" w:rsidTr="008B36E9"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A4405F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8B3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3,981,687,919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202,557,904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140,171,872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217,695,424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335,242,149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266,506,496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4,786,379,932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296,393,079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208,226,432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280,956,674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280,357,145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4,895,560,336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296,210,382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212,111,935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280,514,850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4,848,121,989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6855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297,276,93</w:t>
            </w:r>
            <w:r w:rsidR="0068556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211,994,713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4,935,642,615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297,402,6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671FDC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4,946,740,049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15A6A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66D1" w:rsidRPr="00186D57" w:rsidTr="0081289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4,946,740,049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297,402,6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211,994,713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280,514,850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280,357,145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266,506,496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6,283,515,91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1F66D1" w:rsidRPr="00186D57" w:rsidTr="0081289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026D07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(4,945,445,18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(296,756,835)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86" w:right="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(211,561,349)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86" w:right="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(273,788,160)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86" w:right="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(249,810,770)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86" w:right="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(134,758,867)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86" w:right="4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:rsidR="001F66D1" w:rsidRPr="001F66D1" w:rsidRDefault="001F66D1" w:rsidP="00026D07">
            <w:pPr>
              <w:spacing w:line="240" w:lineRule="auto"/>
              <w:ind w:left="-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(6,112,121,16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F66D1" w:rsidRPr="00186D57" w:rsidTr="0081289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86D57" w:rsidRDefault="001F66D1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1,294,86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645,82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433,364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6,726,690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30,546,375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:rsidR="001F66D1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131,747,629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F66D1" w:rsidRPr="001F66D1" w:rsidRDefault="001F66D1" w:rsidP="001F66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  <w:vAlign w:val="bottom"/>
          </w:tcPr>
          <w:p w:rsidR="001F66D1" w:rsidRPr="001F66D1" w:rsidRDefault="001F66D1" w:rsidP="00026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171,394,74</w:t>
            </w:r>
            <w:r w:rsidR="00026D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415A6A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15A6A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5A6A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15,771,528</w:t>
            </w:r>
          </w:p>
        </w:tc>
      </w:tr>
      <w:tr w:rsidR="00415A6A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15A6A" w:rsidRPr="00186D57" w:rsidTr="008B36E9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86D57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1F66D1" w:rsidRDefault="00415A6A" w:rsidP="001F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15A6A" w:rsidRPr="001F66D1" w:rsidRDefault="001F66D1" w:rsidP="001F66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1F66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187,166,275</w:t>
            </w:r>
          </w:p>
        </w:tc>
      </w:tr>
    </w:tbl>
    <w:p w:rsidR="00D30B29" w:rsidRPr="004B0152" w:rsidRDefault="00D30B29" w:rsidP="004B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40"/>
        <w:gridCol w:w="106"/>
        <w:gridCol w:w="1035"/>
        <w:gridCol w:w="106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D059F" w:rsidRPr="00186D57" w:rsidTr="0066088E"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3,584,816,778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396,871,141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202,557,904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140,171,872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217,695,424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335,242,149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4,248,726,494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537,653,438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296,393,079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208,226,432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280,956,674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4,356,524,094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539,036,241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296,210,382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212,111,935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4,309,105,208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539,016,781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297,276,93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4,396,694,136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538,948,479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4,415,547,999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4,415,547,999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538,948,479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297,276,93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212,111,935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280,956,674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335,242,149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6,080,084,171 </w:t>
            </w: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4,409,712,851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538,620,817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296,779,307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210,745,226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265,081,355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168,966,817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5,889,906,373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5,835,14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327,662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497,628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1,366,709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15,875,3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166,275,33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190,177,79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16,626,101</w:t>
            </w: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59F" w:rsidRPr="00186D57" w:rsidTr="0066088E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1D059F" w:rsidRPr="00186D57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59F" w:rsidRPr="002152AF" w:rsidRDefault="001D059F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206,803,899</w:t>
            </w:r>
          </w:p>
        </w:tc>
      </w:tr>
    </w:tbl>
    <w:p w:rsidR="00EC40D2" w:rsidRPr="00186D57" w:rsidRDefault="008B2575" w:rsidP="008B2575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วิธีการและข้อสมมติ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วิธีการและข้อสมมติที่ใช้ในการประมาณมูลค่าหนี้สินจากสัญญาประกันภัย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afff5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ประมาณการสำรองค่าสินไหมทดแทน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Default="00EC40D2" w:rsidP="006423F6">
      <w:pPr>
        <w:pStyle w:val="afff5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การรับประกันภัยโดยตรง และการรับประกันภัยต่อเฉพาะราย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afff5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บริษัทใช้วิธีการทางคณิตศาสตร์ประกันภัย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วิธีดังนี้</w:t>
      </w:r>
    </w:p>
    <w:p w:rsidR="00EC40D2" w:rsidRPr="00AD75A3" w:rsidRDefault="00EC40D2" w:rsidP="006423F6">
      <w:pPr>
        <w:pStyle w:val="afff5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D75A3">
        <w:rPr>
          <w:rFonts w:asciiTheme="majorBidi" w:hAnsiTheme="majorBidi" w:cstheme="majorBidi"/>
          <w:sz w:val="26"/>
          <w:szCs w:val="26"/>
          <w:cs/>
        </w:rPr>
        <w:t>วิธีบันไดลูกโซ่</w:t>
      </w:r>
      <w:r w:rsidRPr="00AD75A3">
        <w:rPr>
          <w:rFonts w:asciiTheme="majorBidi" w:hAnsiTheme="majorBidi" w:cstheme="majorBidi"/>
          <w:sz w:val="26"/>
          <w:szCs w:val="26"/>
        </w:rPr>
        <w:t xml:space="preserve"> (Chain Ladder) </w:t>
      </w:r>
      <w:r w:rsidRPr="00AD75A3">
        <w:rPr>
          <w:rFonts w:asciiTheme="majorBidi" w:hAnsiTheme="majorBidi" w:cstheme="majorBidi"/>
          <w:sz w:val="26"/>
          <w:szCs w:val="26"/>
          <w:cs/>
        </w:rPr>
        <w:t>สำหรับข้อมูลค่าสินไหมทดแทนจ่ายและค่าสินไหมทดแทนที่เกิดขึ้น</w:t>
      </w:r>
    </w:p>
    <w:p w:rsidR="00EC40D2" w:rsidRPr="00186D57" w:rsidRDefault="00EC40D2" w:rsidP="006423F6">
      <w:pPr>
        <w:pStyle w:val="afff5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วิธีเบอร์นฮุตเตอร์เฟอร์กูสัน </w:t>
      </w:r>
      <w:r w:rsidRPr="00186D57">
        <w:rPr>
          <w:rFonts w:asciiTheme="majorBidi" w:hAnsiTheme="majorBidi" w:cstheme="majorBidi"/>
          <w:sz w:val="26"/>
          <w:szCs w:val="26"/>
        </w:rPr>
        <w:t>(Bornhuetter-Ferguson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 xml:space="preserve">method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BF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สำหรับข้อมูลสินไหมทดแทนจ่ายและค่าสินไหมทดแทนที่เกิดขึ้น</w:t>
      </w:r>
    </w:p>
    <w:p w:rsidR="00EC40D2" w:rsidRDefault="00EC40D2" w:rsidP="006423F6">
      <w:pPr>
        <w:pStyle w:val="afff5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วิธีค่าคาดหวังอัตราส่วนค่าสินไหมทดแทน </w:t>
      </w:r>
      <w:r w:rsidRPr="00186D57">
        <w:rPr>
          <w:rFonts w:asciiTheme="majorBidi" w:hAnsiTheme="majorBidi" w:cstheme="majorBidi"/>
          <w:sz w:val="26"/>
          <w:szCs w:val="26"/>
        </w:rPr>
        <w:t xml:space="preserve">(Expected Loss Ratio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ELR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>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C40D2" w:rsidRPr="00186D57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>
        <w:rPr>
          <w:rFonts w:asciiTheme="majorBidi" w:hAnsiTheme="majorBidi" w:cstheme="majorBidi"/>
          <w:color w:val="auto"/>
          <w:sz w:val="26"/>
          <w:szCs w:val="26"/>
          <w:cs/>
        </w:rPr>
        <w:t>โดยปกติบริษัท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ใช้วิธี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Chain Ladder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ในการประมาณมูลค่าสินไหมทดแทนที่เกิดขึ้น ซึ่งถูกพิจารณาว่าเป็นวิธีที่ดีที่สุด ในขณะที่วิธี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BF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และ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ELR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จะถูกนำมาปรับใช้ตามความเหมาะสม แล้วแต่กรณี</w:t>
      </w:r>
    </w:p>
    <w:p w:rsidR="008B2575" w:rsidRDefault="008B2575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ในการคัดเลือกปัจจัยการพัฒนาค่าสินไหมทดแทน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(Loss Development Factors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“LDF”)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</w:t>
      </w:r>
      <w:r>
        <w:rPr>
          <w:rFonts w:asciiTheme="majorBidi" w:hAnsiTheme="majorBidi" w:cstheme="majorBidi" w:hint="cs"/>
          <w:color w:val="auto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ๆ ของแต่ละปี บริษัทอาจพิจารณาไม่รวมรายการ</w:t>
      </w:r>
      <w:r w:rsidRPr="00186D57">
        <w:rPr>
          <w:rFonts w:asciiTheme="majorBidi" w:hAnsiTheme="majorBidi" w:cstheme="majorBidi"/>
          <w:color w:val="auto"/>
          <w:spacing w:val="-4"/>
          <w:sz w:val="26"/>
          <w:szCs w:val="26"/>
          <w:cs/>
        </w:rPr>
        <w:t xml:space="preserve">ที่อาจไม่เหมาะสม เช่น รายการที่ไม่ได้สะท้อนถึงการเปลี่ยนแปลงในการดำเนินงานของบริษัท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Default="00EC40D2" w:rsidP="006423F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การรับประกันภัยต่อตามสัญญา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Default"/>
        <w:ind w:left="72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พื้นฐาน</w:t>
      </w:r>
      <w:r w:rsidRPr="00186D57">
        <w:rPr>
          <w:rFonts w:asciiTheme="majorBidi" w:hAnsiTheme="majorBidi" w:cstheme="majorBidi"/>
          <w:sz w:val="26"/>
          <w:szCs w:val="26"/>
          <w:cs/>
        </w:rPr>
        <w:t>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</w:p>
    <w:p w:rsidR="00EC40D2" w:rsidRPr="00284927" w:rsidRDefault="00284927" w:rsidP="00284927">
      <w:pPr>
        <w:pStyle w:val="afff5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EC40D2" w:rsidRPr="00284927">
        <w:rPr>
          <w:rFonts w:asciiTheme="majorBidi" w:hAnsiTheme="majorBidi" w:cstheme="majorBidi"/>
          <w:sz w:val="26"/>
          <w:szCs w:val="26"/>
          <w:cs/>
        </w:rPr>
        <w:lastRenderedPageBreak/>
        <w:t>การประมาณการค่าใช้จ่ายในการจัดการสินไหมทดแทนที่ไม่สามารถจัดสรรได้</w:t>
      </w:r>
    </w:p>
    <w:p w:rsidR="00EC40D2" w:rsidRPr="006423F6" w:rsidRDefault="00EC40D2" w:rsidP="008B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263BC8" w:rsidRDefault="00EC40D2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การประมาณการค่าใช้จ่ายในการจัดการสินไหมทดแทนที่ไม่สามารถจัดสรรได้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sz w:val="26"/>
          <w:szCs w:val="26"/>
        </w:rPr>
        <w:t>Unallocated Loss Adjustment Expenses - ULAE)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เสียหาย และเกิดขึ้นอีกครึ่งหนึ่งเมื่อมีการจ่ายค่าความเสียหายนั้น</w:t>
      </w:r>
    </w:p>
    <w:p w:rsidR="006423F6" w:rsidRDefault="006423F6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</w:t>
      </w:r>
      <w:r w:rsidRPr="00186D57">
        <w:rPr>
          <w:rFonts w:asciiTheme="majorBidi" w:hAnsiTheme="majorBidi" w:cstheme="majorBidi"/>
          <w:sz w:val="26"/>
          <w:szCs w:val="26"/>
        </w:rPr>
        <w:t>(Motor)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และงานรับประกันภัยที่ไม่ใช่รถยนต์</w:t>
      </w:r>
      <w:r w:rsidRPr="00186D57">
        <w:rPr>
          <w:rFonts w:asciiTheme="majorBidi" w:hAnsiTheme="majorBidi" w:cstheme="majorBidi"/>
          <w:sz w:val="26"/>
          <w:szCs w:val="26"/>
        </w:rPr>
        <w:t xml:space="preserve"> (Non-Motor)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สำหรับหนี้สินค่าสินไหมทดแทน</w:t>
      </w:r>
    </w:p>
    <w:p w:rsidR="00EC40D2" w:rsidRPr="006423F6" w:rsidRDefault="00EC40D2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EC40D2" w:rsidRDefault="00EC40D2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</w:t>
      </w:r>
      <w:r>
        <w:rPr>
          <w:rFonts w:asciiTheme="majorBidi" w:hAnsiTheme="majorBidi" w:cstheme="majorBidi"/>
          <w:sz w:val="26"/>
          <w:szCs w:val="26"/>
          <w:cs/>
        </w:rPr>
        <w:t>่าใช้จ่ายที่ไม่สามารถจัดสรรได้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  <w:cs/>
        </w:rPr>
        <w:t>คำนวณจากอัตราส่วนค่าใช้จ่ายที่ไม่สามารถจัดสรรได้มาคูณกับครึ่งหนึ่ง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สินไหมที่เกิดขึ้นแล้วแต่ยังไม่ได้รับรายงาน</w:t>
      </w:r>
    </w:p>
    <w:p w:rsidR="00EC40D2" w:rsidRPr="00186D57" w:rsidRDefault="00EC40D2" w:rsidP="006423F6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D4650F" w:rsidRDefault="00F26ADA" w:rsidP="009717C7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0" w:right="26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069A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0069A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069A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9AD" w:rsidRPr="00D4650F" w:rsidRDefault="000069AD" w:rsidP="000069A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DD3EF1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92,308,827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134,660,873</w:t>
            </w:r>
          </w:p>
        </w:tc>
      </w:tr>
      <w:tr w:rsidR="000069AD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9AD" w:rsidRPr="00D4650F" w:rsidRDefault="000069AD" w:rsidP="000069A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D3EF1" w:rsidRDefault="00AB42A2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237,098,391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069AD" w:rsidRPr="0036423E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BAC">
              <w:rPr>
                <w:rFonts w:asciiTheme="majorBidi" w:hAnsiTheme="majorBidi" w:cstheme="majorBidi"/>
                <w:sz w:val="26"/>
                <w:szCs w:val="26"/>
              </w:rPr>
              <w:t>338,690,12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D3EF1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EF1" w:rsidRPr="00D4650F" w:rsidRDefault="00DD3EF1" w:rsidP="00DD3EF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3EF1" w:rsidRPr="00D4650F" w:rsidRDefault="00DD3EF1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3EF1" w:rsidRPr="00D4650F" w:rsidRDefault="00DD3EF1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3EF1" w:rsidRPr="00D4650F" w:rsidRDefault="00DD3EF1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EF1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EF1" w:rsidRPr="00D4650F" w:rsidRDefault="00DD3EF1" w:rsidP="00DD3EF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D3EF1" w:rsidRPr="0036423E" w:rsidRDefault="00AB42A2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329,407,218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3EF1" w:rsidRPr="00D4650F" w:rsidRDefault="00DD3EF1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DD3EF1" w:rsidRPr="0036423E" w:rsidRDefault="00DD3EF1" w:rsidP="00DD3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BAC">
              <w:rPr>
                <w:rFonts w:asciiTheme="majorBidi" w:hAnsiTheme="majorBidi" w:cstheme="majorBidi"/>
                <w:sz w:val="26"/>
                <w:szCs w:val="26"/>
              </w:rPr>
              <w:t>473,350,99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:rsidR="00EC40D2" w:rsidRPr="001173A9" w:rsidRDefault="00EC40D2" w:rsidP="001173A9">
      <w:pPr>
        <w:pStyle w:val="a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DD73B1" w:rsidRPr="00963A03" w:rsidRDefault="0019410E" w:rsidP="00DD73B1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r w:rsidRPr="00963A03">
        <w:rPr>
          <w:rFonts w:ascii="Angsana New" w:hAnsi="Angsana New"/>
          <w:sz w:val="26"/>
          <w:szCs w:val="26"/>
          <w:cs/>
        </w:rPr>
        <w:t>ตามที่ประชุมคณะกรรมการตรวจสอบ</w:t>
      </w:r>
      <w:r w:rsidRPr="00963A03">
        <w:rPr>
          <w:rFonts w:ascii="Angsana New" w:hAnsi="Angsana New" w:hint="cs"/>
          <w:sz w:val="26"/>
          <w:szCs w:val="26"/>
          <w:cs/>
        </w:rPr>
        <w:t>และที่ประชุมคณะกรรมการ</w:t>
      </w:r>
      <w:r w:rsidR="001173A9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2561 </w:t>
      </w:r>
      <w:r w:rsidR="00171022">
        <w:rPr>
          <w:rFonts w:ascii="Angsana New" w:hAnsi="Angsana New" w:hint="cs"/>
          <w:sz w:val="26"/>
          <w:szCs w:val="26"/>
          <w:cs/>
        </w:rPr>
        <w:t>คณะกรรมการตรวจสอบและคณะกรรมการบริษัท</w:t>
      </w:r>
      <w:r w:rsidRPr="00963A03">
        <w:rPr>
          <w:rFonts w:ascii="Angsana New" w:hAnsi="Angsana New" w:hint="cs"/>
          <w:sz w:val="26"/>
          <w:szCs w:val="26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>ปี จำนวนเงิน</w:t>
      </w:r>
      <w:r w:rsidRPr="003C6AB0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3C6AB0">
        <w:rPr>
          <w:rFonts w:ascii="Angsana New" w:hAnsi="Angsana New"/>
          <w:sz w:val="26"/>
          <w:szCs w:val="26"/>
        </w:rPr>
        <w:t xml:space="preserve">71.5 </w:t>
      </w:r>
      <w:r w:rsidRPr="003C6AB0">
        <w:rPr>
          <w:rFonts w:ascii="Angsana New" w:hAnsi="Angsana New" w:hint="cs"/>
          <w:sz w:val="26"/>
          <w:szCs w:val="26"/>
          <w:cs/>
        </w:rPr>
        <w:t>ล้านบาท ซึ่งขาดอายุความ</w:t>
      </w:r>
      <w:r w:rsidRPr="00963A03">
        <w:rPr>
          <w:rFonts w:ascii="Angsana New" w:hAnsi="Angsana New" w:hint="cs"/>
          <w:sz w:val="26"/>
          <w:szCs w:val="26"/>
          <w:cs/>
        </w:rPr>
        <w:t>ตามกฎหมายตามความเห็นของสำนักงานกฎหมายอิสระซึ่งยืนยันว่าบริษัท</w:t>
      </w:r>
      <w:r>
        <w:rPr>
          <w:rFonts w:ascii="Angsana New" w:hAnsi="Angsana New" w:hint="cs"/>
          <w:sz w:val="26"/>
          <w:szCs w:val="26"/>
          <w:cs/>
        </w:rPr>
        <w:t>รับประกันภัยต่อดังกล่าว</w:t>
      </w:r>
      <w:r w:rsidRPr="00963A03">
        <w:rPr>
          <w:rFonts w:ascii="Angsana New" w:hAnsi="Angsana New" w:hint="cs"/>
          <w:sz w:val="26"/>
          <w:szCs w:val="26"/>
          <w:cs/>
        </w:rPr>
        <w:t xml:space="preserve">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ปี ตามประมวลกฎหมายแพ่งและพาณิชย์ มาตรา </w:t>
      </w:r>
      <w:r w:rsidRPr="00963A03">
        <w:rPr>
          <w:rFonts w:ascii="Angsana New" w:hAnsi="Angsana New"/>
          <w:sz w:val="26"/>
          <w:szCs w:val="26"/>
        </w:rPr>
        <w:t xml:space="preserve">882 </w:t>
      </w:r>
      <w:r w:rsidRPr="00963A03">
        <w:rPr>
          <w:rFonts w:ascii="Angsana New" w:hAnsi="Angsana New" w:hint="cs"/>
          <w:sz w:val="26"/>
          <w:szCs w:val="26"/>
          <w:cs/>
        </w:rPr>
        <w:t>ดังนั้น บริษัทจึงตัดบัญชีเจ้าหนี้ประกันภัยต่อดังกล่าวจำนวนเงิน</w:t>
      </w:r>
      <w:r>
        <w:rPr>
          <w:rFonts w:ascii="Angsana New" w:hAnsi="Angsana New" w:hint="cs"/>
          <w:sz w:val="26"/>
          <w:szCs w:val="26"/>
          <w:cs/>
        </w:rPr>
        <w:t xml:space="preserve">รวม </w:t>
      </w:r>
      <w:r>
        <w:rPr>
          <w:rFonts w:ascii="Angsana New" w:hAnsi="Angsana New"/>
          <w:sz w:val="26"/>
          <w:szCs w:val="26"/>
        </w:rPr>
        <w:t xml:space="preserve">71.5 </w:t>
      </w:r>
      <w:r w:rsidRPr="00963A03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โดย</w:t>
      </w:r>
      <w:r w:rsidRPr="00963A03">
        <w:rPr>
          <w:rFonts w:ascii="Angsana New" w:hAnsi="Angsana New" w:hint="cs"/>
          <w:sz w:val="26"/>
          <w:szCs w:val="26"/>
          <w:cs/>
        </w:rPr>
        <w:t>แสดงไว้ในบัญชี “ตัดจำหน่ายเจ้าหนี้ประกันภัยต่อ” ในงบกำไรขาดทุนเบ็ดเสร็จสำหรับ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963A0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963A03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963A0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963A03">
        <w:rPr>
          <w:rFonts w:ascii="Angsana New" w:hAnsi="Angsana New" w:hint="cs"/>
          <w:sz w:val="26"/>
          <w:szCs w:val="26"/>
          <w:cs/>
        </w:rPr>
        <w:t xml:space="preserve"> </w:t>
      </w:r>
      <w:r w:rsidRPr="00963A03">
        <w:rPr>
          <w:rFonts w:ascii="Angsana New" w:hAnsi="Angsana New"/>
          <w:sz w:val="26"/>
          <w:szCs w:val="26"/>
        </w:rPr>
        <w:t>2561</w:t>
      </w:r>
    </w:p>
    <w:p w:rsidR="008647D7" w:rsidRPr="00D4650F" w:rsidRDefault="0028492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D4650F" w:rsidRDefault="008647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70"/>
        <w:gridCol w:w="1536"/>
      </w:tblGrid>
      <w:tr w:rsidR="00EC40D2" w:rsidRPr="00D4650F" w:rsidTr="00831609">
        <w:tc>
          <w:tcPr>
            <w:tcW w:w="6390" w:type="dxa"/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6" w:type="dxa"/>
            <w:gridSpan w:val="3"/>
            <w:tcBorders>
              <w:bottom w:val="single" w:sz="4" w:space="0" w:color="auto"/>
            </w:tcBorders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069AD" w:rsidRPr="00D4650F" w:rsidTr="00831609">
        <w:tc>
          <w:tcPr>
            <w:tcW w:w="639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0069AD" w:rsidRPr="00D4650F" w:rsidTr="00831609">
        <w:trPr>
          <w:trHeight w:val="113"/>
        </w:trPr>
        <w:tc>
          <w:tcPr>
            <w:tcW w:w="639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69AD" w:rsidRPr="00D4650F" w:rsidTr="00831609">
        <w:tc>
          <w:tcPr>
            <w:tcW w:w="639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30" w:type="dxa"/>
          </w:tcPr>
          <w:p w:rsidR="000069AD" w:rsidRPr="00037097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  <w:tc>
          <w:tcPr>
            <w:tcW w:w="27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0069AD" w:rsidRPr="00037097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14,381,196</w:t>
            </w:r>
          </w:p>
        </w:tc>
      </w:tr>
      <w:tr w:rsidR="000069AD" w:rsidRPr="00D4650F" w:rsidTr="00831609">
        <w:tc>
          <w:tcPr>
            <w:tcW w:w="639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:rsidR="000069AD" w:rsidRPr="00037097" w:rsidRDefault="0013707A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2,202,615</w:t>
            </w:r>
          </w:p>
        </w:tc>
        <w:tc>
          <w:tcPr>
            <w:tcW w:w="27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0069AD" w:rsidRPr="00037097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2,400,333</w:t>
            </w:r>
          </w:p>
        </w:tc>
      </w:tr>
      <w:tr w:rsidR="000069AD" w:rsidRPr="00D4650F" w:rsidTr="00831609">
        <w:tc>
          <w:tcPr>
            <w:tcW w:w="639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0069AD" w:rsidRPr="00037097" w:rsidRDefault="0013707A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342,048</w:t>
            </w:r>
          </w:p>
        </w:tc>
        <w:tc>
          <w:tcPr>
            <w:tcW w:w="270" w:type="dxa"/>
          </w:tcPr>
          <w:p w:rsidR="000069AD" w:rsidRPr="00D4650F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0069AD" w:rsidRPr="00037097" w:rsidRDefault="000069AD" w:rsidP="0000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343,552</w:t>
            </w:r>
          </w:p>
        </w:tc>
      </w:tr>
      <w:tr w:rsidR="00795475" w:rsidRPr="00D4650F" w:rsidTr="00BB18FA">
        <w:tc>
          <w:tcPr>
            <w:tcW w:w="6390" w:type="dxa"/>
          </w:tcPr>
          <w:p w:rsidR="00795475" w:rsidRPr="00186D57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530" w:type="dxa"/>
          </w:tcPr>
          <w:p w:rsidR="00795475" w:rsidRPr="000564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(1,707,350)</w:t>
            </w:r>
          </w:p>
        </w:tc>
        <w:tc>
          <w:tcPr>
            <w:tcW w:w="270" w:type="dxa"/>
          </w:tcPr>
          <w:p w:rsidR="00795475" w:rsidRPr="00D465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795475" w:rsidRPr="000564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0)</w:t>
            </w:r>
          </w:p>
        </w:tc>
      </w:tr>
      <w:tr w:rsidR="003E6BCD" w:rsidRPr="00D4650F" w:rsidTr="00BB18FA">
        <w:tc>
          <w:tcPr>
            <w:tcW w:w="6390" w:type="dxa"/>
          </w:tcPr>
          <w:p w:rsidR="003E6BCD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530" w:type="dxa"/>
          </w:tcPr>
          <w:p w:rsidR="003E6BCD" w:rsidRPr="00795475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95475">
              <w:rPr>
                <w:rFonts w:asciiTheme="majorBidi" w:eastAsia="Cordia New" w:hAnsiTheme="majorBidi" w:cstheme="majorBidi"/>
                <w:sz w:val="26"/>
                <w:szCs w:val="26"/>
              </w:rPr>
              <w:t>(165,000)</w:t>
            </w:r>
          </w:p>
        </w:tc>
        <w:tc>
          <w:tcPr>
            <w:tcW w:w="270" w:type="dxa"/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5475" w:rsidRPr="00D4650F" w:rsidTr="00BB18FA">
        <w:tc>
          <w:tcPr>
            <w:tcW w:w="6390" w:type="dxa"/>
          </w:tcPr>
          <w:p w:rsidR="00795475" w:rsidRPr="00D465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กำไร)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:rsidR="00795475" w:rsidRPr="000564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95475">
              <w:rPr>
                <w:rFonts w:asciiTheme="majorBidi" w:eastAsia="Cordia New" w:hAnsiTheme="majorBidi" w:cstheme="majorBidi"/>
                <w:sz w:val="26"/>
                <w:szCs w:val="26"/>
              </w:rPr>
              <w:t>(3,200,440)</w:t>
            </w:r>
          </w:p>
        </w:tc>
        <w:tc>
          <w:tcPr>
            <w:tcW w:w="270" w:type="dxa"/>
          </w:tcPr>
          <w:p w:rsidR="00795475" w:rsidRPr="00D465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795475" w:rsidRPr="00037097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491,482</w:t>
            </w:r>
          </w:p>
        </w:tc>
      </w:tr>
      <w:tr w:rsidR="00795475" w:rsidRPr="00D4650F" w:rsidTr="00831609">
        <w:tc>
          <w:tcPr>
            <w:tcW w:w="6390" w:type="dxa"/>
          </w:tcPr>
          <w:p w:rsidR="00795475" w:rsidRPr="00D465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95475" w:rsidRPr="00037097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12,279,046</w:t>
            </w:r>
          </w:p>
        </w:tc>
        <w:tc>
          <w:tcPr>
            <w:tcW w:w="270" w:type="dxa"/>
          </w:tcPr>
          <w:p w:rsidR="00795475" w:rsidRPr="00D4650F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795475" w:rsidRPr="00037097" w:rsidRDefault="00795475" w:rsidP="0079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</w:tr>
    </w:tbl>
    <w:p w:rsidR="00284927" w:rsidRPr="00284927" w:rsidRDefault="0028492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จำนวนค่าใช้จ่ายที่รับรู้ในงบกำไรขาดทุนเบ็ดเสร็จสำหรับแต่ละ</w:t>
      </w:r>
      <w:r w:rsidR="005D5E17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5D5E17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D5E17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>256</w:t>
      </w:r>
      <w:r w:rsidR="00855340">
        <w:rPr>
          <w:rFonts w:asciiTheme="majorBidi" w:eastAsia="Cordia New" w:hAnsiTheme="majorBidi" w:cstheme="majorBidi"/>
          <w:sz w:val="26"/>
          <w:szCs w:val="26"/>
        </w:rPr>
        <w:t>1</w:t>
      </w:r>
      <w:r w:rsidR="00AD179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="Angsana New" w:hAnsi="Angsana New"/>
          <w:sz w:val="26"/>
          <w:szCs w:val="26"/>
          <w:cs/>
        </w:rPr>
        <w:t>และ</w:t>
      </w:r>
      <w:r w:rsidRPr="00D4650F">
        <w:rPr>
          <w:rFonts w:ascii="Angsana New" w:hAnsi="Angsana New"/>
          <w:sz w:val="26"/>
          <w:szCs w:val="26"/>
        </w:rPr>
        <w:t xml:space="preserve"> 25</w:t>
      </w:r>
      <w:r w:rsidR="00855340">
        <w:rPr>
          <w:rFonts w:ascii="Angsana New" w:hAnsi="Angsana New"/>
          <w:sz w:val="26"/>
          <w:szCs w:val="26"/>
        </w:rPr>
        <w:t>60</w:t>
      </w:r>
      <w:r w:rsidRPr="00D4650F">
        <w:rPr>
          <w:rFonts w:ascii="Angsana New" w:hAnsi="Angsana New"/>
          <w:sz w:val="26"/>
          <w:szCs w:val="26"/>
        </w:rPr>
        <w:t xml:space="preserve"> </w:t>
      </w:r>
      <w:r w:rsidRPr="00D4650F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284927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270"/>
        <w:gridCol w:w="270"/>
        <w:gridCol w:w="270"/>
        <w:gridCol w:w="1530"/>
        <w:gridCol w:w="236"/>
        <w:gridCol w:w="1564"/>
      </w:tblGrid>
      <w:tr w:rsidR="005D5E17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55340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55340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55340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55340" w:rsidRPr="00D4650F" w:rsidRDefault="00855340" w:rsidP="0085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18FA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037097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2,202,615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2,400,333</w:t>
            </w:r>
          </w:p>
        </w:tc>
      </w:tr>
      <w:tr w:rsidR="00BB18FA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037097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342,048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B18FA" w:rsidRPr="00D4650F" w:rsidRDefault="00BB18FA" w:rsidP="00BB1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343,552</w:t>
            </w:r>
          </w:p>
        </w:tc>
      </w:tr>
      <w:tr w:rsidR="003E6BCD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E6BCD" w:rsidRDefault="0052357F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3E6BCD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795475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95475">
              <w:rPr>
                <w:rFonts w:asciiTheme="majorBidi" w:eastAsia="Cordia New" w:hAnsiTheme="majorBidi" w:cstheme="majorBidi"/>
                <w:sz w:val="26"/>
                <w:szCs w:val="26"/>
              </w:rPr>
              <w:t>(165,000)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6BCD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6BCD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0564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95475">
              <w:rPr>
                <w:rFonts w:asciiTheme="majorBidi" w:eastAsia="Cordia New" w:hAnsiTheme="majorBidi" w:cstheme="majorBidi"/>
                <w:sz w:val="26"/>
                <w:szCs w:val="26"/>
              </w:rPr>
              <w:t>(3,200,440)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</w:tr>
      <w:tr w:rsidR="003E6BCD" w:rsidRPr="00D4650F" w:rsidTr="00BB447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3E6BCD" w:rsidRPr="00BB18FA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B18F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(820</w:t>
            </w:r>
            <w:r w:rsidRPr="00BB18F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B18F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3E6BCD" w:rsidRPr="00037097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7097">
              <w:rPr>
                <w:rFonts w:ascii="Angsana New" w:hAnsi="Angsana New"/>
                <w:sz w:val="26"/>
                <w:szCs w:val="26"/>
              </w:rPr>
              <w:t>3,235,367</w:t>
            </w:r>
          </w:p>
        </w:tc>
      </w:tr>
    </w:tbl>
    <w:p w:rsidR="006D78AE" w:rsidRPr="00284927" w:rsidRDefault="006D78A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Pr="00D4650F" w:rsidRDefault="00761E74" w:rsidP="00284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761E74" w:rsidRPr="00284927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049"/>
      </w:tblGrid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B447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72334C" w:rsidRPr="00D4650F" w:rsidRDefault="00C137E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72334C" w:rsidRPr="00D4650F" w:rsidRDefault="00BB447D" w:rsidP="00F857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47D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="00F85732">
              <w:rPr>
                <w:rFonts w:asciiTheme="majorBidi" w:hAnsiTheme="majorBidi"/>
                <w:sz w:val="26"/>
                <w:szCs w:val="26"/>
              </w:rPr>
              <w:t>2.43</w:t>
            </w:r>
            <w:r w:rsidRPr="00BB447D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8553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72334C" w:rsidRPr="00D4650F" w:rsidRDefault="0072334C" w:rsidP="00F857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8573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72334C" w:rsidP="00F857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8573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72334C" w:rsidRPr="00D4650F" w:rsidRDefault="00BB447D" w:rsidP="00F8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47D">
              <w:rPr>
                <w:rFonts w:asciiTheme="majorBidi" w:hAnsi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="00F85732">
              <w:rPr>
                <w:rFonts w:asciiTheme="majorBidi" w:hAnsiTheme="majorBidi"/>
                <w:sz w:val="26"/>
                <w:szCs w:val="26"/>
              </w:rPr>
              <w:t>2560</w:t>
            </w:r>
            <w:r w:rsidRPr="00BB447D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BB447D">
              <w:rPr>
                <w:rFonts w:asciiTheme="majorBidi" w:hAnsiTheme="majorBidi" w:cstheme="majorBidi"/>
                <w:sz w:val="26"/>
                <w:szCs w:val="26"/>
              </w:rPr>
              <w:t xml:space="preserve">TMO </w:t>
            </w:r>
            <w:r w:rsidRPr="00BB447D">
              <w:rPr>
                <w:rFonts w:asciiTheme="majorBidi" w:hAnsiTheme="majorBidi"/>
                <w:sz w:val="26"/>
                <w:szCs w:val="26"/>
                <w:cs/>
              </w:rPr>
              <w:t>2017)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855340" w:rsidP="00F8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340">
              <w:rPr>
                <w:rFonts w:asciiTheme="majorBidi" w:hAnsi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="00F85732">
              <w:rPr>
                <w:rFonts w:asciiTheme="majorBidi" w:hAnsiTheme="majorBidi"/>
                <w:sz w:val="26"/>
                <w:szCs w:val="26"/>
              </w:rPr>
              <w:t>2560</w:t>
            </w:r>
            <w:r w:rsidRPr="00855340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855340">
              <w:rPr>
                <w:rFonts w:asciiTheme="majorBidi" w:hAnsiTheme="majorBidi" w:cstheme="majorBidi"/>
                <w:sz w:val="26"/>
                <w:szCs w:val="26"/>
              </w:rPr>
              <w:t xml:space="preserve">TMO </w:t>
            </w:r>
            <w:r w:rsidRPr="00855340">
              <w:rPr>
                <w:rFonts w:asciiTheme="majorBidi" w:hAnsiTheme="majorBidi"/>
                <w:sz w:val="26"/>
                <w:szCs w:val="26"/>
                <w:cs/>
              </w:rPr>
              <w:t>2017)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72334C" w:rsidRPr="00D4650F" w:rsidRDefault="0072334C" w:rsidP="00263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63BC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855340" w:rsidP="00F857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340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5 ของตารางอัตรามรณะปี </w:t>
            </w:r>
            <w:r w:rsidR="00F85732">
              <w:rPr>
                <w:rFonts w:asciiTheme="majorBidi" w:hAnsiTheme="majorBidi"/>
                <w:sz w:val="26"/>
                <w:szCs w:val="26"/>
              </w:rPr>
              <w:t>2560</w:t>
            </w:r>
          </w:p>
        </w:tc>
      </w:tr>
    </w:tbl>
    <w:p w:rsidR="000866ED" w:rsidRPr="003126CF" w:rsidRDefault="003126CF" w:rsidP="0008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br w:type="page"/>
      </w:r>
      <w:r w:rsidR="000866ED" w:rsidRPr="002B7CD9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lastRenderedPageBreak/>
        <w:t>การทดสอบความอ่อนไหว</w:t>
      </w:r>
    </w:p>
    <w:p w:rsidR="000866ED" w:rsidRPr="00284927" w:rsidRDefault="000866ED" w:rsidP="0043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43792" w:rsidRPr="00186D57" w:rsidRDefault="00743792" w:rsidP="0008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43792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การเปลี่ยนแปลงในแต่ละข้อสมมติที่เกี่ยวข้อง</w:t>
      </w:r>
      <w:r w:rsidRPr="00743792">
        <w:rPr>
          <w:rFonts w:asciiTheme="majorBidi" w:hAnsiTheme="majorBidi" w:cstheme="majorBidi" w:hint="cs"/>
          <w:sz w:val="26"/>
          <w:szCs w:val="26"/>
          <w:cs/>
          <w:lang w:val="th-TH"/>
        </w:rPr>
        <w:t>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Pr="00743792">
        <w:rPr>
          <w:rFonts w:asciiTheme="majorBidi" w:hAnsiTheme="majorBidi" w:cstheme="majorBidi"/>
          <w:sz w:val="26"/>
          <w:szCs w:val="26"/>
          <w:cs/>
          <w:lang w:val="th-TH"/>
        </w:rPr>
        <w:t xml:space="preserve"> โดยถือว่าข้อสมมติอื่น</w:t>
      </w:r>
      <w:r w:rsidR="00662182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743792">
        <w:rPr>
          <w:rFonts w:asciiTheme="majorBidi" w:hAnsiTheme="majorBidi" w:cstheme="majorBidi"/>
          <w:sz w:val="26"/>
          <w:szCs w:val="26"/>
          <w:cs/>
          <w:lang w:val="th-TH"/>
        </w:rPr>
        <w:t>ๆ คงที่ จะมี</w:t>
      </w:r>
      <w:r w:rsidR="009F04BC" w:rsidRPr="00491154">
        <w:rPr>
          <w:rFonts w:asciiTheme="majorBidi" w:hAnsiTheme="majorBidi" w:cstheme="majorBidi"/>
          <w:sz w:val="26"/>
          <w:szCs w:val="26"/>
          <w:cs/>
          <w:lang w:val="th-TH"/>
        </w:rPr>
        <w:t>ผลกระทบต่อ</w:t>
      </w:r>
      <w:r w:rsidR="009F04BC" w:rsidRPr="009F04BC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  <w:r w:rsidR="009F04BC" w:rsidRPr="00491154">
        <w:rPr>
          <w:rFonts w:asciiTheme="majorBidi" w:hAnsiTheme="majorBidi" w:cstheme="majorBidi"/>
          <w:sz w:val="26"/>
          <w:szCs w:val="26"/>
          <w:cs/>
          <w:lang w:val="th-TH"/>
        </w:rPr>
        <w:t>ได้แสดงไว้ในตารางด้านล่าง</w:t>
      </w:r>
    </w:p>
    <w:p w:rsidR="000866ED" w:rsidRPr="00743792" w:rsidRDefault="000866ED" w:rsidP="0074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tbl>
      <w:tblPr>
        <w:tblW w:w="9757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20"/>
        <w:gridCol w:w="252"/>
        <w:gridCol w:w="1058"/>
        <w:gridCol w:w="252"/>
        <w:gridCol w:w="1638"/>
        <w:gridCol w:w="252"/>
        <w:gridCol w:w="1035"/>
        <w:gridCol w:w="252"/>
        <w:gridCol w:w="1598"/>
      </w:tblGrid>
      <w:tr w:rsidR="001473ED" w:rsidRPr="001473ED" w:rsidTr="00047159">
        <w:trPr>
          <w:tblHeader/>
        </w:trPr>
        <w:tc>
          <w:tcPr>
            <w:tcW w:w="3420" w:type="dxa"/>
          </w:tcPr>
          <w:p w:rsidR="001473ED" w:rsidRPr="001473ED" w:rsidRDefault="001473ED" w:rsidP="001473ED">
            <w:pPr>
              <w:ind w:left="162" w:hanging="16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1473ED" w:rsidRPr="001473ED" w:rsidRDefault="001473ED" w:rsidP="001473ED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1473ED" w:rsidRPr="001473ED" w:rsidRDefault="001473ED" w:rsidP="001473ED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1473ED" w:rsidRPr="001473ED" w:rsidRDefault="001473ED" w:rsidP="001473ED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1473ED" w:rsidRPr="001473ED" w:rsidRDefault="001473ED" w:rsidP="001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52" w:type="dxa"/>
          </w:tcPr>
          <w:p w:rsidR="001473ED" w:rsidRPr="001473ED" w:rsidRDefault="001473ED" w:rsidP="001473ED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1473ED" w:rsidRPr="001473ED" w:rsidRDefault="001473ED" w:rsidP="001473ED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1473ED" w:rsidRPr="001473ED" w:rsidRDefault="001473ED" w:rsidP="001473ED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:rsidR="001473ED" w:rsidRPr="001473ED" w:rsidRDefault="001473ED" w:rsidP="001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ประมาณการหนี้สิน</w:t>
            </w:r>
          </w:p>
        </w:tc>
      </w:tr>
      <w:tr w:rsidR="00047159" w:rsidRPr="001473ED" w:rsidTr="002554BC">
        <w:trPr>
          <w:tblHeader/>
        </w:trPr>
        <w:tc>
          <w:tcPr>
            <w:tcW w:w="3420" w:type="dxa"/>
          </w:tcPr>
          <w:p w:rsidR="00047159" w:rsidRPr="001473ED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047159" w:rsidRPr="001473ED" w:rsidTr="00047159">
        <w:trPr>
          <w:tblHeader/>
        </w:trPr>
        <w:tc>
          <w:tcPr>
            <w:tcW w:w="3420" w:type="dxa"/>
          </w:tcPr>
          <w:p w:rsidR="00047159" w:rsidRPr="001473ED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047159" w:rsidRPr="001473ED" w:rsidTr="00047159">
        <w:trPr>
          <w:tblHeader/>
        </w:trPr>
        <w:tc>
          <w:tcPr>
            <w:tcW w:w="3420" w:type="dxa"/>
          </w:tcPr>
          <w:p w:rsidR="00047159" w:rsidRPr="001473ED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 w:hint="cs"/>
                <w:sz w:val="26"/>
                <w:szCs w:val="26"/>
                <w:cs/>
              </w:rPr>
              <w:t>เ</w:t>
            </w: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พิ่มขึ้น (ลดลง)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 w:hint="cs"/>
                <w:sz w:val="26"/>
                <w:szCs w:val="26"/>
                <w:cs/>
              </w:rPr>
              <w:t>เ</w:t>
            </w: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พิ่มขึ้น (ลดลง)</w:t>
            </w:r>
          </w:p>
        </w:tc>
      </w:tr>
      <w:tr w:rsidR="00047159" w:rsidRPr="001473ED" w:rsidTr="00047159">
        <w:trPr>
          <w:tblHeader/>
        </w:trPr>
        <w:tc>
          <w:tcPr>
            <w:tcW w:w="3420" w:type="dxa"/>
          </w:tcPr>
          <w:p w:rsidR="00047159" w:rsidRPr="001473ED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1473ED">
              <w:rPr>
                <w:rFonts w:asciiTheme="majorBidi" w:eastAsia="MS Mincho" w:hAnsiTheme="majorBidi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>
              <w:rPr>
                <w:rFonts w:asciiTheme="majorBidi" w:eastAsia="MS Mincho" w:hAnsiTheme="majorBidi" w:hint="cs"/>
                <w:sz w:val="26"/>
                <w:szCs w:val="26"/>
                <w:cs/>
              </w:rPr>
              <w:t>(บาท)</w:t>
            </w:r>
          </w:p>
        </w:tc>
      </w:tr>
      <w:tr w:rsidR="00047159" w:rsidRPr="004341A8" w:rsidTr="002554BC">
        <w:trPr>
          <w:tblHeader/>
        </w:trPr>
        <w:tc>
          <w:tcPr>
            <w:tcW w:w="3420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047159" w:rsidRPr="004341A8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047159" w:rsidRPr="004341A8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047159" w:rsidRPr="004341A8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047159" w:rsidRPr="004341A8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</w:tr>
      <w:tr w:rsidR="00047159" w:rsidRPr="001473ED" w:rsidTr="001473ED">
        <w:tc>
          <w:tcPr>
            <w:tcW w:w="3420" w:type="dxa"/>
          </w:tcPr>
          <w:p w:rsidR="00047159" w:rsidRPr="004E7BFB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E7B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7B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E7B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E7BF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047159" w:rsidRPr="001473ED" w:rsidTr="001473ED">
        <w:tc>
          <w:tcPr>
            <w:tcW w:w="3420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(671,537)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738,725</w:t>
            </w:r>
          </w:p>
        </w:tc>
      </w:tr>
      <w:tr w:rsidR="00047159" w:rsidRPr="001473ED" w:rsidTr="001473ED">
        <w:tc>
          <w:tcPr>
            <w:tcW w:w="3420" w:type="dxa"/>
            <w:hideMark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D5280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5280">
              <w:rPr>
                <w:rFonts w:asciiTheme="majorBidi" w:eastAsia="MS Mincho" w:hAnsiTheme="majorBidi" w:cstheme="majorBidi"/>
                <w:sz w:val="26"/>
                <w:szCs w:val="26"/>
              </w:rPr>
              <w:t>675,912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rPr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D5280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5280">
              <w:rPr>
                <w:rFonts w:asciiTheme="majorBidi" w:eastAsia="MS Mincho" w:hAnsiTheme="majorBidi" w:cstheme="majorBidi"/>
                <w:sz w:val="26"/>
                <w:szCs w:val="26"/>
              </w:rPr>
              <w:t>(626,092)</w:t>
            </w:r>
          </w:p>
        </w:tc>
      </w:tr>
      <w:tr w:rsidR="00047159" w:rsidRPr="001473ED" w:rsidTr="001473ED">
        <w:tc>
          <w:tcPr>
            <w:tcW w:w="3420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</w:t>
            </w:r>
            <w:r w:rsidRPr="001473E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ลาออก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(719,563)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295,624</w:t>
            </w:r>
          </w:p>
        </w:tc>
      </w:tr>
      <w:tr w:rsidR="00047159" w:rsidRPr="001473ED" w:rsidTr="001473ED">
        <w:tc>
          <w:tcPr>
            <w:tcW w:w="3420" w:type="dxa"/>
          </w:tcPr>
          <w:p w:rsidR="00047159" w:rsidRPr="002554BC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อายุคาดเฉลี่ย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31,393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(31,310)</w:t>
            </w:r>
          </w:p>
        </w:tc>
      </w:tr>
      <w:tr w:rsidR="00047159" w:rsidRPr="004341A8" w:rsidTr="001473ED">
        <w:tc>
          <w:tcPr>
            <w:tcW w:w="3420" w:type="dxa"/>
          </w:tcPr>
          <w:p w:rsidR="00987EF7" w:rsidRPr="004341A8" w:rsidRDefault="00987EF7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638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598" w:type="dxa"/>
          </w:tcPr>
          <w:p w:rsidR="00047159" w:rsidRPr="004341A8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</w:tr>
      <w:tr w:rsidR="00047159" w:rsidRPr="001473ED" w:rsidTr="001473ED">
        <w:tc>
          <w:tcPr>
            <w:tcW w:w="3420" w:type="dxa"/>
            <w:hideMark/>
          </w:tcPr>
          <w:p w:rsidR="00047159" w:rsidRPr="004E7BFB" w:rsidRDefault="00047159" w:rsidP="00047159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E7B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7B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E7B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E7BF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BD6979" w:rsidRDefault="00047159" w:rsidP="00BD697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1473ED" w:rsidRDefault="00047159" w:rsidP="00BD697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BD697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47159" w:rsidRPr="00BD6979" w:rsidRDefault="00047159" w:rsidP="00BD697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BD6979" w:rsidRDefault="00047159" w:rsidP="00BD697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047159" w:rsidRPr="001473ED" w:rsidTr="001473ED">
        <w:tc>
          <w:tcPr>
            <w:tcW w:w="3420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(848,933)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935,509</w:t>
            </w:r>
          </w:p>
        </w:tc>
      </w:tr>
      <w:tr w:rsidR="00047159" w:rsidRPr="001473ED" w:rsidTr="001473ED">
        <w:tc>
          <w:tcPr>
            <w:tcW w:w="3420" w:type="dxa"/>
            <w:hideMark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1,072,230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(986,888)</w:t>
            </w:r>
          </w:p>
        </w:tc>
      </w:tr>
      <w:tr w:rsidR="00047159" w:rsidRPr="001473ED" w:rsidTr="001473ED">
        <w:tc>
          <w:tcPr>
            <w:tcW w:w="3420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73E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</w:t>
            </w:r>
            <w:r w:rsidRPr="001473E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ลาออก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(914,127)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417,783</w:t>
            </w:r>
          </w:p>
        </w:tc>
      </w:tr>
      <w:tr w:rsidR="00047159" w:rsidRPr="001473ED" w:rsidTr="001473ED">
        <w:tc>
          <w:tcPr>
            <w:tcW w:w="3420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อายุคาดเฉลี่ย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+ 1%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38" w:type="dxa"/>
          </w:tcPr>
          <w:p w:rsidR="00047159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58,383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47159" w:rsidRPr="001473ED" w:rsidRDefault="00047159" w:rsidP="00047159">
            <w:pPr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473ED">
              <w:rPr>
                <w:rFonts w:asciiTheme="majorBidi" w:eastAsia="MS Mincho" w:hAnsiTheme="majorBidi" w:cstheme="majorBidi"/>
                <w:sz w:val="26"/>
                <w:szCs w:val="26"/>
              </w:rPr>
              <w:t>- 1%</w:t>
            </w:r>
          </w:p>
        </w:tc>
        <w:tc>
          <w:tcPr>
            <w:tcW w:w="252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047159" w:rsidRPr="001473ED" w:rsidRDefault="00047159" w:rsidP="0004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(58,098)</w:t>
            </w:r>
          </w:p>
        </w:tc>
      </w:tr>
    </w:tbl>
    <w:p w:rsidR="00EB577A" w:rsidRPr="00EB577A" w:rsidRDefault="00EB577A" w:rsidP="00EB5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EB577A" w:rsidRPr="0041141C" w:rsidRDefault="00EB577A" w:rsidP="00EB5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เมื่อวันที่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13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ธันวาคม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2561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สภานิติบัญญัติแห่งชาติได้เห็นชอบพระราชบัญญัติคุ้มครองแรงงาน และจะมีผลใช้บังคับเมื่อพ้น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30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วันนับแต่วันที่ประกาศในราชกิจจานุเบกษา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20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400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วัน จากปัจจุบันอัตราค่าชดเชยสูงสุดคือ 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300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วัน โดยหากกฎหมายดังกล่าวมีผลบังคับใช้ บริษัทจะรับรู้ประมาณการหนี้สินผลประโยชน์พนักงาน</w:t>
      </w:r>
      <w:r w:rsidR="00CB77BA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เมื่อเกษียณอายุ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เพิ่มขึ้นประมาณ 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2.6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ล้านบาท และทำให้</w:t>
      </w:r>
      <w:r w:rsidR="00E43684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ขาดทุน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สุทธิ</w:t>
      </w:r>
      <w:r w:rsidR="00E43684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เพิ่มขึ้น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ประมาณ 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2.</w:t>
      </w:r>
      <w:r w:rsidR="00C72374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41141C">
        <w:rPr>
          <w:rFonts w:asciiTheme="majorBidi" w:hAnsiTheme="majorBidi"/>
          <w:color w:val="000000"/>
          <w:sz w:val="26"/>
          <w:szCs w:val="26"/>
          <w:cs/>
          <w:lang w:val="th-TH"/>
        </w:rPr>
        <w:t xml:space="preserve"> </w:t>
      </w:r>
      <w:r w:rsidRPr="0041141C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ล้านบาท</w:t>
      </w:r>
    </w:p>
    <w:p w:rsidR="005704D7" w:rsidRPr="00D4650F" w:rsidRDefault="003126C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43125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4C0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9550A9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125B2" w:rsidRPr="00D4650F">
        <w:rPr>
          <w:rFonts w:asciiTheme="majorBidi" w:hAnsiTheme="majorBidi" w:cstheme="majorBidi"/>
          <w:sz w:val="26"/>
          <w:szCs w:val="26"/>
        </w:rPr>
        <w:t>256</w:t>
      </w:r>
      <w:r w:rsidR="00C137E3">
        <w:rPr>
          <w:rFonts w:asciiTheme="majorBidi" w:hAnsiTheme="majorBidi" w:cstheme="majorBidi"/>
          <w:sz w:val="26"/>
          <w:szCs w:val="26"/>
        </w:rPr>
        <w:t>1</w:t>
      </w:r>
      <w:r w:rsidR="000125B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704D7" w:rsidRPr="00D4650F">
        <w:rPr>
          <w:rFonts w:asciiTheme="majorBidi" w:hAnsiTheme="majorBidi" w:cstheme="majorBidi"/>
          <w:sz w:val="26"/>
          <w:szCs w:val="26"/>
        </w:rPr>
        <w:t>25</w:t>
      </w:r>
      <w:r w:rsidR="00C137E3">
        <w:rPr>
          <w:rFonts w:asciiTheme="majorBidi" w:hAnsiTheme="majorBidi" w:cstheme="majorBidi"/>
          <w:sz w:val="26"/>
          <w:szCs w:val="26"/>
        </w:rPr>
        <w:t>60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36"/>
        <w:gridCol w:w="1564"/>
      </w:tblGrid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137E3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</w:tr>
      <w:tr w:rsidR="00C137E3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415A6A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าใช้จ่ายภาษีเงินได้ปี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A6A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A6A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right" w:pos="4070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A6A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AE4EBE" w:rsidRDefault="00AE4EBE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EBE">
              <w:rPr>
                <w:rFonts w:asciiTheme="majorBidi" w:hAnsiTheme="majorBidi" w:cstheme="majorBidi"/>
                <w:sz w:val="26"/>
                <w:szCs w:val="26"/>
              </w:rPr>
              <w:t>231,686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E437C3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37C3">
              <w:rPr>
                <w:rFonts w:ascii="Angsana New" w:hAnsi="Angsana New"/>
                <w:sz w:val="26"/>
                <w:szCs w:val="26"/>
              </w:rPr>
              <w:t>232,056</w:t>
            </w:r>
          </w:p>
        </w:tc>
      </w:tr>
      <w:tr w:rsidR="00415A6A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415A6A" w:rsidRPr="00AE4EBE" w:rsidRDefault="00AE4EBE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EBE">
              <w:rPr>
                <w:rFonts w:asciiTheme="majorBidi" w:hAnsiTheme="majorBidi" w:cstheme="majorBidi"/>
                <w:sz w:val="26"/>
                <w:szCs w:val="26"/>
              </w:rPr>
              <w:t>231,686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415A6A" w:rsidRPr="00E437C3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37C3">
              <w:rPr>
                <w:rFonts w:ascii="Angsana New" w:hAnsi="Angsana New"/>
                <w:sz w:val="26"/>
                <w:szCs w:val="26"/>
              </w:rPr>
              <w:t>232,056</w:t>
            </w:r>
          </w:p>
        </w:tc>
      </w:tr>
    </w:tbl>
    <w:p w:rsidR="000866ED" w:rsidRDefault="000866E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รายการกระทบยอดจำนว</w:t>
      </w:r>
      <w:r w:rsidR="00263BC8">
        <w:rPr>
          <w:rFonts w:asciiTheme="majorBidi" w:hAnsiTheme="majorBidi" w:cstheme="majorBidi"/>
          <w:sz w:val="26"/>
          <w:szCs w:val="26"/>
          <w:cs/>
        </w:rPr>
        <w:t>นเงินระหว่างรายได้</w:t>
      </w:r>
      <w:r w:rsidRPr="00D4650F">
        <w:rPr>
          <w:rFonts w:asciiTheme="majorBidi" w:hAnsiTheme="majorBidi" w:cstheme="majorBidi"/>
          <w:sz w:val="26"/>
          <w:szCs w:val="26"/>
          <w:cs/>
        </w:rPr>
        <w:t>ภาษีเงินได้ก</w:t>
      </w:r>
      <w:r w:rsidR="00F560BA" w:rsidRPr="00D4650F">
        <w:rPr>
          <w:rFonts w:asciiTheme="majorBidi" w:hAnsiTheme="majorBidi" w:cstheme="majorBidi"/>
          <w:sz w:val="26"/>
          <w:szCs w:val="26"/>
          <w:cs/>
        </w:rPr>
        <w:t>ับผลคูณของ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ขาดทุนทางบ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ัญชีโดยใช้อัตราภาษีสำหรับ</w:t>
      </w:r>
      <w:r w:rsidR="009550A9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9550A9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0125B2" w:rsidRPr="00D4650F">
        <w:rPr>
          <w:rFonts w:asciiTheme="majorBidi" w:hAnsiTheme="majorBidi" w:cstheme="majorBidi"/>
          <w:sz w:val="26"/>
          <w:szCs w:val="26"/>
        </w:rPr>
        <w:t>6</w:t>
      </w:r>
      <w:r w:rsidR="00C137E3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C137E3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9B04AC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310"/>
        <w:gridCol w:w="270"/>
        <w:gridCol w:w="270"/>
        <w:gridCol w:w="270"/>
        <w:gridCol w:w="270"/>
        <w:gridCol w:w="1557"/>
        <w:gridCol w:w="250"/>
        <w:gridCol w:w="1547"/>
      </w:tblGrid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137E3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</w:tr>
      <w:tr w:rsidR="00C137E3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15A6A" w:rsidRPr="003C33D8" w:rsidRDefault="003C33D8" w:rsidP="003C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3D8">
              <w:rPr>
                <w:rFonts w:asciiTheme="majorBidi" w:hAnsiTheme="majorBidi" w:cstheme="majorBidi"/>
                <w:sz w:val="26"/>
                <w:szCs w:val="26"/>
              </w:rPr>
              <w:t>(71,205,326)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(115,832,500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7C489D" w:rsidRDefault="00651D14" w:rsidP="009C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89D">
              <w:rPr>
                <w:rFonts w:asciiTheme="majorBidi" w:hAnsiTheme="majorBidi" w:cstheme="majorBidi"/>
                <w:sz w:val="26"/>
                <w:szCs w:val="26"/>
              </w:rPr>
              <w:t>14,241,065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23,166,500</w:t>
            </w: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7C489D" w:rsidRDefault="00415A6A" w:rsidP="009C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427311050"/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E7706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7C489D" w:rsidRDefault="00651D14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89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7C48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E7706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280,002</w:t>
            </w:r>
          </w:p>
        </w:tc>
        <w:bookmarkEnd w:id="4"/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ลดลงของ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E7706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7C489D" w:rsidRDefault="00651D14" w:rsidP="00AA7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89D">
              <w:rPr>
                <w:rFonts w:asciiTheme="majorBidi" w:hAnsiTheme="majorBidi" w:cstheme="majorBidi"/>
                <w:sz w:val="26"/>
                <w:szCs w:val="26"/>
              </w:rPr>
              <w:t>(24,307,624)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E75AAC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2,598,816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E75AAC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7C489D" w:rsidRDefault="00651D14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89D">
              <w:rPr>
                <w:rFonts w:asciiTheme="majorBidi" w:hAnsiTheme="majorBidi" w:cstheme="majorBidi"/>
                <w:sz w:val="26"/>
                <w:szCs w:val="26"/>
              </w:rPr>
              <w:t>9,5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78,570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E75AAC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0,615,630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A6A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double" w:sz="4" w:space="0" w:color="auto"/>
              <w:right w:val="nil"/>
            </w:tcBorders>
          </w:tcPr>
          <w:p w:rsidR="00415A6A" w:rsidRPr="007C489D" w:rsidRDefault="00651D14" w:rsidP="009C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89D">
              <w:rPr>
                <w:rFonts w:asciiTheme="majorBidi" w:hAnsiTheme="majorBidi" w:cstheme="majorBidi"/>
                <w:sz w:val="26"/>
                <w:szCs w:val="26"/>
              </w:rPr>
              <w:t>231,686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double" w:sz="4" w:space="0" w:color="auto"/>
              <w:right w:val="nil"/>
            </w:tcBorders>
          </w:tcPr>
          <w:p w:rsidR="00415A6A" w:rsidRPr="00D4650F" w:rsidRDefault="00415A6A" w:rsidP="0041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232,056</w:t>
            </w:r>
          </w:p>
        </w:tc>
      </w:tr>
    </w:tbl>
    <w:p w:rsidR="00651D14" w:rsidRDefault="00651D1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D4650F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5"/>
      <w:bookmarkEnd w:id="6"/>
      <w:r w:rsidR="00943DB5">
        <w:rPr>
          <w:rFonts w:asciiTheme="majorBidi" w:hAnsiTheme="majorBidi" w:cstheme="majorBidi"/>
          <w:sz w:val="26"/>
          <w:szCs w:val="26"/>
          <w:cs/>
        </w:rPr>
        <w:t xml:space="preserve"> ณ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 w:rsidR="002B5A95"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43DB5" w:rsidRPr="00D4650F">
        <w:rPr>
          <w:rFonts w:asciiTheme="majorBidi" w:hAnsiTheme="majorBidi" w:cstheme="majorBidi"/>
          <w:sz w:val="26"/>
          <w:szCs w:val="26"/>
        </w:rPr>
        <w:t>256</w:t>
      </w:r>
      <w:r w:rsidR="00C137E3">
        <w:rPr>
          <w:rFonts w:asciiTheme="majorBidi" w:hAnsiTheme="majorBidi" w:cstheme="majorBidi"/>
          <w:sz w:val="26"/>
          <w:szCs w:val="26"/>
        </w:rPr>
        <w:t>1</w:t>
      </w:r>
      <w:r w:rsidR="00943DB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943DB5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43DB5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C137E3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50A9" w:rsidRPr="00D4650F" w:rsidTr="004F32E3">
        <w:trPr>
          <w:tblHeader/>
        </w:trPr>
        <w:tc>
          <w:tcPr>
            <w:tcW w:w="417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B5A95" w:rsidRPr="00D4650F" w:rsidRDefault="00C137E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AB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AB655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AB655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B5A95" w:rsidRPr="00D4650F" w:rsidRDefault="00C137E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137E3" w:rsidRPr="00D4650F" w:rsidTr="004F32E3">
        <w:tc>
          <w:tcPr>
            <w:tcW w:w="417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C137E3" w:rsidRPr="00997F2B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F2B">
              <w:rPr>
                <w:rFonts w:asciiTheme="majorBidi" w:hAnsiTheme="majorBidi" w:cstheme="majorBidi"/>
                <w:sz w:val="26"/>
                <w:szCs w:val="26"/>
              </w:rPr>
              <w:t>(19,245,137)</w:t>
            </w: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C137E3" w:rsidRPr="00D4650F" w:rsidRDefault="00E67F90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67F90">
              <w:rPr>
                <w:rFonts w:asciiTheme="majorBidi" w:eastAsia="Cordia New" w:hAnsiTheme="majorBidi"/>
                <w:sz w:val="26"/>
                <w:szCs w:val="26"/>
                <w:cs/>
              </w:rPr>
              <w:t>231</w:t>
            </w:r>
            <w:r w:rsidRPr="00E67F9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/>
                <w:sz w:val="26"/>
                <w:szCs w:val="26"/>
                <w:cs/>
              </w:rPr>
              <w:t>68</w:t>
            </w:r>
            <w:r>
              <w:rPr>
                <w:rFonts w:asciiTheme="majorBidi" w:eastAsia="Cordia New" w:hAnsi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C137E3" w:rsidRPr="00D4650F" w:rsidRDefault="00C137E3" w:rsidP="00C137E3">
            <w:pPr>
              <w:pStyle w:val="afff5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C137E3" w:rsidRPr="00997F2B" w:rsidRDefault="00E67F90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(19,013,451)</w:t>
            </w:r>
          </w:p>
        </w:tc>
      </w:tr>
      <w:tr w:rsidR="00E67F90" w:rsidRPr="00D4650F" w:rsidTr="004F32E3">
        <w:tc>
          <w:tcPr>
            <w:tcW w:w="417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E67F90" w:rsidRPr="00D4650F" w:rsidRDefault="00E67F90" w:rsidP="00E67F90">
            <w:pPr>
              <w:pStyle w:val="afff5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67F90" w:rsidRPr="00D4650F" w:rsidRDefault="00E67F90" w:rsidP="00E67F90">
            <w:pPr>
              <w:pStyle w:val="afff5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E67F90" w:rsidRPr="00D4650F" w:rsidTr="004F32E3">
        <w:tc>
          <w:tcPr>
            <w:tcW w:w="417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67F90" w:rsidRPr="00997F2B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F2B">
              <w:rPr>
                <w:rFonts w:asciiTheme="majorBidi" w:hAnsiTheme="majorBidi" w:cstheme="majorBidi"/>
                <w:sz w:val="26"/>
                <w:szCs w:val="26"/>
              </w:rPr>
              <w:t>(17,890,146)</w:t>
            </w:r>
          </w:p>
        </w:tc>
        <w:tc>
          <w:tcPr>
            <w:tcW w:w="23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67F90">
              <w:rPr>
                <w:rFonts w:asciiTheme="majorBidi" w:eastAsia="Cordia New" w:hAnsiTheme="majorBidi"/>
                <w:sz w:val="26"/>
                <w:szCs w:val="26"/>
                <w:cs/>
              </w:rPr>
              <w:t>231</w:t>
            </w:r>
            <w:r w:rsidRPr="00E67F9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/>
                <w:sz w:val="26"/>
                <w:szCs w:val="26"/>
                <w:cs/>
              </w:rPr>
              <w:t>68</w:t>
            </w:r>
            <w:r>
              <w:rPr>
                <w:rFonts w:asciiTheme="majorBidi" w:eastAsia="Cordia New" w:hAnsi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E67F90" w:rsidRPr="00D4650F" w:rsidRDefault="00E67F90" w:rsidP="00E67F90">
            <w:pPr>
              <w:pStyle w:val="afff5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E67F90" w:rsidRPr="00D4650F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E67F90" w:rsidRPr="00997F2B" w:rsidRDefault="00E67F90" w:rsidP="00E6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(17,658,460</w:t>
            </w:r>
            <w:r w:rsidRPr="00E67F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5704D7" w:rsidRPr="00D4650F" w:rsidRDefault="00977FE3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3334BB" w:rsidRPr="00D4650F">
        <w:rPr>
          <w:rFonts w:asciiTheme="majorBidi" w:hAnsiTheme="majorBidi" w:cstheme="majorBidi"/>
          <w:sz w:val="26"/>
          <w:szCs w:val="26"/>
        </w:rPr>
        <w:t>31</w:t>
      </w:r>
      <w:r w:rsidR="005704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="009550A9" w:rsidRPr="00D4650F">
        <w:rPr>
          <w:rFonts w:asciiTheme="majorBidi" w:hAnsiTheme="majorBidi" w:cstheme="majorBidi"/>
          <w:sz w:val="26"/>
          <w:szCs w:val="26"/>
        </w:rPr>
        <w:t>256</w:t>
      </w:r>
      <w:r w:rsidR="00C137E3">
        <w:rPr>
          <w:rFonts w:asciiTheme="majorBidi" w:hAnsiTheme="majorBidi" w:cstheme="majorBidi"/>
          <w:sz w:val="26"/>
          <w:szCs w:val="26"/>
        </w:rPr>
        <w:t>1</w:t>
      </w:r>
      <w:r w:rsidR="009550A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9550A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</w:rPr>
        <w:t>25</w:t>
      </w:r>
      <w:r w:rsidR="00C137E3">
        <w:rPr>
          <w:rFonts w:asciiTheme="majorBidi" w:hAnsiTheme="majorBidi" w:cstheme="majorBidi"/>
          <w:sz w:val="26"/>
          <w:szCs w:val="26"/>
        </w:rPr>
        <w:t>60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2B767A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5704D7" w:rsidRPr="00D4650F" w:rsidTr="004F32E3">
        <w:trPr>
          <w:tblHeader/>
        </w:trPr>
        <w:tc>
          <w:tcPr>
            <w:tcW w:w="6417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137E3" w:rsidRPr="00D4650F" w:rsidTr="004F32E3">
        <w:trPr>
          <w:tblHeader/>
        </w:trPr>
        <w:tc>
          <w:tcPr>
            <w:tcW w:w="6417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137E3" w:rsidRPr="00D4650F" w:rsidTr="004F32E3">
        <w:trPr>
          <w:tblHeader/>
        </w:trPr>
        <w:tc>
          <w:tcPr>
            <w:tcW w:w="6417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137E3" w:rsidRPr="00D4650F" w:rsidTr="004F32E3">
        <w:tc>
          <w:tcPr>
            <w:tcW w:w="6417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BB44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B44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(หนี้สิน) </w:t>
            </w: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456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28,641,197 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(471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958)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10,334,843 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970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12,486,923 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3,325,220 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3126CF" w:rsidRPr="00E437C3" w:rsidRDefault="003126CF" w:rsidP="00136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368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2,961,435 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3126CF" w:rsidRPr="00E437C3" w:rsidRDefault="003126CF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E437C3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137,697,764</w:t>
            </w:r>
          </w:p>
        </w:tc>
      </w:tr>
      <w:tr w:rsidR="003126CF" w:rsidRPr="00D4650F" w:rsidTr="0066088E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3126CF" w:rsidRPr="00DE7706" w:rsidRDefault="003126CF" w:rsidP="002B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B767A">
              <w:rPr>
                <w:rFonts w:asciiTheme="majorBidi" w:hAnsiTheme="majorBidi" w:cstheme="majorBidi"/>
                <w:sz w:val="26"/>
                <w:szCs w:val="26"/>
              </w:rPr>
              <w:t>16,126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126CF" w:rsidRPr="00DE7706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126CF" w:rsidRPr="00E75AAC" w:rsidRDefault="002B767A" w:rsidP="002B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5,202,663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126CF" w:rsidRPr="00E75AAC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(4,744,191)</w:t>
            </w:r>
          </w:p>
        </w:tc>
      </w:tr>
      <w:tr w:rsidR="003126CF" w:rsidRPr="00D4650F" w:rsidTr="004F32E3">
        <w:tc>
          <w:tcPr>
            <w:tcW w:w="6417" w:type="dxa"/>
          </w:tcPr>
          <w:p w:rsidR="003126CF" w:rsidRPr="00D4650F" w:rsidRDefault="003126CF" w:rsidP="003126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126CF" w:rsidRPr="00D4650F" w:rsidRDefault="002B767A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166,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30B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270" w:type="dxa"/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126CF" w:rsidRPr="00D4650F" w:rsidRDefault="003126CF" w:rsidP="0031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</w:tr>
    </w:tbl>
    <w:p w:rsidR="007526FA" w:rsidRPr="002B767A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9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137E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137E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BCD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3,30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437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  <w:tr w:rsidR="003E6BCD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9,462,829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12,476,588</w:t>
            </w:r>
          </w:p>
        </w:tc>
      </w:tr>
      <w:tr w:rsidR="003E6BCD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6,894,364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8,324,727</w:t>
            </w:r>
          </w:p>
        </w:tc>
      </w:tr>
      <w:tr w:rsidR="003E6BCD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3E6BCD" w:rsidRPr="004805DC" w:rsidRDefault="00AB42A2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B42A2">
              <w:rPr>
                <w:rFonts w:asciiTheme="majorBidi" w:hAnsiTheme="majorBidi" w:cstheme="majorBidi"/>
                <w:sz w:val="26"/>
                <w:szCs w:val="26"/>
              </w:rPr>
              <w:t>39,741,500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3E6BCD" w:rsidRPr="00603EB3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36,291,361</w:t>
            </w:r>
          </w:p>
        </w:tc>
      </w:tr>
      <w:tr w:rsidR="003E6BCD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3E6BCD" w:rsidRPr="004805DC" w:rsidRDefault="00AB42A2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56,098,693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E6BCD" w:rsidRPr="00D4650F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3E6BCD" w:rsidRPr="00A57787" w:rsidRDefault="003E6BCD" w:rsidP="003E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60,396,782</w:t>
            </w:r>
          </w:p>
        </w:tc>
      </w:tr>
    </w:tbl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987EF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183132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18313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18313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C56121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ในที่ประชุม</w:t>
      </w:r>
      <w:r w:rsidR="005058FA">
        <w:rPr>
          <w:rFonts w:asciiTheme="majorBidi" w:hAnsiTheme="majorBidi" w:cstheme="majorBidi" w:hint="cs"/>
          <w:sz w:val="26"/>
          <w:szCs w:val="26"/>
          <w:cs/>
        </w:rPr>
        <w:t>วิ</w:t>
      </w:r>
      <w:r w:rsidR="005058FA">
        <w:rPr>
          <w:rFonts w:asciiTheme="majorBidi" w:hAnsiTheme="majorBidi" w:cstheme="majorBidi"/>
          <w:sz w:val="26"/>
          <w:szCs w:val="26"/>
          <w:cs/>
        </w:rPr>
        <w:t>สามัญผู้ถือหุ้นครั้งที่</w:t>
      </w:r>
      <w:r w:rsidR="005058FA">
        <w:rPr>
          <w:rFonts w:asciiTheme="majorBidi" w:hAnsiTheme="majorBidi" w:cstheme="majorBidi"/>
          <w:sz w:val="26"/>
          <w:szCs w:val="26"/>
        </w:rPr>
        <w:t xml:space="preserve"> 1/2560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B74AC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4B74AC">
        <w:rPr>
          <w:rFonts w:asciiTheme="majorBidi" w:hAnsiTheme="majorBidi"/>
          <w:sz w:val="26"/>
          <w:szCs w:val="26"/>
        </w:rPr>
        <w:t>2</w:t>
      </w:r>
      <w:r w:rsidR="00CB2647">
        <w:rPr>
          <w:rFonts w:asciiTheme="majorBidi" w:hAnsiTheme="majorBidi"/>
          <w:sz w:val="26"/>
          <w:szCs w:val="26"/>
        </w:rPr>
        <w:t>8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</w:t>
      </w:r>
      <w:r w:rsidR="00CB2647">
        <w:rPr>
          <w:rFonts w:asciiTheme="majorBidi" w:hAnsiTheme="majorBidi" w:hint="cs"/>
          <w:sz w:val="26"/>
          <w:szCs w:val="26"/>
          <w:cs/>
        </w:rPr>
        <w:t>ธันวาคม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25</w:t>
      </w:r>
      <w:r w:rsidR="00CB2647">
        <w:rPr>
          <w:rFonts w:asciiTheme="majorBidi" w:hAnsiTheme="majorBidi"/>
          <w:sz w:val="26"/>
          <w:szCs w:val="26"/>
        </w:rPr>
        <w:t>60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ผู้ถือหุ้นได้มีมติอนุมัติเรื่องต่าง ๆ ดังนี้</w:t>
      </w:r>
    </w:p>
    <w:p w:rsidR="00FF4907" w:rsidRDefault="00FF490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BB447D" w:rsidRPr="00751714" w:rsidRDefault="00BB447D" w:rsidP="00BB447D">
      <w:pPr>
        <w:pStyle w:val="afff5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751714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1,216,574,437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28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BB447D" w:rsidRPr="00751714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Pr="00751714" w:rsidRDefault="00BB447D" w:rsidP="00BB447D">
      <w:pPr>
        <w:pStyle w:val="afff5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1,326,518,451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1,326,518,451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>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29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BB447D" w:rsidRPr="00751714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Default="00BB447D" w:rsidP="00BB447D">
      <w:pPr>
        <w:pStyle w:val="afff5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  <w:r w:rsidRPr="00BF63FB">
        <w:rPr>
          <w:rFonts w:ascii="Angsana New" w:hAnsi="Angsana New" w:hint="cs"/>
          <w:sz w:val="26"/>
          <w:szCs w:val="26"/>
          <w:cs/>
        </w:rPr>
        <w:t>จัดสรรหุ้นสามัญเพิ่มทุนจำนวน</w:t>
      </w:r>
      <w:r w:rsidRPr="00BF63FB">
        <w:rPr>
          <w:rFonts w:ascii="Angsana New" w:hAnsi="Angsana New"/>
          <w:sz w:val="26"/>
          <w:szCs w:val="26"/>
        </w:rPr>
        <w:t xml:space="preserve"> 1</w:t>
      </w:r>
      <w:r w:rsidRPr="00BF63FB">
        <w:rPr>
          <w:rFonts w:asciiTheme="majorBidi" w:hAnsiTheme="majorBidi" w:cstheme="majorBidi"/>
          <w:sz w:val="26"/>
          <w:szCs w:val="26"/>
        </w:rPr>
        <w:t>85</w:t>
      </w:r>
      <w:r w:rsidRPr="00BF63FB">
        <w:rPr>
          <w:rFonts w:ascii="Angsana New" w:hAnsi="Angsana New"/>
          <w:sz w:val="26"/>
          <w:szCs w:val="26"/>
        </w:rPr>
        <w:t xml:space="preserve">,000,000 </w:t>
      </w:r>
      <w:r w:rsidRPr="00BF63FB">
        <w:rPr>
          <w:rFonts w:ascii="Angsana New" w:hAnsi="Angsana New" w:hint="cs"/>
          <w:sz w:val="26"/>
          <w:szCs w:val="26"/>
          <w:cs/>
        </w:rPr>
        <w:t>หุ้น</w:t>
      </w:r>
      <w:r w:rsidRPr="00BF63FB">
        <w:rPr>
          <w:rFonts w:ascii="Angsana New" w:hAnsi="Angsana New"/>
          <w:sz w:val="26"/>
          <w:szCs w:val="26"/>
        </w:rPr>
        <w:t xml:space="preserve"> </w:t>
      </w:r>
      <w:r w:rsidRPr="00BF63FB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BF63FB">
        <w:rPr>
          <w:rFonts w:ascii="Angsana New" w:hAnsi="Angsana New"/>
          <w:sz w:val="26"/>
          <w:szCs w:val="26"/>
        </w:rPr>
        <w:t xml:space="preserve"> (Private Placement) </w:t>
      </w:r>
      <w:r w:rsidRPr="00BF63FB">
        <w:rPr>
          <w:rFonts w:ascii="Angsana New" w:hAnsi="Angsana New" w:hint="cs"/>
          <w:sz w:val="26"/>
          <w:szCs w:val="26"/>
          <w:cs/>
        </w:rPr>
        <w:t>โดยกำหนดราคาเสนอขายหุ้นละ</w:t>
      </w:r>
      <w:r w:rsidRPr="00BF63FB">
        <w:rPr>
          <w:rFonts w:ascii="Angsana New" w:hAnsi="Angsana New"/>
          <w:sz w:val="26"/>
          <w:szCs w:val="26"/>
        </w:rPr>
        <w:t xml:space="preserve"> 0.60 </w:t>
      </w:r>
      <w:r w:rsidRPr="00BF63FB">
        <w:rPr>
          <w:rFonts w:ascii="Angsana New" w:hAnsi="Angsana New" w:hint="cs"/>
          <w:sz w:val="26"/>
          <w:szCs w:val="26"/>
          <w:cs/>
        </w:rPr>
        <w:t>บาท</w:t>
      </w:r>
      <w:r w:rsidRPr="00BF63FB">
        <w:rPr>
          <w:rFonts w:ascii="Angsana New" w:hAnsi="Angsana New"/>
          <w:sz w:val="26"/>
          <w:szCs w:val="26"/>
        </w:rPr>
        <w:t xml:space="preserve"> </w:t>
      </w:r>
    </w:p>
    <w:p w:rsidR="00BB447D" w:rsidRPr="007C268A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Pr="000555CC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80,500,000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(สุทธิจากส่วนต่ำกว่ามูลค่าหุ้นสามัญจำนวนเงิน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53,666,666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134,166,666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0.60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0555CC">
        <w:rPr>
          <w:rFonts w:asciiTheme="majorBidi" w:hAnsiTheme="majorBidi" w:cstheme="majorBidi"/>
          <w:sz w:val="26"/>
          <w:szCs w:val="26"/>
        </w:rPr>
        <w:t xml:space="preserve"> 29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0555CC">
        <w:rPr>
          <w:rFonts w:asciiTheme="majorBidi" w:hAnsiTheme="majorBidi" w:cstheme="majorBidi"/>
          <w:sz w:val="26"/>
          <w:szCs w:val="26"/>
        </w:rPr>
        <w:t>2560</w:t>
      </w:r>
    </w:p>
    <w:p w:rsidR="00BB447D" w:rsidRPr="007C268A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Pr="000555CC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และมีนาคม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17,700,000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(สุทธิจากส่วนต่ำกว่ามูลค่าหุ้นสามัญจำนวนเงิน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11,800,000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29,500,000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0.60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>ซึ่งได้จดทะเบียนกับกระทรวงพาณิชย์แล้วเมื่อวันที่</w:t>
      </w:r>
      <w:r w:rsidRPr="000555CC">
        <w:rPr>
          <w:rFonts w:asciiTheme="majorBidi" w:hAnsiTheme="majorBidi" w:cstheme="majorBidi"/>
          <w:sz w:val="26"/>
          <w:szCs w:val="26"/>
        </w:rPr>
        <w:t xml:space="preserve"> 27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เมษายน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>2561</w:t>
      </w:r>
    </w:p>
    <w:p w:rsidR="00BB447D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Pr="000555CC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4057F">
        <w:rPr>
          <w:rFonts w:asciiTheme="majorBidi" w:hAnsiTheme="majorBidi" w:cstheme="majorBidi"/>
          <w:sz w:val="26"/>
          <w:szCs w:val="26"/>
          <w:cs/>
        </w:rPr>
        <w:t>กรก</w:t>
      </w:r>
      <w:r>
        <w:rPr>
          <w:rFonts w:asciiTheme="majorBidi" w:hAnsiTheme="majorBidi" w:cstheme="majorBidi" w:hint="cs"/>
          <w:sz w:val="26"/>
          <w:szCs w:val="26"/>
          <w:cs/>
        </w:rPr>
        <w:t>ฎ</w:t>
      </w:r>
      <w:r w:rsidRPr="0004057F">
        <w:rPr>
          <w:rFonts w:asciiTheme="majorBidi" w:hAnsiTheme="majorBidi" w:cstheme="majorBidi"/>
          <w:sz w:val="26"/>
          <w:szCs w:val="26"/>
          <w:cs/>
        </w:rPr>
        <w:t xml:space="preserve">าคม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04057F">
        <w:rPr>
          <w:rFonts w:asciiTheme="majorBidi" w:hAnsiTheme="majorBidi" w:cstheme="majorBidi"/>
          <w:sz w:val="26"/>
          <w:szCs w:val="26"/>
          <w:cs/>
        </w:rPr>
        <w:t>ได้ดำเนินการจดทะเบียนการเปลี่ยนแปลงทุนที่ออกและชำระแล้วที่เป็นผลจากการใช้สิทธิตามใบสำคัญแสดงสิทธิจากเดิมหุ้นสามัญ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>
        <w:rPr>
          <w:rFonts w:asciiTheme="majorBidi" w:hAnsiTheme="majorBidi" w:cstheme="majorBidi"/>
          <w:sz w:val="26"/>
          <w:szCs w:val="26"/>
        </w:rPr>
        <w:t>22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425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F91BA9">
        <w:rPr>
          <w:rFonts w:asciiTheme="majorBidi" w:hAnsiTheme="majorBidi" w:cstheme="majorBidi"/>
          <w:sz w:val="26"/>
          <w:szCs w:val="26"/>
        </w:rPr>
        <w:t>1.20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ทำให้ทุนที่ชำระแล้วของบริษัทเพิ่มขึ้นจากจำนวนเงิน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>1,081,7</w:t>
      </w:r>
      <w:r>
        <w:rPr>
          <w:rFonts w:asciiTheme="majorBidi" w:hAnsiTheme="majorBidi" w:cstheme="majorBidi"/>
          <w:sz w:val="26"/>
          <w:szCs w:val="26"/>
        </w:rPr>
        <w:t>54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992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>1,081,7</w:t>
      </w:r>
      <w:r>
        <w:rPr>
          <w:rFonts w:asciiTheme="majorBidi" w:hAnsiTheme="majorBidi" w:cstheme="majorBidi"/>
          <w:sz w:val="26"/>
          <w:szCs w:val="26"/>
        </w:rPr>
        <w:t>54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992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>ซึ่ง</w:t>
      </w:r>
      <w:r w:rsidRPr="0004057F">
        <w:rPr>
          <w:rFonts w:asciiTheme="majorBidi" w:hAnsiTheme="majorBidi" w:cstheme="majorBidi"/>
          <w:sz w:val="26"/>
          <w:szCs w:val="26"/>
          <w:cs/>
        </w:rPr>
        <w:t>บริษัทได้รับส่วนเกินมูลค่าหุ้นจากการใช้สิทธิซื้อหุ้นดังกล่าวจำนวนเงิน</w:t>
      </w:r>
      <w:r w:rsidRPr="0004057F">
        <w:rPr>
          <w:rFonts w:asciiTheme="majorBidi" w:hAnsiTheme="majorBidi" w:cstheme="majorBidi"/>
          <w:sz w:val="26"/>
          <w:szCs w:val="26"/>
        </w:rPr>
        <w:t xml:space="preserve"> 4,485 </w:t>
      </w:r>
      <w:r w:rsidRPr="0004057F">
        <w:rPr>
          <w:rFonts w:asciiTheme="majorBidi" w:hAnsiTheme="majorBidi" w:cstheme="majorBidi"/>
          <w:sz w:val="26"/>
          <w:szCs w:val="26"/>
          <w:cs/>
        </w:rPr>
        <w:t>บาท</w:t>
      </w:r>
    </w:p>
    <w:p w:rsidR="00BB447D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47D" w:rsidRPr="000555CC" w:rsidRDefault="00BB447D" w:rsidP="00BB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EF388C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>1</w:t>
      </w:r>
      <w:r w:rsidRPr="00EF388C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F388C">
        <w:rPr>
          <w:rFonts w:asciiTheme="majorBidi" w:hAnsiTheme="majorBidi" w:cstheme="majorBidi"/>
          <w:sz w:val="26"/>
          <w:szCs w:val="26"/>
        </w:rPr>
        <w:t>2561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 คงเหลือ</w:t>
      </w:r>
      <w:r w:rsidRPr="00EF388C">
        <w:rPr>
          <w:rFonts w:asciiTheme="majorBidi" w:hAnsiTheme="majorBidi" w:cstheme="majorBidi"/>
          <w:sz w:val="26"/>
          <w:szCs w:val="26"/>
          <w:cs/>
        </w:rPr>
        <w:t>ทุนจดทะเบียนที่ยังไม่ได้ชำระจำนวน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EF38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F388C">
        <w:rPr>
          <w:rFonts w:asciiTheme="majorBidi" w:hAnsiTheme="majorBidi" w:cstheme="majorBidi"/>
          <w:sz w:val="26"/>
          <w:szCs w:val="26"/>
        </w:rPr>
        <w:t>12,800,000</w:t>
      </w:r>
      <w:r w:rsidRPr="00EF388C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EF388C">
        <w:rPr>
          <w:rFonts w:asciiTheme="majorBidi" w:hAnsiTheme="majorBidi" w:cstheme="majorBidi"/>
          <w:sz w:val="26"/>
          <w:szCs w:val="26"/>
        </w:rPr>
        <w:t>21,333,334</w:t>
      </w:r>
      <w:r w:rsidRPr="00EF388C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EF388C">
        <w:rPr>
          <w:rFonts w:asciiTheme="majorBidi" w:hAnsiTheme="majorBidi" w:cstheme="majorBidi"/>
          <w:sz w:val="26"/>
          <w:szCs w:val="26"/>
        </w:rPr>
        <w:t xml:space="preserve">1 </w:t>
      </w:r>
      <w:r w:rsidRPr="00EF388C">
        <w:rPr>
          <w:rFonts w:asciiTheme="majorBidi" w:hAnsiTheme="majorBidi" w:cstheme="majorBidi"/>
          <w:sz w:val="26"/>
          <w:szCs w:val="26"/>
          <w:cs/>
        </w:rPr>
        <w:t>บาท</w:t>
      </w:r>
      <w:r w:rsidRPr="00EF388C">
        <w:rPr>
          <w:rFonts w:asciiTheme="majorBidi" w:hAnsiTheme="majorBidi" w:cstheme="majorBidi"/>
          <w:sz w:val="26"/>
          <w:szCs w:val="26"/>
        </w:rPr>
        <w:t xml:space="preserve"> </w:t>
      </w:r>
      <w:r w:rsidRPr="00EF388C">
        <w:rPr>
          <w:rFonts w:asciiTheme="majorBidi" w:hAnsiTheme="majorBidi" w:cstheme="majorBidi"/>
          <w:sz w:val="26"/>
          <w:szCs w:val="26"/>
          <w:cs/>
        </w:rPr>
        <w:t xml:space="preserve">ในราคาขายหุ้นละ </w:t>
      </w:r>
      <w:r w:rsidRPr="00EF388C">
        <w:rPr>
          <w:rFonts w:asciiTheme="majorBidi" w:hAnsiTheme="majorBidi" w:cstheme="majorBidi"/>
          <w:sz w:val="26"/>
          <w:szCs w:val="26"/>
        </w:rPr>
        <w:t xml:space="preserve">0.60 </w:t>
      </w:r>
      <w:r w:rsidRPr="00EF388C">
        <w:rPr>
          <w:rFonts w:asciiTheme="majorBidi" w:hAnsiTheme="majorBidi" w:cstheme="majorBidi"/>
          <w:sz w:val="26"/>
          <w:szCs w:val="26"/>
          <w:cs/>
        </w:rPr>
        <w:t>บาท)</w:t>
      </w:r>
    </w:p>
    <w:p w:rsidR="00943803" w:rsidRPr="00D4650F" w:rsidRDefault="002554BC" w:rsidP="00A53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29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D4650F" w:rsidTr="000866ED">
        <w:trPr>
          <w:tblHeader/>
        </w:trPr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D4650F" w:rsidTr="000866ED">
        <w:trPr>
          <w:tblHeader/>
        </w:trPr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A20899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97BAF" w:rsidRPr="00F91BA9" w:rsidRDefault="00197BAF" w:rsidP="0019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91BA9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ใบสำคัญแสดงสิทธิซื้อหุ้นได้มีการใช้สิทธิเมื่อวันที่ </w:t>
      </w:r>
      <w:r w:rsidRPr="00F91BA9">
        <w:rPr>
          <w:rFonts w:asciiTheme="majorBidi" w:hAnsiTheme="majorBidi" w:cstheme="majorBidi"/>
          <w:sz w:val="26"/>
          <w:szCs w:val="26"/>
        </w:rPr>
        <w:t>28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F91BA9">
        <w:rPr>
          <w:rFonts w:asciiTheme="majorBidi" w:hAnsiTheme="majorBidi" w:cstheme="majorBidi"/>
          <w:sz w:val="26"/>
          <w:szCs w:val="26"/>
        </w:rPr>
        <w:t>2561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โดยมีจำนวนหน่วยของใบสำคัญแสดงสิทธิที่ใช้สิทธิจำนวน </w:t>
      </w:r>
      <w:r w:rsidR="00A533E2">
        <w:rPr>
          <w:rFonts w:asciiTheme="majorBidi" w:hAnsiTheme="majorBidi" w:cstheme="majorBidi"/>
          <w:sz w:val="26"/>
          <w:szCs w:val="26"/>
        </w:rPr>
        <w:t>22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 w:rsidR="00A533E2">
        <w:rPr>
          <w:rFonts w:asciiTheme="majorBidi" w:hAnsiTheme="majorBidi" w:cstheme="majorBidi"/>
          <w:sz w:val="26"/>
          <w:szCs w:val="26"/>
        </w:rPr>
        <w:t>425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หน่วย (คงเหลือใบสำคัญแสดงสิทธิจำนวน </w:t>
      </w:r>
      <w:r w:rsidR="00A533E2">
        <w:rPr>
          <w:rFonts w:asciiTheme="majorBidi" w:hAnsiTheme="majorBidi" w:cstheme="majorBidi"/>
          <w:sz w:val="26"/>
          <w:szCs w:val="26"/>
        </w:rPr>
        <w:t>223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 w:rsidRPr="00F91BA9">
        <w:rPr>
          <w:rFonts w:asciiTheme="majorBidi" w:hAnsiTheme="majorBidi" w:cstheme="majorBidi"/>
          <w:sz w:val="26"/>
          <w:szCs w:val="26"/>
          <w:cs/>
        </w:rPr>
        <w:t>430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 w:rsidRPr="00F91BA9">
        <w:rPr>
          <w:rFonts w:asciiTheme="majorBidi" w:hAnsiTheme="majorBidi" w:cstheme="majorBidi"/>
          <w:sz w:val="26"/>
          <w:szCs w:val="26"/>
          <w:cs/>
        </w:rPr>
        <w:t>095</w:t>
      </w:r>
      <w:r w:rsidRPr="00F91BA9">
        <w:rPr>
          <w:rFonts w:asciiTheme="majorBidi" w:hAnsiTheme="majorBidi" w:cstheme="majorBidi"/>
          <w:sz w:val="26"/>
          <w:szCs w:val="26"/>
        </w:rPr>
        <w:t xml:space="preserve"> </w:t>
      </w:r>
      <w:r w:rsidRPr="00F91BA9">
        <w:rPr>
          <w:rFonts w:asciiTheme="majorBidi" w:hAnsiTheme="majorBidi" w:cstheme="majorBidi"/>
          <w:sz w:val="26"/>
          <w:szCs w:val="26"/>
          <w:cs/>
        </w:rPr>
        <w:t>หน่วย) บริษัทได้รับชำระค่าหุ้นจำนวนเงินรวม</w:t>
      </w:r>
      <w:r w:rsidRPr="00F91BA9">
        <w:rPr>
          <w:rFonts w:asciiTheme="majorBidi" w:hAnsiTheme="majorBidi" w:cstheme="majorBidi"/>
          <w:sz w:val="26"/>
          <w:szCs w:val="26"/>
        </w:rPr>
        <w:t xml:space="preserve"> 26,910 </w:t>
      </w:r>
      <w:r w:rsidRPr="00F91BA9">
        <w:rPr>
          <w:rFonts w:asciiTheme="majorBidi" w:hAnsiTheme="majorBidi" w:cstheme="majorBidi"/>
          <w:sz w:val="26"/>
          <w:szCs w:val="26"/>
          <w:cs/>
        </w:rPr>
        <w:t>บาท</w:t>
      </w:r>
      <w:r w:rsidRPr="00F91BA9">
        <w:rPr>
          <w:rFonts w:asciiTheme="majorBidi" w:hAnsiTheme="majorBidi" w:cstheme="majorBidi"/>
          <w:sz w:val="26"/>
          <w:szCs w:val="26"/>
        </w:rPr>
        <w:t xml:space="preserve"> 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จากการใช้สิทธิตามใบสำคัญแสดงสิทธิจากเดิมหุ้นสามัญจำนวน </w:t>
      </w:r>
      <w:r w:rsidR="00A533E2">
        <w:rPr>
          <w:rFonts w:asciiTheme="majorBidi" w:hAnsiTheme="majorBidi" w:cstheme="majorBidi"/>
          <w:sz w:val="26"/>
          <w:szCs w:val="26"/>
        </w:rPr>
        <w:t>22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 w:rsidR="00A533E2">
        <w:rPr>
          <w:rFonts w:asciiTheme="majorBidi" w:hAnsiTheme="majorBidi" w:cstheme="majorBidi"/>
          <w:sz w:val="26"/>
          <w:szCs w:val="26"/>
        </w:rPr>
        <w:t>425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F91BA9">
        <w:rPr>
          <w:rFonts w:asciiTheme="majorBidi" w:hAnsiTheme="majorBidi" w:cstheme="majorBidi"/>
          <w:sz w:val="26"/>
          <w:szCs w:val="26"/>
        </w:rPr>
        <w:t>1.20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บาท ซึ่งได้จดทะเบียนกับกระทรวงพาณิชย์เมื่อวันที่</w:t>
      </w:r>
      <w:r w:rsidRPr="00F91BA9">
        <w:rPr>
          <w:rFonts w:asciiTheme="majorBidi" w:hAnsiTheme="majorBidi" w:cstheme="majorBidi"/>
          <w:sz w:val="26"/>
          <w:szCs w:val="26"/>
        </w:rPr>
        <w:t xml:space="preserve"> 24 </w:t>
      </w:r>
      <w:r w:rsidRPr="00F91BA9">
        <w:rPr>
          <w:rFonts w:asciiTheme="majorBidi" w:hAnsiTheme="majorBidi" w:cstheme="majorBidi" w:hint="cs"/>
          <w:sz w:val="26"/>
          <w:szCs w:val="26"/>
          <w:cs/>
        </w:rPr>
        <w:t>กรก</w:t>
      </w:r>
      <w:r>
        <w:rPr>
          <w:rFonts w:asciiTheme="majorBidi" w:hAnsiTheme="majorBidi" w:cstheme="majorBidi" w:hint="cs"/>
          <w:sz w:val="26"/>
          <w:szCs w:val="26"/>
          <w:cs/>
        </w:rPr>
        <w:t>ฎ</w:t>
      </w:r>
      <w:r w:rsidRPr="00F91BA9">
        <w:rPr>
          <w:rFonts w:asciiTheme="majorBidi" w:hAnsiTheme="majorBidi" w:cstheme="majorBidi" w:hint="cs"/>
          <w:sz w:val="26"/>
          <w:szCs w:val="26"/>
          <w:cs/>
        </w:rPr>
        <w:t xml:space="preserve">าคม </w:t>
      </w:r>
      <w:r w:rsidRPr="00F91BA9">
        <w:rPr>
          <w:rFonts w:asciiTheme="majorBidi" w:hAnsiTheme="majorBidi" w:cstheme="majorBidi"/>
          <w:sz w:val="26"/>
          <w:szCs w:val="26"/>
        </w:rPr>
        <w:t>2561</w:t>
      </w:r>
      <w:r w:rsidRPr="00F91BA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197BAF" w:rsidRPr="00D4650F" w:rsidRDefault="00197BA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D4650F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D4650F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6A728D" w:rsidRPr="00D4650F" w:rsidRDefault="002554BC" w:rsidP="000E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A728D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A728D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6A728D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="006A728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A728D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D4650F">
        <w:rPr>
          <w:rFonts w:asciiTheme="majorBidi" w:hAnsiTheme="majorBidi" w:cstheme="majorBidi"/>
          <w:sz w:val="26"/>
          <w:szCs w:val="26"/>
        </w:rPr>
        <w:t>2535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D4650F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66088E" w:rsidRDefault="006608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43803" w:rsidRPr="00D4650F" w:rsidRDefault="00943803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B655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ล</w:t>
      </w:r>
      <w:r w:rsidR="00AB6552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ี่ยถ่วงน้ำหนักที่ออกในระหว่างปี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จำนวนหุ้นถัวเฉลี่ยถ่วงน้ำหนักขั้นพื้นฐานสำหรับแต่ละ</w:t>
      </w:r>
      <w:r w:rsidR="0014268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>31</w:t>
      </w:r>
      <w:r w:rsidR="0014268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</w:t>
      </w:r>
      <w:r w:rsidR="0021012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A20899" w:rsidRPr="00D4650F">
        <w:rPr>
          <w:rFonts w:asciiTheme="majorBidi" w:hAnsiTheme="majorBidi" w:cstheme="majorBidi"/>
          <w:sz w:val="26"/>
          <w:szCs w:val="26"/>
        </w:rPr>
        <w:t>256</w:t>
      </w:r>
      <w:r w:rsidR="00C137E3">
        <w:rPr>
          <w:rFonts w:asciiTheme="majorBidi" w:hAnsiTheme="majorBidi" w:cstheme="majorBidi"/>
          <w:sz w:val="26"/>
          <w:szCs w:val="26"/>
        </w:rPr>
        <w:t>1</w:t>
      </w:r>
      <w:r w:rsidR="00A2089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C137E3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578"/>
        <w:gridCol w:w="810"/>
        <w:gridCol w:w="1256"/>
        <w:gridCol w:w="270"/>
        <w:gridCol w:w="1204"/>
      </w:tblGrid>
      <w:tr w:rsidR="0014268B" w:rsidRPr="00D4650F" w:rsidTr="000E39F2">
        <w:tc>
          <w:tcPr>
            <w:tcW w:w="4047" w:type="dxa"/>
          </w:tcPr>
          <w:p w:rsidR="0014268B" w:rsidRPr="00D4650F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C137E3" w:rsidRPr="00D4650F" w:rsidTr="000E39F2">
        <w:tc>
          <w:tcPr>
            <w:tcW w:w="4047" w:type="dxa"/>
          </w:tcPr>
          <w:p w:rsidR="00C137E3" w:rsidRPr="00D4650F" w:rsidRDefault="00C137E3" w:rsidP="00C137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137E3" w:rsidRPr="00D4650F" w:rsidTr="000E39F2">
        <w:tc>
          <w:tcPr>
            <w:tcW w:w="4047" w:type="dxa"/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dxa"/>
            <w:tcBorders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37E3" w:rsidRPr="00D4650F" w:rsidTr="000E39F2">
        <w:tc>
          <w:tcPr>
            <w:tcW w:w="4047" w:type="dxa"/>
          </w:tcPr>
          <w:p w:rsidR="00C137E3" w:rsidRPr="00D4650F" w:rsidRDefault="00C137E3" w:rsidP="00C137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C137E3" w:rsidRPr="00186D57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6EC"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0" w:type="dxa"/>
          </w:tcPr>
          <w:p w:rsidR="00C137E3" w:rsidRPr="00D4650F" w:rsidRDefault="00C137E3" w:rsidP="00C137E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C137E3" w:rsidRPr="00186D57" w:rsidRDefault="00C137E3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C137E3" w:rsidRPr="00D4650F" w:rsidTr="000E39F2">
        <w:trPr>
          <w:trHeight w:val="139"/>
        </w:trPr>
        <w:tc>
          <w:tcPr>
            <w:tcW w:w="4047" w:type="dxa"/>
          </w:tcPr>
          <w:p w:rsidR="00C137E3" w:rsidRPr="00D4650F" w:rsidRDefault="00C137E3" w:rsidP="00C137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dxa"/>
            <w:tcBorders>
              <w:top w:val="nil"/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7E3" w:rsidRPr="00B36325" w:rsidRDefault="009D06EC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06EC">
              <w:rPr>
                <w:rFonts w:asciiTheme="majorBidi" w:hAnsiTheme="majorBidi" w:cstheme="majorBidi"/>
                <w:sz w:val="26"/>
                <w:szCs w:val="26"/>
              </w:rPr>
              <w:t>25,238,546</w:t>
            </w:r>
          </w:p>
        </w:tc>
        <w:tc>
          <w:tcPr>
            <w:tcW w:w="270" w:type="dxa"/>
          </w:tcPr>
          <w:p w:rsidR="00C137E3" w:rsidRPr="00D4650F" w:rsidRDefault="00C137E3" w:rsidP="00C137E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7E3" w:rsidRPr="00B36325" w:rsidRDefault="00C137E3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1,193,151</w:t>
            </w:r>
          </w:p>
        </w:tc>
      </w:tr>
      <w:tr w:rsidR="00C137E3" w:rsidRPr="00D4650F" w:rsidTr="000E39F2">
        <w:tc>
          <w:tcPr>
            <w:tcW w:w="4047" w:type="dxa"/>
          </w:tcPr>
          <w:p w:rsidR="00C137E3" w:rsidRPr="00D4650F" w:rsidRDefault="00C137E3" w:rsidP="00C137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37E3" w:rsidRPr="00D4650F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06EC">
              <w:rPr>
                <w:rFonts w:asciiTheme="majorBidi" w:hAnsiTheme="majorBidi" w:cstheme="majorBidi"/>
                <w:sz w:val="26"/>
                <w:szCs w:val="26"/>
              </w:rPr>
              <w:t>1,077,471,113</w:t>
            </w:r>
          </w:p>
        </w:tc>
        <w:tc>
          <w:tcPr>
            <w:tcW w:w="270" w:type="dxa"/>
          </w:tcPr>
          <w:p w:rsidR="00C137E3" w:rsidRPr="00D4650F" w:rsidRDefault="00C137E3" w:rsidP="00C137E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37E3" w:rsidRPr="00D4650F" w:rsidRDefault="00C137E3" w:rsidP="00C137E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</w:tr>
    </w:tbl>
    <w:p w:rsidR="00EB31A4" w:rsidRPr="00D4650F" w:rsidRDefault="00EB31A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B6552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D4650F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ล</w:t>
      </w:r>
      <w:r w:rsidR="00AB6552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ี่ยถ่วงน้ำหนักที่ออกในระหว่างปี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จำนวนหุ้นถัวเฉลี่ยถ่วงน้ำหนักปรับลดสำหรับแต่</w:t>
      </w:r>
      <w:r w:rsidR="008C138E" w:rsidRPr="00D4650F">
        <w:rPr>
          <w:rFonts w:asciiTheme="majorBidi" w:hAnsiTheme="majorBidi" w:cstheme="majorBidi"/>
          <w:sz w:val="26"/>
          <w:szCs w:val="26"/>
          <w:cs/>
        </w:rPr>
        <w:t>ละ</w:t>
      </w:r>
      <w:r w:rsidR="00BA102D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A6EC2" w:rsidRPr="00D4650F">
        <w:rPr>
          <w:rFonts w:asciiTheme="majorBidi" w:hAnsiTheme="majorBidi" w:cstheme="majorBidi"/>
          <w:sz w:val="26"/>
          <w:szCs w:val="26"/>
        </w:rPr>
        <w:t>3</w:t>
      </w:r>
      <w:r w:rsidR="00BA102D">
        <w:rPr>
          <w:rFonts w:asciiTheme="majorBidi" w:hAnsiTheme="majorBidi" w:cstheme="majorBidi"/>
          <w:sz w:val="26"/>
          <w:szCs w:val="26"/>
        </w:rPr>
        <w:t>1</w:t>
      </w:r>
      <w:r w:rsidR="003A6EC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A102D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D4650F"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="008C138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E6EA3" w:rsidRPr="00D4650F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คำนวณได้ดังนี้</w:t>
      </w:r>
    </w:p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5040"/>
        <w:gridCol w:w="266"/>
        <w:gridCol w:w="236"/>
        <w:gridCol w:w="1118"/>
        <w:gridCol w:w="270"/>
        <w:gridCol w:w="1256"/>
        <w:gridCol w:w="270"/>
        <w:gridCol w:w="1204"/>
      </w:tblGrid>
      <w:tr w:rsidR="0014268B" w:rsidRPr="00D4650F" w:rsidTr="0014268B">
        <w:tc>
          <w:tcPr>
            <w:tcW w:w="5040" w:type="dxa"/>
          </w:tcPr>
          <w:p w:rsidR="0014268B" w:rsidRPr="00D4650F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33993" w:rsidRPr="00D4650F" w:rsidTr="0014268B">
        <w:tc>
          <w:tcPr>
            <w:tcW w:w="5040" w:type="dxa"/>
          </w:tcPr>
          <w:p w:rsidR="00E33993" w:rsidRPr="00D4650F" w:rsidRDefault="00E33993" w:rsidP="00E3399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33993" w:rsidRPr="00D4650F" w:rsidTr="0014268B">
        <w:tc>
          <w:tcPr>
            <w:tcW w:w="5040" w:type="dxa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06EC" w:rsidRPr="00D4650F" w:rsidTr="0014268B">
        <w:tc>
          <w:tcPr>
            <w:tcW w:w="5040" w:type="dxa"/>
          </w:tcPr>
          <w:p w:rsidR="009D06EC" w:rsidRPr="00D4650F" w:rsidRDefault="009D06EC" w:rsidP="009D06E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6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9D06EC" w:rsidRPr="00186D57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6EC">
              <w:rPr>
                <w:rFonts w:asciiTheme="majorBidi" w:hAnsiTheme="majorBidi" w:cstheme="majorBidi"/>
                <w:sz w:val="26"/>
                <w:szCs w:val="26"/>
              </w:rPr>
              <w:t>1,077,471,113</w:t>
            </w:r>
          </w:p>
        </w:tc>
        <w:tc>
          <w:tcPr>
            <w:tcW w:w="270" w:type="dxa"/>
          </w:tcPr>
          <w:p w:rsidR="009D06EC" w:rsidRPr="00D4650F" w:rsidRDefault="009D06EC" w:rsidP="009D06E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9D06EC" w:rsidRPr="00186D57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</w:tr>
      <w:tr w:rsidR="009D06EC" w:rsidRPr="00D4650F" w:rsidTr="0014268B">
        <w:trPr>
          <w:trHeight w:val="139"/>
        </w:trPr>
        <w:tc>
          <w:tcPr>
            <w:tcW w:w="5040" w:type="dxa"/>
          </w:tcPr>
          <w:p w:rsidR="009D06EC" w:rsidRPr="00D4650F" w:rsidRDefault="009D06EC" w:rsidP="009D06E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9D06EC" w:rsidRPr="00D4650F" w:rsidRDefault="009D06EC" w:rsidP="009D06EC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9D06EC" w:rsidRPr="00D4650F" w:rsidRDefault="009D06EC" w:rsidP="009D06EC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6EC" w:rsidRPr="00186D57" w:rsidRDefault="009D06EC" w:rsidP="009D06EC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9D06EC" w:rsidRPr="00D4650F" w:rsidRDefault="009D06EC" w:rsidP="009D06E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6EC" w:rsidRPr="00186D57" w:rsidRDefault="009D06EC" w:rsidP="009D06EC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D06EC" w:rsidRPr="00D4650F" w:rsidTr="0014268B">
        <w:tc>
          <w:tcPr>
            <w:tcW w:w="5040" w:type="dxa"/>
          </w:tcPr>
          <w:p w:rsidR="009D06EC" w:rsidRPr="00D4650F" w:rsidRDefault="009D06EC" w:rsidP="009D06E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D06EC" w:rsidRPr="00D4650F" w:rsidRDefault="009D06EC" w:rsidP="009D06E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06EC" w:rsidRPr="00D4650F" w:rsidRDefault="009D06EC" w:rsidP="009D0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06EC" w:rsidRPr="00186D57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6EC">
              <w:rPr>
                <w:rFonts w:asciiTheme="majorBidi" w:hAnsiTheme="majorBidi" w:cstheme="majorBidi"/>
                <w:sz w:val="26"/>
                <w:szCs w:val="26"/>
              </w:rPr>
              <w:t>1,077,471,113</w:t>
            </w:r>
          </w:p>
        </w:tc>
        <w:tc>
          <w:tcPr>
            <w:tcW w:w="270" w:type="dxa"/>
          </w:tcPr>
          <w:p w:rsidR="009D06EC" w:rsidRPr="00D4650F" w:rsidRDefault="009D06EC" w:rsidP="009D06E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06EC" w:rsidRPr="00186D57" w:rsidRDefault="009D06EC" w:rsidP="009D06E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</w:tr>
    </w:tbl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F2A02" w:rsidRPr="00D4650F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D4650F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B00B0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66088E" w:rsidRPr="00D4650F" w:rsidRDefault="005D0C8C" w:rsidP="006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bookmarkStart w:id="7" w:name="OLE_LINK5"/>
      <w:r w:rsidR="0066088E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66088E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66088E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66088E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66088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6088E" w:rsidRPr="00D4650F">
        <w:rPr>
          <w:rFonts w:asciiTheme="majorBidi" w:hAnsiTheme="majorBidi" w:cstheme="majorBidi"/>
          <w:sz w:val="26"/>
          <w:szCs w:val="26"/>
        </w:rPr>
        <w:t>256</w:t>
      </w:r>
      <w:r w:rsidR="0066088E">
        <w:rPr>
          <w:rFonts w:asciiTheme="majorBidi" w:hAnsiTheme="majorBidi" w:cstheme="majorBidi"/>
          <w:sz w:val="26"/>
          <w:szCs w:val="26"/>
        </w:rPr>
        <w:t>1</w:t>
      </w:r>
      <w:r w:rsidR="0066088E"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66088E" w:rsidRPr="00D4650F" w:rsidRDefault="0066088E" w:rsidP="006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10132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90"/>
        <w:gridCol w:w="236"/>
        <w:gridCol w:w="943"/>
        <w:gridCol w:w="236"/>
        <w:gridCol w:w="1105"/>
        <w:gridCol w:w="236"/>
        <w:gridCol w:w="1166"/>
        <w:gridCol w:w="236"/>
        <w:gridCol w:w="925"/>
        <w:gridCol w:w="272"/>
        <w:gridCol w:w="1177"/>
      </w:tblGrid>
      <w:tr w:rsidR="0066088E" w:rsidRPr="000E39F2" w:rsidTr="00E97587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522" w:type="dxa"/>
            <w:gridSpan w:val="11"/>
            <w:tcBorders>
              <w:top w:val="nil"/>
              <w:bottom w:val="single" w:sz="4" w:space="0" w:color="auto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66088E" w:rsidRPr="000E39F2" w:rsidTr="00E97587">
        <w:trPr>
          <w:tblHeader/>
        </w:trPr>
        <w:tc>
          <w:tcPr>
            <w:tcW w:w="2610" w:type="dxa"/>
            <w:tcBorders>
              <w:top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0E39F2" w:rsidTr="00E97587">
        <w:trPr>
          <w:tblHeader/>
        </w:trPr>
        <w:tc>
          <w:tcPr>
            <w:tcW w:w="2610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6088E" w:rsidRPr="000E39F2" w:rsidTr="00E97587">
        <w:trPr>
          <w:tblHeader/>
        </w:trPr>
        <w:tc>
          <w:tcPr>
            <w:tcW w:w="2610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05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66088E" w:rsidRPr="000E39F2" w:rsidTr="00E975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0E39F2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6088E" w:rsidRPr="000E39F2" w:rsidTr="00E97587">
        <w:tc>
          <w:tcPr>
            <w:tcW w:w="2610" w:type="dxa"/>
          </w:tcPr>
          <w:p w:rsidR="0066088E" w:rsidRPr="000E39F2" w:rsidRDefault="0066088E" w:rsidP="0066088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90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05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</w:tcPr>
          <w:p w:rsidR="0066088E" w:rsidRPr="000E39F2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22,903,407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1,854,383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385,738,732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68,751,018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0E39F2" w:rsidRDefault="00C3502F" w:rsidP="00C3502F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479,247,540</w:t>
            </w:r>
          </w:p>
        </w:tc>
      </w:tr>
      <w:tr w:rsidR="00D63779" w:rsidRPr="000E39F2" w:rsidTr="00E97587">
        <w:tc>
          <w:tcPr>
            <w:tcW w:w="2610" w:type="dxa"/>
          </w:tcPr>
          <w:p w:rsidR="00D63779" w:rsidRPr="000E39F2" w:rsidRDefault="00D63779" w:rsidP="00D6377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90" w:type="dxa"/>
            <w:tcBorders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63779" w:rsidRPr="000E39F2" w:rsidDel="000F5309" w:rsidRDefault="00D63779" w:rsidP="00D6377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D63779" w:rsidRPr="000E39F2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(14,475,998)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(954,305)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(138,094,321)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(53,992,629)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(207,517,253)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8,427,409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900,078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247,644,411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14,758,389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271,730,287</w:t>
            </w:r>
          </w:p>
        </w:tc>
      </w:tr>
      <w:tr w:rsidR="00D63779" w:rsidRPr="000E39F2" w:rsidTr="00E97587">
        <w:tc>
          <w:tcPr>
            <w:tcW w:w="2610" w:type="dxa"/>
          </w:tcPr>
          <w:p w:rsidR="00D63779" w:rsidRPr="000E39F2" w:rsidRDefault="00D63779" w:rsidP="00D63779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90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D63779" w:rsidRPr="000E39F2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รายได้ลดลงจากปีก่อน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3,502,398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76,665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126,758,372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5,531,350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0E39F2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135,868,785</w:t>
            </w:r>
          </w:p>
        </w:tc>
      </w:tr>
      <w:tr w:rsidR="00D63779" w:rsidRPr="000E39F2" w:rsidTr="00E97587">
        <w:tc>
          <w:tcPr>
            <w:tcW w:w="2610" w:type="dxa"/>
          </w:tcPr>
          <w:p w:rsidR="00D63779" w:rsidRPr="000E39F2" w:rsidRDefault="00D63779" w:rsidP="00D63779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D63779" w:rsidRPr="000E39F2" w:rsidRDefault="00D63779" w:rsidP="00D6377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D63779" w:rsidRPr="000E39F2" w:rsidDel="000F5309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11,929,807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976,743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374,402,783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20,289,739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407,599,072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6,401,614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392,213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46,780,503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21,472,123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75,046,453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0E39F2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8,589,440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8,589,440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(3,024,128)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(3,024,128)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6C48AC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</w:t>
            </w:r>
            <w:r w:rsidR="00C3502F"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จากการปรับมูลค่ายุติธรรม</w:t>
            </w:r>
          </w:p>
        </w:tc>
        <w:tc>
          <w:tcPr>
            <w:tcW w:w="990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(7,457,255)</w:t>
            </w:r>
          </w:p>
        </w:tc>
        <w:tc>
          <w:tcPr>
            <w:tcW w:w="272" w:type="dxa"/>
            <w:tcBorders>
              <w:top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(7,457,255)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ตัดจำหน่ายเจ้าหนี้ประกันภัยต่อ</w:t>
            </w:r>
          </w:p>
        </w:tc>
        <w:tc>
          <w:tcPr>
            <w:tcW w:w="990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1,854,844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69,670,166</w:t>
            </w:r>
          </w:p>
        </w:tc>
        <w:tc>
          <w:tcPr>
            <w:tcW w:w="236" w:type="dxa"/>
            <w:tcBorders>
              <w:top w:val="nil"/>
            </w:tcBorders>
          </w:tcPr>
          <w:p w:rsidR="00C3502F" w:rsidRPr="000E39F2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71,525,010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8,928,458</w:t>
            </w:r>
          </w:p>
        </w:tc>
        <w:tc>
          <w:tcPr>
            <w:tcW w:w="272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8,928,458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18,331,421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3,223,800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421,183,286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111,432,028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7,036,515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561,207,050 </w:t>
            </w:r>
          </w:p>
        </w:tc>
      </w:tr>
      <w:tr w:rsidR="00C3502F" w:rsidRPr="000E39F2" w:rsidTr="00E975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90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A32500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C3502F" w:rsidRPr="00A32500" w:rsidRDefault="00C3502F" w:rsidP="00C3502F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6,548,627 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208,430 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333,016,439 </w:t>
            </w:r>
          </w:p>
        </w:tc>
        <w:tc>
          <w:tcPr>
            <w:tcW w:w="236" w:type="dxa"/>
          </w:tcPr>
          <w:p w:rsidR="00C3502F" w:rsidRPr="00A32500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(1,044,766)</w:t>
            </w:r>
          </w:p>
        </w:tc>
        <w:tc>
          <w:tcPr>
            <w:tcW w:w="236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A32500" w:rsidRDefault="00C3502F" w:rsidP="00C3502F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>338,728,730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  <w:r w:rsidR="006C48AC"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จ่าย (รับคืน)</w:t>
            </w:r>
          </w:p>
        </w:tc>
        <w:tc>
          <w:tcPr>
            <w:tcW w:w="990" w:type="dxa"/>
          </w:tcPr>
          <w:p w:rsidR="00C3502F" w:rsidRPr="00A32500" w:rsidRDefault="00C3502F" w:rsidP="00C3502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A32500" w:rsidRDefault="00C3502F" w:rsidP="00C3502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A32500" w:rsidRDefault="00C3502F" w:rsidP="00C3502F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A32500" w:rsidRDefault="00C3502F" w:rsidP="00C3502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C3502F" w:rsidRPr="00A32500" w:rsidRDefault="00C3502F" w:rsidP="00C3502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(4,481,938)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(4,144)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(140,400,819)</w:t>
            </w:r>
          </w:p>
        </w:tc>
        <w:tc>
          <w:tcPr>
            <w:tcW w:w="236" w:type="dxa"/>
          </w:tcPr>
          <w:p w:rsidR="00C3502F" w:rsidRPr="00A32500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15,473,258 </w:t>
            </w:r>
          </w:p>
        </w:tc>
        <w:tc>
          <w:tcPr>
            <w:tcW w:w="236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>(129,413,643)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90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5,890,911 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324,733 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62,497,315 </w:t>
            </w:r>
          </w:p>
        </w:tc>
        <w:tc>
          <w:tcPr>
            <w:tcW w:w="23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C3502F" w:rsidRPr="00A32500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 xml:space="preserve"> 10,968,566 </w:t>
            </w:r>
          </w:p>
        </w:tc>
        <w:tc>
          <w:tcPr>
            <w:tcW w:w="236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A32500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3502F" w:rsidRPr="00A32500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C3502F" w:rsidRPr="00A32500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32500">
              <w:rPr>
                <w:rFonts w:asciiTheme="majorBidi" w:hAnsiTheme="majorBidi" w:cstheme="majorBidi"/>
                <w:sz w:val="23"/>
                <w:szCs w:val="23"/>
              </w:rPr>
              <w:t>79,681,525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585,694 </w:t>
            </w:r>
          </w:p>
        </w:tc>
        <w:tc>
          <w:tcPr>
            <w:tcW w:w="236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212,377 </w:t>
            </w:r>
          </w:p>
        </w:tc>
        <w:tc>
          <w:tcPr>
            <w:tcW w:w="236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46,372,879 </w:t>
            </w:r>
          </w:p>
        </w:tc>
        <w:tc>
          <w:tcPr>
            <w:tcW w:w="236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3,317,598 </w:t>
            </w:r>
          </w:p>
        </w:tc>
        <w:tc>
          <w:tcPr>
            <w:tcW w:w="236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50,488,548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9,626,842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2,059,380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228,248,568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50,748,340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290,683,130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2,244,086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2,244,086 </w:t>
            </w: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18,170,136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2,800,776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529,734,382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79,462,996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2,244,086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632,412,376</w:t>
            </w:r>
          </w:p>
        </w:tc>
      </w:tr>
      <w:tr w:rsidR="00C3502F" w:rsidRPr="000E39F2" w:rsidTr="00E975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502F" w:rsidRPr="000E39F2" w:rsidTr="00E97587">
        <w:tc>
          <w:tcPr>
            <w:tcW w:w="2610" w:type="dxa"/>
          </w:tcPr>
          <w:p w:rsidR="00C3502F" w:rsidRPr="000E39F2" w:rsidRDefault="00C3502F" w:rsidP="00C3502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161,285 </w:t>
            </w:r>
          </w:p>
        </w:tc>
        <w:tc>
          <w:tcPr>
            <w:tcW w:w="236" w:type="dxa"/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423,024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(108,551,096)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 xml:space="preserve"> 31,969,032 </w:t>
            </w:r>
          </w:p>
        </w:tc>
        <w:tc>
          <w:tcPr>
            <w:tcW w:w="236" w:type="dxa"/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4,792,429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(71,205,326)</w:t>
            </w:r>
          </w:p>
        </w:tc>
      </w:tr>
      <w:tr w:rsidR="00C3502F" w:rsidRPr="000E39F2" w:rsidTr="00E975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502F" w:rsidRPr="000E39F2" w:rsidTr="00E97587">
        <w:tc>
          <w:tcPr>
            <w:tcW w:w="2610" w:type="dxa"/>
            <w:tcBorders>
              <w:bottom w:val="nil"/>
            </w:tcBorders>
          </w:tcPr>
          <w:p w:rsidR="00C3502F" w:rsidRPr="000E39F2" w:rsidRDefault="00C3502F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C3502F" w:rsidRPr="000E39F2" w:rsidRDefault="00C3502F" w:rsidP="00C3502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231,686</w:t>
            </w:r>
          </w:p>
        </w:tc>
      </w:tr>
      <w:tr w:rsidR="00C3502F" w:rsidRPr="000E39F2" w:rsidTr="00E975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502F" w:rsidRPr="000E39F2" w:rsidRDefault="00C3502F" w:rsidP="00C3502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502F" w:rsidRPr="000E39F2" w:rsidTr="00E97587">
        <w:tc>
          <w:tcPr>
            <w:tcW w:w="261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39F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ขาดทุนสำหรับปี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3502F" w:rsidRPr="000E39F2" w:rsidRDefault="00C3502F" w:rsidP="00C3502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</w:tcPr>
          <w:p w:rsidR="00C3502F" w:rsidRPr="000E39F2" w:rsidRDefault="00C3502F" w:rsidP="00E9758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E39F2">
              <w:rPr>
                <w:rFonts w:asciiTheme="majorBidi" w:hAnsiTheme="majorBidi" w:cstheme="majorBidi"/>
                <w:sz w:val="23"/>
                <w:szCs w:val="23"/>
              </w:rPr>
              <w:t>(70,973,640)</w:t>
            </w:r>
          </w:p>
        </w:tc>
      </w:tr>
      <w:bookmarkEnd w:id="7"/>
    </w:tbl>
    <w:p w:rsidR="0066088E" w:rsidRPr="00D4650F" w:rsidRDefault="00987EF7" w:rsidP="006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66088E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66088E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66088E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66088E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66088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6088E" w:rsidRPr="00D4650F">
        <w:rPr>
          <w:rFonts w:asciiTheme="majorBidi" w:hAnsiTheme="majorBidi" w:cstheme="majorBidi"/>
          <w:sz w:val="26"/>
          <w:szCs w:val="26"/>
        </w:rPr>
        <w:t>2560</w:t>
      </w:r>
      <w:r w:rsidR="0066088E"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66088E" w:rsidRPr="00D4650F" w:rsidRDefault="0066088E" w:rsidP="00660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10080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945"/>
        <w:gridCol w:w="236"/>
        <w:gridCol w:w="943"/>
        <w:gridCol w:w="236"/>
        <w:gridCol w:w="1008"/>
        <w:gridCol w:w="236"/>
        <w:gridCol w:w="1166"/>
        <w:gridCol w:w="236"/>
        <w:gridCol w:w="925"/>
        <w:gridCol w:w="272"/>
        <w:gridCol w:w="1177"/>
      </w:tblGrid>
      <w:tr w:rsidR="0066088E" w:rsidRPr="00D4650F" w:rsidTr="0066088E">
        <w:trPr>
          <w:tblHeader/>
        </w:trPr>
        <w:tc>
          <w:tcPr>
            <w:tcW w:w="2700" w:type="dxa"/>
            <w:tcBorders>
              <w:top w:val="nil"/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380" w:type="dxa"/>
            <w:gridSpan w:val="11"/>
            <w:tcBorders>
              <w:top w:val="nil"/>
              <w:bottom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66088E" w:rsidRPr="00D4650F" w:rsidTr="0066088E">
        <w:trPr>
          <w:tblHeader/>
        </w:trPr>
        <w:tc>
          <w:tcPr>
            <w:tcW w:w="2700" w:type="dxa"/>
            <w:tcBorders>
              <w:top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D4650F" w:rsidTr="0066088E">
        <w:trPr>
          <w:tblHeader/>
        </w:trPr>
        <w:tc>
          <w:tcPr>
            <w:tcW w:w="2700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6088E" w:rsidRPr="00D4650F" w:rsidTr="0066088E">
        <w:trPr>
          <w:tblHeader/>
        </w:trPr>
        <w:tc>
          <w:tcPr>
            <w:tcW w:w="2700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bottom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66088E" w:rsidRPr="00D4650F" w:rsidTr="0066088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33,537,216 </w:t>
            </w:r>
          </w:p>
        </w:tc>
        <w:tc>
          <w:tcPr>
            <w:tcW w:w="236" w:type="dxa"/>
          </w:tcPr>
          <w:p w:rsidR="0066088E" w:rsidRPr="008E1DD7" w:rsidRDefault="0066088E" w:rsidP="0066088E"/>
        </w:tc>
        <w:tc>
          <w:tcPr>
            <w:tcW w:w="943" w:type="dxa"/>
            <w:tcBorders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6,169,102 </w:t>
            </w:r>
          </w:p>
        </w:tc>
        <w:tc>
          <w:tcPr>
            <w:tcW w:w="236" w:type="dxa"/>
          </w:tcPr>
          <w:p w:rsidR="0066088E" w:rsidRPr="008E1DD7" w:rsidRDefault="0066088E" w:rsidP="0066088E"/>
        </w:tc>
        <w:tc>
          <w:tcPr>
            <w:tcW w:w="1008" w:type="dxa"/>
            <w:tcBorders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628,872,870 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158,843,753 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827,422,941</w:t>
            </w: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66088E" w:rsidRPr="00D4650F" w:rsidDel="000F5309" w:rsidRDefault="0066088E" w:rsidP="0066088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(17,323,728)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 xml:space="preserve"> (4,293,545)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(188,422,556)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 xml:space="preserve"> (131,980,656)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66088E" w:rsidRPr="00E75AAC" w:rsidRDefault="0066088E" w:rsidP="0066088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(342,020,485)</w:t>
            </w: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16,213,488 </w:t>
            </w:r>
          </w:p>
        </w:tc>
        <w:tc>
          <w:tcPr>
            <w:tcW w:w="236" w:type="dxa"/>
          </w:tcPr>
          <w:p w:rsidR="0066088E" w:rsidRPr="008B1D95" w:rsidRDefault="0066088E" w:rsidP="0066088E"/>
        </w:tc>
        <w:tc>
          <w:tcPr>
            <w:tcW w:w="943" w:type="dxa"/>
            <w:tcBorders>
              <w:top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1,875,557 </w:t>
            </w:r>
          </w:p>
        </w:tc>
        <w:tc>
          <w:tcPr>
            <w:tcW w:w="236" w:type="dxa"/>
          </w:tcPr>
          <w:p w:rsidR="0066088E" w:rsidRPr="008B1D95" w:rsidRDefault="0066088E" w:rsidP="0066088E"/>
        </w:tc>
        <w:tc>
          <w:tcPr>
            <w:tcW w:w="1008" w:type="dxa"/>
            <w:tcBorders>
              <w:top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440,450,314 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26,863,097 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485,402,456</w:t>
            </w: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รายได้ลดลงจาก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ปี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1,224,736 </w:t>
            </w:r>
          </w:p>
        </w:tc>
        <w:tc>
          <w:tcPr>
            <w:tcW w:w="236" w:type="dxa"/>
          </w:tcPr>
          <w:p w:rsidR="0066088E" w:rsidRPr="002263AA" w:rsidRDefault="0066088E" w:rsidP="0066088E"/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23,485 </w:t>
            </w:r>
          </w:p>
        </w:tc>
        <w:tc>
          <w:tcPr>
            <w:tcW w:w="236" w:type="dxa"/>
          </w:tcPr>
          <w:p w:rsidR="0066088E" w:rsidRPr="002263AA" w:rsidRDefault="0066088E" w:rsidP="0066088E"/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10,241,380 </w:t>
            </w:r>
          </w:p>
        </w:tc>
        <w:tc>
          <w:tcPr>
            <w:tcW w:w="236" w:type="dxa"/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1,197,272 </w:t>
            </w:r>
          </w:p>
        </w:tc>
        <w:tc>
          <w:tcPr>
            <w:tcW w:w="236" w:type="dxa"/>
          </w:tcPr>
          <w:p w:rsidR="0066088E" w:rsidRPr="00D4650F" w:rsidRDefault="0066088E" w:rsidP="0066088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66088E" w:rsidRPr="00D4650F" w:rsidRDefault="0066088E" w:rsidP="0066088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66088E" w:rsidRPr="001B5E7D" w:rsidDel="001E262A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12,686,873</w:t>
            </w: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66088E" w:rsidRPr="00D4650F" w:rsidDel="000F5309" w:rsidRDefault="0066088E" w:rsidP="0066088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66088E" w:rsidRPr="00D4650F" w:rsidRDefault="0066088E" w:rsidP="0066088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66088E" w:rsidRPr="001B5E7D" w:rsidDel="000F5309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17,438,224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772F49" w:rsidRDefault="0066088E" w:rsidP="0066088E"/>
        </w:tc>
        <w:tc>
          <w:tcPr>
            <w:tcW w:w="943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1,899,042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772F49" w:rsidRDefault="0066088E" w:rsidP="0066088E"/>
        </w:tc>
        <w:tc>
          <w:tcPr>
            <w:tcW w:w="1008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450,691,694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28,060,369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6088E" w:rsidRPr="00087D2A" w:rsidRDefault="0066088E" w:rsidP="0066088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498,089,329 </w:t>
            </w:r>
          </w:p>
        </w:tc>
      </w:tr>
      <w:tr w:rsidR="0066088E" w:rsidRPr="00D4650F" w:rsidTr="0066088E">
        <w:tc>
          <w:tcPr>
            <w:tcW w:w="2700" w:type="dxa"/>
          </w:tcPr>
          <w:p w:rsidR="0066088E" w:rsidRPr="00D4650F" w:rsidRDefault="0066088E" w:rsidP="0066088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6,478,966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772F49" w:rsidRDefault="0066088E" w:rsidP="0066088E"/>
        </w:tc>
        <w:tc>
          <w:tcPr>
            <w:tcW w:w="943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1,424,131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772F49" w:rsidRDefault="0066088E" w:rsidP="0066088E"/>
        </w:tc>
        <w:tc>
          <w:tcPr>
            <w:tcW w:w="1008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28,863,237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31,309,566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66088E" w:rsidRPr="00D4650F" w:rsidRDefault="0066088E" w:rsidP="0066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66088E" w:rsidRPr="00087D2A" w:rsidRDefault="0066088E" w:rsidP="0066088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66088E" w:rsidRPr="00412C1F" w:rsidRDefault="0066088E" w:rsidP="0066088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68,075,900 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รายได้จากการลงทุน </w:t>
            </w:r>
            <w:r>
              <w:rPr>
                <w:rFonts w:ascii="Angsana New" w:hAnsi="Angsana New"/>
                <w:sz w:val="23"/>
                <w:szCs w:val="23"/>
              </w:rPr>
              <w:t>-</w:t>
            </w:r>
            <w:r w:rsidRPr="00A57787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7,440,672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087D2A" w:rsidRDefault="0042430B" w:rsidP="0042430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7,440,672 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ขาดทุน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34B7C">
              <w:rPr>
                <w:rFonts w:ascii="Angsana New" w:hAnsi="Angsana New"/>
                <w:sz w:val="23"/>
                <w:szCs w:val="23"/>
              </w:rPr>
              <w:t>(3,342,722)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087D2A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34B7C">
              <w:rPr>
                <w:rFonts w:ascii="Angsana New" w:hAnsi="Angsana New"/>
                <w:sz w:val="23"/>
                <w:szCs w:val="23"/>
              </w:rPr>
              <w:t>(3,342,722)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22,949,016</w:t>
            </w:r>
          </w:p>
        </w:tc>
        <w:tc>
          <w:tcPr>
            <w:tcW w:w="272" w:type="dxa"/>
            <w:tcBorders>
              <w:top w:val="nil"/>
            </w:tcBorders>
          </w:tcPr>
          <w:p w:rsidR="0042430B" w:rsidRPr="00087D2A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22,949,016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36,364,051 </w:t>
            </w:r>
          </w:p>
        </w:tc>
        <w:tc>
          <w:tcPr>
            <w:tcW w:w="272" w:type="dxa"/>
            <w:tcBorders>
              <w:bottom w:val="nil"/>
            </w:tcBorders>
          </w:tcPr>
          <w:p w:rsidR="0042430B" w:rsidRPr="00087D2A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36,364,051 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23,917,190 </w:t>
            </w:r>
          </w:p>
        </w:tc>
        <w:tc>
          <w:tcPr>
            <w:tcW w:w="236" w:type="dxa"/>
          </w:tcPr>
          <w:p w:rsidR="0042430B" w:rsidRPr="000B08E4" w:rsidRDefault="0042430B" w:rsidP="0042430B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3,323,173 </w:t>
            </w:r>
          </w:p>
        </w:tc>
        <w:tc>
          <w:tcPr>
            <w:tcW w:w="236" w:type="dxa"/>
          </w:tcPr>
          <w:p w:rsidR="0042430B" w:rsidRPr="000B08E4" w:rsidRDefault="0042430B" w:rsidP="0042430B"/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479,554,931 </w:t>
            </w:r>
          </w:p>
        </w:tc>
        <w:tc>
          <w:tcPr>
            <w:tcW w:w="236" w:type="dxa"/>
          </w:tcPr>
          <w:p w:rsidR="0042430B" w:rsidRPr="000B08E4" w:rsidRDefault="0042430B" w:rsidP="0042430B"/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59,369,935 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A57787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63,411,017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629,576,246</w:t>
            </w:r>
          </w:p>
        </w:tc>
      </w:tr>
      <w:tr w:rsidR="0042430B" w:rsidRPr="00D4650F" w:rsidTr="0066088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1B5E7D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430B" w:rsidRPr="00D4650F" w:rsidRDefault="0042430B" w:rsidP="0042430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1B5E7D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3,910,400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518,706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524,854,081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3,712,352,946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430B" w:rsidRPr="00D4650F" w:rsidRDefault="0042430B" w:rsidP="0042430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1B5E7D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4,241,636,133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รับคืน</w:t>
            </w:r>
          </w:p>
        </w:tc>
        <w:tc>
          <w:tcPr>
            <w:tcW w:w="945" w:type="dxa"/>
          </w:tcPr>
          <w:p w:rsidR="0042430B" w:rsidRPr="00D4650F" w:rsidRDefault="0042430B" w:rsidP="0042430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D4650F" w:rsidRDefault="0042430B" w:rsidP="0042430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D4650F" w:rsidRDefault="0042430B" w:rsidP="0042430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430B" w:rsidRPr="00D4650F" w:rsidRDefault="0042430B" w:rsidP="0042430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1B5E7D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(992,191)</w:t>
            </w:r>
          </w:p>
        </w:tc>
        <w:tc>
          <w:tcPr>
            <w:tcW w:w="236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(239,174)</w:t>
            </w:r>
          </w:p>
        </w:tc>
        <w:tc>
          <w:tcPr>
            <w:tcW w:w="236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7430D2">
              <w:rPr>
                <w:rFonts w:ascii="Angsana New" w:hAnsi="Angsana New"/>
                <w:sz w:val="23"/>
                <w:szCs w:val="23"/>
              </w:rPr>
              <w:t>222,691,731)</w:t>
            </w:r>
          </w:p>
        </w:tc>
        <w:tc>
          <w:tcPr>
            <w:tcW w:w="236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7430D2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(3,671,306,969)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(3,895,230,065)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9,254,469 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882,356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98,062,487 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23,307,479 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430B" w:rsidRPr="00D4650F" w:rsidRDefault="0042430B" w:rsidP="0042430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131,506,791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410,653 </w:t>
            </w:r>
          </w:p>
        </w:tc>
        <w:tc>
          <w:tcPr>
            <w:tcW w:w="236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321,094 </w:t>
            </w:r>
          </w:p>
        </w:tc>
        <w:tc>
          <w:tcPr>
            <w:tcW w:w="236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131,923,089</w:t>
            </w:r>
          </w:p>
        </w:tc>
        <w:tc>
          <w:tcPr>
            <w:tcW w:w="236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2,958,495 </w:t>
            </w:r>
          </w:p>
        </w:tc>
        <w:tc>
          <w:tcPr>
            <w:tcW w:w="236" w:type="dxa"/>
            <w:tcBorders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42430B" w:rsidRPr="00D4650F" w:rsidRDefault="0042430B" w:rsidP="0042430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135,613,331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4,163,511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960,610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96,993,962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25,904,363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128,022,446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16,746,842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2,443,592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629,141,888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93,216,314</w:t>
            </w: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745,408,746</w:t>
            </w:r>
          </w:p>
        </w:tc>
      </w:tr>
      <w:tr w:rsidR="0042430B" w:rsidRPr="00D4650F" w:rsidTr="0066088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12600E" w:rsidRDefault="0042430B" w:rsidP="0042430B"/>
        </w:tc>
        <w:tc>
          <w:tcPr>
            <w:tcW w:w="236" w:type="dxa"/>
          </w:tcPr>
          <w:p w:rsidR="0042430B" w:rsidRPr="0012600E" w:rsidRDefault="0042430B" w:rsidP="0042430B"/>
        </w:tc>
        <w:tc>
          <w:tcPr>
            <w:tcW w:w="943" w:type="dxa"/>
          </w:tcPr>
          <w:p w:rsidR="0042430B" w:rsidRPr="0012600E" w:rsidRDefault="0042430B" w:rsidP="0042430B"/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430B" w:rsidRPr="0012600E" w:rsidRDefault="0042430B" w:rsidP="0042430B"/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12600E" w:rsidRDefault="0042430B" w:rsidP="0042430B"/>
        </w:tc>
        <w:tc>
          <w:tcPr>
            <w:tcW w:w="236" w:type="dxa"/>
          </w:tcPr>
          <w:p w:rsidR="0042430B" w:rsidRPr="0012600E" w:rsidRDefault="0042430B" w:rsidP="0042430B"/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12600E" w:rsidRDefault="0042430B" w:rsidP="0042430B"/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2430B" w:rsidRPr="00D4650F" w:rsidTr="0066088E">
        <w:tc>
          <w:tcPr>
            <w:tcW w:w="2700" w:type="dxa"/>
          </w:tcPr>
          <w:p w:rsidR="0042430B" w:rsidRPr="00D4650F" w:rsidRDefault="0042430B" w:rsidP="0042430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7,170,348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879,581</w:t>
            </w:r>
          </w:p>
        </w:tc>
        <w:tc>
          <w:tcPr>
            <w:tcW w:w="236" w:type="dxa"/>
          </w:tcPr>
          <w:p w:rsidR="0042430B" w:rsidRPr="0012600E" w:rsidRDefault="0042430B" w:rsidP="0042430B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(149,586,957)</w:t>
            </w:r>
          </w:p>
        </w:tc>
        <w:tc>
          <w:tcPr>
            <w:tcW w:w="236" w:type="dxa"/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:rsidR="0042430B" w:rsidRPr="00412C1F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(33,846,379)</w:t>
            </w:r>
          </w:p>
        </w:tc>
        <w:tc>
          <w:tcPr>
            <w:tcW w:w="236" w:type="dxa"/>
          </w:tcPr>
          <w:p w:rsidR="0042430B" w:rsidRPr="00D4650F" w:rsidRDefault="0042430B" w:rsidP="0042430B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42430B" w:rsidRPr="00D4650F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59,550,907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/>
        </w:tc>
        <w:tc>
          <w:tcPr>
            <w:tcW w:w="1177" w:type="dxa"/>
            <w:tcBorders>
              <w:top w:val="nil"/>
              <w:bottom w:val="nil"/>
            </w:tcBorders>
          </w:tcPr>
          <w:p w:rsidR="0042430B" w:rsidRPr="00E75AAC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(115,832,500)</w:t>
            </w:r>
          </w:p>
        </w:tc>
      </w:tr>
      <w:tr w:rsidR="0042430B" w:rsidRPr="00D4650F" w:rsidTr="0066088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:rsidR="0042430B" w:rsidRPr="001B5E7D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430B" w:rsidRPr="00D4650F" w:rsidTr="0066088E">
        <w:tc>
          <w:tcPr>
            <w:tcW w:w="2700" w:type="dxa"/>
            <w:tcBorders>
              <w:bottom w:val="nil"/>
            </w:tcBorders>
          </w:tcPr>
          <w:p w:rsidR="0042430B" w:rsidRPr="00D4650F" w:rsidRDefault="0042430B" w:rsidP="0042430B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42430B" w:rsidRPr="001B5E7D" w:rsidDel="001E262A" w:rsidRDefault="0042430B" w:rsidP="0042430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232,056</w:t>
            </w:r>
          </w:p>
        </w:tc>
      </w:tr>
      <w:tr w:rsidR="0042430B" w:rsidRPr="00D4650F" w:rsidTr="0066088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430B" w:rsidRPr="00D4650F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430B" w:rsidRPr="001B5E7D" w:rsidRDefault="0042430B" w:rsidP="0042430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430B" w:rsidRPr="00D4650F" w:rsidTr="0066088E">
        <w:tc>
          <w:tcPr>
            <w:tcW w:w="2700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430B" w:rsidRPr="00D4650F" w:rsidRDefault="0042430B" w:rsidP="00424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</w:tcPr>
          <w:p w:rsidR="0042430B" w:rsidRPr="00E75AAC" w:rsidRDefault="0042430B" w:rsidP="0042430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(115,600,444)</w:t>
            </w:r>
          </w:p>
        </w:tc>
      </w:tr>
    </w:tbl>
    <w:p w:rsidR="002E5AB8" w:rsidRPr="00D4650F" w:rsidRDefault="00987EF7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รายการค่าใช้จ่าย</w:t>
      </w:r>
      <w:r w:rsidR="007C03DE">
        <w:rPr>
          <w:rFonts w:asciiTheme="majorBidi" w:hAnsiTheme="majorBidi" w:cstheme="majorBidi" w:hint="cs"/>
          <w:sz w:val="26"/>
          <w:szCs w:val="26"/>
          <w:cs/>
        </w:rPr>
        <w:t>ในการ</w:t>
      </w:r>
      <w:r w:rsidRPr="00D4650F">
        <w:rPr>
          <w:rFonts w:asciiTheme="majorBidi" w:hAnsiTheme="majorBidi" w:cstheme="majorBidi"/>
          <w:sz w:val="26"/>
          <w:szCs w:val="26"/>
          <w:cs/>
        </w:rPr>
        <w:t>ดำเนินงานที่สำคัญสำหรับแต่ละ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E19C1" w:rsidRPr="00D4650F"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="006E19C1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259EA" w:rsidRPr="00D4650F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ได้แก่</w:t>
      </w:r>
    </w:p>
    <w:p w:rsidR="00052290" w:rsidRPr="00D4650F" w:rsidRDefault="00052290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29"/>
        <w:gridCol w:w="236"/>
        <w:gridCol w:w="325"/>
        <w:gridCol w:w="810"/>
        <w:gridCol w:w="1440"/>
        <w:gridCol w:w="270"/>
        <w:gridCol w:w="1440"/>
      </w:tblGrid>
      <w:tr w:rsidR="0014268B" w:rsidRPr="00837247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244114" w:rsidRDefault="00AB42A2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114">
              <w:rPr>
                <w:rFonts w:ascii="Angsana New" w:hAnsi="Angsana New"/>
                <w:sz w:val="26"/>
                <w:szCs w:val="26"/>
              </w:rPr>
              <w:t>69,121,491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61,601,136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244114" w:rsidRDefault="00AB42A2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114">
              <w:rPr>
                <w:rFonts w:ascii="Angsana New" w:hAnsi="Angsana New"/>
                <w:sz w:val="26"/>
                <w:szCs w:val="26"/>
              </w:rPr>
              <w:t>21,413,02</w:t>
            </w:r>
            <w:r w:rsidR="00244114" w:rsidRPr="0024411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22,950,768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244114" w:rsidRDefault="004805DC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114">
              <w:rPr>
                <w:rFonts w:ascii="Angsana New" w:hAnsi="Angsana New"/>
                <w:sz w:val="26"/>
                <w:szCs w:val="26"/>
              </w:rPr>
              <w:t>615,300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512,550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244114" w:rsidRDefault="00244114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114">
              <w:rPr>
                <w:rFonts w:ascii="Angsana New" w:hAnsi="Angsana New"/>
                <w:sz w:val="26"/>
                <w:szCs w:val="26"/>
              </w:rPr>
              <w:t>184,326,805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24,108,263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244114" w:rsidRDefault="00AB42A2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114">
              <w:rPr>
                <w:rFonts w:ascii="Angsana New" w:hAnsi="Angsana New"/>
                <w:sz w:val="26"/>
                <w:szCs w:val="26"/>
              </w:rPr>
              <w:t>15,206,51</w:t>
            </w:r>
            <w:r w:rsidR="00244114" w:rsidRPr="0024411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906551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551">
              <w:rPr>
                <w:rFonts w:ascii="Angsana New" w:hAnsi="Angsana New"/>
                <w:sz w:val="26"/>
                <w:szCs w:val="26"/>
              </w:rPr>
              <w:t xml:space="preserve"> 18,849,729 </w:t>
            </w:r>
          </w:p>
        </w:tc>
      </w:tr>
      <w:tr w:rsidR="00E33993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83724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E33993" w:rsidRPr="00906551" w:rsidRDefault="00246E74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E74">
              <w:rPr>
                <w:rFonts w:ascii="Angsana New" w:hAnsi="Angsana New"/>
                <w:sz w:val="26"/>
                <w:szCs w:val="26"/>
              </w:rPr>
              <w:t>290,683,130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E33993" w:rsidRPr="00906551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551">
              <w:rPr>
                <w:rFonts w:ascii="Angsana New" w:hAnsi="Angsana New"/>
                <w:sz w:val="26"/>
                <w:szCs w:val="26"/>
              </w:rPr>
              <w:t xml:space="preserve"> 128,022,446 </w:t>
            </w:r>
          </w:p>
        </w:tc>
      </w:tr>
    </w:tbl>
    <w:p w:rsidR="00052290" w:rsidRPr="00D4650F" w:rsidRDefault="00052290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2</w:t>
      </w:r>
      <w:r w:rsidR="000866ED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กองทุนสำรองเลี้ยงชีพพนักงานที่จดทะเบียน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>
        <w:rPr>
          <w:rFonts w:asciiTheme="majorBidi" w:hAnsiTheme="majorBidi" w:cstheme="majorBidi"/>
          <w:sz w:val="26"/>
          <w:szCs w:val="26"/>
        </w:rPr>
        <w:t>2530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โดยพนักงานจ่ายสะสมและบริษัทจ่ายสมทบเข้ากองทุนเป็นรายเดือนในอัตราร้อยละ </w:t>
      </w:r>
      <w:r>
        <w:rPr>
          <w:rFonts w:asciiTheme="majorBidi" w:hAnsiTheme="majorBidi" w:cstheme="majorBidi"/>
          <w:sz w:val="26"/>
          <w:szCs w:val="26"/>
        </w:rPr>
        <w:t>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(พ.ศ. </w:t>
      </w:r>
      <w:r>
        <w:rPr>
          <w:rFonts w:asciiTheme="majorBidi" w:hAnsiTheme="majorBidi" w:cstheme="majorBidi"/>
          <w:sz w:val="26"/>
          <w:szCs w:val="26"/>
        </w:rPr>
        <w:t>2532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>
        <w:rPr>
          <w:rFonts w:asciiTheme="majorBidi" w:hAnsiTheme="majorBidi" w:cstheme="majorBidi"/>
          <w:sz w:val="26"/>
          <w:szCs w:val="26"/>
        </w:rPr>
        <w:t>2530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ส่วนที่บริษัทจ่ายสมทบสำหรับแต่ละปี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สิ้นสุดวันที่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ซึ่งบันทึกเป็นค่าใช้จ่ายในงบกำไรขาดทุน</w:t>
      </w:r>
      <w:r w:rsidR="00567E32">
        <w:rPr>
          <w:rFonts w:asciiTheme="majorBidi" w:hAnsiTheme="majorBidi" w:cstheme="majorBidi" w:hint="cs"/>
          <w:sz w:val="26"/>
          <w:szCs w:val="26"/>
          <w:cs/>
        </w:rPr>
        <w:t>เบ็ดเสร็จ</w:t>
      </w:r>
      <w:r w:rsidRPr="00186D57">
        <w:rPr>
          <w:rFonts w:asciiTheme="majorBidi" w:hAnsiTheme="majorBidi" w:cstheme="majorBidi"/>
          <w:sz w:val="26"/>
          <w:szCs w:val="26"/>
          <w:cs/>
        </w:rPr>
        <w:t>มีจำนวนเงิน</w:t>
      </w:r>
      <w:r w:rsidRPr="00241C5A">
        <w:rPr>
          <w:rFonts w:asciiTheme="majorBidi" w:hAnsiTheme="majorBidi" w:cstheme="majorBidi"/>
          <w:sz w:val="26"/>
          <w:szCs w:val="26"/>
          <w:cs/>
        </w:rPr>
        <w:t>ประมาณ</w:t>
      </w:r>
      <w:r w:rsidRPr="000866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D3EF1">
        <w:rPr>
          <w:rFonts w:asciiTheme="majorBidi" w:hAnsiTheme="majorBidi" w:cstheme="majorBidi"/>
          <w:sz w:val="26"/>
          <w:szCs w:val="26"/>
        </w:rPr>
        <w:t>2</w:t>
      </w:r>
      <w:r w:rsidR="000866ED" w:rsidRPr="000866ED">
        <w:rPr>
          <w:rFonts w:asciiTheme="majorBidi" w:hAnsiTheme="majorBidi" w:cstheme="majorBidi"/>
          <w:sz w:val="26"/>
          <w:szCs w:val="26"/>
        </w:rPr>
        <w:t>.</w:t>
      </w:r>
      <w:r w:rsidR="00DD3EF1">
        <w:rPr>
          <w:rFonts w:asciiTheme="majorBidi" w:hAnsiTheme="majorBidi" w:cstheme="majorBidi"/>
          <w:sz w:val="26"/>
          <w:szCs w:val="26"/>
        </w:rPr>
        <w:t>2</w:t>
      </w:r>
      <w:r w:rsidR="000866ED" w:rsidRPr="000866ED">
        <w:rPr>
          <w:rFonts w:asciiTheme="majorBidi" w:hAnsiTheme="majorBidi" w:cstheme="majorBidi"/>
          <w:sz w:val="26"/>
          <w:szCs w:val="26"/>
        </w:rPr>
        <w:t xml:space="preserve"> </w:t>
      </w:r>
      <w:r w:rsidR="000866ED" w:rsidRPr="000866E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866ED" w:rsidRPr="000866ED">
        <w:rPr>
          <w:rFonts w:asciiTheme="majorBidi" w:hAnsiTheme="majorBidi" w:cstheme="majorBidi"/>
          <w:sz w:val="26"/>
          <w:szCs w:val="26"/>
        </w:rPr>
        <w:t xml:space="preserve"> </w:t>
      </w:r>
      <w:r w:rsidR="000866ED" w:rsidRPr="000866E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0866ED">
        <w:rPr>
          <w:rFonts w:asciiTheme="majorBidi" w:hAnsiTheme="majorBidi" w:cstheme="majorBidi"/>
          <w:sz w:val="26"/>
          <w:szCs w:val="26"/>
        </w:rPr>
        <w:t xml:space="preserve">2.3 </w:t>
      </w:r>
      <w:r w:rsidRPr="000866ED">
        <w:rPr>
          <w:rFonts w:asciiTheme="majorBidi" w:hAnsiTheme="majorBidi" w:cstheme="majorBidi"/>
          <w:sz w:val="26"/>
          <w:szCs w:val="26"/>
          <w:cs/>
        </w:rPr>
        <w:t>ล้าน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="000866ED">
        <w:rPr>
          <w:rFonts w:asciiTheme="majorBidi" w:hAnsiTheme="majorBidi" w:cstheme="majorBidi" w:hint="cs"/>
          <w:sz w:val="26"/>
          <w:szCs w:val="26"/>
          <w:cs/>
        </w:rPr>
        <w:t xml:space="preserve"> ตามลำดับ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0866ED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</w:rPr>
        <w:t>28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ความเสี่ยงของบริษัทประกันวินาศภัย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0866ED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</w:rPr>
        <w:t>28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</w:rPr>
        <w:t>.1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</w:t>
      </w:r>
      <w:r w:rsidR="00BB4B6A" w:rsidRPr="00F803FF">
        <w:rPr>
          <w:rFonts w:asciiTheme="majorBidi" w:hAnsiTheme="majorBidi" w:cstheme="majorBidi" w:hint="cs"/>
          <w:b/>
          <w:bCs/>
          <w:sz w:val="26"/>
          <w:szCs w:val="26"/>
          <w:cs/>
        </w:rPr>
        <w:t>ด้าน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BB4B6A" w:rsidRPr="00F803FF">
        <w:rPr>
          <w:rFonts w:asciiTheme="majorBidi" w:hAnsiTheme="majorBidi" w:cstheme="majorBidi" w:hint="cs"/>
          <w:b/>
          <w:bCs/>
          <w:sz w:val="26"/>
          <w:szCs w:val="26"/>
          <w:cs/>
        </w:rPr>
        <w:t>รับ</w:t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  <w:cs/>
        </w:rPr>
        <w:t>ประกันภัย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ความเสี่ยงท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ี่เกิด</w:t>
      </w:r>
      <w:r w:rsidRPr="00F803FF">
        <w:rPr>
          <w:rFonts w:asciiTheme="majorBidi" w:hAnsiTheme="majorBidi" w:cstheme="majorBidi"/>
          <w:sz w:val="26"/>
          <w:szCs w:val="26"/>
          <w:cs/>
        </w:rPr>
        <w:t>จากความผันผวนของความถี่ ความรุนแรง และเวลาที่เกิดความเสียหายที่เบี่ยงเบนจากสมมติฐานที่ใช้ในการคํานวณอัตราเ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บี้ยประกันภัย</w:t>
      </w:r>
      <w:r w:rsidRPr="00F803FF">
        <w:rPr>
          <w:rFonts w:asciiTheme="majorBidi" w:hAnsiTheme="majorBidi" w:cstheme="majorBidi"/>
          <w:sz w:val="26"/>
          <w:szCs w:val="26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</w:rPr>
        <w:t>การคํานวณ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เงินสำรอง</w:t>
      </w:r>
      <w:r w:rsidRPr="00F803FF">
        <w:rPr>
          <w:rFonts w:asciiTheme="majorBidi" w:hAnsiTheme="majorBidi" w:cstheme="majorBidi"/>
          <w:sz w:val="26"/>
          <w:szCs w:val="26"/>
          <w:cs/>
        </w:rPr>
        <w:t xml:space="preserve"> และการพิจารณารับประกันภัย</w:t>
      </w:r>
    </w:p>
    <w:p w:rsidR="00BB4B6A" w:rsidRPr="00987EF7" w:rsidRDefault="00BB4B6A" w:rsidP="0098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เขตที่จะรับประกันภัย  ภัยที่จะรับประกันภัย และวิธีการประกันภัยต่อ ซึ่งมีการกำหนดอำนาจการอนุมัติวงเงินในการพิจารณาประกันภัยไว้อย่างชัดเจน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="Angsana New" w:hAnsi="Angsana New"/>
          <w:sz w:val="26"/>
          <w:szCs w:val="26"/>
        </w:rPr>
        <w:br w:type="page"/>
      </w:r>
      <w:r w:rsidRPr="00F803FF">
        <w:rPr>
          <w:rFonts w:asciiTheme="majorBidi" w:hAnsiTheme="majorBidi" w:cstheme="majorBidi"/>
          <w:sz w:val="26"/>
          <w:szCs w:val="26"/>
          <w:cs/>
        </w:rPr>
        <w:lastRenderedPageBreak/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F803FF">
        <w:rPr>
          <w:rFonts w:asciiTheme="majorBidi" w:hAnsiTheme="majorBidi" w:cstheme="majorBidi"/>
          <w:sz w:val="26"/>
          <w:szCs w:val="26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</w:rPr>
        <w:t>ลักษณะของความเสี่ยงภัย</w:t>
      </w:r>
      <w:r w:rsidRPr="00F803FF">
        <w:rPr>
          <w:rFonts w:asciiTheme="majorBidi" w:hAnsiTheme="majorBidi" w:cstheme="majorBidi"/>
          <w:sz w:val="26"/>
          <w:szCs w:val="26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</w:rPr>
        <w:t>มูลค่าทุนประกันภัย รวมไปถึงตัวแทนและนายหน้าผู้แนะนำ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ผู้เอาประกันภัย</w:t>
      </w:r>
      <w:r w:rsidRPr="00F803FF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บริษัทพิจารณาถึงสัดส่วนความสามารถในการรับประกันภัยที่บริษัทสามารถรับความเสี่ยงภัยไว้ได้เอง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ในกรณีที่</w:t>
      </w:r>
      <w:r w:rsidRPr="00F803FF">
        <w:rPr>
          <w:rFonts w:asciiTheme="majorBidi" w:hAnsiTheme="majorBidi" w:cstheme="majorBidi"/>
          <w:sz w:val="26"/>
          <w:szCs w:val="26"/>
          <w:cs/>
        </w:rPr>
        <w:t>การรับประกันภัยรายนั้นมีความเสี่ยงภัยที่สูงและ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F803FF">
        <w:rPr>
          <w:rFonts w:asciiTheme="majorBidi" w:hAnsiTheme="majorBidi" w:cstheme="majorBidi"/>
          <w:sz w:val="26"/>
          <w:szCs w:val="26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บริษัทจะปฏิเสธการรับประกันภัยนั้น ๆ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และถ้าบริษัทไม่มีประสบการณ์หรือไม่มีเจ้าหน้าที่ที่ชำนาญการในการรับประกันภัยในงานนั้น หรือทำให้การพิจารณาความคุ้มครองและรับงานเป็นไปได้ยาก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F803FF">
        <w:rPr>
          <w:rFonts w:asciiTheme="majorBidi" w:hAnsiTheme="majorBidi" w:cstheme="majorBidi"/>
          <w:sz w:val="26"/>
          <w:szCs w:val="26"/>
          <w:cs/>
        </w:rPr>
        <w:t>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ยาว</w:t>
      </w:r>
      <w:r w:rsidRPr="00F803FF">
        <w:rPr>
          <w:rFonts w:asciiTheme="majorBidi" w:hAnsiTheme="majorBidi" w:cstheme="majorBidi"/>
          <w:sz w:val="26"/>
          <w:szCs w:val="26"/>
        </w:rPr>
        <w:t xml:space="preserve">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</w:t>
      </w:r>
      <w:r w:rsidRPr="00F803FF">
        <w:rPr>
          <w:rFonts w:asciiTheme="majorBidi" w:hAnsiTheme="majorBidi" w:cstheme="majorBidi"/>
          <w:sz w:val="26"/>
          <w:szCs w:val="26"/>
          <w:cs/>
        </w:rPr>
        <w:t>ขยายศูนย์การให้บริการ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F803FF">
        <w:rPr>
          <w:rFonts w:asciiTheme="majorBidi" w:hAnsiTheme="majorBidi" w:cstheme="majorBidi"/>
          <w:sz w:val="26"/>
          <w:szCs w:val="26"/>
          <w:cs/>
        </w:rPr>
        <w:t>ครอบคลุมทุกพื้นที่ทั่วประเทศ</w:t>
      </w:r>
    </w:p>
    <w:p w:rsidR="00BB4B6A" w:rsidRPr="00F803FF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บริษัทรักษาส่วนแบ่งทางการตลาด</w:t>
      </w:r>
      <w:r w:rsidRPr="00F803F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พร้อมขยายส่วนแบ่งทางการตลาด เพื่อเพิ่มโอกาสในการแข่งขันกับกิจการของทุนต่างชาติ</w:t>
      </w:r>
      <w:r w:rsidRPr="00F803FF">
        <w:rPr>
          <w:rFonts w:asciiTheme="majorBidi" w:hAnsiTheme="majorBidi" w:cstheme="majorBidi"/>
          <w:sz w:val="26"/>
          <w:szCs w:val="26"/>
        </w:rPr>
        <w:t xml:space="preserve"> 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F803FF">
        <w:rPr>
          <w:rFonts w:asciiTheme="majorBidi" w:hAnsiTheme="majorBidi" w:cstheme="majorBidi"/>
          <w:sz w:val="26"/>
          <w:szCs w:val="26"/>
          <w:cs/>
        </w:rPr>
        <w:t>คัด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เลือก</w:t>
      </w:r>
      <w:r w:rsidRPr="00F803FF">
        <w:rPr>
          <w:rFonts w:asciiTheme="majorBidi" w:hAnsiTheme="majorBidi" w:cstheme="majorBidi"/>
          <w:sz w:val="26"/>
          <w:szCs w:val="26"/>
          <w:cs/>
        </w:rPr>
        <w:t>ตัวแทน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F803FF">
        <w:rPr>
          <w:rFonts w:asciiTheme="majorBidi" w:hAnsiTheme="majorBidi" w:cstheme="majorBidi"/>
          <w:sz w:val="26"/>
          <w:szCs w:val="26"/>
          <w:cs/>
        </w:rPr>
        <w:t>นายหน้าที่มีคุณภาพเพิ่มขึ้น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 xml:space="preserve"> นอกเหนือจาก</w:t>
      </w:r>
      <w:r w:rsidRPr="00F803FF">
        <w:rPr>
          <w:rFonts w:asciiTheme="majorBidi" w:hAnsiTheme="majorBidi" w:cstheme="majorBidi"/>
          <w:sz w:val="26"/>
          <w:szCs w:val="26"/>
          <w:cs/>
        </w:rPr>
        <w:t>การรับเบี้ยประกันภัยจากการขยายงานของสถาบันการเงินเป็นหลัก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</w:rPr>
        <w:t>เพื่อ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เป็นการลดความเสี่ยงและเพิ่ม</w:t>
      </w:r>
      <w:r w:rsidRPr="00F803FF">
        <w:rPr>
          <w:rFonts w:asciiTheme="majorBidi" w:hAnsiTheme="majorBidi" w:cstheme="majorBidi"/>
          <w:sz w:val="26"/>
          <w:szCs w:val="26"/>
          <w:cs/>
        </w:rPr>
        <w:t>ความสมดุลของ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เบี้ยประกันภัย</w:t>
      </w:r>
      <w:r w:rsidRPr="00F803FF">
        <w:rPr>
          <w:rFonts w:asciiTheme="majorBidi" w:hAnsiTheme="majorBidi" w:cstheme="majorBidi"/>
          <w:sz w:val="26"/>
          <w:szCs w:val="26"/>
          <w:cs/>
        </w:rPr>
        <w:t>รับจากทุก ๆ แหล่งให้ใกล้เคียงกัน</w:t>
      </w:r>
    </w:p>
    <w:p w:rsidR="00BB4B6A" w:rsidRPr="00F803FF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ช่องทางการจัดจำหน่ายกรมธรรม์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F803FF">
        <w:rPr>
          <w:rFonts w:asciiTheme="majorBidi" w:hAnsiTheme="majorBidi" w:cstheme="majorBidi"/>
          <w:sz w:val="26"/>
          <w:szCs w:val="26"/>
          <w:cs/>
        </w:rPr>
        <w:t xml:space="preserve">ส่วนใหญ่ผ่านทางตัวแทนและนายหน้า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บริษัทจึง</w:t>
      </w:r>
      <w:r w:rsidRPr="00F803FF">
        <w:rPr>
          <w:rFonts w:asciiTheme="majorBidi" w:hAnsiTheme="majorBidi" w:cstheme="majorBidi"/>
          <w:sz w:val="26"/>
          <w:szCs w:val="26"/>
          <w:cs/>
        </w:rPr>
        <w:t>มีการกำหนดหลักเกณฑ์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และคุณสมบัติ</w:t>
      </w:r>
      <w:r w:rsidRPr="00F803FF">
        <w:rPr>
          <w:rFonts w:asciiTheme="majorBidi" w:hAnsiTheme="majorBidi" w:cstheme="majorBidi"/>
          <w:sz w:val="26"/>
          <w:szCs w:val="26"/>
          <w:cs/>
        </w:rPr>
        <w:t>ในการรับตัวแทนและนายหน้าของบริษัทเพื่อป้องกันความเสี่ยงที่ไม่สามารถเก็บเบี้ยประกันภัยได้</w:t>
      </w:r>
    </w:p>
    <w:p w:rsidR="00BB4B6A" w:rsidRPr="00F803FF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บริษัทกำหนดวิธีการกระจายความเสี่ยง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ในการประกันภัยต่อ</w:t>
      </w:r>
      <w:r w:rsidRPr="00F803FF">
        <w:rPr>
          <w:rFonts w:asciiTheme="majorBidi" w:hAnsiTheme="majorBidi" w:cstheme="majorBidi"/>
          <w:sz w:val="26"/>
          <w:szCs w:val="26"/>
          <w:cs/>
        </w:rPr>
        <w:t>ให้หลากหลายมากขึ้น</w:t>
      </w:r>
      <w:r w:rsidRPr="00F803FF">
        <w:rPr>
          <w:rFonts w:asciiTheme="majorBidi" w:hAnsiTheme="majorBidi" w:cstheme="majorBidi"/>
          <w:sz w:val="26"/>
          <w:szCs w:val="26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</w:rPr>
        <w:t xml:space="preserve">โดยทำการซื้อความเสียหายส่วนเกิน </w:t>
      </w:r>
      <w:r w:rsidRPr="00F803FF">
        <w:rPr>
          <w:rFonts w:asciiTheme="majorBidi" w:hAnsiTheme="majorBidi" w:cstheme="majorBidi"/>
          <w:sz w:val="26"/>
          <w:szCs w:val="26"/>
        </w:rPr>
        <w:t xml:space="preserve">(Excess of Loss) 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นอกจากนี้ บริษัท</w:t>
      </w:r>
      <w:r w:rsidRPr="00F803FF">
        <w:rPr>
          <w:rFonts w:asciiTheme="majorBidi" w:hAnsiTheme="majorBidi" w:cstheme="majorBidi"/>
          <w:sz w:val="26"/>
          <w:szCs w:val="26"/>
          <w:cs/>
        </w:rPr>
        <w:t>ได้ทำการสร้างเครือข่ายกับบริษัทประกันภัยต่อทั้งในและต่างประเทศ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เพื่อ</w:t>
      </w:r>
      <w:r w:rsidRPr="00F803FF">
        <w:rPr>
          <w:rFonts w:asciiTheme="majorBidi" w:hAnsiTheme="majorBidi" w:cstheme="majorBidi"/>
          <w:sz w:val="26"/>
          <w:szCs w:val="26"/>
          <w:cs/>
        </w:rPr>
        <w:t>ป้องกันปัญหาที่บริษัทไม่สามารถ</w:t>
      </w:r>
      <w:r w:rsidRPr="00F803FF">
        <w:rPr>
          <w:rFonts w:asciiTheme="majorBidi" w:hAnsiTheme="majorBidi" w:cstheme="majorBidi" w:hint="cs"/>
          <w:sz w:val="26"/>
          <w:szCs w:val="26"/>
          <w:cs/>
        </w:rPr>
        <w:t>ทำ</w:t>
      </w:r>
      <w:r w:rsidRPr="00F803FF">
        <w:rPr>
          <w:rFonts w:asciiTheme="majorBidi" w:hAnsiTheme="majorBidi" w:cstheme="majorBidi"/>
          <w:sz w:val="26"/>
          <w:szCs w:val="26"/>
          <w:cs/>
        </w:rPr>
        <w:t>ประกันภัยต่อได้ต่อไป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af7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05640F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E3399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05640F" w:rsidRDefault="00E33993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BB4B6A" w:rsidRPr="0005640F" w:rsidTr="00BB4B6A">
        <w:tc>
          <w:tcPr>
            <w:tcW w:w="151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D7FC9" w:rsidRPr="00497293" w:rsidTr="00BB4B6A">
        <w:tc>
          <w:tcPr>
            <w:tcW w:w="1510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5D7FC9" w:rsidRPr="0049729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6,607,268 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(4,807,896)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>1,799,372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3,147,240 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(1,310,496)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1,836,744</w:t>
            </w:r>
          </w:p>
        </w:tc>
      </w:tr>
      <w:tr w:rsidR="005D7FC9" w:rsidRPr="00497293" w:rsidTr="00BB4B6A">
        <w:tc>
          <w:tcPr>
            <w:tcW w:w="1510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5D7FC9" w:rsidRPr="0049729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450,258 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(191,691)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>258,567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630,262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(362,734)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267,528</w:t>
            </w:r>
          </w:p>
        </w:tc>
      </w:tr>
      <w:tr w:rsidR="005D7FC9" w:rsidRPr="00497293" w:rsidTr="00BB4B6A">
        <w:tc>
          <w:tcPr>
            <w:tcW w:w="1510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5D7FC9" w:rsidRPr="0049729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251,897,881 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(87,554,448)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>164,343,433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27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575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866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(95,1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07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570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17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9,468,296</w:t>
            </w:r>
          </w:p>
        </w:tc>
      </w:tr>
      <w:tr w:rsidR="005D7FC9" w:rsidRPr="00497293" w:rsidTr="00BB4B6A">
        <w:tc>
          <w:tcPr>
            <w:tcW w:w="1510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13" w:type="dxa"/>
          </w:tcPr>
          <w:p w:rsidR="005D7FC9" w:rsidRPr="0049729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94,312,504 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 xml:space="preserve"> (73,547,601)</w:t>
            </w:r>
          </w:p>
        </w:tc>
        <w:tc>
          <w:tcPr>
            <w:tcW w:w="106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5D7FC9" w:rsidRPr="00A32500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2500">
              <w:rPr>
                <w:rFonts w:asciiTheme="majorBidi" w:hAnsiTheme="majorBidi" w:cstheme="majorBidi"/>
                <w:sz w:val="25"/>
                <w:szCs w:val="25"/>
              </w:rPr>
              <w:t>20,764,903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185,431,548 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(160,200,217)</w:t>
            </w:r>
          </w:p>
        </w:tc>
        <w:tc>
          <w:tcPr>
            <w:tcW w:w="106" w:type="dxa"/>
          </w:tcPr>
          <w:p w:rsidR="005D7FC9" w:rsidRPr="0038670F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5D7FC9" w:rsidRPr="00194D26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25,231,331</w:t>
            </w:r>
          </w:p>
        </w:tc>
      </w:tr>
      <w:tr w:rsidR="00D63779" w:rsidRPr="0005640F" w:rsidTr="00BB4B6A">
        <w:tc>
          <w:tcPr>
            <w:tcW w:w="1510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D63779" w:rsidRPr="00497293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6C48AC" w:rsidRDefault="005D7FC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48AC">
              <w:rPr>
                <w:rFonts w:asciiTheme="majorBidi" w:hAnsiTheme="majorBidi" w:cstheme="majorBidi"/>
                <w:sz w:val="25"/>
                <w:szCs w:val="25"/>
              </w:rPr>
              <w:t>353,267,911</w:t>
            </w:r>
          </w:p>
        </w:tc>
        <w:tc>
          <w:tcPr>
            <w:tcW w:w="106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5D7FC9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D7FC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D7FC9" w:rsidRPr="005D7FC9">
              <w:rPr>
                <w:rFonts w:asciiTheme="majorBidi" w:hAnsiTheme="majorBidi" w:cstheme="majorBidi"/>
                <w:sz w:val="25"/>
                <w:szCs w:val="25"/>
              </w:rPr>
              <w:t>166</w:t>
            </w:r>
            <w:r w:rsidR="005D7FC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D7FC9" w:rsidRPr="005D7FC9">
              <w:rPr>
                <w:rFonts w:asciiTheme="majorBidi" w:hAnsiTheme="majorBidi" w:cstheme="majorBidi"/>
                <w:sz w:val="25"/>
                <w:szCs w:val="25"/>
              </w:rPr>
              <w:t>101</w:t>
            </w:r>
            <w:r w:rsidR="005D7FC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D7FC9" w:rsidRPr="005D7FC9">
              <w:rPr>
                <w:rFonts w:asciiTheme="majorBidi" w:hAnsiTheme="majorBidi" w:cstheme="majorBidi"/>
                <w:sz w:val="25"/>
                <w:szCs w:val="25"/>
              </w:rPr>
              <w:t>636</w:t>
            </w:r>
            <w:r w:rsidRPr="005D7FC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D63779" w:rsidRDefault="005D7FC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5D7FC9">
              <w:rPr>
                <w:rFonts w:asciiTheme="majorBidi" w:hAnsiTheme="majorBidi" w:cstheme="majorBidi"/>
                <w:sz w:val="25"/>
                <w:szCs w:val="25"/>
              </w:rPr>
              <w:t>187,166,275</w:t>
            </w:r>
          </w:p>
        </w:tc>
        <w:tc>
          <w:tcPr>
            <w:tcW w:w="106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463,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784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916</w:t>
            </w:r>
          </w:p>
        </w:tc>
        <w:tc>
          <w:tcPr>
            <w:tcW w:w="106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194D26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(256,981,017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D63779" w:rsidRPr="0038670F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63779" w:rsidRPr="00E234D7" w:rsidRDefault="00D63779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206,803,899</w:t>
            </w:r>
          </w:p>
        </w:tc>
      </w:tr>
    </w:tbl>
    <w:p w:rsidR="00BB4B6A" w:rsidRPr="0065764D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65764D">
        <w:rPr>
          <w:rFonts w:asciiTheme="majorBidi" w:hAnsiTheme="majorBidi" w:cstheme="majorBidi"/>
          <w:sz w:val="14"/>
          <w:szCs w:val="14"/>
        </w:rPr>
        <w:lastRenderedPageBreak/>
        <w:t xml:space="preserve"> </w:t>
      </w:r>
    </w:p>
    <w:tbl>
      <w:tblPr>
        <w:tblStyle w:val="af7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E3399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E33993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BB4B6A" w:rsidRPr="0005640F" w:rsidTr="00BB4B6A">
        <w:tc>
          <w:tcPr>
            <w:tcW w:w="151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D4A0B" w:rsidRPr="00186D57" w:rsidTr="00BB4B6A">
        <w:tc>
          <w:tcPr>
            <w:tcW w:w="1510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CD4A0B" w:rsidRPr="00CD4A0B" w:rsidRDefault="00CD4A0B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>10,188,644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(6,496,788)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>3,691,856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E234D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15,139,669 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CD4A0B" w:rsidRPr="00194D26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(7,945,415)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7A34A0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7,194,254</w:t>
            </w:r>
          </w:p>
        </w:tc>
      </w:tr>
      <w:tr w:rsidR="00CD4A0B" w:rsidRPr="00186D57" w:rsidTr="00BB4B6A">
        <w:tc>
          <w:tcPr>
            <w:tcW w:w="1510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CD4A0B" w:rsidRPr="00CD4A0B" w:rsidRDefault="00CD4A0B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89,980 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(52,144)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>37,836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E234D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230,046 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CD4A0B" w:rsidRPr="00194D26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(115,545)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7A34A0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114,501</w:t>
            </w:r>
          </w:p>
        </w:tc>
      </w:tr>
      <w:tr w:rsidR="00CD4A0B" w:rsidRPr="00186D57" w:rsidTr="00BB4B6A">
        <w:tc>
          <w:tcPr>
            <w:tcW w:w="1510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CD4A0B" w:rsidRPr="00CD4A0B" w:rsidRDefault="00CD4A0B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159,445,671 </w:t>
            </w:r>
          </w:p>
        </w:tc>
        <w:tc>
          <w:tcPr>
            <w:tcW w:w="106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(63,425,026)</w:t>
            </w:r>
          </w:p>
        </w:tc>
        <w:tc>
          <w:tcPr>
            <w:tcW w:w="106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>96,020,645</w:t>
            </w:r>
          </w:p>
        </w:tc>
        <w:tc>
          <w:tcPr>
            <w:tcW w:w="106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E234D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315,992,0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CD4A0B" w:rsidRPr="00194D26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(93,213,002)</w:t>
            </w:r>
          </w:p>
        </w:tc>
        <w:tc>
          <w:tcPr>
            <w:tcW w:w="106" w:type="dxa"/>
          </w:tcPr>
          <w:p w:rsidR="00CD4A0B" w:rsidRPr="0005640F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CD4A0B" w:rsidRPr="007A34A0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222,779,018</w:t>
            </w:r>
          </w:p>
        </w:tc>
      </w:tr>
      <w:tr w:rsidR="00CD4A0B" w:rsidRPr="00186D57" w:rsidTr="00BB4B6A">
        <w:tc>
          <w:tcPr>
            <w:tcW w:w="1510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13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4A0B" w:rsidRPr="00CD4A0B" w:rsidRDefault="00CD4A0B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23,224,836 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 xml:space="preserve"> (17,745,118)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D4A0B" w:rsidRPr="00CD4A0B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4A0B">
              <w:rPr>
                <w:rFonts w:asciiTheme="majorBidi" w:hAnsiTheme="majorBidi" w:cstheme="majorBidi"/>
                <w:sz w:val="25"/>
                <w:szCs w:val="25"/>
              </w:rPr>
              <w:t>5,479,718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CD4A0B" w:rsidRPr="00E234D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56,129,571 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CD4A0B" w:rsidRPr="00194D26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(45,118,503)</w:t>
            </w:r>
          </w:p>
        </w:tc>
        <w:tc>
          <w:tcPr>
            <w:tcW w:w="106" w:type="dxa"/>
          </w:tcPr>
          <w:p w:rsidR="00CD4A0B" w:rsidRPr="00186D57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CD4A0B" w:rsidRPr="007A34A0" w:rsidRDefault="00CD4A0B" w:rsidP="00CD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11,011,068</w:t>
            </w:r>
          </w:p>
        </w:tc>
      </w:tr>
      <w:tr w:rsidR="00E33993" w:rsidRPr="0005640F" w:rsidTr="00BB4B6A">
        <w:tc>
          <w:tcPr>
            <w:tcW w:w="1510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E234D7" w:rsidRDefault="00EA137C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A137C">
              <w:rPr>
                <w:rFonts w:asciiTheme="majorBidi" w:hAnsiTheme="majorBidi" w:cstheme="majorBidi"/>
                <w:sz w:val="25"/>
                <w:szCs w:val="25"/>
              </w:rPr>
              <w:t>192,949,131</w:t>
            </w:r>
          </w:p>
        </w:tc>
        <w:tc>
          <w:tcPr>
            <w:tcW w:w="106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194D26" w:rsidRDefault="00EA137C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A137C">
              <w:rPr>
                <w:rFonts w:asciiTheme="majorBidi" w:hAnsiTheme="majorBidi" w:cstheme="majorBidi"/>
                <w:sz w:val="25"/>
                <w:szCs w:val="25"/>
              </w:rPr>
              <w:t>(87,719,076)</w:t>
            </w:r>
          </w:p>
        </w:tc>
        <w:tc>
          <w:tcPr>
            <w:tcW w:w="106" w:type="dxa"/>
          </w:tcPr>
          <w:p w:rsidR="00E33993" w:rsidRPr="001F207A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E234D7" w:rsidRDefault="00EA137C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A137C">
              <w:rPr>
                <w:rFonts w:asciiTheme="majorBidi" w:hAnsiTheme="majorBidi" w:cstheme="majorBidi"/>
                <w:sz w:val="25"/>
                <w:szCs w:val="25"/>
              </w:rPr>
              <w:t>105,230,055</w:t>
            </w:r>
          </w:p>
        </w:tc>
        <w:tc>
          <w:tcPr>
            <w:tcW w:w="106" w:type="dxa"/>
          </w:tcPr>
          <w:p w:rsidR="00E33993" w:rsidRPr="001F207A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E234D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387,491,306 </w:t>
            </w:r>
          </w:p>
        </w:tc>
        <w:tc>
          <w:tcPr>
            <w:tcW w:w="106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194D26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(146,392,465)</w:t>
            </w:r>
          </w:p>
        </w:tc>
        <w:tc>
          <w:tcPr>
            <w:tcW w:w="106" w:type="dxa"/>
          </w:tcPr>
          <w:p w:rsidR="00E33993" w:rsidRPr="001F207A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E234D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241,098,841</w:t>
            </w: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</w:tbl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A6736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6736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การทดสอบความอ่อนไหว</w:t>
      </w:r>
    </w:p>
    <w:p w:rsidR="00BB4B6A" w:rsidRPr="00186D57" w:rsidRDefault="00BB4B6A" w:rsidP="00BB4B6A">
      <w:pPr>
        <w:tabs>
          <w:tab w:val="left" w:pos="540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หลักต่าง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p w:rsidR="00BB4B6A" w:rsidRPr="00186D57" w:rsidRDefault="00BB4B6A" w:rsidP="00BB4B6A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48"/>
        <w:gridCol w:w="252"/>
        <w:gridCol w:w="1350"/>
        <w:gridCol w:w="252"/>
        <w:gridCol w:w="2160"/>
        <w:gridCol w:w="252"/>
        <w:gridCol w:w="2160"/>
      </w:tblGrid>
      <w:tr w:rsidR="00BB4B6A" w:rsidRPr="00977D70" w:rsidTr="00885B40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</w:tcPr>
          <w:p w:rsidR="00BB4B6A" w:rsidRPr="00977D70" w:rsidRDefault="00AF0E24" w:rsidP="00E3399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E33993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(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BB4B6A" w:rsidRPr="00977D70" w:rsidTr="00885B40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BB4B6A" w:rsidRPr="00977D70" w:rsidTr="00885B40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pStyle w:val="25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BB4B6A" w:rsidRPr="00977D70" w:rsidTr="00885B40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BB4B6A" w:rsidRPr="00885B40" w:rsidTr="00885B40">
        <w:tc>
          <w:tcPr>
            <w:tcW w:w="3348" w:type="dxa"/>
          </w:tcPr>
          <w:p w:rsidR="00BB4B6A" w:rsidRPr="00885B4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BB4B6A" w:rsidRPr="00885B4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B4B6A" w:rsidRPr="00885B4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:rsidR="00BB4B6A" w:rsidRPr="00885B4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885B4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:rsidR="00BB4B6A" w:rsidRPr="00885B4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885B4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BB4B6A" w:rsidRPr="00977D70" w:rsidTr="00885B40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63779" w:rsidRPr="00977D70" w:rsidTr="00885B40">
        <w:tc>
          <w:tcPr>
            <w:tcW w:w="3348" w:type="dxa"/>
          </w:tcPr>
          <w:p w:rsidR="00D63779" w:rsidRPr="00977D70" w:rsidRDefault="00D63779" w:rsidP="00D6377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อุบัติเหตุสุดท้าย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63779" w:rsidRPr="00F41ED1" w:rsidRDefault="00F41ED1" w:rsidP="00D6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46,842,925</w:t>
            </w:r>
          </w:p>
        </w:tc>
        <w:tc>
          <w:tcPr>
            <w:tcW w:w="252" w:type="dxa"/>
          </w:tcPr>
          <w:p w:rsidR="00D63779" w:rsidRPr="00F41ED1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D63779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860</w:t>
            </w:r>
            <w:r w:rsidR="00D63779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833</w:t>
            </w:r>
          </w:p>
        </w:tc>
      </w:tr>
      <w:tr w:rsidR="00D63779" w:rsidRPr="00977D70" w:rsidTr="00885B40">
        <w:tc>
          <w:tcPr>
            <w:tcW w:w="3348" w:type="dxa"/>
            <w:hideMark/>
          </w:tcPr>
          <w:p w:rsidR="00D63779" w:rsidRPr="00977D70" w:rsidRDefault="00D63779" w:rsidP="00D6377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D63779" w:rsidRPr="00977D70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D63779" w:rsidP="00D637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D63779" w:rsidRPr="00F41ED1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D63779" w:rsidP="00D637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3779" w:rsidRPr="00977D70" w:rsidTr="00885B40">
        <w:tc>
          <w:tcPr>
            <w:tcW w:w="3348" w:type="dxa"/>
          </w:tcPr>
          <w:p w:rsidR="00D63779" w:rsidRPr="00977D70" w:rsidRDefault="00D63779" w:rsidP="00D6377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อุบัติเหตุสุดท้าย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63779" w:rsidRPr="00F41ED1" w:rsidRDefault="00D63779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41ED1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46,441,049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:rsidR="00D63779" w:rsidRPr="00F41ED1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D63779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F41ED1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41ED1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458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F41ED1"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957</w:t>
            </w: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63779" w:rsidRPr="00977D70" w:rsidTr="00885B40">
        <w:tc>
          <w:tcPr>
            <w:tcW w:w="3348" w:type="dxa"/>
            <w:hideMark/>
          </w:tcPr>
          <w:p w:rsidR="00D63779" w:rsidRPr="00977D70" w:rsidRDefault="00D63779" w:rsidP="00D6377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63779" w:rsidRPr="00977D70" w:rsidRDefault="00D63779" w:rsidP="00D6377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D63779" w:rsidRPr="00977D70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D63779" w:rsidP="00D637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D63779" w:rsidRPr="00F41ED1" w:rsidRDefault="00D63779" w:rsidP="00D6377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D63779" w:rsidRPr="00F41ED1" w:rsidRDefault="00D63779" w:rsidP="00D637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7,885,764</w:t>
            </w:r>
          </w:p>
        </w:tc>
        <w:tc>
          <w:tcPr>
            <w:tcW w:w="252" w:type="dxa"/>
          </w:tcPr>
          <w:p w:rsidR="00F41ED1" w:rsidRPr="00F41ED1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7,885,764</w:t>
            </w:r>
          </w:p>
        </w:tc>
      </w:tr>
      <w:tr w:rsidR="00F41ED1" w:rsidRPr="00977D70" w:rsidTr="00885B40">
        <w:tc>
          <w:tcPr>
            <w:tcW w:w="3348" w:type="dxa"/>
            <w:hideMark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F41ED1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(7,885,764)</w:t>
            </w:r>
          </w:p>
        </w:tc>
        <w:tc>
          <w:tcPr>
            <w:tcW w:w="252" w:type="dxa"/>
          </w:tcPr>
          <w:p w:rsidR="00F41ED1" w:rsidRPr="00F41ED1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F41ED1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41ED1">
              <w:rPr>
                <w:rFonts w:asciiTheme="majorBidi" w:eastAsia="MS Mincho" w:hAnsiTheme="majorBidi" w:cstheme="majorBidi"/>
                <w:sz w:val="24"/>
                <w:szCs w:val="24"/>
              </w:rPr>
              <w:t>(7,885,764)</w:t>
            </w: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2560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(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F41ED1" w:rsidRPr="00977D70" w:rsidRDefault="00F41ED1" w:rsidP="00F41ED1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977D70" w:rsidRDefault="00F41ED1" w:rsidP="00F41ED1">
            <w:pPr>
              <w:pStyle w:val="25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977D70" w:rsidRDefault="00F41ED1" w:rsidP="00F41ED1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41ED1" w:rsidRPr="00977D70" w:rsidRDefault="00F41ED1" w:rsidP="00F41ED1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F41ED1" w:rsidRPr="00885B40" w:rsidTr="00885B40">
        <w:tc>
          <w:tcPr>
            <w:tcW w:w="3348" w:type="dxa"/>
          </w:tcPr>
          <w:p w:rsidR="00F41ED1" w:rsidRPr="00885B4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41ED1" w:rsidRPr="00885B4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41ED1" w:rsidRPr="00885B4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:rsidR="00F41ED1" w:rsidRPr="00885B4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F41ED1" w:rsidRPr="00885B4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:rsidR="00F41ED1" w:rsidRPr="00885B4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F41ED1" w:rsidRPr="00885B4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F41ED1" w:rsidRPr="00977D70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F41ED1" w:rsidRPr="007D1EA4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อุบัติเหตุสุดท้าย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60,369,880</w:t>
            </w:r>
          </w:p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35,065,752 </w:t>
            </w:r>
          </w:p>
        </w:tc>
      </w:tr>
      <w:tr w:rsidR="00F41ED1" w:rsidRPr="00977D70" w:rsidTr="00885B40">
        <w:tc>
          <w:tcPr>
            <w:tcW w:w="3348" w:type="dxa"/>
            <w:hideMark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/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/>
        </w:tc>
      </w:tr>
      <w:tr w:rsidR="00F41ED1" w:rsidRPr="007D1EA4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อุบัติเหตุสุดท้าย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(60,335,972)</w:t>
            </w:r>
          </w:p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(35,031,844)</w:t>
            </w:r>
          </w:p>
        </w:tc>
      </w:tr>
      <w:tr w:rsidR="00F41ED1" w:rsidRPr="00977D70" w:rsidTr="00885B40">
        <w:tc>
          <w:tcPr>
            <w:tcW w:w="3348" w:type="dxa"/>
            <w:hideMark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/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/>
        </w:tc>
      </w:tr>
      <w:tr w:rsidR="00F41ED1" w:rsidRPr="007D1EA4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8,313,050</w:t>
            </w:r>
          </w:p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8,313,050</w:t>
            </w:r>
          </w:p>
        </w:tc>
      </w:tr>
      <w:tr w:rsidR="00F41ED1" w:rsidRPr="00977D70" w:rsidTr="00885B40">
        <w:tc>
          <w:tcPr>
            <w:tcW w:w="3348" w:type="dxa"/>
            <w:hideMark/>
          </w:tcPr>
          <w:p w:rsidR="00F41ED1" w:rsidRPr="00977D70" w:rsidRDefault="00F41ED1" w:rsidP="00F41ED1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F41ED1" w:rsidRPr="007D1EA4" w:rsidTr="00885B40">
        <w:tc>
          <w:tcPr>
            <w:tcW w:w="3348" w:type="dxa"/>
          </w:tcPr>
          <w:p w:rsidR="00F41ED1" w:rsidRPr="00977D70" w:rsidRDefault="00F41ED1" w:rsidP="00F41ED1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F41ED1" w:rsidRPr="00977D70" w:rsidRDefault="00F41ED1" w:rsidP="00F41ED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:rsidR="00F41ED1" w:rsidRPr="00977D70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(8,313,050)</w:t>
            </w:r>
          </w:p>
        </w:tc>
        <w:tc>
          <w:tcPr>
            <w:tcW w:w="252" w:type="dxa"/>
          </w:tcPr>
          <w:p w:rsidR="00F41ED1" w:rsidRPr="007C03DE" w:rsidRDefault="00F41ED1" w:rsidP="00F41ED1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F41ED1" w:rsidRPr="007C03DE" w:rsidRDefault="00F41ED1" w:rsidP="00F4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(8,313,050)</w:t>
            </w:r>
          </w:p>
        </w:tc>
      </w:tr>
    </w:tbl>
    <w:p w:rsidR="00D30B29" w:rsidRDefault="00D30B29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341A8" w:rsidRPr="00F803FF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F803FF">
        <w:rPr>
          <w:rFonts w:asciiTheme="majorBidi" w:hAnsiTheme="majorBidi" w:cstheme="majorBidi"/>
          <w:b/>
          <w:bCs/>
          <w:sz w:val="26"/>
          <w:szCs w:val="26"/>
        </w:rPr>
        <w:t>.2</w:t>
      </w:r>
      <w:r w:rsidRPr="00F803F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F803FF">
        <w:rPr>
          <w:rFonts w:asciiTheme="majorBidi" w:hAnsiTheme="majorBidi" w:cstheme="majorBidi" w:hint="cs"/>
          <w:b/>
          <w:bCs/>
          <w:sz w:val="26"/>
          <w:szCs w:val="26"/>
          <w:cs/>
        </w:rPr>
        <w:t>ความเสี่ยงของ</w:t>
      </w:r>
      <w:r w:rsidRPr="00F803FF">
        <w:rPr>
          <w:rFonts w:asciiTheme="majorBidi" w:hAnsiTheme="majorBidi" w:cstheme="majorBidi"/>
          <w:b/>
          <w:bCs/>
          <w:sz w:val="26"/>
          <w:szCs w:val="26"/>
          <w:cs/>
        </w:rPr>
        <w:t>เครื่องมือทางการเงิน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เบี้ยประกันภัยค้างรับ รายได้จากการลงทุนค้างรับ สินทรัพย์จากการประกันภัยต่อ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ลูกหนี้จากสัญญาประกันภัยต่อ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 เงินลงทุนในหลักทรัพย์ ค่าสินไหมทดแทน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ค้างรับ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จากคู่กรณี </w:t>
      </w:r>
      <w:r w:rsidR="002E7CFA"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เงินกู้ยืมจากกรรมการ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หนี้สินจากสัญญาประกันภัย 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เจ้าหนี้บริษัทประกันภัยต่อ ค่าจ้างและค่าบำเหน็จค้างจ่าย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3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</w:t>
      </w:r>
      <w:r w:rsidR="00885B40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ตามที่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กล่าวไว้ในหมายเหตุ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1 </w:t>
      </w:r>
      <w:r w:rsidRPr="00F803F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สินทรัพย์หนุนหลังของบริษัทไม่เพียงพอ</w:t>
      </w:r>
      <w:r w:rsidR="00CF0945">
        <w:rPr>
          <w:rFonts w:asciiTheme="majorBidi" w:hAnsiTheme="majorBidi" w:cstheme="majorBidi" w:hint="cs"/>
          <w:sz w:val="26"/>
          <w:szCs w:val="26"/>
          <w:cs/>
          <w:lang w:val="th-TH"/>
        </w:rPr>
        <w:t>อย่างต่อเนื่อง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ตามที่กำหนดในพระราชบัญญัติประกันวินาศภัย (ฉบับที่ </w:t>
      </w:r>
      <w:r w:rsidRPr="00F803FF">
        <w:rPr>
          <w:rFonts w:asciiTheme="majorBidi" w:hAnsiTheme="majorBidi"/>
          <w:sz w:val="26"/>
          <w:szCs w:val="26"/>
          <w:cs/>
          <w:lang w:val="th-TH"/>
        </w:rPr>
        <w:t xml:space="preserve">2) 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พ.ศ. </w:t>
      </w:r>
      <w:r w:rsidRPr="00F803FF">
        <w:rPr>
          <w:rFonts w:asciiTheme="majorBidi" w:hAnsiTheme="majorBidi"/>
          <w:sz w:val="26"/>
          <w:szCs w:val="26"/>
          <w:cs/>
          <w:lang w:val="th-TH"/>
        </w:rPr>
        <w:t>2551</w:t>
      </w:r>
    </w:p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F803FF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="00BB4B6A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AF0E24">
        <w:rPr>
          <w:rFonts w:asciiTheme="majorBidi" w:hAnsiTheme="majorBidi" w:cstheme="majorBidi" w:hint="cs"/>
          <w:sz w:val="26"/>
          <w:szCs w:val="26"/>
          <w:cs/>
          <w:lang w:val="th-TH"/>
        </w:rPr>
        <w:t>256</w:t>
      </w:r>
      <w:r w:rsidR="00E33993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="00E33993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p w:rsidR="00BB4B6A" w:rsidRPr="00E667ED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tbl>
      <w:tblPr>
        <w:tblStyle w:val="af7"/>
        <w:tblW w:w="977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BB4B6A" w:rsidRPr="00A75F47" w:rsidRDefault="00AF0E24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399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4B6A" w:rsidRPr="00A75F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4B6A"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</w:tr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</w:tr>
      <w:tr w:rsidR="00BB4B6A" w:rsidRPr="006B6580" w:rsidTr="007C03DE">
        <w:tc>
          <w:tcPr>
            <w:tcW w:w="2473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28AB" w:rsidRPr="006B6580" w:rsidTr="007C03DE">
        <w:tc>
          <w:tcPr>
            <w:tcW w:w="2473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42A2">
              <w:rPr>
                <w:rFonts w:asciiTheme="majorBidi" w:hAnsiTheme="majorBidi" w:cstheme="majorBidi"/>
                <w:sz w:val="24"/>
                <w:szCs w:val="24"/>
              </w:rPr>
              <w:t>59,469,843</w:t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59,489,843</w:t>
            </w:r>
          </w:p>
        </w:tc>
      </w:tr>
      <w:tr w:rsidR="007728AB" w:rsidRPr="006B6580" w:rsidTr="007C03DE">
        <w:tc>
          <w:tcPr>
            <w:tcW w:w="2473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320F1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126,517,539</w:t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320F1" w:rsidP="0073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126,517,539</w:t>
            </w:r>
          </w:p>
        </w:tc>
      </w:tr>
      <w:tr w:rsidR="007728AB" w:rsidRPr="006B6580" w:rsidTr="007C03DE">
        <w:tc>
          <w:tcPr>
            <w:tcW w:w="2473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739,738</w:t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739,738</w:t>
            </w:r>
          </w:p>
        </w:tc>
      </w:tr>
      <w:tr w:rsidR="007728AB" w:rsidRPr="006B6580" w:rsidTr="007C03DE">
        <w:tc>
          <w:tcPr>
            <w:tcW w:w="2473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1138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28AB" w:rsidRPr="006B6580" w:rsidTr="007C03DE">
        <w:tc>
          <w:tcPr>
            <w:tcW w:w="2473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230E23" w:rsidRDefault="005D7FC9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166,101,636</w:t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728AB" w:rsidRPr="00A75F47" w:rsidRDefault="007728AB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728AB" w:rsidRPr="00230E23" w:rsidRDefault="005D7FC9" w:rsidP="0077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166,101,636</w:t>
            </w: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161EFB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276,840,333</w:t>
            </w: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103,557,027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129,293,127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28AB">
              <w:rPr>
                <w:rFonts w:asciiTheme="majorBidi" w:hAnsiTheme="majorBidi"/>
                <w:sz w:val="24"/>
                <w:szCs w:val="24"/>
                <w:cs/>
              </w:rPr>
              <w:t>232</w:t>
            </w:r>
            <w:r w:rsidRPr="007728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28AB">
              <w:rPr>
                <w:rFonts w:asciiTheme="majorBidi" w:hAnsiTheme="majorBidi"/>
                <w:sz w:val="24"/>
                <w:szCs w:val="24"/>
                <w:cs/>
              </w:rPr>
              <w:t>850</w:t>
            </w:r>
            <w:r w:rsidRPr="007728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/>
                <w:sz w:val="24"/>
                <w:szCs w:val="24"/>
              </w:rPr>
              <w:t>54</w:t>
            </w:r>
          </w:p>
        </w:tc>
      </w:tr>
      <w:tr w:rsidR="008F2ACD" w:rsidRPr="006B6580" w:rsidTr="007C03DE">
        <w:tc>
          <w:tcPr>
            <w:tcW w:w="2473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8F2ACD" w:rsidRPr="00A7396A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7728AB" w:rsidRDefault="00161EFB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8F2ACD"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="008F2ACD"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230E23" w:rsidRDefault="00161EFB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8F2ACD"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="008F2ACD"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329,407,218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329,407,218</w:t>
            </w:r>
          </w:p>
        </w:tc>
      </w:tr>
      <w:tr w:rsidR="008F2ACD" w:rsidRPr="006B6580" w:rsidTr="007C03DE">
        <w:tc>
          <w:tcPr>
            <w:tcW w:w="2473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42,233,716</w:t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2ACD" w:rsidRPr="00A75F47" w:rsidRDefault="008F2ACD" w:rsidP="008F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42,233,716</w:t>
            </w:r>
          </w:p>
        </w:tc>
      </w:tr>
    </w:tbl>
    <w:p w:rsidR="007526FA" w:rsidRPr="00CD3C9A" w:rsidRDefault="007526F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tbl>
      <w:tblPr>
        <w:tblStyle w:val="af7"/>
        <w:tblW w:w="977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A75F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34D7">
              <w:rPr>
                <w:rFonts w:asciiTheme="majorBidi" w:hAnsiTheme="majorBidi" w:cstheme="majorBidi"/>
                <w:sz w:val="24"/>
                <w:szCs w:val="24"/>
              </w:rPr>
              <w:t>115,097,747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34D7">
              <w:rPr>
                <w:rFonts w:asciiTheme="majorBidi" w:hAnsiTheme="majorBidi" w:cstheme="majorBidi"/>
                <w:sz w:val="24"/>
                <w:szCs w:val="24"/>
              </w:rPr>
              <w:t>115,117,747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256,981,017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256,981,017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186,344,943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344,848,915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33993" w:rsidRPr="00A7396A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7F26F1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</w:t>
            </w:r>
            <w:r w:rsidRPr="007F26F1">
              <w:rPr>
                <w:rFonts w:asciiTheme="majorBidi" w:hAnsiTheme="majorBidi" w:hint="cs"/>
                <w:sz w:val="24"/>
                <w:szCs w:val="24"/>
                <w:cs/>
              </w:rPr>
              <w:t>จาก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</w:t>
            </w:r>
            <w:r w:rsidRPr="007F26F1">
              <w:rPr>
                <w:rFonts w:asciiTheme="majorBidi" w:hAnsiTheme="majorBidi" w:hint="cs"/>
                <w:sz w:val="24"/>
                <w:szCs w:val="24"/>
                <w:cs/>
              </w:rPr>
              <w:t>รรมการ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356,968,735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356,968,735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</w:tr>
      <w:tr w:rsidR="00E33993" w:rsidRPr="006B6580" w:rsidTr="00C137E3">
        <w:tc>
          <w:tcPr>
            <w:tcW w:w="2473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33993" w:rsidRPr="00A75F4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</w:tr>
    </w:tbl>
    <w:p w:rsidR="00BB4B6A" w:rsidRPr="00F803FF" w:rsidRDefault="003636CA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BB4B6A" w:rsidRPr="00F803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เสียหายทางการเงินแก่บริษัท ผู้บริหารเชื่อว่าบริษัทมีความเสี่ยงปานกลางทางด้านการให้สินเชื่อเนื่องจาก</w:t>
      </w:r>
      <w:r w:rsidR="001368C6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F803FF">
        <w:rPr>
          <w:rFonts w:asciiTheme="majorBidi" w:hAnsiTheme="majorBidi" w:cstheme="majorBidi"/>
          <w:sz w:val="26"/>
          <w:szCs w:val="26"/>
          <w:cs/>
        </w:rPr>
        <w:t>มีลูกค้าจำนวนมาก อย่างไรก็ตาม บริษัทมีการกำหนดนโยบายการอนุมัติและติดตามการเก็บเงินจากลูกค้าอย่างเหมาะสม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F803FF">
        <w:rPr>
          <w:rFonts w:asciiTheme="majorBidi" w:hAnsiTheme="majorBidi" w:cstheme="majorBidi"/>
          <w:sz w:val="26"/>
          <w:szCs w:val="26"/>
          <w:cs/>
        </w:rPr>
        <w:t>มูลค่าสูงสุดของความเสี่ยงคือมูลค่าตามบัญชีของสินทรัพย์ดังกล่าว หักด้วยค่าเผื่อหนี้สงสัยจะสูญตามที่แสดงไว้ในงบแสดงฐานะการเงิน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ความเสี่ยงด้านราคาตราสารทุน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Theme="majorBidi" w:hAnsiTheme="majorBidi" w:cstheme="majorBidi" w:hint="cs"/>
          <w:sz w:val="26"/>
          <w:szCs w:val="26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:rsidR="00FF7DB1" w:rsidRPr="00F803FF" w:rsidRDefault="00FF7DB1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F803FF">
        <w:rPr>
          <w:rFonts w:ascii="Angsana New" w:hAnsi="Angsana New"/>
          <w:sz w:val="26"/>
          <w:szCs w:val="26"/>
          <w:cs/>
        </w:rPr>
        <w:t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</w:t>
      </w:r>
      <w:r w:rsidRPr="00F803FF">
        <w:rPr>
          <w:rFonts w:ascii="Angsana New" w:hAnsi="Angsana New"/>
          <w:sz w:val="26"/>
          <w:szCs w:val="26"/>
        </w:rPr>
        <w:t xml:space="preserve">  </w:t>
      </w:r>
      <w:r w:rsidRPr="00F803FF">
        <w:rPr>
          <w:rFonts w:ascii="Angsana New" w:hAnsi="Angsana New" w:hint="cs"/>
          <w:sz w:val="26"/>
          <w:szCs w:val="26"/>
          <w:cs/>
        </w:rPr>
        <w:t>บริษัทลงทุนในตราสารทุนจดทะเบียนในตลาดหลักทรัพย์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พิจารณาการลงทุนของบริษัทมีหน้าที่ในการติดตามการเปลี่ยนแปลงของราคาตลาดหลักทรัพย์อย่างสม่ำเสมอ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และเงินลงทุนในหลักทรัพย์ที่มีอัตราดอกเบี้ย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:rsidR="00BB4B6A" w:rsidRPr="00F803F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AF0E24"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256</w:t>
      </w:r>
      <w:r w:rsidR="00E33993"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25</w:t>
      </w:r>
      <w:r w:rsidR="00E33993" w:rsidRPr="00F803FF">
        <w:rPr>
          <w:rFonts w:asciiTheme="majorBidi" w:hAnsiTheme="majorBidi" w:cstheme="majorBidi" w:hint="cs"/>
          <w:sz w:val="26"/>
          <w:szCs w:val="26"/>
          <w:cs/>
          <w:lang w:val="th-TH"/>
        </w:rPr>
        <w:t>60</w:t>
      </w:r>
      <w:r w:rsidRPr="00F803F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ใหม่ถึงก่อน) ได้ดังนี้</w:t>
      </w:r>
    </w:p>
    <w:p w:rsidR="009D6388" w:rsidRPr="009E2B91" w:rsidRDefault="009D6388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984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78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29"/>
      </w:tblGrid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8" w:type="dxa"/>
            <w:gridSpan w:val="13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96743" w:rsidRPr="00A254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3399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B4B6A" w:rsidRPr="00A254A5" w:rsidTr="000D2869"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A254A5" w:rsidTr="000D2869"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57,038,276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2,451,567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59,489,843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- 1.2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126,517,5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126,517,5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739,738</w:t>
            </w:r>
          </w:p>
        </w:tc>
        <w:tc>
          <w:tcPr>
            <w:tcW w:w="106" w:type="dxa"/>
          </w:tcPr>
          <w:p w:rsidR="00230E23" w:rsidRPr="00A254A5" w:rsidRDefault="00230E23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739,738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7FC9" w:rsidRPr="00A254A5" w:rsidTr="000D2869">
        <w:tc>
          <w:tcPr>
            <w:tcW w:w="217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929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7FC9" w:rsidRPr="005D7FC9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166,101,636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7FC9" w:rsidRPr="005D7FC9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166,101,636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6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30E23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230E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161EFB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30E23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230E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49,933,962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49,933,962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52,072,755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52,072,755</w:t>
            </w: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0E23" w:rsidRPr="00A254A5" w:rsidTr="000D2869">
        <w:tc>
          <w:tcPr>
            <w:tcW w:w="217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230E23" w:rsidRPr="00A254A5" w:rsidRDefault="00230E23" w:rsidP="0023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3029" w:rsidRPr="00A254A5" w:rsidTr="000D2869"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129,923,127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129,923,127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0.65 - 3.875</w:t>
            </w:r>
          </w:p>
        </w:tc>
      </w:tr>
      <w:tr w:rsidR="00173029" w:rsidRPr="00A254A5" w:rsidTr="000D2869"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029" w:rsidRPr="00A254A5" w:rsidTr="000D2869"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E23">
              <w:rPr>
                <w:rFonts w:asciiTheme="majorBidi" w:hAnsiTheme="majorBidi" w:cstheme="majorBidi"/>
                <w:sz w:val="24"/>
                <w:szCs w:val="24"/>
              </w:rPr>
              <w:t>129,923,127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57,038,276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5D7FC9" w:rsidP="00BA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BA461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A254A5" w:rsidRDefault="005D7FC9" w:rsidP="00AC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F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5D7F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EF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AC5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7FC9" w:rsidRPr="00A254A5" w:rsidTr="000D2869">
        <w:trPr>
          <w:tblHeader/>
        </w:trPr>
        <w:tc>
          <w:tcPr>
            <w:tcW w:w="217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ค่าสินไหมทดแทนค้างจ่าย</w:t>
            </w:r>
          </w:p>
        </w:tc>
        <w:tc>
          <w:tcPr>
            <w:tcW w:w="929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7FC9" w:rsidRPr="00230E2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264,629,504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7FC9" w:rsidRPr="00230E23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264,629,504</w:t>
            </w:r>
          </w:p>
        </w:tc>
        <w:tc>
          <w:tcPr>
            <w:tcW w:w="106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5D7FC9" w:rsidRPr="00A254A5" w:rsidRDefault="005D7FC9" w:rsidP="005D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329,407,218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329,407,218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3029" w:rsidRPr="00A254A5" w:rsidTr="000D2869">
        <w:trPr>
          <w:tblHeader/>
        </w:trPr>
        <w:tc>
          <w:tcPr>
            <w:tcW w:w="2178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73029" w:rsidRPr="00A254A5" w:rsidRDefault="006D5D27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42,233,716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73029" w:rsidRPr="00A254A5" w:rsidRDefault="006D5D27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42,233,716</w:t>
            </w:r>
          </w:p>
        </w:tc>
        <w:tc>
          <w:tcPr>
            <w:tcW w:w="106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173029" w:rsidRPr="00A254A5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D27" w:rsidRPr="00A254A5" w:rsidTr="000D2869">
        <w:trPr>
          <w:tblHeader/>
        </w:trPr>
        <w:tc>
          <w:tcPr>
            <w:tcW w:w="2178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636,270,438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D27">
              <w:rPr>
                <w:rFonts w:asciiTheme="majorBidi" w:hAnsiTheme="majorBidi" w:cstheme="majorBidi"/>
                <w:sz w:val="24"/>
                <w:szCs w:val="24"/>
              </w:rPr>
              <w:t>636,270,438</w:t>
            </w:r>
          </w:p>
        </w:tc>
        <w:tc>
          <w:tcPr>
            <w:tcW w:w="106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6D5D27" w:rsidRPr="00A254A5" w:rsidRDefault="006D5D27" w:rsidP="006D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B4B6A" w:rsidRDefault="00CD3C9A" w:rsidP="00BB4B6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  <w:t xml:space="preserve"> </w:t>
      </w:r>
    </w:p>
    <w:tbl>
      <w:tblPr>
        <w:tblpPr w:leftFromText="180" w:rightFromText="180" w:vertAnchor="text" w:tblpY="1"/>
        <w:tblOverlap w:val="never"/>
        <w:tblW w:w="984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78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29"/>
      </w:tblGrid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8" w:type="dxa"/>
            <w:gridSpan w:val="13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31,078,324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84,039,423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115,117,747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0.125 - 1.2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135,014,239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135,014,239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49,780,394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49,780,394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158,503,972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0.65 - 3.875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31,078,324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1,147,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DC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1,336,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944,424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เงินกู้ยืมจากกรรมการ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35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1.50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AD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AD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ค่าสินไหมทดแทนค้างจ่าย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356,9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356,9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33993" w:rsidRPr="00A254A5" w:rsidRDefault="00E33993" w:rsidP="00AD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993" w:rsidRPr="00A254A5" w:rsidTr="00C137E3">
        <w:trPr>
          <w:tblHeader/>
        </w:trPr>
        <w:tc>
          <w:tcPr>
            <w:tcW w:w="2178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883,079,929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06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93" w:rsidRPr="00A254A5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เบี้ยประกันภัยค้างรับ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รายได้จากการลงทุนค้างรับ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>สินทรัพย์</w:t>
      </w:r>
      <w:r w:rsidRPr="00186D57">
        <w:rPr>
          <w:rFonts w:asciiTheme="majorBidi" w:eastAsia="Cordia New" w:hAnsiTheme="majorBidi" w:cstheme="majorBidi"/>
          <w:sz w:val="26"/>
          <w:szCs w:val="26"/>
          <w:cs/>
        </w:rPr>
        <w:t>จากการประกันภัยต่อ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ลูกหนี้จากสัญญาประกันภัยต่อ</w:t>
      </w:r>
      <w:r w:rsidRPr="00186D57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</w:t>
      </w:r>
      <w:r>
        <w:rPr>
          <w:rFonts w:asciiTheme="majorBidi" w:hAnsiTheme="majorBidi" w:cstheme="majorBidi" w:hint="cs"/>
          <w:sz w:val="26"/>
          <w:szCs w:val="26"/>
          <w:cs/>
        </w:rPr>
        <w:t>ค้างรับ</w:t>
      </w:r>
      <w:r w:rsidRPr="00186D57">
        <w:rPr>
          <w:rFonts w:asciiTheme="majorBidi" w:hAnsiTheme="majorBidi" w:cstheme="majorBidi"/>
          <w:sz w:val="26"/>
          <w:szCs w:val="26"/>
          <w:cs/>
        </w:rPr>
        <w:t>จากคู่กรณี และสินทรัพย์อื่น :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259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เงินฝากสถาบันการเงิน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มูลค่ายุติธรรมถือตามราคาที่แสดงในงบแสดงฐานะการเงิน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675EB7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เงินกู้ยืมระยะสั้นจากกรรมการ 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ค่าสินไหมทดแทนค้างจ่าย</w:t>
      </w:r>
      <w:r w:rsidR="00BB4B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>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การวัดมูลค่ายุติธรรม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7F24F9" w:rsidRPr="007F24F9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254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7F24F9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F24F9">
        <w:rPr>
          <w:rFonts w:asciiTheme="majorBidi" w:hAnsiTheme="majorBidi" w:cstheme="majorBidi"/>
          <w:sz w:val="26"/>
          <w:szCs w:val="26"/>
        </w:rPr>
        <w:t>3</w:t>
      </w:r>
      <w:r w:rsidRPr="007F24F9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B4B6A" w:rsidRPr="00186D57">
        <w:rPr>
          <w:rFonts w:asciiTheme="majorBidi" w:hAnsiTheme="majorBidi" w:cstheme="majorBidi"/>
          <w:sz w:val="26"/>
          <w:szCs w:val="26"/>
        </w:rPr>
        <w:t>31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B4B6A"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BB4B6A" w:rsidRPr="00186D57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BB4B6A" w:rsidRPr="007D6AFB" w:rsidRDefault="00BB4B6A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af7"/>
        <w:tblW w:w="9691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280"/>
        <w:gridCol w:w="262"/>
        <w:gridCol w:w="1210"/>
        <w:gridCol w:w="236"/>
        <w:gridCol w:w="1185"/>
        <w:gridCol w:w="252"/>
        <w:gridCol w:w="1342"/>
      </w:tblGrid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BB4B6A" w:rsidRPr="00186D57" w:rsidRDefault="00E33993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="00BB4B6A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BB4B6A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BB4B6A"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4B6A" w:rsidRPr="00186D57" w:rsidTr="0095575D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B6A" w:rsidRPr="00186D57" w:rsidTr="0095575D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2848" w:rsidRPr="00186D57" w:rsidTr="0095575D">
        <w:tc>
          <w:tcPr>
            <w:tcW w:w="3924" w:type="dxa"/>
          </w:tcPr>
          <w:p w:rsidR="00322848" w:rsidRPr="00186D57" w:rsidRDefault="00322848" w:rsidP="00322848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322848" w:rsidRPr="00186D57" w:rsidRDefault="00322848" w:rsidP="0032284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3</w:t>
            </w:r>
            <w:r w:rsidRPr="0032284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034</w:t>
            </w:r>
            <w:r w:rsidRPr="0032284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905</w:t>
            </w:r>
          </w:p>
        </w:tc>
        <w:tc>
          <w:tcPr>
            <w:tcW w:w="262" w:type="dxa"/>
          </w:tcPr>
          <w:p w:rsidR="00322848" w:rsidRPr="00186D57" w:rsidRDefault="00322848" w:rsidP="003228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322848" w:rsidRPr="00186D57" w:rsidRDefault="00322848" w:rsidP="0032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22848" w:rsidRPr="00186D57" w:rsidRDefault="00322848" w:rsidP="003228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322848" w:rsidRPr="00186D57" w:rsidRDefault="00322848" w:rsidP="0032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322848" w:rsidRPr="00186D57" w:rsidRDefault="00322848" w:rsidP="003228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322848" w:rsidRPr="00186D57" w:rsidRDefault="00322848" w:rsidP="0032284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3</w:t>
            </w:r>
            <w:r w:rsidRPr="0032284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034</w:t>
            </w:r>
            <w:r w:rsidRPr="00322848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322848">
              <w:rPr>
                <w:rFonts w:asciiTheme="majorBidi" w:eastAsia="Cordia New" w:hAnsiTheme="majorBidi"/>
                <w:sz w:val="26"/>
                <w:szCs w:val="26"/>
                <w:cs/>
              </w:rPr>
              <w:t>905</w:t>
            </w:r>
          </w:p>
        </w:tc>
      </w:tr>
      <w:tr w:rsidR="008E26DC" w:rsidRPr="00186D57" w:rsidTr="0095575D">
        <w:tc>
          <w:tcPr>
            <w:tcW w:w="3924" w:type="dxa"/>
            <w:vAlign w:val="bottom"/>
          </w:tcPr>
          <w:p w:rsidR="008E26DC" w:rsidRPr="00622FB8" w:rsidRDefault="008E26DC" w:rsidP="008E26DC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8E26DC" w:rsidRPr="00186D57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186D57" w:rsidRDefault="0099657B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46</w:t>
            </w:r>
            <w:r w:rsidRPr="0099657B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899</w:t>
            </w:r>
            <w:r w:rsidRPr="0099657B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057</w:t>
            </w:r>
          </w:p>
        </w:tc>
        <w:tc>
          <w:tcPr>
            <w:tcW w:w="236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186D57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186D57" w:rsidRDefault="0099657B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46</w:t>
            </w:r>
            <w:r w:rsidRPr="0099657B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899</w:t>
            </w:r>
            <w:r w:rsidRPr="0099657B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99657B">
              <w:rPr>
                <w:rFonts w:asciiTheme="majorBidi" w:eastAsia="Cordia New" w:hAnsiTheme="majorBidi"/>
                <w:sz w:val="26"/>
                <w:szCs w:val="26"/>
                <w:cs/>
              </w:rPr>
              <w:t>057</w:t>
            </w:r>
          </w:p>
        </w:tc>
      </w:tr>
      <w:tr w:rsidR="008E26DC" w:rsidRPr="00186D57" w:rsidTr="0095575D">
        <w:tc>
          <w:tcPr>
            <w:tcW w:w="3924" w:type="dxa"/>
            <w:vAlign w:val="bottom"/>
          </w:tcPr>
          <w:p w:rsidR="008E26DC" w:rsidRPr="00186D57" w:rsidRDefault="008E26DC" w:rsidP="008E26DC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8E26DC" w:rsidRPr="00186D57" w:rsidRDefault="008E26DC" w:rsidP="008E26DC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186D57" w:rsidRDefault="008E26DC" w:rsidP="008E26DC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26DC" w:rsidRPr="00186D57" w:rsidTr="0095575D">
        <w:tc>
          <w:tcPr>
            <w:tcW w:w="3924" w:type="dxa"/>
          </w:tcPr>
          <w:p w:rsidR="008E26DC" w:rsidRPr="00186D57" w:rsidRDefault="008E26DC" w:rsidP="008E26DC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8E26DC" w:rsidRPr="0032284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22848">
              <w:rPr>
                <w:rFonts w:asciiTheme="majorBidi" w:hAnsiTheme="majorBidi"/>
                <w:sz w:val="26"/>
                <w:szCs w:val="26"/>
              </w:rPr>
              <w:t xml:space="preserve"> 296 </w:t>
            </w:r>
          </w:p>
        </w:tc>
        <w:tc>
          <w:tcPr>
            <w:tcW w:w="262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186D57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186D57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26DC" w:rsidRPr="00186D57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32284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22848">
              <w:rPr>
                <w:rFonts w:asciiTheme="majorBidi" w:hAnsiTheme="majorBidi"/>
                <w:sz w:val="26"/>
                <w:szCs w:val="26"/>
              </w:rPr>
              <w:t xml:space="preserve"> 296 </w:t>
            </w:r>
          </w:p>
        </w:tc>
      </w:tr>
      <w:tr w:rsidR="008E26DC" w:rsidRPr="00186D57" w:rsidTr="0095575D">
        <w:tc>
          <w:tcPr>
            <w:tcW w:w="3924" w:type="dxa"/>
            <w:vAlign w:val="bottom"/>
          </w:tcPr>
          <w:p w:rsidR="008E26DC" w:rsidRPr="00622FB8" w:rsidRDefault="008E26DC" w:rsidP="008E26DC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8E26DC" w:rsidRPr="0032284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22848">
              <w:rPr>
                <w:rFonts w:asciiTheme="majorBidi" w:hAnsiTheme="majorBidi"/>
                <w:sz w:val="26"/>
                <w:szCs w:val="26"/>
              </w:rPr>
              <w:t xml:space="preserve"> 51,418,540 </w:t>
            </w:r>
          </w:p>
        </w:tc>
        <w:tc>
          <w:tcPr>
            <w:tcW w:w="26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622FB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2848">
              <w:rPr>
                <w:rFonts w:asciiTheme="majorBidi" w:hAnsiTheme="majorBidi"/>
                <w:sz w:val="26"/>
                <w:szCs w:val="26"/>
                <w:cs/>
              </w:rPr>
              <w:t>653</w:t>
            </w:r>
            <w:r w:rsidRPr="003228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2848">
              <w:rPr>
                <w:rFonts w:asciiTheme="majorBidi" w:hAnsiTheme="majorBidi"/>
                <w:sz w:val="26"/>
                <w:szCs w:val="26"/>
                <w:cs/>
              </w:rPr>
              <w:t>919</w:t>
            </w:r>
          </w:p>
        </w:tc>
        <w:tc>
          <w:tcPr>
            <w:tcW w:w="236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186D57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D4650F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2848">
              <w:rPr>
                <w:rFonts w:asciiTheme="majorBidi" w:hAnsiTheme="majorBidi"/>
                <w:sz w:val="26"/>
                <w:szCs w:val="26"/>
                <w:cs/>
              </w:rPr>
              <w:t>52</w:t>
            </w:r>
            <w:r w:rsidRPr="003228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2848">
              <w:rPr>
                <w:rFonts w:asciiTheme="majorBidi" w:hAnsiTheme="majorBidi"/>
                <w:sz w:val="26"/>
                <w:szCs w:val="26"/>
                <w:cs/>
              </w:rPr>
              <w:t>072</w:t>
            </w:r>
            <w:r w:rsidRPr="003228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2848">
              <w:rPr>
                <w:rFonts w:asciiTheme="majorBidi" w:hAnsiTheme="majorBidi"/>
                <w:sz w:val="26"/>
                <w:szCs w:val="26"/>
                <w:cs/>
              </w:rPr>
              <w:t>459</w:t>
            </w:r>
          </w:p>
        </w:tc>
      </w:tr>
      <w:tr w:rsidR="008E26DC" w:rsidRPr="00186D57" w:rsidTr="0095575D">
        <w:tc>
          <w:tcPr>
            <w:tcW w:w="3924" w:type="dxa"/>
            <w:vAlign w:val="bottom"/>
          </w:tcPr>
          <w:p w:rsidR="008E26DC" w:rsidRPr="00D4650F" w:rsidRDefault="008E26DC" w:rsidP="008E26DC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8E26DC" w:rsidRPr="00137C42" w:rsidRDefault="008E26DC" w:rsidP="00137C4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622FB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622FB8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186D57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26DC" w:rsidRPr="00186D57" w:rsidTr="0095575D">
        <w:tc>
          <w:tcPr>
            <w:tcW w:w="3924" w:type="dxa"/>
          </w:tcPr>
          <w:p w:rsidR="008E26DC" w:rsidRPr="00D4650F" w:rsidRDefault="008E26DC" w:rsidP="008E26DC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8E26DC" w:rsidRPr="00622FB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E26DC" w:rsidRPr="00622FB8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E26DC" w:rsidRPr="00622FB8" w:rsidRDefault="008E26DC" w:rsidP="008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E26DC" w:rsidRPr="00622FB8" w:rsidRDefault="008E26DC" w:rsidP="008E26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E26DC" w:rsidRPr="00186D57" w:rsidRDefault="008E26DC" w:rsidP="008E26DC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5600" w:rsidRPr="00186D57" w:rsidTr="0095575D">
        <w:tc>
          <w:tcPr>
            <w:tcW w:w="3924" w:type="dxa"/>
          </w:tcPr>
          <w:p w:rsidR="000A5600" w:rsidRPr="00D4650F" w:rsidRDefault="000A5600" w:rsidP="000A5600">
            <w:pPr>
              <w:pStyle w:val="afff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A5600" w:rsidRPr="00873054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8730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Pr="008730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5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A5600" w:rsidRPr="00873054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8730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Pr="008730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</w:tr>
      <w:tr w:rsidR="000A5600" w:rsidRPr="00186D57" w:rsidTr="0095575D">
        <w:tc>
          <w:tcPr>
            <w:tcW w:w="3924" w:type="dxa"/>
          </w:tcPr>
          <w:p w:rsidR="000A5600" w:rsidRPr="00D4650F" w:rsidRDefault="000A5600" w:rsidP="000A5600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F173B7">
              <w:rPr>
                <w:rFonts w:ascii="Angsana New" w:hAnsi="Angsana New"/>
                <w:kern w:val="28"/>
                <w:sz w:val="26"/>
                <w:szCs w:val="26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28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A5600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A5600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5600" w:rsidRPr="00186D57" w:rsidTr="0095575D">
        <w:tc>
          <w:tcPr>
            <w:tcW w:w="3924" w:type="dxa"/>
          </w:tcPr>
          <w:p w:rsidR="000A5600" w:rsidRPr="00D4650F" w:rsidRDefault="000A5600" w:rsidP="000A5600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ที่ดินในราคาประเมินใหม่</w:t>
            </w:r>
          </w:p>
        </w:tc>
        <w:tc>
          <w:tcPr>
            <w:tcW w:w="128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A5600" w:rsidRPr="00186D57" w:rsidRDefault="000A5600" w:rsidP="000A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A5600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  <w:tc>
          <w:tcPr>
            <w:tcW w:w="252" w:type="dxa"/>
          </w:tcPr>
          <w:p w:rsidR="000A5600" w:rsidRPr="00622FB8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A5600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</w:tr>
      <w:tr w:rsidR="000A5600" w:rsidRPr="00186D57" w:rsidTr="0095575D">
        <w:tc>
          <w:tcPr>
            <w:tcW w:w="3924" w:type="dxa"/>
            <w:vAlign w:val="bottom"/>
          </w:tcPr>
          <w:p w:rsidR="000A5600" w:rsidRPr="00186D57" w:rsidRDefault="000A5600" w:rsidP="000A5600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0A5600" w:rsidRPr="00315B92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E26DC">
              <w:rPr>
                <w:rFonts w:asciiTheme="majorBidi" w:hAnsiTheme="majorBidi"/>
                <w:sz w:val="26"/>
                <w:szCs w:val="26"/>
                <w:cs/>
              </w:rPr>
              <w:t>54</w:t>
            </w:r>
            <w:r w:rsidRPr="008E26DC">
              <w:rPr>
                <w:rFonts w:asciiTheme="majorBidi" w:hAnsiTheme="majorBidi"/>
                <w:sz w:val="26"/>
                <w:szCs w:val="26"/>
              </w:rPr>
              <w:t>,</w:t>
            </w:r>
            <w:r w:rsidRPr="008E26DC">
              <w:rPr>
                <w:rFonts w:asciiTheme="majorBidi" w:hAnsiTheme="majorBidi"/>
                <w:sz w:val="26"/>
                <w:szCs w:val="26"/>
                <w:cs/>
              </w:rPr>
              <w:t>453</w:t>
            </w:r>
            <w:r w:rsidRPr="008E26DC">
              <w:rPr>
                <w:rFonts w:asciiTheme="majorBidi" w:hAnsiTheme="majorBidi"/>
                <w:sz w:val="26"/>
                <w:szCs w:val="26"/>
              </w:rPr>
              <w:t>,</w:t>
            </w:r>
            <w:r w:rsidRPr="008E26DC">
              <w:rPr>
                <w:rFonts w:asciiTheme="majorBidi" w:hAnsiTheme="majorBidi"/>
                <w:sz w:val="26"/>
                <w:szCs w:val="26"/>
                <w:cs/>
              </w:rPr>
              <w:t>741</w:t>
            </w:r>
          </w:p>
        </w:tc>
        <w:tc>
          <w:tcPr>
            <w:tcW w:w="262" w:type="dxa"/>
          </w:tcPr>
          <w:p w:rsidR="000A5600" w:rsidRPr="00315B92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0A5600" w:rsidRPr="00622FB8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6DC">
              <w:rPr>
                <w:rFonts w:asciiTheme="majorBidi" w:hAnsiTheme="majorBidi"/>
                <w:sz w:val="26"/>
                <w:szCs w:val="26"/>
                <w:cs/>
              </w:rPr>
              <w:t>47</w:t>
            </w:r>
            <w:r w:rsidRPr="008E26DC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55</w:t>
            </w:r>
            <w:r>
              <w:rPr>
                <w:rFonts w:asciiTheme="majorBidi" w:hAnsiTheme="majorBidi"/>
                <w:sz w:val="26"/>
                <w:szCs w:val="26"/>
              </w:rPr>
              <w:t>2</w:t>
            </w:r>
            <w:r w:rsidRPr="008E26DC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97</w:t>
            </w:r>
            <w:r w:rsidRPr="008E26DC">
              <w:rPr>
                <w:rFonts w:asciiTheme="majorBidi" w:hAnsiTheme="majorBidi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:rsidR="000A5600" w:rsidRPr="00186D57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0A5600" w:rsidRPr="00873054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145,719,555</w:t>
            </w:r>
          </w:p>
        </w:tc>
        <w:tc>
          <w:tcPr>
            <w:tcW w:w="252" w:type="dxa"/>
          </w:tcPr>
          <w:p w:rsidR="000A5600" w:rsidRPr="00186D57" w:rsidRDefault="000A5600" w:rsidP="000A56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0A5600" w:rsidRPr="00186D57" w:rsidRDefault="000A5600" w:rsidP="000A560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247,726,272</w:t>
            </w:r>
          </w:p>
        </w:tc>
      </w:tr>
    </w:tbl>
    <w:p w:rsidR="00BB4B6A" w:rsidRPr="007D6AFB" w:rsidRDefault="00BB4B6A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7D6AF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tbl>
      <w:tblPr>
        <w:tblStyle w:val="af7"/>
        <w:tblW w:w="9691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280"/>
        <w:gridCol w:w="262"/>
        <w:gridCol w:w="1210"/>
        <w:gridCol w:w="236"/>
        <w:gridCol w:w="1185"/>
        <w:gridCol w:w="252"/>
        <w:gridCol w:w="1342"/>
      </w:tblGrid>
      <w:tr w:rsidR="00E33993" w:rsidRPr="00186D57" w:rsidTr="00C137E3">
        <w:tc>
          <w:tcPr>
            <w:tcW w:w="3924" w:type="dxa"/>
          </w:tcPr>
          <w:p w:rsidR="00E33993" w:rsidRPr="00186D57" w:rsidRDefault="00E33993" w:rsidP="00C137E3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3993" w:rsidRPr="00186D57" w:rsidTr="00C137E3">
        <w:tc>
          <w:tcPr>
            <w:tcW w:w="3924" w:type="dxa"/>
          </w:tcPr>
          <w:p w:rsidR="00E33993" w:rsidRPr="00186D57" w:rsidRDefault="00E33993" w:rsidP="00C137E3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3993" w:rsidRPr="00186D57" w:rsidTr="00C137E3">
        <w:tc>
          <w:tcPr>
            <w:tcW w:w="3924" w:type="dxa"/>
          </w:tcPr>
          <w:p w:rsidR="00E33993" w:rsidRPr="00186D57" w:rsidRDefault="00E33993" w:rsidP="00C137E3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E33993" w:rsidRPr="00186D57" w:rsidRDefault="00E33993" w:rsidP="00C137E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186D57" w:rsidRDefault="00E33993" w:rsidP="00C137E3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186D57" w:rsidRDefault="00E33993" w:rsidP="00C137E3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993" w:rsidRPr="00186D57" w:rsidTr="00C137E3">
        <w:tc>
          <w:tcPr>
            <w:tcW w:w="3924" w:type="dxa"/>
          </w:tcPr>
          <w:p w:rsidR="00E33993" w:rsidRPr="00186D57" w:rsidRDefault="00E33993" w:rsidP="00C137E3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622FB8" w:rsidRDefault="00E33993" w:rsidP="00C137E3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36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186D57" w:rsidRDefault="00E33993" w:rsidP="00C137E3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33993" w:rsidRPr="00186D57" w:rsidTr="00C137E3">
        <w:tc>
          <w:tcPr>
            <w:tcW w:w="3924" w:type="dxa"/>
          </w:tcPr>
          <w:p w:rsidR="00E33993" w:rsidRPr="00186D57" w:rsidRDefault="00E33993" w:rsidP="00C137E3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6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622FB8" w:rsidRDefault="00E33993" w:rsidP="00C137E3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055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26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36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D4650F" w:rsidRDefault="00E33993" w:rsidP="00C137E3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622FB8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993" w:rsidRPr="00186D57" w:rsidTr="00C137E3">
        <w:tc>
          <w:tcPr>
            <w:tcW w:w="3924" w:type="dxa"/>
          </w:tcPr>
          <w:p w:rsidR="00E33993" w:rsidRPr="00D4650F" w:rsidRDefault="00E33993" w:rsidP="00C137E3">
            <w:pPr>
              <w:pStyle w:val="afff5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622FB8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622FB8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993" w:rsidRPr="00186D57" w:rsidTr="00C137E3">
        <w:tc>
          <w:tcPr>
            <w:tcW w:w="3924" w:type="dxa"/>
          </w:tcPr>
          <w:p w:rsidR="00E33993" w:rsidRPr="00D4650F" w:rsidRDefault="00E33993" w:rsidP="00C137E3">
            <w:pPr>
              <w:pStyle w:val="afff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="00360850"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E33993" w:rsidRPr="00186D57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E33993" w:rsidRPr="00873054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E33993" w:rsidRPr="00622FB8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E33993" w:rsidRPr="00873054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</w:tr>
      <w:tr w:rsidR="00E33993" w:rsidRPr="00186D57" w:rsidTr="00C137E3">
        <w:tc>
          <w:tcPr>
            <w:tcW w:w="3924" w:type="dxa"/>
            <w:vAlign w:val="bottom"/>
          </w:tcPr>
          <w:p w:rsidR="00E33993" w:rsidRPr="00186D57" w:rsidRDefault="00E33993" w:rsidP="00C137E3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315B92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</w:rPr>
              <w:t>133,874,807</w:t>
            </w:r>
          </w:p>
        </w:tc>
        <w:tc>
          <w:tcPr>
            <w:tcW w:w="262" w:type="dxa"/>
          </w:tcPr>
          <w:p w:rsidR="00E33993" w:rsidRPr="00315B92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315B92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</w:rPr>
              <w:t>50,919,826</w:t>
            </w:r>
          </w:p>
        </w:tc>
        <w:tc>
          <w:tcPr>
            <w:tcW w:w="236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873054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E33993" w:rsidRPr="00186D57" w:rsidRDefault="00E33993" w:rsidP="00C137E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186D57" w:rsidRDefault="00E33993" w:rsidP="00C137E3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329,621,444</w:t>
            </w:r>
          </w:p>
        </w:tc>
      </w:tr>
    </w:tbl>
    <w:p w:rsidR="00E33993" w:rsidRPr="007D6AFB" w:rsidRDefault="00E33993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221E0">
        <w:rPr>
          <w:rFonts w:ascii="Angsana New" w:hAnsi="Angsana New"/>
          <w:sz w:val="26"/>
          <w:szCs w:val="26"/>
          <w:cs/>
        </w:rPr>
        <w:t>มูลค่ายุติธรรม</w:t>
      </w:r>
      <w:r>
        <w:rPr>
          <w:rFonts w:ascii="Angsana New" w:hAnsi="Angsana New" w:hint="cs"/>
          <w:sz w:val="26"/>
          <w:szCs w:val="26"/>
          <w:cs/>
        </w:rPr>
        <w:t xml:space="preserve">ระดับ </w:t>
      </w:r>
      <w:r>
        <w:rPr>
          <w:rFonts w:ascii="Angsana New" w:hAnsi="Angsana New"/>
          <w:sz w:val="26"/>
          <w:szCs w:val="26"/>
        </w:rPr>
        <w:t xml:space="preserve">2 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7B51E9">
        <w:rPr>
          <w:rFonts w:ascii="Angsana New" w:hAnsi="Angsana New"/>
          <w:sz w:val="26"/>
          <w:szCs w:val="26"/>
          <w:cs/>
        </w:rPr>
        <w:t>เงินลงทุน</w:t>
      </w:r>
      <w:r w:rsidRPr="007B51E9">
        <w:rPr>
          <w:rFonts w:ascii="Angsana New" w:hAnsi="Angsana New" w:hint="cs"/>
          <w:sz w:val="26"/>
          <w:szCs w:val="26"/>
          <w:cs/>
        </w:rPr>
        <w:t>ใน</w:t>
      </w:r>
      <w:r w:rsidRPr="007B51E9">
        <w:rPr>
          <w:rFonts w:ascii="Angsana New" w:hAnsi="Angsana New"/>
          <w:sz w:val="26"/>
          <w:szCs w:val="26"/>
          <w:cs/>
        </w:rPr>
        <w:t>หน่วยลงทุน</w:t>
      </w:r>
      <w:r w:rsidRPr="007B51E9">
        <w:rPr>
          <w:rFonts w:ascii="Angsana New" w:hAnsi="Angsana New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7F24F9" w:rsidRPr="007D6AFB" w:rsidRDefault="007F24F9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F24F9" w:rsidRPr="00D4650F" w:rsidRDefault="007F24F9" w:rsidP="007F24F9">
      <w:pPr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มูลค่ายุติธรรม</w:t>
      </w:r>
      <w:r w:rsidRPr="00D4650F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 xml:space="preserve">3 </w:t>
      </w:r>
      <w:r w:rsidRPr="00D4650F">
        <w:rPr>
          <w:rFonts w:ascii="Angsana New" w:hAnsi="Angsana New" w:hint="cs"/>
          <w:sz w:val="26"/>
          <w:szCs w:val="26"/>
          <w:cs/>
        </w:rPr>
        <w:t>ของ</w:t>
      </w:r>
      <w:r w:rsidRPr="00D4650F">
        <w:rPr>
          <w:rFonts w:ascii="Angsana New" w:hAnsi="Angsana New"/>
          <w:sz w:val="26"/>
          <w:szCs w:val="26"/>
          <w:cs/>
        </w:rPr>
        <w:t>ที่ดิน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อาคารและอุปกรณ์สำนักงาน</w:t>
      </w:r>
      <w:r w:rsidRPr="00D4650F">
        <w:rPr>
          <w:rFonts w:ascii="Angsana New" w:hAnsi="Angsana New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D4650F">
        <w:rPr>
          <w:rFonts w:ascii="Angsana New" w:hAnsi="Angsana New"/>
          <w:sz w:val="26"/>
          <w:szCs w:val="26"/>
        </w:rPr>
        <w:t xml:space="preserve"> </w:t>
      </w:r>
    </w:p>
    <w:p w:rsidR="00F95529" w:rsidRPr="00D4650F" w:rsidRDefault="00E82B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4B66DF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341A8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ได้รับและ</w:t>
      </w:r>
      <w:r w:rsidR="00A107D0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ยนต์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D4650F">
        <w:rPr>
          <w:rFonts w:asciiTheme="majorBidi" w:hAnsiTheme="majorBidi" w:cstheme="majorBidi"/>
          <w:sz w:val="26"/>
          <w:szCs w:val="26"/>
        </w:rPr>
        <w:t>2</w:t>
      </w:r>
      <w:r w:rsidR="004341A8">
        <w:rPr>
          <w:rFonts w:asciiTheme="majorBidi" w:hAnsiTheme="majorBidi" w:cstheme="majorBidi"/>
          <w:sz w:val="26"/>
          <w:szCs w:val="26"/>
        </w:rPr>
        <w:t>5</w:t>
      </w:r>
    </w:p>
    <w:p w:rsidR="00BC668A" w:rsidRPr="00D4650F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D4650F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F0E24" w:rsidRDefault="00A0661F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="00E33993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E33993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E33993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33993">
        <w:rPr>
          <w:rFonts w:asciiTheme="majorBidi" w:hAnsiTheme="majorBidi" w:cstheme="majorBidi"/>
          <w:sz w:val="26"/>
          <w:szCs w:val="26"/>
        </w:rPr>
        <w:t>2561</w:t>
      </w:r>
      <w:r w:rsidR="00E33993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E33993" w:rsidRPr="00186D57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="00E33993" w:rsidRPr="00425775">
        <w:rPr>
          <w:rFonts w:asciiTheme="majorBidi" w:hAnsiTheme="majorBidi" w:cstheme="majorBidi"/>
          <w:sz w:val="26"/>
          <w:szCs w:val="26"/>
          <w:cs/>
        </w:rPr>
        <w:t>รายได้เบี้ยประกันภัยรับใน</w:t>
      </w:r>
      <w:r w:rsidR="00E33993" w:rsidRPr="00A0661F">
        <w:rPr>
          <w:rFonts w:asciiTheme="majorBidi" w:hAnsiTheme="majorBidi" w:cstheme="majorBidi"/>
          <w:sz w:val="26"/>
          <w:szCs w:val="26"/>
          <w:cs/>
        </w:rPr>
        <w:t>ส่วนงานประกันภัยรถ</w:t>
      </w:r>
      <w:r w:rsidR="00E33993" w:rsidRPr="00A0661F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E33993" w:rsidRPr="00A0661F">
        <w:rPr>
          <w:rFonts w:asciiTheme="majorBidi" w:hAnsiTheme="majorBidi" w:cstheme="majorBidi"/>
          <w:sz w:val="26"/>
          <w:szCs w:val="26"/>
          <w:cs/>
        </w:rPr>
        <w:t>จากบริษัทนายหน้ารายใหญ่</w:t>
      </w:r>
      <w:r w:rsidRPr="00A0661F">
        <w:rPr>
          <w:rFonts w:asciiTheme="majorBidi" w:hAnsiTheme="majorBidi" w:cstheme="majorBidi" w:hint="cs"/>
          <w:sz w:val="26"/>
          <w:szCs w:val="26"/>
          <w:cs/>
        </w:rPr>
        <w:t>หนึ่ง</w:t>
      </w:r>
      <w:r w:rsidR="00E33993" w:rsidRPr="00A0661F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Pr="00A0661F">
        <w:rPr>
          <w:rFonts w:asciiTheme="majorBidi" w:hAnsiTheme="majorBidi" w:cstheme="majorBidi"/>
          <w:sz w:val="26"/>
          <w:szCs w:val="26"/>
        </w:rPr>
        <w:t>51.0</w:t>
      </w:r>
      <w:r w:rsidR="00E33993" w:rsidRPr="00A0661F">
        <w:rPr>
          <w:rFonts w:asciiTheme="majorBidi" w:hAnsiTheme="majorBidi" w:cstheme="majorBidi"/>
          <w:sz w:val="26"/>
          <w:szCs w:val="26"/>
        </w:rPr>
        <w:t xml:space="preserve"> </w:t>
      </w:r>
      <w:r w:rsidR="00E33993" w:rsidRPr="00A0661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33993" w:rsidRPr="00A0661F">
        <w:rPr>
          <w:rFonts w:asciiTheme="majorBidi" w:hAnsiTheme="majorBidi" w:cstheme="majorBidi"/>
          <w:sz w:val="26"/>
          <w:szCs w:val="26"/>
        </w:rPr>
        <w:t xml:space="preserve"> </w:t>
      </w:r>
      <w:r w:rsidR="00E33993" w:rsidRPr="00A0661F">
        <w:rPr>
          <w:rFonts w:asciiTheme="majorBidi" w:hAnsiTheme="majorBidi" w:cstheme="majorBidi"/>
          <w:sz w:val="26"/>
          <w:szCs w:val="26"/>
          <w:cs/>
        </w:rPr>
        <w:t>และ</w:t>
      </w:r>
      <w:r w:rsidRPr="00A0661F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="00AF0E24" w:rsidRPr="00A0661F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AF0E24" w:rsidRPr="00A0661F">
        <w:rPr>
          <w:rFonts w:asciiTheme="majorBidi" w:hAnsiTheme="majorBidi" w:cstheme="majorBidi"/>
          <w:sz w:val="26"/>
          <w:szCs w:val="26"/>
        </w:rPr>
        <w:t xml:space="preserve">31 </w:t>
      </w:r>
      <w:r w:rsidR="00AF0E24" w:rsidRPr="00A0661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A0661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A0661F">
        <w:rPr>
          <w:rFonts w:asciiTheme="majorBidi" w:hAnsiTheme="majorBidi" w:cstheme="majorBidi"/>
          <w:sz w:val="26"/>
          <w:szCs w:val="26"/>
          <w:cs/>
        </w:rPr>
        <w:t>บริ</w:t>
      </w:r>
      <w:r w:rsidR="00AF0E24" w:rsidRPr="00186D57">
        <w:rPr>
          <w:rFonts w:asciiTheme="majorBidi" w:hAnsiTheme="majorBidi" w:cstheme="majorBidi"/>
          <w:sz w:val="26"/>
          <w:szCs w:val="26"/>
          <w:cs/>
        </w:rPr>
        <w:t>ษัทมี</w:t>
      </w:r>
      <w:r w:rsidR="00AF0E24" w:rsidRPr="00425775">
        <w:rPr>
          <w:rFonts w:asciiTheme="majorBidi" w:hAnsiTheme="majorBidi" w:cstheme="majorBidi"/>
          <w:sz w:val="26"/>
          <w:szCs w:val="26"/>
          <w:cs/>
        </w:rPr>
        <w:t>รายได้เบี้ยประกันภัยรับในส่วนงานประกันภัยรถ</w:t>
      </w:r>
      <w:r w:rsidR="00AF0E24" w:rsidRPr="00425775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425775" w:rsidRPr="00425775">
        <w:rPr>
          <w:rFonts w:asciiTheme="majorBidi" w:hAnsiTheme="majorBidi" w:cstheme="majorBidi"/>
          <w:sz w:val="26"/>
          <w:szCs w:val="26"/>
        </w:rPr>
        <w:t xml:space="preserve"> </w:t>
      </w:r>
      <w:r w:rsidR="00425775" w:rsidRPr="00425775">
        <w:rPr>
          <w:rFonts w:asciiTheme="majorBidi" w:hAnsiTheme="majorBidi" w:cstheme="majorBidi" w:hint="cs"/>
          <w:sz w:val="26"/>
          <w:szCs w:val="26"/>
          <w:cs/>
        </w:rPr>
        <w:t>อัคคีภัย และเบ็ดเตล็ดอื่น</w:t>
      </w:r>
      <w:r w:rsidR="00AF0E24" w:rsidRPr="00425775">
        <w:rPr>
          <w:rFonts w:asciiTheme="majorBidi" w:hAnsiTheme="majorBidi" w:cstheme="majorBidi"/>
          <w:sz w:val="26"/>
          <w:szCs w:val="26"/>
          <w:cs/>
        </w:rPr>
        <w:t xml:space="preserve">จากตัวแทนและบริษัทนายหน้ารายใหญ่สองรายเป็นจำนวนเงินรวม </w:t>
      </w:r>
      <w:r w:rsidR="00425775" w:rsidRPr="00425775">
        <w:rPr>
          <w:rFonts w:asciiTheme="majorBidi" w:hAnsiTheme="majorBidi" w:cstheme="majorBidi"/>
          <w:sz w:val="26"/>
          <w:szCs w:val="26"/>
        </w:rPr>
        <w:t>252</w:t>
      </w:r>
      <w:r w:rsidR="00425775">
        <w:rPr>
          <w:rFonts w:asciiTheme="majorBidi" w:hAnsiTheme="majorBidi" w:cstheme="majorBidi"/>
          <w:sz w:val="26"/>
          <w:szCs w:val="26"/>
        </w:rPr>
        <w:t>.1</w:t>
      </w:r>
      <w:r w:rsidR="00AF0E24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D9281C" w:rsidRPr="00D4650F" w:rsidRDefault="00D9281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A30AB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ณ 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862E75" w:rsidRPr="00D4650F">
        <w:rPr>
          <w:rFonts w:asciiTheme="majorBidi" w:hAnsiTheme="majorBidi" w:cstheme="majorBidi"/>
          <w:sz w:val="26"/>
          <w:szCs w:val="26"/>
        </w:rPr>
        <w:t>31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E33993">
        <w:rPr>
          <w:rFonts w:asciiTheme="majorBidi" w:hAnsiTheme="majorBidi" w:cstheme="majorBidi"/>
          <w:sz w:val="26"/>
          <w:szCs w:val="26"/>
        </w:rPr>
        <w:t>2561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33993">
        <w:rPr>
          <w:rFonts w:asciiTheme="majorBidi" w:hAnsiTheme="majorBidi" w:cstheme="majorBidi"/>
          <w:sz w:val="26"/>
          <w:szCs w:val="26"/>
        </w:rPr>
        <w:t>2560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p w:rsidR="006F6944" w:rsidRPr="00D4650F" w:rsidRDefault="006F694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D4650F" w:rsidTr="008800AF">
        <w:trPr>
          <w:trHeight w:val="106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D4650F" w:rsidRDefault="00E3399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="00052290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A30AB"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A30AB"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D4650F" w:rsidTr="008800AF">
        <w:trPr>
          <w:trHeight w:val="106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19,341,995</w:t>
            </w: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1,175,536</w:t>
            </w: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394,931,160</w:t>
            </w:r>
          </w:p>
        </w:tc>
        <w:tc>
          <w:tcPr>
            <w:tcW w:w="236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244,800,674</w:t>
            </w:r>
          </w:p>
        </w:tc>
        <w:tc>
          <w:tcPr>
            <w:tcW w:w="288" w:type="dxa"/>
          </w:tcPr>
          <w:p w:rsidR="00173029" w:rsidRPr="00E75AAC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173029" w:rsidRPr="00173029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3502F">
              <w:rPr>
                <w:rFonts w:asciiTheme="majorBidi" w:hAnsiTheme="majorBidi" w:cstheme="majorBidi"/>
                <w:sz w:val="26"/>
                <w:szCs w:val="26"/>
              </w:rPr>
              <w:t>660,249,365</w:t>
            </w: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173029" w:rsidRPr="00A32500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173029" w:rsidRPr="00173029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3502F">
              <w:rPr>
                <w:rFonts w:asciiTheme="majorBidi" w:hAnsiTheme="majorBidi" w:cstheme="majorBidi"/>
                <w:sz w:val="26"/>
                <w:szCs w:val="26"/>
              </w:rPr>
              <w:t>492,335,235</w:t>
            </w: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73029" w:rsidRPr="00A32500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173029" w:rsidRPr="00A32500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173029" w:rsidRDefault="00246E74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46E74">
              <w:rPr>
                <w:rFonts w:asciiTheme="majorBidi" w:hAnsiTheme="majorBidi" w:cstheme="majorBidi"/>
                <w:sz w:val="26"/>
                <w:szCs w:val="26"/>
              </w:rPr>
              <w:t>1,152,584,600</w:t>
            </w:r>
          </w:p>
        </w:tc>
      </w:tr>
      <w:tr w:rsidR="00173029" w:rsidRPr="00D4650F" w:rsidTr="008800AF">
        <w:trPr>
          <w:trHeight w:val="106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173029" w:rsidRPr="00A32500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173029" w:rsidRPr="0036423E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173029" w:rsidRPr="0036423E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36,281,418</w:t>
            </w: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3,262,126</w:t>
            </w:r>
          </w:p>
        </w:tc>
        <w:tc>
          <w:tcPr>
            <w:tcW w:w="270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670,726,404</w:t>
            </w:r>
          </w:p>
        </w:tc>
        <w:tc>
          <w:tcPr>
            <w:tcW w:w="236" w:type="dxa"/>
            <w:shd w:val="clear" w:color="auto" w:fill="auto"/>
          </w:tcPr>
          <w:p w:rsidR="00173029" w:rsidRPr="00A32500" w:rsidRDefault="00173029" w:rsidP="001730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173029" w:rsidRPr="00A32500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500">
              <w:rPr>
                <w:rFonts w:asciiTheme="majorBidi" w:hAnsiTheme="majorBidi" w:cstheme="majorBidi"/>
                <w:sz w:val="26"/>
                <w:szCs w:val="26"/>
              </w:rPr>
              <w:t>230,038,724</w:t>
            </w:r>
          </w:p>
        </w:tc>
        <w:tc>
          <w:tcPr>
            <w:tcW w:w="28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173029" w:rsidRPr="00173029" w:rsidRDefault="00C3502F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3502F">
              <w:rPr>
                <w:rFonts w:asciiTheme="majorBidi" w:hAnsiTheme="majorBidi" w:cstheme="majorBidi"/>
                <w:sz w:val="26"/>
                <w:szCs w:val="26"/>
              </w:rPr>
              <w:t>940,308,672</w:t>
            </w: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73029" w:rsidRPr="00D4650F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73029" w:rsidRPr="00D4650F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173029" w:rsidRPr="0036423E" w:rsidRDefault="00173029" w:rsidP="0017302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73029" w:rsidRPr="0036423E" w:rsidRDefault="00173029" w:rsidP="001730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173029" w:rsidRPr="00173029" w:rsidRDefault="00C3502F" w:rsidP="00A0661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3502F">
              <w:rPr>
                <w:rFonts w:asciiTheme="majorBidi" w:hAnsiTheme="majorBidi" w:cstheme="majorBidi"/>
                <w:sz w:val="26"/>
                <w:szCs w:val="26"/>
              </w:rPr>
              <w:t>63,585,50</w:t>
            </w:r>
            <w:r w:rsidR="00A0661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73029" w:rsidRPr="00D4650F" w:rsidTr="008800AF">
        <w:trPr>
          <w:trHeight w:val="281"/>
        </w:trPr>
        <w:tc>
          <w:tcPr>
            <w:tcW w:w="2322" w:type="dxa"/>
          </w:tcPr>
          <w:p w:rsidR="00173029" w:rsidRPr="00D4650F" w:rsidRDefault="00173029" w:rsidP="001730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73029" w:rsidRPr="00D4650F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173029" w:rsidRPr="0036423E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73029" w:rsidRPr="0036423E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73029" w:rsidRPr="0036423E" w:rsidDel="001E262A" w:rsidRDefault="00173029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173029" w:rsidRPr="00173029" w:rsidRDefault="00246E74" w:rsidP="001730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46E74">
              <w:rPr>
                <w:rFonts w:asciiTheme="majorBidi" w:hAnsiTheme="majorBidi" w:cstheme="majorBidi"/>
                <w:sz w:val="26"/>
                <w:szCs w:val="26"/>
              </w:rPr>
              <w:t>1,003,894,175</w:t>
            </w:r>
          </w:p>
        </w:tc>
      </w:tr>
    </w:tbl>
    <w:p w:rsidR="008800AF" w:rsidRDefault="00E82B52">
      <w:r w:rsidRPr="00E82B52">
        <w:rPr>
          <w:rFonts w:ascii="Angsana New" w:hAnsi="Angsana New"/>
          <w:sz w:val="26"/>
          <w:szCs w:val="26"/>
        </w:rPr>
        <w:br w:type="page"/>
      </w: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E33993" w:rsidRPr="00D4650F" w:rsidTr="00C137E3">
        <w:trPr>
          <w:trHeight w:val="106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33993" w:rsidRPr="00D4650F" w:rsidTr="00C137E3">
        <w:trPr>
          <w:trHeight w:val="281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E33993" w:rsidRPr="00D4650F" w:rsidTr="00C137E3">
        <w:trPr>
          <w:trHeight w:val="281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E33993" w:rsidRPr="00D4650F" w:rsidTr="00C137E3">
        <w:trPr>
          <w:trHeight w:val="281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33993" w:rsidRPr="00D4650F" w:rsidTr="00C137E3">
        <w:trPr>
          <w:trHeight w:val="106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6088E" w:rsidRPr="000A256E" w:rsidTr="00C137E3">
        <w:trPr>
          <w:trHeight w:val="281"/>
        </w:trPr>
        <w:tc>
          <w:tcPr>
            <w:tcW w:w="2322" w:type="dxa"/>
          </w:tcPr>
          <w:p w:rsidR="0066088E" w:rsidRPr="00D4650F" w:rsidRDefault="0066088E" w:rsidP="0066088E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24,273,045</w:t>
            </w: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2,056,289</w:t>
            </w: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603,574,726</w:t>
            </w:r>
          </w:p>
        </w:tc>
        <w:tc>
          <w:tcPr>
            <w:tcW w:w="236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408,728,309</w:t>
            </w:r>
          </w:p>
        </w:tc>
        <w:tc>
          <w:tcPr>
            <w:tcW w:w="288" w:type="dxa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1,038,632,369</w:t>
            </w:r>
          </w:p>
        </w:tc>
      </w:tr>
      <w:tr w:rsidR="0066088E" w:rsidRPr="000A256E" w:rsidTr="00C137E3">
        <w:trPr>
          <w:trHeight w:val="281"/>
        </w:trPr>
        <w:tc>
          <w:tcPr>
            <w:tcW w:w="2322" w:type="dxa"/>
          </w:tcPr>
          <w:p w:rsidR="0066088E" w:rsidRPr="00D4650F" w:rsidRDefault="0066088E" w:rsidP="0066088E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658,293,502</w:t>
            </w:r>
          </w:p>
        </w:tc>
      </w:tr>
      <w:tr w:rsidR="0066088E" w:rsidRPr="000A256E" w:rsidTr="00C137E3">
        <w:trPr>
          <w:trHeight w:val="281"/>
        </w:trPr>
        <w:tc>
          <w:tcPr>
            <w:tcW w:w="2322" w:type="dxa"/>
          </w:tcPr>
          <w:p w:rsidR="0066088E" w:rsidRPr="00D4650F" w:rsidRDefault="0066088E" w:rsidP="0066088E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66088E" w:rsidRPr="000A256E" w:rsidRDefault="0066088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 xml:space="preserve"> 1,696,925,871 </w:t>
            </w:r>
          </w:p>
        </w:tc>
      </w:tr>
      <w:tr w:rsidR="00E33993" w:rsidRPr="00D4650F" w:rsidTr="00C137E3">
        <w:trPr>
          <w:trHeight w:val="106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E33993" w:rsidRPr="00D4650F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E33993" w:rsidRPr="0036423E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E33993" w:rsidRPr="0036423E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E33993" w:rsidRPr="0036423E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E33993" w:rsidRPr="0036423E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E33993" w:rsidRPr="0036423E" w:rsidRDefault="00E33993" w:rsidP="00C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0A256E" w:rsidRPr="00D4650F" w:rsidTr="00C137E3">
        <w:trPr>
          <w:trHeight w:val="281"/>
        </w:trPr>
        <w:tc>
          <w:tcPr>
            <w:tcW w:w="2322" w:type="dxa"/>
          </w:tcPr>
          <w:p w:rsidR="000A256E" w:rsidRPr="00D4650F" w:rsidRDefault="000A256E" w:rsidP="000A256E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40,445,068</w:t>
            </w:r>
          </w:p>
        </w:tc>
        <w:tc>
          <w:tcPr>
            <w:tcW w:w="270" w:type="dxa"/>
            <w:shd w:val="clear" w:color="auto" w:fill="auto"/>
          </w:tcPr>
          <w:p w:rsidR="000A256E" w:rsidRPr="00E75AAC" w:rsidRDefault="000A256E" w:rsidP="000A256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6,664,199</w:t>
            </w:r>
          </w:p>
        </w:tc>
        <w:tc>
          <w:tcPr>
            <w:tcW w:w="270" w:type="dxa"/>
            <w:shd w:val="clear" w:color="auto" w:fill="auto"/>
          </w:tcPr>
          <w:p w:rsidR="000A256E" w:rsidRPr="00E75AAC" w:rsidRDefault="000A256E" w:rsidP="000A256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A256E" w:rsidRPr="0036423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909,862,140</w:t>
            </w:r>
          </w:p>
        </w:tc>
        <w:tc>
          <w:tcPr>
            <w:tcW w:w="236" w:type="dxa"/>
            <w:shd w:val="clear" w:color="auto" w:fill="auto"/>
          </w:tcPr>
          <w:p w:rsidR="000A256E" w:rsidRPr="00E75AAC" w:rsidRDefault="000A256E" w:rsidP="000A256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439,810,949</w:t>
            </w:r>
          </w:p>
        </w:tc>
        <w:tc>
          <w:tcPr>
            <w:tcW w:w="288" w:type="dxa"/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 xml:space="preserve"> 1,396,782,356 </w:t>
            </w:r>
          </w:p>
        </w:tc>
      </w:tr>
      <w:tr w:rsidR="000A256E" w:rsidRPr="00D4650F" w:rsidTr="00C137E3">
        <w:trPr>
          <w:trHeight w:val="281"/>
        </w:trPr>
        <w:tc>
          <w:tcPr>
            <w:tcW w:w="2322" w:type="dxa"/>
          </w:tcPr>
          <w:p w:rsidR="000A256E" w:rsidRPr="00D4650F" w:rsidRDefault="000A256E" w:rsidP="000A256E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0A256E" w:rsidRPr="00D4650F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0A256E" w:rsidRPr="0036423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A256E" w:rsidRPr="0036423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0A256E" w:rsidRPr="000A256E" w:rsidRDefault="000A256E" w:rsidP="000A256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</w:rPr>
              <w:t>103,699,161</w:t>
            </w:r>
          </w:p>
        </w:tc>
      </w:tr>
      <w:tr w:rsidR="00E33993" w:rsidRPr="00D4650F" w:rsidTr="00C137E3">
        <w:trPr>
          <w:trHeight w:val="281"/>
        </w:trPr>
        <w:tc>
          <w:tcPr>
            <w:tcW w:w="2322" w:type="dxa"/>
          </w:tcPr>
          <w:p w:rsidR="00E33993" w:rsidRPr="00D4650F" w:rsidRDefault="00E33993" w:rsidP="00C137E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E33993" w:rsidRPr="00D4650F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3993" w:rsidRPr="00D4650F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E33993" w:rsidRPr="00D4650F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3993" w:rsidRPr="00D4650F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33993" w:rsidRPr="0036423E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33993" w:rsidRPr="0036423E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E33993" w:rsidRPr="0036423E" w:rsidDel="001E262A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E33993" w:rsidRPr="0036423E" w:rsidDel="001E262A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E33993" w:rsidRPr="00BC7D13" w:rsidRDefault="00E33993" w:rsidP="00C137E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1,500,4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517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E33993" w:rsidRPr="007D6AFB" w:rsidRDefault="00E3399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F2A02" w:rsidRPr="00D4650F" w:rsidRDefault="0081497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7D6AFB" w:rsidRDefault="00A4104C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33993">
        <w:rPr>
          <w:rFonts w:asciiTheme="majorBidi" w:hAnsiTheme="majorBidi" w:cstheme="majorBidi"/>
          <w:sz w:val="26"/>
          <w:szCs w:val="26"/>
        </w:rPr>
        <w:t>2561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AF0E24" w:rsidRPr="007D6AFB" w:rsidRDefault="00AF0E24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710"/>
        <w:gridCol w:w="270"/>
        <w:gridCol w:w="1710"/>
      </w:tblGrid>
      <w:tr w:rsidR="00AB4B0E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E33993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33993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0A256E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A256E">
              <w:rPr>
                <w:rFonts w:asciiTheme="majorBidi" w:eastAsia="Cordia New" w:hAnsiTheme="majorBidi"/>
                <w:sz w:val="26"/>
                <w:szCs w:val="26"/>
                <w:cs/>
              </w:rPr>
              <w:t>เงินฝากธนาคารที่ครบกำหนดเกินกว่าสามเดือน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62087E" w:rsidRPr="007D6AFB" w:rsidRDefault="0062087E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D4650F" w:rsidRDefault="0081497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31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7D6AFB" w:rsidRDefault="005B7353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33993">
        <w:rPr>
          <w:rFonts w:asciiTheme="majorBidi" w:hAnsiTheme="majorBidi" w:cstheme="majorBidi"/>
          <w:sz w:val="26"/>
          <w:szCs w:val="26"/>
        </w:rPr>
        <w:t>2561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E33993">
        <w:rPr>
          <w:rFonts w:asciiTheme="majorBidi" w:hAnsiTheme="majorBidi" w:cstheme="majorBidi"/>
          <w:sz w:val="26"/>
          <w:szCs w:val="26"/>
        </w:rPr>
        <w:t>2560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F0E24" w:rsidRPr="007D6AFB" w:rsidRDefault="00AF0E24" w:rsidP="007D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10"/>
        <w:gridCol w:w="270"/>
        <w:gridCol w:w="1705"/>
      </w:tblGrid>
      <w:tr w:rsidR="00AB4B0E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E33993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92FBD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20,016,21</w:t>
            </w:r>
            <w:r w:rsidR="00BE11CB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20,052,738</w:t>
            </w:r>
          </w:p>
        </w:tc>
      </w:tr>
      <w:tr w:rsidR="00992FBD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A256E">
              <w:rPr>
                <w:rFonts w:asciiTheme="majorBidi" w:eastAsia="Cordia New" w:hAnsiTheme="majorBidi"/>
                <w:sz w:val="26"/>
                <w:szCs w:val="26"/>
                <w:cs/>
              </w:rPr>
              <w:t>เงินฝากธนาคารที่ครบกำหนดเกินกว่าสามเดือน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FBD" w:rsidRPr="00D4650F" w:rsidRDefault="00E5401B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992FBD">
              <w:rPr>
                <w:rFonts w:asciiTheme="majorBidi" w:eastAsia="Cordia New" w:hAnsiTheme="majorBidi" w:cstheme="majorBidi"/>
                <w:sz w:val="26"/>
                <w:szCs w:val="26"/>
              </w:rPr>
              <w:t>0,401,642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</w:tr>
      <w:tr w:rsidR="00992FBD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2FBD" w:rsidRPr="00D4650F" w:rsidRDefault="00992FBD" w:rsidP="00E5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E5401B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0,417,85</w:t>
            </w:r>
            <w:r w:rsidR="00BE11CB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99,785,382</w:t>
            </w:r>
          </w:p>
        </w:tc>
      </w:tr>
    </w:tbl>
    <w:p w:rsidR="005B7353" w:rsidRPr="00D4650F" w:rsidRDefault="00E82B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814975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Default="005B7353" w:rsidP="000A2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eastAsia="Cordia New" w:hAnsiTheme="majorBidi" w:cstheme="majorBidi"/>
          <w:sz w:val="26"/>
          <w:szCs w:val="26"/>
          <w:cs/>
        </w:rPr>
        <w:t xml:space="preserve">ณ </w:t>
      </w:r>
      <w:r w:rsidR="00A42AE0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A42AE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4650F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D4650F">
        <w:rPr>
          <w:rFonts w:asciiTheme="majorBidi" w:eastAsia="Cordia New" w:hAnsiTheme="majorBidi" w:cstheme="majorBidi"/>
          <w:sz w:val="26"/>
          <w:szCs w:val="26"/>
          <w:cs/>
        </w:rPr>
        <w:t>มี</w:t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</w:t>
      </w:r>
      <w:r w:rsidR="00E26E69">
        <w:rPr>
          <w:rFonts w:asciiTheme="majorBidi" w:hAnsiTheme="majorBidi" w:cstheme="majorBidi" w:hint="cs"/>
          <w:sz w:val="26"/>
          <w:szCs w:val="26"/>
          <w:cs/>
          <w:lang w:val="th-TH"/>
        </w:rPr>
        <w:t>สอง</w:t>
      </w:r>
      <w:r w:rsidR="00520742" w:rsidRPr="00E26E69">
        <w:rPr>
          <w:rFonts w:asciiTheme="majorBidi" w:hAnsiTheme="majorBidi" w:cstheme="majorBidi"/>
          <w:sz w:val="26"/>
          <w:szCs w:val="26"/>
          <w:cs/>
          <w:lang w:val="th-TH"/>
        </w:rPr>
        <w:t>แห่ง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เพื่อใช้เป็นสินทรัพย์หนุนหลังของบริษัท</w:t>
      </w:r>
      <w:r w:rsidR="00520742" w:rsidRPr="00D4650F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0A256E" w:rsidRPr="000A256E" w:rsidRDefault="000A256E" w:rsidP="000A2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tbl>
      <w:tblPr>
        <w:tblW w:w="9742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7"/>
        <w:gridCol w:w="1701"/>
        <w:gridCol w:w="283"/>
        <w:gridCol w:w="1701"/>
      </w:tblGrid>
      <w:tr w:rsidR="00AB4B0E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E33993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33993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7E7734" w:rsidRDefault="0041141C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41141C">
              <w:rPr>
                <w:rFonts w:asciiTheme="majorBidi" w:eastAsia="Cordia New" w:hAnsiTheme="majorBidi" w:cstheme="majorBidi"/>
                <w:sz w:val="26"/>
                <w:szCs w:val="26"/>
              </w:rPr>
              <w:t>56,738,817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31,054,793</w:t>
            </w:r>
          </w:p>
        </w:tc>
      </w:tr>
      <w:tr w:rsidR="00E33993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7FA8">
              <w:rPr>
                <w:rFonts w:asciiTheme="majorBidi" w:eastAsia="Cordia New" w:hAnsiTheme="majorBidi" w:cstheme="majorBidi"/>
                <w:sz w:val="26"/>
                <w:szCs w:val="26"/>
              </w:rPr>
              <w:t>3,034,905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7CE1">
              <w:rPr>
                <w:rFonts w:asciiTheme="majorBidi" w:eastAsia="Cordia New" w:hAnsiTheme="majorBidi" w:cstheme="majorBidi"/>
                <w:sz w:val="26"/>
                <w:szCs w:val="26"/>
              </w:rPr>
              <w:t>84,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776</w:t>
            </w:r>
            <w:r w:rsidRPr="00B67CE1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475</w:t>
            </w: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99657B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657B">
              <w:rPr>
                <w:rFonts w:asciiTheme="majorBidi" w:eastAsia="Cordia New" w:hAnsiTheme="majorBidi" w:cstheme="majorBidi"/>
                <w:sz w:val="26"/>
                <w:szCs w:val="26"/>
              </w:rPr>
              <w:t>46,899,057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50,195,836</w:t>
            </w: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67CE1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C10C7">
              <w:rPr>
                <w:rFonts w:asciiTheme="majorBidi" w:eastAsia="Cordia New" w:hAnsiTheme="majorBidi" w:cstheme="majorBidi"/>
                <w:sz w:val="26"/>
                <w:szCs w:val="26"/>
              </w:rPr>
              <w:t>52,072,459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BC7D13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23CA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9,779,870</w:t>
            </w: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0A256E" w:rsidRDefault="001C10C7" w:rsidP="001C10C7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256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12,055,210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41,936,398</w:t>
            </w: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pStyle w:val="afff5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1C10C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C10C7" w:rsidRPr="002E2178" w:rsidRDefault="0041141C" w:rsidP="0041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178">
              <w:rPr>
                <w:rFonts w:asciiTheme="majorBidi" w:eastAsia="Cordia New" w:hAnsiTheme="majorBidi" w:cstheme="majorBidi"/>
                <w:sz w:val="26"/>
                <w:szCs w:val="26"/>
              </w:rPr>
              <w:t>172,350</w:t>
            </w:r>
            <w:r w:rsidR="0099657B" w:rsidRPr="002E2178">
              <w:rPr>
                <w:rFonts w:asciiTheme="majorBidi" w:eastAsia="Cordia New" w:hAnsiTheme="majorBidi" w:cstheme="majorBidi"/>
                <w:sz w:val="26"/>
                <w:szCs w:val="26"/>
              </w:rPr>
              <w:t>,7</w:t>
            </w:r>
            <w:r w:rsidRPr="002E2178">
              <w:rPr>
                <w:rFonts w:asciiTheme="majorBidi" w:eastAsia="Cordia New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C10C7" w:rsidRPr="00D4650F" w:rsidRDefault="001C10C7" w:rsidP="001C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259,293,682</w:t>
            </w:r>
          </w:p>
        </w:tc>
      </w:tr>
    </w:tbl>
    <w:p w:rsidR="00D20BA4" w:rsidRPr="0021039E" w:rsidRDefault="00D20BA4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เงินสมทบกองทุนประกันวินาศภัย</w:t>
      </w:r>
    </w:p>
    <w:p w:rsidR="007F24F9" w:rsidRPr="00E63355" w:rsidRDefault="007F24F9" w:rsidP="00E6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</w:t>
      </w:r>
      <w:r>
        <w:rPr>
          <w:rFonts w:asciiTheme="majorBidi" w:hAnsiTheme="majorBidi" w:cstheme="majorBidi"/>
          <w:sz w:val="26"/>
          <w:szCs w:val="26"/>
        </w:rPr>
        <w:t>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บริษัทได้จ่ายเงินสะสมเข้ากองทุนประกันวินาศภัยดังนี้</w:t>
      </w:r>
    </w:p>
    <w:p w:rsidR="007F24F9" w:rsidRPr="00E63355" w:rsidRDefault="007F24F9" w:rsidP="00E6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01"/>
        <w:gridCol w:w="283"/>
        <w:gridCol w:w="1701"/>
      </w:tblGrid>
      <w:tr w:rsidR="007F24F9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7F24F9" w:rsidRPr="00186D57" w:rsidRDefault="007F24F9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4F9" w:rsidRPr="00186D57" w:rsidRDefault="007F24F9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E33993" w:rsidRPr="00186D57" w:rsidTr="00880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75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3993" w:rsidRPr="00186D57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6170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416170" w:rsidRPr="00186D57" w:rsidRDefault="00416170" w:rsidP="0041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6170" w:rsidRPr="00186D57" w:rsidRDefault="00416170" w:rsidP="0041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20,874,175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6170" w:rsidRPr="00186D57" w:rsidRDefault="00416170" w:rsidP="0041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6170" w:rsidRPr="00186D57" w:rsidRDefault="00416170" w:rsidP="0041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18,831,480</w:t>
            </w:r>
          </w:p>
        </w:tc>
      </w:tr>
      <w:tr w:rsidR="00582BF4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เงินสมทบกองทุนประกันวินาศภัยใน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ระหว่าง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BF4" w:rsidRPr="00582BF4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82BF4">
              <w:rPr>
                <w:rFonts w:asciiTheme="majorBidi" w:eastAsia="Cordia New" w:hAnsiTheme="majorBidi" w:cstheme="majorBidi"/>
                <w:sz w:val="26"/>
                <w:szCs w:val="26"/>
              </w:rPr>
              <w:t>1,179,232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2,042,695</w:t>
            </w:r>
          </w:p>
        </w:tc>
      </w:tr>
      <w:tr w:rsidR="00582BF4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BF4" w:rsidRPr="00582BF4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82BF4">
              <w:rPr>
                <w:rFonts w:asciiTheme="majorBidi" w:eastAsia="Cordia New" w:hAnsiTheme="majorBidi" w:cstheme="majorBidi"/>
                <w:sz w:val="26"/>
                <w:szCs w:val="26"/>
              </w:rPr>
              <w:t>22,053,407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BF4" w:rsidRPr="00186D57" w:rsidRDefault="00582BF4" w:rsidP="00582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20,874,175</w:t>
            </w:r>
          </w:p>
        </w:tc>
      </w:tr>
    </w:tbl>
    <w:p w:rsidR="00AB3FF6" w:rsidRPr="00D4650F" w:rsidRDefault="0021039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AB3FF6" w:rsidP="000A256E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D4650F" w:rsidRDefault="00AF0E24" w:rsidP="000A2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256</w:t>
      </w:r>
      <w:r w:rsidR="00E33993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</w:t>
      </w:r>
      <w:r w:rsidR="00E33993">
        <w:rPr>
          <w:rFonts w:asciiTheme="majorBidi" w:hAnsiTheme="majorBidi" w:cstheme="majorBidi"/>
          <w:sz w:val="26"/>
          <w:szCs w:val="26"/>
        </w:rPr>
        <w:t>60</w:t>
      </w:r>
      <w:r w:rsidR="005B735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D4650F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</w:t>
      </w:r>
      <w:r w:rsidR="005B7353" w:rsidRPr="002858F2">
        <w:rPr>
          <w:rFonts w:asciiTheme="majorBidi" w:hAnsiTheme="majorBidi" w:cstheme="majorBidi"/>
          <w:sz w:val="26"/>
          <w:szCs w:val="26"/>
          <w:cs/>
        </w:rPr>
        <w:t>สิ้นสุด</w:t>
      </w:r>
      <w:r w:rsidR="005C2010" w:rsidRPr="00137C4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137C42">
        <w:rPr>
          <w:rFonts w:asciiTheme="majorBidi" w:hAnsiTheme="majorBidi" w:cstheme="majorBidi"/>
          <w:sz w:val="26"/>
          <w:szCs w:val="26"/>
        </w:rPr>
        <w:t>256</w:t>
      </w:r>
      <w:r w:rsidR="00137C42" w:rsidRPr="00137C42">
        <w:rPr>
          <w:rFonts w:asciiTheme="majorBidi" w:hAnsiTheme="majorBidi" w:cstheme="majorBidi"/>
          <w:sz w:val="26"/>
          <w:szCs w:val="26"/>
        </w:rPr>
        <w:t>5</w:t>
      </w:r>
      <w:r w:rsidR="00AB3FF6" w:rsidRPr="00137C42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137C42">
        <w:rPr>
          <w:rFonts w:asciiTheme="majorBidi" w:hAnsiTheme="majorBidi" w:cstheme="majorBidi"/>
          <w:sz w:val="26"/>
          <w:szCs w:val="26"/>
          <w:cs/>
        </w:rPr>
        <w:t>จำนวน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D4650F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0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17"/>
        <w:gridCol w:w="1701"/>
        <w:gridCol w:w="283"/>
        <w:gridCol w:w="1701"/>
      </w:tblGrid>
      <w:tr w:rsidR="00AB4B0E" w:rsidRPr="00D4650F" w:rsidTr="000A256E">
        <w:tc>
          <w:tcPr>
            <w:tcW w:w="55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33993" w:rsidRPr="00D4650F" w:rsidTr="000A256E">
        <w:tc>
          <w:tcPr>
            <w:tcW w:w="5517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E33993" w:rsidRPr="00D4650F" w:rsidTr="000A256E">
        <w:tc>
          <w:tcPr>
            <w:tcW w:w="5517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3993" w:rsidRPr="00D4650F" w:rsidTr="000A256E">
        <w:tc>
          <w:tcPr>
            <w:tcW w:w="5517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33993" w:rsidRPr="00D4650F" w:rsidRDefault="002858F2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eastAsia="Cordia New" w:hAnsiTheme="majorBidi" w:cstheme="majorBidi"/>
                <w:sz w:val="26"/>
                <w:szCs w:val="26"/>
              </w:rPr>
              <w:t>3,025,138</w:t>
            </w:r>
          </w:p>
        </w:tc>
        <w:tc>
          <w:tcPr>
            <w:tcW w:w="283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33993" w:rsidRPr="00D4650F" w:rsidRDefault="00E33993" w:rsidP="00E33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4,733,951</w:t>
            </w:r>
          </w:p>
        </w:tc>
      </w:tr>
      <w:tr w:rsidR="00173029" w:rsidRPr="00D4650F" w:rsidTr="000A256E">
        <w:tc>
          <w:tcPr>
            <w:tcW w:w="5517" w:type="dxa"/>
          </w:tcPr>
          <w:p w:rsidR="00173029" w:rsidRPr="00D4650F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173029" w:rsidRPr="00D4650F" w:rsidRDefault="002858F2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eastAsia="Cordia New" w:hAnsiTheme="majorBidi" w:cstheme="majorBidi"/>
                <w:sz w:val="26"/>
                <w:szCs w:val="26"/>
              </w:rPr>
              <w:t>1,485,250</w:t>
            </w:r>
          </w:p>
        </w:tc>
        <w:tc>
          <w:tcPr>
            <w:tcW w:w="283" w:type="dxa"/>
          </w:tcPr>
          <w:p w:rsidR="00173029" w:rsidRPr="00D4650F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173029" w:rsidRPr="00D4650F" w:rsidRDefault="00173029" w:rsidP="0017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2,896,938</w:t>
            </w:r>
          </w:p>
        </w:tc>
      </w:tr>
      <w:tr w:rsidR="002858F2" w:rsidRPr="00D4650F" w:rsidTr="000A256E">
        <w:tc>
          <w:tcPr>
            <w:tcW w:w="5517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858F2" w:rsidRPr="00D4650F" w:rsidTr="000A256E">
        <w:tc>
          <w:tcPr>
            <w:tcW w:w="5517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58F2">
              <w:rPr>
                <w:rFonts w:asciiTheme="majorBidi" w:eastAsia="Cordia New" w:hAnsiTheme="majorBidi" w:cstheme="majorBidi"/>
                <w:sz w:val="26"/>
                <w:szCs w:val="26"/>
              </w:rPr>
              <w:t>4,510,388</w:t>
            </w:r>
          </w:p>
        </w:tc>
        <w:tc>
          <w:tcPr>
            <w:tcW w:w="283" w:type="dxa"/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858F2" w:rsidRPr="00D4650F" w:rsidRDefault="002858F2" w:rsidP="0028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7,630,889</w:t>
            </w:r>
          </w:p>
        </w:tc>
      </w:tr>
    </w:tbl>
    <w:p w:rsidR="00177150" w:rsidRPr="00D4650F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>256</w:t>
      </w:r>
      <w:r w:rsidR="00F77875">
        <w:rPr>
          <w:rFonts w:asciiTheme="majorBidi" w:hAnsiTheme="majorBidi" w:cstheme="majorBidi"/>
          <w:sz w:val="26"/>
          <w:szCs w:val="26"/>
        </w:rPr>
        <w:t>1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F77875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D4650F">
        <w:rPr>
          <w:rFonts w:asciiTheme="majorBidi" w:hAnsiTheme="majorBidi" w:cstheme="majorBidi"/>
          <w:sz w:val="26"/>
          <w:szCs w:val="26"/>
          <w:cs/>
        </w:rPr>
        <w:t>ภาระผูกพันตามสัญญาจ้างพัฒนาโปรแกรมคอมพิวเตอร์จำนวนเงิน</w:t>
      </w:r>
      <w:r w:rsidR="00137C42">
        <w:rPr>
          <w:rFonts w:asciiTheme="majorBidi" w:hAnsiTheme="majorBidi" w:cstheme="majorBidi"/>
          <w:sz w:val="26"/>
          <w:szCs w:val="26"/>
        </w:rPr>
        <w:t xml:space="preserve"> 5.7 </w:t>
      </w:r>
      <w:r w:rsidR="00137C42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ED051F">
        <w:rPr>
          <w:rFonts w:asciiTheme="majorBidi" w:hAnsiTheme="majorBidi" w:cstheme="majorBidi"/>
          <w:sz w:val="26"/>
          <w:szCs w:val="26"/>
        </w:rPr>
        <w:t xml:space="preserve"> </w:t>
      </w:r>
      <w:r w:rsidR="00137C4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33993">
        <w:rPr>
          <w:rFonts w:asciiTheme="majorBidi" w:hAnsiTheme="majorBidi" w:cstheme="majorBidi"/>
          <w:sz w:val="26"/>
          <w:szCs w:val="26"/>
        </w:rPr>
        <w:t>5</w:t>
      </w:r>
      <w:r w:rsidR="004817A6" w:rsidRPr="00D4650F">
        <w:rPr>
          <w:rFonts w:asciiTheme="majorBidi" w:hAnsiTheme="majorBidi" w:cstheme="majorBidi"/>
          <w:sz w:val="26"/>
          <w:szCs w:val="26"/>
        </w:rPr>
        <w:t>.0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137C42">
        <w:rPr>
          <w:rFonts w:asciiTheme="majorBidi" w:hAnsiTheme="majorBidi" w:cstheme="majorBidi" w:hint="cs"/>
          <w:sz w:val="26"/>
          <w:szCs w:val="26"/>
          <w:cs/>
        </w:rPr>
        <w:t xml:space="preserve"> ตามลำดับ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56BBA" w:rsidRDefault="000A256E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บริษัทถูกฟ้องร้องคดีจากการเป็นผู้รับประกันภัยหลายรายโดยมีทุนทรัพย์ถูกฟ้อง </w:t>
      </w:r>
      <w:bookmarkStart w:id="8" w:name="OLE_LINK7"/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(เฉพาะส่วนที่บริษัทเป็นจำเลยร่วม) เป็นจำนวน</w:t>
      </w:r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เงินรวม</w:t>
      </w:r>
      <w:r w:rsidR="00025824">
        <w:rPr>
          <w:rFonts w:asciiTheme="majorBidi" w:hAnsiTheme="majorBidi" w:cstheme="majorBidi"/>
          <w:sz w:val="26"/>
          <w:szCs w:val="26"/>
        </w:rPr>
        <w:t xml:space="preserve"> 94</w:t>
      </w:r>
      <w:r>
        <w:rPr>
          <w:rFonts w:asciiTheme="majorBidi" w:hAnsiTheme="majorBidi" w:cstheme="majorBidi"/>
          <w:sz w:val="26"/>
          <w:szCs w:val="26"/>
        </w:rPr>
        <w:t>.</w:t>
      </w:r>
      <w:r w:rsidR="00025824">
        <w:rPr>
          <w:rFonts w:asciiTheme="majorBidi" w:hAnsiTheme="majorBidi" w:cstheme="majorBidi"/>
          <w:sz w:val="26"/>
          <w:szCs w:val="26"/>
        </w:rPr>
        <w:t>6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7D5A">
        <w:rPr>
          <w:rFonts w:asciiTheme="majorBidi" w:hAnsiTheme="majorBidi" w:cstheme="majorBidi"/>
          <w:sz w:val="26"/>
          <w:szCs w:val="26"/>
        </w:rPr>
        <w:t xml:space="preserve">116.7 </w:t>
      </w:r>
      <w:r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ทั้งนี้บริษัทมีหนี้สินที่อาจจะ</w:t>
      </w:r>
      <w:bookmarkEnd w:id="8"/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025824">
        <w:rPr>
          <w:rFonts w:asciiTheme="majorBidi" w:hAnsiTheme="majorBidi" w:cstheme="majorBidi"/>
          <w:sz w:val="26"/>
          <w:szCs w:val="26"/>
        </w:rPr>
        <w:t>25</w:t>
      </w:r>
      <w:r>
        <w:rPr>
          <w:rFonts w:asciiTheme="majorBidi" w:hAnsiTheme="majorBidi" w:cstheme="majorBidi"/>
          <w:sz w:val="26"/>
          <w:szCs w:val="26"/>
        </w:rPr>
        <w:t>.</w:t>
      </w:r>
      <w:r w:rsidR="00025824">
        <w:rPr>
          <w:rFonts w:asciiTheme="majorBidi" w:hAnsiTheme="majorBidi" w:cstheme="majorBidi"/>
          <w:sz w:val="26"/>
          <w:szCs w:val="26"/>
        </w:rPr>
        <w:t>6</w:t>
      </w:r>
      <w:r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7D5A">
        <w:rPr>
          <w:rFonts w:asciiTheme="majorBidi" w:hAnsiTheme="majorBidi" w:cstheme="majorBidi"/>
          <w:sz w:val="26"/>
          <w:szCs w:val="26"/>
        </w:rPr>
        <w:t xml:space="preserve">43.5 </w:t>
      </w:r>
      <w:r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D7D5A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025824">
        <w:rPr>
          <w:rFonts w:asciiTheme="majorBidi" w:hAnsiTheme="majorBidi" w:hint="cs"/>
          <w:sz w:val="26"/>
          <w:szCs w:val="26"/>
          <w:cs/>
          <w:lang w:val="th-TH"/>
        </w:rPr>
        <w:t>12</w:t>
      </w:r>
      <w:r>
        <w:rPr>
          <w:rFonts w:asciiTheme="majorBidi" w:hAnsiTheme="majorBidi" w:hint="cs"/>
          <w:sz w:val="26"/>
          <w:szCs w:val="26"/>
          <w:cs/>
          <w:lang w:val="th-TH"/>
        </w:rPr>
        <w:t>.</w:t>
      </w:r>
      <w:r w:rsidR="00025824">
        <w:rPr>
          <w:rFonts w:asciiTheme="majorBidi" w:hAnsiTheme="majorBidi" w:hint="cs"/>
          <w:sz w:val="26"/>
          <w:szCs w:val="26"/>
          <w:cs/>
          <w:lang w:val="th-TH"/>
        </w:rPr>
        <w:t>2</w:t>
      </w:r>
      <w:r w:rsidRPr="00DD7D5A">
        <w:rPr>
          <w:rFonts w:asciiTheme="majorBidi" w:hAnsiTheme="majorBidi"/>
          <w:sz w:val="26"/>
          <w:szCs w:val="26"/>
          <w:cs/>
          <w:lang w:val="th-TH"/>
        </w:rPr>
        <w:t xml:space="preserve"> ล้าน</w:t>
      </w:r>
      <w:r w:rsidRPr="00751714">
        <w:rPr>
          <w:rFonts w:asciiTheme="majorBidi" w:hAnsiTheme="majorBidi"/>
          <w:sz w:val="26"/>
          <w:szCs w:val="26"/>
          <w:cs/>
          <w:lang w:val="th-TH"/>
        </w:rPr>
        <w:t>บาท</w:t>
      </w:r>
      <w:r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12.6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Pr="00751714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Pr="00751714">
        <w:rPr>
          <w:rFonts w:asciiTheme="majorBidi" w:hAnsiTheme="majorBidi" w:hint="cs"/>
          <w:sz w:val="26"/>
          <w:szCs w:val="26"/>
          <w:cs/>
          <w:lang w:val="th-TH"/>
        </w:rPr>
        <w:t>สำรองค่าสินไหม</w:t>
      </w:r>
      <w:r w:rsidRPr="00116AE4">
        <w:rPr>
          <w:rFonts w:asciiTheme="majorBidi" w:hAnsiTheme="majorBidi" w:hint="cs"/>
          <w:sz w:val="26"/>
          <w:szCs w:val="26"/>
          <w:cs/>
          <w:lang w:val="th-TH"/>
        </w:rPr>
        <w:t xml:space="preserve">ทดแทน </w:t>
      </w:r>
      <w:r w:rsidRPr="00116AE4">
        <w:rPr>
          <w:rFonts w:asciiTheme="majorBidi" w:hAnsiTheme="majorBidi"/>
          <w:sz w:val="26"/>
          <w:szCs w:val="26"/>
          <w:cs/>
          <w:lang w:val="th-TH"/>
        </w:rPr>
        <w:t xml:space="preserve">ณ </w:t>
      </w:r>
      <w:r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116AE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</w:t>
      </w:r>
      <w:r w:rsidR="00487BBF">
        <w:rPr>
          <w:rFonts w:asciiTheme="majorBidi" w:hAnsiTheme="majorBidi" w:cstheme="majorBidi"/>
          <w:sz w:val="26"/>
          <w:szCs w:val="26"/>
        </w:rPr>
        <w:t xml:space="preserve">    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056BBA" w:rsidRDefault="00056BBA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056BBA" w:rsidRPr="00751714" w:rsidRDefault="00056BBA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hint="cs"/>
          <w:sz w:val="26"/>
          <w:szCs w:val="26"/>
          <w:cs/>
        </w:rPr>
        <w:t xml:space="preserve">ข) </w:t>
      </w:r>
      <w:r>
        <w:rPr>
          <w:rFonts w:asciiTheme="majorBidi" w:hAnsiTheme="majorBidi" w:hint="cs"/>
          <w:sz w:val="26"/>
          <w:szCs w:val="26"/>
          <w:cs/>
        </w:rPr>
        <w:tab/>
      </w:r>
      <w:r w:rsidRPr="0075171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28 </w:t>
      </w:r>
      <w:r w:rsidRPr="00751714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>บริษัทได้รับเอกสารแจ้งความเสียหายจากบริษัทประกันภัยแห่งหนึ่ง</w:t>
      </w:r>
      <w:r w:rsidRPr="00751714">
        <w:rPr>
          <w:rFonts w:asciiTheme="majorBidi" w:hAnsiTheme="majorBidi" w:hint="cs"/>
          <w:sz w:val="26"/>
          <w:szCs w:val="26"/>
          <w:cs/>
        </w:rPr>
        <w:t>จากการรับประกันภัยต่อ</w:t>
      </w:r>
      <w:r w:rsidRPr="00751714">
        <w:rPr>
          <w:rFonts w:asciiTheme="majorBidi" w:hAnsiTheme="majorBidi"/>
          <w:sz w:val="26"/>
          <w:szCs w:val="26"/>
          <w:cs/>
        </w:rPr>
        <w:t xml:space="preserve">สำหรับความเสียหายของกรมธรรม์ประกันภัยเบ็ดเตล็ดฉบับหนึ่งที่ออกในปี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>บริษัทประกันภัย</w:t>
      </w:r>
      <w:r w:rsidRPr="00751714">
        <w:rPr>
          <w:rFonts w:asciiTheme="majorBidi" w:hAnsiTheme="majorBidi" w:hint="cs"/>
          <w:sz w:val="26"/>
          <w:szCs w:val="26"/>
          <w:cs/>
        </w:rPr>
        <w:t>แห่ง</w:t>
      </w:r>
      <w:r w:rsidRPr="00751714">
        <w:rPr>
          <w:rFonts w:asciiTheme="majorBidi" w:hAnsiTheme="majorBidi"/>
          <w:sz w:val="26"/>
          <w:szCs w:val="26"/>
          <w:cs/>
        </w:rPr>
        <w:t xml:space="preserve">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32.0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6.2          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ซึ่งบริษัทถูกฟ้องจากบริษัทประกันภัยดังกล่าวในเดือนตุลาคม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2556 </w:t>
      </w:r>
      <w:r w:rsidRPr="00751714">
        <w:rPr>
          <w:rFonts w:asciiTheme="majorBidi" w:hAnsiTheme="majorBidi"/>
          <w:sz w:val="26"/>
          <w:szCs w:val="26"/>
          <w:cs/>
        </w:rPr>
        <w:t>และ</w:t>
      </w:r>
      <w:r w:rsidRPr="00751714">
        <w:rPr>
          <w:rFonts w:asciiTheme="majorBidi" w:hAnsiTheme="majorBidi" w:hint="cs"/>
          <w:sz w:val="26"/>
          <w:szCs w:val="26"/>
          <w:cs/>
        </w:rPr>
        <w:t>บริษัท</w:t>
      </w:r>
      <w:r w:rsidRPr="00751714">
        <w:rPr>
          <w:rFonts w:asciiTheme="majorBidi" w:hAnsiTheme="majorBidi"/>
          <w:sz w:val="26"/>
          <w:szCs w:val="26"/>
          <w:cs/>
        </w:rPr>
        <w:t>ได้ทำการประนีประนอมยอมความ</w:t>
      </w:r>
      <w:r w:rsidRPr="00751714">
        <w:rPr>
          <w:rFonts w:asciiTheme="majorBidi" w:hAnsiTheme="majorBidi" w:hint="cs"/>
          <w:sz w:val="26"/>
          <w:szCs w:val="26"/>
          <w:cs/>
        </w:rPr>
        <w:t>กับบริษัทประกันภัยดังกล่าว</w:t>
      </w:r>
      <w:r w:rsidRPr="00751714">
        <w:rPr>
          <w:rFonts w:asciiTheme="majorBidi" w:hAnsiTheme="majorBidi"/>
          <w:sz w:val="26"/>
          <w:szCs w:val="26"/>
          <w:cs/>
        </w:rPr>
        <w:t xml:space="preserve">แล้วในเดือนกุมภาพันธ์ </w:t>
      </w:r>
      <w:r w:rsidRPr="00751714">
        <w:rPr>
          <w:rFonts w:asciiTheme="majorBidi" w:hAnsiTheme="majorBidi" w:cstheme="majorBidi"/>
          <w:sz w:val="26"/>
          <w:szCs w:val="26"/>
        </w:rPr>
        <w:t xml:space="preserve">2558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11.5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/>
          <w:sz w:val="26"/>
          <w:szCs w:val="26"/>
          <w:cs/>
        </w:rPr>
        <w:t>หลังจากทำการตรวจสอบเรื่องดังกล่าว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 พบว่า บริษัทประกันภัยยังไม่สามารถตกลงค่าความเสียหายกับผู้เอาประกันภัยได้และคดีความอยู่ในระหว่างการพิจารณาคดีของศาล ดังนั้น </w:t>
      </w:r>
      <w:r w:rsidRPr="00751714">
        <w:rPr>
          <w:rFonts w:asciiTheme="majorBidi" w:hAnsiTheme="majorBidi"/>
          <w:sz w:val="26"/>
          <w:szCs w:val="26"/>
          <w:cs/>
        </w:rPr>
        <w:t>บริษัทจึงได้บันทึกค่าสินไหมทดแทน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ที่บริษัทประกันภัยดังกล่าวเรียกร้องมาเพิ่มเติมจำนวนเงิน </w:t>
      </w:r>
      <w:r w:rsidRPr="00751714">
        <w:rPr>
          <w:rFonts w:asciiTheme="majorBidi" w:hAnsiTheme="majorBidi"/>
          <w:sz w:val="26"/>
          <w:szCs w:val="26"/>
        </w:rPr>
        <w:t xml:space="preserve">33.3 </w:t>
      </w:r>
      <w:r w:rsidRPr="00751714">
        <w:rPr>
          <w:rFonts w:asciiTheme="majorBidi" w:hAnsiTheme="majorBidi" w:hint="cs"/>
          <w:sz w:val="26"/>
          <w:szCs w:val="26"/>
          <w:cs/>
        </w:rPr>
        <w:t>ล้านบาท</w:t>
      </w:r>
      <w:r w:rsidRPr="00751714">
        <w:rPr>
          <w:rFonts w:asciiTheme="majorBidi" w:hAnsiTheme="majorBidi"/>
          <w:sz w:val="26"/>
          <w:szCs w:val="26"/>
          <w:cs/>
        </w:rPr>
        <w:t xml:space="preserve"> และค่าสินไหมทดแทนส่วนที่เรียกคืนจากผู้เอาประกันภัยต่อเพิ่มเติมจำนวนเงิน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29.9 </w:t>
      </w:r>
      <w:r w:rsidRPr="00751714">
        <w:rPr>
          <w:rFonts w:asciiTheme="majorBidi" w:hAnsiTheme="majorBidi"/>
          <w:sz w:val="26"/>
          <w:szCs w:val="26"/>
          <w:cs/>
        </w:rPr>
        <w:t>ล้านบาท ไว้ในงบการเงินสำหรับ</w:t>
      </w:r>
      <w:r w:rsidRPr="00751714">
        <w:rPr>
          <w:rFonts w:asciiTheme="majorBidi" w:hAnsiTheme="majorBidi" w:hint="cs"/>
          <w:sz w:val="26"/>
          <w:szCs w:val="26"/>
          <w:cs/>
        </w:rPr>
        <w:t>ปี</w:t>
      </w:r>
      <w:r w:rsidRPr="00751714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คาดว่าเพียงพอต่อผลเสียหายที่เกิดขึ้น</w:t>
      </w:r>
    </w:p>
    <w:p w:rsidR="00056BBA" w:rsidRDefault="00056BBA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ต่อมาเมื่อวันที่ </w:t>
      </w:r>
      <w:r w:rsidRPr="008027AF">
        <w:rPr>
          <w:rFonts w:asciiTheme="majorBidi" w:hAnsiTheme="majorBidi" w:cstheme="majorBidi"/>
          <w:sz w:val="26"/>
          <w:szCs w:val="26"/>
        </w:rPr>
        <w:t xml:space="preserve">3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8027AF">
        <w:rPr>
          <w:rFonts w:asciiTheme="majorBidi" w:hAnsiTheme="majorBidi" w:cstheme="majorBidi"/>
          <w:sz w:val="26"/>
          <w:szCs w:val="26"/>
        </w:rPr>
        <w:t xml:space="preserve">2561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บริษัทประกันภัยดังกล่าวได้ทำการฟ้องร้องบริษัทครั้งที่ </w:t>
      </w:r>
      <w:r w:rsidRPr="008027AF">
        <w:rPr>
          <w:rFonts w:asciiTheme="majorBidi" w:hAnsiTheme="majorBidi" w:cstheme="majorBidi"/>
          <w:sz w:val="26"/>
          <w:szCs w:val="26"/>
        </w:rPr>
        <w:t xml:space="preserve">2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สำหรับความเสียหายนี้ด้วยจำนวนเงิน </w:t>
      </w:r>
      <w:r w:rsidRPr="008027AF">
        <w:rPr>
          <w:rFonts w:asciiTheme="majorBidi" w:hAnsiTheme="majorBidi" w:cstheme="majorBidi"/>
          <w:sz w:val="26"/>
          <w:szCs w:val="26"/>
        </w:rPr>
        <w:t xml:space="preserve">35.6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ซึ่งเป็นมูลค่าความเสียหายเดิมรวมดอกเบี้ยนับตั้งแต่วันฟ้อง บริษัทจึงได้บันทึกค่าสินไหมทดแทนส่วนที่บริษัทประกันภัยดังกล่าวฟ้องร้องมาเพิ่มเติมจำนวนเงิน </w:t>
      </w:r>
      <w:r w:rsidRPr="008027AF">
        <w:rPr>
          <w:rFonts w:asciiTheme="majorBidi" w:hAnsiTheme="majorBidi" w:cstheme="majorBidi"/>
          <w:sz w:val="26"/>
          <w:szCs w:val="26"/>
        </w:rPr>
        <w:t xml:space="preserve">2.3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และค่าสินไหมทดแทนส่วนที่เรียกคืนจากผู้เอาประกันภัยต่อเพิ่มเติมจำนวน </w:t>
      </w:r>
      <w:r w:rsidRPr="008027AF">
        <w:rPr>
          <w:rFonts w:asciiTheme="majorBidi" w:hAnsiTheme="majorBidi" w:cstheme="majorBidi"/>
          <w:sz w:val="26"/>
          <w:szCs w:val="26"/>
        </w:rPr>
        <w:t xml:space="preserve">2.1 </w:t>
      </w:r>
      <w:r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751714">
        <w:rPr>
          <w:rFonts w:asciiTheme="majorBidi" w:hAnsiTheme="majorBidi"/>
          <w:sz w:val="26"/>
          <w:szCs w:val="26"/>
          <w:cs/>
        </w:rPr>
        <w:t>ไว้ในงบการเงินสำหรับ</w:t>
      </w:r>
      <w:r w:rsidR="00ED051F">
        <w:rPr>
          <w:rFonts w:asciiTheme="majorBidi" w:hAnsiTheme="majorBidi" w:hint="cs"/>
          <w:sz w:val="26"/>
          <w:szCs w:val="26"/>
          <w:cs/>
        </w:rPr>
        <w:t>งวด</w:t>
      </w:r>
      <w:r w:rsidRPr="00751714">
        <w:rPr>
          <w:rFonts w:asciiTheme="majorBidi" w:hAnsiTheme="majorBidi"/>
          <w:sz w:val="26"/>
          <w:szCs w:val="26"/>
          <w:cs/>
        </w:rPr>
        <w:t>สิ้นสุดวันที่</w:t>
      </w:r>
      <w:r w:rsidRPr="00116A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16AE4">
        <w:rPr>
          <w:rFonts w:asciiTheme="majorBidi" w:hAnsiTheme="majorBidi" w:cstheme="majorBidi"/>
          <w:sz w:val="26"/>
          <w:szCs w:val="26"/>
        </w:rPr>
        <w:t>3</w:t>
      </w:r>
      <w:r w:rsidR="00ED051F">
        <w:rPr>
          <w:rFonts w:asciiTheme="majorBidi" w:hAnsiTheme="majorBidi" w:cstheme="majorBidi"/>
          <w:sz w:val="26"/>
          <w:szCs w:val="26"/>
        </w:rPr>
        <w:t>0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D051F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D051F">
        <w:rPr>
          <w:rFonts w:asciiTheme="majorBidi" w:hAnsiTheme="majorBidi" w:cstheme="majorBidi"/>
          <w:sz w:val="26"/>
          <w:szCs w:val="26"/>
        </w:rPr>
        <w:t>2561</w:t>
      </w:r>
    </w:p>
    <w:p w:rsidR="00056BBA" w:rsidRPr="00ED051F" w:rsidRDefault="00056BBA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56BBA" w:rsidRPr="00ED051F" w:rsidRDefault="00ED051F" w:rsidP="0005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ED051F">
        <w:rPr>
          <w:rFonts w:asciiTheme="majorBidi" w:hAnsiTheme="majorBidi" w:cstheme="majorBidi" w:hint="cs"/>
          <w:sz w:val="26"/>
          <w:szCs w:val="26"/>
          <w:cs/>
        </w:rPr>
        <w:t xml:space="preserve">ต่อมาเมื่อวันที่ </w:t>
      </w:r>
      <w:r w:rsidRPr="00ED051F">
        <w:rPr>
          <w:rFonts w:asciiTheme="majorBidi" w:hAnsiTheme="majorBidi" w:cstheme="majorBidi"/>
          <w:sz w:val="26"/>
          <w:szCs w:val="26"/>
        </w:rPr>
        <w:t xml:space="preserve">18 </w:t>
      </w:r>
      <w:r w:rsidRPr="00ED051F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ED051F">
        <w:rPr>
          <w:rFonts w:asciiTheme="majorBidi" w:hAnsiTheme="majorBidi" w:cstheme="majorBidi"/>
          <w:sz w:val="26"/>
          <w:szCs w:val="26"/>
        </w:rPr>
        <w:t>2561</w:t>
      </w:r>
      <w:r w:rsidRPr="00ED051F">
        <w:rPr>
          <w:rFonts w:asciiTheme="majorBidi" w:hAnsiTheme="majorBidi" w:cstheme="majorBidi" w:hint="cs"/>
          <w:sz w:val="26"/>
          <w:szCs w:val="26"/>
          <w:cs/>
        </w:rPr>
        <w:t xml:space="preserve"> บริษัทประกันภัยดังกล่าวได้ยื่น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คำร้องขอถอนฟ้องบริษัทออกจากสารบบความของศาล ศาลได้อนุญาตให้ถอนฟ้องจำหน่ายคดีออกจากสารบบความแล้ว </w:t>
      </w:r>
      <w:r w:rsidRPr="00ED051F">
        <w:rPr>
          <w:rFonts w:asciiTheme="majorBidi" w:hAnsiTheme="majorBidi" w:cstheme="majorBidi" w:hint="cs"/>
          <w:sz w:val="26"/>
          <w:szCs w:val="26"/>
          <w:cs/>
        </w:rPr>
        <w:t xml:space="preserve">ในการนี้ </w:t>
      </w:r>
      <w:r w:rsidRPr="00ED051F">
        <w:rPr>
          <w:rFonts w:asciiTheme="majorBidi" w:hAnsiTheme="majorBidi" w:cstheme="majorBidi"/>
          <w:sz w:val="26"/>
          <w:szCs w:val="26"/>
          <w:cs/>
        </w:rPr>
        <w:t>บริษัทจึงกลับรายการค่าสินไหมทดแทนและค่าสินไหมทดแทน</w:t>
      </w:r>
      <w:r w:rsidRPr="00ED051F">
        <w:rPr>
          <w:rFonts w:asciiTheme="majorBidi" w:hAnsiTheme="majorBidi" w:cstheme="majorBidi" w:hint="cs"/>
          <w:sz w:val="26"/>
          <w:szCs w:val="26"/>
          <w:cs/>
        </w:rPr>
        <w:t>ส่วนที่เรียกคืนจากผู้เอาประกันภัยต่อ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ที่เกี่ยวข้องจำนวน </w:t>
      </w:r>
      <w:r w:rsidRPr="00ED051F">
        <w:rPr>
          <w:rFonts w:asciiTheme="majorBidi" w:hAnsiTheme="majorBidi" w:cstheme="majorBidi"/>
          <w:sz w:val="26"/>
          <w:szCs w:val="26"/>
        </w:rPr>
        <w:t>35.6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87BE0">
        <w:rPr>
          <w:rFonts w:asciiTheme="majorBidi" w:hAnsiTheme="majorBidi" w:cstheme="majorBidi"/>
          <w:sz w:val="26"/>
          <w:szCs w:val="26"/>
        </w:rPr>
        <w:t xml:space="preserve"> 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D051F">
        <w:rPr>
          <w:rFonts w:asciiTheme="majorBidi" w:hAnsiTheme="majorBidi" w:cstheme="majorBidi"/>
          <w:sz w:val="26"/>
          <w:szCs w:val="26"/>
        </w:rPr>
        <w:t xml:space="preserve">32.0 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ในงบการเงินสำหรับปีสิ้นสุดวันที่ </w:t>
      </w:r>
      <w:r w:rsidRPr="00ED051F">
        <w:rPr>
          <w:rFonts w:asciiTheme="majorBidi" w:hAnsiTheme="majorBidi" w:cstheme="majorBidi"/>
          <w:sz w:val="26"/>
          <w:szCs w:val="26"/>
        </w:rPr>
        <w:t xml:space="preserve">31 </w:t>
      </w:r>
      <w:r w:rsidRPr="00ED051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D051F">
        <w:rPr>
          <w:rFonts w:asciiTheme="majorBidi" w:hAnsiTheme="majorBidi" w:cstheme="majorBidi"/>
          <w:sz w:val="26"/>
          <w:szCs w:val="26"/>
        </w:rPr>
        <w:t>2561</w:t>
      </w:r>
    </w:p>
    <w:p w:rsidR="00487BBF" w:rsidRPr="00ED051F" w:rsidRDefault="00487BBF" w:rsidP="0048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25875" w:rsidRPr="00ED051F" w:rsidRDefault="00E26AE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D051F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ED051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เมื่อวันที่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16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กันยายน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บริษัทได้รับจดหมายหนึ่งฉบับจาก คปภ. ให้ทำการจ่ายค่าปรับจำนวนรวมประมาณ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5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>.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4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ล้านบาท โดยอ้างว่าบริษัท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ต่อมาเมื่อวันที่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13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ฝ่ายบริหารตัดสินใจที่จะจ่ายค่าปรับดังกล่าวตามจดหมายแจ้งจาก คปภ. บริษัทได้จ่ายชำระค่าปรับดังกล่าวแล้วในวันที่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23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 และบันทึกเป็นค่าใช้จ่ายไว้ในงบกำไรขาดทุน</w:t>
      </w:r>
      <w:r w:rsidR="00270ADE" w:rsidRPr="00ED051F">
        <w:rPr>
          <w:rFonts w:asciiTheme="majorBidi" w:hAnsiTheme="majorBidi" w:hint="cs"/>
          <w:sz w:val="26"/>
          <w:szCs w:val="26"/>
          <w:cs/>
          <w:lang w:val="th-TH"/>
        </w:rPr>
        <w:t>เบ็ดเสร็จ</w:t>
      </w:r>
      <w:r w:rsidR="00DA0AA6" w:rsidRPr="00ED051F">
        <w:rPr>
          <w:rFonts w:asciiTheme="majorBidi" w:hAnsiTheme="majorBidi"/>
          <w:sz w:val="26"/>
          <w:szCs w:val="26"/>
          <w:cs/>
          <w:lang w:val="th-TH"/>
        </w:rPr>
        <w:t>สำหรับปี</w:t>
      </w:r>
      <w:r w:rsidR="002D38DB" w:rsidRPr="00ED051F">
        <w:rPr>
          <w:rFonts w:asciiTheme="majorBidi" w:hAnsiTheme="majorBidi"/>
          <w:sz w:val="26"/>
          <w:szCs w:val="26"/>
          <w:cs/>
          <w:lang w:val="th-TH"/>
        </w:rPr>
        <w:t xml:space="preserve">สิ้นสุดวันที่ </w:t>
      </w:r>
      <w:r w:rsidR="00DA0AA6" w:rsidRPr="00ED051F">
        <w:rPr>
          <w:rFonts w:asciiTheme="majorBidi" w:hAnsiTheme="majorBidi" w:cstheme="majorBidi"/>
          <w:sz w:val="26"/>
          <w:szCs w:val="26"/>
        </w:rPr>
        <w:t xml:space="preserve">31 </w:t>
      </w:r>
      <w:r w:rsidR="00DA0AA6" w:rsidRPr="00ED051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209B6" w:rsidRPr="00ED051F">
        <w:rPr>
          <w:rFonts w:asciiTheme="majorBidi" w:hAnsiTheme="majorBidi" w:hint="cs"/>
          <w:sz w:val="26"/>
          <w:szCs w:val="26"/>
          <w:cs/>
          <w:lang w:val="th-TH"/>
        </w:rPr>
        <w:t>2560</w:t>
      </w:r>
    </w:p>
    <w:p w:rsidR="00925E9A" w:rsidRPr="00ED051F" w:rsidRDefault="00925E9A" w:rsidP="00ED0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F24F9" w:rsidRPr="00ED051F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D051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 w:rsidRPr="00ED051F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ED051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D051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D051F">
        <w:rPr>
          <w:rFonts w:asciiTheme="majorBidi" w:hAnsiTheme="majorBidi" w:cstheme="majorBidi"/>
          <w:b/>
          <w:bCs/>
          <w:sz w:val="26"/>
          <w:szCs w:val="26"/>
          <w:cs/>
        </w:rPr>
        <w:t>การบริหารจัดการทุน</w:t>
      </w:r>
    </w:p>
    <w:p w:rsidR="007F24F9" w:rsidRPr="00ED051F" w:rsidRDefault="007F24F9" w:rsidP="00ED0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ED051F">
        <w:rPr>
          <w:rFonts w:asciiTheme="majorBidi" w:hAnsiTheme="majorBidi" w:cstheme="majorBidi"/>
          <w:sz w:val="26"/>
          <w:szCs w:val="26"/>
          <w:cs/>
        </w:rPr>
        <w:t>วัตถุประสงค์ในการบริหารจัดการทุนของบริษัทคือ 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:rsidR="007F24F9" w:rsidRPr="00ED051F" w:rsidRDefault="007F24F9" w:rsidP="00ED0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DB2DAD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ED051F" w:rsidRDefault="00DB2DAD" w:rsidP="00ED0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367356" w:rsidRPr="00D4650F" w:rsidRDefault="00DB2DAD" w:rsidP="008800A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วันที่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ธันวาคม </w:t>
      </w:r>
      <w:r w:rsidR="00DA0AA6" w:rsidRPr="00D4650F">
        <w:rPr>
          <w:rFonts w:asciiTheme="majorBidi" w:hAnsiTheme="majorBidi"/>
          <w:sz w:val="26"/>
          <w:szCs w:val="26"/>
          <w:cs/>
          <w:lang w:val="th-TH"/>
        </w:rPr>
        <w:t>256</w:t>
      </w:r>
      <w:r w:rsidR="00F77875">
        <w:rPr>
          <w:rFonts w:asciiTheme="majorBidi" w:hAnsiTheme="majorBidi"/>
          <w:sz w:val="26"/>
          <w:szCs w:val="26"/>
        </w:rPr>
        <w:t>1</w:t>
      </w:r>
      <w:r w:rsidR="00DA0AA6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A0AA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และ</w:t>
      </w:r>
      <w:r w:rsidR="00DA0AA6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>25</w:t>
      </w:r>
      <w:r w:rsidR="00F77875">
        <w:rPr>
          <w:rFonts w:asciiTheme="majorBidi" w:hAnsiTheme="majorBidi" w:hint="cs"/>
          <w:sz w:val="26"/>
          <w:szCs w:val="26"/>
          <w:cs/>
          <w:lang w:val="th-TH"/>
        </w:rPr>
        <w:t>60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361BB4">
        <w:rPr>
          <w:rFonts w:asciiTheme="majorBidi" w:hAnsiTheme="majorBidi" w:cstheme="majorBidi"/>
          <w:sz w:val="26"/>
          <w:szCs w:val="26"/>
          <w:cs/>
          <w:lang w:val="th-TH"/>
        </w:rPr>
        <w:t>จำน</w:t>
      </w:r>
      <w:r w:rsidR="002F09E5" w:rsidRPr="00025824">
        <w:rPr>
          <w:rFonts w:asciiTheme="majorBidi" w:hAnsiTheme="majorBidi" w:cstheme="majorBidi"/>
          <w:sz w:val="26"/>
          <w:szCs w:val="26"/>
          <w:cs/>
          <w:lang w:val="th-TH"/>
        </w:rPr>
        <w:t xml:space="preserve">วนเงิน </w:t>
      </w:r>
      <w:r w:rsidR="002F09E5" w:rsidRPr="00025824">
        <w:rPr>
          <w:rFonts w:asciiTheme="majorBidi" w:hAnsiTheme="majorBidi"/>
          <w:sz w:val="26"/>
          <w:szCs w:val="26"/>
          <w:cs/>
          <w:lang w:val="th-TH"/>
        </w:rPr>
        <w:t xml:space="preserve">2.0 </w:t>
      </w:r>
      <w:r w:rsidR="002F09E5" w:rsidRPr="00025824">
        <w:rPr>
          <w:rFonts w:asciiTheme="majorBidi" w:hAnsiTheme="majorBidi" w:cstheme="majorBidi"/>
          <w:sz w:val="26"/>
          <w:szCs w:val="26"/>
          <w:cs/>
          <w:lang w:val="th-TH"/>
        </w:rPr>
        <w:t>ล้าน</w:t>
      </w:r>
      <w:r w:rsidR="002F09E5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D4650F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บางแห่งตามที่กล่าวไว้ในหมาย</w:t>
      </w:r>
      <w:r w:rsidR="007F282E" w:rsidRPr="003546FE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เหตุ </w:t>
      </w:r>
      <w:r w:rsidR="0028418B" w:rsidRPr="003546FE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3546FE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3546FE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3546FE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ED051F" w:rsidRDefault="00367356" w:rsidP="00ED0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77875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F77875" w:rsidRPr="00D4650F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7875" w:rsidRPr="00D4650F" w:rsidRDefault="00F77875" w:rsidP="00F7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2FBD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025824" w:rsidRDefault="0041141C" w:rsidP="00411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25824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992FBD" w:rsidRPr="0002582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025824">
              <w:rPr>
                <w:rFonts w:asciiTheme="majorBidi" w:eastAsia="Cordia New" w:hAnsiTheme="majorBidi" w:cstheme="majorBidi"/>
                <w:sz w:val="26"/>
                <w:szCs w:val="26"/>
              </w:rPr>
              <w:t>95</w:t>
            </w:r>
            <w:r w:rsidR="00992FBD" w:rsidRPr="00025824">
              <w:rPr>
                <w:rFonts w:asciiTheme="majorBidi" w:eastAsia="Cordia New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</w:tr>
      <w:tr w:rsidR="00992FBD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992FBD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2FBD" w:rsidRPr="00D4650F" w:rsidRDefault="00992FBD" w:rsidP="0013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7C4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37C42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2FBD" w:rsidRPr="00D4650F" w:rsidRDefault="00992FBD" w:rsidP="0099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</w:p>
        </w:tc>
      </w:tr>
    </w:tbl>
    <w:p w:rsidR="00367356" w:rsidRPr="00864854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:rsidR="00487BBF" w:rsidRPr="00ED051F" w:rsidRDefault="00ED051F" w:rsidP="00ED051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367356" w:rsidRPr="00ED051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367356" w:rsidRPr="00ED051F">
        <w:rPr>
          <w:rFonts w:ascii="Angsana New" w:hAnsi="Angsana New"/>
          <w:sz w:val="26"/>
          <w:szCs w:val="26"/>
        </w:rPr>
        <w:t xml:space="preserve">1 </w:t>
      </w:r>
      <w:r w:rsidR="00270ADE" w:rsidRPr="00ED051F">
        <w:rPr>
          <w:rFonts w:ascii="Angsana New" w:hAnsi="Angsana New" w:hint="cs"/>
          <w:sz w:val="26"/>
          <w:szCs w:val="26"/>
          <w:cs/>
        </w:rPr>
        <w:t>ตุ</w:t>
      </w:r>
      <w:r w:rsidR="00367356" w:rsidRPr="00ED051F">
        <w:rPr>
          <w:rFonts w:ascii="Angsana New" w:hAnsi="Angsana New" w:hint="cs"/>
          <w:sz w:val="26"/>
          <w:szCs w:val="26"/>
          <w:cs/>
        </w:rPr>
        <w:t>ลาคม</w:t>
      </w:r>
      <w:r w:rsidR="00367356" w:rsidRPr="00ED051F">
        <w:rPr>
          <w:rFonts w:ascii="Angsana New" w:hAnsi="Angsana New"/>
          <w:sz w:val="26"/>
          <w:szCs w:val="26"/>
        </w:rPr>
        <w:t xml:space="preserve"> 255</w:t>
      </w:r>
      <w:r w:rsidR="00A365D8" w:rsidRPr="00ED051F">
        <w:rPr>
          <w:rFonts w:ascii="Angsana New" w:hAnsi="Angsana New"/>
          <w:sz w:val="26"/>
          <w:szCs w:val="26"/>
        </w:rPr>
        <w:t>4</w:t>
      </w:r>
      <w:r w:rsidR="00367356" w:rsidRPr="00ED051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ED051F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="00367356" w:rsidRPr="00ED051F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ED051F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ED051F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="00367356" w:rsidRPr="00ED051F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ED051F">
        <w:rPr>
          <w:rFonts w:ascii="Angsana New" w:hAnsi="Angsana New" w:hint="cs"/>
          <w:sz w:val="26"/>
          <w:szCs w:val="26"/>
          <w:cs/>
        </w:rPr>
        <w:t>ไม่เกิน</w:t>
      </w:r>
      <w:r w:rsidR="00367356" w:rsidRPr="00ED051F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ED051F">
        <w:rPr>
          <w:rFonts w:ascii="Angsana New" w:hAnsi="Angsana New"/>
          <w:sz w:val="26"/>
          <w:szCs w:val="26"/>
        </w:rPr>
        <w:t>2</w:t>
      </w:r>
      <w:r w:rsidR="00367356" w:rsidRPr="00ED051F">
        <w:rPr>
          <w:rFonts w:ascii="Angsana New" w:hAnsi="Angsana New"/>
          <w:sz w:val="26"/>
          <w:szCs w:val="26"/>
        </w:rPr>
        <w:t xml:space="preserve">.5 </w:t>
      </w:r>
      <w:r w:rsidR="00367356" w:rsidRPr="00ED051F">
        <w:rPr>
          <w:rFonts w:ascii="Angsana New" w:hAnsi="Angsana New" w:hint="cs"/>
          <w:sz w:val="26"/>
          <w:szCs w:val="26"/>
          <w:cs/>
        </w:rPr>
        <w:t>ล้านบาท</w:t>
      </w:r>
      <w:r w:rsidR="00367356" w:rsidRPr="00ED051F">
        <w:rPr>
          <w:rFonts w:ascii="Angsana New" w:hAnsi="Angsana New"/>
          <w:sz w:val="26"/>
          <w:szCs w:val="26"/>
          <w:cs/>
        </w:rPr>
        <w:t xml:space="preserve"> </w:t>
      </w:r>
      <w:r w:rsidR="00A365D8" w:rsidRPr="00ED051F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ED051F">
        <w:rPr>
          <w:rFonts w:ascii="Angsana New" w:hAnsi="Angsana New"/>
          <w:sz w:val="26"/>
          <w:szCs w:val="26"/>
        </w:rPr>
        <w:t xml:space="preserve">30 </w:t>
      </w:r>
      <w:r w:rsidR="00A365D8" w:rsidRPr="00ED051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67356" w:rsidRPr="00ED051F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="00367356" w:rsidRPr="00ED051F">
        <w:rPr>
          <w:rFonts w:ascii="Angsana New" w:hAnsi="Angsana New"/>
          <w:sz w:val="26"/>
          <w:szCs w:val="26"/>
        </w:rPr>
        <w:t xml:space="preserve">30 </w:t>
      </w:r>
      <w:r w:rsidR="00367356" w:rsidRPr="00ED051F">
        <w:rPr>
          <w:rFonts w:ascii="Angsana New" w:hAnsi="Angsana New" w:hint="cs"/>
          <w:sz w:val="26"/>
          <w:szCs w:val="26"/>
          <w:cs/>
        </w:rPr>
        <w:t>วัน</w:t>
      </w:r>
    </w:p>
    <w:p w:rsidR="00864854" w:rsidRPr="00864854" w:rsidRDefault="00864854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0"/>
          <w:szCs w:val="20"/>
        </w:rPr>
      </w:pPr>
    </w:p>
    <w:p w:rsidR="00F77875" w:rsidRDefault="00D806E1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ตั้งแต่</w:t>
      </w:r>
      <w:r w:rsidR="002B2640" w:rsidRPr="00E75AAC">
        <w:rPr>
          <w:rFonts w:ascii="Angsana New" w:hAnsi="Angsana New"/>
          <w:sz w:val="26"/>
          <w:szCs w:val="26"/>
          <w:cs/>
        </w:rPr>
        <w:t xml:space="preserve">เดือนกรกฏาคม </w:t>
      </w:r>
      <w:r w:rsidR="002B2640" w:rsidRPr="00E75AAC">
        <w:rPr>
          <w:rFonts w:ascii="Angsana New" w:hAnsi="Angsana New"/>
          <w:sz w:val="26"/>
          <w:szCs w:val="26"/>
        </w:rPr>
        <w:t xml:space="preserve">2560 </w:t>
      </w:r>
      <w:r w:rsidR="002B2640" w:rsidRPr="00E75AAC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622F69">
        <w:rPr>
          <w:rFonts w:ascii="Angsana New" w:hAnsi="Angsana New" w:hint="cs"/>
          <w:sz w:val="26"/>
          <w:szCs w:val="26"/>
          <w:cs/>
        </w:rPr>
        <w:t>ต่อมาเมื่อ</w:t>
      </w:r>
      <w:r>
        <w:rPr>
          <w:rFonts w:ascii="Angsana New" w:hAnsi="Angsana New" w:hint="cs"/>
          <w:sz w:val="26"/>
          <w:szCs w:val="26"/>
          <w:cs/>
        </w:rPr>
        <w:t>วันที่</w:t>
      </w:r>
      <w:r w:rsidR="00622F69">
        <w:rPr>
          <w:rFonts w:ascii="Angsana New" w:hAnsi="Angsana New"/>
          <w:sz w:val="26"/>
          <w:szCs w:val="26"/>
        </w:rPr>
        <w:t xml:space="preserve"> 15 </w:t>
      </w:r>
      <w:r w:rsidR="00622F69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622F69">
        <w:rPr>
          <w:rFonts w:ascii="Angsana New" w:hAnsi="Angsana New"/>
          <w:sz w:val="26"/>
          <w:szCs w:val="26"/>
        </w:rPr>
        <w:t xml:space="preserve">2561 </w:t>
      </w:r>
      <w:r w:rsidR="002E2178">
        <w:rPr>
          <w:rFonts w:ascii="Angsana New" w:hAnsi="Angsana New" w:hint="cs"/>
          <w:sz w:val="26"/>
          <w:szCs w:val="26"/>
          <w:cs/>
        </w:rPr>
        <w:t>บริษัทได้ส่งหนังสือบอกเลิกสัญญา</w:t>
      </w:r>
      <w:r w:rsidR="00622F69">
        <w:rPr>
          <w:rFonts w:ascii="Angsana New" w:hAnsi="Angsana New" w:hint="cs"/>
          <w:sz w:val="26"/>
          <w:szCs w:val="26"/>
          <w:cs/>
        </w:rPr>
        <w:t>ให้แก่</w:t>
      </w:r>
      <w:r w:rsidR="00622F69" w:rsidRPr="00E75AAC">
        <w:rPr>
          <w:rFonts w:ascii="Angsana New" w:hAnsi="Angsana New"/>
          <w:sz w:val="26"/>
          <w:szCs w:val="26"/>
          <w:cs/>
        </w:rPr>
        <w:t>บริษัทในประเทศดังกล่าว</w:t>
      </w:r>
      <w:r w:rsidR="00622F69">
        <w:rPr>
          <w:rFonts w:ascii="Angsana New" w:hAnsi="Angsana New" w:hint="cs"/>
          <w:sz w:val="26"/>
          <w:szCs w:val="26"/>
          <w:cs/>
        </w:rPr>
        <w:t xml:space="preserve"> และ</w:t>
      </w:r>
      <w:r w:rsidR="007728AB">
        <w:rPr>
          <w:rFonts w:ascii="Angsana New" w:hAnsi="Angsana New" w:hint="cs"/>
          <w:sz w:val="26"/>
          <w:szCs w:val="26"/>
          <w:cs/>
        </w:rPr>
        <w:t>บริษัท</w:t>
      </w:r>
      <w:r w:rsidR="00622F69">
        <w:rPr>
          <w:rFonts w:ascii="Angsana New" w:hAnsi="Angsana New" w:hint="cs"/>
          <w:sz w:val="26"/>
          <w:szCs w:val="26"/>
          <w:cs/>
        </w:rPr>
        <w:t>ได้รับหนังสือรับทราบการยกเลิก</w:t>
      </w:r>
      <w:r w:rsidR="007728AB">
        <w:rPr>
          <w:rFonts w:ascii="Angsana New" w:hAnsi="Angsana New" w:hint="cs"/>
          <w:sz w:val="26"/>
          <w:szCs w:val="26"/>
          <w:cs/>
        </w:rPr>
        <w:t>สัญญา</w:t>
      </w:r>
      <w:r w:rsidR="00622F69" w:rsidRPr="00D4650F">
        <w:rPr>
          <w:rFonts w:ascii="Angsana New" w:hAnsi="Angsana New" w:hint="cs"/>
          <w:sz w:val="26"/>
          <w:szCs w:val="26"/>
          <w:cs/>
        </w:rPr>
        <w:t>ดังกล่าว</w:t>
      </w:r>
      <w:r w:rsidR="002E2178">
        <w:rPr>
          <w:rFonts w:ascii="Angsana New" w:hAnsi="Angsana New" w:hint="cs"/>
          <w:sz w:val="26"/>
          <w:szCs w:val="26"/>
          <w:cs/>
        </w:rPr>
        <w:t>เมื</w:t>
      </w:r>
      <w:r w:rsidR="00286C2F">
        <w:rPr>
          <w:rFonts w:ascii="Angsana New" w:hAnsi="Angsana New" w:hint="cs"/>
          <w:sz w:val="26"/>
          <w:szCs w:val="26"/>
          <w:cs/>
        </w:rPr>
        <w:t>่</w:t>
      </w:r>
      <w:r w:rsidR="002E2178">
        <w:rPr>
          <w:rFonts w:ascii="Angsana New" w:hAnsi="Angsana New" w:hint="cs"/>
          <w:sz w:val="26"/>
          <w:szCs w:val="26"/>
          <w:cs/>
        </w:rPr>
        <w:t>อ</w:t>
      </w:r>
      <w:r>
        <w:rPr>
          <w:rFonts w:ascii="Angsana New" w:hAnsi="Angsana New" w:hint="cs"/>
          <w:sz w:val="26"/>
          <w:szCs w:val="26"/>
          <w:cs/>
        </w:rPr>
        <w:t>วันที่</w:t>
      </w:r>
      <w:r w:rsidR="002E2178">
        <w:rPr>
          <w:rFonts w:ascii="Angsana New" w:hAnsi="Angsana New" w:hint="cs"/>
          <w:sz w:val="26"/>
          <w:szCs w:val="26"/>
          <w:cs/>
        </w:rPr>
        <w:t xml:space="preserve"> </w:t>
      </w:r>
      <w:r w:rsidR="00747F30">
        <w:rPr>
          <w:rFonts w:ascii="Angsana New" w:hAnsi="Angsana New"/>
          <w:sz w:val="26"/>
          <w:szCs w:val="26"/>
        </w:rPr>
        <w:t xml:space="preserve">30 </w:t>
      </w:r>
      <w:r w:rsidR="00747F30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747F30">
        <w:rPr>
          <w:rFonts w:ascii="Angsana New" w:hAnsi="Angsana New"/>
          <w:sz w:val="26"/>
          <w:szCs w:val="26"/>
        </w:rPr>
        <w:t>2561</w:t>
      </w:r>
    </w:p>
    <w:p w:rsidR="00487BBF" w:rsidRPr="007728AB" w:rsidRDefault="00487BBF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</w:rPr>
      </w:pPr>
    </w:p>
    <w:p w:rsidR="00487BBF" w:rsidRDefault="00487BBF" w:rsidP="00487BB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CC1DA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C1DAF">
        <w:rPr>
          <w:rFonts w:ascii="Angsana New" w:hAnsi="Angsana New"/>
          <w:sz w:val="26"/>
          <w:szCs w:val="26"/>
        </w:rPr>
        <w:t xml:space="preserve">16 </w:t>
      </w:r>
      <w:r w:rsidRPr="00CC1DAF">
        <w:rPr>
          <w:rFonts w:ascii="Angsana New" w:hAnsi="Angsana New" w:hint="cs"/>
          <w:sz w:val="26"/>
          <w:szCs w:val="26"/>
          <w:cs/>
        </w:rPr>
        <w:t>สิงหาคม</w:t>
      </w:r>
      <w:r w:rsidRPr="00CC1DAF">
        <w:rPr>
          <w:rFonts w:ascii="Angsana New" w:hAnsi="Angsana New"/>
          <w:sz w:val="26"/>
          <w:szCs w:val="26"/>
        </w:rPr>
        <w:t xml:space="preserve"> 2561</w:t>
      </w:r>
      <w:r w:rsidRPr="00CC1DA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CC1DAF">
        <w:rPr>
          <w:rFonts w:ascii="Angsana New" w:hAnsi="Angsana New"/>
          <w:sz w:val="26"/>
          <w:szCs w:val="26"/>
        </w:rPr>
        <w:t xml:space="preserve">15,000 </w:t>
      </w:r>
      <w:r w:rsidRPr="00CC1DAF">
        <w:rPr>
          <w:rFonts w:ascii="Angsana New" w:hAnsi="Angsana New" w:hint="cs"/>
          <w:sz w:val="26"/>
          <w:szCs w:val="26"/>
          <w:cs/>
        </w:rPr>
        <w:t xml:space="preserve">บาท ต่อเดือน สำหรับเดือนที่ </w:t>
      </w:r>
      <w:r w:rsidRPr="00CC1DAF">
        <w:rPr>
          <w:rFonts w:ascii="Angsana New" w:hAnsi="Angsana New"/>
          <w:sz w:val="26"/>
          <w:szCs w:val="26"/>
        </w:rPr>
        <w:t xml:space="preserve">1 </w:t>
      </w:r>
      <w:r w:rsidRPr="00CC1DAF">
        <w:rPr>
          <w:rFonts w:ascii="Angsana New" w:hAnsi="Angsana New" w:hint="cs"/>
          <w:sz w:val="26"/>
          <w:szCs w:val="26"/>
          <w:cs/>
        </w:rPr>
        <w:t xml:space="preserve">ถึงเดือนที่ </w:t>
      </w:r>
      <w:r w:rsidRPr="00CC1DAF">
        <w:rPr>
          <w:rFonts w:ascii="Angsana New" w:hAnsi="Angsana New"/>
          <w:sz w:val="26"/>
          <w:szCs w:val="26"/>
        </w:rPr>
        <w:t>6</w:t>
      </w:r>
      <w:r w:rsidRPr="00CC1DAF">
        <w:rPr>
          <w:rFonts w:ascii="Angsana New" w:hAnsi="Angsana New" w:hint="cs"/>
          <w:sz w:val="26"/>
          <w:szCs w:val="26"/>
          <w:cs/>
        </w:rPr>
        <w:t xml:space="preserve"> ค่าบริการรายเดือนขั้นต่ำ </w:t>
      </w:r>
      <w:r w:rsidRPr="00CC1DAF">
        <w:rPr>
          <w:rFonts w:ascii="Angsana New" w:hAnsi="Angsana New"/>
          <w:sz w:val="26"/>
          <w:szCs w:val="26"/>
        </w:rPr>
        <w:t xml:space="preserve">30,000 </w:t>
      </w:r>
      <w:r w:rsidRPr="00CC1DAF">
        <w:rPr>
          <w:rFonts w:ascii="Angsana New" w:hAnsi="Angsana New" w:hint="cs"/>
          <w:sz w:val="26"/>
          <w:szCs w:val="26"/>
          <w:cs/>
        </w:rPr>
        <w:t xml:space="preserve">บาท ต่อเดือน สำหรับเดือนที่ </w:t>
      </w:r>
      <w:r w:rsidRPr="00CC1DAF">
        <w:rPr>
          <w:rFonts w:ascii="Angsana New" w:hAnsi="Angsana New"/>
          <w:sz w:val="26"/>
          <w:szCs w:val="26"/>
        </w:rPr>
        <w:t xml:space="preserve">7 </w:t>
      </w:r>
      <w:r w:rsidRPr="00CC1DAF">
        <w:rPr>
          <w:rFonts w:ascii="Angsana New" w:hAnsi="Angsana New" w:hint="cs"/>
          <w:sz w:val="26"/>
          <w:szCs w:val="26"/>
          <w:cs/>
        </w:rPr>
        <w:t xml:space="preserve">เป็นต้นไป และค่าบริการรายปี </w:t>
      </w:r>
      <w:r w:rsidRPr="00CC1DAF">
        <w:rPr>
          <w:rFonts w:ascii="Angsana New" w:hAnsi="Angsana New"/>
          <w:sz w:val="26"/>
          <w:szCs w:val="26"/>
        </w:rPr>
        <w:t xml:space="preserve">24,000 </w:t>
      </w:r>
      <w:r w:rsidRPr="00CC1DAF">
        <w:rPr>
          <w:rFonts w:ascii="Angsana New" w:hAnsi="Angsana New" w:hint="cs"/>
          <w:sz w:val="26"/>
          <w:szCs w:val="26"/>
          <w:cs/>
        </w:rPr>
        <w:t>บาท</w:t>
      </w:r>
      <w:r w:rsidRPr="00CC1DAF">
        <w:rPr>
          <w:rFonts w:ascii="Angsana New" w:hAnsi="Angsana New"/>
          <w:sz w:val="26"/>
          <w:szCs w:val="26"/>
        </w:rPr>
        <w:t xml:space="preserve"> </w:t>
      </w:r>
      <w:r w:rsidRPr="00CC1DAF">
        <w:rPr>
          <w:rFonts w:ascii="Angsana New" w:hAnsi="Angsana New" w:hint="cs"/>
          <w:sz w:val="26"/>
          <w:szCs w:val="26"/>
          <w:cs/>
        </w:rPr>
        <w:t>ต่อปี สัญญามีผลบังคับใช้จนกว่าฝ่ายหนึ่งฝ่ายใด</w:t>
      </w:r>
      <w:r>
        <w:rPr>
          <w:rFonts w:ascii="Angsana New" w:hAnsi="Angsana New" w:hint="cs"/>
          <w:sz w:val="26"/>
          <w:szCs w:val="26"/>
          <w:cs/>
        </w:rPr>
        <w:t>จะ</w:t>
      </w:r>
      <w:r w:rsidRPr="00CC1DAF">
        <w:rPr>
          <w:rFonts w:ascii="Angsana New" w:hAnsi="Angsana New" w:hint="cs"/>
          <w:sz w:val="26"/>
          <w:szCs w:val="26"/>
          <w:cs/>
        </w:rPr>
        <w:t xml:space="preserve">บอกเลิกสัญญาเป็นลายลักษณ์อักษรให้อีกฝ่ายหนึ่งทราบล่วงหน้าไม่น้อยกว่า </w:t>
      </w:r>
      <w:r w:rsidRPr="00CC1DAF">
        <w:rPr>
          <w:rFonts w:ascii="Angsana New" w:hAnsi="Angsana New"/>
          <w:sz w:val="26"/>
          <w:szCs w:val="26"/>
        </w:rPr>
        <w:t xml:space="preserve">90 </w:t>
      </w:r>
      <w:r w:rsidRPr="00CC1DAF">
        <w:rPr>
          <w:rFonts w:ascii="Angsana New" w:hAnsi="Angsana New" w:hint="cs"/>
          <w:sz w:val="26"/>
          <w:szCs w:val="26"/>
          <w:cs/>
        </w:rPr>
        <w:t>วัน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487BBF" w:rsidRDefault="00487BBF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</w:rPr>
      </w:pPr>
    </w:p>
    <w:p w:rsidR="000A7F47" w:rsidRPr="00574E8F" w:rsidRDefault="000A7F47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3546FE">
        <w:rPr>
          <w:rFonts w:ascii="Angsana New" w:hAnsi="Angsana New"/>
          <w:b/>
          <w:bCs/>
          <w:sz w:val="26"/>
          <w:szCs w:val="26"/>
        </w:rPr>
        <w:t>8</w:t>
      </w:r>
      <w:r w:rsidRPr="00574E8F">
        <w:rPr>
          <w:rFonts w:ascii="Angsana New" w:hAnsi="Angsana New"/>
          <w:b/>
          <w:bCs/>
          <w:sz w:val="26"/>
          <w:szCs w:val="26"/>
        </w:rPr>
        <w:t>.</w:t>
      </w:r>
      <w:r w:rsidRPr="00574E8F">
        <w:rPr>
          <w:rFonts w:ascii="Angsana New" w:hAnsi="Angsana New"/>
          <w:b/>
          <w:bCs/>
          <w:sz w:val="26"/>
          <w:szCs w:val="26"/>
        </w:rPr>
        <w:tab/>
      </w:r>
      <w:r w:rsidRPr="00574E8F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</w:t>
      </w:r>
      <w:r w:rsidRPr="00574E8F">
        <w:rPr>
          <w:rFonts w:ascii="Angsana New" w:hAnsi="Angsana New"/>
          <w:b/>
          <w:bCs/>
          <w:sz w:val="26"/>
          <w:szCs w:val="26"/>
          <w:cs/>
        </w:rPr>
        <w:t>ที่ยังไม่ได้ใช้</w:t>
      </w: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74E8F">
        <w:rPr>
          <w:rFonts w:ascii="Angsana New" w:hAnsi="Angsana New"/>
          <w:sz w:val="26"/>
          <w:szCs w:val="26"/>
          <w:cs/>
        </w:rPr>
        <w:t>บริษัทยังไม่ได้ใช้มาตรฐานการรายงานทางการเงินที่ปรับปรุงใหม่</w:t>
      </w:r>
      <w:r w:rsidRPr="00574E8F">
        <w:rPr>
          <w:rFonts w:ascii="Angsana New" w:hAnsi="Angsana New" w:hint="cs"/>
          <w:sz w:val="26"/>
          <w:szCs w:val="26"/>
          <w:cs/>
        </w:rPr>
        <w:t>ที่ยังไม่มีการบังคับใช้ ณ</w:t>
      </w:r>
      <w:r w:rsidRPr="00574E8F">
        <w:rPr>
          <w:rFonts w:ascii="Angsana New" w:hAnsi="Angsana New"/>
          <w:sz w:val="26"/>
          <w:szCs w:val="26"/>
          <w:cs/>
        </w:rPr>
        <w:t xml:space="preserve"> วันที่รายงาน </w:t>
      </w:r>
      <w:r w:rsidRPr="00574E8F">
        <w:rPr>
          <w:rFonts w:ascii="Angsana New" w:hAnsi="Angsana New" w:hint="cs"/>
          <w:sz w:val="26"/>
          <w:szCs w:val="26"/>
          <w:cs/>
        </w:rPr>
        <w:t>ดังต่อไปนี้</w:t>
      </w:r>
      <w:r w:rsidRPr="00574E8F">
        <w:rPr>
          <w:rFonts w:ascii="Angsana New" w:hAnsi="Angsana New"/>
          <w:sz w:val="26"/>
          <w:szCs w:val="26"/>
        </w:rPr>
        <w:t xml:space="preserve"> </w:t>
      </w: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18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158"/>
        <w:gridCol w:w="164"/>
        <w:gridCol w:w="3958"/>
        <w:gridCol w:w="164"/>
        <w:gridCol w:w="1320"/>
      </w:tblGrid>
      <w:tr w:rsidR="00D20149" w:rsidRPr="00FE113A" w:rsidTr="00871C32">
        <w:trPr>
          <w:tblHeader/>
        </w:trPr>
        <w:tc>
          <w:tcPr>
            <w:tcW w:w="4158" w:type="dxa"/>
            <w:tcBorders>
              <w:bottom w:val="single" w:sz="4" w:space="0" w:color="auto"/>
            </w:tcBorders>
          </w:tcPr>
          <w:p w:rsidR="00D20149" w:rsidRPr="0039320C" w:rsidRDefault="00D20149" w:rsidP="00D2014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320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164" w:type="dxa"/>
          </w:tcPr>
          <w:p w:rsidR="00D20149" w:rsidRPr="0039320C" w:rsidRDefault="00D20149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</w:tcPr>
          <w:p w:rsidR="00D20149" w:rsidRPr="0039320C" w:rsidRDefault="00D20149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320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เรื่อง</w:t>
            </w:r>
          </w:p>
        </w:tc>
        <w:tc>
          <w:tcPr>
            <w:tcW w:w="164" w:type="dxa"/>
          </w:tcPr>
          <w:p w:rsidR="00D20149" w:rsidRPr="0039320C" w:rsidRDefault="00D20149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D20149" w:rsidRPr="0039320C" w:rsidRDefault="00D20149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320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ปีมีผลบังคับใช้</w:t>
            </w:r>
          </w:p>
        </w:tc>
      </w:tr>
      <w:tr w:rsidR="00AA5744" w:rsidRPr="00FE113A" w:rsidTr="00871C32">
        <w:trPr>
          <w:tblHeader/>
        </w:trPr>
        <w:tc>
          <w:tcPr>
            <w:tcW w:w="4158" w:type="dxa"/>
            <w:tcBorders>
              <w:top w:val="single" w:sz="4" w:space="0" w:color="auto"/>
            </w:tcBorders>
          </w:tcPr>
          <w:p w:rsidR="00AA5744" w:rsidRPr="00FE113A" w:rsidRDefault="00AA5744" w:rsidP="00D2014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64" w:type="dxa"/>
          </w:tcPr>
          <w:p w:rsidR="00AA5744" w:rsidRPr="00FE113A" w:rsidRDefault="00AA5744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3958" w:type="dxa"/>
            <w:tcBorders>
              <w:top w:val="single" w:sz="4" w:space="0" w:color="auto"/>
            </w:tcBorders>
          </w:tcPr>
          <w:p w:rsidR="00AA5744" w:rsidRPr="00FE113A" w:rsidRDefault="00AA5744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64" w:type="dxa"/>
          </w:tcPr>
          <w:p w:rsidR="00AA5744" w:rsidRPr="00FE113A" w:rsidRDefault="00AA5744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AA5744" w:rsidRPr="00FE113A" w:rsidRDefault="00AA5744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bidi="th-TH"/>
              </w:rPr>
            </w:pPr>
          </w:p>
        </w:tc>
      </w:tr>
      <w:tr w:rsidR="00BB2985" w:rsidRPr="00FE113A" w:rsidTr="00871C32">
        <w:tc>
          <w:tcPr>
            <w:tcW w:w="4158" w:type="dxa"/>
          </w:tcPr>
          <w:p w:rsidR="00BB2985" w:rsidRPr="00BB2985" w:rsidRDefault="00BB2985" w:rsidP="00BB2985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BB2985" w:rsidRPr="00BB2985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BB2985" w:rsidRPr="00BB2985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B2985" w:rsidRPr="00FE113A" w:rsidTr="00871C32">
        <w:tc>
          <w:tcPr>
            <w:tcW w:w="4158" w:type="dxa"/>
          </w:tcPr>
          <w:p w:rsidR="00BB2985" w:rsidRPr="00BB2985" w:rsidRDefault="00BB2985" w:rsidP="00BB2985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BB2985" w:rsidRPr="00BB2985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BB2985" w:rsidRPr="00BB2985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B2985" w:rsidRPr="00FE113A" w:rsidTr="00871C32">
        <w:tc>
          <w:tcPr>
            <w:tcW w:w="4158" w:type="dxa"/>
          </w:tcPr>
          <w:p w:rsidR="00BB2985" w:rsidRPr="00BB2985" w:rsidRDefault="00BB2985" w:rsidP="00BB2985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BB2985" w:rsidRPr="00BB2985" w:rsidRDefault="00BB2985" w:rsidP="00BB2985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64" w:type="dxa"/>
          </w:tcPr>
          <w:p w:rsidR="00BB2985" w:rsidRPr="00FE113A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BB2985" w:rsidRPr="00BB2985" w:rsidRDefault="00BB2985" w:rsidP="00BB2985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5C3B8E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B8E">
              <w:rPr>
                <w:rFonts w:asciiTheme="majorBidi" w:hAnsi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5C3B8E">
              <w:rPr>
                <w:rFonts w:asciiTheme="majorBidi" w:hAnsiTheme="majorBidi" w:cstheme="majorBidi"/>
                <w:sz w:val="24"/>
                <w:szCs w:val="24"/>
              </w:rPr>
              <w:t>4 (</w:t>
            </w:r>
            <w:r w:rsidRPr="005C3B8E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5C3B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5C3B8E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B8E">
              <w:rPr>
                <w:rFonts w:asciiTheme="majorBidi" w:hAnsiTheme="majorBidi"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5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6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8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10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11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12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13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การวัดมูลค่ายุติธรรม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การนำเสนองบการเงิน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FE113A" w:rsidRDefault="00173029" w:rsidP="00E74267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E74267">
              <w:rPr>
                <w:rFonts w:asciiTheme="majorBidi" w:hAnsiTheme="majorBidi"/>
                <w:sz w:val="24"/>
                <w:szCs w:val="24"/>
              </w:rPr>
              <w:t>7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(ปรับปรุง </w:t>
            </w:r>
            <w:r w:rsidR="00E74267">
              <w:rPr>
                <w:rFonts w:asciiTheme="majorBidi" w:hAnsiTheme="majorBidi"/>
                <w:sz w:val="24"/>
                <w:szCs w:val="24"/>
              </w:rPr>
              <w:t>2561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8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10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12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16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17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19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20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การบัญชีสาหรับเงินอุดหนุนจากรัฐบาลและการเปิดเผยข้อมูลเกี่ยวกับความช่วยเหลือจากรัฐบาล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21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23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24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26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E74267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E7426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E7426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28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29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33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34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การรายงานทางการเงินระหว่างกาล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36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37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38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40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41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เกษตรกรรม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1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4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5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7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>29 (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 w:cstheme="majorBidi"/>
                <w:sz w:val="24"/>
                <w:szCs w:val="24"/>
              </w:rPr>
              <w:t xml:space="preserve">2561) </w:t>
            </w:r>
            <w:r w:rsidRPr="00BB2985">
              <w:rPr>
                <w:rFonts w:asciiTheme="majorBidi" w:hAnsiTheme="majorBidi" w:cstheme="majorBidi"/>
                <w:sz w:val="24"/>
                <w:szCs w:val="24"/>
                <w:cs/>
              </w:rPr>
              <w:t>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FE113A" w:rsidRDefault="00173029" w:rsidP="00E74267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E74267">
              <w:rPr>
                <w:rFonts w:asciiTheme="majorBidi" w:hAnsiTheme="majorBidi"/>
                <w:sz w:val="24"/>
                <w:szCs w:val="24"/>
              </w:rPr>
              <w:t>10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(ปรับปรุง </w:t>
            </w:r>
            <w:r w:rsidR="00E74267">
              <w:rPr>
                <w:rFonts w:asciiTheme="majorBidi" w:hAnsiTheme="majorBidi"/>
                <w:sz w:val="24"/>
                <w:szCs w:val="24"/>
              </w:rPr>
              <w:t>2561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FE113A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FE113A" w:rsidRDefault="00173029" w:rsidP="00E74267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E74267">
              <w:rPr>
                <w:rFonts w:asciiTheme="majorBidi" w:hAnsiTheme="majorBidi"/>
                <w:sz w:val="24"/>
                <w:szCs w:val="24"/>
              </w:rPr>
              <w:t>12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(ปรับปรุง </w:t>
            </w:r>
            <w:r w:rsidR="00E74267">
              <w:rPr>
                <w:rFonts w:asciiTheme="majorBidi" w:hAnsiTheme="majorBidi"/>
                <w:sz w:val="24"/>
                <w:szCs w:val="24"/>
              </w:rPr>
              <w:t>2561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  <w:cs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ข้อตกลงสัมปทานบริการ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14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19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 xml:space="preserve">2561) 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16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17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19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20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21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เงินที่นำส่งรัฐ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10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EB1327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ความช่วยเหลือจากรัฐบาล </w:t>
            </w:r>
            <w:r w:rsidR="00EB1327">
              <w:rPr>
                <w:rFonts w:asciiTheme="majorBidi" w:hAnsiTheme="majorBidi"/>
                <w:sz w:val="24"/>
                <w:szCs w:val="24"/>
              </w:rPr>
              <w:t>-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กรณีที่ไม่มีความเกี่ยวข้องอย่างเฉพาะเจาะจงกับกิจกรรมดำเนินงาน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15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สัญญาเช่าดำเนินงาน</w:t>
            </w:r>
            <w:r w:rsidR="00EB132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EB1327">
              <w:rPr>
                <w:rFonts w:asciiTheme="majorBidi" w:hAnsiTheme="majorBidi"/>
                <w:sz w:val="24"/>
                <w:szCs w:val="24"/>
              </w:rPr>
              <w:t>-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สิ่งจูงใจที่ให้แก่ผู้เช่า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EB1327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 xml:space="preserve">ภาษีเงินได้ </w:t>
            </w:r>
            <w:r>
              <w:rPr>
                <w:rFonts w:asciiTheme="majorBidi" w:hAnsiTheme="majorBidi"/>
                <w:sz w:val="24"/>
                <w:szCs w:val="24"/>
              </w:rPr>
              <w:t>-</w:t>
            </w:r>
            <w:r w:rsidR="00173029"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 การเปลี่ยนแปลงสถ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านภาพทางภาษีของกิจการหรือของ</w:t>
            </w:r>
            <w:r w:rsidR="00173029" w:rsidRPr="00BB2985">
              <w:rPr>
                <w:rFonts w:asciiTheme="majorBidi" w:hAnsi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FE113A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27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การประเมินเนื้อหาสัญญาเช่าที่ทำขึ้นตามรูปแบบของกฎหมาย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D20149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29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73029" w:rsidRPr="00D20149" w:rsidTr="00871C32">
        <w:tc>
          <w:tcPr>
            <w:tcW w:w="4158" w:type="dxa"/>
          </w:tcPr>
          <w:p w:rsidR="00173029" w:rsidRPr="00BB2985" w:rsidRDefault="00173029" w:rsidP="00173029">
            <w:pPr>
              <w:pStyle w:val="ac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32 (</w:t>
            </w:r>
            <w:r w:rsidRPr="00BB2985">
              <w:rPr>
                <w:rFonts w:asciiTheme="majorBidi" w:hAnsiTheme="majorBidi"/>
                <w:sz w:val="24"/>
                <w:szCs w:val="24"/>
                <w:cs/>
              </w:rPr>
              <w:t xml:space="preserve">ปรับปรุง </w:t>
            </w:r>
            <w:r w:rsidRPr="00BB2985">
              <w:rPr>
                <w:rFonts w:asciiTheme="majorBidi" w:hAnsiTheme="majorBidi"/>
                <w:sz w:val="24"/>
                <w:szCs w:val="24"/>
              </w:rPr>
              <w:t>2561)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ac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58" w:type="dxa"/>
          </w:tcPr>
          <w:p w:rsidR="00173029" w:rsidRPr="00BB2985" w:rsidRDefault="00173029" w:rsidP="00173029">
            <w:pPr>
              <w:pStyle w:val="ac"/>
              <w:spacing w:after="0"/>
              <w:ind w:left="52" w:right="63"/>
              <w:rPr>
                <w:rFonts w:asciiTheme="majorBidi" w:hAnsiTheme="majorBidi"/>
                <w:sz w:val="24"/>
                <w:szCs w:val="24"/>
              </w:rPr>
            </w:pPr>
            <w:r w:rsidRPr="00BB2985">
              <w:rPr>
                <w:rFonts w:asciiTheme="majorBidi" w:hAnsiTheme="majorBidi"/>
                <w:sz w:val="24"/>
                <w:szCs w:val="24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64" w:type="dxa"/>
          </w:tcPr>
          <w:p w:rsidR="00173029" w:rsidRPr="00FE113A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320" w:type="dxa"/>
          </w:tcPr>
          <w:p w:rsidR="00173029" w:rsidRPr="00BB2985" w:rsidRDefault="00173029" w:rsidP="0017302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9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</w:tbl>
    <w:p w:rsidR="000A7F47" w:rsidRDefault="000A7F47" w:rsidP="000A7F47"/>
    <w:p w:rsidR="000A7F47" w:rsidRPr="005C795E" w:rsidRDefault="000A7F47" w:rsidP="005C7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5C795E">
        <w:rPr>
          <w:rFonts w:asciiTheme="majorBidi" w:hAnsiTheme="majorBidi" w:cstheme="majorBidi" w:hint="cs"/>
          <w:sz w:val="26"/>
          <w:szCs w:val="26"/>
          <w:cs/>
        </w:rPr>
        <w:t>ผู้บริหารคาดว่าจะนำมาตรฐานการรายงานทางการเงินที่ปรับปรุงใหม่ตามประกาศสภาวิชาชีพบัญชีมาใช้และถือปฏิบัติ โดย</w:t>
      </w:r>
      <w:r w:rsidRPr="005C795E">
        <w:rPr>
          <w:rFonts w:asciiTheme="majorBidi" w:hAnsiTheme="majorBidi" w:cstheme="majorBidi"/>
          <w:sz w:val="26"/>
          <w:szCs w:val="26"/>
          <w:cs/>
        </w:rPr>
        <w:t>ผู้บริหารอยู่ระหว่างการพิจารณาถึงผลกระทบ</w:t>
      </w:r>
      <w:r w:rsidRPr="005C795E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5C795E">
        <w:rPr>
          <w:rFonts w:asciiTheme="majorBidi" w:hAnsiTheme="majorBidi" w:cstheme="majorBidi"/>
          <w:sz w:val="26"/>
          <w:szCs w:val="26"/>
          <w:cs/>
        </w:rPr>
        <w:t>อาจเกิดขึ้นจากการใช้</w:t>
      </w:r>
      <w:r w:rsidRPr="005C795E">
        <w:rPr>
          <w:rFonts w:asciiTheme="majorBidi" w:hAnsiTheme="majorBidi" w:cstheme="majorBidi" w:hint="cs"/>
          <w:sz w:val="26"/>
          <w:szCs w:val="26"/>
          <w:cs/>
        </w:rPr>
        <w:t>มาตรฐานการรายงานทางการเงินที่ปรับปรุงใหม่ดังกล่าวต่องบการเงินของบริษัท</w:t>
      </w:r>
    </w:p>
    <w:p w:rsidR="000A7F47" w:rsidRDefault="000A7F4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505D0" w:rsidRPr="00D4650F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546FE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D4650F" w:rsidRDefault="002E7F8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186D57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51E8">
        <w:rPr>
          <w:rFonts w:asciiTheme="majorBidi" w:hAnsiTheme="majorBidi" w:cstheme="majorBidi"/>
          <w:sz w:val="26"/>
          <w:szCs w:val="26"/>
        </w:rPr>
        <w:t>28</w:t>
      </w:r>
      <w:r w:rsidR="00710FCE">
        <w:rPr>
          <w:rFonts w:asciiTheme="majorBidi" w:hAnsiTheme="majorBidi" w:cstheme="majorBidi"/>
          <w:sz w:val="26"/>
          <w:szCs w:val="26"/>
        </w:rPr>
        <w:t xml:space="preserve"> </w:t>
      </w:r>
      <w:r w:rsidR="00710FCE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="00667B2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D4650F">
        <w:rPr>
          <w:rFonts w:asciiTheme="majorBidi" w:hAnsiTheme="majorBidi" w:cstheme="majorBidi"/>
          <w:sz w:val="26"/>
          <w:szCs w:val="26"/>
        </w:rPr>
        <w:t>25</w:t>
      </w:r>
      <w:r w:rsidR="00AB4B0E" w:rsidRPr="00D4650F">
        <w:rPr>
          <w:rFonts w:asciiTheme="majorBidi" w:hAnsiTheme="majorBidi" w:cstheme="majorBidi"/>
          <w:sz w:val="26"/>
          <w:szCs w:val="26"/>
        </w:rPr>
        <w:t>6</w:t>
      </w:r>
      <w:r w:rsidR="00487BBF">
        <w:rPr>
          <w:rFonts w:asciiTheme="majorBidi" w:hAnsiTheme="majorBidi" w:cstheme="majorBidi"/>
          <w:sz w:val="26"/>
          <w:szCs w:val="26"/>
        </w:rPr>
        <w:t>2</w:t>
      </w:r>
    </w:p>
    <w:sectPr w:rsidR="009B7742" w:rsidRPr="00186D57" w:rsidSect="00EB4B80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008" w:right="720" w:bottom="360" w:left="1296" w:header="475" w:footer="43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692" w:rsidRDefault="00047692">
      <w:r>
        <w:separator/>
      </w:r>
    </w:p>
  </w:endnote>
  <w:endnote w:type="continuationSeparator" w:id="0">
    <w:p w:rsidR="00047692" w:rsidRDefault="0004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6CF" w:rsidRPr="00E1023C" w:rsidRDefault="003126CF" w:rsidP="008A5482">
    <w:pPr>
      <w:pStyle w:val="a6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695170">
      <w:rPr>
        <w:rFonts w:asciiTheme="majorBidi" w:hAnsiTheme="majorBidi" w:cstheme="majorBidi"/>
        <w:noProof/>
        <w:sz w:val="26"/>
        <w:szCs w:val="26"/>
      </w:rPr>
      <w:t>53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3126CF" w:rsidRPr="008A5482" w:rsidRDefault="003126CF" w:rsidP="008A5482">
        <w:pPr>
          <w:pStyle w:val="a6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695170">
          <w:rPr>
            <w:rFonts w:asciiTheme="majorBidi" w:hAnsiTheme="majorBidi" w:cstheme="majorBidi"/>
            <w:noProof/>
            <w:sz w:val="26"/>
            <w:szCs w:val="26"/>
          </w:rPr>
          <w:t>13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692" w:rsidRDefault="00047692">
      <w:r>
        <w:separator/>
      </w:r>
    </w:p>
  </w:footnote>
  <w:footnote w:type="continuationSeparator" w:id="0">
    <w:p w:rsidR="00047692" w:rsidRDefault="00047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6CF" w:rsidRPr="0096229F" w:rsidRDefault="003126CF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3126CF" w:rsidRPr="00335C4E" w:rsidRDefault="003126CF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3126CF" w:rsidRPr="004A06F4" w:rsidRDefault="003126CF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3126CF" w:rsidRPr="00A030D0" w:rsidRDefault="003126CF" w:rsidP="00642C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 xml:space="preserve">2561 </w:t>
    </w:r>
  </w:p>
  <w:p w:rsidR="003126CF" w:rsidRPr="004B14BA" w:rsidRDefault="003126CF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6CF" w:rsidRPr="0096229F" w:rsidRDefault="003126CF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3126CF" w:rsidRPr="00E726A8" w:rsidRDefault="003126CF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3126CF" w:rsidRDefault="003126CF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:rsidR="003126CF" w:rsidRPr="00A030D0" w:rsidRDefault="003126CF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 xml:space="preserve">2561 </w:t>
    </w:r>
  </w:p>
  <w:p w:rsidR="003126CF" w:rsidRPr="004B14BA" w:rsidRDefault="003126CF" w:rsidP="004A06F4">
    <w:pPr>
      <w:pStyle w:val="a5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3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48"/>
  </w:num>
  <w:num w:numId="17">
    <w:abstractNumId w:val="35"/>
  </w:num>
  <w:num w:numId="18">
    <w:abstractNumId w:val="46"/>
  </w:num>
  <w:num w:numId="19">
    <w:abstractNumId w:val="39"/>
  </w:num>
  <w:num w:numId="20">
    <w:abstractNumId w:val="42"/>
  </w:num>
  <w:num w:numId="21">
    <w:abstractNumId w:val="13"/>
  </w:num>
  <w:num w:numId="22">
    <w:abstractNumId w:val="36"/>
  </w:num>
  <w:num w:numId="23">
    <w:abstractNumId w:val="30"/>
  </w:num>
  <w:num w:numId="24">
    <w:abstractNumId w:val="32"/>
  </w:num>
  <w:num w:numId="25">
    <w:abstractNumId w:val="25"/>
  </w:num>
  <w:num w:numId="26">
    <w:abstractNumId w:val="21"/>
  </w:num>
  <w:num w:numId="27">
    <w:abstractNumId w:val="47"/>
  </w:num>
  <w:num w:numId="28">
    <w:abstractNumId w:val="43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  <w:num w:numId="33">
    <w:abstractNumId w:val="41"/>
  </w:num>
  <w:num w:numId="34">
    <w:abstractNumId w:val="31"/>
  </w:num>
  <w:num w:numId="35">
    <w:abstractNumId w:val="15"/>
  </w:num>
  <w:num w:numId="36">
    <w:abstractNumId w:val="44"/>
  </w:num>
  <w:num w:numId="37">
    <w:abstractNumId w:val="28"/>
  </w:num>
  <w:num w:numId="38">
    <w:abstractNumId w:val="34"/>
  </w:num>
  <w:num w:numId="39">
    <w:abstractNumId w:val="27"/>
  </w:num>
  <w:num w:numId="40">
    <w:abstractNumId w:val="37"/>
  </w:num>
  <w:num w:numId="41">
    <w:abstractNumId w:val="17"/>
  </w:num>
  <w:num w:numId="42">
    <w:abstractNumId w:val="11"/>
  </w:num>
  <w:num w:numId="43">
    <w:abstractNumId w:val="22"/>
  </w:num>
  <w:num w:numId="44">
    <w:abstractNumId w:val="18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33"/>
  </w:num>
  <w:num w:numId="48">
    <w:abstractNumId w:val="12"/>
  </w:num>
  <w:num w:numId="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9AD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B2"/>
    <w:rsid w:val="000125CA"/>
    <w:rsid w:val="0001263A"/>
    <w:rsid w:val="000135AA"/>
    <w:rsid w:val="00013AE9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17782"/>
    <w:rsid w:val="000201B1"/>
    <w:rsid w:val="00020726"/>
    <w:rsid w:val="00020A06"/>
    <w:rsid w:val="00020DBC"/>
    <w:rsid w:val="000210B4"/>
    <w:rsid w:val="000213F2"/>
    <w:rsid w:val="000216B5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824"/>
    <w:rsid w:val="00025986"/>
    <w:rsid w:val="00025D91"/>
    <w:rsid w:val="00025FB8"/>
    <w:rsid w:val="0002623A"/>
    <w:rsid w:val="000267EA"/>
    <w:rsid w:val="00026D07"/>
    <w:rsid w:val="0002772D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51C"/>
    <w:rsid w:val="00040995"/>
    <w:rsid w:val="00040CCF"/>
    <w:rsid w:val="00041312"/>
    <w:rsid w:val="000414CB"/>
    <w:rsid w:val="00041768"/>
    <w:rsid w:val="000417E3"/>
    <w:rsid w:val="00041978"/>
    <w:rsid w:val="00041C74"/>
    <w:rsid w:val="00041D2D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159"/>
    <w:rsid w:val="00047692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8AF"/>
    <w:rsid w:val="00055996"/>
    <w:rsid w:val="00055B8D"/>
    <w:rsid w:val="00055DDF"/>
    <w:rsid w:val="00055F59"/>
    <w:rsid w:val="0005625B"/>
    <w:rsid w:val="0005640F"/>
    <w:rsid w:val="00056470"/>
    <w:rsid w:val="000566F1"/>
    <w:rsid w:val="00056B2D"/>
    <w:rsid w:val="00056BBA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D5E"/>
    <w:rsid w:val="0006160E"/>
    <w:rsid w:val="00061A0D"/>
    <w:rsid w:val="0006269C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D5"/>
    <w:rsid w:val="000773B5"/>
    <w:rsid w:val="00077547"/>
    <w:rsid w:val="00080463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6ED"/>
    <w:rsid w:val="000868CA"/>
    <w:rsid w:val="00086CE5"/>
    <w:rsid w:val="00087791"/>
    <w:rsid w:val="000877EC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560"/>
    <w:rsid w:val="0009656A"/>
    <w:rsid w:val="0009698F"/>
    <w:rsid w:val="00096C04"/>
    <w:rsid w:val="00096E5E"/>
    <w:rsid w:val="00097B81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256E"/>
    <w:rsid w:val="000A3424"/>
    <w:rsid w:val="000A36D7"/>
    <w:rsid w:val="000A459D"/>
    <w:rsid w:val="000A4EAA"/>
    <w:rsid w:val="000A4F49"/>
    <w:rsid w:val="000A53CB"/>
    <w:rsid w:val="000A5600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4DF1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9F2"/>
    <w:rsid w:val="000E3C3D"/>
    <w:rsid w:val="000E4C26"/>
    <w:rsid w:val="000E4FEE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A9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8C6"/>
    <w:rsid w:val="001369E7"/>
    <w:rsid w:val="0013707A"/>
    <w:rsid w:val="00137253"/>
    <w:rsid w:val="001374AF"/>
    <w:rsid w:val="001379CA"/>
    <w:rsid w:val="00137AF2"/>
    <w:rsid w:val="00137C4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CCD"/>
    <w:rsid w:val="00146E59"/>
    <w:rsid w:val="00146E9D"/>
    <w:rsid w:val="001473ED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42B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014"/>
    <w:rsid w:val="00160542"/>
    <w:rsid w:val="00160913"/>
    <w:rsid w:val="001609E3"/>
    <w:rsid w:val="0016116E"/>
    <w:rsid w:val="00161B84"/>
    <w:rsid w:val="00161BF4"/>
    <w:rsid w:val="00161EFB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430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717"/>
    <w:rsid w:val="00170D10"/>
    <w:rsid w:val="00170F4F"/>
    <w:rsid w:val="00171022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029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5ABE"/>
    <w:rsid w:val="0018608F"/>
    <w:rsid w:val="00186692"/>
    <w:rsid w:val="00186D57"/>
    <w:rsid w:val="00186FB5"/>
    <w:rsid w:val="00187052"/>
    <w:rsid w:val="001870D8"/>
    <w:rsid w:val="00187267"/>
    <w:rsid w:val="00187543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10E"/>
    <w:rsid w:val="001948B7"/>
    <w:rsid w:val="00194B22"/>
    <w:rsid w:val="00194D26"/>
    <w:rsid w:val="00194E8C"/>
    <w:rsid w:val="00194F47"/>
    <w:rsid w:val="00196221"/>
    <w:rsid w:val="0019638D"/>
    <w:rsid w:val="001969E5"/>
    <w:rsid w:val="00196FBB"/>
    <w:rsid w:val="001976B3"/>
    <w:rsid w:val="00197BAF"/>
    <w:rsid w:val="001A037E"/>
    <w:rsid w:val="001A06B6"/>
    <w:rsid w:val="001A0E4C"/>
    <w:rsid w:val="001A1032"/>
    <w:rsid w:val="001A1DD9"/>
    <w:rsid w:val="001A203B"/>
    <w:rsid w:val="001A2228"/>
    <w:rsid w:val="001A2563"/>
    <w:rsid w:val="001A2EDC"/>
    <w:rsid w:val="001A2F05"/>
    <w:rsid w:val="001A3004"/>
    <w:rsid w:val="001A357E"/>
    <w:rsid w:val="001A3C8D"/>
    <w:rsid w:val="001A425D"/>
    <w:rsid w:val="001A4976"/>
    <w:rsid w:val="001A5363"/>
    <w:rsid w:val="001A5AB9"/>
    <w:rsid w:val="001A5D14"/>
    <w:rsid w:val="001A5E2D"/>
    <w:rsid w:val="001A5F61"/>
    <w:rsid w:val="001A5FB9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9B7"/>
    <w:rsid w:val="001B29FB"/>
    <w:rsid w:val="001B2FFB"/>
    <w:rsid w:val="001B3457"/>
    <w:rsid w:val="001B3846"/>
    <w:rsid w:val="001B386F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0C7"/>
    <w:rsid w:val="001C1427"/>
    <w:rsid w:val="001C15F1"/>
    <w:rsid w:val="001C15FD"/>
    <w:rsid w:val="001C187B"/>
    <w:rsid w:val="001C1B6E"/>
    <w:rsid w:val="001C1B7A"/>
    <w:rsid w:val="001C1DDE"/>
    <w:rsid w:val="001C1FC6"/>
    <w:rsid w:val="001C2103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566"/>
    <w:rsid w:val="001C7B1D"/>
    <w:rsid w:val="001D020D"/>
    <w:rsid w:val="001D02CD"/>
    <w:rsid w:val="001D04E3"/>
    <w:rsid w:val="001D059F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280"/>
    <w:rsid w:val="001D538B"/>
    <w:rsid w:val="001D5B0E"/>
    <w:rsid w:val="001D5DD4"/>
    <w:rsid w:val="001D5F0C"/>
    <w:rsid w:val="001D6854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6D1"/>
    <w:rsid w:val="001F68E4"/>
    <w:rsid w:val="001F76C5"/>
    <w:rsid w:val="001F7933"/>
    <w:rsid w:val="001F7EFB"/>
    <w:rsid w:val="00200190"/>
    <w:rsid w:val="00200252"/>
    <w:rsid w:val="0020146C"/>
    <w:rsid w:val="002020E9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C4F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0B1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2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114"/>
    <w:rsid w:val="00244F97"/>
    <w:rsid w:val="00244FFD"/>
    <w:rsid w:val="0024540A"/>
    <w:rsid w:val="0024563D"/>
    <w:rsid w:val="00245689"/>
    <w:rsid w:val="00245DD3"/>
    <w:rsid w:val="00245E36"/>
    <w:rsid w:val="002463D2"/>
    <w:rsid w:val="00246B42"/>
    <w:rsid w:val="00246CF6"/>
    <w:rsid w:val="00246DEE"/>
    <w:rsid w:val="00246E74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11B"/>
    <w:rsid w:val="002554BC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11"/>
    <w:rsid w:val="00263BC8"/>
    <w:rsid w:val="00264D3D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522"/>
    <w:rsid w:val="002717F6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C5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8FD"/>
    <w:rsid w:val="00284927"/>
    <w:rsid w:val="00284976"/>
    <w:rsid w:val="00284EC2"/>
    <w:rsid w:val="002858A7"/>
    <w:rsid w:val="002858F2"/>
    <w:rsid w:val="00285B25"/>
    <w:rsid w:val="00285ED3"/>
    <w:rsid w:val="002861BE"/>
    <w:rsid w:val="00286301"/>
    <w:rsid w:val="00286351"/>
    <w:rsid w:val="00286A8C"/>
    <w:rsid w:val="00286C2F"/>
    <w:rsid w:val="00287512"/>
    <w:rsid w:val="002878D4"/>
    <w:rsid w:val="00287BE0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279D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6DF"/>
    <w:rsid w:val="002B6769"/>
    <w:rsid w:val="002B6B36"/>
    <w:rsid w:val="002B735A"/>
    <w:rsid w:val="002B747B"/>
    <w:rsid w:val="002B767A"/>
    <w:rsid w:val="002B77CB"/>
    <w:rsid w:val="002B7CD9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1DC6"/>
    <w:rsid w:val="002E2178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F05F0"/>
    <w:rsid w:val="002F09E5"/>
    <w:rsid w:val="002F0D3C"/>
    <w:rsid w:val="002F0F11"/>
    <w:rsid w:val="002F1131"/>
    <w:rsid w:val="002F12B4"/>
    <w:rsid w:val="002F1572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683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6CF"/>
    <w:rsid w:val="00312CEA"/>
    <w:rsid w:val="00313077"/>
    <w:rsid w:val="003133C3"/>
    <w:rsid w:val="00314169"/>
    <w:rsid w:val="003143AE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1F38"/>
    <w:rsid w:val="00322128"/>
    <w:rsid w:val="00322197"/>
    <w:rsid w:val="00322848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63A"/>
    <w:rsid w:val="0034073A"/>
    <w:rsid w:val="003409D8"/>
    <w:rsid w:val="00340DE3"/>
    <w:rsid w:val="00341322"/>
    <w:rsid w:val="003415EB"/>
    <w:rsid w:val="00341CB9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786"/>
    <w:rsid w:val="003519F8"/>
    <w:rsid w:val="00351FA2"/>
    <w:rsid w:val="0035216E"/>
    <w:rsid w:val="003523EF"/>
    <w:rsid w:val="0035272A"/>
    <w:rsid w:val="00352EB4"/>
    <w:rsid w:val="00352F6C"/>
    <w:rsid w:val="0035307E"/>
    <w:rsid w:val="00353C5A"/>
    <w:rsid w:val="00353F09"/>
    <w:rsid w:val="003540B2"/>
    <w:rsid w:val="003546FE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850"/>
    <w:rsid w:val="00360A03"/>
    <w:rsid w:val="003612FE"/>
    <w:rsid w:val="00361BB4"/>
    <w:rsid w:val="00361D17"/>
    <w:rsid w:val="00361DE3"/>
    <w:rsid w:val="00361E7C"/>
    <w:rsid w:val="00361FD2"/>
    <w:rsid w:val="0036219D"/>
    <w:rsid w:val="003622E9"/>
    <w:rsid w:val="0036287D"/>
    <w:rsid w:val="00363115"/>
    <w:rsid w:val="00363502"/>
    <w:rsid w:val="003636CA"/>
    <w:rsid w:val="00363905"/>
    <w:rsid w:val="00363A2D"/>
    <w:rsid w:val="00363E5A"/>
    <w:rsid w:val="00363EE4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060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20C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01A"/>
    <w:rsid w:val="003A2AA2"/>
    <w:rsid w:val="003A31A7"/>
    <w:rsid w:val="003A3BC7"/>
    <w:rsid w:val="003A446D"/>
    <w:rsid w:val="003A45DA"/>
    <w:rsid w:val="003A489B"/>
    <w:rsid w:val="003A5495"/>
    <w:rsid w:val="003A5CE4"/>
    <w:rsid w:val="003A6085"/>
    <w:rsid w:val="003A6088"/>
    <w:rsid w:val="003A69A3"/>
    <w:rsid w:val="003A6A2B"/>
    <w:rsid w:val="003A6ABF"/>
    <w:rsid w:val="003A6EC2"/>
    <w:rsid w:val="003A7510"/>
    <w:rsid w:val="003A7ADD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9EC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3D8"/>
    <w:rsid w:val="003C34C5"/>
    <w:rsid w:val="003C3629"/>
    <w:rsid w:val="003C4103"/>
    <w:rsid w:val="003C43C8"/>
    <w:rsid w:val="003C5399"/>
    <w:rsid w:val="003C61AF"/>
    <w:rsid w:val="003C654B"/>
    <w:rsid w:val="003C68C7"/>
    <w:rsid w:val="003C6C01"/>
    <w:rsid w:val="003C6CD6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41"/>
    <w:rsid w:val="003E28A7"/>
    <w:rsid w:val="003E2D68"/>
    <w:rsid w:val="003E317D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BCD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B32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07"/>
    <w:rsid w:val="00410531"/>
    <w:rsid w:val="004109E8"/>
    <w:rsid w:val="00410CFA"/>
    <w:rsid w:val="00410FAA"/>
    <w:rsid w:val="0041141C"/>
    <w:rsid w:val="00411600"/>
    <w:rsid w:val="004116CC"/>
    <w:rsid w:val="00411C1C"/>
    <w:rsid w:val="00411D40"/>
    <w:rsid w:val="0041223D"/>
    <w:rsid w:val="004125EE"/>
    <w:rsid w:val="00412652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A6A"/>
    <w:rsid w:val="00415C98"/>
    <w:rsid w:val="00416170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30B"/>
    <w:rsid w:val="00424510"/>
    <w:rsid w:val="0042455F"/>
    <w:rsid w:val="00424586"/>
    <w:rsid w:val="00424A2C"/>
    <w:rsid w:val="00424CA3"/>
    <w:rsid w:val="00424CE1"/>
    <w:rsid w:val="0042521D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EB8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B39"/>
    <w:rsid w:val="00433296"/>
    <w:rsid w:val="00433596"/>
    <w:rsid w:val="00433CCE"/>
    <w:rsid w:val="004341A8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6D6"/>
    <w:rsid w:val="00454BAA"/>
    <w:rsid w:val="00454F2B"/>
    <w:rsid w:val="00455B31"/>
    <w:rsid w:val="00455CD1"/>
    <w:rsid w:val="00455FD2"/>
    <w:rsid w:val="004568ED"/>
    <w:rsid w:val="00456E51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5DC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87BBF"/>
    <w:rsid w:val="00487D74"/>
    <w:rsid w:val="0049007C"/>
    <w:rsid w:val="00490721"/>
    <w:rsid w:val="00491154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152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D8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466B"/>
    <w:rsid w:val="004C57F5"/>
    <w:rsid w:val="004C5868"/>
    <w:rsid w:val="004C61A8"/>
    <w:rsid w:val="004C6549"/>
    <w:rsid w:val="004C6553"/>
    <w:rsid w:val="004C657E"/>
    <w:rsid w:val="004C678D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284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57F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BFB"/>
    <w:rsid w:val="004E7D08"/>
    <w:rsid w:val="004E7D5C"/>
    <w:rsid w:val="004E7E7D"/>
    <w:rsid w:val="004F079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2E3"/>
    <w:rsid w:val="004F3E61"/>
    <w:rsid w:val="004F4443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0E1"/>
    <w:rsid w:val="00514A40"/>
    <w:rsid w:val="00514F81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57F"/>
    <w:rsid w:val="00523739"/>
    <w:rsid w:val="00523C1B"/>
    <w:rsid w:val="005251C1"/>
    <w:rsid w:val="00525529"/>
    <w:rsid w:val="005257FF"/>
    <w:rsid w:val="00525D7C"/>
    <w:rsid w:val="00525DF5"/>
    <w:rsid w:val="00525F30"/>
    <w:rsid w:val="00525F72"/>
    <w:rsid w:val="005260BD"/>
    <w:rsid w:val="0052662C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FC"/>
    <w:rsid w:val="005559E8"/>
    <w:rsid w:val="005563B6"/>
    <w:rsid w:val="00556709"/>
    <w:rsid w:val="00556A3A"/>
    <w:rsid w:val="00556B89"/>
    <w:rsid w:val="0055709F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18C"/>
    <w:rsid w:val="00563947"/>
    <w:rsid w:val="00563959"/>
    <w:rsid w:val="00563A73"/>
    <w:rsid w:val="00563D39"/>
    <w:rsid w:val="00563F2D"/>
    <w:rsid w:val="0056413A"/>
    <w:rsid w:val="00564F52"/>
    <w:rsid w:val="005662E0"/>
    <w:rsid w:val="005664D4"/>
    <w:rsid w:val="005665E9"/>
    <w:rsid w:val="00566D25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04B"/>
    <w:rsid w:val="00572843"/>
    <w:rsid w:val="0057294F"/>
    <w:rsid w:val="00572C08"/>
    <w:rsid w:val="00572DF7"/>
    <w:rsid w:val="00572F72"/>
    <w:rsid w:val="00573100"/>
    <w:rsid w:val="005735C5"/>
    <w:rsid w:val="00573C33"/>
    <w:rsid w:val="00573FE7"/>
    <w:rsid w:val="00574D0E"/>
    <w:rsid w:val="00574FA7"/>
    <w:rsid w:val="005755FA"/>
    <w:rsid w:val="005757C4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BF4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97A3D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D1"/>
    <w:rsid w:val="005A396F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991"/>
    <w:rsid w:val="005A7A55"/>
    <w:rsid w:val="005B0168"/>
    <w:rsid w:val="005B0D23"/>
    <w:rsid w:val="005B1190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69AC"/>
    <w:rsid w:val="005B6A12"/>
    <w:rsid w:val="005B6C88"/>
    <w:rsid w:val="005B7163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3B8E"/>
    <w:rsid w:val="005C4117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7C0"/>
    <w:rsid w:val="005C6C93"/>
    <w:rsid w:val="005C6E63"/>
    <w:rsid w:val="005C795E"/>
    <w:rsid w:val="005C7E0F"/>
    <w:rsid w:val="005D015D"/>
    <w:rsid w:val="005D051D"/>
    <w:rsid w:val="005D06C7"/>
    <w:rsid w:val="005D0C8C"/>
    <w:rsid w:val="005D19E0"/>
    <w:rsid w:val="005D1C24"/>
    <w:rsid w:val="005D1C37"/>
    <w:rsid w:val="005D207B"/>
    <w:rsid w:val="005D22E3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5E17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D7FC9"/>
    <w:rsid w:val="005E00B8"/>
    <w:rsid w:val="005E02B4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517"/>
    <w:rsid w:val="005E45AB"/>
    <w:rsid w:val="005E4716"/>
    <w:rsid w:val="005E4A99"/>
    <w:rsid w:val="005E4BBB"/>
    <w:rsid w:val="005E4E62"/>
    <w:rsid w:val="005E4EB2"/>
    <w:rsid w:val="005E5415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B3A"/>
    <w:rsid w:val="005F5C5C"/>
    <w:rsid w:val="005F6573"/>
    <w:rsid w:val="005F6AEA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4DF3"/>
    <w:rsid w:val="006156B0"/>
    <w:rsid w:val="0061579B"/>
    <w:rsid w:val="00615843"/>
    <w:rsid w:val="00615B02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69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36B8"/>
    <w:rsid w:val="00633756"/>
    <w:rsid w:val="006337FA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3F6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28D"/>
    <w:rsid w:val="00651670"/>
    <w:rsid w:val="00651812"/>
    <w:rsid w:val="00651D14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88E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82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00"/>
    <w:rsid w:val="00666F98"/>
    <w:rsid w:val="0066725A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927"/>
    <w:rsid w:val="00677F2E"/>
    <w:rsid w:val="00677F76"/>
    <w:rsid w:val="006803AD"/>
    <w:rsid w:val="00680405"/>
    <w:rsid w:val="006806FE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E51"/>
    <w:rsid w:val="00682EF6"/>
    <w:rsid w:val="0068360B"/>
    <w:rsid w:val="00683CB6"/>
    <w:rsid w:val="00684369"/>
    <w:rsid w:val="00684CA0"/>
    <w:rsid w:val="00684E23"/>
    <w:rsid w:val="0068547E"/>
    <w:rsid w:val="0068556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F39"/>
    <w:rsid w:val="00693426"/>
    <w:rsid w:val="006938D1"/>
    <w:rsid w:val="00693C5F"/>
    <w:rsid w:val="006944E7"/>
    <w:rsid w:val="0069461E"/>
    <w:rsid w:val="00694C77"/>
    <w:rsid w:val="00694E82"/>
    <w:rsid w:val="00695170"/>
    <w:rsid w:val="006952C0"/>
    <w:rsid w:val="00695352"/>
    <w:rsid w:val="00695700"/>
    <w:rsid w:val="00695764"/>
    <w:rsid w:val="00695B50"/>
    <w:rsid w:val="00695E01"/>
    <w:rsid w:val="0069676D"/>
    <w:rsid w:val="00696A16"/>
    <w:rsid w:val="00696A6B"/>
    <w:rsid w:val="00696D80"/>
    <w:rsid w:val="00696E66"/>
    <w:rsid w:val="00697533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FDE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3DF"/>
    <w:rsid w:val="006C245B"/>
    <w:rsid w:val="006C249D"/>
    <w:rsid w:val="006C26B8"/>
    <w:rsid w:val="006C2AAE"/>
    <w:rsid w:val="006C2D23"/>
    <w:rsid w:val="006C3053"/>
    <w:rsid w:val="006C30D5"/>
    <w:rsid w:val="006C3A32"/>
    <w:rsid w:val="006C48AC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5D27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E8D"/>
    <w:rsid w:val="006E5FE8"/>
    <w:rsid w:val="006E634A"/>
    <w:rsid w:val="006E6A24"/>
    <w:rsid w:val="006E6ABE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4A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68B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4719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523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97D"/>
    <w:rsid w:val="00723F01"/>
    <w:rsid w:val="007246B0"/>
    <w:rsid w:val="007249DB"/>
    <w:rsid w:val="00724BD7"/>
    <w:rsid w:val="00724CE7"/>
    <w:rsid w:val="0072541C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0F1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792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47F30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6FA"/>
    <w:rsid w:val="00752B1A"/>
    <w:rsid w:val="00753DC9"/>
    <w:rsid w:val="00754473"/>
    <w:rsid w:val="0075457C"/>
    <w:rsid w:val="0075487B"/>
    <w:rsid w:val="00755235"/>
    <w:rsid w:val="00755553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B55"/>
    <w:rsid w:val="007679C3"/>
    <w:rsid w:val="00770D4F"/>
    <w:rsid w:val="00771381"/>
    <w:rsid w:val="0077176F"/>
    <w:rsid w:val="007719F6"/>
    <w:rsid w:val="00771ABD"/>
    <w:rsid w:val="00771EB9"/>
    <w:rsid w:val="007725AA"/>
    <w:rsid w:val="00772608"/>
    <w:rsid w:val="007728AB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475"/>
    <w:rsid w:val="00795C5C"/>
    <w:rsid w:val="00795CBA"/>
    <w:rsid w:val="00796021"/>
    <w:rsid w:val="00796037"/>
    <w:rsid w:val="00796138"/>
    <w:rsid w:val="00796711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4A0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89D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AFB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734"/>
    <w:rsid w:val="007E7975"/>
    <w:rsid w:val="007E7ACE"/>
    <w:rsid w:val="007F0312"/>
    <w:rsid w:val="007F0366"/>
    <w:rsid w:val="007F0E81"/>
    <w:rsid w:val="007F1169"/>
    <w:rsid w:val="007F11E0"/>
    <w:rsid w:val="007F1454"/>
    <w:rsid w:val="007F16A7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2C1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975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C06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48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5340"/>
    <w:rsid w:val="00856195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A8F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8A6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84F"/>
    <w:rsid w:val="0088495D"/>
    <w:rsid w:val="00885923"/>
    <w:rsid w:val="00885B40"/>
    <w:rsid w:val="008861B3"/>
    <w:rsid w:val="00886380"/>
    <w:rsid w:val="00886B20"/>
    <w:rsid w:val="00886DDD"/>
    <w:rsid w:val="008877F8"/>
    <w:rsid w:val="00887EC5"/>
    <w:rsid w:val="008900C3"/>
    <w:rsid w:val="00890273"/>
    <w:rsid w:val="0089035E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575"/>
    <w:rsid w:val="008B2738"/>
    <w:rsid w:val="008B2A89"/>
    <w:rsid w:val="008B2C37"/>
    <w:rsid w:val="008B36E9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4F5"/>
    <w:rsid w:val="008C0DA9"/>
    <w:rsid w:val="008C11AE"/>
    <w:rsid w:val="008C125A"/>
    <w:rsid w:val="008C138E"/>
    <w:rsid w:val="008C140C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A02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1E8"/>
    <w:rsid w:val="008D55F9"/>
    <w:rsid w:val="008D56D4"/>
    <w:rsid w:val="008D5B0D"/>
    <w:rsid w:val="008D5DCA"/>
    <w:rsid w:val="008D6185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668"/>
    <w:rsid w:val="008E2497"/>
    <w:rsid w:val="008E2503"/>
    <w:rsid w:val="008E250A"/>
    <w:rsid w:val="008E25D0"/>
    <w:rsid w:val="008E26DC"/>
    <w:rsid w:val="008E27BE"/>
    <w:rsid w:val="008E28CB"/>
    <w:rsid w:val="008E2BAA"/>
    <w:rsid w:val="008E2E6E"/>
    <w:rsid w:val="008E3A94"/>
    <w:rsid w:val="008E3B36"/>
    <w:rsid w:val="008E4536"/>
    <w:rsid w:val="008E4608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ACD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4A5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4BC3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47C2"/>
    <w:rsid w:val="00935183"/>
    <w:rsid w:val="009359DC"/>
    <w:rsid w:val="00935B08"/>
    <w:rsid w:val="009368A8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125"/>
    <w:rsid w:val="009433D9"/>
    <w:rsid w:val="00943803"/>
    <w:rsid w:val="0094390A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93"/>
    <w:rsid w:val="00954CFB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5CD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7C7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77FE3"/>
    <w:rsid w:val="00980355"/>
    <w:rsid w:val="009803FD"/>
    <w:rsid w:val="009804A4"/>
    <w:rsid w:val="009815B0"/>
    <w:rsid w:val="0098187C"/>
    <w:rsid w:val="00981ADB"/>
    <w:rsid w:val="009823DE"/>
    <w:rsid w:val="00982596"/>
    <w:rsid w:val="00982A87"/>
    <w:rsid w:val="00982B95"/>
    <w:rsid w:val="009830BB"/>
    <w:rsid w:val="0098346C"/>
    <w:rsid w:val="00983689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EF7"/>
    <w:rsid w:val="00990000"/>
    <w:rsid w:val="009905A9"/>
    <w:rsid w:val="009906C9"/>
    <w:rsid w:val="0099083B"/>
    <w:rsid w:val="009909B8"/>
    <w:rsid w:val="00990AA7"/>
    <w:rsid w:val="00990CA9"/>
    <w:rsid w:val="00991736"/>
    <w:rsid w:val="009919D6"/>
    <w:rsid w:val="009922C6"/>
    <w:rsid w:val="00992FBD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53A"/>
    <w:rsid w:val="009956BB"/>
    <w:rsid w:val="00995AAE"/>
    <w:rsid w:val="00995B98"/>
    <w:rsid w:val="00995F43"/>
    <w:rsid w:val="00996133"/>
    <w:rsid w:val="00996261"/>
    <w:rsid w:val="0099642F"/>
    <w:rsid w:val="009964D9"/>
    <w:rsid w:val="0099657B"/>
    <w:rsid w:val="0099660D"/>
    <w:rsid w:val="009966F8"/>
    <w:rsid w:val="00996CC8"/>
    <w:rsid w:val="009973A0"/>
    <w:rsid w:val="009977EC"/>
    <w:rsid w:val="00997B64"/>
    <w:rsid w:val="00997D65"/>
    <w:rsid w:val="00997E1C"/>
    <w:rsid w:val="00997F2B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3F51"/>
    <w:rsid w:val="009C46A1"/>
    <w:rsid w:val="009C51E5"/>
    <w:rsid w:val="009C5A70"/>
    <w:rsid w:val="009C61E0"/>
    <w:rsid w:val="009C685B"/>
    <w:rsid w:val="009C7892"/>
    <w:rsid w:val="009C7FFA"/>
    <w:rsid w:val="009D0439"/>
    <w:rsid w:val="009D0660"/>
    <w:rsid w:val="009D0682"/>
    <w:rsid w:val="009D06EC"/>
    <w:rsid w:val="009D0C88"/>
    <w:rsid w:val="009D0E7A"/>
    <w:rsid w:val="009D0E86"/>
    <w:rsid w:val="009D10D3"/>
    <w:rsid w:val="009D13DB"/>
    <w:rsid w:val="009D1443"/>
    <w:rsid w:val="009D1477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7B6"/>
    <w:rsid w:val="009E2B91"/>
    <w:rsid w:val="009E2C1A"/>
    <w:rsid w:val="009E2C5E"/>
    <w:rsid w:val="009E2E90"/>
    <w:rsid w:val="009E3188"/>
    <w:rsid w:val="009E3BD7"/>
    <w:rsid w:val="009E456C"/>
    <w:rsid w:val="009E4584"/>
    <w:rsid w:val="009E4697"/>
    <w:rsid w:val="009E4A4C"/>
    <w:rsid w:val="009E4B87"/>
    <w:rsid w:val="009E4BE4"/>
    <w:rsid w:val="009E4C9A"/>
    <w:rsid w:val="009E5717"/>
    <w:rsid w:val="009E5793"/>
    <w:rsid w:val="009E5D33"/>
    <w:rsid w:val="009E5F59"/>
    <w:rsid w:val="009F04BC"/>
    <w:rsid w:val="009F04FA"/>
    <w:rsid w:val="009F085F"/>
    <w:rsid w:val="009F0CD9"/>
    <w:rsid w:val="009F119D"/>
    <w:rsid w:val="009F1322"/>
    <w:rsid w:val="009F1EE2"/>
    <w:rsid w:val="009F1EEE"/>
    <w:rsid w:val="009F2271"/>
    <w:rsid w:val="009F23CA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56B"/>
    <w:rsid w:val="00A0564A"/>
    <w:rsid w:val="00A0577D"/>
    <w:rsid w:val="00A05C81"/>
    <w:rsid w:val="00A063F8"/>
    <w:rsid w:val="00A0661F"/>
    <w:rsid w:val="00A07585"/>
    <w:rsid w:val="00A07823"/>
    <w:rsid w:val="00A07E2D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846"/>
    <w:rsid w:val="00A14DBE"/>
    <w:rsid w:val="00A1524D"/>
    <w:rsid w:val="00A1537F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2500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79"/>
    <w:rsid w:val="00A40FC3"/>
    <w:rsid w:val="00A4104C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3E2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F6"/>
    <w:rsid w:val="00A83C13"/>
    <w:rsid w:val="00A83CB2"/>
    <w:rsid w:val="00A84020"/>
    <w:rsid w:val="00A8451F"/>
    <w:rsid w:val="00A847B6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EED"/>
    <w:rsid w:val="00A93F32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079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BA7"/>
    <w:rsid w:val="00AA7DEC"/>
    <w:rsid w:val="00AA7DF8"/>
    <w:rsid w:val="00AB01A9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2A2"/>
    <w:rsid w:val="00AB43DC"/>
    <w:rsid w:val="00AB455A"/>
    <w:rsid w:val="00AB4938"/>
    <w:rsid w:val="00AB4B0E"/>
    <w:rsid w:val="00AB574C"/>
    <w:rsid w:val="00AB5AA2"/>
    <w:rsid w:val="00AB5F69"/>
    <w:rsid w:val="00AB6552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B89"/>
    <w:rsid w:val="00AC0E33"/>
    <w:rsid w:val="00AC10C2"/>
    <w:rsid w:val="00AC1212"/>
    <w:rsid w:val="00AC165C"/>
    <w:rsid w:val="00AC1A89"/>
    <w:rsid w:val="00AC26E3"/>
    <w:rsid w:val="00AC2E24"/>
    <w:rsid w:val="00AC3A77"/>
    <w:rsid w:val="00AC40B4"/>
    <w:rsid w:val="00AC4299"/>
    <w:rsid w:val="00AC4696"/>
    <w:rsid w:val="00AC4C7F"/>
    <w:rsid w:val="00AC52A5"/>
    <w:rsid w:val="00AC55AA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36B"/>
    <w:rsid w:val="00AD673B"/>
    <w:rsid w:val="00AD685D"/>
    <w:rsid w:val="00AD68DE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BE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59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1D9"/>
    <w:rsid w:val="00B049E3"/>
    <w:rsid w:val="00B04DE1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B19"/>
    <w:rsid w:val="00B24BE3"/>
    <w:rsid w:val="00B25038"/>
    <w:rsid w:val="00B25302"/>
    <w:rsid w:val="00B25347"/>
    <w:rsid w:val="00B253FE"/>
    <w:rsid w:val="00B2540A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DF6"/>
    <w:rsid w:val="00B36F18"/>
    <w:rsid w:val="00B373FA"/>
    <w:rsid w:val="00B3792D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176C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CE1"/>
    <w:rsid w:val="00B67F6C"/>
    <w:rsid w:val="00B70091"/>
    <w:rsid w:val="00B702EA"/>
    <w:rsid w:val="00B7062D"/>
    <w:rsid w:val="00B70C8D"/>
    <w:rsid w:val="00B71002"/>
    <w:rsid w:val="00B715A4"/>
    <w:rsid w:val="00B715DA"/>
    <w:rsid w:val="00B71A1C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60F"/>
    <w:rsid w:val="00B87624"/>
    <w:rsid w:val="00B87D1F"/>
    <w:rsid w:val="00B90423"/>
    <w:rsid w:val="00B9071F"/>
    <w:rsid w:val="00B908C2"/>
    <w:rsid w:val="00B90B09"/>
    <w:rsid w:val="00B90CD9"/>
    <w:rsid w:val="00B91BE9"/>
    <w:rsid w:val="00B92173"/>
    <w:rsid w:val="00B925F7"/>
    <w:rsid w:val="00B92AB2"/>
    <w:rsid w:val="00B935F5"/>
    <w:rsid w:val="00B93764"/>
    <w:rsid w:val="00B93C4B"/>
    <w:rsid w:val="00B93DDC"/>
    <w:rsid w:val="00B93DDD"/>
    <w:rsid w:val="00B9419B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61A"/>
    <w:rsid w:val="00BA4DBC"/>
    <w:rsid w:val="00BA5652"/>
    <w:rsid w:val="00BA56C9"/>
    <w:rsid w:val="00BA6847"/>
    <w:rsid w:val="00BA6951"/>
    <w:rsid w:val="00BA6CD2"/>
    <w:rsid w:val="00BA700E"/>
    <w:rsid w:val="00BA740D"/>
    <w:rsid w:val="00BA7684"/>
    <w:rsid w:val="00BB026F"/>
    <w:rsid w:val="00BB0393"/>
    <w:rsid w:val="00BB0723"/>
    <w:rsid w:val="00BB08B5"/>
    <w:rsid w:val="00BB0D0F"/>
    <w:rsid w:val="00BB1067"/>
    <w:rsid w:val="00BB1212"/>
    <w:rsid w:val="00BB133B"/>
    <w:rsid w:val="00BB1850"/>
    <w:rsid w:val="00BB18FA"/>
    <w:rsid w:val="00BB1E10"/>
    <w:rsid w:val="00BB22DA"/>
    <w:rsid w:val="00BB2985"/>
    <w:rsid w:val="00BB2E8F"/>
    <w:rsid w:val="00BB2F7F"/>
    <w:rsid w:val="00BB3338"/>
    <w:rsid w:val="00BB3B57"/>
    <w:rsid w:val="00BB3CD8"/>
    <w:rsid w:val="00BB41B1"/>
    <w:rsid w:val="00BB446F"/>
    <w:rsid w:val="00BB447D"/>
    <w:rsid w:val="00BB4B6A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E45"/>
    <w:rsid w:val="00BD41E1"/>
    <w:rsid w:val="00BD4F58"/>
    <w:rsid w:val="00BD4F7E"/>
    <w:rsid w:val="00BD5185"/>
    <w:rsid w:val="00BD56DA"/>
    <w:rsid w:val="00BD5774"/>
    <w:rsid w:val="00BD5791"/>
    <w:rsid w:val="00BD5826"/>
    <w:rsid w:val="00BD5AEE"/>
    <w:rsid w:val="00BD6321"/>
    <w:rsid w:val="00BD6979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1CB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11D1"/>
    <w:rsid w:val="00BF129B"/>
    <w:rsid w:val="00BF182E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D96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2BA7"/>
    <w:rsid w:val="00C03268"/>
    <w:rsid w:val="00C0347B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7E3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02F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374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5C5E"/>
    <w:rsid w:val="00C860F7"/>
    <w:rsid w:val="00C862A3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AA9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DAA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753"/>
    <w:rsid w:val="00CA680B"/>
    <w:rsid w:val="00CA6FDA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7BA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2DA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2E6"/>
    <w:rsid w:val="00CC5B48"/>
    <w:rsid w:val="00CC5BCB"/>
    <w:rsid w:val="00CC5F74"/>
    <w:rsid w:val="00CC63A3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C9A"/>
    <w:rsid w:val="00CD3D3E"/>
    <w:rsid w:val="00CD3E1B"/>
    <w:rsid w:val="00CD40B6"/>
    <w:rsid w:val="00CD4695"/>
    <w:rsid w:val="00CD4807"/>
    <w:rsid w:val="00CD4A0B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945"/>
    <w:rsid w:val="00CF09D3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49F9"/>
    <w:rsid w:val="00D051DE"/>
    <w:rsid w:val="00D05756"/>
    <w:rsid w:val="00D05835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2DC1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149"/>
    <w:rsid w:val="00D203B4"/>
    <w:rsid w:val="00D203BD"/>
    <w:rsid w:val="00D207FC"/>
    <w:rsid w:val="00D20BA4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5BFD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146"/>
    <w:rsid w:val="00D547D0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57B96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77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8E2"/>
    <w:rsid w:val="00D73FB0"/>
    <w:rsid w:val="00D74C27"/>
    <w:rsid w:val="00D74D5D"/>
    <w:rsid w:val="00D752A3"/>
    <w:rsid w:val="00D752C3"/>
    <w:rsid w:val="00D753DC"/>
    <w:rsid w:val="00D75873"/>
    <w:rsid w:val="00D75914"/>
    <w:rsid w:val="00D75C48"/>
    <w:rsid w:val="00D75D1E"/>
    <w:rsid w:val="00D765AF"/>
    <w:rsid w:val="00D76CAF"/>
    <w:rsid w:val="00D76E5D"/>
    <w:rsid w:val="00D7706C"/>
    <w:rsid w:val="00D77720"/>
    <w:rsid w:val="00D77929"/>
    <w:rsid w:val="00D806E1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FE4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60A"/>
    <w:rsid w:val="00D9281C"/>
    <w:rsid w:val="00D9297F"/>
    <w:rsid w:val="00D92A68"/>
    <w:rsid w:val="00D9329D"/>
    <w:rsid w:val="00D936ED"/>
    <w:rsid w:val="00D939E7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AA6"/>
    <w:rsid w:val="00DA0CE8"/>
    <w:rsid w:val="00DA10E2"/>
    <w:rsid w:val="00DA1529"/>
    <w:rsid w:val="00DA170D"/>
    <w:rsid w:val="00DA225D"/>
    <w:rsid w:val="00DA22A4"/>
    <w:rsid w:val="00DA25B0"/>
    <w:rsid w:val="00DA27DA"/>
    <w:rsid w:val="00DA29F9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5EEE"/>
    <w:rsid w:val="00DB642E"/>
    <w:rsid w:val="00DB66A7"/>
    <w:rsid w:val="00DB6A22"/>
    <w:rsid w:val="00DB6C25"/>
    <w:rsid w:val="00DB74E0"/>
    <w:rsid w:val="00DB7D52"/>
    <w:rsid w:val="00DB7F94"/>
    <w:rsid w:val="00DC0668"/>
    <w:rsid w:val="00DC08A8"/>
    <w:rsid w:val="00DC0A6D"/>
    <w:rsid w:val="00DC0DED"/>
    <w:rsid w:val="00DC13E6"/>
    <w:rsid w:val="00DC192C"/>
    <w:rsid w:val="00DC1B88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5DE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3EF1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3B1"/>
    <w:rsid w:val="00DD7548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28A"/>
    <w:rsid w:val="00DE4799"/>
    <w:rsid w:val="00DE47BC"/>
    <w:rsid w:val="00DE4A9F"/>
    <w:rsid w:val="00DE4C48"/>
    <w:rsid w:val="00DE4FB6"/>
    <w:rsid w:val="00DE53DB"/>
    <w:rsid w:val="00DE55DF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231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5675"/>
    <w:rsid w:val="00E1677F"/>
    <w:rsid w:val="00E168B6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6E69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208A"/>
    <w:rsid w:val="00E3263D"/>
    <w:rsid w:val="00E327F2"/>
    <w:rsid w:val="00E32A88"/>
    <w:rsid w:val="00E32E4B"/>
    <w:rsid w:val="00E32FB9"/>
    <w:rsid w:val="00E335EA"/>
    <w:rsid w:val="00E337A0"/>
    <w:rsid w:val="00E3387E"/>
    <w:rsid w:val="00E33993"/>
    <w:rsid w:val="00E33D95"/>
    <w:rsid w:val="00E33F6E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C4D"/>
    <w:rsid w:val="00E36DED"/>
    <w:rsid w:val="00E36DFF"/>
    <w:rsid w:val="00E3718E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2EA8"/>
    <w:rsid w:val="00E43153"/>
    <w:rsid w:val="00E43684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DCE"/>
    <w:rsid w:val="00E52E11"/>
    <w:rsid w:val="00E52E2B"/>
    <w:rsid w:val="00E52E6E"/>
    <w:rsid w:val="00E5311B"/>
    <w:rsid w:val="00E533E1"/>
    <w:rsid w:val="00E538D9"/>
    <w:rsid w:val="00E5401B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355"/>
    <w:rsid w:val="00E637AF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7672"/>
    <w:rsid w:val="00E67683"/>
    <w:rsid w:val="00E67916"/>
    <w:rsid w:val="00E67D63"/>
    <w:rsid w:val="00E67F06"/>
    <w:rsid w:val="00E67F90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267"/>
    <w:rsid w:val="00E74BFB"/>
    <w:rsid w:val="00E74F46"/>
    <w:rsid w:val="00E757E6"/>
    <w:rsid w:val="00E759E4"/>
    <w:rsid w:val="00E75AAC"/>
    <w:rsid w:val="00E75CD8"/>
    <w:rsid w:val="00E76180"/>
    <w:rsid w:val="00E76599"/>
    <w:rsid w:val="00E769DE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23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3D1"/>
    <w:rsid w:val="00E97587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37C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9B8"/>
    <w:rsid w:val="00EA6C5C"/>
    <w:rsid w:val="00EA6CB8"/>
    <w:rsid w:val="00EA6CE9"/>
    <w:rsid w:val="00EA70B6"/>
    <w:rsid w:val="00EB06E6"/>
    <w:rsid w:val="00EB0C1F"/>
    <w:rsid w:val="00EB1327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80"/>
    <w:rsid w:val="00EB4BFC"/>
    <w:rsid w:val="00EB4D31"/>
    <w:rsid w:val="00EB4FD5"/>
    <w:rsid w:val="00EB5395"/>
    <w:rsid w:val="00EB577A"/>
    <w:rsid w:val="00EB59B9"/>
    <w:rsid w:val="00EB5BCD"/>
    <w:rsid w:val="00EB5C1A"/>
    <w:rsid w:val="00EB6053"/>
    <w:rsid w:val="00EB6132"/>
    <w:rsid w:val="00EB739D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0D2"/>
    <w:rsid w:val="00EC4282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3B4"/>
    <w:rsid w:val="00EC751E"/>
    <w:rsid w:val="00EC7A2F"/>
    <w:rsid w:val="00EC7FC8"/>
    <w:rsid w:val="00ED051F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D7FA8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898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EF4"/>
    <w:rsid w:val="00F13029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7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6EC6"/>
    <w:rsid w:val="00F2715B"/>
    <w:rsid w:val="00F279E9"/>
    <w:rsid w:val="00F27DE3"/>
    <w:rsid w:val="00F27EF4"/>
    <w:rsid w:val="00F27F7C"/>
    <w:rsid w:val="00F30028"/>
    <w:rsid w:val="00F30448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ED1"/>
    <w:rsid w:val="00F41F3A"/>
    <w:rsid w:val="00F421CB"/>
    <w:rsid w:val="00F424D6"/>
    <w:rsid w:val="00F42748"/>
    <w:rsid w:val="00F43BFD"/>
    <w:rsid w:val="00F44084"/>
    <w:rsid w:val="00F441AD"/>
    <w:rsid w:val="00F4438B"/>
    <w:rsid w:val="00F4463F"/>
    <w:rsid w:val="00F449E7"/>
    <w:rsid w:val="00F44A51"/>
    <w:rsid w:val="00F45210"/>
    <w:rsid w:val="00F45B59"/>
    <w:rsid w:val="00F4606D"/>
    <w:rsid w:val="00F460FA"/>
    <w:rsid w:val="00F465F0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AE5"/>
    <w:rsid w:val="00F60E24"/>
    <w:rsid w:val="00F610B3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27C"/>
    <w:rsid w:val="00F76884"/>
    <w:rsid w:val="00F76EFD"/>
    <w:rsid w:val="00F7703A"/>
    <w:rsid w:val="00F77179"/>
    <w:rsid w:val="00F77323"/>
    <w:rsid w:val="00F773BB"/>
    <w:rsid w:val="00F7764C"/>
    <w:rsid w:val="00F77875"/>
    <w:rsid w:val="00F778B9"/>
    <w:rsid w:val="00F8023E"/>
    <w:rsid w:val="00F803D2"/>
    <w:rsid w:val="00F803FF"/>
    <w:rsid w:val="00F8083A"/>
    <w:rsid w:val="00F808B8"/>
    <w:rsid w:val="00F808F7"/>
    <w:rsid w:val="00F81176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73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64F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084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EFF"/>
    <w:rsid w:val="00FD7FAC"/>
    <w:rsid w:val="00FE07D6"/>
    <w:rsid w:val="00FE07D7"/>
    <w:rsid w:val="00FE09EE"/>
    <w:rsid w:val="00FE113A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CC"/>
    <w:rsid w:val="00FF4823"/>
    <w:rsid w:val="00FF4907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7">
    <w:name w:val="heading 7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8">
    <w:name w:val="heading 8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9">
    <w:name w:val="heading 9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6">
    <w:name w:val="footer"/>
    <w:basedOn w:val="a1"/>
    <w:link w:val="a7"/>
    <w:uiPriority w:val="99"/>
    <w:rsid w:val="00533493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sid w:val="00533493"/>
    <w:rPr>
      <w:rFonts w:cs="Times New Roman"/>
      <w:b/>
      <w:bCs/>
    </w:rPr>
  </w:style>
  <w:style w:type="paragraph" w:styleId="a0">
    <w:name w:val="List Bullet"/>
    <w:basedOn w:val="a1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rsid w:val="00533493"/>
    <w:pPr>
      <w:ind w:left="284"/>
    </w:pPr>
  </w:style>
  <w:style w:type="paragraph" w:customStyle="1" w:styleId="AAFrameAddress">
    <w:name w:val="AA Frame Address"/>
    <w:basedOn w:val="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rsid w:val="00533493"/>
    <w:pPr>
      <w:ind w:left="284" w:hanging="284"/>
    </w:pPr>
  </w:style>
  <w:style w:type="paragraph" w:styleId="11">
    <w:name w:val="index 1"/>
    <w:basedOn w:val="a1"/>
    <w:next w:val="a1"/>
    <w:autoRedefine/>
    <w:semiHidden/>
    <w:rsid w:val="00533493"/>
    <w:pPr>
      <w:ind w:left="284" w:hanging="284"/>
    </w:pPr>
  </w:style>
  <w:style w:type="paragraph" w:styleId="22">
    <w:name w:val="index 2"/>
    <w:basedOn w:val="a1"/>
    <w:next w:val="a1"/>
    <w:autoRedefine/>
    <w:semiHidden/>
    <w:rsid w:val="00533493"/>
    <w:pPr>
      <w:ind w:left="568" w:hanging="284"/>
    </w:pPr>
  </w:style>
  <w:style w:type="paragraph" w:styleId="32">
    <w:name w:val="index 3"/>
    <w:basedOn w:val="a1"/>
    <w:next w:val="a1"/>
    <w:autoRedefine/>
    <w:semiHidden/>
    <w:rsid w:val="00533493"/>
    <w:pPr>
      <w:ind w:left="851" w:hanging="284"/>
    </w:pPr>
  </w:style>
  <w:style w:type="paragraph" w:styleId="42">
    <w:name w:val="index 4"/>
    <w:basedOn w:val="a1"/>
    <w:next w:val="a1"/>
    <w:semiHidden/>
    <w:rsid w:val="00533493"/>
    <w:pPr>
      <w:ind w:left="1135" w:hanging="284"/>
    </w:pPr>
  </w:style>
  <w:style w:type="paragraph" w:styleId="60">
    <w:name w:val="index 6"/>
    <w:basedOn w:val="a1"/>
    <w:next w:val="a1"/>
    <w:semiHidden/>
    <w:rsid w:val="00533493"/>
    <w:pPr>
      <w:ind w:left="1702" w:hanging="284"/>
    </w:pPr>
  </w:style>
  <w:style w:type="paragraph" w:styleId="52">
    <w:name w:val="index 5"/>
    <w:basedOn w:val="a1"/>
    <w:next w:val="a1"/>
    <w:semiHidden/>
    <w:rsid w:val="00533493"/>
    <w:pPr>
      <w:ind w:left="1418" w:hanging="284"/>
    </w:pPr>
  </w:style>
  <w:style w:type="paragraph" w:styleId="70">
    <w:name w:val="index 7"/>
    <w:basedOn w:val="a1"/>
    <w:next w:val="a1"/>
    <w:semiHidden/>
    <w:rsid w:val="00533493"/>
    <w:pPr>
      <w:ind w:left="1985" w:hanging="284"/>
    </w:pPr>
  </w:style>
  <w:style w:type="paragraph" w:styleId="80">
    <w:name w:val="index 8"/>
    <w:basedOn w:val="a1"/>
    <w:next w:val="a1"/>
    <w:semiHidden/>
    <w:rsid w:val="00533493"/>
    <w:pPr>
      <w:ind w:left="2269" w:hanging="284"/>
    </w:pPr>
  </w:style>
  <w:style w:type="paragraph" w:styleId="90">
    <w:name w:val="index 9"/>
    <w:basedOn w:val="a1"/>
    <w:next w:val="a1"/>
    <w:semiHidden/>
    <w:rsid w:val="00533493"/>
    <w:pPr>
      <w:ind w:left="2552" w:hanging="284"/>
    </w:pPr>
  </w:style>
  <w:style w:type="paragraph" w:styleId="23">
    <w:name w:val="toc 2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533493"/>
    <w:pPr>
      <w:ind w:left="851"/>
    </w:pPr>
  </w:style>
  <w:style w:type="paragraph" w:styleId="53">
    <w:name w:val="toc 5"/>
    <w:basedOn w:val="a1"/>
    <w:next w:val="a1"/>
    <w:semiHidden/>
    <w:rsid w:val="00533493"/>
    <w:pPr>
      <w:ind w:left="1134"/>
    </w:pPr>
  </w:style>
  <w:style w:type="paragraph" w:styleId="61">
    <w:name w:val="toc 6"/>
    <w:basedOn w:val="a1"/>
    <w:next w:val="a1"/>
    <w:semiHidden/>
    <w:rsid w:val="00533493"/>
    <w:pPr>
      <w:ind w:left="1418"/>
    </w:pPr>
  </w:style>
  <w:style w:type="paragraph" w:styleId="71">
    <w:name w:val="toc 7"/>
    <w:basedOn w:val="a1"/>
    <w:next w:val="a1"/>
    <w:semiHidden/>
    <w:rsid w:val="00533493"/>
    <w:pPr>
      <w:ind w:left="1701"/>
    </w:pPr>
  </w:style>
  <w:style w:type="paragraph" w:styleId="81">
    <w:name w:val="toc 8"/>
    <w:basedOn w:val="a1"/>
    <w:next w:val="a1"/>
    <w:semiHidden/>
    <w:rsid w:val="00533493"/>
    <w:pPr>
      <w:ind w:left="1985"/>
    </w:pPr>
  </w:style>
  <w:style w:type="paragraph" w:styleId="91">
    <w:name w:val="toc 9"/>
    <w:basedOn w:val="a1"/>
    <w:next w:val="a1"/>
    <w:semiHidden/>
    <w:rsid w:val="00533493"/>
    <w:pPr>
      <w:ind w:left="2268"/>
    </w:pPr>
  </w:style>
  <w:style w:type="paragraph" w:styleId="ab">
    <w:name w:val="table of figures"/>
    <w:basedOn w:val="a1"/>
    <w:next w:val="a1"/>
    <w:semiHidden/>
    <w:rsid w:val="00533493"/>
    <w:pPr>
      <w:ind w:left="567" w:hanging="567"/>
    </w:pPr>
  </w:style>
  <w:style w:type="paragraph" w:styleId="50">
    <w:name w:val="List Bullet 5"/>
    <w:basedOn w:val="a1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aliases w:val="bt,body text,Body"/>
    <w:basedOn w:val="a1"/>
    <w:link w:val="ad"/>
    <w:rsid w:val="00533493"/>
    <w:pPr>
      <w:spacing w:after="120"/>
    </w:pPr>
  </w:style>
  <w:style w:type="paragraph" w:styleId="ae">
    <w:name w:val="Body Text First Indent"/>
    <w:basedOn w:val="ac"/>
    <w:rsid w:val="00533493"/>
    <w:pPr>
      <w:ind w:firstLine="284"/>
    </w:pPr>
  </w:style>
  <w:style w:type="paragraph" w:styleId="af">
    <w:name w:val="Body Text Indent"/>
    <w:basedOn w:val="a1"/>
    <w:rsid w:val="00533493"/>
    <w:pPr>
      <w:spacing w:after="120"/>
      <w:ind w:left="283"/>
    </w:pPr>
  </w:style>
  <w:style w:type="paragraph" w:styleId="24">
    <w:name w:val="Body Text First Indent 2"/>
    <w:basedOn w:val="af"/>
    <w:rsid w:val="00533493"/>
    <w:pPr>
      <w:ind w:left="284" w:firstLine="284"/>
    </w:pPr>
  </w:style>
  <w:style w:type="character" w:styleId="af0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f1">
    <w:name w:val="¢éÍ¤ÇÒÁ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25">
    <w:name w:val="Body Text 2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f2">
    <w:name w:val="Åº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4">
    <w:name w:val="µÒÃÒ§3ªèÍ§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3">
    <w:name w:val="ºÇ¡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f4">
    <w:name w:val="บวก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5">
    <w:name w:val="ตาราง3ช่อง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af5">
    <w:name w:val="page number"/>
    <w:basedOn w:val="a2"/>
    <w:rsid w:val="00533493"/>
  </w:style>
  <w:style w:type="paragraph" w:customStyle="1" w:styleId="af6">
    <w:name w:val="???????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26">
    <w:name w:val="Body Text Indent 2"/>
    <w:basedOn w:val="a1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a1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7">
    <w:name w:val="Table Grid"/>
    <w:basedOn w:val="a3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1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1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a1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a1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af8">
    <w:name w:val="Balloon Text"/>
    <w:basedOn w:val="a1"/>
    <w:semiHidden/>
    <w:rsid w:val="004667E9"/>
    <w:rPr>
      <w:rFonts w:ascii="Tahoma" w:hAnsi="Tahoma"/>
      <w:sz w:val="16"/>
    </w:rPr>
  </w:style>
  <w:style w:type="character" w:styleId="af9">
    <w:name w:val="annotation reference"/>
    <w:semiHidden/>
    <w:rsid w:val="002E4DAB"/>
    <w:rPr>
      <w:sz w:val="16"/>
      <w:szCs w:val="18"/>
    </w:rPr>
  </w:style>
  <w:style w:type="paragraph" w:styleId="afa">
    <w:name w:val="annotation text"/>
    <w:basedOn w:val="a1"/>
    <w:semiHidden/>
    <w:rsid w:val="002E4DAB"/>
    <w:rPr>
      <w:rFonts w:cs="Cordia New"/>
      <w:sz w:val="20"/>
      <w:szCs w:val="23"/>
    </w:rPr>
  </w:style>
  <w:style w:type="paragraph" w:styleId="afb">
    <w:name w:val="annotation subject"/>
    <w:basedOn w:val="afa"/>
    <w:next w:val="afa"/>
    <w:semiHidden/>
    <w:rsid w:val="002E4DAB"/>
    <w:rPr>
      <w:b/>
      <w:bCs/>
    </w:rPr>
  </w:style>
  <w:style w:type="paragraph" w:styleId="afc">
    <w:name w:val="Document Map"/>
    <w:basedOn w:val="a1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ad">
    <w:name w:val="เนื้อความ อักขระ"/>
    <w:aliases w:val="bt อักขระ,body text อักขระ,Body อักขระ"/>
    <w:link w:val="ac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fd">
    <w:name w:val="อักขระ อักขระ"/>
    <w:basedOn w:val="a1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afe">
    <w:name w:val="FollowedHyperlink"/>
    <w:rsid w:val="00242156"/>
    <w:rPr>
      <w:color w:val="0000FF"/>
      <w:u w:val="single"/>
    </w:rPr>
  </w:style>
  <w:style w:type="paragraph" w:styleId="aff">
    <w:name w:val="Block Text"/>
    <w:basedOn w:val="a1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36">
    <w:name w:val="Body Text 3"/>
    <w:basedOn w:val="a1"/>
    <w:rsid w:val="00242156"/>
    <w:pPr>
      <w:spacing w:after="120"/>
    </w:pPr>
    <w:rPr>
      <w:rFonts w:cs="Cordia New"/>
      <w:sz w:val="16"/>
    </w:rPr>
  </w:style>
  <w:style w:type="paragraph" w:styleId="37">
    <w:name w:val="Body Text Indent 3"/>
    <w:basedOn w:val="a1"/>
    <w:rsid w:val="00242156"/>
    <w:pPr>
      <w:spacing w:after="120"/>
      <w:ind w:left="360"/>
    </w:pPr>
    <w:rPr>
      <w:rFonts w:cs="Cordia New"/>
      <w:sz w:val="16"/>
    </w:rPr>
  </w:style>
  <w:style w:type="paragraph" w:styleId="aff0">
    <w:name w:val="Closing"/>
    <w:basedOn w:val="a1"/>
    <w:rsid w:val="00242156"/>
    <w:pPr>
      <w:ind w:left="4320"/>
    </w:pPr>
    <w:rPr>
      <w:rFonts w:cs="Cordia New"/>
      <w:szCs w:val="21"/>
    </w:rPr>
  </w:style>
  <w:style w:type="paragraph" w:styleId="aff1">
    <w:name w:val="Date"/>
    <w:basedOn w:val="a1"/>
    <w:next w:val="a1"/>
    <w:rsid w:val="00242156"/>
    <w:rPr>
      <w:rFonts w:cs="Cordia New"/>
      <w:szCs w:val="21"/>
    </w:rPr>
  </w:style>
  <w:style w:type="paragraph" w:styleId="aff2">
    <w:name w:val="E-mail Signature"/>
    <w:basedOn w:val="a1"/>
    <w:rsid w:val="00242156"/>
    <w:rPr>
      <w:rFonts w:cs="Cordia New"/>
      <w:szCs w:val="21"/>
    </w:rPr>
  </w:style>
  <w:style w:type="paragraph" w:styleId="aff3">
    <w:name w:val="endnote text"/>
    <w:basedOn w:val="a1"/>
    <w:semiHidden/>
    <w:rsid w:val="00242156"/>
    <w:rPr>
      <w:rFonts w:cs="Cordia New"/>
      <w:sz w:val="20"/>
      <w:szCs w:val="23"/>
    </w:rPr>
  </w:style>
  <w:style w:type="paragraph" w:styleId="aff4">
    <w:name w:val="envelope address"/>
    <w:basedOn w:val="a1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aff5">
    <w:name w:val="envelope return"/>
    <w:basedOn w:val="a1"/>
    <w:rsid w:val="00242156"/>
    <w:rPr>
      <w:rFonts w:cs="Cordia New"/>
      <w:sz w:val="20"/>
      <w:szCs w:val="23"/>
    </w:rPr>
  </w:style>
  <w:style w:type="paragraph" w:styleId="aff6">
    <w:name w:val="footnote text"/>
    <w:basedOn w:val="a1"/>
    <w:semiHidden/>
    <w:rsid w:val="00242156"/>
    <w:rPr>
      <w:rFonts w:cs="Cordia New"/>
      <w:sz w:val="20"/>
      <w:szCs w:val="23"/>
    </w:rPr>
  </w:style>
  <w:style w:type="paragraph" w:styleId="HTML">
    <w:name w:val="HTML Address"/>
    <w:basedOn w:val="a1"/>
    <w:rsid w:val="00242156"/>
    <w:rPr>
      <w:rFonts w:cs="Cordia New"/>
      <w:i/>
      <w:iCs/>
      <w:szCs w:val="21"/>
    </w:rPr>
  </w:style>
  <w:style w:type="paragraph" w:styleId="HTML0">
    <w:name w:val="HTML Preformatted"/>
    <w:basedOn w:val="a1"/>
    <w:link w:val="HTML1"/>
    <w:rsid w:val="00242156"/>
    <w:rPr>
      <w:rFonts w:ascii="Courier New" w:hAnsi="Courier New"/>
      <w:sz w:val="20"/>
      <w:szCs w:val="23"/>
    </w:rPr>
  </w:style>
  <w:style w:type="paragraph" w:styleId="aff7">
    <w:name w:val="index heading"/>
    <w:basedOn w:val="a1"/>
    <w:next w:val="11"/>
    <w:semiHidden/>
    <w:rsid w:val="00242156"/>
    <w:rPr>
      <w:rFonts w:cs="Cordia New"/>
      <w:b/>
      <w:bCs/>
      <w:szCs w:val="21"/>
    </w:rPr>
  </w:style>
  <w:style w:type="paragraph" w:styleId="aff8">
    <w:name w:val="List"/>
    <w:basedOn w:val="a1"/>
    <w:rsid w:val="00242156"/>
    <w:pPr>
      <w:ind w:left="360" w:hanging="360"/>
    </w:pPr>
    <w:rPr>
      <w:rFonts w:cs="Cordia New"/>
      <w:szCs w:val="21"/>
    </w:rPr>
  </w:style>
  <w:style w:type="paragraph" w:styleId="27">
    <w:name w:val="List 2"/>
    <w:basedOn w:val="a1"/>
    <w:rsid w:val="00242156"/>
    <w:pPr>
      <w:ind w:left="720" w:hanging="360"/>
    </w:pPr>
    <w:rPr>
      <w:rFonts w:cs="Cordia New"/>
      <w:szCs w:val="21"/>
    </w:rPr>
  </w:style>
  <w:style w:type="paragraph" w:styleId="38">
    <w:name w:val="List 3"/>
    <w:basedOn w:val="a1"/>
    <w:rsid w:val="00242156"/>
    <w:pPr>
      <w:ind w:left="1080" w:hanging="360"/>
    </w:pPr>
    <w:rPr>
      <w:rFonts w:cs="Cordia New"/>
      <w:szCs w:val="21"/>
    </w:rPr>
  </w:style>
  <w:style w:type="paragraph" w:styleId="44">
    <w:name w:val="List 4"/>
    <w:basedOn w:val="a1"/>
    <w:rsid w:val="00242156"/>
    <w:pPr>
      <w:ind w:left="1440" w:hanging="360"/>
    </w:pPr>
    <w:rPr>
      <w:rFonts w:cs="Cordia New"/>
      <w:szCs w:val="21"/>
    </w:rPr>
  </w:style>
  <w:style w:type="paragraph" w:styleId="54">
    <w:name w:val="List 5"/>
    <w:basedOn w:val="a1"/>
    <w:rsid w:val="00242156"/>
    <w:pPr>
      <w:ind w:left="1800" w:hanging="360"/>
    </w:pPr>
    <w:rPr>
      <w:rFonts w:cs="Cordia New"/>
      <w:szCs w:val="21"/>
    </w:rPr>
  </w:style>
  <w:style w:type="paragraph" w:styleId="aff9">
    <w:name w:val="List Continue"/>
    <w:basedOn w:val="a1"/>
    <w:rsid w:val="00242156"/>
    <w:pPr>
      <w:spacing w:after="120"/>
      <w:ind w:left="360"/>
    </w:pPr>
    <w:rPr>
      <w:rFonts w:cs="Cordia New"/>
      <w:szCs w:val="21"/>
    </w:rPr>
  </w:style>
  <w:style w:type="paragraph" w:styleId="28">
    <w:name w:val="List Continue 2"/>
    <w:basedOn w:val="a1"/>
    <w:rsid w:val="00242156"/>
    <w:pPr>
      <w:spacing w:after="120"/>
      <w:ind w:left="720"/>
    </w:pPr>
    <w:rPr>
      <w:rFonts w:cs="Cordia New"/>
      <w:szCs w:val="21"/>
    </w:rPr>
  </w:style>
  <w:style w:type="paragraph" w:styleId="39">
    <w:name w:val="List Continue 3"/>
    <w:basedOn w:val="a1"/>
    <w:rsid w:val="00242156"/>
    <w:pPr>
      <w:spacing w:after="120"/>
      <w:ind w:left="1080"/>
    </w:pPr>
    <w:rPr>
      <w:rFonts w:cs="Cordia New"/>
      <w:szCs w:val="21"/>
    </w:rPr>
  </w:style>
  <w:style w:type="paragraph" w:styleId="45">
    <w:name w:val="List Continue 4"/>
    <w:basedOn w:val="a1"/>
    <w:rsid w:val="00242156"/>
    <w:pPr>
      <w:spacing w:after="120"/>
      <w:ind w:left="1440"/>
    </w:pPr>
    <w:rPr>
      <w:rFonts w:cs="Cordia New"/>
      <w:szCs w:val="21"/>
    </w:rPr>
  </w:style>
  <w:style w:type="paragraph" w:styleId="55">
    <w:name w:val="List Continue 5"/>
    <w:basedOn w:val="a1"/>
    <w:rsid w:val="00242156"/>
    <w:pPr>
      <w:spacing w:after="120"/>
      <w:ind w:left="1800"/>
    </w:pPr>
    <w:rPr>
      <w:rFonts w:cs="Cordia New"/>
      <w:szCs w:val="21"/>
    </w:rPr>
  </w:style>
  <w:style w:type="paragraph" w:styleId="affa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affb">
    <w:name w:val="Message Header"/>
    <w:basedOn w:val="a1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affc">
    <w:name w:val="Normal (Web)"/>
    <w:basedOn w:val="a1"/>
    <w:uiPriority w:val="99"/>
    <w:rsid w:val="00242156"/>
    <w:rPr>
      <w:rFonts w:ascii="Times New Roman" w:hAnsi="Times New Roman"/>
      <w:sz w:val="24"/>
      <w:szCs w:val="28"/>
    </w:rPr>
  </w:style>
  <w:style w:type="paragraph" w:styleId="affd">
    <w:name w:val="Note Heading"/>
    <w:basedOn w:val="a1"/>
    <w:next w:val="a1"/>
    <w:rsid w:val="00242156"/>
    <w:rPr>
      <w:rFonts w:cs="Cordia New"/>
      <w:szCs w:val="21"/>
    </w:rPr>
  </w:style>
  <w:style w:type="paragraph" w:styleId="affe">
    <w:name w:val="Plain Text"/>
    <w:basedOn w:val="a1"/>
    <w:rsid w:val="00242156"/>
    <w:rPr>
      <w:rFonts w:ascii="Courier New" w:hAnsi="Courier New"/>
      <w:sz w:val="20"/>
      <w:szCs w:val="23"/>
    </w:rPr>
  </w:style>
  <w:style w:type="paragraph" w:styleId="afff">
    <w:name w:val="Salutation"/>
    <w:basedOn w:val="a1"/>
    <w:next w:val="a1"/>
    <w:rsid w:val="00242156"/>
    <w:rPr>
      <w:rFonts w:cs="Cordia New"/>
      <w:szCs w:val="21"/>
    </w:rPr>
  </w:style>
  <w:style w:type="paragraph" w:styleId="afff0">
    <w:name w:val="Signature"/>
    <w:basedOn w:val="a1"/>
    <w:rsid w:val="00242156"/>
    <w:pPr>
      <w:ind w:left="4320"/>
    </w:pPr>
    <w:rPr>
      <w:rFonts w:cs="Cordia New"/>
      <w:szCs w:val="21"/>
    </w:rPr>
  </w:style>
  <w:style w:type="paragraph" w:styleId="afff1">
    <w:name w:val="Subtitle"/>
    <w:basedOn w:val="a1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afff2">
    <w:name w:val="Title"/>
    <w:basedOn w:val="a1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afff3">
    <w:name w:val="toa heading"/>
    <w:basedOn w:val="a1"/>
    <w:next w:val="a1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afff4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afff5">
    <w:name w:val="List Paragraph"/>
    <w:basedOn w:val="a1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a7">
    <w:name w:val="ท้ายกระดาษ อักขระ"/>
    <w:link w:val="a6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ac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1">
    <w:name w:val="HTML ที่ได้รับการจัดรูปแบบแล้ว อักขระ"/>
    <w:link w:val="HTML0"/>
    <w:rsid w:val="00943803"/>
    <w:rPr>
      <w:rFonts w:ascii="Courier New" w:hAnsi="Courier New"/>
      <w:szCs w:val="23"/>
    </w:rPr>
  </w:style>
  <w:style w:type="paragraph" w:customStyle="1" w:styleId="3a">
    <w:name w:val="?????3????"/>
    <w:basedOn w:val="a1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10">
    <w:name w:val="หัวเรื่อง 1 อักขระ"/>
    <w:basedOn w:val="a2"/>
    <w:link w:val="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a1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7">
    <w:name w:val="heading 7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8">
    <w:name w:val="heading 8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9">
    <w:name w:val="heading 9"/>
    <w:basedOn w:val="a1"/>
    <w:next w:val="a1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6">
    <w:name w:val="footer"/>
    <w:basedOn w:val="a1"/>
    <w:link w:val="a7"/>
    <w:uiPriority w:val="99"/>
    <w:rsid w:val="00533493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sid w:val="00533493"/>
    <w:rPr>
      <w:rFonts w:cs="Times New Roman"/>
      <w:b/>
      <w:bCs/>
    </w:rPr>
  </w:style>
  <w:style w:type="paragraph" w:styleId="a0">
    <w:name w:val="List Bullet"/>
    <w:basedOn w:val="a1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rsid w:val="00533493"/>
    <w:pPr>
      <w:ind w:left="284"/>
    </w:pPr>
  </w:style>
  <w:style w:type="paragraph" w:customStyle="1" w:styleId="AAFrameAddress">
    <w:name w:val="AA Frame Address"/>
    <w:basedOn w:val="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rsid w:val="00533493"/>
    <w:pPr>
      <w:ind w:left="284" w:hanging="284"/>
    </w:pPr>
  </w:style>
  <w:style w:type="paragraph" w:styleId="11">
    <w:name w:val="index 1"/>
    <w:basedOn w:val="a1"/>
    <w:next w:val="a1"/>
    <w:autoRedefine/>
    <w:semiHidden/>
    <w:rsid w:val="00533493"/>
    <w:pPr>
      <w:ind w:left="284" w:hanging="284"/>
    </w:pPr>
  </w:style>
  <w:style w:type="paragraph" w:styleId="22">
    <w:name w:val="index 2"/>
    <w:basedOn w:val="a1"/>
    <w:next w:val="a1"/>
    <w:autoRedefine/>
    <w:semiHidden/>
    <w:rsid w:val="00533493"/>
    <w:pPr>
      <w:ind w:left="568" w:hanging="284"/>
    </w:pPr>
  </w:style>
  <w:style w:type="paragraph" w:styleId="32">
    <w:name w:val="index 3"/>
    <w:basedOn w:val="a1"/>
    <w:next w:val="a1"/>
    <w:autoRedefine/>
    <w:semiHidden/>
    <w:rsid w:val="00533493"/>
    <w:pPr>
      <w:ind w:left="851" w:hanging="284"/>
    </w:pPr>
  </w:style>
  <w:style w:type="paragraph" w:styleId="42">
    <w:name w:val="index 4"/>
    <w:basedOn w:val="a1"/>
    <w:next w:val="a1"/>
    <w:semiHidden/>
    <w:rsid w:val="00533493"/>
    <w:pPr>
      <w:ind w:left="1135" w:hanging="284"/>
    </w:pPr>
  </w:style>
  <w:style w:type="paragraph" w:styleId="60">
    <w:name w:val="index 6"/>
    <w:basedOn w:val="a1"/>
    <w:next w:val="a1"/>
    <w:semiHidden/>
    <w:rsid w:val="00533493"/>
    <w:pPr>
      <w:ind w:left="1702" w:hanging="284"/>
    </w:pPr>
  </w:style>
  <w:style w:type="paragraph" w:styleId="52">
    <w:name w:val="index 5"/>
    <w:basedOn w:val="a1"/>
    <w:next w:val="a1"/>
    <w:semiHidden/>
    <w:rsid w:val="00533493"/>
    <w:pPr>
      <w:ind w:left="1418" w:hanging="284"/>
    </w:pPr>
  </w:style>
  <w:style w:type="paragraph" w:styleId="70">
    <w:name w:val="index 7"/>
    <w:basedOn w:val="a1"/>
    <w:next w:val="a1"/>
    <w:semiHidden/>
    <w:rsid w:val="00533493"/>
    <w:pPr>
      <w:ind w:left="1985" w:hanging="284"/>
    </w:pPr>
  </w:style>
  <w:style w:type="paragraph" w:styleId="80">
    <w:name w:val="index 8"/>
    <w:basedOn w:val="a1"/>
    <w:next w:val="a1"/>
    <w:semiHidden/>
    <w:rsid w:val="00533493"/>
    <w:pPr>
      <w:ind w:left="2269" w:hanging="284"/>
    </w:pPr>
  </w:style>
  <w:style w:type="paragraph" w:styleId="90">
    <w:name w:val="index 9"/>
    <w:basedOn w:val="a1"/>
    <w:next w:val="a1"/>
    <w:semiHidden/>
    <w:rsid w:val="00533493"/>
    <w:pPr>
      <w:ind w:left="2552" w:hanging="284"/>
    </w:pPr>
  </w:style>
  <w:style w:type="paragraph" w:styleId="23">
    <w:name w:val="toc 2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533493"/>
    <w:pPr>
      <w:ind w:left="851"/>
    </w:pPr>
  </w:style>
  <w:style w:type="paragraph" w:styleId="53">
    <w:name w:val="toc 5"/>
    <w:basedOn w:val="a1"/>
    <w:next w:val="a1"/>
    <w:semiHidden/>
    <w:rsid w:val="00533493"/>
    <w:pPr>
      <w:ind w:left="1134"/>
    </w:pPr>
  </w:style>
  <w:style w:type="paragraph" w:styleId="61">
    <w:name w:val="toc 6"/>
    <w:basedOn w:val="a1"/>
    <w:next w:val="a1"/>
    <w:semiHidden/>
    <w:rsid w:val="00533493"/>
    <w:pPr>
      <w:ind w:left="1418"/>
    </w:pPr>
  </w:style>
  <w:style w:type="paragraph" w:styleId="71">
    <w:name w:val="toc 7"/>
    <w:basedOn w:val="a1"/>
    <w:next w:val="a1"/>
    <w:semiHidden/>
    <w:rsid w:val="00533493"/>
    <w:pPr>
      <w:ind w:left="1701"/>
    </w:pPr>
  </w:style>
  <w:style w:type="paragraph" w:styleId="81">
    <w:name w:val="toc 8"/>
    <w:basedOn w:val="a1"/>
    <w:next w:val="a1"/>
    <w:semiHidden/>
    <w:rsid w:val="00533493"/>
    <w:pPr>
      <w:ind w:left="1985"/>
    </w:pPr>
  </w:style>
  <w:style w:type="paragraph" w:styleId="91">
    <w:name w:val="toc 9"/>
    <w:basedOn w:val="a1"/>
    <w:next w:val="a1"/>
    <w:semiHidden/>
    <w:rsid w:val="00533493"/>
    <w:pPr>
      <w:ind w:left="2268"/>
    </w:pPr>
  </w:style>
  <w:style w:type="paragraph" w:styleId="ab">
    <w:name w:val="table of figures"/>
    <w:basedOn w:val="a1"/>
    <w:next w:val="a1"/>
    <w:semiHidden/>
    <w:rsid w:val="00533493"/>
    <w:pPr>
      <w:ind w:left="567" w:hanging="567"/>
    </w:pPr>
  </w:style>
  <w:style w:type="paragraph" w:styleId="50">
    <w:name w:val="List Bullet 5"/>
    <w:basedOn w:val="a1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aliases w:val="bt,body text,Body"/>
    <w:basedOn w:val="a1"/>
    <w:link w:val="ad"/>
    <w:rsid w:val="00533493"/>
    <w:pPr>
      <w:spacing w:after="120"/>
    </w:pPr>
  </w:style>
  <w:style w:type="paragraph" w:styleId="ae">
    <w:name w:val="Body Text First Indent"/>
    <w:basedOn w:val="ac"/>
    <w:rsid w:val="00533493"/>
    <w:pPr>
      <w:ind w:firstLine="284"/>
    </w:pPr>
  </w:style>
  <w:style w:type="paragraph" w:styleId="af">
    <w:name w:val="Body Text Indent"/>
    <w:basedOn w:val="a1"/>
    <w:rsid w:val="00533493"/>
    <w:pPr>
      <w:spacing w:after="120"/>
      <w:ind w:left="283"/>
    </w:pPr>
  </w:style>
  <w:style w:type="paragraph" w:styleId="24">
    <w:name w:val="Body Text First Indent 2"/>
    <w:basedOn w:val="af"/>
    <w:rsid w:val="00533493"/>
    <w:pPr>
      <w:ind w:left="284" w:firstLine="284"/>
    </w:pPr>
  </w:style>
  <w:style w:type="character" w:styleId="af0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f1">
    <w:name w:val="¢éÍ¤ÇÒÁ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25">
    <w:name w:val="Body Text 2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f2">
    <w:name w:val="Åº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4">
    <w:name w:val="µÒÃÒ§3ªèÍ§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3">
    <w:name w:val="ºÇ¡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f4">
    <w:name w:val="บวก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5">
    <w:name w:val="ตาราง3ช่อง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af5">
    <w:name w:val="page number"/>
    <w:basedOn w:val="a2"/>
    <w:rsid w:val="00533493"/>
  </w:style>
  <w:style w:type="paragraph" w:customStyle="1" w:styleId="af6">
    <w:name w:val="???????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a1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26">
    <w:name w:val="Body Text Indent 2"/>
    <w:basedOn w:val="a1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a1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7">
    <w:name w:val="Table Grid"/>
    <w:basedOn w:val="a3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1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1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a1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a1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af8">
    <w:name w:val="Balloon Text"/>
    <w:basedOn w:val="a1"/>
    <w:semiHidden/>
    <w:rsid w:val="004667E9"/>
    <w:rPr>
      <w:rFonts w:ascii="Tahoma" w:hAnsi="Tahoma"/>
      <w:sz w:val="16"/>
    </w:rPr>
  </w:style>
  <w:style w:type="character" w:styleId="af9">
    <w:name w:val="annotation reference"/>
    <w:semiHidden/>
    <w:rsid w:val="002E4DAB"/>
    <w:rPr>
      <w:sz w:val="16"/>
      <w:szCs w:val="18"/>
    </w:rPr>
  </w:style>
  <w:style w:type="paragraph" w:styleId="afa">
    <w:name w:val="annotation text"/>
    <w:basedOn w:val="a1"/>
    <w:semiHidden/>
    <w:rsid w:val="002E4DAB"/>
    <w:rPr>
      <w:rFonts w:cs="Cordia New"/>
      <w:sz w:val="20"/>
      <w:szCs w:val="23"/>
    </w:rPr>
  </w:style>
  <w:style w:type="paragraph" w:styleId="afb">
    <w:name w:val="annotation subject"/>
    <w:basedOn w:val="afa"/>
    <w:next w:val="afa"/>
    <w:semiHidden/>
    <w:rsid w:val="002E4DAB"/>
    <w:rPr>
      <w:b/>
      <w:bCs/>
    </w:rPr>
  </w:style>
  <w:style w:type="paragraph" w:styleId="afc">
    <w:name w:val="Document Map"/>
    <w:basedOn w:val="a1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ad">
    <w:name w:val="เนื้อความ อักขระ"/>
    <w:aliases w:val="bt อักขระ,body text อักขระ,Body อักขระ"/>
    <w:link w:val="ac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fd">
    <w:name w:val="อักขระ อักขระ"/>
    <w:basedOn w:val="a1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afe">
    <w:name w:val="FollowedHyperlink"/>
    <w:rsid w:val="00242156"/>
    <w:rPr>
      <w:color w:val="0000FF"/>
      <w:u w:val="single"/>
    </w:rPr>
  </w:style>
  <w:style w:type="paragraph" w:styleId="aff">
    <w:name w:val="Block Text"/>
    <w:basedOn w:val="a1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36">
    <w:name w:val="Body Text 3"/>
    <w:basedOn w:val="a1"/>
    <w:rsid w:val="00242156"/>
    <w:pPr>
      <w:spacing w:after="120"/>
    </w:pPr>
    <w:rPr>
      <w:rFonts w:cs="Cordia New"/>
      <w:sz w:val="16"/>
    </w:rPr>
  </w:style>
  <w:style w:type="paragraph" w:styleId="37">
    <w:name w:val="Body Text Indent 3"/>
    <w:basedOn w:val="a1"/>
    <w:rsid w:val="00242156"/>
    <w:pPr>
      <w:spacing w:after="120"/>
      <w:ind w:left="360"/>
    </w:pPr>
    <w:rPr>
      <w:rFonts w:cs="Cordia New"/>
      <w:sz w:val="16"/>
    </w:rPr>
  </w:style>
  <w:style w:type="paragraph" w:styleId="aff0">
    <w:name w:val="Closing"/>
    <w:basedOn w:val="a1"/>
    <w:rsid w:val="00242156"/>
    <w:pPr>
      <w:ind w:left="4320"/>
    </w:pPr>
    <w:rPr>
      <w:rFonts w:cs="Cordia New"/>
      <w:szCs w:val="21"/>
    </w:rPr>
  </w:style>
  <w:style w:type="paragraph" w:styleId="aff1">
    <w:name w:val="Date"/>
    <w:basedOn w:val="a1"/>
    <w:next w:val="a1"/>
    <w:rsid w:val="00242156"/>
    <w:rPr>
      <w:rFonts w:cs="Cordia New"/>
      <w:szCs w:val="21"/>
    </w:rPr>
  </w:style>
  <w:style w:type="paragraph" w:styleId="aff2">
    <w:name w:val="E-mail Signature"/>
    <w:basedOn w:val="a1"/>
    <w:rsid w:val="00242156"/>
    <w:rPr>
      <w:rFonts w:cs="Cordia New"/>
      <w:szCs w:val="21"/>
    </w:rPr>
  </w:style>
  <w:style w:type="paragraph" w:styleId="aff3">
    <w:name w:val="endnote text"/>
    <w:basedOn w:val="a1"/>
    <w:semiHidden/>
    <w:rsid w:val="00242156"/>
    <w:rPr>
      <w:rFonts w:cs="Cordia New"/>
      <w:sz w:val="20"/>
      <w:szCs w:val="23"/>
    </w:rPr>
  </w:style>
  <w:style w:type="paragraph" w:styleId="aff4">
    <w:name w:val="envelope address"/>
    <w:basedOn w:val="a1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aff5">
    <w:name w:val="envelope return"/>
    <w:basedOn w:val="a1"/>
    <w:rsid w:val="00242156"/>
    <w:rPr>
      <w:rFonts w:cs="Cordia New"/>
      <w:sz w:val="20"/>
      <w:szCs w:val="23"/>
    </w:rPr>
  </w:style>
  <w:style w:type="paragraph" w:styleId="aff6">
    <w:name w:val="footnote text"/>
    <w:basedOn w:val="a1"/>
    <w:semiHidden/>
    <w:rsid w:val="00242156"/>
    <w:rPr>
      <w:rFonts w:cs="Cordia New"/>
      <w:sz w:val="20"/>
      <w:szCs w:val="23"/>
    </w:rPr>
  </w:style>
  <w:style w:type="paragraph" w:styleId="HTML">
    <w:name w:val="HTML Address"/>
    <w:basedOn w:val="a1"/>
    <w:rsid w:val="00242156"/>
    <w:rPr>
      <w:rFonts w:cs="Cordia New"/>
      <w:i/>
      <w:iCs/>
      <w:szCs w:val="21"/>
    </w:rPr>
  </w:style>
  <w:style w:type="paragraph" w:styleId="HTML0">
    <w:name w:val="HTML Preformatted"/>
    <w:basedOn w:val="a1"/>
    <w:link w:val="HTML1"/>
    <w:rsid w:val="00242156"/>
    <w:rPr>
      <w:rFonts w:ascii="Courier New" w:hAnsi="Courier New"/>
      <w:sz w:val="20"/>
      <w:szCs w:val="23"/>
    </w:rPr>
  </w:style>
  <w:style w:type="paragraph" w:styleId="aff7">
    <w:name w:val="index heading"/>
    <w:basedOn w:val="a1"/>
    <w:next w:val="11"/>
    <w:semiHidden/>
    <w:rsid w:val="00242156"/>
    <w:rPr>
      <w:rFonts w:cs="Cordia New"/>
      <w:b/>
      <w:bCs/>
      <w:szCs w:val="21"/>
    </w:rPr>
  </w:style>
  <w:style w:type="paragraph" w:styleId="aff8">
    <w:name w:val="List"/>
    <w:basedOn w:val="a1"/>
    <w:rsid w:val="00242156"/>
    <w:pPr>
      <w:ind w:left="360" w:hanging="360"/>
    </w:pPr>
    <w:rPr>
      <w:rFonts w:cs="Cordia New"/>
      <w:szCs w:val="21"/>
    </w:rPr>
  </w:style>
  <w:style w:type="paragraph" w:styleId="27">
    <w:name w:val="List 2"/>
    <w:basedOn w:val="a1"/>
    <w:rsid w:val="00242156"/>
    <w:pPr>
      <w:ind w:left="720" w:hanging="360"/>
    </w:pPr>
    <w:rPr>
      <w:rFonts w:cs="Cordia New"/>
      <w:szCs w:val="21"/>
    </w:rPr>
  </w:style>
  <w:style w:type="paragraph" w:styleId="38">
    <w:name w:val="List 3"/>
    <w:basedOn w:val="a1"/>
    <w:rsid w:val="00242156"/>
    <w:pPr>
      <w:ind w:left="1080" w:hanging="360"/>
    </w:pPr>
    <w:rPr>
      <w:rFonts w:cs="Cordia New"/>
      <w:szCs w:val="21"/>
    </w:rPr>
  </w:style>
  <w:style w:type="paragraph" w:styleId="44">
    <w:name w:val="List 4"/>
    <w:basedOn w:val="a1"/>
    <w:rsid w:val="00242156"/>
    <w:pPr>
      <w:ind w:left="1440" w:hanging="360"/>
    </w:pPr>
    <w:rPr>
      <w:rFonts w:cs="Cordia New"/>
      <w:szCs w:val="21"/>
    </w:rPr>
  </w:style>
  <w:style w:type="paragraph" w:styleId="54">
    <w:name w:val="List 5"/>
    <w:basedOn w:val="a1"/>
    <w:rsid w:val="00242156"/>
    <w:pPr>
      <w:ind w:left="1800" w:hanging="360"/>
    </w:pPr>
    <w:rPr>
      <w:rFonts w:cs="Cordia New"/>
      <w:szCs w:val="21"/>
    </w:rPr>
  </w:style>
  <w:style w:type="paragraph" w:styleId="aff9">
    <w:name w:val="List Continue"/>
    <w:basedOn w:val="a1"/>
    <w:rsid w:val="00242156"/>
    <w:pPr>
      <w:spacing w:after="120"/>
      <w:ind w:left="360"/>
    </w:pPr>
    <w:rPr>
      <w:rFonts w:cs="Cordia New"/>
      <w:szCs w:val="21"/>
    </w:rPr>
  </w:style>
  <w:style w:type="paragraph" w:styleId="28">
    <w:name w:val="List Continue 2"/>
    <w:basedOn w:val="a1"/>
    <w:rsid w:val="00242156"/>
    <w:pPr>
      <w:spacing w:after="120"/>
      <w:ind w:left="720"/>
    </w:pPr>
    <w:rPr>
      <w:rFonts w:cs="Cordia New"/>
      <w:szCs w:val="21"/>
    </w:rPr>
  </w:style>
  <w:style w:type="paragraph" w:styleId="39">
    <w:name w:val="List Continue 3"/>
    <w:basedOn w:val="a1"/>
    <w:rsid w:val="00242156"/>
    <w:pPr>
      <w:spacing w:after="120"/>
      <w:ind w:left="1080"/>
    </w:pPr>
    <w:rPr>
      <w:rFonts w:cs="Cordia New"/>
      <w:szCs w:val="21"/>
    </w:rPr>
  </w:style>
  <w:style w:type="paragraph" w:styleId="45">
    <w:name w:val="List Continue 4"/>
    <w:basedOn w:val="a1"/>
    <w:rsid w:val="00242156"/>
    <w:pPr>
      <w:spacing w:after="120"/>
      <w:ind w:left="1440"/>
    </w:pPr>
    <w:rPr>
      <w:rFonts w:cs="Cordia New"/>
      <w:szCs w:val="21"/>
    </w:rPr>
  </w:style>
  <w:style w:type="paragraph" w:styleId="55">
    <w:name w:val="List Continue 5"/>
    <w:basedOn w:val="a1"/>
    <w:rsid w:val="00242156"/>
    <w:pPr>
      <w:spacing w:after="120"/>
      <w:ind w:left="1800"/>
    </w:pPr>
    <w:rPr>
      <w:rFonts w:cs="Cordia New"/>
      <w:szCs w:val="21"/>
    </w:rPr>
  </w:style>
  <w:style w:type="paragraph" w:styleId="affa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affb">
    <w:name w:val="Message Header"/>
    <w:basedOn w:val="a1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affc">
    <w:name w:val="Normal (Web)"/>
    <w:basedOn w:val="a1"/>
    <w:uiPriority w:val="99"/>
    <w:rsid w:val="00242156"/>
    <w:rPr>
      <w:rFonts w:ascii="Times New Roman" w:hAnsi="Times New Roman"/>
      <w:sz w:val="24"/>
      <w:szCs w:val="28"/>
    </w:rPr>
  </w:style>
  <w:style w:type="paragraph" w:styleId="affd">
    <w:name w:val="Note Heading"/>
    <w:basedOn w:val="a1"/>
    <w:next w:val="a1"/>
    <w:rsid w:val="00242156"/>
    <w:rPr>
      <w:rFonts w:cs="Cordia New"/>
      <w:szCs w:val="21"/>
    </w:rPr>
  </w:style>
  <w:style w:type="paragraph" w:styleId="affe">
    <w:name w:val="Plain Text"/>
    <w:basedOn w:val="a1"/>
    <w:rsid w:val="00242156"/>
    <w:rPr>
      <w:rFonts w:ascii="Courier New" w:hAnsi="Courier New"/>
      <w:sz w:val="20"/>
      <w:szCs w:val="23"/>
    </w:rPr>
  </w:style>
  <w:style w:type="paragraph" w:styleId="afff">
    <w:name w:val="Salutation"/>
    <w:basedOn w:val="a1"/>
    <w:next w:val="a1"/>
    <w:rsid w:val="00242156"/>
    <w:rPr>
      <w:rFonts w:cs="Cordia New"/>
      <w:szCs w:val="21"/>
    </w:rPr>
  </w:style>
  <w:style w:type="paragraph" w:styleId="afff0">
    <w:name w:val="Signature"/>
    <w:basedOn w:val="a1"/>
    <w:rsid w:val="00242156"/>
    <w:pPr>
      <w:ind w:left="4320"/>
    </w:pPr>
    <w:rPr>
      <w:rFonts w:cs="Cordia New"/>
      <w:szCs w:val="21"/>
    </w:rPr>
  </w:style>
  <w:style w:type="paragraph" w:styleId="afff1">
    <w:name w:val="Subtitle"/>
    <w:basedOn w:val="a1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afff2">
    <w:name w:val="Title"/>
    <w:basedOn w:val="a1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afff3">
    <w:name w:val="toa heading"/>
    <w:basedOn w:val="a1"/>
    <w:next w:val="a1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afff4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afff5">
    <w:name w:val="List Paragraph"/>
    <w:basedOn w:val="a1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a7">
    <w:name w:val="ท้ายกระดาษ อักขระ"/>
    <w:link w:val="a6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ac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1">
    <w:name w:val="HTML ที่ได้รับการจัดรูปแบบแล้ว อักขระ"/>
    <w:link w:val="HTML0"/>
    <w:rsid w:val="00943803"/>
    <w:rPr>
      <w:rFonts w:ascii="Courier New" w:hAnsi="Courier New"/>
      <w:szCs w:val="23"/>
    </w:rPr>
  </w:style>
  <w:style w:type="paragraph" w:customStyle="1" w:styleId="3a">
    <w:name w:val="?????3????"/>
    <w:basedOn w:val="a1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10">
    <w:name w:val="หัวเรื่อง 1 อักขระ"/>
    <w:basedOn w:val="a2"/>
    <w:link w:val="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a1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B58E-879E-471E-AA2B-1F699136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41</Pages>
  <Words>15000</Words>
  <Characters>85506</Characters>
  <Application>Microsoft Office Word</Application>
  <DocSecurity>0</DocSecurity>
  <Lines>712</Lines>
  <Paragraphs>200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100306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BTA_026</dc:creator>
  <cp:lastModifiedBy>Pornapa Tikon</cp:lastModifiedBy>
  <cp:revision>2</cp:revision>
  <cp:lastPrinted>2019-02-28T18:36:00Z</cp:lastPrinted>
  <dcterms:created xsi:type="dcterms:W3CDTF">2019-03-01T00:50:00Z</dcterms:created>
  <dcterms:modified xsi:type="dcterms:W3CDTF">2019-03-01T00:50:00Z</dcterms:modified>
</cp:coreProperties>
</file>