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2CFCB" w14:textId="77777777" w:rsidR="005753E0" w:rsidRPr="00DC1BBA" w:rsidRDefault="005753E0" w:rsidP="00AE6BB0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DC1BBA">
        <w:rPr>
          <w:rFonts w:ascii="Browallia New" w:hAnsi="Browallia New" w:cs="Browallia New"/>
          <w:b/>
          <w:bCs/>
          <w:sz w:val="28"/>
          <w:szCs w:val="28"/>
          <w:cs/>
        </w:rPr>
        <w:t>บริษัท อี ฟอร์ แอล เอม</w:t>
      </w:r>
      <w:r w:rsidRPr="00DC1BB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C1BBA">
        <w:rPr>
          <w:rFonts w:ascii="Browallia New" w:hAnsi="Browallia New" w:cs="Browallia New"/>
          <w:b/>
          <w:bCs/>
          <w:sz w:val="28"/>
          <w:szCs w:val="28"/>
          <w:cs/>
        </w:rPr>
        <w:t xml:space="preserve">จำกัด </w:t>
      </w:r>
      <w:r w:rsidRPr="00DC1BBA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DC1BBA">
        <w:rPr>
          <w:rFonts w:ascii="Browallia New" w:hAnsi="Browallia New" w:cs="Browallia New"/>
          <w:b/>
          <w:bCs/>
          <w:sz w:val="28"/>
          <w:szCs w:val="28"/>
          <w:cs/>
        </w:rPr>
        <w:t>มหาชน</w:t>
      </w:r>
      <w:r w:rsidRPr="00DC1BBA">
        <w:rPr>
          <w:rFonts w:ascii="Browallia New" w:hAnsi="Browallia New" w:cs="Browallia New"/>
          <w:b/>
          <w:bCs/>
          <w:sz w:val="28"/>
          <w:szCs w:val="28"/>
        </w:rPr>
        <w:t xml:space="preserve">) </w:t>
      </w:r>
      <w:r w:rsidRPr="00DC1BBA">
        <w:rPr>
          <w:rFonts w:ascii="Browallia New" w:hAnsi="Browallia New" w:cs="Browallia New"/>
          <w:b/>
          <w:bCs/>
          <w:sz w:val="28"/>
          <w:szCs w:val="28"/>
          <w:cs/>
        </w:rPr>
        <w:t xml:space="preserve">และบริษัทย่อย </w:t>
      </w:r>
    </w:p>
    <w:p w14:paraId="3C3A59B7" w14:textId="4D30E4B8" w:rsidR="005753E0" w:rsidRPr="00DC1BBA" w:rsidRDefault="005753E0" w:rsidP="00AE6BB0">
      <w:pPr>
        <w:tabs>
          <w:tab w:val="left" w:pos="720"/>
        </w:tabs>
        <w:spacing w:line="240" w:lineRule="auto"/>
        <w:ind w:right="-43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DC1BBA">
        <w:rPr>
          <w:rFonts w:ascii="Browallia New" w:hAnsi="Browallia New" w:cs="Browallia New"/>
          <w:b/>
          <w:bCs/>
          <w:sz w:val="28"/>
          <w:szCs w:val="28"/>
          <w:cs/>
        </w:rPr>
        <w:t>หมายเหตุประกอบงบการเงิน</w:t>
      </w:r>
    </w:p>
    <w:p w14:paraId="25909973" w14:textId="1C2EFFD3" w:rsidR="005753E0" w:rsidRPr="00DC1BBA" w:rsidRDefault="005753E0" w:rsidP="00AE6BB0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sz w:val="28"/>
          <w:szCs w:val="28"/>
          <w:cs/>
          <w:lang w:val="en-GB"/>
        </w:rPr>
      </w:pPr>
      <w:r w:rsidRPr="00DC1BBA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4D7EFA" w:rsidRPr="00DC1BBA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31 </w:t>
      </w:r>
      <w:r w:rsidR="004D7EFA" w:rsidRPr="00DC1BBA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ธันวาคม</w:t>
      </w:r>
      <w:r w:rsidR="004D7EFA" w:rsidRPr="00DC1BB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C1BBA">
        <w:rPr>
          <w:rFonts w:ascii="Browallia New" w:hAnsi="Browallia New" w:cs="Browallia New"/>
          <w:b/>
          <w:bCs/>
          <w:sz w:val="28"/>
          <w:szCs w:val="28"/>
        </w:rPr>
        <w:t>25</w:t>
      </w:r>
      <w:r w:rsidR="00A7417B">
        <w:rPr>
          <w:rFonts w:ascii="Browallia New" w:hAnsi="Browallia New" w:cs="Browallia New"/>
          <w:b/>
          <w:bCs/>
          <w:sz w:val="28"/>
          <w:szCs w:val="28"/>
        </w:rPr>
        <w:t>6</w:t>
      </w:r>
      <w:r w:rsidR="00093B46">
        <w:rPr>
          <w:rFonts w:ascii="Browallia New" w:hAnsi="Browallia New" w:cs="Browallia New"/>
          <w:b/>
          <w:bCs/>
          <w:sz w:val="28"/>
          <w:szCs w:val="28"/>
        </w:rPr>
        <w:t>1</w:t>
      </w:r>
    </w:p>
    <w:p w14:paraId="375B8DB2" w14:textId="77777777" w:rsidR="005753E0" w:rsidRPr="00DC1BBA" w:rsidRDefault="005753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4E57B2FD" w14:textId="77777777" w:rsidR="004D7EFA" w:rsidRPr="00DC1BBA" w:rsidRDefault="00200FF4" w:rsidP="00AE6BB0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DC1BBA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>ข้อมูล</w:t>
      </w:r>
      <w:r w:rsidR="004D7EFA" w:rsidRPr="00DC1BBA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>ทั่วไป</w:t>
      </w:r>
    </w:p>
    <w:p w14:paraId="157A7F23" w14:textId="77777777" w:rsidR="004D7EFA" w:rsidRPr="00A05113" w:rsidRDefault="004D7EFA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76C126C" w14:textId="337BA86E" w:rsidR="00A174BC" w:rsidRPr="00DC1BBA" w:rsidRDefault="004D7EFA" w:rsidP="00AE6B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DC1BBA">
        <w:rPr>
          <w:rFonts w:ascii="Browallia New" w:hAnsi="Browallia New" w:cs="Browallia New"/>
          <w:sz w:val="28"/>
          <w:szCs w:val="28"/>
          <w:cs/>
        </w:rPr>
        <w:t>บริษัท อี ฟอร์ แอล เอม จำกัด (มหาชน)</w:t>
      </w:r>
      <w:r w:rsidR="007E1A9E" w:rsidRPr="00DC1BB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7E1A9E" w:rsidRPr="00DC1BBA">
        <w:rPr>
          <w:rFonts w:ascii="Browallia New" w:eastAsia="Angsana New" w:hAnsi="Browallia New" w:cs="Browallia New"/>
          <w:sz w:val="28"/>
          <w:szCs w:val="28"/>
          <w:cs/>
          <w:lang w:eastAsia="th-TH"/>
        </w:rPr>
        <w:t>จดทะเบียน</w:t>
      </w:r>
      <w:r w:rsidRPr="00DC1BBA">
        <w:rPr>
          <w:rFonts w:ascii="Browallia New" w:eastAsia="Angsana New" w:hAnsi="Browallia New" w:cs="Browallia New"/>
          <w:sz w:val="28"/>
          <w:szCs w:val="28"/>
          <w:cs/>
          <w:lang w:eastAsia="th-TH"/>
        </w:rPr>
        <w:t>เป็นบริษัทมหาชน</w:t>
      </w:r>
      <w:r w:rsidR="007E1A9E" w:rsidRPr="00DC1BBA">
        <w:rPr>
          <w:rFonts w:ascii="Browallia New" w:eastAsia="Angsana New" w:hAnsi="Browallia New" w:cs="Browallia New"/>
          <w:sz w:val="28"/>
          <w:szCs w:val="28"/>
          <w:cs/>
          <w:lang w:eastAsia="th-TH"/>
        </w:rPr>
        <w:t>ในประเทศไทยและ</w:t>
      </w:r>
      <w:r w:rsidR="007E1A9E" w:rsidRPr="00DC1BBA">
        <w:rPr>
          <w:rFonts w:ascii="Browallia New" w:hAnsi="Browallia New" w:cs="Browallia New"/>
          <w:spacing w:val="-2"/>
          <w:sz w:val="28"/>
          <w:szCs w:val="28"/>
          <w:cs/>
        </w:rPr>
        <w:t>จดทะเบียน</w:t>
      </w:r>
      <w:r w:rsidRPr="00DC1BBA">
        <w:rPr>
          <w:rFonts w:ascii="Browallia New" w:hAnsi="Browallia New" w:cs="Browallia New"/>
          <w:spacing w:val="-2"/>
          <w:sz w:val="28"/>
          <w:szCs w:val="28"/>
          <w:cs/>
        </w:rPr>
        <w:t>ในตลาดหลักทรัพย์</w:t>
      </w:r>
      <w:r w:rsidR="006D6B2F" w:rsidRPr="00DC1BBA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เอ็ม เอ ไอ</w:t>
      </w:r>
      <w:r w:rsidR="007E1A9E" w:rsidRPr="00DC1BBA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9B6B3B" w:rsidRPr="00DC1BBA">
        <w:rPr>
          <w:rFonts w:ascii="Browallia New" w:hAnsi="Browallia New" w:cs="Browallia New"/>
          <w:spacing w:val="-2"/>
          <w:sz w:val="28"/>
          <w:szCs w:val="28"/>
          <w:cs/>
        </w:rPr>
        <w:t>บริษัทดำเนินธุรกิจหลักเป็นตัวแทน</w:t>
      </w:r>
      <w:r w:rsidR="009B6B3B" w:rsidRPr="00DC1BBA">
        <w:rPr>
          <w:rFonts w:ascii="Browallia New" w:hAnsi="Browallia New" w:cs="Browallia New"/>
          <w:sz w:val="28"/>
          <w:szCs w:val="28"/>
          <w:cs/>
        </w:rPr>
        <w:t>จำหน่ายเครื่องมือและอุปกรณ์ทางการแพทย์</w:t>
      </w:r>
      <w:r w:rsidR="00C3252B" w:rsidRPr="00DC1BBA">
        <w:rPr>
          <w:rFonts w:ascii="Browallia New" w:hAnsi="Browallia New" w:cs="Browallia New"/>
          <w:sz w:val="28"/>
          <w:szCs w:val="28"/>
        </w:rPr>
        <w:t xml:space="preserve"> </w:t>
      </w:r>
      <w:r w:rsidR="00C3252B" w:rsidRPr="00DC1BBA">
        <w:rPr>
          <w:rFonts w:ascii="Browallia New" w:hAnsi="Browallia New" w:cs="Browallia New" w:hint="cs"/>
          <w:sz w:val="28"/>
          <w:szCs w:val="28"/>
          <w:cs/>
        </w:rPr>
        <w:t>บริษัทย่อยประกอบธุรกิจจำหน่ายเครื่องมือแพทย์และให้บริการด้านความงาม</w:t>
      </w:r>
      <w:r w:rsidR="009B6B3B" w:rsidRPr="00DC1BB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E1A9E" w:rsidRPr="00DC1BBA">
        <w:rPr>
          <w:rFonts w:ascii="Browallia New" w:hAnsi="Browallia New" w:cs="Browallia New"/>
          <w:sz w:val="28"/>
          <w:szCs w:val="28"/>
          <w:cs/>
        </w:rPr>
        <w:t>ที่อยู่ของบริษัทตั้งอยู่</w:t>
      </w:r>
      <w:r w:rsidR="00A174BC" w:rsidRPr="00DC1BBA">
        <w:rPr>
          <w:rFonts w:ascii="Browallia New" w:hAnsi="Browallia New" w:cs="Browallia New"/>
          <w:sz w:val="28"/>
          <w:szCs w:val="28"/>
          <w:cs/>
        </w:rPr>
        <w:t xml:space="preserve">เลขที่ </w:t>
      </w:r>
      <w:r w:rsidR="00A174BC" w:rsidRPr="00804F76">
        <w:rPr>
          <w:rFonts w:ascii="Browallia New" w:hAnsi="Browallia New" w:cs="Browallia New"/>
          <w:spacing w:val="-2"/>
          <w:sz w:val="28"/>
          <w:szCs w:val="28"/>
        </w:rPr>
        <w:t>184</w:t>
      </w:r>
      <w:r w:rsidR="00A174BC" w:rsidRPr="00804F76">
        <w:rPr>
          <w:rFonts w:ascii="Browallia New" w:hAnsi="Browallia New" w:cs="Browallia New"/>
          <w:spacing w:val="-2"/>
          <w:sz w:val="28"/>
          <w:szCs w:val="28"/>
          <w:cs/>
        </w:rPr>
        <w:t xml:space="preserve"> ถนนราชวิถี แขวงบางยี่ขั</w:t>
      </w:r>
      <w:r w:rsidR="007E1A9E" w:rsidRPr="00804F76">
        <w:rPr>
          <w:rFonts w:ascii="Browallia New" w:hAnsi="Browallia New" w:cs="Browallia New"/>
          <w:spacing w:val="-2"/>
          <w:sz w:val="28"/>
          <w:szCs w:val="28"/>
          <w:cs/>
        </w:rPr>
        <w:t xml:space="preserve">น เขตบางพลัด กรุงเทพมหานคร </w:t>
      </w:r>
      <w:r w:rsidR="00BB5361" w:rsidRPr="00DC1BBA">
        <w:rPr>
          <w:rFonts w:ascii="Browallia New" w:hAnsi="Browallia New" w:cs="Browallia New"/>
          <w:sz w:val="28"/>
          <w:szCs w:val="28"/>
        </w:rPr>
        <w:t xml:space="preserve"> </w:t>
      </w:r>
    </w:p>
    <w:p w14:paraId="280B6F42" w14:textId="5EEB9D65" w:rsidR="004D7EFA" w:rsidRPr="00A05113" w:rsidRDefault="004D7EFA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highlight w:val="green"/>
          <w:cs/>
        </w:rPr>
      </w:pPr>
    </w:p>
    <w:p w14:paraId="46524174" w14:textId="735855B1" w:rsidR="002C601A" w:rsidRDefault="00940699" w:rsidP="00B9408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ใ</w:t>
      </w:r>
      <w:r w:rsidR="00103CB3" w:rsidRPr="00103CB3">
        <w:rPr>
          <w:rFonts w:ascii="Browallia New" w:hAnsi="Browallia New" w:cs="Browallia New"/>
          <w:sz w:val="28"/>
          <w:szCs w:val="28"/>
          <w:cs/>
        </w:rPr>
        <w:t xml:space="preserve">นระหว่างปีสิ้นสุดวันที่ </w:t>
      </w:r>
      <w:r w:rsidR="00103CB3" w:rsidRPr="00103CB3">
        <w:rPr>
          <w:rFonts w:ascii="Browallia New" w:hAnsi="Browallia New" w:cs="Browallia New"/>
          <w:sz w:val="28"/>
          <w:szCs w:val="28"/>
        </w:rPr>
        <w:t xml:space="preserve">31 </w:t>
      </w:r>
      <w:r w:rsidR="00103CB3" w:rsidRPr="00103CB3">
        <w:rPr>
          <w:rFonts w:ascii="Browallia New" w:hAnsi="Browallia New" w:cs="Browallia New"/>
          <w:sz w:val="28"/>
          <w:szCs w:val="28"/>
          <w:cs/>
        </w:rPr>
        <w:t>ธันวาค</w:t>
      </w:r>
      <w:r w:rsidR="00503A8F">
        <w:rPr>
          <w:rFonts w:ascii="Browallia New" w:hAnsi="Browallia New" w:cs="Browallia New"/>
          <w:sz w:val="28"/>
          <w:szCs w:val="28"/>
          <w:cs/>
        </w:rPr>
        <w:t xml:space="preserve">ม </w:t>
      </w:r>
      <w:r w:rsidR="00103CB3" w:rsidRPr="00103CB3">
        <w:rPr>
          <w:rFonts w:ascii="Browallia New" w:hAnsi="Browallia New" w:cs="Browallia New"/>
          <w:sz w:val="28"/>
          <w:szCs w:val="28"/>
        </w:rPr>
        <w:t>256</w:t>
      </w:r>
      <w:r w:rsidR="003B5FB0">
        <w:rPr>
          <w:rFonts w:ascii="Browallia New" w:hAnsi="Browallia New" w:cs="Browallia New"/>
          <w:sz w:val="28"/>
          <w:szCs w:val="28"/>
        </w:rPr>
        <w:t>1</w:t>
      </w:r>
      <w:r w:rsidR="00103CB3" w:rsidRPr="00103CB3">
        <w:rPr>
          <w:rFonts w:ascii="Browallia New" w:hAnsi="Browallia New" w:cs="Browallia New"/>
          <w:sz w:val="28"/>
          <w:szCs w:val="28"/>
        </w:rPr>
        <w:t xml:space="preserve"> </w:t>
      </w:r>
      <w:r w:rsidR="008C531F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="008C531F">
        <w:rPr>
          <w:rFonts w:ascii="Browallia New" w:hAnsi="Browallia New" w:cs="Browallia New"/>
          <w:sz w:val="28"/>
          <w:szCs w:val="28"/>
          <w:lang w:val="en-GB"/>
        </w:rPr>
        <w:t xml:space="preserve">2560 </w:t>
      </w:r>
      <w:r w:rsidR="00103CB3" w:rsidRPr="00103CB3">
        <w:rPr>
          <w:rFonts w:ascii="Browallia New" w:hAnsi="Browallia New" w:cs="Browallia New"/>
          <w:sz w:val="28"/>
          <w:szCs w:val="28"/>
          <w:cs/>
        </w:rPr>
        <w:t>กลุ่มบริษัทมี</w:t>
      </w:r>
      <w:r w:rsidR="00103CB3" w:rsidRPr="00103CB3">
        <w:rPr>
          <w:rFonts w:ascii="Browallia New" w:hAnsi="Browallia New" w:cs="Browallia New" w:hint="cs"/>
          <w:sz w:val="28"/>
          <w:szCs w:val="28"/>
          <w:cs/>
        </w:rPr>
        <w:t>ผล</w:t>
      </w:r>
      <w:r w:rsidR="00103CB3" w:rsidRPr="00103CB3">
        <w:rPr>
          <w:rFonts w:ascii="Browallia New" w:hAnsi="Browallia New" w:cs="Browallia New"/>
          <w:sz w:val="28"/>
          <w:szCs w:val="28"/>
          <w:cs/>
        </w:rPr>
        <w:t xml:space="preserve">ขาดทุนจำนวน </w:t>
      </w:r>
      <w:r w:rsidR="00433F28">
        <w:rPr>
          <w:rFonts w:ascii="Browallia New" w:hAnsi="Browallia New" w:cs="Browallia New"/>
          <w:sz w:val="28"/>
          <w:szCs w:val="28"/>
        </w:rPr>
        <w:t>344.72</w:t>
      </w:r>
      <w:r w:rsidR="00103CB3" w:rsidRPr="00103CB3">
        <w:rPr>
          <w:rFonts w:ascii="Browallia New" w:hAnsi="Browallia New" w:cs="Browallia New"/>
          <w:sz w:val="28"/>
          <w:szCs w:val="28"/>
          <w:cs/>
        </w:rPr>
        <w:t xml:space="preserve"> ล้านบาท และ</w:t>
      </w:r>
      <w:r w:rsidR="00103CB3" w:rsidRPr="00103CB3">
        <w:rPr>
          <w:rFonts w:ascii="Browallia New" w:hAnsi="Browallia New" w:cs="Browallia New"/>
          <w:sz w:val="28"/>
          <w:szCs w:val="28"/>
        </w:rPr>
        <w:t xml:space="preserve"> </w:t>
      </w:r>
      <w:r w:rsidR="00433F28">
        <w:rPr>
          <w:rFonts w:ascii="Browallia New" w:hAnsi="Browallia New" w:cs="Browallia New"/>
          <w:sz w:val="28"/>
          <w:szCs w:val="28"/>
        </w:rPr>
        <w:t>2,415.47</w:t>
      </w:r>
      <w:r w:rsidR="00103CB3" w:rsidRPr="00103CB3">
        <w:rPr>
          <w:rFonts w:ascii="Browallia New" w:hAnsi="Browallia New" w:cs="Browallia New"/>
          <w:sz w:val="28"/>
          <w:szCs w:val="28"/>
        </w:rPr>
        <w:t xml:space="preserve"> </w:t>
      </w:r>
      <w:r w:rsidR="00103CB3" w:rsidRPr="00103CB3">
        <w:rPr>
          <w:rFonts w:ascii="Browallia New" w:hAnsi="Browallia New" w:cs="Browallia New"/>
          <w:sz w:val="28"/>
          <w:szCs w:val="28"/>
          <w:cs/>
        </w:rPr>
        <w:t xml:space="preserve">ล้านบาท ตามลำดับ </w:t>
      </w:r>
      <w:r w:rsidR="00103CB3" w:rsidRPr="00103CB3">
        <w:rPr>
          <w:rFonts w:ascii="Browallia New" w:hAnsi="Browallia New" w:cs="Browallia New" w:hint="cs"/>
          <w:sz w:val="28"/>
          <w:szCs w:val="28"/>
          <w:cs/>
        </w:rPr>
        <w:t>โดยมีสาเหตุหลักมาจาก</w:t>
      </w:r>
      <w:r w:rsidR="008C531F">
        <w:rPr>
          <w:rFonts w:ascii="Browallia New" w:hAnsi="Browallia New" w:cs="Browallia New" w:hint="cs"/>
          <w:sz w:val="28"/>
          <w:szCs w:val="28"/>
          <w:cs/>
        </w:rPr>
        <w:t>ขาดทุน</w:t>
      </w:r>
      <w:r w:rsidR="00103CB3" w:rsidRPr="00103CB3">
        <w:rPr>
          <w:rFonts w:ascii="Browallia New" w:hAnsi="Browallia New" w:cs="Browallia New" w:hint="cs"/>
          <w:sz w:val="28"/>
          <w:szCs w:val="28"/>
          <w:cs/>
        </w:rPr>
        <w:t>จาก</w:t>
      </w:r>
      <w:r w:rsidR="004D111B">
        <w:rPr>
          <w:rFonts w:ascii="Browallia New" w:hAnsi="Browallia New" w:cs="Browallia New" w:hint="cs"/>
          <w:sz w:val="28"/>
          <w:szCs w:val="28"/>
          <w:cs/>
        </w:rPr>
        <w:t>การด้อยค่า</w:t>
      </w:r>
      <w:r w:rsidR="00E80C0E">
        <w:rPr>
          <w:rFonts w:ascii="Browallia New" w:hAnsi="Browallia New" w:cs="Browallia New" w:hint="cs"/>
          <w:sz w:val="28"/>
          <w:szCs w:val="28"/>
          <w:cs/>
        </w:rPr>
        <w:t>ของสินทรัพย์ใน</w:t>
      </w:r>
      <w:r w:rsidR="00103CB3" w:rsidRPr="00103CB3">
        <w:rPr>
          <w:rFonts w:ascii="Browallia New" w:hAnsi="Browallia New" w:cs="Browallia New" w:hint="cs"/>
          <w:sz w:val="28"/>
          <w:szCs w:val="28"/>
          <w:cs/>
        </w:rPr>
        <w:t xml:space="preserve">ธุรกิจบริการด้านความงาม จำนวน </w:t>
      </w:r>
      <w:r w:rsidR="009536AF" w:rsidRPr="00E80C0E">
        <w:rPr>
          <w:rFonts w:ascii="Browallia New" w:hAnsi="Browallia New" w:cs="Browallia New"/>
          <w:sz w:val="28"/>
          <w:szCs w:val="28"/>
        </w:rPr>
        <w:t>505</w:t>
      </w:r>
      <w:r w:rsidR="001574D1" w:rsidRPr="00E80C0E">
        <w:rPr>
          <w:rFonts w:ascii="Browallia New" w:hAnsi="Browallia New" w:cs="Browallia New"/>
          <w:sz w:val="28"/>
          <w:szCs w:val="28"/>
        </w:rPr>
        <w:t>.14</w:t>
      </w:r>
      <w:r w:rsidR="00103CB3" w:rsidRPr="00103CB3">
        <w:rPr>
          <w:rFonts w:ascii="Browallia New" w:hAnsi="Browallia New" w:cs="Browallia New"/>
          <w:sz w:val="28"/>
          <w:szCs w:val="28"/>
        </w:rPr>
        <w:t xml:space="preserve"> </w:t>
      </w:r>
      <w:r w:rsidR="00103CB3" w:rsidRPr="00103CB3">
        <w:rPr>
          <w:rFonts w:ascii="Browallia New" w:hAnsi="Browallia New" w:cs="Browallia New"/>
          <w:sz w:val="28"/>
          <w:szCs w:val="28"/>
          <w:cs/>
        </w:rPr>
        <w:t xml:space="preserve">ล้านบาท และ </w:t>
      </w:r>
      <w:r w:rsidR="00E80C0E">
        <w:rPr>
          <w:rFonts w:ascii="Browallia New" w:hAnsi="Browallia New" w:cs="Browallia New"/>
          <w:sz w:val="28"/>
          <w:szCs w:val="28"/>
        </w:rPr>
        <w:t>1,858.59</w:t>
      </w:r>
      <w:r w:rsidR="00103CB3" w:rsidRPr="00103CB3">
        <w:rPr>
          <w:rFonts w:ascii="Browallia New" w:hAnsi="Browallia New" w:cs="Browallia New"/>
          <w:sz w:val="28"/>
          <w:szCs w:val="28"/>
        </w:rPr>
        <w:t xml:space="preserve"> </w:t>
      </w:r>
      <w:r w:rsidR="00103CB3" w:rsidRPr="00103CB3">
        <w:rPr>
          <w:rFonts w:ascii="Browallia New" w:hAnsi="Browallia New" w:cs="Browallia New"/>
          <w:sz w:val="28"/>
          <w:szCs w:val="28"/>
          <w:cs/>
        </w:rPr>
        <w:t>ล้านบาท ตามลำดับ</w:t>
      </w:r>
      <w:r w:rsidR="00103CB3" w:rsidRPr="00103CB3">
        <w:rPr>
          <w:rFonts w:ascii="Browallia New" w:hAnsi="Browallia New" w:cs="Browallia New"/>
          <w:sz w:val="28"/>
          <w:szCs w:val="28"/>
        </w:rPr>
        <w:t xml:space="preserve"> </w:t>
      </w:r>
      <w:r w:rsidR="00103CB3" w:rsidRPr="00103CB3">
        <w:rPr>
          <w:rFonts w:ascii="Browallia New" w:hAnsi="Browallia New" w:cs="Browallia New"/>
          <w:sz w:val="28"/>
          <w:szCs w:val="28"/>
          <w:cs/>
        </w:rPr>
        <w:t xml:space="preserve">โดยมีรายละเอียดอยู่ในหมายเหตุ </w:t>
      </w:r>
      <w:r w:rsidR="00103CB3" w:rsidRPr="00103CB3">
        <w:rPr>
          <w:rFonts w:ascii="Browallia New" w:hAnsi="Browallia New" w:cs="Browallia New"/>
          <w:sz w:val="28"/>
          <w:szCs w:val="28"/>
        </w:rPr>
        <w:t>1</w:t>
      </w:r>
      <w:r w:rsidR="004C3DD3">
        <w:rPr>
          <w:rFonts w:ascii="Browallia New" w:hAnsi="Browallia New" w:cs="Browallia New"/>
          <w:sz w:val="28"/>
          <w:szCs w:val="28"/>
        </w:rPr>
        <w:t>2</w:t>
      </w:r>
      <w:r w:rsidR="00103CB3" w:rsidRPr="00103CB3">
        <w:rPr>
          <w:rFonts w:ascii="Browallia New" w:hAnsi="Browallia New" w:cs="Browallia New"/>
          <w:sz w:val="28"/>
          <w:szCs w:val="28"/>
        </w:rPr>
        <w:t xml:space="preserve"> </w:t>
      </w:r>
      <w:r w:rsidR="00103CB3" w:rsidRPr="00103CB3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103CB3" w:rsidRPr="00103CB3">
        <w:rPr>
          <w:rFonts w:ascii="Browallia New" w:hAnsi="Browallia New" w:cs="Browallia New"/>
          <w:sz w:val="28"/>
          <w:szCs w:val="28"/>
        </w:rPr>
        <w:t>1</w:t>
      </w:r>
      <w:r w:rsidR="00D85E12">
        <w:rPr>
          <w:rFonts w:ascii="Browallia New" w:hAnsi="Browallia New" w:cs="Browallia New"/>
          <w:sz w:val="28"/>
          <w:szCs w:val="28"/>
        </w:rPr>
        <w:t>8</w:t>
      </w:r>
      <w:r w:rsidR="00103CB3" w:rsidRPr="00103CB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3B5FB0">
        <w:rPr>
          <w:rFonts w:ascii="Browallia New" w:hAnsi="Browallia New" w:cs="Browallia New"/>
          <w:sz w:val="28"/>
          <w:szCs w:val="28"/>
        </w:rPr>
        <w:t xml:space="preserve"> </w:t>
      </w:r>
      <w:r w:rsidR="00103CB3" w:rsidRPr="00103CB3">
        <w:rPr>
          <w:rFonts w:ascii="Browallia New" w:hAnsi="Browallia New" w:cs="Browallia New" w:hint="cs"/>
          <w:sz w:val="28"/>
          <w:szCs w:val="28"/>
          <w:cs/>
        </w:rPr>
        <w:t>อนึ่ง</w:t>
      </w:r>
      <w:r w:rsidR="00103CB3" w:rsidRPr="00103CB3">
        <w:rPr>
          <w:rFonts w:ascii="Browallia New" w:hAnsi="Browallia New" w:cs="Browallia New"/>
          <w:sz w:val="28"/>
          <w:szCs w:val="28"/>
          <w:cs/>
        </w:rPr>
        <w:t xml:space="preserve"> บริษัทอยู่ระหว่างการพิจารณาปรับแผนธุรกิจของย่อยให้มีผลการดำเนินงานที่ดีขึ้น และมีกระแสเงินสดในการดำเนินงาน</w:t>
      </w:r>
      <w:r w:rsidR="00103CB3" w:rsidRPr="00103CB3">
        <w:rPr>
          <w:rFonts w:ascii="Browallia New" w:hAnsi="Browallia New" w:cs="Browallia New" w:hint="cs"/>
          <w:sz w:val="28"/>
          <w:szCs w:val="28"/>
          <w:cs/>
        </w:rPr>
        <w:t>ที่ดี</w:t>
      </w:r>
      <w:r w:rsidR="00103CB3" w:rsidRPr="00103CB3">
        <w:rPr>
          <w:rFonts w:ascii="Browallia New" w:hAnsi="Browallia New" w:cs="Browallia New"/>
          <w:sz w:val="28"/>
          <w:szCs w:val="28"/>
          <w:cs/>
        </w:rPr>
        <w:t>ต่อไปในอนาคต</w:t>
      </w:r>
    </w:p>
    <w:p w14:paraId="602E2C44" w14:textId="77777777" w:rsidR="00103CB3" w:rsidRPr="002C601A" w:rsidRDefault="00103CB3" w:rsidP="002C601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30F5110" w14:textId="03984EE6" w:rsidR="00B00BB2" w:rsidRPr="00BD5C8D" w:rsidRDefault="00B00BB2" w:rsidP="00B00BB2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  <w:r w:rsidRPr="00B00BB2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>เกณฑ์ในการจัดทำงบการเงิน</w:t>
      </w:r>
      <w:r w:rsidR="00BA05AD">
        <w:rPr>
          <w:rFonts w:ascii="Browallia New" w:hAnsi="Browallia New" w:cs="Browallia New" w:hint="cs"/>
          <w:color w:val="auto"/>
          <w:sz w:val="28"/>
          <w:szCs w:val="28"/>
          <w:u w:val="single"/>
          <w:cs/>
          <w:lang w:val="th-TH"/>
        </w:rPr>
        <w:t>และการนำเสนองบการเงินรวม</w:t>
      </w:r>
    </w:p>
    <w:p w14:paraId="7DA582B0" w14:textId="77777777" w:rsidR="00B00BB2" w:rsidRPr="00BD5C8D" w:rsidRDefault="00B00BB2" w:rsidP="00B00BB2">
      <w:pPr>
        <w:tabs>
          <w:tab w:val="left" w:pos="851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1939CC4" w14:textId="33DF2F15" w:rsidR="00B00BB2" w:rsidRPr="008E72F4" w:rsidRDefault="00B00BB2" w:rsidP="007E5B05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01"/>
          <w:tab w:val="left" w:pos="1080"/>
          <w:tab w:val="left" w:pos="1440"/>
        </w:tabs>
        <w:spacing w:line="240" w:lineRule="auto"/>
        <w:ind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E72F4">
        <w:rPr>
          <w:rFonts w:ascii="Browallia New" w:hAnsi="Browallia New" w:cs="Browallia New"/>
          <w:sz w:val="28"/>
          <w:szCs w:val="28"/>
          <w:cs/>
        </w:rPr>
        <w:t>เกณฑ์</w:t>
      </w:r>
      <w:r w:rsidRPr="008E72F4">
        <w:rPr>
          <w:rFonts w:ascii="Browallia New" w:hAnsi="Browallia New" w:cs="Browallia New"/>
          <w:sz w:val="28"/>
          <w:szCs w:val="28"/>
          <w:cs/>
          <w:lang w:eastAsia="zh-CN"/>
        </w:rPr>
        <w:t>การถือปฏิบัติ</w:t>
      </w:r>
    </w:p>
    <w:p w14:paraId="26F1DB4E" w14:textId="77777777" w:rsidR="00B00BB2" w:rsidRPr="00AA64D9" w:rsidRDefault="00B00BB2" w:rsidP="00B00BB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2849621" w14:textId="06CB7B1C" w:rsidR="00BA05AD" w:rsidRPr="00BA05AD" w:rsidRDefault="00BA05AD" w:rsidP="00A504D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801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BA05AD">
        <w:rPr>
          <w:rFonts w:ascii="Browallia New" w:hAnsi="Browallia New" w:cs="Browallia New"/>
          <w:sz w:val="28"/>
          <w:szCs w:val="28"/>
          <w:cs/>
        </w:rPr>
        <w:t>งบการเงินนี้ได้จัดทำขึ้นตามพระราชบัญญัติการบัญชี พ</w:t>
      </w:r>
      <w:r w:rsidRPr="00BA05AD">
        <w:rPr>
          <w:rFonts w:ascii="Browallia New" w:hAnsi="Browallia New" w:cs="Browallia New"/>
          <w:sz w:val="28"/>
          <w:szCs w:val="28"/>
          <w:rtl/>
          <w:cs/>
        </w:rPr>
        <w:t>.ศ.</w:t>
      </w:r>
      <w:r w:rsidRPr="00BA05A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A05AD">
        <w:rPr>
          <w:rFonts w:ascii="Browallia New" w:hAnsi="Browallia New" w:cs="Browallia New"/>
          <w:sz w:val="28"/>
          <w:szCs w:val="28"/>
        </w:rPr>
        <w:t>2543</w:t>
      </w:r>
      <w:r w:rsidRPr="00BA05AD">
        <w:rPr>
          <w:rFonts w:ascii="Browallia New" w:hAnsi="Browallia New" w:cs="Browallia New"/>
          <w:sz w:val="28"/>
          <w:szCs w:val="28"/>
          <w:cs/>
        </w:rPr>
        <w:t xml:space="preserve"> และตามมาตรฐานการรายงานทางการเงินที่ออกภายใต้พระราชบัญญัติวิชาชีพบัญชี พ</w:t>
      </w:r>
      <w:r w:rsidRPr="00BA05AD">
        <w:rPr>
          <w:rFonts w:ascii="Browallia New" w:hAnsi="Browallia New" w:cs="Browallia New"/>
          <w:sz w:val="28"/>
          <w:szCs w:val="28"/>
          <w:rtl/>
          <w:cs/>
        </w:rPr>
        <w:t>.ศ.</w:t>
      </w:r>
      <w:r w:rsidRPr="00BA05A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A05AD">
        <w:rPr>
          <w:rFonts w:ascii="Browallia New" w:hAnsi="Browallia New" w:cs="Browallia New"/>
          <w:sz w:val="28"/>
          <w:szCs w:val="28"/>
        </w:rPr>
        <w:t>2547</w:t>
      </w:r>
      <w:r w:rsidRPr="00BA05AD">
        <w:rPr>
          <w:rFonts w:ascii="Browallia New" w:hAnsi="Browallia New" w:cs="Browallia New"/>
          <w:sz w:val="28"/>
          <w:szCs w:val="28"/>
          <w:cs/>
        </w:rPr>
        <w:t xml:space="preserve"> และตามข้อกำหนดของคณะกรรมการกำกับหลักทรัพย์และ</w:t>
      </w:r>
      <w:r w:rsidR="003B5FB0">
        <w:rPr>
          <w:rFonts w:ascii="Browallia New" w:hAnsi="Browallia New" w:cs="Browallia New"/>
          <w:sz w:val="28"/>
          <w:szCs w:val="28"/>
        </w:rPr>
        <w:t xml:space="preserve">             </w:t>
      </w:r>
      <w:r w:rsidRPr="00BA05AD">
        <w:rPr>
          <w:rFonts w:ascii="Browallia New" w:hAnsi="Browallia New" w:cs="Browallia New"/>
          <w:sz w:val="28"/>
          <w:szCs w:val="28"/>
          <w:cs/>
        </w:rPr>
        <w:t>ตลาดหลักทรัพย์ว่าด้วยการจัดทำและนำเสนอรายงานทางการเงินภายใต้พระราชบัญญัติหลักทรัพย์และ</w:t>
      </w:r>
      <w:r w:rsidR="003B5FB0">
        <w:rPr>
          <w:rFonts w:ascii="Browallia New" w:hAnsi="Browallia New" w:cs="Browallia New"/>
          <w:sz w:val="28"/>
          <w:szCs w:val="28"/>
        </w:rPr>
        <w:t xml:space="preserve">            </w:t>
      </w:r>
      <w:r w:rsidRPr="00BA05AD">
        <w:rPr>
          <w:rFonts w:ascii="Browallia New" w:hAnsi="Browallia New" w:cs="Browallia New"/>
          <w:sz w:val="28"/>
          <w:szCs w:val="28"/>
          <w:cs/>
        </w:rPr>
        <w:t>ตลาดหลักทรัพย์ พ</w:t>
      </w:r>
      <w:r w:rsidRPr="00BA05AD">
        <w:rPr>
          <w:rFonts w:ascii="Browallia New" w:hAnsi="Browallia New" w:cs="Browallia New"/>
          <w:sz w:val="28"/>
          <w:szCs w:val="28"/>
          <w:rtl/>
          <w:cs/>
        </w:rPr>
        <w:t>.ศ.</w:t>
      </w:r>
      <w:r w:rsidRPr="00BA05AD">
        <w:rPr>
          <w:rFonts w:ascii="Browallia New" w:hAnsi="Browallia New" w:cs="Browallia New"/>
          <w:sz w:val="28"/>
          <w:szCs w:val="28"/>
        </w:rPr>
        <w:t xml:space="preserve"> 2535</w:t>
      </w:r>
      <w:r w:rsidRPr="00BA05AD">
        <w:rPr>
          <w:rFonts w:ascii="Browallia New" w:hAnsi="Browallia New" w:cs="Browallia New"/>
          <w:sz w:val="28"/>
          <w:szCs w:val="28"/>
          <w:cs/>
        </w:rPr>
        <w:t xml:space="preserve"> โดยจัดทำเป็นทางการเป็นภาษาไทย การแปลงบการเงินฉบับนี้เป็นภาษาอื่น</w:t>
      </w:r>
      <w:r w:rsidR="003B5FB0">
        <w:rPr>
          <w:rFonts w:ascii="Browallia New" w:hAnsi="Browallia New" w:cs="Browallia New"/>
          <w:sz w:val="28"/>
          <w:szCs w:val="28"/>
        </w:rPr>
        <w:t xml:space="preserve">           </w:t>
      </w:r>
      <w:r w:rsidRPr="00BA05AD">
        <w:rPr>
          <w:rFonts w:ascii="Browallia New" w:hAnsi="Browallia New" w:cs="Browallia New"/>
          <w:sz w:val="28"/>
          <w:szCs w:val="28"/>
          <w:cs/>
        </w:rPr>
        <w:t xml:space="preserve"> ให้ยึดถืองบการเงินที่จัดทำขึ้นเป็นภาษาไทยเป็นเกณฑ์ </w:t>
      </w:r>
    </w:p>
    <w:p w14:paraId="4334A209" w14:textId="77777777" w:rsidR="000256CC" w:rsidRPr="00BA05AD" w:rsidRDefault="000256CC" w:rsidP="001C7CE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B4BC050" w14:textId="175F4138" w:rsidR="005753E0" w:rsidRPr="000256CC" w:rsidRDefault="000256CC" w:rsidP="007E5B05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firstLine="9"/>
        <w:jc w:val="thaiDistribute"/>
        <w:outlineLvl w:val="0"/>
        <w:rPr>
          <w:rFonts w:ascii="Browallia New" w:hAnsi="Browallia New" w:cs="Browallia New"/>
          <w:sz w:val="28"/>
          <w:szCs w:val="28"/>
          <w:lang w:val="th-TH"/>
        </w:rPr>
      </w:pPr>
      <w:r w:rsidRPr="000256CC">
        <w:rPr>
          <w:rFonts w:ascii="Browallia New" w:hAnsi="Browallia New" w:cs="Browallia New" w:hint="cs"/>
          <w:sz w:val="28"/>
          <w:szCs w:val="28"/>
          <w:cs/>
          <w:lang w:val="th-TH"/>
        </w:rPr>
        <w:t>เกณฑ์ในการจัดทำงบการเงินรวม</w:t>
      </w:r>
    </w:p>
    <w:p w14:paraId="0B0BC214" w14:textId="77777777" w:rsidR="000256CC" w:rsidRPr="000256CC" w:rsidRDefault="000256CC" w:rsidP="00025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541DBDA3" w14:textId="77777777" w:rsidR="005753E0" w:rsidRPr="007F61E7" w:rsidRDefault="005753E0" w:rsidP="00A504D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 xml:space="preserve">งบการเงินรวมนี้ได้รวมงบการเงินของบริษัท อี ฟอร์ แอล เอม จำกัด </w:t>
      </w:r>
      <w:r w:rsidRPr="007F61E7">
        <w:rPr>
          <w:rFonts w:ascii="Browallia New" w:hAnsi="Browallia New" w:cs="Browallia New"/>
          <w:sz w:val="28"/>
          <w:szCs w:val="28"/>
        </w:rPr>
        <w:t>(</w:t>
      </w:r>
      <w:r w:rsidRPr="007F61E7">
        <w:rPr>
          <w:rFonts w:ascii="Browallia New" w:hAnsi="Browallia New" w:cs="Browallia New"/>
          <w:sz w:val="28"/>
          <w:szCs w:val="28"/>
          <w:cs/>
        </w:rPr>
        <w:t>มหาชน</w:t>
      </w:r>
      <w:r w:rsidRPr="007F61E7">
        <w:rPr>
          <w:rFonts w:ascii="Browallia New" w:hAnsi="Browallia New" w:cs="Browallia New"/>
          <w:sz w:val="28"/>
          <w:szCs w:val="28"/>
        </w:rPr>
        <w:t xml:space="preserve">) </w:t>
      </w:r>
      <w:r w:rsidRPr="007F61E7">
        <w:rPr>
          <w:rFonts w:ascii="Browallia New" w:hAnsi="Browallia New" w:cs="Browallia New"/>
          <w:sz w:val="28"/>
          <w:szCs w:val="28"/>
          <w:cs/>
        </w:rPr>
        <w:t xml:space="preserve">และบริษัทย่อยที่บริษัทมีอำนาจควบคุมหรือถือหุ้นเกินกว่าร้อยละ </w:t>
      </w:r>
      <w:r w:rsidRPr="007F61E7">
        <w:rPr>
          <w:rFonts w:ascii="Browallia New" w:hAnsi="Browallia New" w:cs="Browallia New"/>
          <w:sz w:val="28"/>
          <w:szCs w:val="28"/>
        </w:rPr>
        <w:t xml:space="preserve">50 </w:t>
      </w:r>
      <w:r w:rsidRPr="007F61E7">
        <w:rPr>
          <w:rFonts w:ascii="Browallia New" w:hAnsi="Browallia New" w:cs="Browallia New"/>
          <w:sz w:val="28"/>
          <w:szCs w:val="28"/>
          <w:cs/>
        </w:rPr>
        <w:t>ของหุ้นที่มีสิทธิออกเสียง ดังต่อไปนี้</w:t>
      </w:r>
    </w:p>
    <w:p w14:paraId="14010ABB" w14:textId="77777777" w:rsidR="00E15635" w:rsidRPr="00AD1DD3" w:rsidRDefault="00E15635" w:rsidP="007F61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613" w:type="dxa"/>
        <w:tblInd w:w="8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"/>
        <w:gridCol w:w="2295"/>
        <w:gridCol w:w="18"/>
        <w:gridCol w:w="153"/>
        <w:gridCol w:w="9"/>
        <w:gridCol w:w="801"/>
        <w:gridCol w:w="9"/>
        <w:gridCol w:w="81"/>
        <w:gridCol w:w="9"/>
        <w:gridCol w:w="837"/>
        <w:gridCol w:w="9"/>
        <w:gridCol w:w="135"/>
        <w:gridCol w:w="9"/>
        <w:gridCol w:w="801"/>
        <w:gridCol w:w="9"/>
        <w:gridCol w:w="126"/>
        <w:gridCol w:w="9"/>
        <w:gridCol w:w="3276"/>
        <w:gridCol w:w="9"/>
      </w:tblGrid>
      <w:tr w:rsidR="00C95E7F" w:rsidRPr="007F61E7" w14:paraId="553DFD33" w14:textId="77777777" w:rsidTr="00AD1DD3">
        <w:trPr>
          <w:gridBefore w:val="1"/>
          <w:wBefore w:w="18" w:type="dxa"/>
        </w:trPr>
        <w:tc>
          <w:tcPr>
            <w:tcW w:w="2295" w:type="dxa"/>
          </w:tcPr>
          <w:p w14:paraId="07056CB9" w14:textId="77777777" w:rsidR="00C95E7F" w:rsidRPr="007F61E7" w:rsidRDefault="00C95E7F" w:rsidP="007F61E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0" w:type="dxa"/>
            <w:gridSpan w:val="3"/>
          </w:tcPr>
          <w:p w14:paraId="76289EF0" w14:textId="77777777" w:rsidR="00C95E7F" w:rsidRPr="007F61E7" w:rsidRDefault="00C95E7F" w:rsidP="007F61E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0F666410" w14:textId="77777777" w:rsidR="00C95E7F" w:rsidRPr="007F61E7" w:rsidRDefault="002F72B0" w:rsidP="007F61E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1E7">
              <w:rPr>
                <w:rFonts w:ascii="Browallia New" w:hAnsi="Browallia New" w:cs="Browallia New" w:hint="cs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90" w:type="dxa"/>
            <w:gridSpan w:val="2"/>
          </w:tcPr>
          <w:p w14:paraId="66196B7D" w14:textId="77777777" w:rsidR="00C95E7F" w:rsidRPr="007F61E7" w:rsidRDefault="00C95E7F" w:rsidP="007F61E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800" w:type="dxa"/>
            <w:gridSpan w:val="6"/>
            <w:tcBorders>
              <w:bottom w:val="single" w:sz="4" w:space="0" w:color="auto"/>
            </w:tcBorders>
          </w:tcPr>
          <w:p w14:paraId="783D84A8" w14:textId="77777777" w:rsidR="00C95E7F" w:rsidRPr="007F61E7" w:rsidRDefault="00C95E7F" w:rsidP="007F61E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1E7">
              <w:rPr>
                <w:rFonts w:ascii="Browallia New" w:hAnsi="Browallia New" w:cs="Browallia New" w:hint="cs"/>
                <w:sz w:val="22"/>
                <w:szCs w:val="22"/>
                <w:cs/>
              </w:rPr>
              <w:t>สัดส่วนการลงทุน (ร้อยละ)</w:t>
            </w:r>
          </w:p>
        </w:tc>
        <w:tc>
          <w:tcPr>
            <w:tcW w:w="135" w:type="dxa"/>
            <w:gridSpan w:val="2"/>
          </w:tcPr>
          <w:p w14:paraId="6B171099" w14:textId="77777777" w:rsidR="00C95E7F" w:rsidRPr="007F61E7" w:rsidRDefault="00C95E7F" w:rsidP="007F61E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gridSpan w:val="2"/>
          </w:tcPr>
          <w:p w14:paraId="6EE4A940" w14:textId="77777777" w:rsidR="00C95E7F" w:rsidRPr="007F61E7" w:rsidRDefault="00C95E7F" w:rsidP="007F61E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0B53B0" w:rsidRPr="007F61E7" w14:paraId="52185131" w14:textId="77777777" w:rsidTr="00AD1DD3">
        <w:trPr>
          <w:gridBefore w:val="1"/>
          <w:wBefore w:w="18" w:type="dxa"/>
        </w:trPr>
        <w:tc>
          <w:tcPr>
            <w:tcW w:w="2295" w:type="dxa"/>
            <w:tcBorders>
              <w:bottom w:val="single" w:sz="4" w:space="0" w:color="auto"/>
            </w:tcBorders>
          </w:tcPr>
          <w:p w14:paraId="46277E98" w14:textId="77777777" w:rsidR="000B53B0" w:rsidRPr="007F61E7" w:rsidRDefault="000B53B0" w:rsidP="007F61E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1E7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80" w:type="dxa"/>
            <w:gridSpan w:val="3"/>
          </w:tcPr>
          <w:p w14:paraId="74306ABA" w14:textId="77777777" w:rsidR="000B53B0" w:rsidRPr="007F61E7" w:rsidRDefault="000B53B0" w:rsidP="007F61E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007B55CA" w14:textId="77777777" w:rsidR="000B53B0" w:rsidRPr="007F61E7" w:rsidRDefault="000B53B0" w:rsidP="007F61E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1E7">
              <w:rPr>
                <w:rFonts w:ascii="Browallia New" w:hAnsi="Browallia New" w:cs="Browallia New" w:hint="cs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90" w:type="dxa"/>
            <w:gridSpan w:val="2"/>
          </w:tcPr>
          <w:p w14:paraId="1696CF5F" w14:textId="77777777" w:rsidR="000B53B0" w:rsidRPr="007F61E7" w:rsidRDefault="000B53B0" w:rsidP="007F61E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gridSpan w:val="2"/>
            <w:tcBorders>
              <w:bottom w:val="single" w:sz="4" w:space="0" w:color="auto"/>
            </w:tcBorders>
          </w:tcPr>
          <w:p w14:paraId="329E30B4" w14:textId="18CEE7C3" w:rsidR="000B53B0" w:rsidRPr="007F61E7" w:rsidRDefault="00A7417B" w:rsidP="007F61E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3B5FB0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44" w:type="dxa"/>
            <w:gridSpan w:val="2"/>
          </w:tcPr>
          <w:p w14:paraId="79BF296A" w14:textId="77777777" w:rsidR="000B53B0" w:rsidRPr="007F61E7" w:rsidRDefault="000B53B0" w:rsidP="007F61E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35A4BCA9" w14:textId="25DB97A5" w:rsidR="000B53B0" w:rsidRPr="007F61E7" w:rsidRDefault="00A7417B" w:rsidP="007F61E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3B5FB0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135" w:type="dxa"/>
            <w:gridSpan w:val="2"/>
          </w:tcPr>
          <w:p w14:paraId="0BE665E8" w14:textId="77777777" w:rsidR="000B53B0" w:rsidRPr="007F61E7" w:rsidRDefault="000B53B0" w:rsidP="007F61E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gridSpan w:val="2"/>
            <w:tcBorders>
              <w:bottom w:val="single" w:sz="4" w:space="0" w:color="auto"/>
            </w:tcBorders>
          </w:tcPr>
          <w:p w14:paraId="20E025D6" w14:textId="77777777" w:rsidR="000B53B0" w:rsidRPr="007F61E7" w:rsidRDefault="000B53B0" w:rsidP="007F61E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F61E7">
              <w:rPr>
                <w:rFonts w:ascii="Browallia New" w:hAnsi="Browallia New" w:cs="Browallia New"/>
                <w:sz w:val="22"/>
                <w:szCs w:val="22"/>
                <w:cs/>
              </w:rPr>
              <w:t>ลักษณะธุรกิจ</w:t>
            </w:r>
          </w:p>
        </w:tc>
      </w:tr>
      <w:tr w:rsidR="000B53B0" w:rsidRPr="007F61E7" w14:paraId="5D7DDA04" w14:textId="77777777" w:rsidTr="00AD1DD3">
        <w:trPr>
          <w:gridBefore w:val="1"/>
          <w:wBefore w:w="18" w:type="dxa"/>
        </w:trPr>
        <w:tc>
          <w:tcPr>
            <w:tcW w:w="2295" w:type="dxa"/>
            <w:tcBorders>
              <w:top w:val="single" w:sz="4" w:space="0" w:color="auto"/>
            </w:tcBorders>
          </w:tcPr>
          <w:p w14:paraId="09EFA576" w14:textId="77777777" w:rsidR="000B53B0" w:rsidRPr="007F61E7" w:rsidRDefault="000B53B0" w:rsidP="007F61E7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80" w:type="dxa"/>
            <w:gridSpan w:val="3"/>
          </w:tcPr>
          <w:p w14:paraId="49AB5F7B" w14:textId="77777777" w:rsidR="000B53B0" w:rsidRPr="007F61E7" w:rsidRDefault="000B53B0" w:rsidP="007F61E7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</w:tcPr>
          <w:p w14:paraId="4E7AD3B0" w14:textId="77777777" w:rsidR="000B53B0" w:rsidRPr="007F61E7" w:rsidRDefault="000B53B0" w:rsidP="007F61E7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  <w:gridSpan w:val="2"/>
          </w:tcPr>
          <w:p w14:paraId="5917F741" w14:textId="77777777" w:rsidR="000B53B0" w:rsidRPr="007F61E7" w:rsidRDefault="000B53B0" w:rsidP="007F61E7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</w:tcPr>
          <w:p w14:paraId="07755D2C" w14:textId="77777777" w:rsidR="000B53B0" w:rsidRPr="007F61E7" w:rsidRDefault="000B53B0" w:rsidP="007F61E7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" w:type="dxa"/>
            <w:gridSpan w:val="2"/>
          </w:tcPr>
          <w:p w14:paraId="3C840B52" w14:textId="77777777" w:rsidR="000B53B0" w:rsidRPr="007F61E7" w:rsidRDefault="000B53B0" w:rsidP="007F61E7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</w:tcPr>
          <w:p w14:paraId="30B31451" w14:textId="77777777" w:rsidR="000B53B0" w:rsidRPr="007F61E7" w:rsidRDefault="000B53B0" w:rsidP="007F61E7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" w:type="dxa"/>
            <w:gridSpan w:val="2"/>
          </w:tcPr>
          <w:p w14:paraId="611F44DC" w14:textId="77777777" w:rsidR="000B53B0" w:rsidRPr="007F61E7" w:rsidRDefault="000B53B0" w:rsidP="007F61E7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285" w:type="dxa"/>
            <w:gridSpan w:val="2"/>
            <w:tcBorders>
              <w:top w:val="single" w:sz="4" w:space="0" w:color="auto"/>
            </w:tcBorders>
          </w:tcPr>
          <w:p w14:paraId="07A1992C" w14:textId="77777777" w:rsidR="000B53B0" w:rsidRPr="007F61E7" w:rsidRDefault="000B53B0" w:rsidP="007F61E7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11" w:hanging="211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8794A" w:rsidRPr="007F61E7" w14:paraId="6E8AB99C" w14:textId="77777777" w:rsidTr="00AD1DD3">
        <w:trPr>
          <w:gridBefore w:val="1"/>
          <w:wBefore w:w="18" w:type="dxa"/>
        </w:trPr>
        <w:tc>
          <w:tcPr>
            <w:tcW w:w="2295" w:type="dxa"/>
          </w:tcPr>
          <w:p w14:paraId="4021ABA9" w14:textId="77777777" w:rsidR="0008794A" w:rsidRPr="007F61E7" w:rsidRDefault="0008794A" w:rsidP="0008794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1E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สเปซเมด จำกัด</w:t>
            </w:r>
          </w:p>
        </w:tc>
        <w:tc>
          <w:tcPr>
            <w:tcW w:w="180" w:type="dxa"/>
            <w:gridSpan w:val="3"/>
          </w:tcPr>
          <w:p w14:paraId="66C354EC" w14:textId="77777777" w:rsidR="0008794A" w:rsidRPr="007F61E7" w:rsidRDefault="0008794A" w:rsidP="0008794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6E9DDC77" w14:textId="77777777" w:rsidR="0008794A" w:rsidRPr="007F61E7" w:rsidRDefault="0008794A" w:rsidP="0008794A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1E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 ไทย</w:t>
            </w:r>
          </w:p>
        </w:tc>
        <w:tc>
          <w:tcPr>
            <w:tcW w:w="90" w:type="dxa"/>
            <w:gridSpan w:val="2"/>
          </w:tcPr>
          <w:p w14:paraId="391FAF4D" w14:textId="77777777" w:rsidR="0008794A" w:rsidRPr="007F61E7" w:rsidRDefault="0008794A" w:rsidP="0008794A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14:paraId="0F94F05F" w14:textId="09FFD36D" w:rsidR="0008794A" w:rsidRPr="00150041" w:rsidRDefault="0008794A" w:rsidP="0008794A">
            <w:pPr>
              <w:tabs>
                <w:tab w:val="clear" w:pos="680"/>
                <w:tab w:val="clear" w:pos="907"/>
                <w:tab w:val="left" w:pos="162"/>
                <w:tab w:val="left" w:pos="99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1E7">
              <w:rPr>
                <w:rFonts w:ascii="Browallia New" w:hAnsi="Browallia New" w:cs="Browallia New"/>
                <w:sz w:val="22"/>
                <w:szCs w:val="22"/>
              </w:rPr>
              <w:t>100.00</w:t>
            </w:r>
          </w:p>
        </w:tc>
        <w:tc>
          <w:tcPr>
            <w:tcW w:w="144" w:type="dxa"/>
            <w:gridSpan w:val="2"/>
          </w:tcPr>
          <w:p w14:paraId="5FD6265B" w14:textId="77777777" w:rsidR="0008794A" w:rsidRPr="007F61E7" w:rsidRDefault="0008794A" w:rsidP="0008794A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58A5397" w14:textId="77777777" w:rsidR="0008794A" w:rsidRPr="007F61E7" w:rsidRDefault="0008794A" w:rsidP="0008794A">
            <w:pPr>
              <w:tabs>
                <w:tab w:val="clear" w:pos="680"/>
                <w:tab w:val="clear" w:pos="907"/>
                <w:tab w:val="left" w:pos="162"/>
                <w:tab w:val="left" w:pos="99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1E7">
              <w:rPr>
                <w:rFonts w:ascii="Browallia New" w:hAnsi="Browallia New" w:cs="Browallia New"/>
                <w:sz w:val="22"/>
                <w:szCs w:val="22"/>
              </w:rPr>
              <w:t>100.00</w:t>
            </w:r>
          </w:p>
        </w:tc>
        <w:tc>
          <w:tcPr>
            <w:tcW w:w="135" w:type="dxa"/>
            <w:gridSpan w:val="2"/>
          </w:tcPr>
          <w:p w14:paraId="16B59C3A" w14:textId="77777777" w:rsidR="0008794A" w:rsidRPr="007F61E7" w:rsidRDefault="0008794A" w:rsidP="0008794A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gridSpan w:val="2"/>
          </w:tcPr>
          <w:p w14:paraId="503724C7" w14:textId="77777777" w:rsidR="0008794A" w:rsidRPr="007F61E7" w:rsidRDefault="0008794A" w:rsidP="0008794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1E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ตัวแทนจำหน่ายเครื่องมือและอุปกรณ์ทางการแพทย์</w:t>
            </w:r>
          </w:p>
        </w:tc>
      </w:tr>
      <w:tr w:rsidR="0008794A" w:rsidRPr="007F61E7" w14:paraId="51FC6823" w14:textId="77777777" w:rsidTr="00AD1DD3">
        <w:trPr>
          <w:gridBefore w:val="1"/>
          <w:wBefore w:w="18" w:type="dxa"/>
          <w:trHeight w:val="236"/>
        </w:trPr>
        <w:tc>
          <w:tcPr>
            <w:tcW w:w="2295" w:type="dxa"/>
          </w:tcPr>
          <w:p w14:paraId="5AFF9546" w14:textId="77777777" w:rsidR="0008794A" w:rsidRPr="007F61E7" w:rsidRDefault="0008794A" w:rsidP="0008794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1E7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สยามสเนล จำกัด</w:t>
            </w:r>
          </w:p>
        </w:tc>
        <w:tc>
          <w:tcPr>
            <w:tcW w:w="180" w:type="dxa"/>
            <w:gridSpan w:val="3"/>
          </w:tcPr>
          <w:p w14:paraId="1A0E8529" w14:textId="77777777" w:rsidR="0008794A" w:rsidRPr="007F61E7" w:rsidRDefault="0008794A" w:rsidP="0008794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3A172A7F" w14:textId="77777777" w:rsidR="0008794A" w:rsidRPr="007F61E7" w:rsidRDefault="0008794A" w:rsidP="0008794A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7F61E7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gridSpan w:val="2"/>
          </w:tcPr>
          <w:p w14:paraId="25C6113F" w14:textId="77777777" w:rsidR="0008794A" w:rsidRPr="007F61E7" w:rsidRDefault="0008794A" w:rsidP="0008794A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14:paraId="3A905FD3" w14:textId="365EB911" w:rsidR="0008794A" w:rsidRPr="00150041" w:rsidRDefault="0008794A" w:rsidP="0008794A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1E7">
              <w:rPr>
                <w:rFonts w:ascii="Browallia New" w:hAnsi="Browallia New" w:cs="Browallia New"/>
                <w:sz w:val="22"/>
                <w:szCs w:val="22"/>
              </w:rPr>
              <w:t>51.00</w:t>
            </w:r>
          </w:p>
        </w:tc>
        <w:tc>
          <w:tcPr>
            <w:tcW w:w="144" w:type="dxa"/>
            <w:gridSpan w:val="2"/>
          </w:tcPr>
          <w:p w14:paraId="4FB8F57F" w14:textId="77777777" w:rsidR="0008794A" w:rsidRPr="007F61E7" w:rsidRDefault="0008794A" w:rsidP="0008794A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5AEECCC" w14:textId="77777777" w:rsidR="0008794A" w:rsidRPr="007F61E7" w:rsidRDefault="0008794A" w:rsidP="0008794A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1E7">
              <w:rPr>
                <w:rFonts w:ascii="Browallia New" w:hAnsi="Browallia New" w:cs="Browallia New"/>
                <w:sz w:val="22"/>
                <w:szCs w:val="22"/>
              </w:rPr>
              <w:t>51.00</w:t>
            </w:r>
          </w:p>
        </w:tc>
        <w:tc>
          <w:tcPr>
            <w:tcW w:w="135" w:type="dxa"/>
            <w:gridSpan w:val="2"/>
          </w:tcPr>
          <w:p w14:paraId="22BEF18D" w14:textId="77777777" w:rsidR="0008794A" w:rsidRPr="007F61E7" w:rsidRDefault="0008794A" w:rsidP="0008794A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gridSpan w:val="2"/>
          </w:tcPr>
          <w:p w14:paraId="124584D8" w14:textId="77777777" w:rsidR="0008794A" w:rsidRPr="007F61E7" w:rsidRDefault="0008794A" w:rsidP="0008794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F61E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ผลิตและจำหน่ายเมือกหอยทากและผลิตภัณฑ์ด้าน</w:t>
            </w:r>
          </w:p>
          <w:p w14:paraId="1006050C" w14:textId="77777777" w:rsidR="0008794A" w:rsidRPr="007F61E7" w:rsidRDefault="0008794A" w:rsidP="0008794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1E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ความงามที่มีเมือกหอยทาก</w:t>
            </w:r>
          </w:p>
        </w:tc>
      </w:tr>
      <w:tr w:rsidR="0008794A" w:rsidRPr="007F61E7" w14:paraId="116175AD" w14:textId="77777777" w:rsidTr="00AD1DD3">
        <w:trPr>
          <w:gridBefore w:val="1"/>
          <w:wBefore w:w="18" w:type="dxa"/>
          <w:trHeight w:val="236"/>
        </w:trPr>
        <w:tc>
          <w:tcPr>
            <w:tcW w:w="2295" w:type="dxa"/>
          </w:tcPr>
          <w:p w14:paraId="38F8BE40" w14:textId="77777777" w:rsidR="0082578F" w:rsidRDefault="0082578F" w:rsidP="0008794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ดับบลิวซีไอ โฮลดิ้ง จำกัด </w:t>
            </w:r>
          </w:p>
          <w:p w14:paraId="5B33EB31" w14:textId="4AC60D35" w:rsidR="0008794A" w:rsidRPr="007F61E7" w:rsidRDefault="0082578F" w:rsidP="0008794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="00D62157">
              <w:rPr>
                <w:rFonts w:ascii="Browallia New" w:hAnsi="Browallia New" w:cs="Browallia New"/>
                <w:sz w:val="22"/>
                <w:szCs w:val="22"/>
              </w:rPr>
              <w:t xml:space="preserve">     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>(มหาชน)</w:t>
            </w:r>
            <w:r w:rsidR="0008794A" w:rsidRPr="007F61E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0" w:type="dxa"/>
            <w:gridSpan w:val="3"/>
          </w:tcPr>
          <w:p w14:paraId="71D2A6E4" w14:textId="77777777" w:rsidR="0008794A" w:rsidRPr="007F61E7" w:rsidRDefault="0008794A" w:rsidP="0008794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39596ED7" w14:textId="77777777" w:rsidR="0008794A" w:rsidRPr="007F61E7" w:rsidRDefault="0008794A" w:rsidP="0008794A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7F61E7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gridSpan w:val="2"/>
          </w:tcPr>
          <w:p w14:paraId="36FE0B3E" w14:textId="77777777" w:rsidR="0008794A" w:rsidRPr="007F61E7" w:rsidRDefault="0008794A" w:rsidP="0008794A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14:paraId="4B021AE5" w14:textId="6AEE8B0E" w:rsidR="0008794A" w:rsidRPr="008A0342" w:rsidRDefault="0008794A" w:rsidP="0008794A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0342">
              <w:rPr>
                <w:rFonts w:ascii="Browallia New" w:hAnsi="Browallia New" w:cs="Browallia New"/>
                <w:sz w:val="22"/>
                <w:szCs w:val="22"/>
              </w:rPr>
              <w:t>63.70</w:t>
            </w:r>
          </w:p>
        </w:tc>
        <w:tc>
          <w:tcPr>
            <w:tcW w:w="144" w:type="dxa"/>
            <w:gridSpan w:val="2"/>
          </w:tcPr>
          <w:p w14:paraId="2ACEA713" w14:textId="77777777" w:rsidR="0008794A" w:rsidRPr="008A0342" w:rsidRDefault="0008794A" w:rsidP="0008794A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4EC3C3F" w14:textId="77777777" w:rsidR="0008794A" w:rsidRPr="007F61E7" w:rsidRDefault="0008794A" w:rsidP="0008794A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1E7">
              <w:rPr>
                <w:rFonts w:ascii="Browallia New" w:hAnsi="Browallia New" w:cs="Browallia New"/>
                <w:sz w:val="22"/>
                <w:szCs w:val="22"/>
              </w:rPr>
              <w:t>50.17</w:t>
            </w:r>
          </w:p>
        </w:tc>
        <w:tc>
          <w:tcPr>
            <w:tcW w:w="135" w:type="dxa"/>
            <w:gridSpan w:val="2"/>
          </w:tcPr>
          <w:p w14:paraId="05D02D82" w14:textId="77777777" w:rsidR="0008794A" w:rsidRPr="007F61E7" w:rsidRDefault="0008794A" w:rsidP="0008794A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gridSpan w:val="2"/>
          </w:tcPr>
          <w:p w14:paraId="1E6E87EE" w14:textId="77777777" w:rsidR="0008794A" w:rsidRPr="007F61E7" w:rsidRDefault="0008794A" w:rsidP="0008794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F61E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</w:t>
            </w:r>
            <w:r w:rsidRPr="007F61E7">
              <w:rPr>
                <w:rFonts w:ascii="Browallia New" w:hAnsi="Browallia New" w:cs="Browallia New" w:hint="cs"/>
                <w:sz w:val="22"/>
                <w:szCs w:val="22"/>
                <w:cs/>
              </w:rPr>
              <w:t>ลงทุนในบริษัท วุฒิศักดิ์ คลินิก อินเตอร์กรุ๊ป จำกัด</w:t>
            </w:r>
          </w:p>
        </w:tc>
      </w:tr>
      <w:tr w:rsidR="00A504D3" w:rsidRPr="007F61E7" w14:paraId="29F54BE8" w14:textId="77777777" w:rsidTr="00AD1DD3">
        <w:trPr>
          <w:gridBefore w:val="1"/>
          <w:wBefore w:w="18" w:type="dxa"/>
          <w:trHeight w:val="236"/>
        </w:trPr>
        <w:tc>
          <w:tcPr>
            <w:tcW w:w="2295" w:type="dxa"/>
          </w:tcPr>
          <w:p w14:paraId="4BB475D6" w14:textId="77777777" w:rsidR="00A504D3" w:rsidRPr="007F61E7" w:rsidRDefault="00A504D3" w:rsidP="0008794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0" w:type="dxa"/>
            <w:gridSpan w:val="3"/>
          </w:tcPr>
          <w:p w14:paraId="65198229" w14:textId="77777777" w:rsidR="00A504D3" w:rsidRPr="007F61E7" w:rsidRDefault="00A504D3" w:rsidP="0008794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1EA33C8F" w14:textId="77777777" w:rsidR="00A504D3" w:rsidRPr="007F61E7" w:rsidRDefault="00A504D3" w:rsidP="0008794A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14:paraId="7756EF5F" w14:textId="77777777" w:rsidR="00A504D3" w:rsidRPr="007F61E7" w:rsidRDefault="00A504D3" w:rsidP="0008794A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14:paraId="5D29FCE8" w14:textId="77777777" w:rsidR="00A504D3" w:rsidRPr="008A0342" w:rsidRDefault="00A504D3" w:rsidP="0008794A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" w:type="dxa"/>
            <w:gridSpan w:val="2"/>
          </w:tcPr>
          <w:p w14:paraId="2ED8319D" w14:textId="77777777" w:rsidR="00A504D3" w:rsidRPr="008A0342" w:rsidRDefault="00A504D3" w:rsidP="0008794A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6F42C00" w14:textId="77777777" w:rsidR="00A504D3" w:rsidRPr="007F61E7" w:rsidRDefault="00A504D3" w:rsidP="0008794A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</w:tcPr>
          <w:p w14:paraId="5048DF48" w14:textId="77777777" w:rsidR="00A504D3" w:rsidRPr="007F61E7" w:rsidRDefault="00A504D3" w:rsidP="0008794A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gridSpan w:val="2"/>
          </w:tcPr>
          <w:p w14:paraId="16AA9A7C" w14:textId="77777777" w:rsidR="00A504D3" w:rsidRPr="007F61E7" w:rsidRDefault="00A504D3" w:rsidP="0008794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AD1DD3" w:rsidRPr="007F61E7" w14:paraId="441840D7" w14:textId="77777777" w:rsidTr="00AD1DD3">
        <w:trPr>
          <w:gridBefore w:val="1"/>
          <w:wBefore w:w="18" w:type="dxa"/>
          <w:trHeight w:val="236"/>
        </w:trPr>
        <w:tc>
          <w:tcPr>
            <w:tcW w:w="2295" w:type="dxa"/>
          </w:tcPr>
          <w:p w14:paraId="5F14D33D" w14:textId="77777777" w:rsidR="00AD1DD3" w:rsidRPr="007F61E7" w:rsidRDefault="00AD1DD3" w:rsidP="0008794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0" w:type="dxa"/>
            <w:gridSpan w:val="3"/>
          </w:tcPr>
          <w:p w14:paraId="3CF8A47A" w14:textId="77777777" w:rsidR="00AD1DD3" w:rsidRPr="007F61E7" w:rsidRDefault="00AD1DD3" w:rsidP="0008794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29CAA394" w14:textId="77777777" w:rsidR="00AD1DD3" w:rsidRPr="007F61E7" w:rsidRDefault="00AD1DD3" w:rsidP="0008794A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14:paraId="5DF234A3" w14:textId="77777777" w:rsidR="00AD1DD3" w:rsidRPr="007F61E7" w:rsidRDefault="00AD1DD3" w:rsidP="0008794A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14:paraId="2FDA432F" w14:textId="77777777" w:rsidR="00AD1DD3" w:rsidRPr="008A0342" w:rsidRDefault="00AD1DD3" w:rsidP="0008794A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" w:type="dxa"/>
            <w:gridSpan w:val="2"/>
          </w:tcPr>
          <w:p w14:paraId="6350201D" w14:textId="77777777" w:rsidR="00AD1DD3" w:rsidRPr="008A0342" w:rsidRDefault="00AD1DD3" w:rsidP="0008794A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3ECE1AA" w14:textId="77777777" w:rsidR="00AD1DD3" w:rsidRPr="007F61E7" w:rsidRDefault="00AD1DD3" w:rsidP="0008794A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</w:tcPr>
          <w:p w14:paraId="0199E42B" w14:textId="77777777" w:rsidR="00AD1DD3" w:rsidRPr="007F61E7" w:rsidRDefault="00AD1DD3" w:rsidP="0008794A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gridSpan w:val="2"/>
          </w:tcPr>
          <w:p w14:paraId="07D2FBF3" w14:textId="77777777" w:rsidR="00AD1DD3" w:rsidRPr="007F61E7" w:rsidRDefault="00AD1DD3" w:rsidP="0008794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207EE2" w:rsidRPr="002C601A" w14:paraId="3D1C6CE5" w14:textId="77777777" w:rsidTr="00AD1DD3">
        <w:trPr>
          <w:gridAfter w:val="1"/>
          <w:wAfter w:w="9" w:type="dxa"/>
        </w:trPr>
        <w:tc>
          <w:tcPr>
            <w:tcW w:w="2331" w:type="dxa"/>
            <w:gridSpan w:val="3"/>
            <w:shd w:val="clear" w:color="auto" w:fill="auto"/>
          </w:tcPr>
          <w:p w14:paraId="1CB6EB19" w14:textId="77777777" w:rsidR="00207EE2" w:rsidRPr="002C601A" w:rsidRDefault="00207EE2" w:rsidP="00C46832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3065D06F" w14:textId="77777777" w:rsidR="00207EE2" w:rsidRPr="002C601A" w:rsidRDefault="00207EE2" w:rsidP="00C46832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CFA0E8F" w14:textId="77777777" w:rsidR="00207EE2" w:rsidRPr="002C601A" w:rsidRDefault="00207EE2" w:rsidP="005144A0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601A">
              <w:rPr>
                <w:rFonts w:ascii="Browallia New" w:hAnsi="Browallia New" w:cs="Browallia New" w:hint="cs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00D74CB" w14:textId="77777777" w:rsidR="00207EE2" w:rsidRPr="002C601A" w:rsidRDefault="00207EE2" w:rsidP="00C46832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80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6E0E3DF" w14:textId="77777777" w:rsidR="00C16C34" w:rsidRPr="002C601A" w:rsidRDefault="00207EE2" w:rsidP="00C46832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C601A">
              <w:rPr>
                <w:rFonts w:ascii="Browallia New" w:hAnsi="Browallia New" w:cs="Browallia New" w:hint="cs"/>
                <w:sz w:val="22"/>
                <w:szCs w:val="22"/>
                <w:cs/>
              </w:rPr>
              <w:t>สัดส่วนการลงทุน</w:t>
            </w:r>
          </w:p>
          <w:p w14:paraId="0F46585B" w14:textId="0F6528F4" w:rsidR="00207EE2" w:rsidRPr="002C601A" w:rsidRDefault="00207EE2" w:rsidP="00C46832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601A">
              <w:rPr>
                <w:rFonts w:ascii="Browallia New" w:hAnsi="Browallia New" w:cs="Browallia New" w:hint="cs"/>
                <w:sz w:val="22"/>
                <w:szCs w:val="22"/>
                <w:cs/>
              </w:rPr>
              <w:t>โดยบริษัทย่อย (ร้อยละ)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18B84EE9" w14:textId="77777777" w:rsidR="00207EE2" w:rsidRPr="002C601A" w:rsidRDefault="00207EE2" w:rsidP="00C46832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gridSpan w:val="2"/>
            <w:shd w:val="clear" w:color="auto" w:fill="auto"/>
          </w:tcPr>
          <w:p w14:paraId="71B80ECB" w14:textId="77777777" w:rsidR="00207EE2" w:rsidRPr="002C601A" w:rsidRDefault="00207EE2" w:rsidP="00C46832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207EE2" w:rsidRPr="002C601A" w14:paraId="0F303107" w14:textId="77777777" w:rsidTr="00AD1DD3">
        <w:trPr>
          <w:gridAfter w:val="1"/>
          <w:wAfter w:w="9" w:type="dxa"/>
        </w:trPr>
        <w:tc>
          <w:tcPr>
            <w:tcW w:w="23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8A5D72" w14:textId="244C3E16" w:rsidR="00207EE2" w:rsidRPr="002C601A" w:rsidRDefault="00207EE2" w:rsidP="00C46832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601A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</w:t>
            </w:r>
            <w:r w:rsidR="005144A0" w:rsidRPr="002C601A">
              <w:rPr>
                <w:rFonts w:ascii="Browallia New" w:hAnsi="Browallia New" w:cs="Browallia New" w:hint="cs"/>
                <w:sz w:val="22"/>
                <w:szCs w:val="22"/>
                <w:cs/>
              </w:rPr>
              <w:t>ทางอ้อม</w:t>
            </w:r>
          </w:p>
        </w:tc>
        <w:tc>
          <w:tcPr>
            <w:tcW w:w="153" w:type="dxa"/>
            <w:shd w:val="clear" w:color="auto" w:fill="auto"/>
          </w:tcPr>
          <w:p w14:paraId="052F8023" w14:textId="77777777" w:rsidR="00207EE2" w:rsidRPr="002C601A" w:rsidRDefault="00207EE2" w:rsidP="00C46832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536827" w14:textId="77777777" w:rsidR="00207EE2" w:rsidRPr="002C601A" w:rsidRDefault="00207EE2" w:rsidP="00C46832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601A">
              <w:rPr>
                <w:rFonts w:ascii="Browallia New" w:hAnsi="Browallia New" w:cs="Browallia New" w:hint="cs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CCF64CE" w14:textId="77777777" w:rsidR="00207EE2" w:rsidRPr="002C601A" w:rsidRDefault="00207EE2" w:rsidP="00C46832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5AF4FF" w14:textId="4E08ED97" w:rsidR="00207EE2" w:rsidRPr="002C601A" w:rsidRDefault="00207EE2" w:rsidP="00C46832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C601A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3B5FB0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6B75C362" w14:textId="77777777" w:rsidR="00207EE2" w:rsidRPr="002C601A" w:rsidRDefault="00207EE2" w:rsidP="00C46832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D58469" w14:textId="0C504EBB" w:rsidR="00207EE2" w:rsidRPr="002C601A" w:rsidRDefault="00207EE2" w:rsidP="00C46832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601A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3B5FB0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5D4562B8" w14:textId="77777777" w:rsidR="00207EE2" w:rsidRPr="002C601A" w:rsidRDefault="00207EE2" w:rsidP="00C46832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E91DFC" w14:textId="77777777" w:rsidR="00207EE2" w:rsidRPr="002C601A" w:rsidRDefault="00207EE2" w:rsidP="00C46832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C601A">
              <w:rPr>
                <w:rFonts w:ascii="Browallia New" w:hAnsi="Browallia New" w:cs="Browallia New"/>
                <w:sz w:val="22"/>
                <w:szCs w:val="22"/>
                <w:cs/>
              </w:rPr>
              <w:t>ลักษณะธุรกิจ</w:t>
            </w:r>
          </w:p>
        </w:tc>
      </w:tr>
      <w:tr w:rsidR="00207EE2" w:rsidRPr="002C601A" w14:paraId="1A166151" w14:textId="77777777" w:rsidTr="00AD1DD3">
        <w:trPr>
          <w:gridAfter w:val="1"/>
          <w:wAfter w:w="9" w:type="dxa"/>
        </w:trPr>
        <w:tc>
          <w:tcPr>
            <w:tcW w:w="233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6D5A346" w14:textId="77777777" w:rsidR="00207EE2" w:rsidRPr="002C601A" w:rsidRDefault="00207EE2" w:rsidP="00C46832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0CE58415" w14:textId="77777777" w:rsidR="00207EE2" w:rsidRPr="002C601A" w:rsidRDefault="00207EE2" w:rsidP="00C46832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08D053" w14:textId="77777777" w:rsidR="00207EE2" w:rsidRPr="002C601A" w:rsidRDefault="00207EE2" w:rsidP="00C46832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592CF0EB" w14:textId="77777777" w:rsidR="00207EE2" w:rsidRPr="002C601A" w:rsidRDefault="00207EE2" w:rsidP="00C46832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234F60" w14:textId="77777777" w:rsidR="00207EE2" w:rsidRPr="002C601A" w:rsidRDefault="00207EE2" w:rsidP="00C46832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14:paraId="61A8CDD8" w14:textId="77777777" w:rsidR="00207EE2" w:rsidRPr="002C601A" w:rsidRDefault="00207EE2" w:rsidP="00C46832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EDCB9C" w14:textId="77777777" w:rsidR="00207EE2" w:rsidRPr="002C601A" w:rsidRDefault="00207EE2" w:rsidP="00C46832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14:paraId="74A8E7FA" w14:textId="77777777" w:rsidR="00207EE2" w:rsidRPr="002C601A" w:rsidRDefault="00207EE2" w:rsidP="00C46832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D84687" w14:textId="77777777" w:rsidR="00207EE2" w:rsidRPr="002C601A" w:rsidRDefault="00207EE2" w:rsidP="00C46832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11" w:hanging="211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8794A" w:rsidRPr="002C601A" w14:paraId="186FBCC8" w14:textId="77777777" w:rsidTr="00AD1DD3">
        <w:trPr>
          <w:gridAfter w:val="1"/>
          <w:wAfter w:w="9" w:type="dxa"/>
        </w:trPr>
        <w:tc>
          <w:tcPr>
            <w:tcW w:w="2331" w:type="dxa"/>
            <w:gridSpan w:val="3"/>
            <w:shd w:val="clear" w:color="auto" w:fill="auto"/>
          </w:tcPr>
          <w:p w14:paraId="7CAFCBFC" w14:textId="77777777" w:rsidR="0008794A" w:rsidRDefault="0008794A" w:rsidP="0008794A">
            <w:pPr>
              <w:tabs>
                <w:tab w:val="left" w:pos="162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</w:rPr>
            </w:pPr>
            <w:r w:rsidRPr="002C6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วุฒิศักดิ์ คลินิก </w:t>
            </w:r>
          </w:p>
          <w:p w14:paraId="67A023B6" w14:textId="564CFCC6" w:rsidR="0008794A" w:rsidRPr="002C601A" w:rsidRDefault="0008794A" w:rsidP="0008794A">
            <w:pPr>
              <w:tabs>
                <w:tab w:val="left" w:pos="162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    </w:t>
            </w:r>
            <w:r w:rsidRPr="002C601A">
              <w:rPr>
                <w:rFonts w:ascii="Browallia New" w:hAnsi="Browallia New" w:cs="Browallia New"/>
                <w:sz w:val="22"/>
                <w:szCs w:val="22"/>
                <w:cs/>
              </w:rPr>
              <w:t>อินเตอร์กรุ๊ป จำกัด</w:t>
            </w:r>
          </w:p>
        </w:tc>
        <w:tc>
          <w:tcPr>
            <w:tcW w:w="153" w:type="dxa"/>
            <w:shd w:val="clear" w:color="auto" w:fill="auto"/>
          </w:tcPr>
          <w:p w14:paraId="0586DB4E" w14:textId="77777777" w:rsidR="0008794A" w:rsidRPr="002C601A" w:rsidRDefault="0008794A" w:rsidP="0008794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197FF2D" w14:textId="6B36192D" w:rsidR="0008794A" w:rsidRPr="002C601A" w:rsidRDefault="0008794A" w:rsidP="0008794A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1E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 ไทย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F2531E5" w14:textId="77777777" w:rsidR="0008794A" w:rsidRPr="002C601A" w:rsidRDefault="0008794A" w:rsidP="0008794A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14:paraId="30F80226" w14:textId="28216942" w:rsidR="0008794A" w:rsidRPr="002C601A" w:rsidRDefault="0008794A" w:rsidP="0008794A">
            <w:pPr>
              <w:tabs>
                <w:tab w:val="clear" w:pos="680"/>
                <w:tab w:val="clear" w:pos="907"/>
                <w:tab w:val="left" w:pos="162"/>
                <w:tab w:val="left" w:pos="99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99.99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35772B1F" w14:textId="77777777" w:rsidR="0008794A" w:rsidRPr="002C601A" w:rsidRDefault="0008794A" w:rsidP="0008794A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7BE0A65" w14:textId="4C9FA499" w:rsidR="0008794A" w:rsidRPr="002C601A" w:rsidRDefault="0008794A" w:rsidP="0008794A">
            <w:pPr>
              <w:tabs>
                <w:tab w:val="clear" w:pos="680"/>
                <w:tab w:val="clear" w:pos="907"/>
                <w:tab w:val="left" w:pos="162"/>
                <w:tab w:val="left" w:pos="99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99.99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10A19F22" w14:textId="77777777" w:rsidR="0008794A" w:rsidRPr="002C601A" w:rsidRDefault="0008794A" w:rsidP="0008794A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gridSpan w:val="2"/>
            <w:shd w:val="clear" w:color="auto" w:fill="auto"/>
          </w:tcPr>
          <w:p w14:paraId="2362980C" w14:textId="2B832C9E" w:rsidR="0008794A" w:rsidRPr="002C601A" w:rsidRDefault="0008794A" w:rsidP="0008794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บริการด้านความงามและธุรกิจแฟรนไชส์</w:t>
            </w:r>
          </w:p>
        </w:tc>
      </w:tr>
      <w:tr w:rsidR="0008794A" w:rsidRPr="002C601A" w14:paraId="59C81E60" w14:textId="77777777" w:rsidTr="00AD1DD3">
        <w:trPr>
          <w:gridAfter w:val="1"/>
          <w:wAfter w:w="9" w:type="dxa"/>
          <w:trHeight w:val="236"/>
        </w:trPr>
        <w:tc>
          <w:tcPr>
            <w:tcW w:w="2331" w:type="dxa"/>
            <w:gridSpan w:val="3"/>
            <w:shd w:val="clear" w:color="auto" w:fill="auto"/>
          </w:tcPr>
          <w:p w14:paraId="65236C62" w14:textId="77777777" w:rsidR="0008794A" w:rsidRDefault="0008794A" w:rsidP="0008794A">
            <w:pPr>
              <w:tabs>
                <w:tab w:val="left" w:pos="162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</w:rPr>
            </w:pPr>
            <w:r w:rsidRPr="002C6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วุฒิศักดิ์ คอสเมติก </w:t>
            </w:r>
          </w:p>
          <w:p w14:paraId="11AA15E2" w14:textId="66651201" w:rsidR="0008794A" w:rsidRPr="002C601A" w:rsidRDefault="0008794A" w:rsidP="0008794A">
            <w:pPr>
              <w:tabs>
                <w:tab w:val="left" w:pos="162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    </w:t>
            </w:r>
            <w:r w:rsidRPr="002C601A">
              <w:rPr>
                <w:rFonts w:ascii="Browallia New" w:hAnsi="Browallia New" w:cs="Browallia New"/>
                <w:sz w:val="22"/>
                <w:szCs w:val="22"/>
                <w:cs/>
              </w:rPr>
              <w:t>อินเตอร์ จำกัด</w:t>
            </w:r>
          </w:p>
        </w:tc>
        <w:tc>
          <w:tcPr>
            <w:tcW w:w="153" w:type="dxa"/>
            <w:shd w:val="clear" w:color="auto" w:fill="auto"/>
          </w:tcPr>
          <w:p w14:paraId="45162EAE" w14:textId="77777777" w:rsidR="0008794A" w:rsidRPr="002C601A" w:rsidRDefault="0008794A" w:rsidP="0008794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F09B029" w14:textId="1570B296" w:rsidR="0008794A" w:rsidRPr="002C601A" w:rsidRDefault="0008794A" w:rsidP="0008794A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7F61E7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1B804C4" w14:textId="77777777" w:rsidR="0008794A" w:rsidRPr="002C601A" w:rsidRDefault="0008794A" w:rsidP="0008794A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14:paraId="7B9B8E05" w14:textId="24CFD64E" w:rsidR="0008794A" w:rsidRPr="002C601A" w:rsidRDefault="0008794A" w:rsidP="0008794A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99.97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19A44636" w14:textId="77777777" w:rsidR="0008794A" w:rsidRPr="002C601A" w:rsidRDefault="0008794A" w:rsidP="0008794A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4E264AC7" w14:textId="237A6ED4" w:rsidR="0008794A" w:rsidRPr="002C601A" w:rsidRDefault="0008794A" w:rsidP="0008794A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99.97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2E0F80DF" w14:textId="77777777" w:rsidR="0008794A" w:rsidRPr="002C601A" w:rsidRDefault="0008794A" w:rsidP="0008794A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gridSpan w:val="2"/>
            <w:shd w:val="clear" w:color="auto" w:fill="auto"/>
          </w:tcPr>
          <w:p w14:paraId="72A908EB" w14:textId="625386D5" w:rsidR="0008794A" w:rsidRPr="002C601A" w:rsidRDefault="0008794A" w:rsidP="0008794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ซื้อมาขายไปเครื่องสำอางและอาหารเสริม</w:t>
            </w:r>
          </w:p>
        </w:tc>
      </w:tr>
      <w:tr w:rsidR="0008794A" w:rsidRPr="002C601A" w14:paraId="40BE5D5A" w14:textId="77777777" w:rsidTr="00AD1DD3">
        <w:trPr>
          <w:gridAfter w:val="1"/>
          <w:wAfter w:w="9" w:type="dxa"/>
          <w:trHeight w:val="236"/>
        </w:trPr>
        <w:tc>
          <w:tcPr>
            <w:tcW w:w="2331" w:type="dxa"/>
            <w:gridSpan w:val="3"/>
            <w:shd w:val="clear" w:color="auto" w:fill="auto"/>
          </w:tcPr>
          <w:p w14:paraId="1CC5ECE6" w14:textId="77777777" w:rsidR="0008794A" w:rsidRDefault="0008794A" w:rsidP="0008794A">
            <w:pPr>
              <w:tabs>
                <w:tab w:val="left" w:pos="162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</w:rPr>
            </w:pPr>
            <w:r w:rsidRPr="002C6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วุฒิศักดิ์ ฟาร์มาซี </w:t>
            </w:r>
          </w:p>
          <w:p w14:paraId="6D421E37" w14:textId="6AD89F82" w:rsidR="0008794A" w:rsidRPr="002C601A" w:rsidRDefault="0008794A" w:rsidP="0008794A">
            <w:pPr>
              <w:tabs>
                <w:tab w:val="left" w:pos="162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    </w:t>
            </w:r>
            <w:r w:rsidRPr="002C601A">
              <w:rPr>
                <w:rFonts w:ascii="Browallia New" w:hAnsi="Browallia New" w:cs="Browallia New"/>
                <w:sz w:val="22"/>
                <w:szCs w:val="22"/>
                <w:cs/>
              </w:rPr>
              <w:t>อินเตอร์ จำกัด</w:t>
            </w:r>
          </w:p>
        </w:tc>
        <w:tc>
          <w:tcPr>
            <w:tcW w:w="153" w:type="dxa"/>
            <w:shd w:val="clear" w:color="auto" w:fill="auto"/>
          </w:tcPr>
          <w:p w14:paraId="1C8E1FEA" w14:textId="77777777" w:rsidR="0008794A" w:rsidRPr="002C601A" w:rsidRDefault="0008794A" w:rsidP="0008794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36B1845" w14:textId="1F7FD2E0" w:rsidR="0008794A" w:rsidRPr="002C601A" w:rsidRDefault="0008794A" w:rsidP="0008794A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7F61E7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E8ED4C1" w14:textId="77777777" w:rsidR="0008794A" w:rsidRPr="002C601A" w:rsidRDefault="0008794A" w:rsidP="0008794A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14:paraId="1884A0BF" w14:textId="545D3332" w:rsidR="0008794A" w:rsidRPr="002C601A" w:rsidRDefault="0008794A" w:rsidP="0008794A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99.99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33176E71" w14:textId="77777777" w:rsidR="0008794A" w:rsidRPr="002C601A" w:rsidRDefault="0008794A" w:rsidP="0008794A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4F4C197" w14:textId="2AFA8E6A" w:rsidR="0008794A" w:rsidRPr="002C601A" w:rsidRDefault="0008794A" w:rsidP="0008794A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99.99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5CB37DD8" w14:textId="77777777" w:rsidR="0008794A" w:rsidRPr="002C601A" w:rsidRDefault="0008794A" w:rsidP="0008794A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gridSpan w:val="2"/>
            <w:shd w:val="clear" w:color="auto" w:fill="auto"/>
          </w:tcPr>
          <w:p w14:paraId="6BA548B7" w14:textId="77777777" w:rsidR="00464069" w:rsidRDefault="0008794A" w:rsidP="0008794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ซื้อมาขายไปผลิตภัณฑ์ยาและอาหารเสริม</w:t>
            </w:r>
            <w:r w:rsidR="008374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6CEFA5F3" w14:textId="3F4976B2" w:rsidR="0008794A" w:rsidRPr="002C601A" w:rsidRDefault="00464069" w:rsidP="0008794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  </w:t>
            </w:r>
            <w:r w:rsidR="008374F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374FD">
              <w:rPr>
                <w:rFonts w:ascii="Browallia New" w:hAnsi="Browallia New" w:cs="Browallia New" w:hint="cs"/>
                <w:sz w:val="22"/>
                <w:szCs w:val="22"/>
                <w:cs/>
              </w:rPr>
              <w:t>หยุดดำเนิน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งาน)</w:t>
            </w:r>
          </w:p>
        </w:tc>
      </w:tr>
      <w:tr w:rsidR="0008794A" w:rsidRPr="002C601A" w14:paraId="3D94D40D" w14:textId="77777777" w:rsidTr="00AD1DD3">
        <w:trPr>
          <w:gridAfter w:val="1"/>
          <w:wAfter w:w="9" w:type="dxa"/>
          <w:trHeight w:val="236"/>
        </w:trPr>
        <w:tc>
          <w:tcPr>
            <w:tcW w:w="2331" w:type="dxa"/>
            <w:gridSpan w:val="3"/>
            <w:shd w:val="clear" w:color="auto" w:fill="auto"/>
          </w:tcPr>
          <w:p w14:paraId="4726113A" w14:textId="77777777" w:rsidR="0008794A" w:rsidRDefault="0008794A" w:rsidP="0008794A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2C601A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บริษัท ดับบลิว เวลเนส อินเตอร์ 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</w:p>
          <w:p w14:paraId="395DA0D8" w14:textId="77777777" w:rsidR="0008794A" w:rsidRDefault="0008794A" w:rsidP="0008794A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    </w:t>
            </w:r>
            <w:r w:rsidRPr="002C601A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จำกัด </w:t>
            </w:r>
            <w:r w:rsidRPr="002C601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2C601A">
              <w:rPr>
                <w:rFonts w:ascii="Browallia New" w:hAnsi="Browallia New" w:cs="Browallia New" w:hint="cs"/>
                <w:sz w:val="22"/>
                <w:szCs w:val="22"/>
                <w:cs/>
              </w:rPr>
              <w:t>เดิมชื่อ</w:t>
            </w:r>
            <w:r w:rsidRPr="002C601A">
              <w:rPr>
                <w:rFonts w:ascii="Browallia New" w:hAnsi="Browallia New" w:cs="Browallia New"/>
                <w:sz w:val="22"/>
                <w:szCs w:val="22"/>
              </w:rPr>
              <w:t xml:space="preserve"> “</w:t>
            </w:r>
            <w:r w:rsidRPr="002C601A">
              <w:rPr>
                <w:rFonts w:ascii="Browallia New" w:hAnsi="Browallia New" w:cs="Browallia New" w:hint="cs"/>
                <w:sz w:val="22"/>
                <w:szCs w:val="22"/>
                <w:cs/>
              </w:rPr>
              <w:t>บ</w:t>
            </w:r>
            <w:r w:rsidRPr="002C6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ริษัท </w:t>
            </w:r>
          </w:p>
          <w:p w14:paraId="3474C8D9" w14:textId="1DFD96C4" w:rsidR="0008794A" w:rsidRDefault="0008794A" w:rsidP="0008794A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    </w:t>
            </w:r>
            <w:r w:rsidRPr="002C6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วุฒิศักดิ์ แกรนด์ อินเตอร์ 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</w:p>
          <w:p w14:paraId="73AFF7F5" w14:textId="4E70A061" w:rsidR="0008794A" w:rsidRPr="002C601A" w:rsidRDefault="0008794A" w:rsidP="0008794A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    </w:t>
            </w:r>
            <w:r w:rsidRPr="002C601A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  <w:r w:rsidRPr="002C601A">
              <w:rPr>
                <w:rFonts w:ascii="Browallia New" w:hAnsi="Browallia New" w:cs="Browallia New"/>
                <w:sz w:val="22"/>
                <w:szCs w:val="22"/>
              </w:rPr>
              <w:t>”</w:t>
            </w:r>
            <w:r w:rsidRPr="002C601A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40C87235" w14:textId="77777777" w:rsidR="0008794A" w:rsidRPr="002C601A" w:rsidRDefault="0008794A" w:rsidP="0008794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64D22D00" w14:textId="22FB1608" w:rsidR="0008794A" w:rsidRPr="002C601A" w:rsidRDefault="0008794A" w:rsidP="0008794A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1E7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E15395B" w14:textId="77777777" w:rsidR="0008794A" w:rsidRPr="002C601A" w:rsidRDefault="0008794A" w:rsidP="0008794A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14:paraId="3F464887" w14:textId="1681DC3C" w:rsidR="0008794A" w:rsidRPr="002C601A" w:rsidRDefault="0008794A" w:rsidP="0008794A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99.97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06592F40" w14:textId="77777777" w:rsidR="0008794A" w:rsidRPr="002C601A" w:rsidRDefault="0008794A" w:rsidP="0008794A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6765350" w14:textId="6936325A" w:rsidR="0008794A" w:rsidRPr="002C601A" w:rsidRDefault="0008794A" w:rsidP="0008794A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99.97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2466EC38" w14:textId="77777777" w:rsidR="0008794A" w:rsidRPr="002C601A" w:rsidRDefault="0008794A" w:rsidP="0008794A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gridSpan w:val="2"/>
            <w:shd w:val="clear" w:color="auto" w:fill="auto"/>
          </w:tcPr>
          <w:p w14:paraId="1B80F71D" w14:textId="7A017B84" w:rsidR="0008794A" w:rsidRPr="002C601A" w:rsidRDefault="0008794A" w:rsidP="0008794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สถาบันฝึกอบรม</w:t>
            </w:r>
          </w:p>
        </w:tc>
      </w:tr>
      <w:tr w:rsidR="0008794A" w:rsidRPr="002C601A" w14:paraId="2B50B3B8" w14:textId="77777777" w:rsidTr="00AD1DD3">
        <w:trPr>
          <w:gridAfter w:val="1"/>
          <w:wAfter w:w="9" w:type="dxa"/>
          <w:trHeight w:val="236"/>
        </w:trPr>
        <w:tc>
          <w:tcPr>
            <w:tcW w:w="2331" w:type="dxa"/>
            <w:gridSpan w:val="3"/>
            <w:shd w:val="clear" w:color="auto" w:fill="auto"/>
          </w:tcPr>
          <w:p w14:paraId="00C2669C" w14:textId="77777777" w:rsidR="0008794A" w:rsidRDefault="0008794A" w:rsidP="0008794A">
            <w:pPr>
              <w:tabs>
                <w:tab w:val="left" w:pos="162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</w:rPr>
            </w:pPr>
            <w:r w:rsidRPr="002C6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ดับบลิว. เอส. เซอร์จีรี่ 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             </w:t>
            </w:r>
          </w:p>
          <w:p w14:paraId="4EB1BB6F" w14:textId="36459CEC" w:rsidR="0008794A" w:rsidRPr="002C601A" w:rsidRDefault="0008794A" w:rsidP="0008794A">
            <w:pPr>
              <w:tabs>
                <w:tab w:val="left" w:pos="162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    </w:t>
            </w:r>
            <w:r w:rsidRPr="002C601A">
              <w:rPr>
                <w:rFonts w:ascii="Browallia New" w:hAnsi="Browallia New" w:cs="Browallia New"/>
                <w:sz w:val="22"/>
                <w:szCs w:val="22"/>
              </w:rPr>
              <w:t xml:space="preserve">2014 </w:t>
            </w:r>
            <w:r w:rsidRPr="002C601A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3" w:type="dxa"/>
            <w:shd w:val="clear" w:color="auto" w:fill="auto"/>
          </w:tcPr>
          <w:p w14:paraId="13706193" w14:textId="77777777" w:rsidR="0008794A" w:rsidRPr="002C601A" w:rsidRDefault="0008794A" w:rsidP="0008794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595C0C7B" w14:textId="1588E5A9" w:rsidR="0008794A" w:rsidRPr="002C601A" w:rsidRDefault="0008794A" w:rsidP="0008794A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1E7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B57C0D9" w14:textId="77777777" w:rsidR="0008794A" w:rsidRPr="002C601A" w:rsidRDefault="0008794A" w:rsidP="0008794A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14:paraId="308E0978" w14:textId="0EEA9FD3" w:rsidR="0008794A" w:rsidRPr="002C601A" w:rsidRDefault="0008794A" w:rsidP="0008794A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99.98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540E02C1" w14:textId="77777777" w:rsidR="0008794A" w:rsidRPr="002C601A" w:rsidRDefault="0008794A" w:rsidP="0008794A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88C8EDD" w14:textId="5F368939" w:rsidR="0008794A" w:rsidRPr="002C601A" w:rsidRDefault="0008794A" w:rsidP="0008794A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99.98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03518B95" w14:textId="77777777" w:rsidR="0008794A" w:rsidRPr="002C601A" w:rsidRDefault="0008794A" w:rsidP="0008794A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gridSpan w:val="2"/>
            <w:shd w:val="clear" w:color="auto" w:fill="auto"/>
          </w:tcPr>
          <w:p w14:paraId="73931C12" w14:textId="77777777" w:rsidR="00464069" w:rsidRDefault="0008794A" w:rsidP="0008794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ซื้อมาขายไปและให้บริการเสริมความงาม</w:t>
            </w:r>
            <w:r w:rsidR="00464069"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โดยการทำ</w:t>
            </w: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                 </w:t>
            </w:r>
            <w:r w:rsidR="00464069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  </w:t>
            </w:r>
          </w:p>
          <w:p w14:paraId="6A6477B1" w14:textId="75E0C5FE" w:rsidR="0008794A" w:rsidRPr="002C601A" w:rsidRDefault="00464069" w:rsidP="0008794A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  </w:t>
            </w:r>
            <w:r w:rsidR="0008794A"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ศัลยกรรมพลาสติกและตกแต่ง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หยุดดำเนินงาน)</w:t>
            </w:r>
          </w:p>
        </w:tc>
      </w:tr>
    </w:tbl>
    <w:p w14:paraId="2517CBC0" w14:textId="77777777" w:rsidR="00207EE2" w:rsidRPr="003B5FB0" w:rsidRDefault="00207EE2" w:rsidP="007F61E7">
      <w:pPr>
        <w:tabs>
          <w:tab w:val="clear" w:pos="454"/>
          <w:tab w:val="clear" w:pos="680"/>
        </w:tabs>
        <w:spacing w:line="240" w:lineRule="auto"/>
        <w:jc w:val="both"/>
        <w:rPr>
          <w:rFonts w:ascii="Browallia New" w:hAnsi="Browallia New" w:cs="Browallia New"/>
          <w:sz w:val="28"/>
          <w:szCs w:val="28"/>
        </w:rPr>
      </w:pPr>
    </w:p>
    <w:p w14:paraId="1B9B72BA" w14:textId="4AF6FF8B" w:rsidR="005753E0" w:rsidRPr="007F61E7" w:rsidRDefault="005753E0" w:rsidP="00A504D3">
      <w:pPr>
        <w:tabs>
          <w:tab w:val="clear" w:pos="454"/>
          <w:tab w:val="clear" w:pos="680"/>
          <w:tab w:val="clear" w:pos="907"/>
          <w:tab w:val="left" w:pos="1170"/>
        </w:tabs>
        <w:spacing w:line="240" w:lineRule="auto"/>
        <w:ind w:left="801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รายการบัญชีระหว่างบริษัทกับบริษัทย่อย</w:t>
      </w:r>
      <w:r w:rsidR="002C6C41">
        <w:rPr>
          <w:rFonts w:ascii="Browallia New" w:hAnsi="Browallia New" w:cs="Browallia New" w:hint="cs"/>
          <w:sz w:val="28"/>
          <w:szCs w:val="28"/>
          <w:cs/>
        </w:rPr>
        <w:t>และบริษัทย่อยทางอ้อม</w:t>
      </w:r>
      <w:r w:rsidR="004177EA">
        <w:rPr>
          <w:rFonts w:ascii="Browallia New" w:hAnsi="Browallia New" w:cs="Browallia New" w:hint="cs"/>
          <w:sz w:val="28"/>
          <w:szCs w:val="28"/>
          <w:cs/>
        </w:rPr>
        <w:t>ที่</w:t>
      </w:r>
      <w:r w:rsidRPr="007F61E7">
        <w:rPr>
          <w:rFonts w:ascii="Browallia New" w:hAnsi="Browallia New" w:cs="Browallia New"/>
          <w:sz w:val="28"/>
          <w:szCs w:val="28"/>
          <w:cs/>
        </w:rPr>
        <w:t>มีสาระสำคัญได้ถูกตัดรายการในการทำ</w:t>
      </w:r>
      <w:r w:rsidR="00804F76">
        <w:rPr>
          <w:rFonts w:ascii="Browallia New" w:hAnsi="Browallia New" w:cs="Browallia New" w:hint="cs"/>
          <w:sz w:val="28"/>
          <w:szCs w:val="28"/>
          <w:cs/>
        </w:rPr>
        <w:t xml:space="preserve">             </w:t>
      </w:r>
      <w:r w:rsidRPr="007F61E7">
        <w:rPr>
          <w:rFonts w:ascii="Browallia New" w:hAnsi="Browallia New" w:cs="Browallia New"/>
          <w:sz w:val="28"/>
          <w:szCs w:val="28"/>
          <w:cs/>
        </w:rPr>
        <w:t>ง</w:t>
      </w:r>
      <w:r w:rsidR="004177EA">
        <w:rPr>
          <w:rFonts w:ascii="Browallia New" w:hAnsi="Browallia New" w:cs="Browallia New" w:hint="cs"/>
          <w:sz w:val="28"/>
          <w:szCs w:val="28"/>
          <w:cs/>
        </w:rPr>
        <w:t>บ</w:t>
      </w:r>
      <w:r w:rsidRPr="007F61E7">
        <w:rPr>
          <w:rFonts w:ascii="Browallia New" w:hAnsi="Browallia New" w:cs="Browallia New"/>
          <w:sz w:val="28"/>
          <w:szCs w:val="28"/>
          <w:cs/>
        </w:rPr>
        <w:t>การเงินรวมแล้ว</w:t>
      </w:r>
    </w:p>
    <w:p w14:paraId="358D0AC2" w14:textId="77777777" w:rsidR="001246C2" w:rsidRPr="003B5FB0" w:rsidRDefault="001246C2" w:rsidP="00804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1170"/>
        </w:tabs>
        <w:spacing w:line="240" w:lineRule="auto"/>
        <w:ind w:left="738"/>
        <w:jc w:val="both"/>
        <w:rPr>
          <w:rFonts w:ascii="Browallia New" w:hAnsi="Browallia New" w:cs="Browallia New"/>
          <w:sz w:val="28"/>
          <w:szCs w:val="28"/>
        </w:rPr>
      </w:pPr>
    </w:p>
    <w:p w14:paraId="7EE28F5C" w14:textId="4FD9C50A" w:rsidR="00821B45" w:rsidRDefault="005753E0" w:rsidP="00A50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82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งบการเงินรวมนี้ได้จัดทำขึ้นโดยใช้นโยบายการบัญชีเดียวกันสำหรับรายการบัญชีที่เหมือนกันหรือเหตุการณ์</w:t>
      </w:r>
      <w:r w:rsidR="00804F76">
        <w:rPr>
          <w:rFonts w:ascii="Browallia New" w:hAnsi="Browallia New" w:cs="Browallia New" w:hint="cs"/>
          <w:sz w:val="28"/>
          <w:szCs w:val="28"/>
          <w:cs/>
        </w:rPr>
        <w:t xml:space="preserve">             </w:t>
      </w:r>
      <w:r w:rsidRPr="007F61E7">
        <w:rPr>
          <w:rFonts w:ascii="Browallia New" w:hAnsi="Browallia New" w:cs="Browallia New"/>
          <w:sz w:val="28"/>
          <w:szCs w:val="28"/>
          <w:cs/>
        </w:rPr>
        <w:t>ทางบัญชีที่คล้ายคลึงกันสำหรับการจัดทำงบการเงิน</w:t>
      </w:r>
      <w:r w:rsidRPr="007F61E7">
        <w:rPr>
          <w:rFonts w:ascii="Browallia New" w:hAnsi="Browallia New" w:cs="Browallia New"/>
          <w:sz w:val="28"/>
          <w:szCs w:val="28"/>
          <w:cs/>
          <w:lang w:val="en-GB"/>
        </w:rPr>
        <w:t>ของบริษัท</w:t>
      </w:r>
    </w:p>
    <w:p w14:paraId="7068EB12" w14:textId="77777777" w:rsidR="00A4780A" w:rsidRDefault="00A4780A" w:rsidP="00804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73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049E84C" w14:textId="44E0EE33" w:rsidR="002F66B0" w:rsidRPr="005B3407" w:rsidRDefault="000256CC" w:rsidP="007E5B05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441"/>
        <w:jc w:val="thaiDistribute"/>
        <w:outlineLvl w:val="0"/>
        <w:rPr>
          <w:rFonts w:ascii="Browallia New" w:hAnsi="Browallia New" w:cs="Browallia New"/>
          <w:sz w:val="28"/>
          <w:szCs w:val="28"/>
          <w:lang w:val="th-TH"/>
        </w:rPr>
      </w:pPr>
      <w:r w:rsidRPr="005B3407">
        <w:rPr>
          <w:rFonts w:ascii="Browallia New" w:hAnsi="Browallia New" w:cs="Browallia New" w:hint="cs"/>
          <w:sz w:val="28"/>
          <w:szCs w:val="28"/>
          <w:cs/>
          <w:lang w:val="th-TH"/>
        </w:rPr>
        <w:t>มาตรฐานการรายงานทางการเงิน การตีความมาตรฐานและแนวปฏิบัติทางบัญชีที่ประกาศใช้ใหม่และมีการเปลี่ยนแปลง</w:t>
      </w:r>
    </w:p>
    <w:p w14:paraId="39EC9A1C" w14:textId="77777777" w:rsidR="005B3407" w:rsidRPr="005B3407" w:rsidRDefault="005B3407" w:rsidP="005B34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080"/>
          <w:tab w:val="left" w:pos="1440"/>
        </w:tabs>
        <w:spacing w:line="240" w:lineRule="auto"/>
        <w:ind w:left="36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65F86A5C" w14:textId="06152A49" w:rsidR="005B3407" w:rsidRDefault="002F66B0" w:rsidP="007E5B05">
      <w:pPr>
        <w:pStyle w:val="CordiaNew"/>
        <w:numPr>
          <w:ilvl w:val="2"/>
          <w:numId w:val="27"/>
        </w:numPr>
        <w:tabs>
          <w:tab w:val="clear" w:pos="4153"/>
          <w:tab w:val="clear" w:pos="8306"/>
          <w:tab w:val="left" w:pos="851"/>
        </w:tabs>
        <w:ind w:firstLine="10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3F47EF">
        <w:rPr>
          <w:rFonts w:ascii="Browallia New" w:hAnsi="Browallia New" w:cs="Browallia New" w:hint="cs"/>
          <w:color w:val="auto"/>
          <w:sz w:val="28"/>
          <w:szCs w:val="28"/>
          <w:cs/>
        </w:rPr>
        <w:t>การเปลี่ยนแปลงและการตีความมาตรฐานที่</w:t>
      </w:r>
      <w:r w:rsidRPr="003F47EF">
        <w:rPr>
          <w:rFonts w:ascii="Browallia New" w:hAnsi="Browallia New" w:cs="Browallia New"/>
          <w:color w:val="auto"/>
          <w:sz w:val="28"/>
          <w:szCs w:val="28"/>
          <w:cs/>
        </w:rPr>
        <w:t>มีผลบังคับใช้สำหรับรอบระยะเวลาบัญชีที่เริ่มในหรือหลัง</w:t>
      </w:r>
      <w:r w:rsidRPr="003F47EF">
        <w:rPr>
          <w:rFonts w:ascii="Browallia New" w:hAnsi="Browallia New" w:cs="Browallia New"/>
          <w:color w:val="auto"/>
          <w:sz w:val="28"/>
          <w:szCs w:val="28"/>
        </w:rPr>
        <w:t xml:space="preserve">     </w:t>
      </w:r>
    </w:p>
    <w:p w14:paraId="619861E3" w14:textId="5FEEC495" w:rsidR="002F66B0" w:rsidRPr="003F47EF" w:rsidRDefault="002F66B0" w:rsidP="005B3407">
      <w:pPr>
        <w:pStyle w:val="CordiaNew"/>
        <w:tabs>
          <w:tab w:val="clear" w:pos="4153"/>
          <w:tab w:val="clear" w:pos="8306"/>
          <w:tab w:val="left" w:pos="851"/>
        </w:tabs>
        <w:ind w:left="1418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3F47EF">
        <w:rPr>
          <w:rFonts w:ascii="Browallia New" w:hAnsi="Browallia New" w:cs="Browallia New"/>
          <w:color w:val="auto"/>
          <w:sz w:val="28"/>
          <w:szCs w:val="28"/>
          <w:cs/>
        </w:rPr>
        <w:t>วันที่</w:t>
      </w:r>
      <w:r w:rsidRPr="003F47EF">
        <w:rPr>
          <w:rFonts w:ascii="Browallia New" w:hAnsi="Browallia New" w:cs="Browallia New"/>
          <w:color w:val="auto"/>
          <w:sz w:val="28"/>
          <w:szCs w:val="28"/>
        </w:rPr>
        <w:t> 1 </w:t>
      </w:r>
      <w:r w:rsidRPr="003F47EF">
        <w:rPr>
          <w:rFonts w:ascii="Browallia New" w:hAnsi="Browallia New" w:cs="Browallia New"/>
          <w:color w:val="auto"/>
          <w:sz w:val="28"/>
          <w:szCs w:val="28"/>
          <w:cs/>
        </w:rPr>
        <w:t>มกราคม</w:t>
      </w:r>
      <w:r w:rsidRPr="003F47EF">
        <w:rPr>
          <w:rFonts w:ascii="Browallia New" w:hAnsi="Browallia New" w:cs="Browallia New"/>
          <w:color w:val="auto"/>
          <w:sz w:val="28"/>
          <w:szCs w:val="28"/>
        </w:rPr>
        <w:t> 2561 </w:t>
      </w:r>
      <w:r w:rsidRPr="003F47EF">
        <w:rPr>
          <w:rFonts w:ascii="Browallia New" w:hAnsi="Browallia New" w:cs="Browallia New"/>
          <w:color w:val="auto"/>
          <w:sz w:val="28"/>
          <w:szCs w:val="28"/>
          <w:cs/>
        </w:rPr>
        <w:t>เป็นต้นไป</w:t>
      </w:r>
      <w:r w:rsidRPr="003F47EF">
        <w:rPr>
          <w:rFonts w:ascii="Browallia New" w:hAnsi="Browallia New" w:cs="Browallia New"/>
          <w:color w:val="auto"/>
          <w:sz w:val="28"/>
          <w:szCs w:val="28"/>
        </w:rPr>
        <w:t> </w:t>
      </w:r>
    </w:p>
    <w:p w14:paraId="2DF0251F" w14:textId="77777777" w:rsidR="002F66B0" w:rsidRPr="005B3407" w:rsidRDefault="002F66B0" w:rsidP="002F66B0">
      <w:pPr>
        <w:tabs>
          <w:tab w:val="num" w:pos="360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14:paraId="70CCE010" w14:textId="77777777" w:rsidR="002F66B0" w:rsidRPr="003F47EF" w:rsidRDefault="002F66B0" w:rsidP="005B3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3F47EF">
        <w:rPr>
          <w:rFonts w:ascii="Browallia New" w:hAnsi="Browallia New" w:cs="Browallia New"/>
          <w:sz w:val="28"/>
          <w:szCs w:val="28"/>
          <w:cs/>
        </w:rPr>
        <w:t>สภาวิชาชีพบัญชีได้ปรับปรุงมาตรฐานรายงานทางการเงิน การตีความและแนวปฏิบัติทางบัญชี ที่มีผลบังคับใช้สำหรับรอบระยะเวลาบัญชีที่เริ่มในหรือหลังวันที่</w:t>
      </w:r>
      <w:r w:rsidRPr="003F47EF">
        <w:rPr>
          <w:rFonts w:ascii="Browallia New" w:hAnsi="Browallia New" w:cs="Browallia New"/>
          <w:sz w:val="28"/>
          <w:szCs w:val="28"/>
        </w:rPr>
        <w:t> 1 </w:t>
      </w:r>
      <w:r w:rsidRPr="003F47EF">
        <w:rPr>
          <w:rFonts w:ascii="Browallia New" w:hAnsi="Browallia New" w:cs="Browallia New"/>
          <w:sz w:val="28"/>
          <w:szCs w:val="28"/>
          <w:cs/>
        </w:rPr>
        <w:t>มกราคม</w:t>
      </w:r>
      <w:r w:rsidRPr="003F47EF">
        <w:rPr>
          <w:rFonts w:ascii="Browallia New" w:hAnsi="Browallia New" w:cs="Browallia New"/>
          <w:sz w:val="28"/>
          <w:szCs w:val="28"/>
        </w:rPr>
        <w:t> 2561 </w:t>
      </w:r>
      <w:r w:rsidRPr="003F47EF">
        <w:rPr>
          <w:rFonts w:ascii="Browallia New" w:hAnsi="Browallia New" w:cs="Browallia New"/>
          <w:sz w:val="28"/>
          <w:szCs w:val="28"/>
          <w:cs/>
        </w:rPr>
        <w:t>เป็นต้นไป</w:t>
      </w:r>
      <w:r w:rsidRPr="003F47EF">
        <w:rPr>
          <w:rFonts w:ascii="Browallia New" w:hAnsi="Browallia New" w:cs="Browallia New"/>
          <w:sz w:val="28"/>
          <w:szCs w:val="28"/>
        </w:rPr>
        <w:t> </w:t>
      </w:r>
      <w:r w:rsidRPr="003F47EF">
        <w:rPr>
          <w:rFonts w:ascii="Browallia New" w:hAnsi="Browallia New" w:cs="Browallia New"/>
          <w:sz w:val="28"/>
          <w:szCs w:val="28"/>
          <w:cs/>
        </w:rPr>
        <w:t>การปรับปรุงมาตรฐานรายงานทางการเงินดังกล่าวมีขึ้นเพื่อให้มีเนื้อหาเท่าเทียมกับมาตรฐานรายงานทางการเงินระหว่างประเทศ ซึ่งส่วนใหญ่เป็นการปรับปรุงถ้อยคำและคำศัพท์ การตีความและการให้แนวปฏิบัติทางการบัญชี</w:t>
      </w:r>
    </w:p>
    <w:p w14:paraId="7EBCC2CA" w14:textId="77777777" w:rsidR="002F66B0" w:rsidRPr="005B3407" w:rsidRDefault="002F66B0" w:rsidP="002F66B0">
      <w:pPr>
        <w:tabs>
          <w:tab w:val="left" w:pos="360"/>
        </w:tabs>
        <w:ind w:left="351" w:hanging="351"/>
        <w:jc w:val="thaiDistribute"/>
        <w:rPr>
          <w:rFonts w:ascii="Browallia New" w:hAnsi="Browallia New" w:cs="Browallia New"/>
          <w:sz w:val="24"/>
          <w:szCs w:val="24"/>
        </w:rPr>
      </w:pPr>
    </w:p>
    <w:p w14:paraId="4BF8DAF5" w14:textId="51D848C7" w:rsidR="000256CC" w:rsidRPr="003F47EF" w:rsidRDefault="002F66B0" w:rsidP="005B3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3F47EF">
        <w:rPr>
          <w:rFonts w:ascii="Browallia New" w:hAnsi="Browallia New" w:cs="Browallia New" w:hint="cs"/>
          <w:sz w:val="28"/>
          <w:szCs w:val="28"/>
          <w:cs/>
        </w:rPr>
        <w:t xml:space="preserve">การนำมาตรฐานที่ปรับปรุงข้างต้นมาถือปฏิบัติ ไม่มีผลกระทบต่องบการเงินรวมและงบการเงินเฉพาะของบริษัทอย่างเป็นสาระสำคัญ ยกเว้นการเปิดเผยข้อมูลเพิ่มเติมตามมาตรฐานการบัญชีฉบับที่ </w:t>
      </w:r>
      <w:r w:rsidRPr="003F47EF">
        <w:rPr>
          <w:rFonts w:ascii="Browallia New" w:hAnsi="Browallia New" w:cs="Browallia New"/>
          <w:sz w:val="28"/>
          <w:szCs w:val="28"/>
        </w:rPr>
        <w:t>7</w:t>
      </w:r>
      <w:r w:rsidRPr="003F47EF">
        <w:rPr>
          <w:rFonts w:ascii="Browallia New" w:hAnsi="Browallia New" w:cs="Browallia New" w:hint="cs"/>
          <w:sz w:val="28"/>
          <w:szCs w:val="28"/>
          <w:cs/>
        </w:rPr>
        <w:t xml:space="preserve"> (ตามหมายเหตุ </w:t>
      </w:r>
      <w:r w:rsidR="001C7CE6">
        <w:rPr>
          <w:rFonts w:ascii="Browallia New" w:hAnsi="Browallia New" w:cs="Browallia New"/>
          <w:sz w:val="28"/>
          <w:szCs w:val="28"/>
        </w:rPr>
        <w:t>39</w:t>
      </w:r>
      <w:r w:rsidRPr="003F47EF">
        <w:rPr>
          <w:rFonts w:ascii="Browallia New" w:hAnsi="Browallia New" w:cs="Browallia New" w:hint="cs"/>
          <w:sz w:val="28"/>
          <w:szCs w:val="28"/>
          <w:cs/>
        </w:rPr>
        <w:t>)</w:t>
      </w:r>
    </w:p>
    <w:p w14:paraId="4CF1A635" w14:textId="07ACF400" w:rsidR="000256CC" w:rsidRDefault="000256CC" w:rsidP="00025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738"/>
        <w:jc w:val="thaiDistribute"/>
        <w:rPr>
          <w:rFonts w:ascii="Browallia New" w:hAnsi="Browallia New" w:cs="Browallia New"/>
          <w:sz w:val="24"/>
          <w:szCs w:val="24"/>
        </w:rPr>
      </w:pPr>
    </w:p>
    <w:p w14:paraId="11195109" w14:textId="1346801E" w:rsidR="00DF04EC" w:rsidRDefault="00DF04EC" w:rsidP="00025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738"/>
        <w:jc w:val="thaiDistribute"/>
        <w:rPr>
          <w:rFonts w:ascii="Browallia New" w:hAnsi="Browallia New" w:cs="Browallia New"/>
          <w:sz w:val="24"/>
          <w:szCs w:val="24"/>
        </w:rPr>
      </w:pPr>
    </w:p>
    <w:p w14:paraId="12ADBB12" w14:textId="2DEE4F8C" w:rsidR="00DF04EC" w:rsidRDefault="00DF04EC" w:rsidP="00025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738"/>
        <w:jc w:val="thaiDistribute"/>
        <w:rPr>
          <w:rFonts w:ascii="Browallia New" w:hAnsi="Browallia New" w:cs="Browallia New"/>
          <w:sz w:val="24"/>
          <w:szCs w:val="24"/>
        </w:rPr>
      </w:pPr>
    </w:p>
    <w:p w14:paraId="2A6E7591" w14:textId="05A3AE2A" w:rsidR="00DF04EC" w:rsidRDefault="00DF04EC" w:rsidP="00025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738"/>
        <w:jc w:val="thaiDistribute"/>
        <w:rPr>
          <w:rFonts w:ascii="Browallia New" w:hAnsi="Browallia New" w:cs="Browallia New"/>
          <w:sz w:val="24"/>
          <w:szCs w:val="24"/>
        </w:rPr>
      </w:pPr>
    </w:p>
    <w:p w14:paraId="735D4630" w14:textId="77777777" w:rsidR="00A504D3" w:rsidRDefault="00A504D3" w:rsidP="00025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738"/>
        <w:jc w:val="thaiDistribute"/>
        <w:rPr>
          <w:rFonts w:ascii="Browallia New" w:hAnsi="Browallia New" w:cs="Browallia New"/>
          <w:sz w:val="24"/>
          <w:szCs w:val="24"/>
        </w:rPr>
      </w:pPr>
    </w:p>
    <w:p w14:paraId="49BA35C0" w14:textId="77777777" w:rsidR="00DF04EC" w:rsidRPr="005B3407" w:rsidRDefault="00DF04EC" w:rsidP="00025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738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33F1FCA" w14:textId="77777777" w:rsidR="005B3407" w:rsidRDefault="002F66B0" w:rsidP="007E5B05">
      <w:pPr>
        <w:pStyle w:val="CordiaNew"/>
        <w:numPr>
          <w:ilvl w:val="2"/>
          <w:numId w:val="27"/>
        </w:numPr>
        <w:tabs>
          <w:tab w:val="clear" w:pos="4153"/>
          <w:tab w:val="clear" w:pos="8306"/>
          <w:tab w:val="left" w:pos="851"/>
        </w:tabs>
        <w:ind w:firstLine="9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3F47EF">
        <w:rPr>
          <w:rFonts w:ascii="Browallia New" w:hAnsi="Browallia New" w:cs="Browallia New" w:hint="cs"/>
          <w:color w:val="auto"/>
          <w:sz w:val="28"/>
          <w:szCs w:val="28"/>
          <w:cs/>
        </w:rPr>
        <w:lastRenderedPageBreak/>
        <w:t>มาตรฐานใหม่ที่มี</w:t>
      </w:r>
      <w:r w:rsidRPr="003F47EF">
        <w:rPr>
          <w:rFonts w:ascii="Browallia New" w:hAnsi="Browallia New" w:cs="Browallia New"/>
          <w:color w:val="auto"/>
          <w:sz w:val="28"/>
          <w:szCs w:val="28"/>
          <w:cs/>
        </w:rPr>
        <w:t>ผลบังคับใช้สำหรับรอบระยะเวลาบัญชีที่เริ่มในหรือหลังวันที่</w:t>
      </w:r>
      <w:r w:rsidRPr="003F47EF">
        <w:rPr>
          <w:rFonts w:ascii="Browallia New" w:hAnsi="Browallia New" w:cs="Browallia New"/>
          <w:color w:val="auto"/>
          <w:sz w:val="28"/>
          <w:szCs w:val="28"/>
        </w:rPr>
        <w:t> 1 </w:t>
      </w:r>
      <w:r w:rsidRPr="003F47EF">
        <w:rPr>
          <w:rFonts w:ascii="Browallia New" w:hAnsi="Browallia New" w:cs="Browallia New"/>
          <w:color w:val="auto"/>
          <w:sz w:val="28"/>
          <w:szCs w:val="28"/>
          <w:cs/>
        </w:rPr>
        <w:t>มกราคม</w:t>
      </w:r>
      <w:r w:rsidRPr="003F47EF">
        <w:rPr>
          <w:rFonts w:ascii="Browallia New" w:hAnsi="Browallia New" w:cs="Browallia New"/>
          <w:color w:val="auto"/>
          <w:sz w:val="28"/>
          <w:szCs w:val="28"/>
        </w:rPr>
        <w:t> 2562 </w:t>
      </w:r>
      <w:r w:rsidRPr="003F47EF">
        <w:rPr>
          <w:rFonts w:ascii="Browallia New" w:hAnsi="Browallia New" w:cs="Browallia New"/>
          <w:color w:val="auto"/>
          <w:sz w:val="28"/>
          <w:szCs w:val="28"/>
          <w:cs/>
        </w:rPr>
        <w:t>เป็นต้น</w:t>
      </w:r>
    </w:p>
    <w:p w14:paraId="7FDFD0FC" w14:textId="67879435" w:rsidR="002F66B0" w:rsidRDefault="002F66B0" w:rsidP="00700306">
      <w:pPr>
        <w:pStyle w:val="CordiaNew"/>
        <w:tabs>
          <w:tab w:val="clear" w:pos="4153"/>
          <w:tab w:val="clear" w:pos="8306"/>
          <w:tab w:val="left" w:pos="851"/>
        </w:tabs>
        <w:ind w:left="900" w:firstLine="51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3F47EF">
        <w:rPr>
          <w:rFonts w:ascii="Browallia New" w:hAnsi="Browallia New" w:cs="Browallia New"/>
          <w:color w:val="auto"/>
          <w:sz w:val="28"/>
          <w:szCs w:val="28"/>
          <w:cs/>
        </w:rPr>
        <w:t>ไป</w:t>
      </w:r>
    </w:p>
    <w:p w14:paraId="574DA532" w14:textId="77777777" w:rsidR="00700306" w:rsidRPr="00AD1DD3" w:rsidRDefault="00700306" w:rsidP="00700306">
      <w:pPr>
        <w:pStyle w:val="CordiaNew"/>
        <w:tabs>
          <w:tab w:val="clear" w:pos="4153"/>
          <w:tab w:val="clear" w:pos="8306"/>
          <w:tab w:val="left" w:pos="851"/>
        </w:tabs>
        <w:ind w:left="900" w:firstLine="518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2A2FD3C2" w14:textId="227E4E19" w:rsidR="0015549E" w:rsidRDefault="002F66B0" w:rsidP="005B3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3F47EF">
        <w:rPr>
          <w:rFonts w:ascii="Browallia New" w:hAnsi="Browallia New" w:cs="Browallia New" w:hint="cs"/>
          <w:sz w:val="28"/>
          <w:szCs w:val="28"/>
          <w:cs/>
        </w:rPr>
        <w:t xml:space="preserve">ในระหว่างปี </w:t>
      </w:r>
      <w:r w:rsidRPr="003F47EF">
        <w:rPr>
          <w:rFonts w:ascii="Browallia New" w:hAnsi="Browallia New" w:cs="Browallia New"/>
          <w:sz w:val="28"/>
          <w:szCs w:val="28"/>
          <w:cs/>
        </w:rPr>
        <w:t xml:space="preserve">สภาวิชาชีพบัญชีได้เผยแพร่มาตรฐานการรายงานทางการเงิน ฉบับที่ </w:t>
      </w:r>
      <w:r w:rsidRPr="003F47EF">
        <w:rPr>
          <w:rFonts w:ascii="Browallia New" w:hAnsi="Browallia New" w:cs="Browallia New"/>
          <w:sz w:val="28"/>
          <w:szCs w:val="28"/>
        </w:rPr>
        <w:t>15</w:t>
      </w:r>
      <w:r w:rsidRPr="003F47E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3F47EF">
        <w:rPr>
          <w:rFonts w:ascii="Browallia New" w:hAnsi="Browallia New" w:cs="Browallia New"/>
          <w:sz w:val="28"/>
          <w:szCs w:val="28"/>
          <w:cs/>
        </w:rPr>
        <w:t>เรื่อง “รายได้จากสัญญาที่ทำกับลูกค้า” (TFRS</w:t>
      </w:r>
      <w:r w:rsidRPr="003F47E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3F47EF">
        <w:rPr>
          <w:rFonts w:ascii="Browallia New" w:hAnsi="Browallia New" w:cs="Browallia New"/>
          <w:sz w:val="28"/>
          <w:szCs w:val="28"/>
          <w:cs/>
        </w:rPr>
        <w:t>15)</w:t>
      </w:r>
      <w:r w:rsidRPr="003F47E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3F47EF">
        <w:rPr>
          <w:rFonts w:ascii="Browallia New" w:hAnsi="Browallia New" w:cs="Browallia New"/>
          <w:sz w:val="28"/>
          <w:szCs w:val="28"/>
          <w:cs/>
        </w:rPr>
        <w:t xml:space="preserve">มาตรฐานการรายงานทางการเงิน ฉบับที่ </w:t>
      </w:r>
      <w:r w:rsidRPr="003F47EF">
        <w:rPr>
          <w:rFonts w:ascii="Browallia New" w:hAnsi="Browallia New" w:cs="Browallia New"/>
          <w:sz w:val="28"/>
          <w:szCs w:val="28"/>
        </w:rPr>
        <w:t>15</w:t>
      </w:r>
      <w:r w:rsidRPr="003F47EF">
        <w:rPr>
          <w:rFonts w:ascii="Browallia New" w:hAnsi="Browallia New" w:cs="Browallia New"/>
          <w:sz w:val="28"/>
          <w:szCs w:val="28"/>
          <w:cs/>
        </w:rPr>
        <w:t xml:space="preserve"> มีผลบังคับใช้สำหรับรอบระยะเวลาบัญชีที่เริ่มในหรือหลังวันที่ </w:t>
      </w:r>
      <w:r w:rsidRPr="003F47EF">
        <w:rPr>
          <w:rFonts w:ascii="Browallia New" w:hAnsi="Browallia New" w:cs="Browallia New"/>
          <w:sz w:val="28"/>
          <w:szCs w:val="28"/>
        </w:rPr>
        <w:t>1</w:t>
      </w:r>
      <w:r w:rsidRPr="003F47EF">
        <w:rPr>
          <w:rFonts w:ascii="Browallia New" w:hAnsi="Browallia New" w:cs="Browallia New"/>
          <w:sz w:val="28"/>
          <w:szCs w:val="28"/>
          <w:cs/>
        </w:rPr>
        <w:t xml:space="preserve"> มกราคม </w:t>
      </w:r>
      <w:r w:rsidRPr="003F47EF">
        <w:rPr>
          <w:rFonts w:ascii="Browallia New" w:hAnsi="Browallia New" w:cs="Browallia New"/>
          <w:sz w:val="28"/>
          <w:szCs w:val="28"/>
        </w:rPr>
        <w:t>2562</w:t>
      </w:r>
      <w:r w:rsidRPr="003F47EF">
        <w:rPr>
          <w:rFonts w:ascii="Browallia New" w:hAnsi="Browallia New" w:cs="Browallia New"/>
          <w:sz w:val="28"/>
          <w:szCs w:val="28"/>
          <w:cs/>
        </w:rPr>
        <w:t xml:space="preserve"> ซึ่งมีการกำหนดหลักในการรรับรู้รายได้ใหม่ แทนการใช้มาตรฐานการบัญชี ฉบับที่ </w:t>
      </w:r>
      <w:r w:rsidRPr="003F47EF">
        <w:rPr>
          <w:rFonts w:ascii="Browallia New" w:hAnsi="Browallia New" w:cs="Browallia New"/>
          <w:sz w:val="28"/>
          <w:szCs w:val="28"/>
        </w:rPr>
        <w:t>18</w:t>
      </w:r>
      <w:r w:rsidRPr="003F47E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3F47EF">
        <w:rPr>
          <w:rFonts w:ascii="Browallia New" w:hAnsi="Browallia New" w:cs="Browallia New"/>
          <w:sz w:val="28"/>
          <w:szCs w:val="28"/>
          <w:cs/>
        </w:rPr>
        <w:t xml:space="preserve">เรื่อง “รายได้” มาตรฐานการบัญชี ฉบับที่ </w:t>
      </w:r>
      <w:r w:rsidRPr="003F47EF">
        <w:rPr>
          <w:rFonts w:ascii="Browallia New" w:hAnsi="Browallia New" w:cs="Browallia New"/>
          <w:sz w:val="28"/>
          <w:szCs w:val="28"/>
        </w:rPr>
        <w:t>11</w:t>
      </w:r>
      <w:r w:rsidRPr="003F47EF">
        <w:rPr>
          <w:rFonts w:ascii="Browallia New" w:hAnsi="Browallia New" w:cs="Browallia New"/>
          <w:sz w:val="28"/>
          <w:szCs w:val="28"/>
          <w:cs/>
        </w:rPr>
        <w:t xml:space="preserve"> “สัญญาก่อสร้าง” รวมถึงการตีความมาตรฐานที่เกี่ยวข้องกับรายได้อีกหลายฉบับ มาตรฐานฉบับใหม่ได้มีการกำหนดหลัก</w:t>
      </w:r>
      <w:r w:rsidRPr="003F47EF">
        <w:rPr>
          <w:rFonts w:ascii="Browallia New" w:hAnsi="Browallia New" w:cs="Browallia New" w:hint="cs"/>
          <w:sz w:val="28"/>
          <w:szCs w:val="28"/>
          <w:cs/>
        </w:rPr>
        <w:t>เกณฑ์ให้ผู้ขายหรือผู้ให้บริการต้องคำนึงถึงภาระที่ต้องปฎิบัติ</w:t>
      </w:r>
      <w:r w:rsidRPr="003F47EF">
        <w:rPr>
          <w:rFonts w:ascii="Browallia New" w:hAnsi="Browallia New" w:cs="Browallia New"/>
          <w:sz w:val="28"/>
          <w:szCs w:val="28"/>
          <w:cs/>
        </w:rPr>
        <w:t>ในการรับรู้รายได้และให้แนวปฏิบัติทางบัญชีเพิ่มเติมในหลายเรื่อง ซึ่งมีข้อจำกัดในรายละเอียดในมาตรฐานการรายงานทางการเงินที่ใช้ในปัจจุบัน</w:t>
      </w:r>
    </w:p>
    <w:p w14:paraId="6286E7F3" w14:textId="77777777" w:rsidR="00252F1C" w:rsidRPr="00AD1DD3" w:rsidRDefault="00252F1C" w:rsidP="003B0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73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F4918EF" w14:textId="30FDFAA0" w:rsidR="00E5506D" w:rsidRDefault="00252F1C" w:rsidP="00A50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18" w:firstLine="2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>ผู้บริ</w:t>
      </w:r>
      <w:r w:rsidR="00D85D7F">
        <w:rPr>
          <w:rFonts w:ascii="Browallia New" w:hAnsi="Browallia New" w:cs="Browallia New" w:hint="cs"/>
          <w:sz w:val="28"/>
          <w:szCs w:val="28"/>
          <w:cs/>
          <w:lang w:val="en-GB"/>
        </w:rPr>
        <w:t>หาร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ของกลุ่มบริษัทอยู่ในระหว่างการทบทวนผลกระทบขั้นสุดท้ายจากการใช้มาตรฐานการรายงานทางการเงินฉบับใหม่</w:t>
      </w:r>
    </w:p>
    <w:p w14:paraId="6EA8D67E" w14:textId="77777777" w:rsidR="002B318D" w:rsidRPr="00AD1DD3" w:rsidRDefault="002B318D" w:rsidP="00252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 w:firstLine="3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89F9D85" w14:textId="7127F23E" w:rsidR="002B318D" w:rsidRPr="005B3407" w:rsidRDefault="00D85D7F" w:rsidP="007E5B05">
      <w:pPr>
        <w:pStyle w:val="CordiaNew"/>
        <w:numPr>
          <w:ilvl w:val="2"/>
          <w:numId w:val="27"/>
        </w:numPr>
        <w:tabs>
          <w:tab w:val="clear" w:pos="4153"/>
          <w:tab w:val="clear" w:pos="8306"/>
          <w:tab w:val="left" w:pos="851"/>
        </w:tabs>
        <w:ind w:left="1418" w:hanging="59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bookmarkStart w:id="0" w:name="_Hlk2176079"/>
      <w:r w:rsidRPr="00D85D7F">
        <w:rPr>
          <w:rFonts w:ascii="Browallia New" w:hAnsi="Browallia New" w:cs="Browallia New"/>
          <w:color w:val="auto"/>
          <w:sz w:val="28"/>
          <w:szCs w:val="28"/>
          <w:cs/>
        </w:rPr>
        <w:t xml:space="preserve">มาตรฐานใหม่ที่ผลบังคับใช้สำหรับรอบระยะเวลาบัญชีที่เริ่มในหรือหลังวันที่ </w:t>
      </w:r>
      <w:r w:rsidR="008C531F">
        <w:rPr>
          <w:rFonts w:ascii="Browallia New" w:hAnsi="Browallia New" w:cs="Browallia New"/>
          <w:color w:val="auto"/>
          <w:sz w:val="28"/>
          <w:szCs w:val="28"/>
        </w:rPr>
        <w:t>1</w:t>
      </w:r>
      <w:r w:rsidRPr="00D85D7F">
        <w:rPr>
          <w:rFonts w:ascii="Browallia New" w:hAnsi="Browallia New" w:cs="Browallia New"/>
          <w:color w:val="auto"/>
          <w:sz w:val="28"/>
          <w:szCs w:val="28"/>
          <w:cs/>
        </w:rPr>
        <w:t xml:space="preserve"> มกราคม </w:t>
      </w:r>
      <w:r w:rsidR="008C531F">
        <w:rPr>
          <w:rFonts w:ascii="Browallia New" w:hAnsi="Browallia New" w:cs="Browallia New"/>
          <w:color w:val="auto"/>
          <w:sz w:val="28"/>
          <w:szCs w:val="28"/>
        </w:rPr>
        <w:t>2563</w:t>
      </w:r>
      <w:r w:rsidRPr="00D85D7F">
        <w:rPr>
          <w:rFonts w:ascii="Browallia New" w:hAnsi="Browallia New" w:cs="Browallia New"/>
          <w:color w:val="auto"/>
          <w:sz w:val="28"/>
          <w:szCs w:val="28"/>
          <w:cs/>
        </w:rPr>
        <w:t xml:space="preserve"> เป็นต้น</w:t>
      </w:r>
      <w:r w:rsidR="005B3407">
        <w:rPr>
          <w:rFonts w:ascii="Browallia New" w:hAnsi="Browallia New" w:cs="Browallia New"/>
          <w:color w:val="auto"/>
          <w:sz w:val="28"/>
          <w:szCs w:val="28"/>
        </w:rPr>
        <w:t xml:space="preserve">        </w:t>
      </w:r>
      <w:r w:rsidRPr="00D85D7F">
        <w:rPr>
          <w:rFonts w:ascii="Browallia New" w:hAnsi="Browallia New" w:cs="Browallia New"/>
          <w:color w:val="auto"/>
          <w:sz w:val="28"/>
          <w:szCs w:val="28"/>
          <w:cs/>
        </w:rPr>
        <w:t>ไป</w:t>
      </w:r>
    </w:p>
    <w:p w14:paraId="1845C46B" w14:textId="77777777" w:rsidR="00D85D7F" w:rsidRPr="00AD1DD3" w:rsidRDefault="00D85D7F" w:rsidP="00D85D7F">
      <w:pPr>
        <w:pStyle w:val="CordiaNew"/>
        <w:tabs>
          <w:tab w:val="clear" w:pos="4153"/>
          <w:tab w:val="left" w:pos="709"/>
        </w:tabs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14:paraId="2EFE2757" w14:textId="0AD9B35D" w:rsidR="00252F1C" w:rsidRDefault="002B318D" w:rsidP="005B3407">
      <w:pPr>
        <w:pStyle w:val="CordiaNew"/>
        <w:tabs>
          <w:tab w:val="clear" w:pos="4153"/>
        </w:tabs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2B318D">
        <w:rPr>
          <w:rFonts w:ascii="Browallia New" w:hAnsi="Browallia New" w:cs="Browallia New" w:hint="cs"/>
          <w:sz w:val="28"/>
          <w:szCs w:val="28"/>
          <w:cs/>
        </w:rPr>
        <w:t xml:space="preserve">ในระหว่างปี </w:t>
      </w:r>
      <w:r w:rsidRPr="002B318D">
        <w:rPr>
          <w:rFonts w:ascii="Browallia New" w:hAnsi="Browallia New" w:cs="Browallia New"/>
          <w:sz w:val="28"/>
          <w:szCs w:val="28"/>
          <w:cs/>
        </w:rPr>
        <w:t>สภาวิชาชีพบัญชีได้เผยแพร่มาตรฐานการรายงานทางการเงิน</w:t>
      </w:r>
      <w:r w:rsidRPr="002B318D">
        <w:rPr>
          <w:rFonts w:ascii="Browallia New" w:hAnsi="Browallia New" w:cs="Browallia New" w:hint="cs"/>
          <w:sz w:val="28"/>
          <w:szCs w:val="28"/>
          <w:cs/>
        </w:rPr>
        <w:t>สำหรับเครื่องมือทางการเงิน</w:t>
      </w:r>
      <w:r w:rsidRPr="002B318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B318D">
        <w:rPr>
          <w:rFonts w:ascii="Browallia New" w:hAnsi="Browallia New" w:cs="Browallia New" w:hint="cs"/>
          <w:sz w:val="28"/>
          <w:szCs w:val="28"/>
          <w:cs/>
        </w:rPr>
        <w:t xml:space="preserve">ซึ่งประกอบด้วย </w:t>
      </w:r>
      <w:r w:rsidRPr="002B318D">
        <w:rPr>
          <w:rFonts w:ascii="Browallia New" w:hAnsi="Browallia New" w:cs="Browallia New"/>
          <w:sz w:val="28"/>
          <w:szCs w:val="28"/>
        </w:rPr>
        <w:t>TFRS 9 “</w:t>
      </w:r>
      <w:r w:rsidRPr="002B318D">
        <w:rPr>
          <w:rFonts w:ascii="Browallia New" w:hAnsi="Browallia New" w:cs="Browallia New" w:hint="cs"/>
          <w:sz w:val="28"/>
          <w:szCs w:val="28"/>
          <w:cs/>
        </w:rPr>
        <w:t>เครื่องมือทางการเงิน” TAS 32 “การแสดงรายการสำหรับเครื่องมือทางการเงิน” TFRS 7 “การเปิดเผยข้อมูลสำหรับเครื่องมือทางการเงิน” TFRIC 16</w:t>
      </w:r>
      <w:r w:rsidRPr="002B318D">
        <w:rPr>
          <w:rFonts w:ascii="Browallia New" w:hAnsi="Browallia New" w:cs="Browallia New"/>
          <w:sz w:val="28"/>
          <w:szCs w:val="28"/>
        </w:rPr>
        <w:t xml:space="preserve"> “</w:t>
      </w:r>
      <w:r w:rsidRPr="002B318D">
        <w:rPr>
          <w:rFonts w:ascii="Browallia New" w:hAnsi="Browallia New" w:cs="Browallia New" w:hint="cs"/>
          <w:sz w:val="28"/>
          <w:szCs w:val="28"/>
          <w:cs/>
        </w:rPr>
        <w:t>การป้องกันความเสี่ยงของเงินลงทุนสุทธิในหน่วยงานต่างประเทศ</w:t>
      </w:r>
      <w:r w:rsidRPr="002B318D">
        <w:rPr>
          <w:rFonts w:ascii="Browallia New" w:hAnsi="Browallia New" w:cs="Browallia New"/>
          <w:sz w:val="28"/>
          <w:szCs w:val="28"/>
        </w:rPr>
        <w:t xml:space="preserve">” </w:t>
      </w:r>
      <w:r w:rsidRPr="002B318D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Pr="002B318D">
        <w:rPr>
          <w:rFonts w:ascii="Browallia New" w:hAnsi="Browallia New" w:cs="Browallia New"/>
          <w:sz w:val="28"/>
          <w:szCs w:val="28"/>
        </w:rPr>
        <w:t>TFRIC 19 “</w:t>
      </w:r>
      <w:r w:rsidRPr="002B318D">
        <w:rPr>
          <w:rFonts w:ascii="Browallia New" w:hAnsi="Browallia New" w:cs="Browallia New" w:hint="cs"/>
          <w:sz w:val="28"/>
          <w:szCs w:val="28"/>
          <w:cs/>
        </w:rPr>
        <w:t>การชำระหนี้สินทางการเงินด้วยตราสารทุน</w:t>
      </w:r>
      <w:r w:rsidRPr="002B318D">
        <w:rPr>
          <w:rFonts w:ascii="Browallia New" w:hAnsi="Browallia New" w:cs="Browallia New"/>
          <w:sz w:val="28"/>
          <w:szCs w:val="28"/>
        </w:rPr>
        <w:t>”</w:t>
      </w:r>
      <w:r w:rsidRPr="002B318D">
        <w:rPr>
          <w:rFonts w:ascii="Browallia New" w:hAnsi="Browallia New" w:cs="Browallia New"/>
          <w:sz w:val="28"/>
          <w:szCs w:val="28"/>
          <w:cs/>
        </w:rPr>
        <w:t xml:space="preserve"> มีผลบังคับใช้สำหรับรอบระยะเวลาบัญชีที่เริ่มในหรือหลังวันที่ </w:t>
      </w:r>
      <w:r w:rsidRPr="002B318D">
        <w:rPr>
          <w:rFonts w:ascii="Browallia New" w:hAnsi="Browallia New" w:cs="Browallia New"/>
          <w:sz w:val="28"/>
          <w:szCs w:val="28"/>
        </w:rPr>
        <w:t>1</w:t>
      </w:r>
      <w:r w:rsidRPr="002B318D">
        <w:rPr>
          <w:rFonts w:ascii="Browallia New" w:hAnsi="Browallia New" w:cs="Browallia New"/>
          <w:sz w:val="28"/>
          <w:szCs w:val="28"/>
          <w:cs/>
        </w:rPr>
        <w:t> มกราคม </w:t>
      </w:r>
      <w:r w:rsidRPr="002B318D">
        <w:rPr>
          <w:rFonts w:ascii="Browallia New" w:hAnsi="Browallia New" w:cs="Browallia New"/>
          <w:sz w:val="28"/>
          <w:szCs w:val="28"/>
        </w:rPr>
        <w:t>2563</w:t>
      </w:r>
      <w:r w:rsidRPr="002B318D">
        <w:rPr>
          <w:rFonts w:ascii="Browallia New" w:hAnsi="Browallia New" w:cs="Browallia New"/>
          <w:sz w:val="28"/>
          <w:szCs w:val="28"/>
          <w:cs/>
        </w:rPr>
        <w:t xml:space="preserve"> ซึ่งมีข้อกำหนดใหม่เกี่ยวกับนิยาม การรับรู้รายการ การ</w:t>
      </w:r>
      <w:r w:rsidR="007411E1">
        <w:rPr>
          <w:rFonts w:ascii="Browallia New" w:hAnsi="Browallia New" w:cs="Browallia New" w:hint="cs"/>
          <w:sz w:val="28"/>
          <w:szCs w:val="28"/>
          <w:cs/>
        </w:rPr>
        <w:t>จัดประเภท</w:t>
      </w:r>
      <w:r w:rsidRPr="002B318D">
        <w:rPr>
          <w:rFonts w:ascii="Browallia New" w:hAnsi="Browallia New" w:cs="Browallia New"/>
          <w:sz w:val="28"/>
          <w:szCs w:val="28"/>
          <w:cs/>
        </w:rPr>
        <w:t>รายการ การ</w:t>
      </w:r>
      <w:r w:rsidR="007411E1">
        <w:rPr>
          <w:rFonts w:ascii="Browallia New" w:hAnsi="Browallia New" w:cs="Browallia New" w:hint="cs"/>
          <w:sz w:val="28"/>
          <w:szCs w:val="28"/>
          <w:cs/>
        </w:rPr>
        <w:t>วัด</w:t>
      </w:r>
      <w:r w:rsidRPr="002B318D">
        <w:rPr>
          <w:rFonts w:ascii="Browallia New" w:hAnsi="Browallia New" w:cs="Browallia New"/>
          <w:sz w:val="28"/>
          <w:szCs w:val="28"/>
          <w:cs/>
        </w:rPr>
        <w:t>มูลค่า และการด้อยค่าของสินทรัพย์ทางการเงิน รวมถึงให้แนวทางปฏิบัติเกี่ยวกับการบัญชีป้องกันความเสี่ยง</w:t>
      </w:r>
      <w:bookmarkEnd w:id="0"/>
    </w:p>
    <w:p w14:paraId="63950A37" w14:textId="77777777" w:rsidR="00343A70" w:rsidRPr="00AD1DD3" w:rsidRDefault="00343A70" w:rsidP="005B3407">
      <w:pPr>
        <w:pStyle w:val="CordiaNew"/>
        <w:tabs>
          <w:tab w:val="clear" w:pos="4153"/>
        </w:tabs>
        <w:ind w:left="1418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0410E1F2" w14:textId="77777777" w:rsidR="005B7E18" w:rsidRPr="007F61E7" w:rsidRDefault="005B7E18" w:rsidP="00AE6BB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7F61E7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>นโยบายการบัญชีที่สำคัญ</w:t>
      </w:r>
    </w:p>
    <w:p w14:paraId="16B8AE06" w14:textId="77777777" w:rsidR="005B7E18" w:rsidRPr="00AD1DD3" w:rsidRDefault="005B7E18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742DAAE" w14:textId="77777777" w:rsidR="000167E8" w:rsidRPr="007F61E7" w:rsidRDefault="000167E8" w:rsidP="00AD1DD3">
      <w:pPr>
        <w:pStyle w:val="BodyText2"/>
        <w:numPr>
          <w:ilvl w:val="1"/>
          <w:numId w:val="17"/>
        </w:numPr>
        <w:ind w:left="846" w:right="47" w:hanging="396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การรับรู้รายได้</w:t>
      </w:r>
    </w:p>
    <w:p w14:paraId="5ACC4051" w14:textId="77777777" w:rsidR="000167E8" w:rsidRPr="00DF04EC" w:rsidRDefault="000167E8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0"/>
          <w:szCs w:val="20"/>
        </w:rPr>
      </w:pPr>
    </w:p>
    <w:p w14:paraId="68CC4E0C" w14:textId="77777777" w:rsidR="000167E8" w:rsidRPr="007F61E7" w:rsidRDefault="000167E8" w:rsidP="00AD1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left="990" w:hanging="117"/>
        <w:jc w:val="thaiDistribute"/>
        <w:rPr>
          <w:rFonts w:ascii="Browallia New" w:hAnsi="Browallia New" w:cs="Browallia New"/>
          <w:i/>
          <w:iCs/>
          <w:spacing w:val="-6"/>
          <w:sz w:val="28"/>
          <w:szCs w:val="28"/>
        </w:rPr>
      </w:pPr>
      <w:r w:rsidRPr="007F61E7">
        <w:rPr>
          <w:rFonts w:ascii="Browallia New" w:hAnsi="Browallia New" w:cs="Browallia New"/>
          <w:i/>
          <w:iCs/>
          <w:sz w:val="28"/>
          <w:szCs w:val="28"/>
          <w:cs/>
        </w:rPr>
        <w:t>รายได้จากการขายสินค้า</w:t>
      </w:r>
    </w:p>
    <w:p w14:paraId="00DB0E69" w14:textId="77777777" w:rsidR="000167E8" w:rsidRPr="00C04DF6" w:rsidRDefault="005A179F" w:rsidP="00AD1D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 New" w:hAnsi="Browallia New" w:cs="Browallia New"/>
          <w:i/>
          <w:sz w:val="28"/>
          <w:szCs w:val="28"/>
          <w:cs/>
        </w:rPr>
      </w:pPr>
      <w:r w:rsidRPr="007F61E7">
        <w:rPr>
          <w:rFonts w:ascii="Browallia New" w:hAnsi="Browallia New" w:cs="Browallia New"/>
          <w:i/>
          <w:sz w:val="28"/>
          <w:szCs w:val="28"/>
          <w:cs/>
        </w:rPr>
        <w:t>บริษัทและบริษัทย่อย</w:t>
      </w:r>
      <w:r w:rsidR="000167E8" w:rsidRPr="007F61E7">
        <w:rPr>
          <w:rFonts w:ascii="Browallia New" w:hAnsi="Browallia New" w:cs="Browallia New"/>
          <w:i/>
          <w:sz w:val="28"/>
          <w:szCs w:val="28"/>
          <w:cs/>
        </w:rPr>
        <w:t>รับรู้</w:t>
      </w:r>
      <w:r w:rsidRPr="007F61E7">
        <w:rPr>
          <w:rFonts w:ascii="Browallia New" w:hAnsi="Browallia New" w:cs="Browallia New"/>
          <w:i/>
          <w:sz w:val="28"/>
          <w:szCs w:val="28"/>
          <w:cs/>
        </w:rPr>
        <w:t>รายได้จากการขายสินค้า</w:t>
      </w:r>
      <w:r w:rsidR="000167E8" w:rsidRPr="007F61E7">
        <w:rPr>
          <w:rFonts w:ascii="Browallia New" w:hAnsi="Browallia New" w:cs="Browallia New"/>
          <w:i/>
          <w:sz w:val="28"/>
          <w:szCs w:val="28"/>
          <w:cs/>
        </w:rPr>
        <w:t>เมื่อได้โอนความเสี่ยงและผลตอบแทนที่เป็นสาระสำคัญของความเป็นเจ้าของของสินค้าให้กับผู้ซื้อแล้ว</w:t>
      </w:r>
      <w:r w:rsidR="000167E8" w:rsidRPr="00C04DF6">
        <w:rPr>
          <w:rFonts w:ascii="Browallia New" w:hAnsi="Browallia New" w:cs="Browallia New"/>
          <w:i/>
          <w:sz w:val="28"/>
          <w:szCs w:val="28"/>
          <w:cs/>
        </w:rPr>
        <w:t xml:space="preserve"> </w:t>
      </w:r>
    </w:p>
    <w:p w14:paraId="6EC482C5" w14:textId="77777777" w:rsidR="00BF3CCB" w:rsidRPr="00AD1DD3" w:rsidRDefault="00BF3CCB" w:rsidP="00AD1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hanging="117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03D9BB5A" w14:textId="77777777" w:rsidR="000167E8" w:rsidRPr="007F61E7" w:rsidRDefault="000167E8" w:rsidP="00AD1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left="990" w:hanging="117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7F61E7">
        <w:rPr>
          <w:rFonts w:ascii="Browallia New" w:hAnsi="Browallia New" w:cs="Browallia New"/>
          <w:i/>
          <w:iCs/>
          <w:sz w:val="28"/>
          <w:szCs w:val="28"/>
          <w:cs/>
        </w:rPr>
        <w:t>รายได้จากการให้บริการ</w:t>
      </w:r>
    </w:p>
    <w:p w14:paraId="52F52D68" w14:textId="16F2ED4F" w:rsidR="000167E8" w:rsidRPr="00C04DF6" w:rsidRDefault="005A179F" w:rsidP="00AD1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รายได้จากการให้บริการ</w:t>
      </w:r>
      <w:r w:rsidR="004E169D" w:rsidRPr="007F61E7">
        <w:rPr>
          <w:rFonts w:ascii="Browallia New" w:hAnsi="Browallia New" w:cs="Browallia New" w:hint="cs"/>
          <w:sz w:val="28"/>
          <w:szCs w:val="28"/>
          <w:cs/>
        </w:rPr>
        <w:t>แก่ลูกค้ารับรู้โดยอ้างอิงตามขั้นความสำเร็จขอ</w:t>
      </w:r>
      <w:r w:rsidR="00FE4EF3">
        <w:rPr>
          <w:rFonts w:ascii="Browallia New" w:hAnsi="Browallia New" w:cs="Browallia New" w:hint="cs"/>
          <w:sz w:val="28"/>
          <w:szCs w:val="28"/>
          <w:cs/>
        </w:rPr>
        <w:t>ง</w:t>
      </w:r>
      <w:r w:rsidR="004E169D" w:rsidRPr="007F61E7">
        <w:rPr>
          <w:rFonts w:ascii="Browallia New" w:hAnsi="Browallia New" w:cs="Browallia New" w:hint="cs"/>
          <w:sz w:val="28"/>
          <w:szCs w:val="28"/>
          <w:cs/>
        </w:rPr>
        <w:t>งานที่ทำเสร็จ</w:t>
      </w:r>
      <w:r w:rsidR="0029295A" w:rsidRPr="007F61E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4E169D" w:rsidRPr="007F61E7">
        <w:rPr>
          <w:rFonts w:ascii="Browallia New" w:hAnsi="Browallia New" w:cs="Browallia New" w:hint="cs"/>
          <w:sz w:val="28"/>
          <w:szCs w:val="28"/>
          <w:cs/>
        </w:rPr>
        <w:t>โดยใช้วิธีอัตราส่วนของบริการ</w:t>
      </w:r>
      <w:r w:rsidR="0029295A" w:rsidRPr="007F61E7">
        <w:rPr>
          <w:rFonts w:ascii="Browallia New" w:hAnsi="Browallia New" w:cs="Browallia New" w:hint="cs"/>
          <w:sz w:val="28"/>
          <w:szCs w:val="28"/>
          <w:cs/>
        </w:rPr>
        <w:t>ที่ให้จนถึงปัจจุบันเทียบกับบริการทั้งสิ</w:t>
      </w:r>
      <w:r w:rsidR="00D5512A">
        <w:rPr>
          <w:rFonts w:ascii="Browallia New" w:hAnsi="Browallia New" w:cs="Browallia New" w:hint="cs"/>
          <w:sz w:val="28"/>
          <w:szCs w:val="28"/>
          <w:cs/>
        </w:rPr>
        <w:t>้</w:t>
      </w:r>
      <w:r w:rsidR="0029295A" w:rsidRPr="007F61E7">
        <w:rPr>
          <w:rFonts w:ascii="Browallia New" w:hAnsi="Browallia New" w:cs="Browallia New" w:hint="cs"/>
          <w:sz w:val="28"/>
          <w:szCs w:val="28"/>
          <w:cs/>
        </w:rPr>
        <w:t>นที่ต้องให้แก่ลูกค้า</w:t>
      </w:r>
      <w:r w:rsidR="000167E8" w:rsidRPr="00C04DF6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2BC26778" w14:textId="77777777" w:rsidR="00F737DE" w:rsidRPr="00AD1DD3" w:rsidRDefault="00F737DE" w:rsidP="00AD1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117"/>
        <w:jc w:val="thaiDistribute"/>
        <w:rPr>
          <w:rFonts w:ascii="Browallia New" w:hAnsi="Browallia New" w:cs="Browallia New"/>
          <w:sz w:val="28"/>
          <w:szCs w:val="28"/>
        </w:rPr>
      </w:pPr>
    </w:p>
    <w:p w14:paraId="2938BDFD" w14:textId="72658996" w:rsidR="009E654D" w:rsidRDefault="009E654D" w:rsidP="00FA4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รายได้จากการให้บริการประเภทเรียกเก็บเงินล่วงหน้า</w:t>
      </w:r>
      <w:r w:rsidR="009917E8" w:rsidRPr="007F61E7">
        <w:rPr>
          <w:rFonts w:ascii="Browallia New" w:hAnsi="Browallia New" w:cs="Browallia New"/>
          <w:sz w:val="28"/>
          <w:szCs w:val="28"/>
          <w:cs/>
        </w:rPr>
        <w:t>จากลูกค้า</w:t>
      </w:r>
      <w:r w:rsidRPr="007F61E7">
        <w:rPr>
          <w:rFonts w:ascii="Browallia New" w:hAnsi="Browallia New" w:cs="Browallia New"/>
          <w:sz w:val="28"/>
          <w:szCs w:val="28"/>
          <w:cs/>
        </w:rPr>
        <w:t>จะถูกบันทึกเป็นรายได้รับล่วงหน้าและรับรู้เป็นรายได้ในงวดที่ให้บริการ</w:t>
      </w:r>
    </w:p>
    <w:p w14:paraId="44FBC8F6" w14:textId="4DA95F0C" w:rsidR="009917E8" w:rsidRDefault="009E654D" w:rsidP="00410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lastRenderedPageBreak/>
        <w:t>รายได้จากแฟรนไชส์รับรู้ตามเกณฑ์คงค้างซึ่งเป็นไปตามเนื้อหาทางเศรษฐกิจของข้อตกลงที่เกี่ยวข้อง</w:t>
      </w:r>
    </w:p>
    <w:p w14:paraId="75B03AA7" w14:textId="77777777" w:rsidR="00693D33" w:rsidRPr="007F61E7" w:rsidRDefault="00693D33" w:rsidP="00410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 New" w:hAnsi="Browallia New" w:cs="Browallia New"/>
          <w:sz w:val="28"/>
          <w:szCs w:val="28"/>
        </w:rPr>
      </w:pPr>
    </w:p>
    <w:p w14:paraId="0A5970E5" w14:textId="4C6AAA71" w:rsidR="009917E8" w:rsidRDefault="009917E8" w:rsidP="00410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ดอกเบี้ยรับรู้ตามเกณฑ์</w:t>
      </w:r>
      <w:r w:rsidR="002A22E3" w:rsidRPr="007F61E7">
        <w:rPr>
          <w:rFonts w:ascii="Browallia New" w:hAnsi="Browallia New" w:cs="Browallia New" w:hint="cs"/>
          <w:sz w:val="28"/>
          <w:szCs w:val="28"/>
          <w:cs/>
        </w:rPr>
        <w:t>คงค้าง</w:t>
      </w:r>
      <w:r w:rsidR="008F0D22" w:rsidRPr="007F61E7">
        <w:rPr>
          <w:rFonts w:ascii="Browallia New" w:hAnsi="Browallia New" w:cs="Browallia New"/>
          <w:sz w:val="28"/>
          <w:szCs w:val="28"/>
          <w:cs/>
        </w:rPr>
        <w:t>ตามสัดส่วนของเวลาโดยคำนึงถึง</w:t>
      </w:r>
      <w:r w:rsidRPr="007F61E7">
        <w:rPr>
          <w:rFonts w:ascii="Browallia New" w:hAnsi="Browallia New" w:cs="Browallia New"/>
          <w:sz w:val="28"/>
          <w:szCs w:val="28"/>
          <w:cs/>
        </w:rPr>
        <w:t>อัตราดอกเบี้ยที่แท้จริงของ</w:t>
      </w:r>
      <w:r w:rsidR="008F0D22" w:rsidRPr="007F61E7">
        <w:rPr>
          <w:rFonts w:ascii="Browallia New" w:hAnsi="Browallia New" w:cs="Browallia New"/>
          <w:sz w:val="28"/>
          <w:szCs w:val="28"/>
          <w:cs/>
        </w:rPr>
        <w:t>สินทรัพย์</w:t>
      </w:r>
    </w:p>
    <w:p w14:paraId="33197CA8" w14:textId="73CFF712" w:rsidR="00FA453A" w:rsidRDefault="00FA453A" w:rsidP="00FA4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 New" w:hAnsi="Browallia New" w:cs="Browallia New"/>
          <w:sz w:val="28"/>
          <w:szCs w:val="28"/>
        </w:rPr>
      </w:pPr>
    </w:p>
    <w:p w14:paraId="01778B9B" w14:textId="50358100" w:rsidR="00FA453A" w:rsidRPr="00FA453A" w:rsidRDefault="00FA453A" w:rsidP="00FA4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 New" w:hAnsi="Browallia New" w:cs="Browallia New"/>
          <w:sz w:val="28"/>
          <w:szCs w:val="28"/>
        </w:rPr>
      </w:pPr>
      <w:r w:rsidRPr="00FA453A">
        <w:rPr>
          <w:rFonts w:ascii="Browallia New" w:hAnsi="Browallia New" w:cs="Browallia New"/>
          <w:sz w:val="28"/>
          <w:szCs w:val="28"/>
          <w:cs/>
        </w:rPr>
        <w:t>บริษัทรับรู้รายได้ค่าธรรมเนียมแรกเข้าสำหรับสัญญา</w:t>
      </w:r>
      <w:r>
        <w:rPr>
          <w:rFonts w:ascii="Browallia New" w:hAnsi="Browallia New" w:cs="Browallia New" w:hint="cs"/>
          <w:sz w:val="28"/>
          <w:szCs w:val="28"/>
          <w:cs/>
        </w:rPr>
        <w:t>แฟรนไชส์</w:t>
      </w:r>
      <w:r w:rsidRPr="00FA453A">
        <w:rPr>
          <w:rFonts w:ascii="Browallia New" w:hAnsi="Browallia New" w:cs="Browallia New"/>
          <w:sz w:val="28"/>
          <w:szCs w:val="28"/>
        </w:rPr>
        <w:t xml:space="preserve"> </w:t>
      </w:r>
      <w:r w:rsidRPr="00FA453A">
        <w:rPr>
          <w:rFonts w:ascii="Browallia New" w:hAnsi="Browallia New" w:cs="Browallia New"/>
          <w:sz w:val="28"/>
          <w:szCs w:val="28"/>
          <w:cs/>
        </w:rPr>
        <w:t>เมื่อได้ให้บริการแก่ผู้รับสิทธิ</w:t>
      </w:r>
      <w:r>
        <w:rPr>
          <w:rFonts w:ascii="Browallia New" w:hAnsi="Browallia New" w:cs="Browallia New" w:hint="cs"/>
          <w:sz w:val="28"/>
          <w:szCs w:val="28"/>
          <w:cs/>
        </w:rPr>
        <w:t>เสร็จ</w:t>
      </w:r>
      <w:r w:rsidRPr="00FA453A">
        <w:rPr>
          <w:rFonts w:ascii="Browallia New" w:hAnsi="Browallia New" w:cs="Browallia New"/>
          <w:sz w:val="28"/>
          <w:szCs w:val="28"/>
          <w:cs/>
        </w:rPr>
        <w:t xml:space="preserve">สิ้นแล้ว  </w:t>
      </w:r>
    </w:p>
    <w:p w14:paraId="244CB2DF" w14:textId="77777777" w:rsidR="008F0D22" w:rsidRPr="007F61E7" w:rsidRDefault="008F0D22" w:rsidP="00FA4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 New" w:hAnsi="Browallia New" w:cs="Browallia New"/>
          <w:sz w:val="28"/>
          <w:szCs w:val="28"/>
        </w:rPr>
      </w:pPr>
    </w:p>
    <w:p w14:paraId="2D76D8E6" w14:textId="77777777" w:rsidR="00D22C56" w:rsidRPr="007F61E7" w:rsidRDefault="0013439F" w:rsidP="00FA4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436BB8C2" w14:textId="77777777" w:rsidR="00A502AF" w:rsidRPr="007F61E7" w:rsidRDefault="00A502AF" w:rsidP="00FA4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 New" w:hAnsi="Browallia New" w:cs="Browallia New"/>
          <w:sz w:val="28"/>
          <w:szCs w:val="28"/>
        </w:rPr>
      </w:pPr>
    </w:p>
    <w:p w14:paraId="169BD614" w14:textId="77777777" w:rsidR="008F0D22" w:rsidRPr="00C04DF6" w:rsidRDefault="008F0D22" w:rsidP="00AD1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รายได้อื่นรับรู้ตามเกณฑ์</w:t>
      </w:r>
      <w:r w:rsidR="002A22E3" w:rsidRPr="007F61E7">
        <w:rPr>
          <w:rFonts w:ascii="Browallia New" w:hAnsi="Browallia New" w:cs="Browallia New" w:hint="cs"/>
          <w:sz w:val="28"/>
          <w:szCs w:val="28"/>
          <w:cs/>
        </w:rPr>
        <w:t>คงค้าง</w:t>
      </w:r>
    </w:p>
    <w:p w14:paraId="3AB0858F" w14:textId="29B1E2BB" w:rsidR="0013439F" w:rsidRDefault="0013439F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F094E05" w14:textId="77777777" w:rsidR="005B7E18" w:rsidRPr="007F61E7" w:rsidRDefault="005B7E18" w:rsidP="00AD1DD3">
      <w:pPr>
        <w:pStyle w:val="BodyText2"/>
        <w:numPr>
          <w:ilvl w:val="1"/>
          <w:numId w:val="17"/>
        </w:numPr>
        <w:ind w:left="882" w:right="47" w:hanging="414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เงินสดและรายการเทียบเท่าเงินสด</w:t>
      </w:r>
    </w:p>
    <w:p w14:paraId="1302F49B" w14:textId="77777777" w:rsidR="005B7E18" w:rsidRPr="007F61E7" w:rsidRDefault="005B7E18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736E892A" w14:textId="77777777" w:rsidR="005B7E18" w:rsidRPr="00C04DF6" w:rsidRDefault="005B7E18" w:rsidP="00AD1DD3">
      <w:pPr>
        <w:tabs>
          <w:tab w:val="clear" w:pos="454"/>
          <w:tab w:val="clear" w:pos="680"/>
          <w:tab w:val="clear" w:pos="907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เงินส</w:t>
      </w:r>
      <w:r w:rsidR="0054772A" w:rsidRPr="007F61E7">
        <w:rPr>
          <w:rFonts w:ascii="Browallia New" w:hAnsi="Browallia New" w:cs="Browallia New"/>
          <w:sz w:val="28"/>
          <w:szCs w:val="28"/>
          <w:cs/>
        </w:rPr>
        <w:t>ดและรายการเทียบเท่าเงินสด หมายถึง เงินสดในมือ</w:t>
      </w:r>
      <w:r w:rsidRPr="007F61E7">
        <w:rPr>
          <w:rFonts w:ascii="Browallia New" w:hAnsi="Browallia New" w:cs="Browallia New"/>
          <w:sz w:val="28"/>
          <w:szCs w:val="28"/>
          <w:cs/>
        </w:rPr>
        <w:t>และเงินฝากธนาคารทุกประเภท</w:t>
      </w:r>
      <w:r w:rsidR="0054772A" w:rsidRPr="007F61E7">
        <w:rPr>
          <w:rFonts w:ascii="Browallia New" w:hAnsi="Browallia New" w:cs="Browallia New"/>
          <w:sz w:val="28"/>
          <w:szCs w:val="28"/>
          <w:cs/>
        </w:rPr>
        <w:t>ที่มีสภาพคล่องสูง (ซึ่งไม่มีข้อจำกัดในการใช้)</w:t>
      </w:r>
      <w:r w:rsidRPr="007F61E7">
        <w:rPr>
          <w:rFonts w:ascii="Browallia New" w:hAnsi="Browallia New" w:cs="Browallia New"/>
          <w:sz w:val="28"/>
          <w:szCs w:val="28"/>
          <w:cs/>
        </w:rPr>
        <w:t xml:space="preserve"> และ</w:t>
      </w:r>
      <w:r w:rsidR="0054772A" w:rsidRPr="007F61E7">
        <w:rPr>
          <w:rFonts w:ascii="Browallia New" w:hAnsi="Browallia New" w:cs="Browallia New"/>
          <w:sz w:val="28"/>
          <w:szCs w:val="28"/>
          <w:cs/>
        </w:rPr>
        <w:t>พร้อมที่จะเปลี่ยนเป็นเงินสดที่แน่นอนเมื่อครบกำหนด ซึ่งมีความเสี่ยงในการเปลี่ยนแปลงมูลค่าน้อย</w:t>
      </w:r>
      <w:r w:rsidRPr="00C04DF6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72910C90" w14:textId="77777777" w:rsidR="005B7E18" w:rsidRPr="00C04DF6" w:rsidRDefault="005B7E18" w:rsidP="00AE6BB0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419BD757" w14:textId="77777777" w:rsidR="005B7E18" w:rsidRPr="007F61E7" w:rsidRDefault="005B7E18" w:rsidP="00AD1DD3">
      <w:pPr>
        <w:pStyle w:val="BodyText2"/>
        <w:numPr>
          <w:ilvl w:val="1"/>
          <w:numId w:val="17"/>
        </w:numPr>
        <w:ind w:left="909" w:right="47" w:hanging="423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เงินลงทุนชั่วคราว</w:t>
      </w:r>
    </w:p>
    <w:p w14:paraId="12A0F528" w14:textId="77777777" w:rsidR="005B7E18" w:rsidRPr="007F61E7" w:rsidRDefault="005B7E18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3E9BD1F" w14:textId="77777777" w:rsidR="005B7E18" w:rsidRPr="00C04DF6" w:rsidRDefault="00A52984" w:rsidP="00AD1DD3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เงินลงทุนชั่วคราวถือเป็นหลักทรัพย์เพื่อค้าซึ่งแสดงด้วยมูลค่ายุติธรรม</w:t>
      </w:r>
      <w:r w:rsidR="00ED7D7A" w:rsidRPr="007F61E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F61E7">
        <w:rPr>
          <w:rFonts w:ascii="Browallia New" w:hAnsi="Browallia New" w:cs="Browallia New"/>
          <w:sz w:val="28"/>
          <w:szCs w:val="28"/>
          <w:cs/>
        </w:rPr>
        <w:t>กำไรหรือขาดทุนจากการ</w:t>
      </w:r>
      <w:r w:rsidR="00CB4D25" w:rsidRPr="007F61E7">
        <w:rPr>
          <w:rFonts w:ascii="Browallia New" w:hAnsi="Browallia New" w:cs="Browallia New" w:hint="cs"/>
          <w:sz w:val="28"/>
          <w:szCs w:val="28"/>
          <w:cs/>
        </w:rPr>
        <w:t>ปรับ</w:t>
      </w:r>
      <w:r w:rsidR="00ED7D7A" w:rsidRPr="007F61E7">
        <w:rPr>
          <w:rFonts w:ascii="Browallia New" w:hAnsi="Browallia New" w:cs="Browallia New" w:hint="cs"/>
          <w:sz w:val="28"/>
          <w:szCs w:val="28"/>
          <w:cs/>
        </w:rPr>
        <w:t>มูลค่า</w:t>
      </w:r>
      <w:r w:rsidRPr="007F61E7">
        <w:rPr>
          <w:rFonts w:ascii="Browallia New" w:hAnsi="Browallia New" w:cs="Browallia New"/>
          <w:sz w:val="28"/>
          <w:szCs w:val="28"/>
          <w:cs/>
        </w:rPr>
        <w:t>หลักทรั</w:t>
      </w:r>
      <w:r w:rsidR="003E2799" w:rsidRPr="007F61E7">
        <w:rPr>
          <w:rFonts w:ascii="Browallia New" w:hAnsi="Browallia New" w:cs="Browallia New"/>
          <w:sz w:val="28"/>
          <w:szCs w:val="28"/>
          <w:cs/>
        </w:rPr>
        <w:t>พย์รับรู้ในงบกำไรขาดทุน</w:t>
      </w:r>
    </w:p>
    <w:p w14:paraId="1B56E0FA" w14:textId="77777777" w:rsidR="006C051B" w:rsidRDefault="006C051B" w:rsidP="00AE6BB0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711A6AAE" w14:textId="77777777" w:rsidR="005B7E18" w:rsidRPr="007F61E7" w:rsidRDefault="005B7E18" w:rsidP="00AD1DD3">
      <w:pPr>
        <w:pStyle w:val="BodyText2"/>
        <w:numPr>
          <w:ilvl w:val="1"/>
          <w:numId w:val="17"/>
        </w:numPr>
        <w:ind w:left="909" w:right="47" w:hanging="405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ลูกหนี้การค้า</w:t>
      </w:r>
      <w:r w:rsidR="007C7021" w:rsidRPr="007F61E7">
        <w:rPr>
          <w:rFonts w:ascii="Browallia New" w:hAnsi="Browallia New" w:cs="Browallia New"/>
          <w:sz w:val="28"/>
          <w:szCs w:val="28"/>
          <w:cs/>
        </w:rPr>
        <w:t>และค่าเผื่อหนี้สงสัยจะสูญ</w:t>
      </w:r>
    </w:p>
    <w:p w14:paraId="1D7B9604" w14:textId="77777777" w:rsidR="005B7E18" w:rsidRPr="007F61E7" w:rsidRDefault="005B7E18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2936D439" w14:textId="77777777" w:rsidR="005D41E8" w:rsidRPr="00C04DF6" w:rsidRDefault="007C7021" w:rsidP="00AD1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9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  <w:lang w:val="th-TH"/>
        </w:rPr>
        <w:t>ลูกหนี้การค้า</w:t>
      </w:r>
      <w:r w:rsidRPr="007F61E7">
        <w:rPr>
          <w:rFonts w:ascii="Browallia New" w:hAnsi="Browallia New" w:cs="Browallia New"/>
          <w:sz w:val="28"/>
          <w:szCs w:val="28"/>
        </w:rPr>
        <w:t xml:space="preserve"> </w:t>
      </w:r>
      <w:r w:rsidRPr="007F61E7">
        <w:rPr>
          <w:rFonts w:ascii="Browallia New" w:hAnsi="Browallia New" w:cs="Browallia New"/>
          <w:sz w:val="28"/>
          <w:szCs w:val="28"/>
          <w:cs/>
          <w:lang w:val="th-TH"/>
        </w:rPr>
        <w:t>แสดงในราคาตามใบแจ้งหนี้สุทธิจากค่าเผื่อหนี้สงสัยจะสูญ (ถ้ามี)</w:t>
      </w:r>
      <w:r w:rsidRPr="007F61E7">
        <w:rPr>
          <w:rFonts w:ascii="Browallia New" w:hAnsi="Browallia New" w:cs="Browallia New"/>
          <w:sz w:val="28"/>
          <w:szCs w:val="28"/>
        </w:rPr>
        <w:t xml:space="preserve"> </w:t>
      </w:r>
      <w:r w:rsidRPr="007F61E7">
        <w:rPr>
          <w:rFonts w:ascii="Browallia New" w:hAnsi="Browallia New" w:cs="Browallia New"/>
          <w:sz w:val="28"/>
          <w:szCs w:val="28"/>
          <w:cs/>
        </w:rPr>
        <w:t>บริษัทและบริษัทย่อยบันทึกค่าเผื่อหนี้สงสัยจะสูญตามจำนวนหนี้ที่คาดว่าจะเรียกเก็บจากลูกหนี้ไม่ได้ ทั้งนี้โดยการประมาณจากประสบการณ์การเรียกเก็บหนี้ในอดีตควบคู่กับการวิเคราะห์สถานะปัจจุบันของลูกหนี้</w:t>
      </w:r>
    </w:p>
    <w:p w14:paraId="1CE6C9B2" w14:textId="77777777" w:rsidR="00D85D7F" w:rsidRPr="00C04DF6" w:rsidRDefault="00D85D7F" w:rsidP="00AE6BB0">
      <w:pPr>
        <w:tabs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D58E230" w14:textId="77777777" w:rsidR="005B7E18" w:rsidRPr="007F61E7" w:rsidRDefault="005B7E18" w:rsidP="00AD1DD3">
      <w:pPr>
        <w:pStyle w:val="BodyText2"/>
        <w:numPr>
          <w:ilvl w:val="1"/>
          <w:numId w:val="17"/>
        </w:numPr>
        <w:tabs>
          <w:tab w:val="left" w:pos="1440"/>
        </w:tabs>
        <w:ind w:left="909" w:right="47" w:hanging="423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สินค้าคงเหลือ</w:t>
      </w:r>
    </w:p>
    <w:p w14:paraId="75E9FB63" w14:textId="77777777" w:rsidR="005B7E18" w:rsidRPr="007F61E7" w:rsidRDefault="005B7E18" w:rsidP="00AE6BB0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2C5E0EC2" w14:textId="469BF033" w:rsidR="005B7E18" w:rsidRPr="007F61E7" w:rsidRDefault="00FD481A" w:rsidP="00AD1DD3">
      <w:pPr>
        <w:tabs>
          <w:tab w:val="clear" w:pos="454"/>
          <w:tab w:val="clear" w:pos="680"/>
          <w:tab w:val="clear" w:pos="907"/>
        </w:tabs>
        <w:spacing w:line="240" w:lineRule="auto"/>
        <w:ind w:left="909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บริษัทและบริษัทย่อยตีราคาสินค้าคงเหลื</w:t>
      </w:r>
      <w:r w:rsidR="00917381" w:rsidRPr="007F61E7">
        <w:rPr>
          <w:rFonts w:ascii="Browallia New" w:hAnsi="Browallia New" w:cs="Browallia New"/>
          <w:sz w:val="28"/>
          <w:szCs w:val="28"/>
          <w:cs/>
        </w:rPr>
        <w:t>อ</w:t>
      </w:r>
      <w:r w:rsidR="005B7E18" w:rsidRPr="007F61E7">
        <w:rPr>
          <w:rFonts w:ascii="Browallia New" w:hAnsi="Browallia New" w:cs="Browallia New"/>
          <w:sz w:val="28"/>
          <w:szCs w:val="28"/>
          <w:cs/>
        </w:rPr>
        <w:t>ตามราคาทุนหรือมูลค่าสุทธิที่จะได้รับแล้วแต่ราคาใดจะต่ำกว่า ราคาทุนคำนวณโดยวิธี</w:t>
      </w:r>
      <w:r w:rsidR="00CB4D25" w:rsidRPr="007F61E7">
        <w:rPr>
          <w:rFonts w:ascii="Browallia New" w:hAnsi="Browallia New" w:cs="Browallia New" w:hint="cs"/>
          <w:sz w:val="28"/>
          <w:szCs w:val="28"/>
          <w:cs/>
        </w:rPr>
        <w:t>ถั</w:t>
      </w:r>
      <w:r w:rsidR="00CB4D25" w:rsidRPr="007F61E7">
        <w:rPr>
          <w:rFonts w:ascii="Browallia New" w:hAnsi="Browallia New" w:cs="Browallia New" w:hint="cs"/>
          <w:sz w:val="28"/>
          <w:szCs w:val="28"/>
          <w:cs/>
          <w:lang w:val="en-GB"/>
        </w:rPr>
        <w:t>ว</w:t>
      </w:r>
      <w:r w:rsidR="00ED7D7A" w:rsidRPr="007F61E7">
        <w:rPr>
          <w:rFonts w:ascii="Browallia New" w:hAnsi="Browallia New" w:cs="Browallia New" w:hint="cs"/>
          <w:sz w:val="28"/>
          <w:szCs w:val="28"/>
          <w:cs/>
        </w:rPr>
        <w:t>เฉลี่ยถ่วงน้ำหนัก</w:t>
      </w:r>
      <w:r w:rsidR="005B7E18" w:rsidRPr="007F61E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35E15" w:rsidRPr="007F61E7">
        <w:rPr>
          <w:rFonts w:ascii="Browallia New" w:hAnsi="Browallia New" w:cs="Browallia New"/>
          <w:sz w:val="28"/>
          <w:szCs w:val="28"/>
          <w:cs/>
        </w:rPr>
        <w:t>ต้นทุนของการซื้อประกอบด้วยราคาซื้อ และค่าใช้จ่ายที่เกี่ยวข้องโดยตรงกับการซื้อสินค้านั้น เช่น</w:t>
      </w:r>
      <w:r w:rsidR="003838D2" w:rsidRPr="007F61E7">
        <w:rPr>
          <w:rFonts w:ascii="Browallia New" w:hAnsi="Browallia New" w:cs="Browallia New"/>
          <w:sz w:val="28"/>
          <w:szCs w:val="28"/>
        </w:rPr>
        <w:t xml:space="preserve"> </w:t>
      </w:r>
      <w:r w:rsidR="00635E15" w:rsidRPr="007F61E7">
        <w:rPr>
          <w:rFonts w:ascii="Browallia New" w:hAnsi="Browallia New" w:cs="Browallia New"/>
          <w:sz w:val="28"/>
          <w:szCs w:val="28"/>
          <w:cs/>
        </w:rPr>
        <w:t>ค่าอากรขาเข้าและค่าขนส่งหักด้วยส่วนลด</w:t>
      </w:r>
      <w:r w:rsidR="002A48A7" w:rsidRPr="007F61E7">
        <w:rPr>
          <w:rFonts w:ascii="Browallia New" w:hAnsi="Browallia New" w:cs="Browallia New" w:hint="cs"/>
          <w:sz w:val="28"/>
          <w:szCs w:val="28"/>
          <w:cs/>
        </w:rPr>
        <w:t>และอื่นๆ</w:t>
      </w:r>
      <w:r w:rsidR="00635E15" w:rsidRPr="007F61E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B7E18" w:rsidRPr="007F61E7">
        <w:rPr>
          <w:rFonts w:ascii="Browallia New" w:hAnsi="Browallia New" w:cs="Browallia New"/>
          <w:sz w:val="28"/>
          <w:szCs w:val="28"/>
          <w:cs/>
        </w:rPr>
        <w:t>มูลค่าสุทธิที่</w:t>
      </w:r>
      <w:r w:rsidR="00BE3185" w:rsidRPr="007F61E7">
        <w:rPr>
          <w:rFonts w:ascii="Browallia New" w:hAnsi="Browallia New" w:cs="Browallia New"/>
          <w:sz w:val="28"/>
          <w:szCs w:val="28"/>
          <w:cs/>
        </w:rPr>
        <w:t>คาดว่า</w:t>
      </w:r>
      <w:r w:rsidR="00C80E40">
        <w:rPr>
          <w:rFonts w:ascii="Browallia New" w:hAnsi="Browallia New" w:cs="Browallia New"/>
          <w:sz w:val="28"/>
          <w:szCs w:val="28"/>
        </w:rPr>
        <w:t xml:space="preserve">          </w:t>
      </w:r>
      <w:r w:rsidR="005B7E18" w:rsidRPr="007F61E7">
        <w:rPr>
          <w:rFonts w:ascii="Browallia New" w:hAnsi="Browallia New" w:cs="Browallia New"/>
          <w:sz w:val="28"/>
          <w:szCs w:val="28"/>
          <w:cs/>
        </w:rPr>
        <w:t>จะได้รับ</w:t>
      </w:r>
      <w:r w:rsidR="00BE3185" w:rsidRPr="007F61E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B7E18" w:rsidRPr="007F61E7">
        <w:rPr>
          <w:rFonts w:ascii="Browallia New" w:hAnsi="Browallia New" w:cs="Browallia New"/>
          <w:sz w:val="28"/>
          <w:szCs w:val="28"/>
          <w:cs/>
        </w:rPr>
        <w:t>ประมาณ</w:t>
      </w:r>
      <w:r w:rsidR="00BE3185" w:rsidRPr="007F61E7">
        <w:rPr>
          <w:rFonts w:ascii="Browallia New" w:hAnsi="Browallia New" w:cs="Browallia New"/>
          <w:sz w:val="28"/>
          <w:szCs w:val="28"/>
          <w:cs/>
        </w:rPr>
        <w:t>จาก</w:t>
      </w:r>
      <w:r w:rsidR="005B7E18" w:rsidRPr="007F61E7">
        <w:rPr>
          <w:rFonts w:ascii="Browallia New" w:hAnsi="Browallia New" w:cs="Browallia New"/>
          <w:sz w:val="28"/>
          <w:szCs w:val="28"/>
          <w:cs/>
        </w:rPr>
        <w:t>ราคาที่</w:t>
      </w:r>
      <w:r w:rsidR="00BE3185" w:rsidRPr="007F61E7">
        <w:rPr>
          <w:rFonts w:ascii="Browallia New" w:hAnsi="Browallia New" w:cs="Browallia New"/>
          <w:sz w:val="28"/>
          <w:szCs w:val="28"/>
          <w:cs/>
        </w:rPr>
        <w:t>คาดว่า</w:t>
      </w:r>
      <w:r w:rsidR="005B7E18" w:rsidRPr="007F61E7">
        <w:rPr>
          <w:rFonts w:ascii="Browallia New" w:hAnsi="Browallia New" w:cs="Browallia New"/>
          <w:sz w:val="28"/>
          <w:szCs w:val="28"/>
          <w:cs/>
        </w:rPr>
        <w:t>จะขายได้</w:t>
      </w:r>
      <w:r w:rsidR="00BE3185" w:rsidRPr="007F61E7">
        <w:rPr>
          <w:rFonts w:ascii="Browallia New" w:hAnsi="Browallia New" w:cs="Browallia New"/>
          <w:sz w:val="28"/>
          <w:szCs w:val="28"/>
          <w:cs/>
        </w:rPr>
        <w:t>ตามปกติของ</w:t>
      </w:r>
      <w:r w:rsidR="005B7E18" w:rsidRPr="007F61E7">
        <w:rPr>
          <w:rFonts w:ascii="Browallia New" w:hAnsi="Browallia New" w:cs="Browallia New"/>
          <w:sz w:val="28"/>
          <w:szCs w:val="28"/>
          <w:cs/>
        </w:rPr>
        <w:t>ธุรกิจหักด้วยค่าใช้จ่ายที่จำเป็นในการขาย</w:t>
      </w:r>
    </w:p>
    <w:p w14:paraId="2F6903D1" w14:textId="77777777" w:rsidR="005B7E18" w:rsidRPr="007F61E7" w:rsidRDefault="005B7E18" w:rsidP="00AE6BB0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6AC42C82" w14:textId="2326906B" w:rsidR="005B7E18" w:rsidRPr="00C04DF6" w:rsidRDefault="00BE3185" w:rsidP="00AD1DD3">
      <w:pPr>
        <w:tabs>
          <w:tab w:val="clear" w:pos="454"/>
          <w:tab w:val="clear" w:pos="680"/>
          <w:tab w:val="clear" w:pos="907"/>
          <w:tab w:val="left" w:pos="1278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บริษัทและบริษัทย่อยบันทึก</w:t>
      </w:r>
      <w:r w:rsidR="005B7E18" w:rsidRPr="007F61E7">
        <w:rPr>
          <w:rFonts w:ascii="Browallia New" w:hAnsi="Browallia New" w:cs="Browallia New"/>
          <w:sz w:val="28"/>
          <w:szCs w:val="28"/>
          <w:cs/>
        </w:rPr>
        <w:t>ค่าเผื่อ</w:t>
      </w:r>
      <w:r w:rsidRPr="007F61E7">
        <w:rPr>
          <w:rFonts w:ascii="Browallia New" w:hAnsi="Browallia New" w:cs="Browallia New"/>
          <w:sz w:val="28"/>
          <w:szCs w:val="28"/>
          <w:cs/>
        </w:rPr>
        <w:t>สินค้าเคลื่อนไหวช้าและสินค้า</w:t>
      </w:r>
      <w:r w:rsidR="003F1CC9" w:rsidRPr="007F61E7">
        <w:rPr>
          <w:rFonts w:ascii="Browallia New" w:hAnsi="Browallia New" w:cs="Browallia New"/>
          <w:sz w:val="28"/>
          <w:szCs w:val="28"/>
          <w:cs/>
        </w:rPr>
        <w:t>เสียหาย</w:t>
      </w:r>
      <w:r w:rsidR="005B7E18" w:rsidRPr="007F61E7">
        <w:rPr>
          <w:rFonts w:ascii="Browallia New" w:hAnsi="Browallia New" w:cs="Browallia New"/>
          <w:sz w:val="28"/>
          <w:szCs w:val="28"/>
          <w:cs/>
        </w:rPr>
        <w:t>โ</w:t>
      </w:r>
      <w:r w:rsidR="005934A2" w:rsidRPr="007F61E7">
        <w:rPr>
          <w:rFonts w:ascii="Browallia New" w:hAnsi="Browallia New" w:cs="Browallia New"/>
          <w:sz w:val="28"/>
          <w:szCs w:val="28"/>
          <w:cs/>
        </w:rPr>
        <w:t>ดยพิจารณาจากประสบการณ์ที่</w:t>
      </w:r>
      <w:r w:rsidR="006C051B">
        <w:rPr>
          <w:rFonts w:ascii="Browallia New" w:hAnsi="Browallia New" w:cs="Browallia New"/>
          <w:sz w:val="28"/>
          <w:szCs w:val="28"/>
        </w:rPr>
        <w:t xml:space="preserve">          </w:t>
      </w:r>
      <w:r w:rsidR="005934A2" w:rsidRPr="007F61E7">
        <w:rPr>
          <w:rFonts w:ascii="Browallia New" w:hAnsi="Browallia New" w:cs="Browallia New"/>
          <w:sz w:val="28"/>
          <w:szCs w:val="28"/>
          <w:cs/>
        </w:rPr>
        <w:t>ผ่านมาในอดีตและข้อมูลที่มีอยู่ในปัจจุบัน</w:t>
      </w:r>
    </w:p>
    <w:p w14:paraId="343644F5" w14:textId="7CEE464C" w:rsidR="00BC29A1" w:rsidRDefault="00BC29A1" w:rsidP="00E3275E">
      <w:pPr>
        <w:tabs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C0BD1A9" w14:textId="4C772A91" w:rsidR="002638FC" w:rsidRDefault="002638FC" w:rsidP="00E3275E">
      <w:pPr>
        <w:tabs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2A8E547" w14:textId="74709E25" w:rsidR="002638FC" w:rsidRDefault="002638FC" w:rsidP="00E3275E">
      <w:pPr>
        <w:tabs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D5FDC2A" w14:textId="77777777" w:rsidR="00D52F90" w:rsidRPr="00C04DF6" w:rsidRDefault="00D52F90" w:rsidP="00E3275E">
      <w:pPr>
        <w:tabs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3C2D350" w14:textId="77777777" w:rsidR="007410B9" w:rsidRPr="007F61E7" w:rsidRDefault="007410B9" w:rsidP="00AD1DD3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lastRenderedPageBreak/>
        <w:t>ลูกหนี้ตามสัญญาเช่า</w:t>
      </w:r>
      <w:r w:rsidR="0013505C" w:rsidRPr="007F61E7">
        <w:rPr>
          <w:rFonts w:ascii="Browallia New" w:hAnsi="Browallia New" w:cs="Browallia New"/>
          <w:sz w:val="28"/>
          <w:szCs w:val="28"/>
          <w:cs/>
        </w:rPr>
        <w:t>การเงิน</w:t>
      </w:r>
    </w:p>
    <w:p w14:paraId="24317D15" w14:textId="77777777" w:rsidR="007410B9" w:rsidRPr="007F61E7" w:rsidRDefault="007410B9" w:rsidP="00AE6BB0">
      <w:pPr>
        <w:tabs>
          <w:tab w:val="left" w:pos="1080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160D3EF1" w14:textId="654B7854" w:rsidR="00FA2B4C" w:rsidRDefault="0013505C" w:rsidP="003E5B5A">
      <w:pPr>
        <w:tabs>
          <w:tab w:val="clear" w:pos="907"/>
          <w:tab w:val="left" w:pos="1080"/>
          <w:tab w:val="left" w:pos="1440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ลูกหนี้ตามสัญญาเช่าการเงิน</w:t>
      </w:r>
      <w:r w:rsidR="007410B9" w:rsidRPr="007F61E7">
        <w:rPr>
          <w:rFonts w:ascii="Browallia New" w:hAnsi="Browallia New" w:cs="Browallia New"/>
          <w:sz w:val="28"/>
          <w:szCs w:val="28"/>
          <w:cs/>
        </w:rPr>
        <w:t xml:space="preserve"> แสดงด้วยจำนวนหนี้คงเ</w:t>
      </w:r>
      <w:r w:rsidRPr="007F61E7">
        <w:rPr>
          <w:rFonts w:ascii="Browallia New" w:hAnsi="Browallia New" w:cs="Browallia New"/>
          <w:sz w:val="28"/>
          <w:szCs w:val="28"/>
          <w:cs/>
        </w:rPr>
        <w:t>หลือตามสัญญาหักด้วย</w:t>
      </w:r>
      <w:r w:rsidR="005D2F59" w:rsidRPr="007F61E7">
        <w:rPr>
          <w:rFonts w:ascii="Browallia New" w:hAnsi="Browallia New" w:cs="Browallia New" w:hint="cs"/>
          <w:sz w:val="28"/>
          <w:szCs w:val="28"/>
          <w:cs/>
        </w:rPr>
        <w:t>รายได้</w:t>
      </w:r>
      <w:r w:rsidRPr="007F61E7">
        <w:rPr>
          <w:rFonts w:ascii="Browallia New" w:hAnsi="Browallia New" w:cs="Browallia New"/>
          <w:sz w:val="28"/>
          <w:szCs w:val="28"/>
          <w:cs/>
        </w:rPr>
        <w:t>ทางการเงิน</w:t>
      </w:r>
      <w:r w:rsidR="00815591" w:rsidRPr="007F61E7">
        <w:rPr>
          <w:rFonts w:ascii="Browallia New" w:hAnsi="Browallia New" w:cs="Browallia New" w:hint="cs"/>
          <w:sz w:val="28"/>
          <w:szCs w:val="28"/>
          <w:cs/>
        </w:rPr>
        <w:t>รอรับรู้</w:t>
      </w:r>
      <w:r w:rsidR="007410B9" w:rsidRPr="007F61E7">
        <w:rPr>
          <w:rFonts w:ascii="Browallia New" w:hAnsi="Browallia New" w:cs="Browallia New"/>
          <w:sz w:val="28"/>
          <w:szCs w:val="28"/>
          <w:cs/>
        </w:rPr>
        <w:t>และ</w:t>
      </w:r>
      <w:r w:rsidR="006C051B">
        <w:rPr>
          <w:rFonts w:ascii="Browallia New" w:hAnsi="Browallia New" w:cs="Browallia New"/>
          <w:sz w:val="28"/>
          <w:szCs w:val="28"/>
        </w:rPr>
        <w:t xml:space="preserve">        </w:t>
      </w:r>
      <w:r w:rsidR="007410B9" w:rsidRPr="007F61E7">
        <w:rPr>
          <w:rFonts w:ascii="Browallia New" w:hAnsi="Browallia New" w:cs="Browallia New"/>
          <w:sz w:val="28"/>
          <w:szCs w:val="28"/>
          <w:cs/>
        </w:rPr>
        <w:t>ค</w:t>
      </w:r>
      <w:r w:rsidR="00B81850" w:rsidRPr="007F61E7">
        <w:rPr>
          <w:rFonts w:ascii="Browallia New" w:hAnsi="Browallia New" w:cs="Browallia New"/>
          <w:sz w:val="28"/>
          <w:szCs w:val="28"/>
          <w:cs/>
        </w:rPr>
        <w:t>่าเผื่อหนี้สงสัยจะสูญ บริษัท</w:t>
      </w:r>
      <w:r w:rsidR="007410B9" w:rsidRPr="007F61E7">
        <w:rPr>
          <w:rFonts w:ascii="Browallia New" w:hAnsi="Browallia New" w:cs="Browallia New"/>
          <w:sz w:val="28"/>
          <w:szCs w:val="28"/>
          <w:cs/>
        </w:rPr>
        <w:t>ตั้งค่าเผื่อหนี้สงสัยจะสูญตามระยะเวลาค้</w:t>
      </w:r>
      <w:r w:rsidRPr="007F61E7">
        <w:rPr>
          <w:rFonts w:ascii="Browallia New" w:hAnsi="Browallia New" w:cs="Browallia New"/>
          <w:sz w:val="28"/>
          <w:szCs w:val="28"/>
          <w:cs/>
        </w:rPr>
        <w:t>างชำระของลูกหนี้</w:t>
      </w:r>
    </w:p>
    <w:p w14:paraId="45CB2F3D" w14:textId="1EE01E6A" w:rsidR="00343A70" w:rsidRDefault="00343A70" w:rsidP="00AE6BB0">
      <w:pPr>
        <w:pStyle w:val="BodyText2"/>
        <w:tabs>
          <w:tab w:val="left" w:pos="990"/>
        </w:tabs>
        <w:ind w:left="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690FB350" w14:textId="77777777" w:rsidR="00F0086D" w:rsidRPr="002E12F2" w:rsidRDefault="003B5924" w:rsidP="00AD1DD3">
      <w:pPr>
        <w:pStyle w:val="BodyText2"/>
        <w:numPr>
          <w:ilvl w:val="1"/>
          <w:numId w:val="17"/>
        </w:numPr>
        <w:tabs>
          <w:tab w:val="left" w:pos="540"/>
          <w:tab w:val="left" w:pos="990"/>
        </w:tabs>
        <w:ind w:left="990" w:right="47" w:hanging="477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เงินลงทุน</w:t>
      </w:r>
    </w:p>
    <w:p w14:paraId="1A5EF67B" w14:textId="77777777" w:rsidR="00F0086D" w:rsidRPr="002E12F2" w:rsidRDefault="00F0086D" w:rsidP="00AE6BB0">
      <w:pPr>
        <w:tabs>
          <w:tab w:val="clear" w:pos="907"/>
          <w:tab w:val="clear" w:pos="1644"/>
          <w:tab w:val="clear" w:pos="1871"/>
          <w:tab w:val="left" w:pos="90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426" w:right="29"/>
        <w:jc w:val="thaiDistribute"/>
        <w:rPr>
          <w:rFonts w:ascii="Browallia New" w:hAnsi="Browallia New" w:cs="Browallia New"/>
          <w:sz w:val="28"/>
          <w:szCs w:val="28"/>
        </w:rPr>
      </w:pPr>
    </w:p>
    <w:p w14:paraId="48228E2C" w14:textId="77777777" w:rsidR="00F0086D" w:rsidRPr="002E12F2" w:rsidRDefault="00F0086D" w:rsidP="00AE6BB0">
      <w:pPr>
        <w:tabs>
          <w:tab w:val="clear" w:pos="907"/>
          <w:tab w:val="clear" w:pos="1644"/>
          <w:tab w:val="clear" w:pos="1871"/>
          <w:tab w:val="left" w:pos="90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90" w:right="29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เงินลงทุนในบริษัทย่อยในงบการเงินเฉพาะบริษัท แสดงตามวิธีราคาทุน และบริษัทจะบันทึกผลกำไรหรือขาดทุนจากก</w:t>
      </w:r>
      <w:r w:rsidR="003E2799" w:rsidRPr="002E12F2">
        <w:rPr>
          <w:rFonts w:ascii="Browallia New" w:hAnsi="Browallia New" w:cs="Browallia New"/>
          <w:sz w:val="28"/>
          <w:szCs w:val="28"/>
          <w:cs/>
        </w:rPr>
        <w:t>ารจำหน่ายในงบกำไรขาดทุนใน</w:t>
      </w:r>
      <w:r w:rsidR="003E2799" w:rsidRPr="002E12F2">
        <w:rPr>
          <w:rFonts w:ascii="Browallia New" w:hAnsi="Browallia New" w:cs="Browallia New" w:hint="cs"/>
          <w:sz w:val="28"/>
          <w:szCs w:val="28"/>
          <w:cs/>
        </w:rPr>
        <w:t>ปี</w:t>
      </w:r>
      <w:r w:rsidRPr="002E12F2">
        <w:rPr>
          <w:rFonts w:ascii="Browallia New" w:hAnsi="Browallia New" w:cs="Browallia New"/>
          <w:sz w:val="28"/>
          <w:szCs w:val="28"/>
          <w:cs/>
        </w:rPr>
        <w:t>ที่มีการจำหน่ายเงินลงทุนนั้น กรณีที่เงินลงทุนดังกล่าวเกิดการด้อยค่า บริษัทจะรับรู้ผลขาดทุนจากการด้อยค่าเป็นค</w:t>
      </w:r>
      <w:r w:rsidR="003E2799" w:rsidRPr="002E12F2">
        <w:rPr>
          <w:rFonts w:ascii="Browallia New" w:hAnsi="Browallia New" w:cs="Browallia New"/>
          <w:sz w:val="28"/>
          <w:szCs w:val="28"/>
          <w:cs/>
        </w:rPr>
        <w:t>่าใช้จ่ายในงบกำไรขาดทุน</w:t>
      </w:r>
    </w:p>
    <w:p w14:paraId="095A779D" w14:textId="77777777" w:rsidR="00D15A40" w:rsidRDefault="00D15A40" w:rsidP="00AE6BB0">
      <w:pPr>
        <w:tabs>
          <w:tab w:val="clear" w:pos="907"/>
          <w:tab w:val="clear" w:pos="1644"/>
          <w:tab w:val="clear" w:pos="1871"/>
          <w:tab w:val="left" w:pos="90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90" w:right="29"/>
        <w:jc w:val="thaiDistribute"/>
        <w:rPr>
          <w:rFonts w:ascii="Browallia New" w:hAnsi="Browallia New" w:cs="Browallia New"/>
          <w:sz w:val="28"/>
          <w:szCs w:val="28"/>
        </w:rPr>
      </w:pPr>
    </w:p>
    <w:p w14:paraId="6A8FCB9E" w14:textId="210031F7" w:rsidR="00EF3EC8" w:rsidRDefault="00EF3EC8" w:rsidP="00AE6BB0">
      <w:pPr>
        <w:tabs>
          <w:tab w:val="clear" w:pos="907"/>
          <w:tab w:val="clear" w:pos="1644"/>
          <w:tab w:val="clear" w:pos="1871"/>
          <w:tab w:val="left" w:pos="90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90" w:right="29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 w:hint="cs"/>
          <w:sz w:val="28"/>
          <w:szCs w:val="28"/>
          <w:cs/>
        </w:rPr>
        <w:t>เงินลงทุนระยะยาวอื่นแสดงในราคาทุนหักค่าเผื่อการด้อยค่า (ถ้ามี)</w:t>
      </w:r>
    </w:p>
    <w:p w14:paraId="1F8984BC" w14:textId="77777777" w:rsidR="00BC29A1" w:rsidRDefault="00BC29A1" w:rsidP="00AE6BB0">
      <w:pPr>
        <w:tabs>
          <w:tab w:val="clear" w:pos="907"/>
          <w:tab w:val="clear" w:pos="1644"/>
          <w:tab w:val="clear" w:pos="1871"/>
          <w:tab w:val="left" w:pos="90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90" w:right="29"/>
        <w:jc w:val="thaiDistribute"/>
        <w:rPr>
          <w:rFonts w:ascii="Browallia New" w:hAnsi="Browallia New" w:cs="Browallia New"/>
          <w:sz w:val="28"/>
          <w:szCs w:val="28"/>
        </w:rPr>
      </w:pPr>
    </w:p>
    <w:p w14:paraId="29835A52" w14:textId="7C2537F8" w:rsidR="003E3B24" w:rsidRDefault="003E3B24" w:rsidP="00AD1DD3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468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การรวมธุรกิจ</w:t>
      </w:r>
    </w:p>
    <w:p w14:paraId="3AE11410" w14:textId="77777777" w:rsidR="009118F2" w:rsidRPr="002E12F2" w:rsidRDefault="009118F2" w:rsidP="009118F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52D3D639" w14:textId="008440F2" w:rsidR="006C051B" w:rsidRDefault="003E3B24" w:rsidP="003B0655">
      <w:pPr>
        <w:tabs>
          <w:tab w:val="clear" w:pos="454"/>
          <w:tab w:val="clear" w:pos="907"/>
          <w:tab w:val="clear" w:pos="1644"/>
          <w:tab w:val="clear" w:pos="1871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บริษัทบันทึกบัญชีสำหรับการรวมธุรกิจโดยถือปฏิบัติตามวิธีซื้อ บริษัท (ผู้ซื้อ) วัดมูลค่าต้นทุนการซื้อธุรกิจด้วยผลรวมของสิ่งตอบแทนที่โอนให้ซึ่งวัดมูลค่าด้วยมูลค่ายุติธรรม</w:t>
      </w:r>
      <w:r w:rsidRPr="002E12F2">
        <w:rPr>
          <w:rFonts w:ascii="Browallia New" w:hAnsi="Browallia New" w:cs="Browallia New"/>
          <w:sz w:val="28"/>
          <w:szCs w:val="28"/>
        </w:rPr>
        <w:t xml:space="preserve"> </w:t>
      </w:r>
      <w:r w:rsidRPr="002E12F2">
        <w:rPr>
          <w:rFonts w:ascii="Browallia New" w:hAnsi="Browallia New" w:cs="Browallia New"/>
          <w:sz w:val="28"/>
          <w:szCs w:val="28"/>
          <w:cs/>
        </w:rPr>
        <w:t xml:space="preserve">ณ วันที่ซื้อ และจำนวนของส่วนของผู้ที่ไม่มีอำนาจควบคุมในผู้ถูกซื้อ ในการรวมธุรกิจแต่ละครั้ง บริษัทจะวัดมูลค่าส่วนของผู้ที่ไม่มีอำนาจควบคุมในผู้ถูกซื้อ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ผู้ที่ไม่มีอำนาจควบคุมนั้น </w:t>
      </w:r>
    </w:p>
    <w:p w14:paraId="6B6A1B75" w14:textId="77777777" w:rsidR="006C051B" w:rsidRPr="002E12F2" w:rsidRDefault="006C051B" w:rsidP="00AE6BB0">
      <w:pPr>
        <w:tabs>
          <w:tab w:val="clear" w:pos="454"/>
          <w:tab w:val="clear" w:pos="907"/>
          <w:tab w:val="clear" w:pos="1644"/>
          <w:tab w:val="clear" w:pos="1871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444A863" w14:textId="03534BB9" w:rsidR="00CE2E9A" w:rsidRDefault="00CE2E9A" w:rsidP="00AE6BB0">
      <w:pPr>
        <w:pStyle w:val="BodyText"/>
        <w:tabs>
          <w:tab w:val="clear" w:pos="454"/>
          <w:tab w:val="left" w:pos="540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สุทธิ</w:t>
      </w:r>
      <w:r w:rsidR="00E507A5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2E12F2">
        <w:rPr>
          <w:rFonts w:ascii="Browallia New" w:hAnsi="Browallia New" w:cs="Browallia New"/>
          <w:sz w:val="28"/>
          <w:szCs w:val="28"/>
          <w:cs/>
        </w:rPr>
        <w:t>(มูลค่ายุติธรรม)</w:t>
      </w:r>
      <w:r w:rsidR="00E507A5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2E12F2">
        <w:rPr>
          <w:rFonts w:ascii="Browallia New" w:hAnsi="Browallia New" w:cs="Browallia New"/>
          <w:sz w:val="28"/>
          <w:szCs w:val="28"/>
          <w:cs/>
        </w:rPr>
        <w:t>ของสินทรัพย์ที่ระบุได้ที่ได้มาและหนี้สินที่รับมาซึ่งวัดมูลค่า ณ วันที่ซื้อ</w:t>
      </w:r>
    </w:p>
    <w:p w14:paraId="2D8CAC0F" w14:textId="77777777" w:rsidR="005144A0" w:rsidRPr="002E12F2" w:rsidRDefault="005144A0" w:rsidP="00AE6BB0">
      <w:pPr>
        <w:pStyle w:val="BodyText"/>
        <w:tabs>
          <w:tab w:val="clear" w:pos="454"/>
          <w:tab w:val="left" w:pos="540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56209D99" w14:textId="77777777" w:rsidR="00CE2E9A" w:rsidRPr="002E12F2" w:rsidRDefault="00CE2E9A" w:rsidP="00AE6BB0">
      <w:pPr>
        <w:pStyle w:val="BodyText"/>
        <w:tabs>
          <w:tab w:val="clear" w:pos="454"/>
          <w:tab w:val="left" w:pos="990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และสามารถวัดมูลค่ายุติธรรมได้อย่างน่าเชื่อถือ</w:t>
      </w:r>
    </w:p>
    <w:p w14:paraId="3C4ACACD" w14:textId="77777777" w:rsidR="00CE2E9A" w:rsidRPr="002E12F2" w:rsidRDefault="00CE2E9A" w:rsidP="00AE6BB0">
      <w:pPr>
        <w:pStyle w:val="BodyText"/>
        <w:tabs>
          <w:tab w:val="clear" w:pos="454"/>
          <w:tab w:val="left" w:pos="990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1C52FA9C" w14:textId="77777777" w:rsidR="00CE2E9A" w:rsidRPr="002E12F2" w:rsidRDefault="00CE2E9A" w:rsidP="00AE6BB0">
      <w:pPr>
        <w:pStyle w:val="BodyText"/>
        <w:tabs>
          <w:tab w:val="clear" w:pos="454"/>
          <w:tab w:val="left" w:pos="990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ต้นทุนที่เกี่ยวข้องกับการซื้อที่เกิดขึ้นซึ่งเป็นผลมาจากการรวมธุรกิจ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3664E7DF" w14:textId="77777777" w:rsidR="0083474D" w:rsidRPr="002E12F2" w:rsidRDefault="0083474D" w:rsidP="00AE6BB0">
      <w:pPr>
        <w:pStyle w:val="BodyText"/>
        <w:tabs>
          <w:tab w:val="clear" w:pos="454"/>
          <w:tab w:val="left" w:pos="99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8202E80" w14:textId="77777777" w:rsidR="00861FAD" w:rsidRPr="00E507A5" w:rsidRDefault="00861FAD" w:rsidP="00AE6BB0">
      <w:pPr>
        <w:pStyle w:val="BodyText"/>
        <w:tabs>
          <w:tab w:val="clear" w:pos="454"/>
          <w:tab w:val="left" w:pos="990"/>
        </w:tabs>
        <w:spacing w:after="0"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E507A5">
        <w:rPr>
          <w:rFonts w:ascii="Browallia New" w:hAnsi="Browallia New" w:cs="Browallia New"/>
          <w:i/>
          <w:iCs/>
          <w:sz w:val="28"/>
          <w:szCs w:val="28"/>
          <w:cs/>
        </w:rPr>
        <w:t>บริษัทย่อย</w:t>
      </w:r>
    </w:p>
    <w:p w14:paraId="65A4D231" w14:textId="77777777" w:rsidR="00861FAD" w:rsidRPr="002E12F2" w:rsidRDefault="00861FAD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บริษัทย่อยเป็นกิจก</w:t>
      </w:r>
      <w:r w:rsidR="00EF3EC8" w:rsidRPr="002E12F2">
        <w:rPr>
          <w:rFonts w:ascii="Browallia New" w:hAnsi="Browallia New" w:cs="Browallia New"/>
          <w:sz w:val="28"/>
          <w:szCs w:val="28"/>
          <w:cs/>
        </w:rPr>
        <w:t>ารที่อยู่ภายใต้การควบคุมของ</w:t>
      </w:r>
      <w:r w:rsidRPr="002E12F2">
        <w:rPr>
          <w:rFonts w:ascii="Browallia New" w:hAnsi="Browallia New" w:cs="Browallia New"/>
          <w:sz w:val="28"/>
          <w:szCs w:val="28"/>
          <w:cs/>
        </w:rPr>
        <w:t>บริษัท การควบคุมเก</w:t>
      </w:r>
      <w:r w:rsidR="00EF3EC8" w:rsidRPr="002E12F2">
        <w:rPr>
          <w:rFonts w:ascii="Browallia New" w:hAnsi="Browallia New" w:cs="Browallia New"/>
          <w:sz w:val="28"/>
          <w:szCs w:val="28"/>
          <w:cs/>
        </w:rPr>
        <w:t>ิดขึ้นเมื่อ</w:t>
      </w:r>
      <w:r w:rsidRPr="002E12F2">
        <w:rPr>
          <w:rFonts w:ascii="Browallia New" w:hAnsi="Browallia New" w:cs="Browallia New"/>
          <w:sz w:val="28"/>
          <w:szCs w:val="28"/>
          <w:cs/>
        </w:rPr>
        <w:t xml:space="preserve">บริษัทมีอำนาจควบคุมทั้งทางตรงหรือทางอ้อมในการกำหนดนโยบายทางการเงินและการดำเนินงานของกิจการนั้น เพื่อได้มาซึ่งประโยชน์จากกิจกรรมของบริษัทย่อย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7F209F01" w14:textId="7F0AC885" w:rsidR="00861FAD" w:rsidRDefault="00861FAD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7990C29B" w14:textId="118E179E" w:rsidR="009767E6" w:rsidRPr="002E12F2" w:rsidRDefault="00861FAD" w:rsidP="00AF3951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นโยบายการบัญชีของบริษัทย่อยได้ถูกเปลี่ยนตามความจำเป็นเพื่อ</w:t>
      </w:r>
      <w:r w:rsidR="00EF3EC8" w:rsidRPr="002E12F2">
        <w:rPr>
          <w:rFonts w:ascii="Browallia New" w:hAnsi="Browallia New" w:cs="Browallia New"/>
          <w:sz w:val="28"/>
          <w:szCs w:val="28"/>
          <w:cs/>
        </w:rPr>
        <w:t>ให้เป็นนโยบายเดียวกันกับของ</w:t>
      </w:r>
      <w:r w:rsidRPr="002E12F2">
        <w:rPr>
          <w:rFonts w:ascii="Browallia New" w:hAnsi="Browallia New" w:cs="Browallia New"/>
          <w:sz w:val="28"/>
          <w:szCs w:val="28"/>
          <w:cs/>
        </w:rPr>
        <w:t>บริษัท</w:t>
      </w:r>
      <w:r w:rsidR="00F05A6F" w:rsidRPr="002E12F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04F76">
        <w:rPr>
          <w:rFonts w:ascii="Browallia New" w:hAnsi="Browallia New" w:cs="Browallia New" w:hint="cs"/>
          <w:sz w:val="28"/>
          <w:szCs w:val="28"/>
          <w:cs/>
        </w:rPr>
        <w:t xml:space="preserve">           </w:t>
      </w:r>
      <w:r w:rsidRPr="002E12F2">
        <w:rPr>
          <w:rFonts w:ascii="Browallia New" w:hAnsi="Browallia New" w:cs="Browallia New"/>
          <w:sz w:val="28"/>
          <w:szCs w:val="28"/>
          <w:cs/>
        </w:rPr>
        <w:t>ผลขาดทุนในบริษัทย่อยจะถูกปันส่วนไปยังส่วนได้เสียที่ไม่มีอำนาจควบคุมแม้ว่าการปันส่วนดังกล่าวจะทำให้ส่วนได้เสียที่ไม่มี</w:t>
      </w:r>
      <w:r w:rsidR="00555178" w:rsidRPr="002E12F2">
        <w:rPr>
          <w:rFonts w:ascii="Browallia New" w:hAnsi="Browallia New" w:cs="Browallia New" w:hint="cs"/>
          <w:sz w:val="28"/>
          <w:szCs w:val="28"/>
          <w:cs/>
        </w:rPr>
        <w:t>อำนาจ</w:t>
      </w:r>
      <w:r w:rsidRPr="002E12F2">
        <w:rPr>
          <w:rFonts w:ascii="Browallia New" w:hAnsi="Browallia New" w:cs="Browallia New"/>
          <w:sz w:val="28"/>
          <w:szCs w:val="28"/>
          <w:cs/>
        </w:rPr>
        <w:t>ควบคุมมียอดคงเหลือติดลบก็ตาม</w:t>
      </w:r>
    </w:p>
    <w:p w14:paraId="5F4D6540" w14:textId="6AC291CB" w:rsidR="0051061C" w:rsidRPr="002E12F2" w:rsidRDefault="0051061C" w:rsidP="00387A20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 w:hint="cs"/>
          <w:sz w:val="28"/>
          <w:szCs w:val="28"/>
          <w:cs/>
        </w:rPr>
        <w:lastRenderedPageBreak/>
        <w:t>การด้อยค่าของ</w:t>
      </w:r>
      <w:r w:rsidR="004B2E23">
        <w:rPr>
          <w:rFonts w:ascii="Browallia New" w:hAnsi="Browallia New" w:cs="Browallia New" w:hint="cs"/>
          <w:sz w:val="28"/>
          <w:szCs w:val="28"/>
          <w:cs/>
        </w:rPr>
        <w:t>สินทรัพย์</w:t>
      </w:r>
    </w:p>
    <w:p w14:paraId="37322589" w14:textId="77777777" w:rsidR="00270000" w:rsidRPr="002E12F2" w:rsidRDefault="00270000" w:rsidP="00270000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19D6D815" w14:textId="67AAC2B7" w:rsidR="00160C03" w:rsidRDefault="00F15A93" w:rsidP="00160C03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สินทรัพย์ที่มีอายุการให้ประโยชน์ไม่ทราบแน่ชัด เช่น ค่าความนิยม เครื่องหมายการค้าและสิทธิการขยายกิจการในต่างประเทศ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</w:t>
      </w:r>
      <w:r w:rsidR="0043264D">
        <w:rPr>
          <w:rFonts w:ascii="Browallia New" w:hAnsi="Browallia New" w:cs="Browallia New" w:hint="cs"/>
          <w:sz w:val="28"/>
          <w:szCs w:val="28"/>
          <w:cs/>
        </w:rPr>
        <w:t>มูลค่า</w:t>
      </w:r>
      <w:r w:rsidRPr="002E12F2">
        <w:rPr>
          <w:rFonts w:ascii="Browallia New" w:hAnsi="Browallia New" w:cs="Browallia New"/>
          <w:sz w:val="28"/>
          <w:szCs w:val="28"/>
          <w:cs/>
        </w:rPr>
        <w:t>ตามบัญชีอาจสูงกว่า</w:t>
      </w:r>
      <w:r w:rsidR="00804F76">
        <w:rPr>
          <w:rFonts w:ascii="Browallia New" w:hAnsi="Browallia New" w:cs="Browallia New" w:hint="cs"/>
          <w:sz w:val="28"/>
          <w:szCs w:val="28"/>
          <w:cs/>
        </w:rPr>
        <w:t xml:space="preserve">          </w:t>
      </w:r>
      <w:r w:rsidRPr="002E12F2">
        <w:rPr>
          <w:rFonts w:ascii="Browallia New" w:hAnsi="Browallia New" w:cs="Browallia New"/>
          <w:sz w:val="28"/>
          <w:szCs w:val="28"/>
          <w:cs/>
        </w:rPr>
        <w:t>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5D11207E" w14:textId="77777777" w:rsidR="00BD5C2A" w:rsidRPr="002E12F2" w:rsidRDefault="00BD5C2A" w:rsidP="00160C03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3189399" w14:textId="070214F6" w:rsidR="005B7E18" w:rsidRDefault="00812B73" w:rsidP="00387A20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 xml:space="preserve">ที่ดิน </w:t>
      </w:r>
      <w:r w:rsidR="005B7E18" w:rsidRPr="002E12F2">
        <w:rPr>
          <w:rFonts w:ascii="Browallia New" w:hAnsi="Browallia New" w:cs="Browallia New"/>
          <w:sz w:val="28"/>
          <w:szCs w:val="28"/>
          <w:cs/>
        </w:rPr>
        <w:t>อาคาร</w:t>
      </w:r>
      <w:r w:rsidR="00F05A6F" w:rsidRPr="002E12F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B7E18" w:rsidRPr="002E12F2">
        <w:rPr>
          <w:rFonts w:ascii="Browallia New" w:hAnsi="Browallia New" w:cs="Browallia New"/>
          <w:sz w:val="28"/>
          <w:szCs w:val="28"/>
          <w:cs/>
        </w:rPr>
        <w:t xml:space="preserve">และอุปกรณ์ </w:t>
      </w:r>
    </w:p>
    <w:p w14:paraId="75EAD750" w14:textId="4D530FDF" w:rsidR="00464069" w:rsidRDefault="00464069" w:rsidP="0046406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0694C8F0" w14:textId="55BA485E" w:rsidR="00464069" w:rsidRDefault="00464069" w:rsidP="0046406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ในระหว่างปี </w:t>
      </w:r>
      <w:r>
        <w:rPr>
          <w:rFonts w:ascii="Browallia New" w:hAnsi="Browallia New" w:cs="Browallia New"/>
          <w:sz w:val="28"/>
          <w:szCs w:val="28"/>
        </w:rPr>
        <w:t xml:space="preserve">2561 </w:t>
      </w:r>
      <w:r>
        <w:rPr>
          <w:rFonts w:ascii="Browallia New" w:hAnsi="Browallia New" w:cs="Browallia New" w:hint="cs"/>
          <w:sz w:val="28"/>
          <w:szCs w:val="28"/>
          <w:cs/>
        </w:rPr>
        <w:t>บริษัทย่อยทางอ้อมเปลี่ยนนโยบายการบัญชีการแสดงมูลค่าของที่ดินจากวิธีราคาทุนเป็นวิธีราคาตีใหม่</w:t>
      </w:r>
    </w:p>
    <w:p w14:paraId="5C7FF00F" w14:textId="77777777" w:rsidR="00D85D7F" w:rsidRDefault="00D85D7F" w:rsidP="00D85D7F">
      <w:pPr>
        <w:pStyle w:val="BodyText2"/>
        <w:tabs>
          <w:tab w:val="left" w:pos="990"/>
        </w:tabs>
        <w:ind w:left="45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739E37E0" w14:textId="399A2ABC" w:rsidR="00D85D7F" w:rsidRPr="000B6516" w:rsidRDefault="00D85D7F" w:rsidP="00387A20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0B6516">
        <w:rPr>
          <w:rFonts w:ascii="Browallia New" w:hAnsi="Browallia New" w:cs="Browallia New" w:hint="cs"/>
          <w:sz w:val="28"/>
          <w:szCs w:val="28"/>
          <w:cs/>
        </w:rPr>
        <w:t>ที่ดินแสดงด้วยมูลค่ายุติธรรมซึ่งประเมินโดยผู้ประเมินราคาอิสระ การเปลี่ยนแปลงมูลค่ายุติธรรมของที่ดินรับรู้ในองค์ประกอบอื่นของส่วนผู้ถือหุ้น ในงบแสดงการเปลี่ย</w:t>
      </w:r>
      <w:r w:rsidR="00A411D2" w:rsidRPr="000B6516">
        <w:rPr>
          <w:rFonts w:ascii="Browallia New" w:hAnsi="Browallia New" w:cs="Browallia New" w:hint="cs"/>
          <w:sz w:val="28"/>
          <w:szCs w:val="28"/>
          <w:cs/>
        </w:rPr>
        <w:t>น</w:t>
      </w:r>
      <w:r w:rsidRPr="000B6516">
        <w:rPr>
          <w:rFonts w:ascii="Browallia New" w:hAnsi="Browallia New" w:cs="Browallia New" w:hint="cs"/>
          <w:sz w:val="28"/>
          <w:szCs w:val="28"/>
          <w:cs/>
        </w:rPr>
        <w:t>แปลงส่วนของผู้ถือหุ้น ผู้ประเมินราคาอิสระประเมินมูลค่ายุติธรรมของที่ดิน โดยใช้วิธีเปรียบเทียบราคาตลาด ซึ่งการประเมินมูลค่าดังกล่าวต้องอาศัยข้อสมมติฐานและการประมาณบางประการ</w:t>
      </w:r>
    </w:p>
    <w:p w14:paraId="386094A0" w14:textId="77777777" w:rsidR="00D85D7F" w:rsidRPr="000B6516" w:rsidRDefault="00D85D7F" w:rsidP="00D85D7F">
      <w:pPr>
        <w:pStyle w:val="BodyText2"/>
        <w:tabs>
          <w:tab w:val="left" w:pos="990"/>
        </w:tabs>
        <w:ind w:left="990" w:right="47" w:hanging="9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1CFB8D1" w14:textId="66412876" w:rsidR="006C051B" w:rsidRPr="003B0655" w:rsidRDefault="005B7E18" w:rsidP="00D32BD6">
      <w:pPr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0B6516">
        <w:rPr>
          <w:rFonts w:ascii="Browallia New" w:hAnsi="Browallia New" w:cs="Browallia New"/>
          <w:sz w:val="28"/>
          <w:szCs w:val="28"/>
          <w:cs/>
        </w:rPr>
        <w:t>อาคาร</w:t>
      </w:r>
      <w:r w:rsidR="00F05A6F" w:rsidRPr="000B651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B6516">
        <w:rPr>
          <w:rFonts w:ascii="Browallia New" w:hAnsi="Browallia New" w:cs="Browallia New"/>
          <w:sz w:val="28"/>
          <w:szCs w:val="28"/>
          <w:cs/>
        </w:rPr>
        <w:t>และอุปกรณ์ แสดงมูลค่าตามราคาทุนหักค่าเสื่อมราคาสะสมและค่าเผื่อการด้อยค่า (ถ้ามี)</w:t>
      </w:r>
    </w:p>
    <w:p w14:paraId="5944EB7C" w14:textId="77777777" w:rsidR="00F605D9" w:rsidRDefault="00F605D9" w:rsidP="00343A70">
      <w:pPr>
        <w:spacing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333BB1B2" w14:textId="169E7D98" w:rsidR="005B7E18" w:rsidRDefault="008B4EEB" w:rsidP="00D32BD6">
      <w:pPr>
        <w:spacing w:line="240" w:lineRule="auto"/>
        <w:ind w:left="99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2E12F2">
        <w:rPr>
          <w:rFonts w:ascii="Browallia New" w:hAnsi="Browallia New" w:cs="Browallia New"/>
          <w:spacing w:val="-6"/>
          <w:sz w:val="28"/>
          <w:szCs w:val="28"/>
          <w:cs/>
        </w:rPr>
        <w:t>ค่าเสื่อมราคาคำนวณโดยวิธีเส้นตรงตามอายุการใช้งาน ดังนี้</w:t>
      </w:r>
    </w:p>
    <w:p w14:paraId="141CB8C2" w14:textId="77777777" w:rsidR="004371EF" w:rsidRPr="002E12F2" w:rsidRDefault="004371EF" w:rsidP="00E57606">
      <w:pPr>
        <w:spacing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7263" w:type="dxa"/>
        <w:tblInd w:w="1818" w:type="dxa"/>
        <w:tblLayout w:type="fixed"/>
        <w:tblLook w:val="0000" w:firstRow="0" w:lastRow="0" w:firstColumn="0" w:lastColumn="0" w:noHBand="0" w:noVBand="0"/>
      </w:tblPr>
      <w:tblGrid>
        <w:gridCol w:w="5400"/>
        <w:gridCol w:w="1863"/>
      </w:tblGrid>
      <w:tr w:rsidR="004371EF" w:rsidRPr="002E12F2" w14:paraId="05E14CBC" w14:textId="77777777" w:rsidTr="00804F76">
        <w:tc>
          <w:tcPr>
            <w:tcW w:w="5400" w:type="dxa"/>
          </w:tcPr>
          <w:p w14:paraId="2CE89BB5" w14:textId="77777777" w:rsidR="004371EF" w:rsidRPr="002E12F2" w:rsidRDefault="004371EF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E12F2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อาคาร</w:t>
            </w:r>
          </w:p>
        </w:tc>
        <w:tc>
          <w:tcPr>
            <w:tcW w:w="1863" w:type="dxa"/>
          </w:tcPr>
          <w:p w14:paraId="72AA2F31" w14:textId="77777777" w:rsidR="004371EF" w:rsidRPr="002E12F2" w:rsidRDefault="004371EF" w:rsidP="0080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E12F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20 </w:t>
            </w:r>
            <w:r w:rsidRPr="002E12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4371EF" w:rsidRPr="002E12F2" w14:paraId="06D7F299" w14:textId="77777777" w:rsidTr="00804F76">
        <w:tc>
          <w:tcPr>
            <w:tcW w:w="5400" w:type="dxa"/>
          </w:tcPr>
          <w:p w14:paraId="2F498B5C" w14:textId="77777777" w:rsidR="004371EF" w:rsidRPr="002E12F2" w:rsidRDefault="0080220F" w:rsidP="00417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59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E12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ส่วนปรับปรุงอาคาร</w:t>
            </w:r>
            <w:r w:rsidRPr="002E12F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และ</w:t>
            </w:r>
            <w:r w:rsidR="004371EF" w:rsidRPr="002E12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ส่วนปรับปรุงพื้นที่เช่า</w:t>
            </w:r>
          </w:p>
        </w:tc>
        <w:tc>
          <w:tcPr>
            <w:tcW w:w="1863" w:type="dxa"/>
          </w:tcPr>
          <w:p w14:paraId="337411B4" w14:textId="77777777" w:rsidR="004371EF" w:rsidRPr="002E12F2" w:rsidRDefault="004371EF" w:rsidP="0080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E12F2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F82CE0" w:rsidRPr="002E12F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="00F82CE0" w:rsidRPr="002E12F2">
              <w:rPr>
                <w:rFonts w:ascii="Browallia New" w:hAnsi="Browallia New" w:cs="Browallia New"/>
                <w:sz w:val="28"/>
                <w:szCs w:val="28"/>
              </w:rPr>
              <w:t>- 20</w:t>
            </w:r>
            <w:r w:rsidRPr="002E12F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E12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BD4C25" w:rsidRPr="002E12F2" w14:paraId="54F34FD9" w14:textId="77777777" w:rsidTr="00804F76">
        <w:tc>
          <w:tcPr>
            <w:tcW w:w="5400" w:type="dxa"/>
          </w:tcPr>
          <w:p w14:paraId="258280A5" w14:textId="77777777" w:rsidR="00BD4C25" w:rsidRPr="002E12F2" w:rsidRDefault="00BD4C25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E12F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อุปกรณ์และเครื่องมือทางการแพทย์</w:t>
            </w:r>
          </w:p>
        </w:tc>
        <w:tc>
          <w:tcPr>
            <w:tcW w:w="1863" w:type="dxa"/>
          </w:tcPr>
          <w:p w14:paraId="1A8E021A" w14:textId="77777777" w:rsidR="00BD4C25" w:rsidRPr="002E12F2" w:rsidRDefault="00BD4C25" w:rsidP="0080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E12F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5 </w:t>
            </w:r>
            <w:r w:rsidRPr="002E12F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4371EF" w:rsidRPr="002E12F2" w14:paraId="790161E5" w14:textId="77777777" w:rsidTr="00804F76">
        <w:tc>
          <w:tcPr>
            <w:tcW w:w="5400" w:type="dxa"/>
          </w:tcPr>
          <w:p w14:paraId="154B1EB6" w14:textId="77777777" w:rsidR="004371EF" w:rsidRPr="002E12F2" w:rsidRDefault="004371EF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2E12F2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863" w:type="dxa"/>
          </w:tcPr>
          <w:p w14:paraId="7DE5EEA6" w14:textId="77777777" w:rsidR="004371EF" w:rsidRPr="002E12F2" w:rsidRDefault="004371EF" w:rsidP="0080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E12F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5 </w:t>
            </w:r>
            <w:r w:rsidR="00813263" w:rsidRPr="002E12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4371EF" w:rsidRPr="002E12F2" w14:paraId="078864BA" w14:textId="77777777" w:rsidTr="00804F76">
        <w:tc>
          <w:tcPr>
            <w:tcW w:w="5400" w:type="dxa"/>
          </w:tcPr>
          <w:p w14:paraId="45157751" w14:textId="77777777" w:rsidR="004371EF" w:rsidRPr="002E12F2" w:rsidRDefault="004371EF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2E12F2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1863" w:type="dxa"/>
          </w:tcPr>
          <w:p w14:paraId="638F3245" w14:textId="77777777" w:rsidR="004371EF" w:rsidRPr="002E12F2" w:rsidRDefault="004371EF" w:rsidP="0080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12F2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13263" w:rsidRPr="002E12F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4371EF" w:rsidRPr="00E84C9B" w14:paraId="00214CB3" w14:textId="77777777" w:rsidTr="00804F76">
        <w:tc>
          <w:tcPr>
            <w:tcW w:w="5400" w:type="dxa"/>
          </w:tcPr>
          <w:p w14:paraId="168CD704" w14:textId="77777777" w:rsidR="004371EF" w:rsidRPr="002E12F2" w:rsidRDefault="004371EF" w:rsidP="00417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40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2E12F2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ยานพาหนะ</w:t>
            </w:r>
          </w:p>
        </w:tc>
        <w:tc>
          <w:tcPr>
            <w:tcW w:w="1863" w:type="dxa"/>
          </w:tcPr>
          <w:p w14:paraId="342164B5" w14:textId="77777777" w:rsidR="004371EF" w:rsidRPr="002E12F2" w:rsidRDefault="004371EF" w:rsidP="0080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12F2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13263" w:rsidRPr="002E12F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</w:tbl>
    <w:p w14:paraId="798A6BB6" w14:textId="77777777" w:rsidR="00D85D7F" w:rsidRDefault="00D85D7F" w:rsidP="000848AC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75EBA88" w14:textId="5971B06F" w:rsidR="0043251E" w:rsidRDefault="0043251E" w:rsidP="00D32BD6">
      <w:pPr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6C051B">
        <w:rPr>
          <w:rFonts w:ascii="Browallia New" w:hAnsi="Browallia New" w:cs="Browallia New"/>
          <w:sz w:val="28"/>
          <w:szCs w:val="28"/>
          <w:cs/>
        </w:rPr>
        <w:t>ไม่มีการคิดค่าเสื่อมราคาสำหรับที่ดินและสินทรัพย์ที่อยู่ระหว่างการก่อสร้าง</w:t>
      </w:r>
    </w:p>
    <w:p w14:paraId="4826CB81" w14:textId="77777777" w:rsidR="00B3471A" w:rsidRPr="006C051B" w:rsidRDefault="00B3471A" w:rsidP="00D32BD6">
      <w:pPr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1359E696" w14:textId="7731BA22" w:rsidR="00D32BD6" w:rsidRPr="006C051B" w:rsidRDefault="00B3471A" w:rsidP="00D32BD6">
      <w:pPr>
        <w:tabs>
          <w:tab w:val="clear" w:pos="907"/>
          <w:tab w:val="left" w:pos="90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6C051B">
        <w:rPr>
          <w:rFonts w:ascii="Browallia New" w:hAnsi="Browallia New" w:cs="Browallia New"/>
          <w:sz w:val="28"/>
          <w:szCs w:val="28"/>
          <w:cs/>
        </w:rPr>
        <w:t>รายจ่ายเกี่ยวกับการต่อเติม การต่ออายุ หรือการปรับปรุงถือเป็นราคาทุนของสินทรัพย์ ส่วนค่าซ่อมแซมและ</w:t>
      </w:r>
      <w:r w:rsidR="00804F76" w:rsidRPr="006C051B">
        <w:rPr>
          <w:rFonts w:ascii="Browallia New" w:hAnsi="Browallia New" w:cs="Browallia New" w:hint="cs"/>
          <w:sz w:val="28"/>
          <w:szCs w:val="28"/>
          <w:cs/>
        </w:rPr>
        <w:t xml:space="preserve">          </w:t>
      </w:r>
      <w:r w:rsidRPr="006C051B">
        <w:rPr>
          <w:rFonts w:ascii="Browallia New" w:hAnsi="Browallia New" w:cs="Browallia New"/>
          <w:sz w:val="28"/>
          <w:szCs w:val="28"/>
          <w:cs/>
        </w:rPr>
        <w:t>ค่าบำรุงรักษารับรู้เป็นค่าใช้จ่ายในรอบระยะเวลาบัญชีที่เกิดขึ้น</w:t>
      </w:r>
    </w:p>
    <w:p w14:paraId="7AEFD058" w14:textId="77777777" w:rsidR="00D32BD6" w:rsidRPr="006C051B" w:rsidRDefault="00D32BD6" w:rsidP="00D32BD6">
      <w:pPr>
        <w:tabs>
          <w:tab w:val="clear" w:pos="907"/>
          <w:tab w:val="left" w:pos="90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06E1C269" w14:textId="4139D3C1" w:rsidR="003E5B5A" w:rsidRPr="00E82B64" w:rsidRDefault="007004EE" w:rsidP="00E82B64">
      <w:pPr>
        <w:tabs>
          <w:tab w:val="clear" w:pos="907"/>
          <w:tab w:val="left" w:pos="90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6C051B">
        <w:rPr>
          <w:rFonts w:ascii="Browallia New" w:hAnsi="Browallia New" w:cs="Browallia New"/>
          <w:sz w:val="28"/>
          <w:szCs w:val="28"/>
          <w:cs/>
        </w:rPr>
        <w:t>กำไรและขาดทุนจากการจำหน่ายที่ดิน อาคารและอุปกรณ์ คำนวณโด</w:t>
      </w:r>
      <w:r w:rsidR="00F96F59" w:rsidRPr="006C051B">
        <w:rPr>
          <w:rFonts w:ascii="Browallia New" w:hAnsi="Browallia New" w:cs="Browallia New"/>
          <w:sz w:val="28"/>
          <w:szCs w:val="28"/>
          <w:cs/>
        </w:rPr>
        <w:t>ยเปรียบเทียบจากมูลค่าตามบัญชี</w:t>
      </w:r>
      <w:r w:rsidR="00555178" w:rsidRPr="006C051B">
        <w:rPr>
          <w:rFonts w:ascii="Browallia New" w:hAnsi="Browallia New" w:cs="Browallia New" w:hint="cs"/>
          <w:sz w:val="28"/>
          <w:szCs w:val="28"/>
          <w:cs/>
        </w:rPr>
        <w:t>กับราคาขาย</w:t>
      </w:r>
      <w:r w:rsidRPr="006C051B">
        <w:rPr>
          <w:rFonts w:ascii="Browallia New" w:hAnsi="Browallia New" w:cs="Browallia New"/>
          <w:sz w:val="28"/>
          <w:szCs w:val="28"/>
          <w:cs/>
        </w:rPr>
        <w:t xml:space="preserve"> และ</w:t>
      </w:r>
      <w:r w:rsidR="00555178" w:rsidRPr="006C051B">
        <w:rPr>
          <w:rFonts w:ascii="Browallia New" w:hAnsi="Browallia New" w:cs="Browallia New" w:hint="cs"/>
          <w:sz w:val="28"/>
          <w:szCs w:val="28"/>
          <w:cs/>
        </w:rPr>
        <w:t>รับรู้</w:t>
      </w:r>
      <w:r w:rsidR="003D0073" w:rsidRPr="006C051B">
        <w:rPr>
          <w:rFonts w:ascii="Browallia New" w:hAnsi="Browallia New" w:cs="Browallia New"/>
          <w:sz w:val="28"/>
          <w:szCs w:val="28"/>
          <w:cs/>
        </w:rPr>
        <w:t>ในงบกำไรขาดทุน</w:t>
      </w:r>
    </w:p>
    <w:p w14:paraId="16389E57" w14:textId="77777777" w:rsidR="005B7E18" w:rsidRPr="002E12F2" w:rsidRDefault="005B7E18" w:rsidP="00804F76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lastRenderedPageBreak/>
        <w:t>สินทรัพย์ไม่มีตัวตน</w:t>
      </w:r>
    </w:p>
    <w:p w14:paraId="151F3451" w14:textId="77777777" w:rsidR="005B7E18" w:rsidRPr="00387A20" w:rsidRDefault="005B7E18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6926D08E" w14:textId="5911CD7A" w:rsidR="00CE2E9A" w:rsidRPr="002E12F2" w:rsidRDefault="00CE2E9A" w:rsidP="00AE6BB0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  <w:cs/>
        </w:rPr>
      </w:pPr>
      <w:r w:rsidRPr="002E12F2">
        <w:rPr>
          <w:rFonts w:ascii="Browallia New" w:hAnsi="Browallia New" w:cs="Browallia New"/>
          <w:i/>
          <w:iCs/>
          <w:sz w:val="28"/>
          <w:szCs w:val="28"/>
          <w:cs/>
        </w:rPr>
        <w:t>โปรแกรมคอมพิวเตอร์และลิขสิทธิ์</w:t>
      </w:r>
    </w:p>
    <w:p w14:paraId="6BDCFA2F" w14:textId="0B2296DC" w:rsidR="00A44D8A" w:rsidRDefault="005B7E18" w:rsidP="0068402F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สินทรัพย์ไม่มีตัวตน</w:t>
      </w:r>
      <w:r w:rsidR="002C66AE" w:rsidRPr="002E12F2">
        <w:rPr>
          <w:rFonts w:ascii="Browallia New" w:hAnsi="Browallia New" w:cs="Browallia New"/>
          <w:sz w:val="28"/>
          <w:szCs w:val="28"/>
          <w:cs/>
        </w:rPr>
        <w:t>ซึ่งมีอายุการใช้งานจำกัด</w:t>
      </w:r>
      <w:r w:rsidRPr="002E12F2">
        <w:rPr>
          <w:rFonts w:ascii="Browallia New" w:hAnsi="Browallia New" w:cs="Browallia New"/>
          <w:sz w:val="28"/>
          <w:szCs w:val="28"/>
          <w:cs/>
        </w:rPr>
        <w:t>แสดงในราคาทุน หักค่าตัดจำหน่ายสะสม และ</w:t>
      </w:r>
      <w:r w:rsidR="00385905" w:rsidRPr="002E12F2">
        <w:rPr>
          <w:rFonts w:ascii="Browallia New" w:hAnsi="Browallia New" w:cs="Browallia New" w:hint="cs"/>
          <w:sz w:val="28"/>
          <w:szCs w:val="28"/>
          <w:cs/>
        </w:rPr>
        <w:t>ค่าเผื่อ</w:t>
      </w:r>
      <w:r w:rsidRPr="002E12F2">
        <w:rPr>
          <w:rFonts w:ascii="Browallia New" w:hAnsi="Browallia New" w:cs="Browallia New"/>
          <w:sz w:val="28"/>
          <w:szCs w:val="28"/>
          <w:cs/>
        </w:rPr>
        <w:t>การด้อยค่า (ถ้ามี)</w:t>
      </w:r>
      <w:r w:rsidRPr="002E12F2">
        <w:rPr>
          <w:rFonts w:ascii="Browallia New" w:hAnsi="Browallia New" w:cs="Browallia New"/>
          <w:sz w:val="28"/>
          <w:szCs w:val="28"/>
        </w:rPr>
        <w:tab/>
      </w:r>
      <w:r w:rsidRPr="002E12F2">
        <w:rPr>
          <w:rFonts w:ascii="Browallia New" w:hAnsi="Browallia New" w:cs="Browallia New"/>
          <w:i/>
          <w:iCs/>
          <w:sz w:val="28"/>
          <w:szCs w:val="28"/>
        </w:rPr>
        <w:tab/>
      </w:r>
    </w:p>
    <w:p w14:paraId="4902377C" w14:textId="77777777" w:rsidR="0068402F" w:rsidRPr="00387A20" w:rsidRDefault="0068402F" w:rsidP="0068402F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3F7EE4B6" w14:textId="77777777" w:rsidR="005B7E18" w:rsidRPr="002E12F2" w:rsidRDefault="005B7E18" w:rsidP="00AE6B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ค่าตัดจำหน่ายบันทึกเป็นค</w:t>
      </w:r>
      <w:r w:rsidR="00264BC9" w:rsidRPr="002E12F2">
        <w:rPr>
          <w:rFonts w:ascii="Browallia New" w:hAnsi="Browallia New" w:cs="Browallia New"/>
          <w:sz w:val="28"/>
          <w:szCs w:val="28"/>
          <w:cs/>
        </w:rPr>
        <w:t>่าใช้จ่ายในงบกำไรขาดทุน</w:t>
      </w:r>
      <w:r w:rsidRPr="002E12F2">
        <w:rPr>
          <w:rFonts w:ascii="Browallia New" w:hAnsi="Browallia New" w:cs="Browallia New"/>
          <w:sz w:val="28"/>
          <w:szCs w:val="28"/>
          <w:cs/>
        </w:rPr>
        <w:t xml:space="preserve"> คำนวณโดยวิธีเส้นตรงตามเกณฑ์ระยะเวลาที่คาดว่าจะได้รับประโยชน์เชิงเศรษฐกิจขอ</w:t>
      </w:r>
      <w:r w:rsidR="00DF04C2" w:rsidRPr="002E12F2">
        <w:rPr>
          <w:rFonts w:ascii="Browallia New" w:hAnsi="Browallia New" w:cs="Browallia New"/>
          <w:sz w:val="28"/>
          <w:szCs w:val="28"/>
          <w:cs/>
        </w:rPr>
        <w:t>งสินทรัพย์ไม่มีตัวตน</w:t>
      </w:r>
      <w:r w:rsidR="00DF04C2" w:rsidRPr="002E12F2">
        <w:rPr>
          <w:rFonts w:ascii="Browallia New" w:hAnsi="Browallia New" w:cs="Browallia New"/>
          <w:sz w:val="28"/>
          <w:szCs w:val="28"/>
        </w:rPr>
        <w:t xml:space="preserve"> </w:t>
      </w:r>
      <w:r w:rsidRPr="002E12F2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0218F802" w14:textId="77777777" w:rsidR="005B7E18" w:rsidRPr="00387A20" w:rsidRDefault="005B7E18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7380" w:type="dxa"/>
        <w:tblInd w:w="1908" w:type="dxa"/>
        <w:tblLayout w:type="fixed"/>
        <w:tblLook w:val="0000" w:firstRow="0" w:lastRow="0" w:firstColumn="0" w:lastColumn="0" w:noHBand="0" w:noVBand="0"/>
      </w:tblPr>
      <w:tblGrid>
        <w:gridCol w:w="4329"/>
        <w:gridCol w:w="3051"/>
      </w:tblGrid>
      <w:tr w:rsidR="005B7E18" w:rsidRPr="002E12F2" w14:paraId="20496957" w14:textId="77777777" w:rsidTr="00804F76">
        <w:tc>
          <w:tcPr>
            <w:tcW w:w="4329" w:type="dxa"/>
          </w:tcPr>
          <w:p w14:paraId="12EF08B2" w14:textId="77777777" w:rsidR="005B7E18" w:rsidRPr="002E12F2" w:rsidRDefault="005B7E18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12F2">
              <w:rPr>
                <w:rFonts w:ascii="Browallia New" w:hAnsi="Browallia New" w:cs="Browallia New"/>
                <w:sz w:val="28"/>
                <w:szCs w:val="28"/>
                <w:cs/>
              </w:rPr>
              <w:t>โปรแกรมคอมพิวเตอร์</w:t>
            </w:r>
            <w:r w:rsidRPr="002E12F2"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</w:p>
        </w:tc>
        <w:tc>
          <w:tcPr>
            <w:tcW w:w="3051" w:type="dxa"/>
          </w:tcPr>
          <w:p w14:paraId="772D4F55" w14:textId="77777777" w:rsidR="005B7E18" w:rsidRPr="002E12F2" w:rsidRDefault="005B7E18" w:rsidP="0037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2E12F2">
              <w:rPr>
                <w:rFonts w:ascii="Browallia New" w:hAnsi="Browallia New" w:cs="Browallia New"/>
                <w:sz w:val="28"/>
                <w:szCs w:val="28"/>
              </w:rPr>
              <w:t xml:space="preserve">5 </w:t>
            </w:r>
            <w:r w:rsidRPr="002E12F2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</w:tr>
    </w:tbl>
    <w:p w14:paraId="3B5AF304" w14:textId="77777777" w:rsidR="00CE2E9A" w:rsidRPr="00387A20" w:rsidRDefault="00CE2E9A" w:rsidP="00B64DF4">
      <w:pPr>
        <w:pStyle w:val="Index1"/>
        <w:rPr>
          <w:rFonts w:ascii="Browallia New" w:hAnsi="Browallia New" w:cs="Browallia New"/>
          <w:sz w:val="28"/>
          <w:szCs w:val="28"/>
        </w:rPr>
      </w:pPr>
    </w:p>
    <w:p w14:paraId="2B29B413" w14:textId="77777777" w:rsidR="009D3891" w:rsidRPr="002E12F2" w:rsidRDefault="009D3891" w:rsidP="00AE6BB0">
      <w:pPr>
        <w:spacing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2E12F2">
        <w:rPr>
          <w:rFonts w:ascii="Browallia New" w:hAnsi="Browallia New" w:cs="Browallia New"/>
          <w:i/>
          <w:iCs/>
          <w:sz w:val="28"/>
          <w:szCs w:val="28"/>
          <w:cs/>
        </w:rPr>
        <w:t>เครื่องหมายการค้า</w:t>
      </w:r>
    </w:p>
    <w:p w14:paraId="79EE0BA6" w14:textId="77777777" w:rsidR="0051061C" w:rsidRPr="002E12F2" w:rsidRDefault="0051061C" w:rsidP="00187E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E12F2">
        <w:rPr>
          <w:rFonts w:ascii="Browallia New" w:hAnsi="Browallia New" w:cs="Browallia New" w:hint="cs"/>
          <w:sz w:val="28"/>
          <w:szCs w:val="28"/>
          <w:cs/>
        </w:rPr>
        <w:t>เครื่องหมายการค้าของกลุ่มบริษัทเป็นเครื่องหมายการค้าภายใต้ชื่อ “วุฒิศักดิ์” เครื่องหมายการค้าที่ได้มาจากการรวมกิจการจะรับรู้ด้วยมูลค่ายุติธรรม ณ วันรวมธุรกิจ กลุ่มบริษัทใช้เครื่องหมายการค้าอย่างต่อเนื่องในเชิงพาณิชย์ และเครื่องหมายการค้าได้รับการประเมินว่ามีอายุการให้ประโยชน์ไม่ทราบแน่ชัด</w:t>
      </w:r>
    </w:p>
    <w:p w14:paraId="76187D3A" w14:textId="77777777" w:rsidR="003237A8" w:rsidRPr="00387A20" w:rsidRDefault="003237A8" w:rsidP="00AE6BB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489188D" w14:textId="77777777" w:rsidR="00204FFE" w:rsidRPr="002E12F2" w:rsidRDefault="00204FFE" w:rsidP="00AE6BB0">
      <w:pPr>
        <w:spacing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  <w:cs/>
        </w:rPr>
      </w:pPr>
      <w:r w:rsidRPr="002E12F2">
        <w:rPr>
          <w:rFonts w:ascii="Browallia New" w:hAnsi="Browallia New" w:cs="Browallia New"/>
          <w:i/>
          <w:iCs/>
          <w:sz w:val="28"/>
          <w:szCs w:val="28"/>
          <w:cs/>
        </w:rPr>
        <w:t>สิทธิการขยายกิจการในต่างประเทศ</w:t>
      </w:r>
      <w:r w:rsidR="006C27AC" w:rsidRPr="002E12F2">
        <w:rPr>
          <w:rFonts w:ascii="Browallia New" w:hAnsi="Browallia New" w:cs="Browallia New" w:hint="cs"/>
          <w:i/>
          <w:iCs/>
          <w:sz w:val="28"/>
          <w:szCs w:val="28"/>
          <w:cs/>
        </w:rPr>
        <w:t>และ</w:t>
      </w:r>
      <w:r w:rsidR="008926CC" w:rsidRPr="002E12F2">
        <w:rPr>
          <w:rFonts w:ascii="Browallia New" w:hAnsi="Browallia New" w:cs="Browallia New" w:hint="cs"/>
          <w:i/>
          <w:iCs/>
          <w:sz w:val="28"/>
          <w:szCs w:val="28"/>
          <w:cs/>
        </w:rPr>
        <w:t>สิน</w:t>
      </w:r>
      <w:r w:rsidR="006C27AC" w:rsidRPr="002E12F2">
        <w:rPr>
          <w:rFonts w:ascii="Browallia New" w:hAnsi="Browallia New" w:cs="Browallia New" w:hint="cs"/>
          <w:i/>
          <w:iCs/>
          <w:sz w:val="28"/>
          <w:szCs w:val="28"/>
          <w:cs/>
        </w:rPr>
        <w:t>ทรัพย์ทางปัญญา</w:t>
      </w:r>
    </w:p>
    <w:p w14:paraId="4F1E6237" w14:textId="02179417" w:rsidR="00F605D9" w:rsidRDefault="005B5D0D" w:rsidP="003357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B64DF4">
        <w:rPr>
          <w:rFonts w:ascii="Browallia New" w:hAnsi="Browallia New" w:cs="Browallia New"/>
          <w:sz w:val="28"/>
          <w:szCs w:val="28"/>
          <w:cs/>
        </w:rPr>
        <w:t>สิทธิการขยายกิจการในต่างประเทศ</w:t>
      </w:r>
      <w:r w:rsidR="006C27AC" w:rsidRPr="00B64DF4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8926CC" w:rsidRPr="00B64DF4">
        <w:rPr>
          <w:rFonts w:ascii="Browallia New" w:hAnsi="Browallia New" w:cs="Browallia New" w:hint="cs"/>
          <w:sz w:val="28"/>
          <w:szCs w:val="28"/>
          <w:cs/>
        </w:rPr>
        <w:t>สิน</w:t>
      </w:r>
      <w:r w:rsidR="006C27AC" w:rsidRPr="00B64DF4">
        <w:rPr>
          <w:rFonts w:ascii="Browallia New" w:hAnsi="Browallia New" w:cs="Browallia New" w:hint="cs"/>
          <w:sz w:val="28"/>
          <w:szCs w:val="28"/>
          <w:cs/>
        </w:rPr>
        <w:t>ทรัพย์ทางปัญญา</w:t>
      </w:r>
      <w:r w:rsidRPr="00B64DF4">
        <w:rPr>
          <w:rFonts w:ascii="Browallia New" w:hAnsi="Browallia New" w:cs="Browallia New"/>
          <w:sz w:val="28"/>
          <w:szCs w:val="28"/>
          <w:cs/>
        </w:rPr>
        <w:t>มาจากการรวมธุรกิจที่สามารถรับรู้แยกเป็นสินทรัพย์ไม่มีตัวตนรับรู้ด้วยมูลค่ายุติธรรม โดยบริษัท</w:t>
      </w:r>
      <w:r w:rsidR="00EF3EC8" w:rsidRPr="00B64DF4">
        <w:rPr>
          <w:rFonts w:ascii="Browallia New" w:hAnsi="Browallia New" w:cs="Browallia New" w:hint="cs"/>
          <w:sz w:val="28"/>
          <w:szCs w:val="28"/>
          <w:cs/>
        </w:rPr>
        <w:t>จะทดสอบการด้อยค่าทุกปี</w:t>
      </w:r>
      <w:r w:rsidR="003237A8" w:rsidRPr="00B64DF4">
        <w:rPr>
          <w:rFonts w:ascii="Browallia New" w:hAnsi="Browallia New" w:cs="Browallia New"/>
          <w:sz w:val="28"/>
          <w:szCs w:val="28"/>
        </w:rPr>
        <w:t xml:space="preserve"> </w:t>
      </w:r>
      <w:r w:rsidR="003237A8" w:rsidRPr="00B64DF4">
        <w:rPr>
          <w:rFonts w:ascii="Browallia New" w:hAnsi="Browallia New" w:cs="Browallia New" w:hint="cs"/>
          <w:sz w:val="28"/>
          <w:szCs w:val="28"/>
          <w:cs/>
        </w:rPr>
        <w:t>สิทธิการขยายกิจการในต่างประเทศและสิน</w:t>
      </w:r>
      <w:r w:rsidR="00AE41C0" w:rsidRPr="00B64DF4">
        <w:rPr>
          <w:rFonts w:ascii="Browallia New" w:hAnsi="Browallia New" w:cs="Browallia New" w:hint="cs"/>
          <w:sz w:val="28"/>
          <w:szCs w:val="28"/>
          <w:cs/>
        </w:rPr>
        <w:t>ทรัพย์ทางปัญญาได้รับการประเมินว่ามีอายุการให้ประโยชน์ไม่จำกัด</w:t>
      </w:r>
    </w:p>
    <w:p w14:paraId="5D98D8D2" w14:textId="77777777" w:rsidR="003357D0" w:rsidRPr="000476AC" w:rsidRDefault="003357D0" w:rsidP="003357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0"/>
          <w:szCs w:val="20"/>
        </w:rPr>
      </w:pPr>
    </w:p>
    <w:p w14:paraId="1E2B9B0C" w14:textId="048EC150" w:rsidR="004746C5" w:rsidRPr="002E12F2" w:rsidRDefault="004746C5" w:rsidP="004746C5">
      <w:pPr>
        <w:spacing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2E12F2">
        <w:rPr>
          <w:rFonts w:ascii="Browallia New" w:hAnsi="Browallia New" w:cs="Browallia New"/>
          <w:i/>
          <w:iCs/>
          <w:sz w:val="28"/>
          <w:szCs w:val="28"/>
          <w:cs/>
        </w:rPr>
        <w:t>ความสัมพันธ์กับลูกค้า</w:t>
      </w:r>
    </w:p>
    <w:p w14:paraId="2192F772" w14:textId="0FE986DF" w:rsidR="004746C5" w:rsidRPr="00B64DF4" w:rsidRDefault="004746C5" w:rsidP="00B64D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B64DF4">
        <w:rPr>
          <w:rFonts w:ascii="Browallia New" w:hAnsi="Browallia New" w:cs="Browallia New" w:hint="cs"/>
          <w:sz w:val="28"/>
          <w:szCs w:val="28"/>
          <w:cs/>
        </w:rPr>
        <w:t xml:space="preserve">ความสัมพันธ์กับลูกค้าที่ได้มาจากการรวมธุรกิจ จะรับรู้ด้วยมูลค่ายุติธรรม ณ วันรวมธุรกิจ ความสัมพันธ์กับลูกค้าที่เกี่ยวข้องมีอายุการให้ประโยชน์ที่ทราบได้แน่นอน และวัดมูลค่าที่ราคาทุนหักค่าตัดจำหน่ายสะสม การตัดจำหน่ายคำนวณโดยใช้วิธีเส้นตรงตลอดอายุที่คาดว่าจะให้ประโยชน์ของความสัมพันธ์กับลูกค้าภายในระยะเวลา </w:t>
      </w:r>
      <w:r w:rsidRPr="00B64DF4">
        <w:rPr>
          <w:rFonts w:ascii="Browallia New" w:hAnsi="Browallia New" w:cs="Browallia New" w:hint="cs"/>
          <w:sz w:val="28"/>
          <w:szCs w:val="28"/>
        </w:rPr>
        <w:t>3</w:t>
      </w:r>
      <w:r w:rsidRPr="00B64DF4">
        <w:rPr>
          <w:rFonts w:ascii="Browallia New" w:hAnsi="Browallia New" w:cs="Browallia New" w:hint="cs"/>
          <w:sz w:val="28"/>
          <w:szCs w:val="28"/>
          <w:cs/>
        </w:rPr>
        <w:t xml:space="preserve"> ปี</w:t>
      </w:r>
    </w:p>
    <w:p w14:paraId="68721B33" w14:textId="77777777" w:rsidR="00E5506D" w:rsidRPr="000476AC" w:rsidRDefault="00E5506D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outlineLvl w:val="0"/>
        <w:rPr>
          <w:rFonts w:ascii="Browallia New" w:hAnsi="Browallia New" w:cs="Browallia New"/>
          <w:sz w:val="20"/>
          <w:szCs w:val="20"/>
        </w:rPr>
      </w:pPr>
    </w:p>
    <w:p w14:paraId="1F1BF47B" w14:textId="77777777" w:rsidR="00EF0DC5" w:rsidRPr="002E12F2" w:rsidRDefault="00EF0DC5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กำไรหรือขาดทุนจากการดำเนินงานที่ยกเลิก</w:t>
      </w:r>
    </w:p>
    <w:p w14:paraId="0E7ED6DF" w14:textId="77777777" w:rsidR="00EF0DC5" w:rsidRPr="000476AC" w:rsidRDefault="00EF0DC5" w:rsidP="00AE6BB0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0"/>
          <w:szCs w:val="20"/>
        </w:rPr>
      </w:pPr>
    </w:p>
    <w:p w14:paraId="50B2A268" w14:textId="6B2BA171" w:rsidR="000476AC" w:rsidRDefault="00EF0DC5" w:rsidP="002638FC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การดำเนิ</w:t>
      </w:r>
      <w:r w:rsidR="00BE01F9" w:rsidRPr="002E12F2">
        <w:rPr>
          <w:rFonts w:ascii="Browallia New" w:hAnsi="Browallia New" w:cs="Browallia New" w:hint="cs"/>
          <w:sz w:val="28"/>
          <w:szCs w:val="28"/>
          <w:cs/>
        </w:rPr>
        <w:t>น</w:t>
      </w:r>
      <w:r w:rsidRPr="002E12F2">
        <w:rPr>
          <w:rFonts w:ascii="Browallia New" w:hAnsi="Browallia New" w:cs="Browallia New"/>
          <w:sz w:val="28"/>
          <w:szCs w:val="28"/>
          <w:cs/>
        </w:rPr>
        <w:t>งานที่ยกเลิกเป็นส่วนประกอบของกลุ่มที่ถูกขายหรือจัดประเภทไว้เพื่อขาย กำไรหรือขาดทุนจากการดำเนินงานที่ยกเลิกซึ่งประกอบด้วยจากการวัดมูลค่าของกำไรขาดทุนก่อนและหลังภาษีของการดำเนินงานที่ยกเลิกและการขายสินทรัพย์ที่จัดประเภทไว้เพื่อขาย</w:t>
      </w:r>
    </w:p>
    <w:p w14:paraId="03DD5661" w14:textId="57E88263" w:rsidR="006C7647" w:rsidRDefault="006C7647" w:rsidP="002638FC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0DDEF246" w14:textId="3D0126E5" w:rsidR="00420AB7" w:rsidRDefault="00420AB7" w:rsidP="002638FC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703DF342" w14:textId="13AA238A" w:rsidR="00420AB7" w:rsidRDefault="00420AB7" w:rsidP="002638FC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012222A7" w14:textId="15981904" w:rsidR="00420AB7" w:rsidRDefault="00420AB7" w:rsidP="002638FC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070478B6" w14:textId="51979D52" w:rsidR="00420AB7" w:rsidRDefault="00420AB7" w:rsidP="002638FC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407B21A7" w14:textId="4EC6D125" w:rsidR="00420AB7" w:rsidRDefault="00420AB7" w:rsidP="002638FC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3C524B3D" w14:textId="77777777" w:rsidR="00420AB7" w:rsidRDefault="00420AB7" w:rsidP="002638FC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18CBA0B5" w14:textId="77777777" w:rsidR="006C7647" w:rsidRDefault="006C7647" w:rsidP="002638FC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48BBFF9E" w14:textId="77777777" w:rsidR="00C96B0A" w:rsidRPr="002E12F2" w:rsidRDefault="00C96B0A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 w:hint="cs"/>
          <w:sz w:val="28"/>
          <w:szCs w:val="28"/>
          <w:cs/>
        </w:rPr>
        <w:lastRenderedPageBreak/>
        <w:t>เงินกู้ยืม</w:t>
      </w:r>
    </w:p>
    <w:p w14:paraId="6F4A3074" w14:textId="77777777" w:rsidR="00780987" w:rsidRPr="000476AC" w:rsidRDefault="00780987" w:rsidP="00C96B0A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0"/>
          <w:szCs w:val="20"/>
        </w:rPr>
      </w:pPr>
    </w:p>
    <w:p w14:paraId="0C31CD1A" w14:textId="77777777" w:rsidR="00C96B0A" w:rsidRPr="002E12F2" w:rsidRDefault="00C96B0A" w:rsidP="00C96B0A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</w:p>
    <w:p w14:paraId="014FC63E" w14:textId="77777777" w:rsidR="000476AC" w:rsidRPr="000476AC" w:rsidRDefault="000476AC" w:rsidP="000476AC">
      <w:pPr>
        <w:pStyle w:val="BodyText2"/>
        <w:tabs>
          <w:tab w:val="left" w:pos="990"/>
        </w:tabs>
        <w:ind w:left="0" w:right="47" w:firstLine="0"/>
        <w:jc w:val="thaiDistribute"/>
        <w:rPr>
          <w:rFonts w:ascii="Browallia New" w:hAnsi="Browallia New" w:cs="Browallia New"/>
          <w:sz w:val="20"/>
          <w:szCs w:val="20"/>
        </w:rPr>
      </w:pPr>
    </w:p>
    <w:p w14:paraId="31A7977E" w14:textId="77777777" w:rsidR="00C96B0A" w:rsidRPr="002E12F2" w:rsidRDefault="00C96B0A" w:rsidP="00C96B0A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71997318" w14:textId="77777777" w:rsidR="00700306" w:rsidRDefault="00700306" w:rsidP="00A411D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5E380A68" w14:textId="44C06931" w:rsidR="00700306" w:rsidRDefault="00C96B0A" w:rsidP="00A411D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</w:t>
      </w:r>
      <w:r w:rsidR="000A11C7" w:rsidRPr="002E12F2">
        <w:rPr>
          <w:rFonts w:ascii="Browallia New" w:hAnsi="Browallia New" w:cs="Browallia New"/>
          <w:sz w:val="28"/>
          <w:szCs w:val="28"/>
        </w:rPr>
        <w:t xml:space="preserve"> 12 </w:t>
      </w:r>
      <w:r w:rsidRPr="002E12F2">
        <w:rPr>
          <w:rFonts w:ascii="Browallia New" w:hAnsi="Browallia New" w:cs="Browallia New"/>
          <w:sz w:val="28"/>
          <w:szCs w:val="28"/>
          <w:cs/>
        </w:rPr>
        <w:t>เดือน นับจากวันที่ในงบแสดงฐานะการเงิน หากเงินกู้ยืมนั้นไม่เข้าเงื่อนไขดังกล่าวข้างต้น จะจัดประเภทเป็นหนี้สินไม่หมุนเวียน</w:t>
      </w:r>
      <w:r w:rsidR="00A411D2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14:paraId="7C54D26E" w14:textId="77777777" w:rsidR="00700306" w:rsidRDefault="00700306" w:rsidP="00A411D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6009CAEF" w14:textId="26F4119F" w:rsidR="00C96B0A" w:rsidRDefault="00C96B0A" w:rsidP="00A411D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ต้นทุนการกู้ยืมของเงินกู้ยืมรับรู้ตามวิธีอัตราดอกเบี้ยที่แท้จริง</w:t>
      </w:r>
    </w:p>
    <w:p w14:paraId="172334E1" w14:textId="77777777" w:rsidR="00FA2B4C" w:rsidRPr="002E12F2" w:rsidRDefault="00FA2B4C" w:rsidP="00C96B0A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0D1B24D9" w14:textId="77777777" w:rsidR="00F2036C" w:rsidRPr="002E12F2" w:rsidRDefault="00F2036C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สัญญาเช่าระยะยาว - กรณีที่บริษัทเป็นผู้เช่า</w:t>
      </w:r>
    </w:p>
    <w:p w14:paraId="65614650" w14:textId="77777777" w:rsidR="00F2036C" w:rsidRPr="002E12F2" w:rsidRDefault="00F2036C" w:rsidP="00AE6BB0">
      <w:pPr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194E3CAE" w14:textId="7093848C" w:rsidR="00F605D9" w:rsidRDefault="00F2036C" w:rsidP="00CA2780">
      <w:pPr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ตามมูลค่าปัจจุบันสุทธิของจำนวนเงินที่ต้องจ่ายตามสัญญาเช่า โดยจำนวนเงินที่ต้องจ่ายจะปันส่วนระหว่างหนี้สิน และค่าใช้จ่ายทางการเงินเพื่อให้ได้อัตราดอกเบี้ยคงที่ต่อหนี้สินคงค้างอยู่ ภาระผูกพันตามสัญญาเช่าหักค่าใช้จ่ายทางการเงินจะบันทึกเป็นหนี้สินระยะยาว ส่วนค่าใช้จ่ายทา</w:t>
      </w:r>
      <w:r w:rsidR="00264BC9" w:rsidRPr="002E12F2">
        <w:rPr>
          <w:rFonts w:ascii="Browallia New" w:hAnsi="Browallia New" w:cs="Browallia New"/>
          <w:sz w:val="28"/>
          <w:szCs w:val="28"/>
          <w:cs/>
        </w:rPr>
        <w:t>งการเงินจะบันทึกในงบกำไรขาดทุ</w:t>
      </w:r>
      <w:r w:rsidR="00264BC9" w:rsidRPr="002E12F2">
        <w:rPr>
          <w:rFonts w:ascii="Browallia New" w:hAnsi="Browallia New" w:cs="Browallia New" w:hint="cs"/>
          <w:sz w:val="28"/>
          <w:szCs w:val="28"/>
          <w:cs/>
        </w:rPr>
        <w:t>น</w:t>
      </w:r>
      <w:r w:rsidRPr="002E12F2">
        <w:rPr>
          <w:rFonts w:ascii="Browallia New" w:hAnsi="Browallia New" w:cs="Browallia New"/>
          <w:sz w:val="28"/>
          <w:szCs w:val="28"/>
          <w:cs/>
        </w:rPr>
        <w:t>ตลอดอายุของสัญญาเช่า สินทรัพย์ภายใต้สัญญาเช่าการเงินจะคิดค่าเสื่อมราคาตลอดอายุการใช้งานของสินทรัพย์นั้น</w:t>
      </w:r>
    </w:p>
    <w:p w14:paraId="6650DA01" w14:textId="77777777" w:rsidR="00CA2780" w:rsidRPr="00CA2780" w:rsidRDefault="00CA2780" w:rsidP="00CA2780">
      <w:pPr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65F560EB" w14:textId="39555297" w:rsidR="00F05A6F" w:rsidRDefault="00F2036C" w:rsidP="00AE6BB0">
      <w:pPr>
        <w:pStyle w:val="a9"/>
        <w:tabs>
          <w:tab w:val="left" w:pos="426"/>
        </w:tabs>
        <w:ind w:left="990" w:right="34"/>
        <w:jc w:val="thaiDistribute"/>
        <w:rPr>
          <w:rFonts w:ascii="Browallia New" w:hAnsi="Browallia New" w:cs="Browallia New"/>
          <w:color w:val="auto"/>
          <w:lang w:val="en-US"/>
        </w:rPr>
      </w:pPr>
      <w:r w:rsidRPr="002E12F2">
        <w:rPr>
          <w:rFonts w:ascii="Browallia New" w:hAnsi="Browallia New" w:cs="Browallia New"/>
          <w:color w:val="auto"/>
          <w:cs/>
          <w:lang w:val="en-US"/>
        </w:rPr>
        <w:t>สัญญาเช่าสินทรัพย์โดยที่ความเสี่ยง และผลตอบแทนของความเป็นเจ้าของส่วนใหญ่ตกอยู่กับผู้ให้เช่า</w:t>
      </w:r>
      <w:r w:rsidR="00D97B74">
        <w:rPr>
          <w:rFonts w:ascii="Browallia New" w:hAnsi="Browallia New" w:cs="Browallia New"/>
          <w:color w:val="auto"/>
          <w:lang w:val="en-US"/>
        </w:rPr>
        <w:t xml:space="preserve">        </w:t>
      </w:r>
      <w:r w:rsidRPr="002E12F2">
        <w:rPr>
          <w:rFonts w:ascii="Browallia New" w:hAnsi="Browallia New" w:cs="Browallia New"/>
          <w:color w:val="auto"/>
          <w:cs/>
          <w:lang w:val="en-US"/>
        </w:rPr>
        <w:t>จะจัดเป็นสัญญาเช่าดำเนินงาน เงินที่ต้องจ่ายภายใต้สัญญาเช่าดำเนินงานจะบันทึกในงบกำไรขาดทุนโดยใช้วิธีเส้นตรงตลอดอายุของสัญญาเช่านั้น ค่าใช้จ่ายที่เกิดขึ้นจากการยกเลิกสัญญาเช่าดำเนินงานก่อนหมดอายุ</w:t>
      </w:r>
      <w:r w:rsidR="00D97B74">
        <w:rPr>
          <w:rFonts w:ascii="Browallia New" w:hAnsi="Browallia New" w:cs="Browallia New"/>
          <w:color w:val="auto"/>
          <w:lang w:val="en-US"/>
        </w:rPr>
        <w:t xml:space="preserve">       </w:t>
      </w:r>
      <w:r w:rsidRPr="002E12F2">
        <w:rPr>
          <w:rFonts w:ascii="Browallia New" w:hAnsi="Browallia New" w:cs="Browallia New"/>
          <w:color w:val="auto"/>
          <w:cs/>
          <w:lang w:val="en-US"/>
        </w:rPr>
        <w:t xml:space="preserve">การเช่า เช่น เบี้ยปรับที่ต้องจ่ายให้แก่ผู้ให้เช่า จะบันทึกเป็นค่าใช้จ่ายในรอบระยะเวลาบัญชีที่การยกเลิกนั้นเกิดขึ้น </w:t>
      </w:r>
    </w:p>
    <w:p w14:paraId="3F96E9E6" w14:textId="77777777" w:rsidR="00F605D9" w:rsidRDefault="00F605D9" w:rsidP="00AE6BB0">
      <w:pPr>
        <w:pStyle w:val="a9"/>
        <w:tabs>
          <w:tab w:val="left" w:pos="426"/>
        </w:tabs>
        <w:ind w:left="990" w:right="34"/>
        <w:jc w:val="thaiDistribute"/>
        <w:rPr>
          <w:rFonts w:ascii="Browallia New" w:hAnsi="Browallia New" w:cs="Browallia New"/>
          <w:color w:val="auto"/>
          <w:lang w:val="en-US"/>
        </w:rPr>
      </w:pPr>
    </w:p>
    <w:p w14:paraId="7936B59F" w14:textId="77777777" w:rsidR="001173F2" w:rsidRPr="002E12F2" w:rsidRDefault="00E13255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 w:hint="cs"/>
          <w:sz w:val="28"/>
          <w:szCs w:val="28"/>
          <w:cs/>
        </w:rPr>
        <w:t>ประมาณการหนี้สินภายใต้โปรแกรมส่งเสริมการขายกับลูกค้า</w:t>
      </w:r>
    </w:p>
    <w:p w14:paraId="42E29F9B" w14:textId="77777777" w:rsidR="001173F2" w:rsidRPr="002E12F2" w:rsidRDefault="001173F2" w:rsidP="00AE6BB0">
      <w:pPr>
        <w:pStyle w:val="a9"/>
        <w:tabs>
          <w:tab w:val="left" w:pos="426"/>
        </w:tabs>
        <w:ind w:right="34"/>
        <w:jc w:val="thaiDistribute"/>
        <w:rPr>
          <w:rFonts w:ascii="Browallia New" w:hAnsi="Browallia New" w:cs="Browallia New"/>
          <w:color w:val="auto"/>
          <w:lang w:val="en-US"/>
        </w:rPr>
      </w:pPr>
    </w:p>
    <w:p w14:paraId="0B11C71E" w14:textId="5441485E" w:rsidR="001173F2" w:rsidRPr="002E12F2" w:rsidRDefault="001173F2" w:rsidP="00AE6BB0">
      <w:pPr>
        <w:pStyle w:val="a9"/>
        <w:tabs>
          <w:tab w:val="left" w:pos="426"/>
        </w:tabs>
        <w:ind w:left="990" w:right="34"/>
        <w:jc w:val="thaiDistribute"/>
        <w:rPr>
          <w:rFonts w:ascii="Browallia New" w:hAnsi="Browallia New" w:cs="Browallia New"/>
          <w:color w:val="auto"/>
          <w:lang w:val="en-US"/>
        </w:rPr>
      </w:pPr>
      <w:r w:rsidRPr="002E12F2">
        <w:rPr>
          <w:rFonts w:ascii="Browallia New" w:hAnsi="Browallia New" w:cs="Browallia New"/>
          <w:color w:val="auto"/>
          <w:cs/>
          <w:lang w:val="en-US"/>
        </w:rPr>
        <w:t xml:space="preserve">บริษัทย่อยให้สิทธิพิเศษสำหรับลูกค้าที่เป็นสมาชิกบัตร โดยถือเป็นส่วนหนึ่งของรายการขายหรือบริการ </w:t>
      </w:r>
      <w:r w:rsidR="00804F76">
        <w:rPr>
          <w:rFonts w:ascii="Browallia New" w:hAnsi="Browallia New" w:cs="Browallia New" w:hint="cs"/>
          <w:color w:val="auto"/>
          <w:cs/>
          <w:lang w:val="en-US"/>
        </w:rPr>
        <w:t xml:space="preserve">          </w:t>
      </w:r>
      <w:r w:rsidRPr="002E12F2">
        <w:rPr>
          <w:rFonts w:ascii="Browallia New" w:hAnsi="Browallia New" w:cs="Browallia New"/>
          <w:color w:val="auto"/>
          <w:cs/>
          <w:lang w:val="en-US"/>
        </w:rPr>
        <w:t>โดยลูกค้าจะได้รับคะแนนสะสมเพื่อสามารถนำไปใช้สิทธิได้ในอนาคตเพื่อรับสินค้าหรือบริการเป็นส่วนลดหรือเงินสด โดยไม่ต้องจ่ายค่าตอบแทนตามเงื่อนไขที่กำหนดในบัตร</w:t>
      </w:r>
    </w:p>
    <w:p w14:paraId="610F680E" w14:textId="7A19A47D" w:rsidR="001B26C4" w:rsidRDefault="001B26C4" w:rsidP="00055267">
      <w:pPr>
        <w:pStyle w:val="a9"/>
        <w:tabs>
          <w:tab w:val="left" w:pos="426"/>
        </w:tabs>
        <w:ind w:right="34"/>
        <w:jc w:val="thaiDistribute"/>
        <w:rPr>
          <w:rFonts w:ascii="Browallia New" w:hAnsi="Browallia New" w:cs="Browallia New"/>
          <w:color w:val="auto"/>
          <w:lang w:val="en-US"/>
        </w:rPr>
      </w:pPr>
    </w:p>
    <w:p w14:paraId="44C83E27" w14:textId="510549FD" w:rsidR="00541AA3" w:rsidRDefault="00541AA3" w:rsidP="00055267">
      <w:pPr>
        <w:pStyle w:val="a9"/>
        <w:tabs>
          <w:tab w:val="left" w:pos="426"/>
        </w:tabs>
        <w:ind w:right="34"/>
        <w:jc w:val="thaiDistribute"/>
        <w:rPr>
          <w:rFonts w:ascii="Browallia New" w:hAnsi="Browallia New" w:cs="Browallia New"/>
          <w:color w:val="auto"/>
          <w:lang w:val="en-US"/>
        </w:rPr>
      </w:pPr>
    </w:p>
    <w:p w14:paraId="52F4575C" w14:textId="02C84635" w:rsidR="00541AA3" w:rsidRDefault="00541AA3" w:rsidP="00055267">
      <w:pPr>
        <w:pStyle w:val="a9"/>
        <w:tabs>
          <w:tab w:val="left" w:pos="426"/>
        </w:tabs>
        <w:ind w:right="34"/>
        <w:jc w:val="thaiDistribute"/>
        <w:rPr>
          <w:rFonts w:ascii="Browallia New" w:hAnsi="Browallia New" w:cs="Browallia New"/>
          <w:color w:val="auto"/>
          <w:lang w:val="en-US"/>
        </w:rPr>
      </w:pPr>
    </w:p>
    <w:p w14:paraId="583A144D" w14:textId="4729BEE4" w:rsidR="00541AA3" w:rsidRDefault="00541AA3" w:rsidP="00055267">
      <w:pPr>
        <w:pStyle w:val="a9"/>
        <w:tabs>
          <w:tab w:val="left" w:pos="426"/>
        </w:tabs>
        <w:ind w:right="34"/>
        <w:jc w:val="thaiDistribute"/>
        <w:rPr>
          <w:rFonts w:ascii="Browallia New" w:hAnsi="Browallia New" w:cs="Browallia New"/>
          <w:color w:val="auto"/>
          <w:lang w:val="en-US"/>
        </w:rPr>
      </w:pPr>
    </w:p>
    <w:p w14:paraId="278D1768" w14:textId="77777777" w:rsidR="00541AA3" w:rsidRDefault="00541AA3" w:rsidP="00055267">
      <w:pPr>
        <w:pStyle w:val="a9"/>
        <w:tabs>
          <w:tab w:val="left" w:pos="426"/>
        </w:tabs>
        <w:ind w:right="34"/>
        <w:jc w:val="thaiDistribute"/>
        <w:rPr>
          <w:rFonts w:ascii="Browallia New" w:hAnsi="Browallia New" w:cs="Browallia New"/>
          <w:color w:val="auto"/>
          <w:lang w:val="en-US"/>
        </w:rPr>
      </w:pPr>
    </w:p>
    <w:p w14:paraId="582313F3" w14:textId="554225B7" w:rsidR="001173F2" w:rsidRDefault="001173F2" w:rsidP="00055267">
      <w:pPr>
        <w:pStyle w:val="a9"/>
        <w:tabs>
          <w:tab w:val="left" w:pos="426"/>
        </w:tabs>
        <w:ind w:left="990" w:right="34"/>
        <w:jc w:val="thaiDistribute"/>
        <w:rPr>
          <w:rFonts w:ascii="Browallia New" w:hAnsi="Browallia New" w:cs="Browallia New"/>
          <w:color w:val="auto"/>
          <w:lang w:val="en-US"/>
        </w:rPr>
      </w:pPr>
      <w:r w:rsidRPr="002E12F2">
        <w:rPr>
          <w:rFonts w:ascii="Browallia New" w:hAnsi="Browallia New" w:cs="Browallia New"/>
          <w:color w:val="auto"/>
          <w:cs/>
          <w:lang w:val="en-US"/>
        </w:rPr>
        <w:lastRenderedPageBreak/>
        <w:t>ภายใต้การตีความมาตรฐานการรายงา</w:t>
      </w:r>
      <w:r w:rsidR="00D51288" w:rsidRPr="002E12F2">
        <w:rPr>
          <w:rFonts w:ascii="Browallia New" w:hAnsi="Browallia New" w:cs="Browallia New"/>
          <w:color w:val="auto"/>
          <w:cs/>
          <w:lang w:val="en-US"/>
        </w:rPr>
        <w:t xml:space="preserve">นทางการเงินฉบับที่ </w:t>
      </w:r>
      <w:r w:rsidR="00D51288" w:rsidRPr="002E12F2">
        <w:rPr>
          <w:rFonts w:ascii="Browallia New" w:hAnsi="Browallia New" w:cs="Browallia New"/>
          <w:color w:val="auto"/>
          <w:lang w:val="en-US"/>
        </w:rPr>
        <w:t>1</w:t>
      </w:r>
      <w:r w:rsidR="00D51288" w:rsidRPr="002E12F2">
        <w:rPr>
          <w:rFonts w:ascii="Browallia New" w:hAnsi="Browallia New" w:cs="Browallia New"/>
          <w:lang w:val="en-US"/>
        </w:rPr>
        <w:t>3</w:t>
      </w:r>
      <w:r w:rsidRPr="002E12F2">
        <w:rPr>
          <w:rFonts w:ascii="Browallia New" w:hAnsi="Browallia New" w:cs="Browallia New"/>
          <w:color w:val="auto"/>
          <w:cs/>
          <w:lang w:val="en-US"/>
        </w:rPr>
        <w:t xml:space="preserve"> การวัดมูลค่าภาระผูกพันที่กิจการต้องจัดหาสินค้าหรือบริการในอนาคตพิจารณาจากสิ่งตอบแทนที่ได้รับจา</w:t>
      </w:r>
      <w:r w:rsidR="003E45D3">
        <w:rPr>
          <w:rFonts w:ascii="Browallia New" w:hAnsi="Browallia New" w:cs="Browallia New" w:hint="cs"/>
          <w:color w:val="auto"/>
          <w:cs/>
          <w:lang w:val="en-US"/>
        </w:rPr>
        <w:t>ก</w:t>
      </w:r>
      <w:r w:rsidRPr="002E12F2">
        <w:rPr>
          <w:rFonts w:ascii="Browallia New" w:hAnsi="Browallia New" w:cs="Browallia New"/>
          <w:color w:val="auto"/>
          <w:cs/>
          <w:lang w:val="en-US"/>
        </w:rPr>
        <w:t>การขายซึ่งปันส่วนระหว่าง รายการขายและให้บริการเริ่มแรกซึ่งรับรู้เป็นรายได้และประมาณการต้นทุนในอนาคตของการจัดหารางวัลให้แก่ลูกค้าซึ่งจะรับรู้เป็นรายได้เมื่อลูกค้ามาใช้สิทธิและบริษัทย่อยได้ปฏิบัติตามสัญญาภาระผูกพันที่จะจัดหารางวัลนั้น</w:t>
      </w:r>
    </w:p>
    <w:p w14:paraId="65ADBEBC" w14:textId="77777777" w:rsidR="00747399" w:rsidRPr="00055267" w:rsidRDefault="00747399" w:rsidP="00055267">
      <w:pPr>
        <w:pStyle w:val="a9"/>
        <w:tabs>
          <w:tab w:val="left" w:pos="426"/>
        </w:tabs>
        <w:ind w:left="990" w:right="34"/>
        <w:jc w:val="thaiDistribute"/>
        <w:rPr>
          <w:rFonts w:ascii="Browallia New" w:hAnsi="Browallia New" w:cs="Browallia New"/>
          <w:color w:val="auto"/>
          <w:lang w:val="en-US"/>
        </w:rPr>
      </w:pPr>
    </w:p>
    <w:p w14:paraId="54C135C1" w14:textId="388D5E95" w:rsidR="001173F2" w:rsidRDefault="001173F2" w:rsidP="00804F76">
      <w:pPr>
        <w:pStyle w:val="a9"/>
        <w:tabs>
          <w:tab w:val="left" w:pos="426"/>
        </w:tabs>
        <w:ind w:left="990" w:right="-5"/>
        <w:jc w:val="thaiDistribute"/>
        <w:rPr>
          <w:rFonts w:ascii="Browallia New" w:hAnsi="Browallia New" w:cs="Browallia New"/>
          <w:color w:val="auto"/>
          <w:lang w:val="en-US"/>
        </w:rPr>
      </w:pPr>
      <w:r w:rsidRPr="002E12F2">
        <w:rPr>
          <w:rFonts w:ascii="Browallia New" w:hAnsi="Browallia New" w:cs="Browallia New"/>
          <w:color w:val="auto"/>
          <w:cs/>
          <w:lang w:val="en-US"/>
        </w:rPr>
        <w:t>บริษัทย่อยจะรับรู้มูลค่าสิ่งตอบแทนของคะแนนสะสมเป็นรายได้รอตัดบัญชีและเมื่อลูกค้ามาใช้สิทธิและเมื่</w:t>
      </w:r>
      <w:r w:rsidR="00D25560">
        <w:rPr>
          <w:rFonts w:ascii="Browallia New" w:hAnsi="Browallia New" w:cs="Browallia New" w:hint="cs"/>
          <w:color w:val="auto"/>
          <w:cs/>
          <w:lang w:val="en-US"/>
        </w:rPr>
        <w:t>อ</w:t>
      </w:r>
      <w:r w:rsidRPr="002E12F2">
        <w:rPr>
          <w:rFonts w:ascii="Browallia New" w:hAnsi="Browallia New" w:cs="Browallia New"/>
          <w:color w:val="auto"/>
          <w:cs/>
          <w:lang w:val="en-US"/>
        </w:rPr>
        <w:t>กลุ่มบริษัทได้ปฏิบัติตามภาระผูกพันที่จะจัดหารางวัลนั้นจึงจะรับรู้รายได้รอตัดบัญชีเป็นรายได้</w:t>
      </w:r>
    </w:p>
    <w:p w14:paraId="22723A32" w14:textId="77777777" w:rsidR="002638FC" w:rsidRPr="002638FC" w:rsidRDefault="002638FC" w:rsidP="00804F76">
      <w:pPr>
        <w:pStyle w:val="a9"/>
        <w:tabs>
          <w:tab w:val="left" w:pos="426"/>
        </w:tabs>
        <w:ind w:left="990" w:right="-5"/>
        <w:jc w:val="thaiDistribute"/>
        <w:rPr>
          <w:rFonts w:ascii="Browallia New" w:hAnsi="Browallia New" w:cs="Browallia New"/>
          <w:color w:val="auto"/>
          <w:sz w:val="20"/>
          <w:szCs w:val="20"/>
          <w:lang w:val="en-US"/>
        </w:rPr>
      </w:pPr>
    </w:p>
    <w:p w14:paraId="6AC549E7" w14:textId="77777777" w:rsidR="005B7E18" w:rsidRPr="002E12F2" w:rsidRDefault="005B7E18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ผลประโยชน์ของพนักงาน</w:t>
      </w:r>
    </w:p>
    <w:p w14:paraId="2DB0FFFB" w14:textId="77777777" w:rsidR="005B7E18" w:rsidRPr="002638FC" w:rsidRDefault="005B7E18" w:rsidP="00AE6BB0">
      <w:pPr>
        <w:tabs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7A590ABC" w14:textId="77777777" w:rsidR="00B931D8" w:rsidRPr="002E12F2" w:rsidRDefault="00B931D8" w:rsidP="00AE6BB0">
      <w:pPr>
        <w:tabs>
          <w:tab w:val="clear" w:pos="907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90" w:right="29"/>
        <w:jc w:val="both"/>
        <w:rPr>
          <w:rFonts w:ascii="Browallia New" w:hAnsi="Browallia New" w:cs="Browallia New"/>
          <w:i/>
          <w:iCs/>
          <w:sz w:val="28"/>
          <w:szCs w:val="28"/>
          <w:cs/>
        </w:rPr>
      </w:pPr>
      <w:r w:rsidRPr="002E12F2">
        <w:rPr>
          <w:rFonts w:ascii="Browallia New" w:hAnsi="Browallia New" w:cs="Browallia New"/>
          <w:i/>
          <w:iCs/>
          <w:sz w:val="28"/>
          <w:szCs w:val="28"/>
          <w:cs/>
        </w:rPr>
        <w:t>ผลประโยชน์ระยะสั้นของพนักงาน</w:t>
      </w:r>
    </w:p>
    <w:p w14:paraId="44FDC43C" w14:textId="77777777" w:rsidR="00B931D8" w:rsidRPr="00C04DF6" w:rsidRDefault="00B931D8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 xml:space="preserve">เงินเดือน ค่าจ้าง โบนัส </w:t>
      </w:r>
      <w:r w:rsidR="00451C90" w:rsidRPr="002E12F2">
        <w:rPr>
          <w:rFonts w:ascii="Browallia New" w:hAnsi="Browallia New" w:cs="Browallia New" w:hint="cs"/>
          <w:sz w:val="28"/>
          <w:szCs w:val="28"/>
          <w:cs/>
        </w:rPr>
        <w:t>และ</w:t>
      </w:r>
      <w:r w:rsidRPr="002E12F2">
        <w:rPr>
          <w:rFonts w:ascii="Browallia New" w:hAnsi="Browallia New" w:cs="Browallia New"/>
          <w:sz w:val="28"/>
          <w:szCs w:val="28"/>
          <w:cs/>
        </w:rPr>
        <w:t>เงินสมทบกองทุนประกันสังคมรับรู้เป็นค่าใช้จ่ายเมื่อเกิดรายการ</w:t>
      </w:r>
    </w:p>
    <w:p w14:paraId="27915CD8" w14:textId="77777777" w:rsidR="002E12F2" w:rsidRPr="002638FC" w:rsidRDefault="002E12F2" w:rsidP="00751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70674417" w14:textId="77777777" w:rsidR="00BC1F3A" w:rsidRPr="002E12F2" w:rsidRDefault="00BC1F3A" w:rsidP="0032333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90" w:right="29"/>
        <w:jc w:val="thaiDistribute"/>
        <w:rPr>
          <w:rFonts w:ascii="Browallia New" w:hAnsi="Browallia New" w:cs="Browallia New"/>
          <w:i/>
          <w:iCs/>
          <w:sz w:val="28"/>
          <w:szCs w:val="28"/>
          <w:cs/>
        </w:rPr>
      </w:pPr>
      <w:r w:rsidRPr="002E12F2">
        <w:rPr>
          <w:rFonts w:ascii="Browallia New" w:hAnsi="Browallia New" w:cs="Browallia New"/>
          <w:i/>
          <w:iCs/>
          <w:sz w:val="28"/>
          <w:szCs w:val="28"/>
          <w:cs/>
        </w:rPr>
        <w:t>ผลประโยชน์หลังออกจากงานของพนักงาน (โครงการสมทบเงิน)</w:t>
      </w:r>
    </w:p>
    <w:p w14:paraId="135FE70C" w14:textId="180064C9" w:rsidR="00804F76" w:rsidRDefault="006C57DC" w:rsidP="0032333A">
      <w:pPr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บริษัท</w:t>
      </w:r>
      <w:r w:rsidR="008A6BA2">
        <w:rPr>
          <w:rFonts w:ascii="Browallia New" w:hAnsi="Browallia New" w:cs="Browallia New" w:hint="cs"/>
          <w:sz w:val="28"/>
          <w:szCs w:val="28"/>
          <w:cs/>
        </w:rPr>
        <w:t xml:space="preserve">และบริษัทย่อย </w:t>
      </w:r>
      <w:r w:rsidRPr="002E12F2">
        <w:rPr>
          <w:rFonts w:ascii="Browallia New" w:hAnsi="Browallia New" w:cs="Browallia New"/>
          <w:sz w:val="28"/>
          <w:szCs w:val="28"/>
          <w:cs/>
        </w:rPr>
        <w:t>และพนักงานของบริษัทได้ร่วมกันจัดตั้งกองทุนสำรองเลี้ยงชีพ ซึ่งประกอบด้วยเงินที่พนักงานจ่ายสะสมและเงินที่บริษัท</w:t>
      </w:r>
      <w:r w:rsidR="008A6BA2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2E12F2">
        <w:rPr>
          <w:rFonts w:ascii="Browallia New" w:hAnsi="Browallia New" w:cs="Browallia New"/>
          <w:sz w:val="28"/>
          <w:szCs w:val="28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สินทรัพย์ของกองทุนสำรองเลี้ยงชีพได้แยกออกจากสินทรัพย์ของบริษัท</w:t>
      </w:r>
      <w:r w:rsidR="007C660B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2E12F2">
        <w:rPr>
          <w:rFonts w:ascii="Browallia New" w:hAnsi="Browallia New" w:cs="Browallia New"/>
          <w:sz w:val="28"/>
          <w:szCs w:val="28"/>
          <w:cs/>
        </w:rPr>
        <w:t xml:space="preserve"> เงินที่บริษัท</w:t>
      </w:r>
      <w:r w:rsidR="007C660B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2E12F2">
        <w:rPr>
          <w:rFonts w:ascii="Browallia New" w:hAnsi="Browallia New" w:cs="Browallia New"/>
          <w:sz w:val="28"/>
          <w:szCs w:val="28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4570AF5B" w14:textId="77777777" w:rsidR="0032333A" w:rsidRPr="002638FC" w:rsidRDefault="0032333A" w:rsidP="0032333A">
      <w:pPr>
        <w:ind w:left="990"/>
        <w:jc w:val="thaiDistribute"/>
        <w:rPr>
          <w:rFonts w:ascii="Browallia New" w:hAnsi="Browallia New" w:cs="Browallia New"/>
          <w:sz w:val="20"/>
          <w:szCs w:val="20"/>
        </w:rPr>
      </w:pPr>
    </w:p>
    <w:p w14:paraId="4984E1EE" w14:textId="77777777" w:rsidR="004F20BE" w:rsidRPr="002E12F2" w:rsidRDefault="004F20BE" w:rsidP="0032333A">
      <w:pPr>
        <w:tabs>
          <w:tab w:val="clear" w:pos="907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90" w:right="29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2E12F2">
        <w:rPr>
          <w:rFonts w:ascii="Browallia New" w:hAnsi="Browallia New" w:cs="Browallia New"/>
          <w:i/>
          <w:iCs/>
          <w:sz w:val="28"/>
          <w:szCs w:val="28"/>
          <w:cs/>
        </w:rPr>
        <w:t xml:space="preserve">ผลประโยชน์หลังออกจากงานของพนักงาน (โครงการผลประโยชน์) </w:t>
      </w:r>
    </w:p>
    <w:p w14:paraId="09DC4D4B" w14:textId="77777777" w:rsidR="004F20BE" w:rsidRPr="002E12F2" w:rsidRDefault="004F20BE" w:rsidP="0032333A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 xml:space="preserve">บริษัทและบริษัทย่อยมีภาระต้องจ่ายเงินชดเชยให้แก่พนักงานเมื่อออกจากงานตามกฎหมายแรงงาน ซึ่งบริษัทและบริษัทย่อยบันทึกหนี้สินตามโครงการผลประโยชน์หลังออกจากงานของพนักงานจากการคำนวณตามหลักคณิตศาสตร์ประกันภัย โดยใช้วิธีคิดลดแต่ละหน่วยที่ประมาณการไว้  </w:t>
      </w:r>
    </w:p>
    <w:p w14:paraId="3B427CF8" w14:textId="77777777" w:rsidR="00D97B74" w:rsidRPr="002638FC" w:rsidRDefault="00D97B74" w:rsidP="00AE6BB0">
      <w:pPr>
        <w:tabs>
          <w:tab w:val="clear" w:pos="454"/>
          <w:tab w:val="left" w:pos="990"/>
          <w:tab w:val="left" w:pos="1080"/>
        </w:tabs>
        <w:spacing w:line="240" w:lineRule="auto"/>
        <w:ind w:left="990"/>
        <w:jc w:val="thaiDistribute"/>
        <w:rPr>
          <w:rFonts w:ascii="Browallia New" w:hAnsi="Browallia New" w:cs="Browallia New"/>
          <w:sz w:val="20"/>
          <w:szCs w:val="20"/>
        </w:rPr>
      </w:pPr>
    </w:p>
    <w:p w14:paraId="556ED9D6" w14:textId="77777777" w:rsidR="004F20BE" w:rsidRPr="002E12F2" w:rsidRDefault="004F20BE" w:rsidP="00AE6BB0">
      <w:pPr>
        <w:tabs>
          <w:tab w:val="clear" w:pos="454"/>
          <w:tab w:val="left" w:pos="990"/>
          <w:tab w:val="left" w:pos="108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หนี้สินของโครงการผลประโยชน์หลังออกจากงานของพนักงาน ประกอบด้วย มูลค่าปัจจุบันของภาระผูกพันตามโครงการผลประโยชน์ และกำไร (ขาดทุน) จากการประมาณการตามหลักคณิตศาสตร์ประกันภัย</w:t>
      </w:r>
    </w:p>
    <w:p w14:paraId="14E7648A" w14:textId="77777777" w:rsidR="004E4F67" w:rsidRPr="002638FC" w:rsidRDefault="004E4F67" w:rsidP="00AE6BB0">
      <w:pPr>
        <w:tabs>
          <w:tab w:val="clear" w:pos="454"/>
          <w:tab w:val="left" w:pos="990"/>
          <w:tab w:val="left" w:pos="1080"/>
        </w:tabs>
        <w:spacing w:line="240" w:lineRule="auto"/>
        <w:ind w:left="990"/>
        <w:jc w:val="thaiDistribute"/>
        <w:rPr>
          <w:rFonts w:ascii="Browallia New" w:hAnsi="Browallia New" w:cs="Browallia New"/>
          <w:sz w:val="20"/>
          <w:szCs w:val="20"/>
        </w:rPr>
      </w:pPr>
    </w:p>
    <w:p w14:paraId="78123499" w14:textId="3C75F93D" w:rsidR="004F20BE" w:rsidRDefault="004F20BE" w:rsidP="00AE6BB0">
      <w:pPr>
        <w:tabs>
          <w:tab w:val="clear" w:pos="454"/>
          <w:tab w:val="left" w:pos="990"/>
          <w:tab w:val="left" w:pos="108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ใน</w:t>
      </w:r>
      <w:r w:rsidRPr="002E12F2">
        <w:rPr>
          <w:rFonts w:ascii="Browallia New" w:hAnsi="Browallia New" w:cs="Browallia New" w:hint="cs"/>
          <w:sz w:val="28"/>
          <w:szCs w:val="28"/>
          <w:cs/>
        </w:rPr>
        <w:t>กำไรขาดทุน</w:t>
      </w:r>
      <w:r w:rsidRPr="002E12F2">
        <w:rPr>
          <w:rFonts w:ascii="Browallia New" w:hAnsi="Browallia New" w:cs="Browallia New"/>
          <w:sz w:val="28"/>
          <w:szCs w:val="28"/>
          <w:cs/>
        </w:rPr>
        <w:t>เบ็ดเสร็จอื่น</w:t>
      </w:r>
    </w:p>
    <w:p w14:paraId="23EF1AB4" w14:textId="77777777" w:rsidR="000A72CD" w:rsidRPr="002638FC" w:rsidRDefault="000A72CD" w:rsidP="00F605D9">
      <w:pPr>
        <w:tabs>
          <w:tab w:val="clear" w:pos="454"/>
          <w:tab w:val="left" w:pos="990"/>
          <w:tab w:val="left" w:pos="1080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4D5D11A1" w14:textId="77777777" w:rsidR="005B7E18" w:rsidRPr="002E12F2" w:rsidRDefault="005B7E18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ภาษีเงินได้</w:t>
      </w:r>
    </w:p>
    <w:p w14:paraId="067A1F3D" w14:textId="77777777" w:rsidR="005B7E18" w:rsidRPr="002638FC" w:rsidRDefault="005B7E18" w:rsidP="00AE6BB0">
      <w:pPr>
        <w:spacing w:line="240" w:lineRule="auto"/>
        <w:ind w:left="990"/>
        <w:rPr>
          <w:rFonts w:ascii="Browallia New" w:hAnsi="Browallia New" w:cs="Browallia New"/>
          <w:spacing w:val="-6"/>
          <w:sz w:val="20"/>
          <w:szCs w:val="20"/>
        </w:rPr>
      </w:pPr>
    </w:p>
    <w:p w14:paraId="160D2128" w14:textId="6FAC43E9" w:rsidR="00136389" w:rsidRDefault="00136389" w:rsidP="00AE6BB0">
      <w:pPr>
        <w:tabs>
          <w:tab w:val="clear" w:pos="454"/>
          <w:tab w:val="clear" w:pos="907"/>
          <w:tab w:val="left" w:pos="720"/>
          <w:tab w:val="left" w:pos="90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ค่าใช้จ่ายภาษีเงินได้สำหรับปี ประกอบด้วย 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02F15929" w14:textId="77777777" w:rsidR="00FF6FF5" w:rsidRPr="002638FC" w:rsidRDefault="00FF6FF5" w:rsidP="00AE6BB0">
      <w:pPr>
        <w:tabs>
          <w:tab w:val="clear" w:pos="454"/>
          <w:tab w:val="clear" w:pos="907"/>
          <w:tab w:val="left" w:pos="720"/>
          <w:tab w:val="left" w:pos="900"/>
        </w:tabs>
        <w:spacing w:line="240" w:lineRule="auto"/>
        <w:ind w:left="990"/>
        <w:jc w:val="thaiDistribute"/>
        <w:rPr>
          <w:rFonts w:ascii="Browallia New" w:hAnsi="Browallia New" w:cs="Browallia New"/>
          <w:sz w:val="20"/>
          <w:szCs w:val="20"/>
        </w:rPr>
      </w:pPr>
    </w:p>
    <w:p w14:paraId="5B53CA57" w14:textId="77777777" w:rsidR="00136389" w:rsidRPr="002E12F2" w:rsidRDefault="00136389" w:rsidP="00AE6BB0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i/>
          <w:iCs/>
          <w:sz w:val="28"/>
          <w:szCs w:val="28"/>
          <w:cs/>
        </w:rPr>
        <w:t>ภาษีเงินได้ปัจจุบัน</w:t>
      </w:r>
    </w:p>
    <w:p w14:paraId="38865A6D" w14:textId="7FF639CE" w:rsidR="00136389" w:rsidRDefault="00136389" w:rsidP="00AE6BB0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pacing w:val="2"/>
          <w:sz w:val="28"/>
          <w:szCs w:val="28"/>
          <w:cs/>
        </w:rPr>
        <w:t>ภาษีเงินได้ปัจจุบัน ได้แก่ ภาษีที่คาดว่าจะจ่ายชำระหรือจะได้รับชำระ โดยคำนวณจากกำไรหรือขาดทุนประจำปี</w:t>
      </w:r>
      <w:r w:rsidRPr="002E12F2">
        <w:rPr>
          <w:rFonts w:ascii="Browallia New" w:hAnsi="Browallia New" w:cs="Browallia New"/>
          <w:sz w:val="28"/>
          <w:szCs w:val="28"/>
          <w:cs/>
        </w:rPr>
        <w:t>ที่ต้องเสียภาษี ซึ่งแตกต่างจากกำไรขาดทุนที่ปราก</w:t>
      </w:r>
      <w:r w:rsidR="001C65B4" w:rsidRPr="002E12F2">
        <w:rPr>
          <w:rFonts w:ascii="Browallia New" w:hAnsi="Browallia New" w:cs="Browallia New" w:hint="cs"/>
          <w:sz w:val="28"/>
          <w:szCs w:val="28"/>
          <w:cs/>
        </w:rPr>
        <w:t>ฏ</w:t>
      </w:r>
      <w:r w:rsidRPr="002E12F2">
        <w:rPr>
          <w:rFonts w:ascii="Browallia New" w:hAnsi="Browallia New" w:cs="Browallia New"/>
          <w:sz w:val="28"/>
          <w:szCs w:val="28"/>
          <w:cs/>
        </w:rPr>
        <w:t>ในงบการเงิน คูณด้วยอัตราภาษีที่ประกาศใช้หรือที่คาดว่ามีบังคับใช้ ณ วันสิ้นรอบระยะเวลารายงาน และรวมรายการการปรับปรุงทางภาษีที่เกี่ยวกับรายการในปีก่อนๆ</w:t>
      </w:r>
    </w:p>
    <w:p w14:paraId="0BC97D8D" w14:textId="77777777" w:rsidR="00541AA3" w:rsidRPr="002E12F2" w:rsidRDefault="00541AA3" w:rsidP="00AE6BB0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7F980EC4" w14:textId="77777777" w:rsidR="00044C07" w:rsidRPr="002E12F2" w:rsidRDefault="00044C07" w:rsidP="00BC1F3A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2E12F2">
        <w:rPr>
          <w:rFonts w:ascii="Browallia New" w:hAnsi="Browallia New" w:cs="Browallia New"/>
          <w:i/>
          <w:iCs/>
          <w:sz w:val="28"/>
          <w:szCs w:val="28"/>
          <w:cs/>
        </w:rPr>
        <w:lastRenderedPageBreak/>
        <w:t>ภาษีเงินได้รอการตัดบัญชี</w:t>
      </w:r>
    </w:p>
    <w:p w14:paraId="077B5F9B" w14:textId="36F4148F" w:rsidR="00A34FC6" w:rsidRPr="002E12F2" w:rsidRDefault="00A34FC6" w:rsidP="00AE6BB0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pacing w:val="2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</w:t>
      </w:r>
      <w:r w:rsidRPr="002E12F2">
        <w:rPr>
          <w:rFonts w:ascii="Browallia New" w:hAnsi="Browallia New" w:cs="Browallia New" w:hint="cs"/>
          <w:spacing w:val="2"/>
          <w:sz w:val="28"/>
          <w:szCs w:val="28"/>
          <w:cs/>
        </w:rPr>
        <w:t>การคำนวณ</w:t>
      </w:r>
      <w:r w:rsidRPr="002E12F2">
        <w:rPr>
          <w:rFonts w:ascii="Browallia New" w:hAnsi="Browallia New" w:cs="Browallia New"/>
          <w:spacing w:val="2"/>
          <w:sz w:val="28"/>
          <w:szCs w:val="28"/>
          <w:cs/>
        </w:rPr>
        <w:t>ทางภาษี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</w:t>
      </w:r>
      <w:r w:rsidR="00804F76">
        <w:rPr>
          <w:rFonts w:ascii="Browallia New" w:hAnsi="Browallia New" w:cs="Browallia New" w:hint="cs"/>
          <w:spacing w:val="2"/>
          <w:sz w:val="28"/>
          <w:szCs w:val="28"/>
          <w:cs/>
        </w:rPr>
        <w:t xml:space="preserve">    </w:t>
      </w:r>
      <w:r w:rsidRPr="002E12F2">
        <w:rPr>
          <w:rFonts w:ascii="Browallia New" w:hAnsi="Browallia New" w:cs="Browallia New"/>
          <w:spacing w:val="2"/>
          <w:sz w:val="28"/>
          <w:szCs w:val="28"/>
          <w:cs/>
        </w:rPr>
        <w:t>มีผลบังคับใช้ ณ วันสิ้นรอบระยะเวลารายงาน</w:t>
      </w:r>
    </w:p>
    <w:p w14:paraId="5E686BD0" w14:textId="77777777" w:rsidR="0032333A" w:rsidRDefault="0032333A" w:rsidP="002638FC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jc w:val="thaiDistribute"/>
        <w:rPr>
          <w:rFonts w:ascii="Browallia New" w:hAnsi="Browallia New" w:cs="Browallia New"/>
          <w:spacing w:val="2"/>
          <w:sz w:val="28"/>
          <w:szCs w:val="28"/>
        </w:rPr>
      </w:pPr>
    </w:p>
    <w:p w14:paraId="21FF2559" w14:textId="66FCE200" w:rsidR="00A34FC6" w:rsidRDefault="00A34FC6" w:rsidP="00AE6BB0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ind w:left="990"/>
        <w:jc w:val="thaiDistribute"/>
        <w:rPr>
          <w:rFonts w:ascii="Browallia New" w:hAnsi="Browallia New" w:cs="Browallia New"/>
          <w:spacing w:val="2"/>
          <w:sz w:val="28"/>
          <w:szCs w:val="28"/>
        </w:rPr>
      </w:pPr>
      <w:r w:rsidRPr="002E12F2">
        <w:rPr>
          <w:rFonts w:ascii="Browallia New" w:hAnsi="Browallia New" w:cs="Browallia New"/>
          <w:spacing w:val="2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</w:t>
      </w:r>
      <w:r w:rsidR="00804F76">
        <w:rPr>
          <w:rFonts w:ascii="Browallia New" w:hAnsi="Browallia New" w:cs="Browallia New" w:hint="cs"/>
          <w:spacing w:val="2"/>
          <w:sz w:val="28"/>
          <w:szCs w:val="28"/>
          <w:cs/>
        </w:rPr>
        <w:t xml:space="preserve"> </w:t>
      </w:r>
      <w:r w:rsidRPr="002E12F2">
        <w:rPr>
          <w:rFonts w:ascii="Browallia New" w:hAnsi="Browallia New" w:cs="Browallia New"/>
          <w:spacing w:val="2"/>
          <w:sz w:val="28"/>
          <w:szCs w:val="28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3FF9BA4B" w14:textId="77777777" w:rsidR="00383DB4" w:rsidRPr="00804F76" w:rsidRDefault="00383DB4" w:rsidP="000A72CD">
      <w:pPr>
        <w:pStyle w:val="BodyText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CB79275" w14:textId="77777777" w:rsidR="00F2036C" w:rsidRPr="002E12F2" w:rsidRDefault="00F2036C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รายการบัญชีที่เป็นเงินตราต่างประเทศ</w:t>
      </w:r>
    </w:p>
    <w:p w14:paraId="197A61C8" w14:textId="77777777" w:rsidR="00F2036C" w:rsidRPr="00804F76" w:rsidRDefault="00F2036C" w:rsidP="003618EB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522FC492" w14:textId="290F2355" w:rsidR="00D97B74" w:rsidRDefault="00851C48" w:rsidP="003618EB">
      <w:pPr>
        <w:pStyle w:val="a0"/>
        <w:tabs>
          <w:tab w:val="clear" w:pos="1080"/>
          <w:tab w:val="left" w:pos="540"/>
        </w:tabs>
        <w:ind w:left="99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2E12F2">
        <w:rPr>
          <w:rFonts w:ascii="Browallia New" w:hAnsi="Browallia New" w:cs="Browallia New"/>
          <w:sz w:val="28"/>
          <w:szCs w:val="28"/>
          <w:cs/>
          <w:lang w:val="en-US"/>
        </w:rPr>
        <w:t>รายการบัญชีที่เกิดขึ้นในระหว่างปีที่มีค่าเป็นเงินตราต่างประเทศแปลงค่าเป็นเงินบาท โดยใช้อัตราแลกเปลี่ยน ณ วันที่เกิดรายการ สินทรัพย์และหนี้สินที่มีค่าเป็นเงินตราต่างประเทศ ณ วันที่ในงบแสดงฐานะการเงินแปลงค่าเป็นเงินบาท โดยใช้อัตราแลกเปลี่ยน ณ วันนั้น กำไรหรือขาดทุนจากการแปลงค่าเงินตราต่างประเทศบันทึกเป็นรายได้หรือค่าใช้จ่ายของรอบระยะเวลาบัญชี</w:t>
      </w:r>
    </w:p>
    <w:p w14:paraId="70DF53E0" w14:textId="77777777" w:rsidR="00D97B74" w:rsidRDefault="00D97B74" w:rsidP="003618EB">
      <w:pPr>
        <w:pStyle w:val="a0"/>
        <w:tabs>
          <w:tab w:val="clear" w:pos="1080"/>
          <w:tab w:val="left" w:pos="540"/>
        </w:tabs>
        <w:ind w:left="99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5B5ECBB" w14:textId="77777777" w:rsidR="00B9521D" w:rsidRPr="002E12F2" w:rsidRDefault="00B9521D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สัญญาซื้อขายเงินตราต่างประเทศล่วงหน้า</w:t>
      </w:r>
    </w:p>
    <w:p w14:paraId="7F478B82" w14:textId="77777777" w:rsidR="00B9521D" w:rsidRPr="002E12F2" w:rsidRDefault="00B9521D" w:rsidP="00AE6BB0">
      <w:pPr>
        <w:tabs>
          <w:tab w:val="left" w:pos="360"/>
          <w:tab w:val="left" w:pos="1440"/>
          <w:tab w:val="right" w:pos="7280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76C008AA" w14:textId="67063216" w:rsidR="00272192" w:rsidRPr="002E12F2" w:rsidRDefault="00B9521D" w:rsidP="00D97B74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เจ้าหนี้ตามสัญญาซื้อขายเงินตราต่างประเทศล่วงหน้า แปลงค่า</w:t>
      </w:r>
      <w:r w:rsidR="00013A8C">
        <w:rPr>
          <w:rFonts w:ascii="Browallia New" w:hAnsi="Browallia New" w:cs="Browallia New" w:hint="cs"/>
          <w:sz w:val="28"/>
          <w:szCs w:val="28"/>
          <w:cs/>
        </w:rPr>
        <w:t>เป็นเงินบาท</w:t>
      </w:r>
      <w:r w:rsidRPr="002E12F2">
        <w:rPr>
          <w:rFonts w:ascii="Browallia New" w:hAnsi="Browallia New" w:cs="Browallia New"/>
          <w:sz w:val="28"/>
          <w:szCs w:val="28"/>
          <w:cs/>
        </w:rPr>
        <w:t>ตามอัตราแลกเปลี่ยน ณ วันที่ใน</w:t>
      </w:r>
      <w:r w:rsidRPr="002E12F2">
        <w:rPr>
          <w:rFonts w:ascii="Browallia New" w:hAnsi="Browallia New" w:cs="Browallia New" w:hint="cs"/>
          <w:sz w:val="28"/>
          <w:szCs w:val="28"/>
          <w:cs/>
        </w:rPr>
        <w:t>รายงาน กำไร</w:t>
      </w:r>
      <w:r w:rsidRPr="002E12F2">
        <w:rPr>
          <w:rFonts w:ascii="Browallia New" w:hAnsi="Browallia New" w:cs="Browallia New"/>
          <w:sz w:val="28"/>
          <w:szCs w:val="28"/>
          <w:cs/>
        </w:rPr>
        <w:t xml:space="preserve">ขาดทุนที่ยังไม่เกิดขึ้นจากการแปลงค่าเงินตราต่างประเทศดังกล่าวจะถูกบันทึกในงบกำไรขาดทุน </w:t>
      </w:r>
    </w:p>
    <w:p w14:paraId="38386570" w14:textId="77777777" w:rsidR="004E4F67" w:rsidRDefault="004E4F67" w:rsidP="00370DD5">
      <w:pPr>
        <w:tabs>
          <w:tab w:val="clear" w:pos="227"/>
          <w:tab w:val="clear" w:pos="454"/>
          <w:tab w:val="left" w:pos="990"/>
        </w:tabs>
        <w:spacing w:line="240" w:lineRule="auto"/>
        <w:ind w:left="990"/>
        <w:outlineLvl w:val="0"/>
        <w:rPr>
          <w:rFonts w:ascii="Browallia New" w:hAnsi="Browallia New" w:cs="Browallia New"/>
          <w:sz w:val="28"/>
          <w:szCs w:val="28"/>
          <w:highlight w:val="green"/>
        </w:rPr>
      </w:pPr>
    </w:p>
    <w:p w14:paraId="40194723" w14:textId="77777777" w:rsidR="00851C48" w:rsidRPr="002E12F2" w:rsidRDefault="00851C48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 w:hint="cs"/>
          <w:sz w:val="28"/>
          <w:szCs w:val="28"/>
          <w:cs/>
        </w:rPr>
        <w:t>การจ่ายเงินปันผล</w:t>
      </w:r>
    </w:p>
    <w:p w14:paraId="24CADA6A" w14:textId="77777777" w:rsidR="00851C48" w:rsidRPr="002E12F2" w:rsidRDefault="00851C48" w:rsidP="00AE6BB0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158F314C" w14:textId="0266249F" w:rsidR="007C028B" w:rsidRDefault="00851C48" w:rsidP="00E57606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เงินปันผลจ่าย บันทึกในงบการเงินในรอบระยะเวลาบัญชีซึ่งที่ประชุมผู้ถือหุ้นหรือคณะกรรมการได้อนุมัติการจ่ายเงินปันผล</w:t>
      </w:r>
    </w:p>
    <w:p w14:paraId="23978AD5" w14:textId="77777777" w:rsidR="001B1FE3" w:rsidRPr="00E57606" w:rsidRDefault="001B1FE3" w:rsidP="00E57606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339664A3" w14:textId="77777777" w:rsidR="003034E9" w:rsidRPr="002E12F2" w:rsidRDefault="003034E9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กำไรต่อหุ้นขั้นพื้นฐาน</w:t>
      </w:r>
    </w:p>
    <w:p w14:paraId="2B9F949D" w14:textId="77777777" w:rsidR="00F05A6F" w:rsidRPr="002E12F2" w:rsidRDefault="00F05A6F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24151BE3" w14:textId="77777777" w:rsidR="00DA22F6" w:rsidRPr="002E12F2" w:rsidRDefault="003034E9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  <w:lang w:val="th-TH"/>
        </w:rPr>
        <w:t>กำไร</w:t>
      </w:r>
      <w:r w:rsidRPr="002E12F2">
        <w:rPr>
          <w:rFonts w:ascii="Browallia New" w:hAnsi="Browallia New" w:cs="Browallia New"/>
          <w:sz w:val="28"/>
          <w:szCs w:val="28"/>
          <w:cs/>
        </w:rPr>
        <w:t>ต่อหุ้น</w:t>
      </w:r>
      <w:r w:rsidRPr="002E12F2">
        <w:rPr>
          <w:rFonts w:ascii="Browallia New" w:hAnsi="Browallia New" w:cs="Browallia New"/>
          <w:sz w:val="28"/>
          <w:szCs w:val="28"/>
          <w:cs/>
          <w:lang w:val="th-TH"/>
        </w:rPr>
        <w:t>ขั้นพื้นฐาน</w:t>
      </w:r>
      <w:r w:rsidRPr="002E12F2">
        <w:rPr>
          <w:rFonts w:ascii="Browallia New" w:hAnsi="Browallia New" w:cs="Browallia New"/>
          <w:sz w:val="28"/>
          <w:szCs w:val="28"/>
          <w:cs/>
        </w:rPr>
        <w:t xml:space="preserve"> คำนวณโดยการหารกำไร</w:t>
      </w:r>
      <w:r w:rsidR="00AE73DA" w:rsidRPr="002E12F2">
        <w:rPr>
          <w:rFonts w:ascii="Browallia New" w:hAnsi="Browallia New" w:cs="Browallia New"/>
          <w:sz w:val="28"/>
          <w:szCs w:val="28"/>
        </w:rPr>
        <w:t xml:space="preserve"> (</w:t>
      </w:r>
      <w:r w:rsidR="00B36D50" w:rsidRPr="002E12F2">
        <w:rPr>
          <w:rFonts w:ascii="Browallia New" w:hAnsi="Browallia New" w:cs="Browallia New" w:hint="cs"/>
          <w:sz w:val="28"/>
          <w:szCs w:val="28"/>
          <w:cs/>
        </w:rPr>
        <w:t>ขาดทุน</w:t>
      </w:r>
      <w:r w:rsidR="00AE73DA" w:rsidRPr="002E12F2">
        <w:rPr>
          <w:rFonts w:ascii="Browallia New" w:hAnsi="Browallia New" w:cs="Browallia New"/>
          <w:sz w:val="28"/>
          <w:szCs w:val="28"/>
        </w:rPr>
        <w:t xml:space="preserve">) </w:t>
      </w:r>
      <w:r w:rsidRPr="002E12F2">
        <w:rPr>
          <w:rFonts w:ascii="Browallia New" w:hAnsi="Browallia New" w:cs="Browallia New"/>
          <w:sz w:val="28"/>
          <w:szCs w:val="28"/>
          <w:cs/>
        </w:rPr>
        <w:t>ด้วยจำนวนหุ้นสามัญถัวเฉลี่ยถ่วงน้ำหนักที่ออกจำหน่ายและชำระแล้วในระหว่างปี</w:t>
      </w:r>
    </w:p>
    <w:p w14:paraId="7AA51921" w14:textId="3130354C" w:rsidR="00E71553" w:rsidRDefault="00E71553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8C63DDE" w14:textId="77777777" w:rsidR="0004419C" w:rsidRPr="002E12F2" w:rsidRDefault="0004419C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กำไรต่อหุ้นปรับลด</w:t>
      </w:r>
    </w:p>
    <w:p w14:paraId="68405BA4" w14:textId="77777777" w:rsidR="00DA22F6" w:rsidRPr="002E12F2" w:rsidRDefault="00DA22F6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19D089E" w14:textId="19FE841F" w:rsidR="009457CF" w:rsidRDefault="009457CF" w:rsidP="009457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>
        <w:rPr>
          <w:rFonts w:ascii="Browallia New" w:hAnsi="Browallia New" w:cs="Browallia New"/>
          <w:sz w:val="28"/>
          <w:szCs w:val="28"/>
          <w:cs/>
          <w:lang w:val="th-TH"/>
        </w:rPr>
        <w:t xml:space="preserve">กำไรต่อหุ้นปรับลด คำนวณโดยกำไร </w:t>
      </w:r>
      <w:r>
        <w:rPr>
          <w:rFonts w:ascii="Browallia New" w:hAnsi="Browallia New" w:cs="Browallia New"/>
          <w:sz w:val="28"/>
          <w:szCs w:val="28"/>
        </w:rPr>
        <w:t>(</w:t>
      </w:r>
      <w:r>
        <w:rPr>
          <w:rFonts w:ascii="Browallia New" w:hAnsi="Browallia New" w:cs="Browallia New" w:hint="cs"/>
          <w:sz w:val="28"/>
          <w:szCs w:val="28"/>
          <w:cs/>
        </w:rPr>
        <w:t>ขาดทุน</w:t>
      </w:r>
      <w:r>
        <w:rPr>
          <w:rFonts w:ascii="Browallia New" w:hAnsi="Browallia New" w:cs="Browallia New"/>
          <w:sz w:val="28"/>
          <w:szCs w:val="28"/>
        </w:rPr>
        <w:t xml:space="preserve">) </w:t>
      </w:r>
      <w:r>
        <w:rPr>
          <w:rFonts w:ascii="Browallia New" w:hAnsi="Browallia New" w:cs="Browallia New"/>
          <w:sz w:val="28"/>
          <w:szCs w:val="28"/>
          <w:cs/>
          <w:lang w:val="th-TH"/>
        </w:rPr>
        <w:t>สำหรับปีหารด้วยจำนวนหุ้นสามัญ บวกจำนวนหุ้นสามัญเทียบเท่าของใบสำคัญแสดงสิทธิ โดยถัวเฉลี่ยถ่วงน้ำหนักในระหว่าง</w:t>
      </w:r>
      <w:r w:rsidR="00076E0C">
        <w:rPr>
          <w:rFonts w:ascii="Browallia New" w:hAnsi="Browallia New" w:cs="Browallia New" w:hint="cs"/>
          <w:sz w:val="28"/>
          <w:szCs w:val="28"/>
          <w:cs/>
          <w:lang w:val="th-TH"/>
        </w:rPr>
        <w:t>งวด</w:t>
      </w:r>
      <w:r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</w:p>
    <w:p w14:paraId="5861EB41" w14:textId="687E75E5" w:rsidR="00E72CCF" w:rsidRDefault="00E72CCF" w:rsidP="00FF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67DAE6D" w14:textId="77777777" w:rsidR="002638FC" w:rsidRDefault="002638FC" w:rsidP="00FF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67F8F96" w14:textId="2003708E" w:rsidR="0035421F" w:rsidRDefault="0035421F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lastRenderedPageBreak/>
        <w:t>ส่วนงานดำเนินงาน</w:t>
      </w:r>
    </w:p>
    <w:p w14:paraId="3F01CD9B" w14:textId="77777777" w:rsidR="00AE18C2" w:rsidRPr="002E12F2" w:rsidRDefault="00AE18C2" w:rsidP="00AE18C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7CC83D8E" w14:textId="35D5AD1D" w:rsidR="0035421F" w:rsidRDefault="0035421F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63683352" w14:textId="77777777" w:rsidR="00B06655" w:rsidRPr="002E12F2" w:rsidRDefault="00B06655" w:rsidP="000A7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04131EB" w14:textId="77777777" w:rsidR="00136389" w:rsidRPr="002E12F2" w:rsidRDefault="00136389" w:rsidP="00CB61C1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ประมาณการหนี้สินและค่าใช้จ่าย และสินทรัพย์ที่อาจจะเกิดขึ้น</w:t>
      </w:r>
    </w:p>
    <w:p w14:paraId="4024F36A" w14:textId="77777777" w:rsidR="003A60B9" w:rsidRPr="002E12F2" w:rsidRDefault="003A60B9" w:rsidP="00AE6BB0">
      <w:pPr>
        <w:tabs>
          <w:tab w:val="clear" w:pos="454"/>
          <w:tab w:val="clear" w:pos="68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649B0AB0" w14:textId="6601B5E3" w:rsidR="00136389" w:rsidRDefault="00136389" w:rsidP="00AE6BB0">
      <w:pPr>
        <w:tabs>
          <w:tab w:val="clear" w:pos="454"/>
          <w:tab w:val="clear" w:pos="68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บริษัทและบริษัทย่อยจะบันทึกประมาณการหนี้สินและค่าใช้จ่ายไว้ในงบการเงิน เมื่อบริษัทและบริษัทย่อย</w:t>
      </w:r>
      <w:r w:rsidR="00804F76">
        <w:rPr>
          <w:rFonts w:ascii="Browallia New" w:hAnsi="Browallia New" w:cs="Browallia New" w:hint="cs"/>
          <w:sz w:val="28"/>
          <w:szCs w:val="28"/>
          <w:cs/>
        </w:rPr>
        <w:t xml:space="preserve">        </w:t>
      </w:r>
      <w:r w:rsidRPr="002E12F2">
        <w:rPr>
          <w:rFonts w:ascii="Browallia New" w:hAnsi="Browallia New" w:cs="Browallia New"/>
          <w:sz w:val="28"/>
          <w:szCs w:val="28"/>
          <w:cs/>
        </w:rPr>
        <w:t>มีภาระผูกพันตามกฎหมายหรือเป็นภาระผูกพันที่ค่อนข้างแน่นอนที่มีผลสืบเนื่องจากเหตุการณ์ในอดีต ซึ่งอาจทำให้บริษัทต้องชำระหรือชดใช้ตามภาระผูกพันนั้น และจำนวนที่ต้องชดใช้ดังกล่าวสามารถประมาณได้อย่างสมเหตุสมผล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เมื่อมีปัจจัยสนับสนุนว่าจะได้รับคืนแน่นอน</w:t>
      </w:r>
    </w:p>
    <w:p w14:paraId="7F9086DB" w14:textId="77777777" w:rsidR="00D97B74" w:rsidRDefault="00D97B74" w:rsidP="00AE6BB0">
      <w:pPr>
        <w:tabs>
          <w:tab w:val="clear" w:pos="454"/>
          <w:tab w:val="clear" w:pos="68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385E6C0A" w14:textId="77777777" w:rsidR="00335074" w:rsidRPr="002E12F2" w:rsidRDefault="00917381" w:rsidP="00AE6BB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2E12F2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>ประมาณการทาง</w:t>
      </w:r>
      <w:r w:rsidR="00335074" w:rsidRPr="002E12F2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 xml:space="preserve">บัญชีที่สำคัญ ข้อสมมติฐาน </w:t>
      </w:r>
      <w:r w:rsidR="001F3A47" w:rsidRPr="002E12F2">
        <w:rPr>
          <w:rFonts w:ascii="Browallia New" w:hAnsi="Browallia New" w:cs="Browallia New" w:hint="cs"/>
          <w:color w:val="auto"/>
          <w:sz w:val="28"/>
          <w:szCs w:val="28"/>
          <w:u w:val="single"/>
          <w:cs/>
          <w:lang w:val="en-GB"/>
        </w:rPr>
        <w:t>และ</w:t>
      </w:r>
      <w:r w:rsidR="00335074" w:rsidRPr="002E12F2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 xml:space="preserve">การใช้ดุลยพินิจ </w:t>
      </w:r>
    </w:p>
    <w:p w14:paraId="19638836" w14:textId="77777777" w:rsidR="00335074" w:rsidRPr="002E12F2" w:rsidRDefault="00335074" w:rsidP="00AE6BB0">
      <w:pPr>
        <w:tabs>
          <w:tab w:val="clear" w:pos="454"/>
          <w:tab w:val="clear" w:pos="68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A6D4B86" w14:textId="1FB11B36" w:rsidR="00C65EEA" w:rsidRPr="002E12F2" w:rsidRDefault="00C65EEA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E12F2">
        <w:rPr>
          <w:rFonts w:ascii="Browallia New" w:hAnsi="Browallia New" w:cs="Browallia New"/>
          <w:sz w:val="28"/>
          <w:szCs w:val="28"/>
          <w:cs/>
          <w:lang w:val="th-TH"/>
        </w:rPr>
        <w:t>ในการจัดทำงบการเงิน ผู้บริหารต้องใช้การประมาณการและข้อสมมติฐานหลายประการ ซึ่งมีผลกระทบต่อจำนวนเงินที่เกี่ยวกับรายได้ ค่าใช้จ่าย สินทรัพย์</w:t>
      </w:r>
      <w:r w:rsidRPr="002E12F2">
        <w:rPr>
          <w:rFonts w:ascii="Browallia New" w:hAnsi="Browallia New" w:cs="Browallia New"/>
          <w:sz w:val="28"/>
          <w:szCs w:val="28"/>
        </w:rPr>
        <w:t xml:space="preserve"> </w:t>
      </w:r>
      <w:r w:rsidRPr="002E12F2">
        <w:rPr>
          <w:rFonts w:ascii="Browallia New" w:hAnsi="Browallia New" w:cs="Browallia New"/>
          <w:sz w:val="28"/>
          <w:szCs w:val="28"/>
          <w:cs/>
          <w:lang w:val="th-TH"/>
        </w:rPr>
        <w:t xml:space="preserve">หนี้สิน และการเปิดเผยข้อมูลเกี่ยวกับสินทรัพย์และหนี้สินที่อาจจะเกิดขึ้น </w:t>
      </w:r>
      <w:r w:rsidR="00804F76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         </w:t>
      </w:r>
      <w:r w:rsidRPr="002E12F2">
        <w:rPr>
          <w:rFonts w:ascii="Browallia New" w:hAnsi="Browallia New" w:cs="Browallia New"/>
          <w:sz w:val="28"/>
          <w:szCs w:val="28"/>
          <w:cs/>
          <w:lang w:val="th-TH"/>
        </w:rPr>
        <w:t>ซึ่งผลที่เกิดขึ้นจริงอาจแตกต่างจากจำนวนที่ได้ประมาณการไว้</w:t>
      </w:r>
    </w:p>
    <w:p w14:paraId="4E36BEEB" w14:textId="77777777" w:rsidR="00E26DA7" w:rsidRPr="002E12F2" w:rsidRDefault="00E26DA7" w:rsidP="00AE6BB0">
      <w:pPr>
        <w:tabs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8DD3B13" w14:textId="77777777" w:rsidR="007968D3" w:rsidRPr="002E12F2" w:rsidRDefault="007968D3" w:rsidP="00190F4C">
      <w:pPr>
        <w:pStyle w:val="ListParagraph"/>
        <w:numPr>
          <w:ilvl w:val="0"/>
          <w:numId w:val="18"/>
        </w:numPr>
        <w:tabs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</w:rPr>
      </w:pPr>
    </w:p>
    <w:p w14:paraId="1A301D40" w14:textId="77777777" w:rsidR="00335074" w:rsidRPr="002E12F2" w:rsidRDefault="00335074" w:rsidP="00BC1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  <w:lang w:val="th-TH"/>
        </w:rPr>
        <w:t>ประมาณการทางบัญชีที่สำคัญ ข้อสมมติฐาน และการใช้ดุลยพินิจ</w:t>
      </w:r>
      <w:r w:rsidR="00906575" w:rsidRPr="002E12F2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มีดังนี้</w:t>
      </w:r>
    </w:p>
    <w:p w14:paraId="66888122" w14:textId="77777777" w:rsidR="004E4F67" w:rsidRPr="002E12F2" w:rsidRDefault="004E4F67" w:rsidP="00AE6BB0">
      <w:pPr>
        <w:tabs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78C97F9C" w14:textId="497DEB3B" w:rsidR="00335074" w:rsidRPr="003E6B17" w:rsidRDefault="00335074" w:rsidP="007E5B05">
      <w:pPr>
        <w:pStyle w:val="ListParagraph"/>
        <w:numPr>
          <w:ilvl w:val="1"/>
          <w:numId w:val="28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9" w:hanging="459"/>
        <w:jc w:val="thaiDistribute"/>
        <w:rPr>
          <w:rFonts w:ascii="Browallia New" w:hAnsi="Browallia New" w:cs="Browallia New"/>
          <w:sz w:val="28"/>
          <w:szCs w:val="28"/>
        </w:rPr>
      </w:pPr>
      <w:r w:rsidRPr="003E6B17">
        <w:rPr>
          <w:rFonts w:ascii="Browallia New" w:hAnsi="Browallia New" w:cs="Browallia New"/>
          <w:sz w:val="28"/>
          <w:szCs w:val="28"/>
          <w:cs/>
        </w:rPr>
        <w:t>การด้อยค่าของลูกหนี้</w:t>
      </w:r>
    </w:p>
    <w:p w14:paraId="65318825" w14:textId="77777777" w:rsidR="00C65EEA" w:rsidRPr="00736F14" w:rsidRDefault="00C65EEA" w:rsidP="00AE6BB0">
      <w:pPr>
        <w:tabs>
          <w:tab w:val="clear" w:pos="454"/>
          <w:tab w:val="clear" w:pos="680"/>
          <w:tab w:val="clear" w:pos="907"/>
        </w:tabs>
        <w:spacing w:line="240" w:lineRule="auto"/>
        <w:ind w:left="1418"/>
        <w:jc w:val="thaiDistribute"/>
        <w:rPr>
          <w:rFonts w:ascii="Browallia New" w:hAnsi="Browallia New" w:cs="Browallia New"/>
          <w:sz w:val="24"/>
          <w:szCs w:val="24"/>
        </w:rPr>
      </w:pPr>
    </w:p>
    <w:p w14:paraId="3840D2AD" w14:textId="44DEC500" w:rsidR="00B06D0C" w:rsidRPr="002E12F2" w:rsidRDefault="00335074" w:rsidP="00D97B74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บริษัทและบริษัทย่อยได้บันทึกค่าเผื่อหนี้สงสัยจะสูญเพื่อให้สะท้อนถึงการด้อยค่าของลูกหนี้อันเกิดมาจากการที่</w:t>
      </w:r>
      <w:r w:rsidR="003E6B17">
        <w:rPr>
          <w:rFonts w:ascii="Browallia New" w:hAnsi="Browallia New" w:cs="Browallia New"/>
          <w:sz w:val="28"/>
          <w:szCs w:val="28"/>
        </w:rPr>
        <w:t xml:space="preserve"> </w:t>
      </w:r>
      <w:r w:rsidRPr="002E12F2">
        <w:rPr>
          <w:rFonts w:ascii="Browallia New" w:hAnsi="Browallia New" w:cs="Browallia New"/>
          <w:sz w:val="28"/>
          <w:szCs w:val="28"/>
          <w:cs/>
        </w:rPr>
        <w:t>ไม่มีความสามารถในการชำระหนี้ ค่าเผื่อหนี้สงสัยจะสูญนั้นเป็นการประเมินบนพื้นฐานจากความไม่แน่นอนในการรับชำระหนี้และ</w:t>
      </w:r>
      <w:r w:rsidR="00076D8F" w:rsidRPr="002E12F2">
        <w:rPr>
          <w:rFonts w:ascii="Browallia New" w:hAnsi="Browallia New" w:cs="Browallia New" w:hint="cs"/>
          <w:sz w:val="28"/>
          <w:szCs w:val="28"/>
          <w:cs/>
        </w:rPr>
        <w:t>พิจารณาโดย</w:t>
      </w:r>
      <w:r w:rsidRPr="002E12F2">
        <w:rPr>
          <w:rFonts w:ascii="Browallia New" w:hAnsi="Browallia New" w:cs="Browallia New"/>
          <w:sz w:val="28"/>
          <w:szCs w:val="28"/>
          <w:cs/>
        </w:rPr>
        <w:t>ผู้บริหาร</w:t>
      </w:r>
    </w:p>
    <w:p w14:paraId="5A5F52C7" w14:textId="77777777" w:rsidR="00E57606" w:rsidRPr="00736F14" w:rsidRDefault="00E57606" w:rsidP="00AE6BB0">
      <w:pPr>
        <w:tabs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6CC9AA88" w14:textId="3996FFB6" w:rsidR="00C65EEA" w:rsidRPr="003E6B17" w:rsidRDefault="00C65EEA" w:rsidP="007E5B05">
      <w:pPr>
        <w:pStyle w:val="ListParagraph"/>
        <w:numPr>
          <w:ilvl w:val="1"/>
          <w:numId w:val="28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3E6B17">
        <w:rPr>
          <w:rFonts w:ascii="Browallia New" w:hAnsi="Browallia New" w:cs="Browallia New" w:hint="cs"/>
          <w:sz w:val="28"/>
          <w:szCs w:val="28"/>
          <w:cs/>
        </w:rPr>
        <w:t>การด้อยค่าเงินลงทุน</w:t>
      </w:r>
    </w:p>
    <w:p w14:paraId="0FA00C9C" w14:textId="77777777" w:rsidR="00C65EEA" w:rsidRPr="00D75B3E" w:rsidRDefault="00C65EEA" w:rsidP="00AE6BB0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1418"/>
        <w:jc w:val="thaiDistribute"/>
        <w:rPr>
          <w:rFonts w:ascii="Browallia New" w:hAnsi="Browallia New" w:cs="Browallia New"/>
          <w:sz w:val="24"/>
          <w:szCs w:val="24"/>
        </w:rPr>
      </w:pPr>
    </w:p>
    <w:p w14:paraId="0A10710D" w14:textId="57CE7348" w:rsidR="00C65EEA" w:rsidRPr="002E12F2" w:rsidRDefault="00C65EEA" w:rsidP="00D97B74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บริษัท</w:t>
      </w:r>
      <w:r w:rsidR="00C4079E">
        <w:rPr>
          <w:rFonts w:ascii="Browallia New" w:hAnsi="Browallia New" w:cs="Browallia New" w:hint="cs"/>
          <w:sz w:val="28"/>
          <w:szCs w:val="28"/>
          <w:cs/>
          <w:lang w:val="en-GB"/>
        </w:rPr>
        <w:t>และบริษัทย่อย</w:t>
      </w:r>
      <w:r w:rsidRPr="002E12F2">
        <w:rPr>
          <w:rFonts w:ascii="Browallia New" w:hAnsi="Browallia New" w:cs="Browallia New"/>
          <w:sz w:val="28"/>
          <w:szCs w:val="28"/>
          <w:cs/>
        </w:rPr>
        <w:t>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15E63195" w14:textId="77777777" w:rsidR="0060579E" w:rsidRPr="00D75B3E" w:rsidRDefault="0060579E" w:rsidP="00AE6BB0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752F9F65" w14:textId="7EA8EFC9" w:rsidR="00335074" w:rsidRPr="002E12F2" w:rsidRDefault="00335074" w:rsidP="007E5B05">
      <w:pPr>
        <w:pStyle w:val="ListParagraph"/>
        <w:numPr>
          <w:ilvl w:val="1"/>
          <w:numId w:val="28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ค่าเผื่อสำหรับสินค้าเก่า และเสื่อมคุณภาพ</w:t>
      </w:r>
    </w:p>
    <w:p w14:paraId="3F02DEC7" w14:textId="77777777" w:rsidR="00335074" w:rsidRPr="00D75B3E" w:rsidRDefault="00335074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18"/>
        <w:jc w:val="thaiDistribute"/>
        <w:rPr>
          <w:rFonts w:ascii="Browallia New" w:hAnsi="Browallia New" w:cs="Browallia New"/>
          <w:sz w:val="24"/>
          <w:szCs w:val="24"/>
        </w:rPr>
      </w:pPr>
    </w:p>
    <w:p w14:paraId="71AC8953" w14:textId="57F44703" w:rsidR="002638FC" w:rsidRDefault="00335074" w:rsidP="004F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บริษัทและบริษัทย่อยได้ประมาณการค่าเผื่อสำหรับสินค้าเก่า และเสื่อมคุณภาพเพื่อให้สะท้อนถึงการด้อยค่าของสินค้าคงเหลือ โดยการประมาณการนั้นจะพิจารณาจากการหมุนเวียนและการเสื่อมสภาพของสินค้าคงเหลือประเภทต่างๆ</w:t>
      </w:r>
    </w:p>
    <w:p w14:paraId="51552437" w14:textId="29C2ED60" w:rsidR="004F3D65" w:rsidRDefault="004F3D65" w:rsidP="004F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361939D7" w14:textId="77777777" w:rsidR="00541AA3" w:rsidRPr="004F3D65" w:rsidRDefault="00541AA3" w:rsidP="004F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5343DDF6" w14:textId="46C86767" w:rsidR="00335074" w:rsidRPr="002E12F2" w:rsidRDefault="00F84D23" w:rsidP="007E5B05">
      <w:pPr>
        <w:pStyle w:val="ListParagraph"/>
        <w:numPr>
          <w:ilvl w:val="1"/>
          <w:numId w:val="28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lastRenderedPageBreak/>
        <w:t>อาคาร</w:t>
      </w:r>
      <w:r w:rsidR="00335074" w:rsidRPr="002E12F2">
        <w:rPr>
          <w:rFonts w:ascii="Browallia New" w:hAnsi="Browallia New" w:cs="Browallia New"/>
          <w:sz w:val="28"/>
          <w:szCs w:val="28"/>
          <w:cs/>
        </w:rPr>
        <w:t>และอุปกรณ์</w:t>
      </w:r>
      <w:r w:rsidR="00335074" w:rsidRPr="00AF384D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6DA6F557" w14:textId="77777777" w:rsidR="00335074" w:rsidRPr="00EB3004" w:rsidRDefault="00335074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1418"/>
        <w:jc w:val="thaiDistribute"/>
        <w:rPr>
          <w:rFonts w:ascii="Browallia New" w:hAnsi="Browallia New" w:cs="Browallia New"/>
          <w:sz w:val="20"/>
          <w:szCs w:val="20"/>
        </w:rPr>
      </w:pPr>
    </w:p>
    <w:p w14:paraId="391EF5AE" w14:textId="5353BC07" w:rsidR="00335074" w:rsidRPr="002E12F2" w:rsidRDefault="00335074" w:rsidP="00D97B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909" w:firstLine="9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ฝ่ายบริหารเป็นผู้ประมาณการของอายุการใช้งานและมูลค่าซากของอาคารและอุปกรณ์ของบริษัท</w:t>
      </w:r>
      <w:r w:rsidR="009329B7" w:rsidRPr="002E12F2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DF34A3" w:rsidRPr="002E12F2">
        <w:rPr>
          <w:rFonts w:ascii="Browallia New" w:hAnsi="Browallia New" w:cs="Browallia New" w:hint="cs"/>
          <w:sz w:val="28"/>
          <w:szCs w:val="28"/>
          <w:cs/>
        </w:rPr>
        <w:t>บริษัทย่อย</w:t>
      </w:r>
      <w:r w:rsidRPr="002E12F2">
        <w:rPr>
          <w:rFonts w:ascii="Browallia New" w:hAnsi="Browallia New" w:cs="Browallia New"/>
          <w:sz w:val="28"/>
          <w:szCs w:val="28"/>
          <w:cs/>
        </w:rPr>
        <w:t xml:space="preserve"> โดยจะทบทวนค่าเสื่อมราคาเมื่ออายุการใช้งานและมูลค่าซากมีความแตกต่างไปจากการประมาณการ</w:t>
      </w:r>
      <w:r w:rsidR="00D97B74">
        <w:rPr>
          <w:rFonts w:ascii="Browallia New" w:hAnsi="Browallia New" w:cs="Browallia New"/>
          <w:sz w:val="28"/>
          <w:szCs w:val="28"/>
        </w:rPr>
        <w:t xml:space="preserve">           </w:t>
      </w:r>
      <w:r w:rsidRPr="002E12F2">
        <w:rPr>
          <w:rFonts w:ascii="Browallia New" w:hAnsi="Browallia New" w:cs="Browallia New"/>
          <w:sz w:val="28"/>
          <w:szCs w:val="28"/>
          <w:cs/>
        </w:rPr>
        <w:t>ในงวดก่อน หรือมีการตัดจำหน่ายสินทรัพย์ที่เสื่อมสภาพหรือไม่ได้ใช้งานอีกต่อไป</w:t>
      </w:r>
    </w:p>
    <w:p w14:paraId="29FCE2D0" w14:textId="77777777" w:rsidR="004F3D65" w:rsidRPr="00EB3004" w:rsidRDefault="004F3D65" w:rsidP="00D75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3C12171B" w14:textId="34F5DBD7" w:rsidR="00075271" w:rsidRPr="002E12F2" w:rsidRDefault="00075271" w:rsidP="007E5B05">
      <w:pPr>
        <w:pStyle w:val="ListParagraph"/>
        <w:numPr>
          <w:ilvl w:val="1"/>
          <w:numId w:val="28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9" w:hanging="459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 w:hint="cs"/>
          <w:sz w:val="28"/>
          <w:szCs w:val="28"/>
          <w:cs/>
        </w:rPr>
        <w:t xml:space="preserve">ค่าความนิยม และสินทรัพย์ไม่มีตัวตน </w:t>
      </w:r>
      <w:r w:rsidRPr="002E12F2">
        <w:rPr>
          <w:rFonts w:ascii="Browallia New" w:hAnsi="Browallia New" w:cs="Browallia New"/>
          <w:sz w:val="28"/>
          <w:szCs w:val="28"/>
        </w:rPr>
        <w:t xml:space="preserve">   </w:t>
      </w:r>
    </w:p>
    <w:p w14:paraId="1D0D3A5B" w14:textId="77777777" w:rsidR="00075271" w:rsidRPr="00EB3004" w:rsidRDefault="00075271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1418"/>
        <w:jc w:val="thaiDistribute"/>
        <w:rPr>
          <w:rFonts w:ascii="Browallia New" w:hAnsi="Browallia New" w:cs="Browallia New"/>
          <w:sz w:val="20"/>
          <w:szCs w:val="20"/>
        </w:rPr>
      </w:pPr>
    </w:p>
    <w:p w14:paraId="7E8ADFD9" w14:textId="224F784B" w:rsidR="00FA2B4C" w:rsidRDefault="00075271" w:rsidP="00383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909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</w:t>
      </w:r>
      <w:r w:rsidR="00804F76">
        <w:rPr>
          <w:rFonts w:ascii="Browallia New" w:hAnsi="Browallia New" w:cs="Browallia New" w:hint="cs"/>
          <w:sz w:val="28"/>
          <w:szCs w:val="28"/>
          <w:cs/>
        </w:rPr>
        <w:t xml:space="preserve">          </w:t>
      </w:r>
      <w:r w:rsidRPr="002E12F2">
        <w:rPr>
          <w:rFonts w:ascii="Browallia New" w:hAnsi="Browallia New" w:cs="Browallia New"/>
          <w:sz w:val="28"/>
          <w:szCs w:val="28"/>
          <w:cs/>
        </w:rPr>
        <w:t>ด้อยค่าในภายหลัง ฝ่ายบริหารจำเป็นต้องประมาณการกระแสเงินสดที่คาดว่าจะได้รับในอนาคตของสินทรัพย์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5DC69A8E" w14:textId="77777777" w:rsidR="009B1F71" w:rsidRPr="00EB3004" w:rsidRDefault="009B1F71" w:rsidP="00383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909"/>
        <w:jc w:val="thaiDistribute"/>
        <w:rPr>
          <w:rFonts w:ascii="Browallia New" w:hAnsi="Browallia New" w:cs="Browallia New"/>
          <w:sz w:val="20"/>
          <w:szCs w:val="20"/>
        </w:rPr>
      </w:pPr>
    </w:p>
    <w:p w14:paraId="3DB8DDCF" w14:textId="329706F2" w:rsidR="00335074" w:rsidRPr="00621258" w:rsidRDefault="00335074" w:rsidP="007E5B05">
      <w:pPr>
        <w:pStyle w:val="ListParagraph"/>
        <w:numPr>
          <w:ilvl w:val="1"/>
          <w:numId w:val="28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621258">
        <w:rPr>
          <w:rFonts w:ascii="Browallia New" w:hAnsi="Browallia New" w:cs="Browallia New"/>
          <w:sz w:val="28"/>
          <w:szCs w:val="28"/>
          <w:cs/>
        </w:rPr>
        <w:t>การด้อยค่าของสินทรัพย์</w:t>
      </w:r>
    </w:p>
    <w:p w14:paraId="78223539" w14:textId="77777777" w:rsidR="00335074" w:rsidRPr="00EB3004" w:rsidRDefault="00335074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18"/>
        <w:jc w:val="thaiDistribute"/>
        <w:rPr>
          <w:rFonts w:ascii="Browallia New" w:hAnsi="Browallia New" w:cs="Browallia New"/>
          <w:sz w:val="20"/>
          <w:szCs w:val="20"/>
        </w:rPr>
      </w:pPr>
    </w:p>
    <w:p w14:paraId="5360C28B" w14:textId="64D968EB" w:rsidR="00E91872" w:rsidRDefault="00335074" w:rsidP="00687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621258">
        <w:rPr>
          <w:rFonts w:ascii="Browallia New" w:hAnsi="Browallia New" w:cs="Browallia New"/>
          <w:sz w:val="28"/>
          <w:szCs w:val="28"/>
          <w:cs/>
        </w:rPr>
        <w:t>บริษัทและบริษัทย่อยพิจารณาค่าเผื่อการด้อยค่าของสินทรัพย์ เมื่อพบว่ามูลค่ายุติธรรมของ</w:t>
      </w:r>
      <w:r w:rsidRPr="00621258">
        <w:rPr>
          <w:rFonts w:ascii="Browallia New" w:hAnsi="Browallia New" w:cs="Browallia New"/>
          <w:sz w:val="28"/>
          <w:szCs w:val="28"/>
          <w:cs/>
          <w:lang w:val="en-GB"/>
        </w:rPr>
        <w:t>สินทรัพย์</w:t>
      </w:r>
      <w:r w:rsidRPr="00621258">
        <w:rPr>
          <w:rFonts w:ascii="Browallia New" w:hAnsi="Browallia New" w:cs="Browallia New"/>
          <w:sz w:val="28"/>
          <w:szCs w:val="28"/>
          <w:cs/>
        </w:rPr>
        <w:t>ดังกล่าวลดลง</w:t>
      </w:r>
      <w:r w:rsidR="00F84D23" w:rsidRPr="00621258">
        <w:rPr>
          <w:rFonts w:ascii="Browallia New" w:hAnsi="Browallia New" w:cs="Browallia New" w:hint="cs"/>
          <w:sz w:val="28"/>
          <w:szCs w:val="28"/>
          <w:cs/>
        </w:rPr>
        <w:t>ต่ำกว่าทุน</w:t>
      </w:r>
      <w:r w:rsidRPr="00621258">
        <w:rPr>
          <w:rFonts w:ascii="Browallia New" w:hAnsi="Browallia New" w:cs="Browallia New"/>
          <w:sz w:val="28"/>
          <w:szCs w:val="28"/>
          <w:cs/>
        </w:rPr>
        <w:t>อย่างมีสาระสำคัญ หรือเป็นระยะเวลานาน ซึ่งความมีสาระสำคัญและระยะเวลานั้นขึ้นอยู่กับ</w:t>
      </w:r>
      <w:r w:rsidR="00804F76">
        <w:rPr>
          <w:rFonts w:ascii="Browallia New" w:hAnsi="Browallia New" w:cs="Browallia New" w:hint="cs"/>
          <w:sz w:val="28"/>
          <w:szCs w:val="28"/>
          <w:cs/>
        </w:rPr>
        <w:t xml:space="preserve">          </w:t>
      </w:r>
      <w:r w:rsidRPr="00621258">
        <w:rPr>
          <w:rFonts w:ascii="Browallia New" w:hAnsi="Browallia New" w:cs="Browallia New"/>
          <w:sz w:val="28"/>
          <w:szCs w:val="28"/>
          <w:cs/>
        </w:rPr>
        <w:t>ดุลยพินิจของฝ่ายบริหาร</w:t>
      </w:r>
    </w:p>
    <w:p w14:paraId="639EB791" w14:textId="77777777" w:rsidR="00736F14" w:rsidRPr="00EB3004" w:rsidRDefault="00736F14" w:rsidP="00646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53B3E996" w14:textId="472C8CF8" w:rsidR="00335074" w:rsidRPr="00621258" w:rsidRDefault="00335074" w:rsidP="007E5B05">
      <w:pPr>
        <w:pStyle w:val="ListParagraph"/>
        <w:numPr>
          <w:ilvl w:val="1"/>
          <w:numId w:val="28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621258">
        <w:rPr>
          <w:rFonts w:ascii="Browallia New" w:hAnsi="Browallia New" w:cs="Browallia New"/>
          <w:sz w:val="28"/>
          <w:szCs w:val="28"/>
          <w:cs/>
        </w:rPr>
        <w:t>ผลประโยชน์หลังออกจากงานของพนักงาน (โครงการผลประโยชน์)</w:t>
      </w:r>
    </w:p>
    <w:p w14:paraId="3814FE34" w14:textId="77777777" w:rsidR="00335074" w:rsidRPr="00D97B74" w:rsidRDefault="00335074" w:rsidP="00AE6BB0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868DB26" w14:textId="6F74486B" w:rsidR="00335074" w:rsidRPr="00C04DF6" w:rsidRDefault="00335074" w:rsidP="006011A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621258">
        <w:rPr>
          <w:rFonts w:ascii="Browallia New" w:hAnsi="Browallia New" w:cs="Browallia New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หนี้สินตามโครงการผลประโยชน์หลังออกจากงานของพนักงานประมาณการตามหลักคณิตศาสตร์ประกันภัย </w:t>
      </w:r>
      <w:r w:rsidR="00804F76">
        <w:rPr>
          <w:rFonts w:ascii="Browallia New" w:hAnsi="Browallia New" w:cs="Browallia New" w:hint="cs"/>
          <w:sz w:val="28"/>
          <w:szCs w:val="28"/>
          <w:cs/>
        </w:rPr>
        <w:t xml:space="preserve">          </w:t>
      </w:r>
      <w:r w:rsidRPr="00621258">
        <w:rPr>
          <w:rFonts w:ascii="Browallia New" w:hAnsi="Browallia New" w:cs="Browallia New"/>
          <w:sz w:val="28"/>
          <w:szCs w:val="28"/>
          <w:cs/>
        </w:rPr>
        <w:t>ซึ่งข้อสมมติฐานในการประมาณการดังกล่าวประกอบด้วย 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</w:t>
      </w:r>
      <w:r w:rsidRPr="00621258">
        <w:rPr>
          <w:rFonts w:ascii="Browallia New" w:hAnsi="Browallia New" w:cs="Browallia New"/>
          <w:sz w:val="28"/>
          <w:szCs w:val="28"/>
        </w:rPr>
        <w:t xml:space="preserve"> </w:t>
      </w:r>
      <w:r w:rsidRPr="00621258">
        <w:rPr>
          <w:rFonts w:ascii="Browallia New" w:hAnsi="Browallia New" w:cs="Browallia New"/>
          <w:sz w:val="28"/>
          <w:szCs w:val="28"/>
          <w:cs/>
        </w:rPr>
        <w:t>อย่างไรก็ตาม</w:t>
      </w:r>
      <w:r w:rsidRPr="00621258">
        <w:rPr>
          <w:rFonts w:ascii="Browallia New" w:hAnsi="Browallia New" w:cs="Browallia New"/>
          <w:sz w:val="28"/>
          <w:szCs w:val="28"/>
        </w:rPr>
        <w:t xml:space="preserve"> </w:t>
      </w:r>
      <w:r w:rsidRPr="00621258">
        <w:rPr>
          <w:rFonts w:ascii="Browallia New" w:hAnsi="Browallia New" w:cs="Browallia New"/>
          <w:sz w:val="28"/>
          <w:szCs w:val="28"/>
          <w:cs/>
        </w:rPr>
        <w:t>ผลประโยชน์หลังการเลิกจ้างงานที่เกิดขึ้นจริงนั้นอาจแตกต่างไปจากที่ประมาณไว้</w:t>
      </w:r>
    </w:p>
    <w:p w14:paraId="1BA2042B" w14:textId="77777777" w:rsidR="00D75B3E" w:rsidRPr="00D97B74" w:rsidRDefault="00D75B3E" w:rsidP="00AE6BB0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1418"/>
        <w:jc w:val="thaiDistribute"/>
        <w:rPr>
          <w:rFonts w:ascii="Browallia New" w:hAnsi="Browallia New" w:cs="Browallia New"/>
          <w:sz w:val="28"/>
          <w:szCs w:val="28"/>
        </w:rPr>
      </w:pPr>
    </w:p>
    <w:p w14:paraId="24CFDF71" w14:textId="3F678A1E" w:rsidR="00834917" w:rsidRPr="00621258" w:rsidRDefault="00834917" w:rsidP="007E5B05">
      <w:pPr>
        <w:pStyle w:val="ListParagraph"/>
        <w:numPr>
          <w:ilvl w:val="1"/>
          <w:numId w:val="28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621258">
        <w:rPr>
          <w:rFonts w:ascii="Browallia New" w:hAnsi="Browallia New" w:cs="Browallia New" w:hint="cs"/>
          <w:sz w:val="28"/>
          <w:szCs w:val="28"/>
          <w:cs/>
        </w:rPr>
        <w:t>การรับรู้รายได้</w:t>
      </w:r>
    </w:p>
    <w:p w14:paraId="55BBBF13" w14:textId="77777777" w:rsidR="00E33C18" w:rsidRPr="00EB3004" w:rsidRDefault="00E33C18" w:rsidP="00E33C18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 New" w:hAnsi="Browallia New" w:cs="Browallia New"/>
          <w:sz w:val="20"/>
          <w:szCs w:val="20"/>
        </w:rPr>
      </w:pPr>
    </w:p>
    <w:p w14:paraId="1E9E319E" w14:textId="6877A162" w:rsidR="00E33C18" w:rsidRDefault="00E33C18" w:rsidP="006011A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18"/>
        <w:jc w:val="thaiDistribute"/>
        <w:rPr>
          <w:rFonts w:ascii="Browallia New" w:hAnsi="Browallia New" w:cs="Browallia New"/>
          <w:sz w:val="28"/>
          <w:szCs w:val="28"/>
        </w:rPr>
      </w:pPr>
      <w:r w:rsidRPr="00621258">
        <w:rPr>
          <w:rFonts w:ascii="Browallia New" w:hAnsi="Browallia New" w:cs="Browallia New"/>
          <w:sz w:val="28"/>
          <w:szCs w:val="28"/>
          <w:cs/>
        </w:rPr>
        <w:t>บริ</w:t>
      </w:r>
      <w:r w:rsidR="006C27AC" w:rsidRPr="00621258">
        <w:rPr>
          <w:rFonts w:ascii="Browallia New" w:hAnsi="Browallia New" w:cs="Browallia New"/>
          <w:sz w:val="28"/>
          <w:szCs w:val="28"/>
          <w:cs/>
        </w:rPr>
        <w:t>ษัทย่อยรับรู้รายได้จากการให้บริ</w:t>
      </w:r>
      <w:r w:rsidR="006C27AC" w:rsidRPr="00621258">
        <w:rPr>
          <w:rFonts w:ascii="Browallia New" w:hAnsi="Browallia New" w:cs="Browallia New" w:hint="cs"/>
          <w:sz w:val="28"/>
          <w:szCs w:val="28"/>
          <w:cs/>
        </w:rPr>
        <w:t>ก</w:t>
      </w:r>
      <w:r w:rsidRPr="00621258">
        <w:rPr>
          <w:rFonts w:ascii="Browallia New" w:hAnsi="Browallia New" w:cs="Browallia New"/>
          <w:sz w:val="28"/>
          <w:szCs w:val="28"/>
          <w:cs/>
        </w:rPr>
        <w:t>า</w:t>
      </w:r>
      <w:r w:rsidR="006C27AC" w:rsidRPr="00621258">
        <w:rPr>
          <w:rFonts w:ascii="Browallia New" w:hAnsi="Browallia New" w:cs="Browallia New" w:hint="cs"/>
          <w:sz w:val="28"/>
          <w:szCs w:val="28"/>
          <w:cs/>
        </w:rPr>
        <w:t>รตาม</w:t>
      </w:r>
      <w:r w:rsidRPr="00621258">
        <w:rPr>
          <w:rFonts w:ascii="Browallia New" w:hAnsi="Browallia New" w:cs="Browallia New"/>
          <w:sz w:val="28"/>
          <w:szCs w:val="28"/>
          <w:cs/>
        </w:rPr>
        <w:t>ขั้นความสำเร็จของงานที่ทำเสร็จโดยใช้วิธีอัตราส่วนของบริการที่ให้จนถึงปัจจุบันเทียบกับบริการทั้งสิ้นที่ต้องให้แก่ลูกค้า ฝ่ายบริหารเป็นผู้จัดทำอัตราส่วนดังกล่าวแยกตามจำนวนครั้งของการให้บริการในแต่ละประเภทโดยอาศัยประสบการณ์ในการประมาณราคาทุนและปริมาณการใช้ตามหลักการต้นทุนมาตรฐานอ้างอิงจากลักษณะของการให้บริการซึ่งรวมไปถึง ประมาณการเวลาที่ใช้ในการให้บริการของแพทย์และผู้เชี่ยวชาญ ประมาณการปริมาณยาและผลิตภัณฑ์ต่างๆ ที่ใช้ตลอดจนราคาต้นทุนมาตรฐานที่เกี่ยวข้องซึ่งต้นทุนที่เกิดขึ้นเมื่อลูกค้าซื้อบริการและรับบริการแต่ละครั้งจะสัมพันธ์กับลักษณะของการให้บริการ</w:t>
      </w:r>
    </w:p>
    <w:p w14:paraId="50771606" w14:textId="77777777" w:rsidR="00D97B74" w:rsidRPr="00EB3004" w:rsidRDefault="00D97B74" w:rsidP="00E33C18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 New" w:hAnsi="Browallia New" w:cs="Browallia New"/>
          <w:sz w:val="20"/>
          <w:szCs w:val="20"/>
        </w:rPr>
      </w:pPr>
    </w:p>
    <w:p w14:paraId="4314C461" w14:textId="24133261" w:rsidR="003F744A" w:rsidRPr="00621258" w:rsidRDefault="003F744A" w:rsidP="007E5B05">
      <w:pPr>
        <w:pStyle w:val="ListParagraph"/>
        <w:numPr>
          <w:ilvl w:val="1"/>
          <w:numId w:val="28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AF384D">
        <w:rPr>
          <w:rFonts w:ascii="Browallia New" w:hAnsi="Browallia New" w:cs="Browallia New"/>
          <w:sz w:val="28"/>
          <w:szCs w:val="28"/>
          <w:cs/>
        </w:rPr>
        <w:t>สินทรัพย์ภาษีเงินได้รอการตัดบัญชี</w:t>
      </w:r>
    </w:p>
    <w:p w14:paraId="0EBEA3BE" w14:textId="77777777" w:rsidR="003F744A" w:rsidRPr="00EB3004" w:rsidRDefault="003F744A" w:rsidP="00AE6BB0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1418"/>
        <w:jc w:val="thaiDistribute"/>
        <w:rPr>
          <w:rFonts w:ascii="Browallia New" w:hAnsi="Browallia New" w:cs="Browallia New"/>
          <w:sz w:val="20"/>
          <w:szCs w:val="20"/>
        </w:rPr>
      </w:pPr>
    </w:p>
    <w:p w14:paraId="47379285" w14:textId="1527004D" w:rsidR="004F3D65" w:rsidRPr="00D97B74" w:rsidRDefault="003F744A" w:rsidP="00541AA3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9"/>
        <w:jc w:val="thaiDistribute"/>
        <w:rPr>
          <w:rFonts w:ascii="Browallia New" w:hAnsi="Browallia New" w:cs="Browallia New"/>
          <w:sz w:val="28"/>
          <w:szCs w:val="28"/>
        </w:rPr>
      </w:pPr>
      <w:r w:rsidRPr="00621258">
        <w:rPr>
          <w:rFonts w:ascii="Browallia New" w:hAnsi="Browallia New" w:cs="Browallia New"/>
          <w:sz w:val="28"/>
          <w:szCs w:val="28"/>
          <w:cs/>
        </w:rPr>
        <w:t>สินทรัพย์ภาษีเงินได้รอการตัดบัญชีรับรู้โดยการประมาณการในการประเมินความสามารถในการทำกำไรทางภาษีในอนาคตของบริษัทที่นำมาหักกับผลแตกต่างชั่วคราวที่สามารถใช้ประโยชน์ได้ นอกจากนั้น ผู้บริหารต้องใช้ดุลยพินิจในการประเมินผลกระทบของก</w:t>
      </w:r>
      <w:r w:rsidR="001C65B4" w:rsidRPr="00621258">
        <w:rPr>
          <w:rFonts w:ascii="Browallia New" w:hAnsi="Browallia New" w:cs="Browallia New" w:hint="cs"/>
          <w:sz w:val="28"/>
          <w:szCs w:val="28"/>
          <w:cs/>
        </w:rPr>
        <w:t>ฎ</w:t>
      </w:r>
      <w:r w:rsidRPr="00621258">
        <w:rPr>
          <w:rFonts w:ascii="Browallia New" w:hAnsi="Browallia New" w:cs="Browallia New"/>
          <w:sz w:val="28"/>
          <w:szCs w:val="28"/>
          <w:cs/>
        </w:rPr>
        <w:t>หมายหรือข้อจำกัดทางด้านเศรษฐกิจหรือความไม่แน่นอนของ</w:t>
      </w:r>
      <w:r w:rsidR="00485D6A">
        <w:rPr>
          <w:rFonts w:ascii="Browallia New" w:hAnsi="Browallia New" w:cs="Browallia New" w:hint="cs"/>
          <w:sz w:val="28"/>
          <w:szCs w:val="28"/>
          <w:cs/>
        </w:rPr>
        <w:t>กฏหมายภาษีอากร</w:t>
      </w:r>
      <w:r w:rsidR="00EB3004">
        <w:rPr>
          <w:rFonts w:ascii="Browallia New" w:hAnsi="Browallia New" w:cs="Browallia New"/>
          <w:sz w:val="28"/>
          <w:szCs w:val="28"/>
        </w:rPr>
        <w:t xml:space="preserve"> </w:t>
      </w:r>
    </w:p>
    <w:p w14:paraId="28CAC143" w14:textId="3CABF332" w:rsidR="00C96B0A" w:rsidRPr="00621258" w:rsidRDefault="003F744A" w:rsidP="007E5B05">
      <w:pPr>
        <w:pStyle w:val="ListParagraph"/>
        <w:numPr>
          <w:ilvl w:val="1"/>
          <w:numId w:val="28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9" w:hanging="459"/>
        <w:jc w:val="thaiDistribute"/>
        <w:rPr>
          <w:rFonts w:ascii="Browallia New" w:hAnsi="Browallia New" w:cs="Browallia New"/>
          <w:sz w:val="28"/>
          <w:szCs w:val="28"/>
        </w:rPr>
      </w:pPr>
      <w:r w:rsidRPr="00AF384D">
        <w:rPr>
          <w:rFonts w:ascii="Browallia New" w:hAnsi="Browallia New" w:cs="Browallia New"/>
          <w:sz w:val="28"/>
          <w:szCs w:val="28"/>
          <w:cs/>
        </w:rPr>
        <w:lastRenderedPageBreak/>
        <w:t>คดีฟ้องร้อง</w:t>
      </w:r>
    </w:p>
    <w:p w14:paraId="0564DF64" w14:textId="77777777" w:rsidR="00AB728D" w:rsidRPr="00D97B74" w:rsidRDefault="00AB728D" w:rsidP="00AB728D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5968205" w14:textId="64401384" w:rsidR="00D97B74" w:rsidRDefault="00AB728D" w:rsidP="009B1F71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9" w:hanging="9"/>
        <w:jc w:val="thaiDistribute"/>
        <w:rPr>
          <w:rFonts w:ascii="Browallia New" w:hAnsi="Browallia New" w:cs="Browallia New"/>
          <w:sz w:val="28"/>
          <w:szCs w:val="28"/>
        </w:rPr>
      </w:pPr>
      <w:r w:rsidRPr="00621258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21258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621258">
        <w:rPr>
          <w:rFonts w:ascii="Browallia New" w:hAnsi="Browallia New" w:cs="Browallia New"/>
          <w:sz w:val="28"/>
          <w:szCs w:val="28"/>
          <w:cs/>
        </w:rPr>
        <w:t>มีหนี้สินที่อาจจะเกิดขึ้นจากข้อพิพาททางกฎหมายและการถูกฟ้องร้องเรียกค่าเสียหายตามปกติธุรกิจ ซึ่งฝ่ายบริหารได้ใช้ดุลยพินิจในการประเมินผลของข้อพิพาทและคดีที่ถูกฟ้องร้องแล้ว</w:t>
      </w:r>
      <w:r w:rsidRPr="00621258">
        <w:rPr>
          <w:rFonts w:ascii="Browallia New" w:hAnsi="Browallia New" w:cs="Browallia New" w:hint="cs"/>
          <w:sz w:val="28"/>
          <w:szCs w:val="28"/>
          <w:cs/>
        </w:rPr>
        <w:t>ผล</w:t>
      </w:r>
      <w:r w:rsidR="001C7CD0">
        <w:rPr>
          <w:rFonts w:ascii="Browallia New" w:hAnsi="Browallia New" w:cs="Browallia New" w:hint="cs"/>
          <w:sz w:val="28"/>
          <w:szCs w:val="28"/>
          <w:cs/>
        </w:rPr>
        <w:t xml:space="preserve">           </w:t>
      </w:r>
      <w:r w:rsidRPr="00621258">
        <w:rPr>
          <w:rFonts w:ascii="Browallia New" w:hAnsi="Browallia New" w:cs="Browallia New" w:hint="cs"/>
          <w:sz w:val="28"/>
          <w:szCs w:val="28"/>
          <w:cs/>
        </w:rPr>
        <w:t>ที่เกิดขึ้นจริงอาจแตกต่างไปจากที่ได้มีการประมาณการไว้</w:t>
      </w:r>
    </w:p>
    <w:p w14:paraId="0939A3B2" w14:textId="77777777" w:rsidR="009B1F71" w:rsidRDefault="009B1F71" w:rsidP="009B1F71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9" w:hanging="9"/>
        <w:jc w:val="thaiDistribute"/>
        <w:rPr>
          <w:rFonts w:ascii="Browallia New" w:hAnsi="Browallia New" w:cs="Browallia New"/>
          <w:sz w:val="28"/>
          <w:szCs w:val="28"/>
        </w:rPr>
      </w:pPr>
    </w:p>
    <w:p w14:paraId="32FD0014" w14:textId="689B3E6A" w:rsidR="00C96B0A" w:rsidRPr="007917B2" w:rsidRDefault="00C96B0A" w:rsidP="007E5B05">
      <w:pPr>
        <w:pStyle w:val="ListParagraph"/>
        <w:numPr>
          <w:ilvl w:val="1"/>
          <w:numId w:val="28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9" w:hanging="459"/>
        <w:jc w:val="thaiDistribute"/>
        <w:rPr>
          <w:rFonts w:ascii="Browallia New" w:hAnsi="Browallia New" w:cs="Browallia New"/>
          <w:sz w:val="28"/>
          <w:szCs w:val="28"/>
        </w:rPr>
      </w:pPr>
      <w:r w:rsidRPr="004A5565">
        <w:rPr>
          <w:rFonts w:ascii="Browallia New" w:hAnsi="Browallia New" w:cs="Browallia New" w:hint="cs"/>
          <w:sz w:val="28"/>
          <w:szCs w:val="28"/>
          <w:cs/>
        </w:rPr>
        <w:t>มูลค่ายุติธรรมและหนี้สิน</w:t>
      </w:r>
      <w:r w:rsidR="00AB728D" w:rsidRPr="004A5565">
        <w:rPr>
          <w:rFonts w:ascii="Browallia New" w:hAnsi="Browallia New" w:cs="Browallia New" w:hint="cs"/>
          <w:sz w:val="28"/>
          <w:szCs w:val="28"/>
          <w:cs/>
        </w:rPr>
        <w:t>ทางการเงิน</w:t>
      </w:r>
    </w:p>
    <w:p w14:paraId="2EF8D403" w14:textId="77777777" w:rsidR="00EC08C4" w:rsidRPr="00804F76" w:rsidRDefault="00EC08C4" w:rsidP="00EC08C4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 New" w:hAnsi="Browallia New" w:cs="Browallia New"/>
          <w:sz w:val="24"/>
          <w:szCs w:val="24"/>
        </w:rPr>
      </w:pPr>
    </w:p>
    <w:p w14:paraId="1AEA3B47" w14:textId="6CACDA0C" w:rsidR="00AF1CB5" w:rsidRDefault="006F0A53" w:rsidP="00804F76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82"/>
        <w:jc w:val="thaiDistribute"/>
        <w:rPr>
          <w:rFonts w:ascii="Browallia New" w:hAnsi="Browallia New" w:cs="Browallia New"/>
          <w:sz w:val="28"/>
          <w:szCs w:val="28"/>
        </w:rPr>
      </w:pPr>
      <w:r w:rsidRPr="007917B2">
        <w:rPr>
          <w:rFonts w:ascii="Browallia New" w:hAnsi="Browallia New" w:cs="Browallia New"/>
          <w:sz w:val="28"/>
          <w:szCs w:val="28"/>
          <w:cs/>
        </w:rPr>
        <w:t>มูลค่ายุติธรรมของสินทรัพย์และหนี้สินทางการเงินที่ไม่ได้อยู่ในความต้องการของตลาดซื้อง่ายขายคล่องจะ</w:t>
      </w:r>
      <w:r w:rsidR="00804F76">
        <w:rPr>
          <w:rFonts w:ascii="Browallia New" w:hAnsi="Browallia New" w:cs="Browallia New" w:hint="cs"/>
          <w:sz w:val="28"/>
          <w:szCs w:val="28"/>
          <w:cs/>
        </w:rPr>
        <w:t xml:space="preserve">        </w:t>
      </w:r>
      <w:r w:rsidRPr="007917B2">
        <w:rPr>
          <w:rFonts w:ascii="Browallia New" w:hAnsi="Browallia New" w:cs="Browallia New"/>
          <w:sz w:val="28"/>
          <w:szCs w:val="28"/>
          <w:cs/>
        </w:rPr>
        <w:t>วัดมูลค่าโดยใช้เทคนิคการประเมินมูลค่าต่างๆ ผู้บริหารของกลุ่มบริษัทมีการใช้ดุลยพินิจในการเลือกเทคนิคการประเมินมูลค่าและสมมติฐานที่มาจากประสบการณ์และข้อมูลในอดีตในช่วงวันสิ้นปีบัญชี</w:t>
      </w:r>
    </w:p>
    <w:p w14:paraId="159EB0F3" w14:textId="77777777" w:rsidR="00B64DF4" w:rsidRPr="00736F14" w:rsidRDefault="00B64DF4" w:rsidP="00736F14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FA24356" w14:textId="77777777" w:rsidR="005753E0" w:rsidRPr="007917B2" w:rsidRDefault="005753E0" w:rsidP="00AE6BB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7917B2">
        <w:rPr>
          <w:rFonts w:ascii="Browallia New" w:hAnsi="Browallia New" w:cs="Browallia New"/>
          <w:sz w:val="28"/>
          <w:szCs w:val="28"/>
          <w:u w:val="single"/>
          <w:cs/>
        </w:rPr>
        <w:t>รายกา</w:t>
      </w:r>
      <w:r w:rsidR="00FF001F" w:rsidRPr="007917B2">
        <w:rPr>
          <w:rFonts w:ascii="Browallia New" w:hAnsi="Browallia New" w:cs="Browallia New"/>
          <w:sz w:val="28"/>
          <w:szCs w:val="28"/>
          <w:u w:val="single"/>
          <w:cs/>
        </w:rPr>
        <w:t>ร</w:t>
      </w:r>
      <w:r w:rsidRPr="007917B2">
        <w:rPr>
          <w:rFonts w:ascii="Browallia New" w:hAnsi="Browallia New" w:cs="Browallia New"/>
          <w:sz w:val="28"/>
          <w:szCs w:val="28"/>
          <w:u w:val="single"/>
          <w:cs/>
        </w:rPr>
        <w:t>กับบุคคลและบริษัทที่เกี่ยวข้องกัน</w:t>
      </w:r>
    </w:p>
    <w:p w14:paraId="0EFE35A7" w14:textId="77777777" w:rsidR="005753E0" w:rsidRPr="007917B2" w:rsidRDefault="005753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Browallia New" w:hAnsi="Browallia New" w:cs="Browallia New"/>
          <w:sz w:val="28"/>
          <w:szCs w:val="28"/>
          <w:cs/>
        </w:rPr>
      </w:pPr>
    </w:p>
    <w:p w14:paraId="495D0170" w14:textId="77777777" w:rsidR="00ED0B2B" w:rsidRPr="007917B2" w:rsidRDefault="005753E0" w:rsidP="00C1769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7917B2">
        <w:rPr>
          <w:rFonts w:ascii="Browallia New" w:hAnsi="Browallia New" w:cs="Browallia New"/>
          <w:sz w:val="28"/>
          <w:szCs w:val="28"/>
          <w:cs/>
        </w:rPr>
        <w:t>บริษัทมีรายการบัญชีที่เกิดขึ้นกับบุคคลและบริษัทที่เกี่ยวข้องกัน บริษัทเหล่านี้เกี่ยวข้องกันโดยการมีผู้ถือหุ้นและหรือกรรมการร่วมกัน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03E27B23" w14:textId="77777777" w:rsidR="00A326C9" w:rsidRPr="00CB61C1" w:rsidRDefault="00A326C9" w:rsidP="00C1769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DF5CCBD" w14:textId="77777777" w:rsidR="00C17696" w:rsidRPr="007917B2" w:rsidRDefault="00C17696" w:rsidP="00AE6B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Browallia New" w:hAnsi="Browallia New" w:cs="Browallia New"/>
          <w:sz w:val="4"/>
          <w:szCs w:val="4"/>
        </w:rPr>
      </w:pP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970"/>
        <w:gridCol w:w="3420"/>
        <w:gridCol w:w="2790"/>
      </w:tblGrid>
      <w:tr w:rsidR="005753E0" w:rsidRPr="007917B2" w14:paraId="3AFDABD5" w14:textId="77777777" w:rsidTr="003B467F">
        <w:trPr>
          <w:tblHeader/>
        </w:trPr>
        <w:tc>
          <w:tcPr>
            <w:tcW w:w="2970" w:type="dxa"/>
            <w:vAlign w:val="bottom"/>
          </w:tcPr>
          <w:p w14:paraId="39BC5C5B" w14:textId="77777777" w:rsidR="005753E0" w:rsidRPr="007917B2" w:rsidRDefault="005753E0" w:rsidP="00AE6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ชื่อ</w:t>
            </w:r>
          </w:p>
        </w:tc>
        <w:tc>
          <w:tcPr>
            <w:tcW w:w="3420" w:type="dxa"/>
            <w:vAlign w:val="bottom"/>
          </w:tcPr>
          <w:p w14:paraId="0A2FE5E7" w14:textId="77777777" w:rsidR="005753E0" w:rsidRPr="007917B2" w:rsidRDefault="005753E0" w:rsidP="00AE6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2790" w:type="dxa"/>
            <w:vAlign w:val="bottom"/>
          </w:tcPr>
          <w:p w14:paraId="6A939666" w14:textId="77777777" w:rsidR="005753E0" w:rsidRPr="007917B2" w:rsidRDefault="005753E0" w:rsidP="00AE6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ลักษณะความสัมพันธ์</w:t>
            </w:r>
          </w:p>
        </w:tc>
      </w:tr>
      <w:tr w:rsidR="005753E0" w:rsidRPr="007917B2" w14:paraId="23FBA088" w14:textId="77777777" w:rsidTr="003B467F">
        <w:tc>
          <w:tcPr>
            <w:tcW w:w="2970" w:type="dxa"/>
          </w:tcPr>
          <w:p w14:paraId="30B5EFFC" w14:textId="77777777" w:rsidR="005753E0" w:rsidRPr="007917B2" w:rsidRDefault="005753E0" w:rsidP="00AE6BB0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3420" w:type="dxa"/>
          </w:tcPr>
          <w:p w14:paraId="4EC455B6" w14:textId="77777777" w:rsidR="005753E0" w:rsidRPr="007917B2" w:rsidRDefault="005753E0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90" w:type="dxa"/>
          </w:tcPr>
          <w:p w14:paraId="5D1905AD" w14:textId="77777777" w:rsidR="005753E0" w:rsidRPr="007917B2" w:rsidRDefault="005753E0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2E59C7" w:rsidRPr="007917B2" w14:paraId="7E43E9E3" w14:textId="77777777" w:rsidTr="003B467F">
        <w:tc>
          <w:tcPr>
            <w:tcW w:w="2970" w:type="dxa"/>
          </w:tcPr>
          <w:p w14:paraId="0F5CF7ED" w14:textId="11AE7079" w:rsidR="002E59C7" w:rsidRPr="007917B2" w:rsidRDefault="002E59C7" w:rsidP="003B467F">
            <w:pPr>
              <w:tabs>
                <w:tab w:val="clear" w:pos="2580"/>
                <w:tab w:val="clear" w:pos="2807"/>
                <w:tab w:val="clear" w:pos="3742"/>
                <w:tab w:val="left" w:pos="162"/>
                <w:tab w:val="left" w:pos="2502"/>
                <w:tab w:val="left" w:pos="3686"/>
              </w:tabs>
              <w:spacing w:line="240" w:lineRule="auto"/>
              <w:ind w:left="162" w:right="-1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เค แอนด์ ดับบลิว (ประเทศไทย)</w:t>
            </w:r>
            <w:r w:rsidR="003B467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3420" w:type="dxa"/>
          </w:tcPr>
          <w:p w14:paraId="7CA00407" w14:textId="77777777" w:rsidR="002E59C7" w:rsidRPr="007917B2" w:rsidRDefault="002E59C7" w:rsidP="00166FC0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2790" w:type="dxa"/>
          </w:tcPr>
          <w:p w14:paraId="21C784F2" w14:textId="5125ACEB" w:rsidR="002E59C7" w:rsidRPr="007917B2" w:rsidRDefault="002E59C7" w:rsidP="00166FC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ถือหุ้นโดยญาติกรรมการบริษัท</w:t>
            </w:r>
          </w:p>
        </w:tc>
      </w:tr>
      <w:tr w:rsidR="00166FC0" w:rsidRPr="007917B2" w14:paraId="5FF8B7BD" w14:textId="77777777" w:rsidTr="003B467F">
        <w:tc>
          <w:tcPr>
            <w:tcW w:w="2970" w:type="dxa"/>
          </w:tcPr>
          <w:p w14:paraId="0E70AF97" w14:textId="77777777" w:rsidR="00166FC0" w:rsidRPr="007917B2" w:rsidRDefault="00166FC0" w:rsidP="00AE6BB0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แดทโซ เอเชีย คอร์ปอร์เรชั่น จำกัด</w:t>
            </w:r>
          </w:p>
        </w:tc>
        <w:tc>
          <w:tcPr>
            <w:tcW w:w="3420" w:type="dxa"/>
          </w:tcPr>
          <w:p w14:paraId="140CECBB" w14:textId="77777777" w:rsidR="00166FC0" w:rsidRPr="007917B2" w:rsidRDefault="00166FC0" w:rsidP="00C6377B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บริการด้านความงาม</w:t>
            </w:r>
          </w:p>
        </w:tc>
        <w:tc>
          <w:tcPr>
            <w:tcW w:w="2790" w:type="dxa"/>
          </w:tcPr>
          <w:p w14:paraId="4EE2703D" w14:textId="77777777" w:rsidR="00166FC0" w:rsidRPr="007917B2" w:rsidRDefault="00166FC0" w:rsidP="009C14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 w:hint="cs"/>
                <w:sz w:val="22"/>
                <w:szCs w:val="22"/>
                <w:cs/>
              </w:rPr>
              <w:t>ถือหุ้นโดยบริษัท</w:t>
            </w:r>
          </w:p>
        </w:tc>
      </w:tr>
      <w:tr w:rsidR="003A573D" w:rsidRPr="007917B2" w14:paraId="397B1814" w14:textId="77777777" w:rsidTr="003B467F">
        <w:tc>
          <w:tcPr>
            <w:tcW w:w="2970" w:type="dxa"/>
            <w:shd w:val="clear" w:color="auto" w:fill="auto"/>
          </w:tcPr>
          <w:p w14:paraId="726CE445" w14:textId="061FF3DA" w:rsidR="003A573D" w:rsidRPr="007917B2" w:rsidRDefault="003A573D" w:rsidP="00AE6BB0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บริษัท </w:t>
            </w:r>
            <w:r w:rsidR="00066992">
              <w:rPr>
                <w:rFonts w:ascii="Browallia New" w:hAnsi="Browallia New" w:cs="Browallia New" w:hint="cs"/>
                <w:sz w:val="22"/>
                <w:szCs w:val="22"/>
                <w:cs/>
              </w:rPr>
              <w:t>วีเอสเอ โฮลดิ้ง จำกัด</w:t>
            </w:r>
          </w:p>
        </w:tc>
        <w:tc>
          <w:tcPr>
            <w:tcW w:w="3420" w:type="dxa"/>
            <w:shd w:val="clear" w:color="auto" w:fill="auto"/>
          </w:tcPr>
          <w:p w14:paraId="567E2D37" w14:textId="5AEA3893" w:rsidR="003A573D" w:rsidRPr="007917B2" w:rsidRDefault="00D25560" w:rsidP="00C6377B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บริหารจัดการแฟรนไชส์</w:t>
            </w:r>
          </w:p>
        </w:tc>
        <w:tc>
          <w:tcPr>
            <w:tcW w:w="2790" w:type="dxa"/>
            <w:shd w:val="clear" w:color="auto" w:fill="auto"/>
          </w:tcPr>
          <w:p w14:paraId="41998473" w14:textId="525101B8" w:rsidR="003A573D" w:rsidRPr="007917B2" w:rsidRDefault="00066992" w:rsidP="009C14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66992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กรรมการและผู้ถือหุ้นร่วมกันกับบริษัทย่อย</w:t>
            </w:r>
            <w:r w:rsidR="00E82B6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82B64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(สิ้นสุดเดือนมีนาคม </w:t>
            </w:r>
            <w:r w:rsidR="00E82B64">
              <w:rPr>
                <w:rFonts w:ascii="Browallia New" w:hAnsi="Browallia New" w:cs="Browallia New"/>
                <w:sz w:val="22"/>
                <w:szCs w:val="22"/>
              </w:rPr>
              <w:t xml:space="preserve">2561) </w:t>
            </w:r>
          </w:p>
        </w:tc>
      </w:tr>
      <w:tr w:rsidR="00066992" w:rsidRPr="007917B2" w14:paraId="1DA1E4AB" w14:textId="77777777" w:rsidTr="003B467F">
        <w:tc>
          <w:tcPr>
            <w:tcW w:w="2970" w:type="dxa"/>
            <w:shd w:val="clear" w:color="auto" w:fill="auto"/>
          </w:tcPr>
          <w:p w14:paraId="61D9BBA8" w14:textId="583824B9" w:rsidR="00066992" w:rsidRDefault="00345877" w:rsidP="00AE6BB0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r w:rsidR="00066992" w:rsidRPr="00066992">
              <w:rPr>
                <w:rFonts w:ascii="Browallia New" w:hAnsi="Browallia New" w:cs="Browallia New"/>
                <w:sz w:val="22"/>
                <w:szCs w:val="22"/>
                <w:cs/>
              </w:rPr>
              <w:t>บอน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-</w:t>
            </w:r>
            <w:r w:rsidR="00066992" w:rsidRPr="0006699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ซอง จำกัด</w:t>
            </w:r>
          </w:p>
        </w:tc>
        <w:tc>
          <w:tcPr>
            <w:tcW w:w="3420" w:type="dxa"/>
            <w:shd w:val="clear" w:color="auto" w:fill="auto"/>
          </w:tcPr>
          <w:p w14:paraId="790114F6" w14:textId="388ED8D7" w:rsidR="00066992" w:rsidRPr="00066992" w:rsidRDefault="00AC41CF" w:rsidP="00C6377B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จำหน่าย</w:t>
            </w:r>
            <w:r w:rsidR="00D25560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สินค้าเภสัชภัณฑ์</w:t>
            </w:r>
          </w:p>
        </w:tc>
        <w:tc>
          <w:tcPr>
            <w:tcW w:w="2790" w:type="dxa"/>
            <w:shd w:val="clear" w:color="auto" w:fill="auto"/>
          </w:tcPr>
          <w:p w14:paraId="398E2804" w14:textId="4F817DC4" w:rsidR="00066992" w:rsidRPr="00066992" w:rsidRDefault="00066992" w:rsidP="009C14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66992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กรรมการบริษัท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ย่อย</w:t>
            </w:r>
          </w:p>
        </w:tc>
      </w:tr>
      <w:tr w:rsidR="004E073B" w:rsidRPr="007917B2" w14:paraId="27292FA7" w14:textId="77777777" w:rsidTr="003B467F">
        <w:tc>
          <w:tcPr>
            <w:tcW w:w="2970" w:type="dxa"/>
            <w:shd w:val="clear" w:color="auto" w:fill="auto"/>
          </w:tcPr>
          <w:p w14:paraId="2CCDCB62" w14:textId="5E2B34F0" w:rsidR="004E073B" w:rsidRPr="00066992" w:rsidRDefault="004E073B" w:rsidP="00AE6BB0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E073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ดี ดรีม จำกัด</w:t>
            </w:r>
          </w:p>
        </w:tc>
        <w:tc>
          <w:tcPr>
            <w:tcW w:w="3420" w:type="dxa"/>
            <w:shd w:val="clear" w:color="auto" w:fill="auto"/>
          </w:tcPr>
          <w:p w14:paraId="6E003E2C" w14:textId="5D35199F" w:rsidR="004E073B" w:rsidRPr="004E073B" w:rsidRDefault="00D25560" w:rsidP="00C6377B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ให้คำปรึกษาด้านการบริหารจัดการ</w:t>
            </w:r>
          </w:p>
        </w:tc>
        <w:tc>
          <w:tcPr>
            <w:tcW w:w="2790" w:type="dxa"/>
            <w:shd w:val="clear" w:color="auto" w:fill="auto"/>
          </w:tcPr>
          <w:p w14:paraId="1A5E1A71" w14:textId="4C2215A5" w:rsidR="004E073B" w:rsidRPr="00066992" w:rsidRDefault="0069707A" w:rsidP="009C14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9707A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กรรมการและผู้ถือหุ้นร่วมกันกับบริษัทย่อย</w:t>
            </w:r>
          </w:p>
        </w:tc>
      </w:tr>
      <w:tr w:rsidR="004E073B" w:rsidRPr="007917B2" w14:paraId="4822A703" w14:textId="77777777" w:rsidTr="003B467F">
        <w:tc>
          <w:tcPr>
            <w:tcW w:w="2970" w:type="dxa"/>
            <w:shd w:val="clear" w:color="auto" w:fill="auto"/>
          </w:tcPr>
          <w:p w14:paraId="244C8D59" w14:textId="3F3C578D" w:rsidR="004E073B" w:rsidRPr="004E073B" w:rsidRDefault="00172013" w:rsidP="00AE6BB0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2013">
              <w:rPr>
                <w:rFonts w:ascii="Browallia New" w:hAnsi="Browallia New" w:cs="Browallia New"/>
                <w:sz w:val="22"/>
                <w:szCs w:val="22"/>
                <w:cs/>
              </w:rPr>
              <w:t>นายสันติ สาทิพย์พงษ์</w:t>
            </w:r>
          </w:p>
        </w:tc>
        <w:tc>
          <w:tcPr>
            <w:tcW w:w="3420" w:type="dxa"/>
            <w:shd w:val="clear" w:color="auto" w:fill="auto"/>
          </w:tcPr>
          <w:p w14:paraId="27D74522" w14:textId="55212C21" w:rsidR="004E073B" w:rsidRPr="004E073B" w:rsidRDefault="00AF6C66" w:rsidP="00AF6C66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2790" w:type="dxa"/>
            <w:shd w:val="clear" w:color="auto" w:fill="auto"/>
          </w:tcPr>
          <w:p w14:paraId="0883ECDE" w14:textId="26065C7C" w:rsidR="004E073B" w:rsidRPr="00066992" w:rsidRDefault="00172013" w:rsidP="009C14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172013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กรรมการบริษัทย่อย</w:t>
            </w:r>
            <w:r w:rsidR="00E82B64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(สิ้นสุดเดือนมีนาคม </w:t>
            </w:r>
            <w:r w:rsidR="00E82B64">
              <w:rPr>
                <w:rFonts w:ascii="Browallia New" w:hAnsi="Browallia New" w:cs="Browallia New"/>
                <w:sz w:val="22"/>
                <w:szCs w:val="22"/>
              </w:rPr>
              <w:t>2561)</w:t>
            </w:r>
          </w:p>
        </w:tc>
      </w:tr>
      <w:tr w:rsidR="006C1406" w:rsidRPr="007917B2" w14:paraId="796CE44A" w14:textId="77777777" w:rsidTr="003B467F">
        <w:tc>
          <w:tcPr>
            <w:tcW w:w="2970" w:type="dxa"/>
            <w:hideMark/>
          </w:tcPr>
          <w:p w14:paraId="5E4B04D7" w14:textId="102CED30" w:rsidR="006C1406" w:rsidRPr="007917B2" w:rsidRDefault="006C1406" w:rsidP="006C1406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คุณณกรณ์ กรณ์หิรัญ</w:t>
            </w:r>
          </w:p>
        </w:tc>
        <w:tc>
          <w:tcPr>
            <w:tcW w:w="3420" w:type="dxa"/>
            <w:hideMark/>
          </w:tcPr>
          <w:p w14:paraId="7F059A52" w14:textId="14F41D88" w:rsidR="006C1406" w:rsidRPr="007917B2" w:rsidRDefault="006C1406" w:rsidP="006C1406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2790" w:type="dxa"/>
            <w:hideMark/>
          </w:tcPr>
          <w:p w14:paraId="14FE436A" w14:textId="0991E315" w:rsidR="006C1406" w:rsidRPr="007917B2" w:rsidRDefault="006C1406" w:rsidP="006C140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กรรมการบริษัทย่อย</w:t>
            </w:r>
            <w:r w:rsidR="000A72CD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</w:t>
            </w:r>
            <w:r w:rsidR="000A72C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82B64">
              <w:rPr>
                <w:rFonts w:ascii="Browallia New" w:hAnsi="Browallia New" w:cs="Browallia New" w:hint="cs"/>
                <w:sz w:val="22"/>
                <w:szCs w:val="22"/>
                <w:cs/>
              </w:rPr>
              <w:t>สิ้นสุดเดือน</w:t>
            </w:r>
            <w:r w:rsidR="000A72CD">
              <w:rPr>
                <w:rFonts w:ascii="Browallia New" w:hAnsi="Browallia New" w:cs="Browallia New" w:hint="cs"/>
                <w:sz w:val="22"/>
                <w:szCs w:val="22"/>
                <w:cs/>
              </w:rPr>
              <w:t>มกราคม</w:t>
            </w:r>
            <w:r w:rsidR="000A72CD">
              <w:rPr>
                <w:rFonts w:ascii="Browallia New" w:hAnsi="Browallia New" w:cs="Browallia New"/>
                <w:sz w:val="22"/>
                <w:szCs w:val="22"/>
              </w:rPr>
              <w:t xml:space="preserve"> 2562)</w:t>
            </w:r>
          </w:p>
        </w:tc>
      </w:tr>
      <w:tr w:rsidR="006C1406" w:rsidRPr="007917B2" w14:paraId="2EC66969" w14:textId="77777777" w:rsidTr="003B467F">
        <w:tc>
          <w:tcPr>
            <w:tcW w:w="2970" w:type="dxa"/>
            <w:hideMark/>
          </w:tcPr>
          <w:p w14:paraId="617EE038" w14:textId="3AC78D4A" w:rsidR="006C1406" w:rsidRPr="007917B2" w:rsidRDefault="006C1406" w:rsidP="006C1406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 w:hint="cs"/>
                <w:sz w:val="22"/>
                <w:szCs w:val="22"/>
                <w:cs/>
              </w:rPr>
              <w:t>คุณจักรกริสน์ โลหะเจริญทรัพย์</w:t>
            </w:r>
          </w:p>
        </w:tc>
        <w:tc>
          <w:tcPr>
            <w:tcW w:w="3420" w:type="dxa"/>
            <w:hideMark/>
          </w:tcPr>
          <w:p w14:paraId="5B6CAF91" w14:textId="2E94A09F" w:rsidR="006C1406" w:rsidRPr="007917B2" w:rsidRDefault="006C1406" w:rsidP="006C1406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2790" w:type="dxa"/>
            <w:hideMark/>
          </w:tcPr>
          <w:p w14:paraId="739824BD" w14:textId="78CA44AA" w:rsidR="006C1406" w:rsidRPr="007917B2" w:rsidRDefault="006C1406" w:rsidP="006C140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</w:t>
            </w:r>
          </w:p>
        </w:tc>
      </w:tr>
      <w:tr w:rsidR="006C1406" w:rsidRPr="007917B2" w14:paraId="0A7A1EE0" w14:textId="77777777" w:rsidTr="003B467F">
        <w:tc>
          <w:tcPr>
            <w:tcW w:w="2970" w:type="dxa"/>
          </w:tcPr>
          <w:p w14:paraId="0CC6B9A3" w14:textId="1E3B483D" w:rsidR="006C1406" w:rsidRPr="007917B2" w:rsidRDefault="006C1406" w:rsidP="006C1406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917B2">
              <w:rPr>
                <w:rFonts w:ascii="Browallia New" w:hAnsi="Browallia New" w:cs="Browallia New" w:hint="cs"/>
                <w:sz w:val="22"/>
                <w:szCs w:val="22"/>
                <w:cs/>
              </w:rPr>
              <w:t>คุณปรีชา</w:t>
            </w:r>
            <w:r w:rsidRPr="007917B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917B2">
              <w:rPr>
                <w:rFonts w:ascii="Browallia New" w:hAnsi="Browallia New" w:cs="Browallia New" w:hint="cs"/>
                <w:sz w:val="22"/>
                <w:szCs w:val="22"/>
                <w:cs/>
              </w:rPr>
              <w:t>นันท์นฤมิต</w:t>
            </w:r>
          </w:p>
        </w:tc>
        <w:tc>
          <w:tcPr>
            <w:tcW w:w="3420" w:type="dxa"/>
          </w:tcPr>
          <w:p w14:paraId="3ECC698C" w14:textId="68616581" w:rsidR="006C1406" w:rsidRPr="007917B2" w:rsidRDefault="006C1406" w:rsidP="006C1406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2790" w:type="dxa"/>
          </w:tcPr>
          <w:p w14:paraId="42F9F6B4" w14:textId="796FCC1A" w:rsidR="006C1406" w:rsidRPr="007917B2" w:rsidRDefault="006C1406" w:rsidP="006C140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7917B2">
              <w:rPr>
                <w:rFonts w:ascii="Browallia New" w:hAnsi="Browallia New" w:cs="Browallia New" w:hint="cs"/>
                <w:sz w:val="22"/>
                <w:szCs w:val="22"/>
                <w:cs/>
              </w:rPr>
              <w:t>กรรมการ</w:t>
            </w:r>
          </w:p>
        </w:tc>
      </w:tr>
      <w:tr w:rsidR="006C1406" w:rsidRPr="00F65869" w14:paraId="4CD71F76" w14:textId="77777777" w:rsidTr="003B467F">
        <w:tc>
          <w:tcPr>
            <w:tcW w:w="2970" w:type="dxa"/>
            <w:hideMark/>
          </w:tcPr>
          <w:p w14:paraId="09FF35CB" w14:textId="08F78E93" w:rsidR="006C1406" w:rsidRPr="007917B2" w:rsidRDefault="006C1406" w:rsidP="006C1406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 w:hint="cs"/>
                <w:sz w:val="22"/>
                <w:szCs w:val="22"/>
                <w:cs/>
              </w:rPr>
              <w:t>คุณสุชาณี วรฤทธินภา</w:t>
            </w:r>
          </w:p>
        </w:tc>
        <w:tc>
          <w:tcPr>
            <w:tcW w:w="3420" w:type="dxa"/>
            <w:hideMark/>
          </w:tcPr>
          <w:p w14:paraId="1EBF6BFD" w14:textId="055DF2D3" w:rsidR="006C1406" w:rsidRPr="007917B2" w:rsidRDefault="006C1406" w:rsidP="006C1406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2790" w:type="dxa"/>
            <w:hideMark/>
          </w:tcPr>
          <w:p w14:paraId="309E8813" w14:textId="2F516953" w:rsidR="006C1406" w:rsidRPr="007917B2" w:rsidRDefault="006C1406" w:rsidP="006C140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 w:hint="cs"/>
                <w:sz w:val="22"/>
                <w:szCs w:val="22"/>
                <w:cs/>
              </w:rPr>
              <w:t>ญาติกรรมการ</w:t>
            </w:r>
          </w:p>
        </w:tc>
      </w:tr>
    </w:tbl>
    <w:p w14:paraId="223F42BF" w14:textId="76873661" w:rsidR="004E01CC" w:rsidRDefault="004E01CC" w:rsidP="00AC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C3E2DBC" w14:textId="386D60EF" w:rsidR="00BC5DEF" w:rsidRDefault="00BC5DEF" w:rsidP="00AC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72C9048" w14:textId="63A803BA" w:rsidR="00BC5DEF" w:rsidRDefault="00BC5DEF" w:rsidP="00AC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FA3F427" w14:textId="0FDA4022" w:rsidR="00BC5DEF" w:rsidRDefault="00BC5DEF" w:rsidP="00AC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2DB0229" w14:textId="66EEC65E" w:rsidR="00BC5DEF" w:rsidRDefault="00BC5DEF" w:rsidP="00AC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13CFE6E" w14:textId="706A1FCE" w:rsidR="00BC5DEF" w:rsidRDefault="00BC5DEF" w:rsidP="00AC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2530B1D" w14:textId="77777777" w:rsidR="00EB3004" w:rsidRDefault="00EB3004" w:rsidP="00AC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45EBC40" w14:textId="0168C137" w:rsidR="00BC5DEF" w:rsidRDefault="00BC5DEF" w:rsidP="00AC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993E256" w14:textId="77777777" w:rsidR="00E638EA" w:rsidRDefault="00E638EA" w:rsidP="00AC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684ADCD" w14:textId="3D91ED09" w:rsidR="005753E0" w:rsidRDefault="005753E0" w:rsidP="00AC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75CF4">
        <w:rPr>
          <w:rFonts w:ascii="Browallia New" w:hAnsi="Browallia New" w:cs="Browallia New"/>
          <w:sz w:val="28"/>
          <w:szCs w:val="28"/>
          <w:cs/>
        </w:rPr>
        <w:lastRenderedPageBreak/>
        <w:t>รายการบัญชีที่</w:t>
      </w:r>
      <w:r w:rsidR="00864008" w:rsidRPr="00C75CF4">
        <w:rPr>
          <w:rFonts w:ascii="Browallia New" w:hAnsi="Browallia New" w:cs="Browallia New"/>
          <w:sz w:val="28"/>
          <w:szCs w:val="28"/>
          <w:cs/>
        </w:rPr>
        <w:t>มีสาระ</w:t>
      </w:r>
      <w:r w:rsidRPr="00C75CF4">
        <w:rPr>
          <w:rFonts w:ascii="Browallia New" w:hAnsi="Browallia New" w:cs="Browallia New"/>
          <w:sz w:val="28"/>
          <w:szCs w:val="28"/>
          <w:cs/>
        </w:rPr>
        <w:t>สำคัญกับบุคคลและบริษัทที่เกี่ยวข้องกันสำหรับ</w:t>
      </w:r>
      <w:r w:rsidR="00E919CB" w:rsidRPr="00C75CF4">
        <w:rPr>
          <w:rFonts w:ascii="Browallia New" w:hAnsi="Browallia New" w:cs="Browallia New"/>
          <w:sz w:val="28"/>
          <w:szCs w:val="28"/>
          <w:cs/>
        </w:rPr>
        <w:t xml:space="preserve">ปีสิ้นสุดวันที่ </w:t>
      </w:r>
      <w:r w:rsidR="00E919CB" w:rsidRPr="00C75CF4">
        <w:rPr>
          <w:rFonts w:ascii="Browallia New" w:hAnsi="Browallia New" w:cs="Browallia New"/>
          <w:sz w:val="28"/>
          <w:szCs w:val="28"/>
        </w:rPr>
        <w:t>31</w:t>
      </w:r>
      <w:r w:rsidR="00E919CB" w:rsidRPr="00C75CF4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C75CF4">
        <w:rPr>
          <w:rFonts w:ascii="Browallia New" w:hAnsi="Browallia New" w:cs="Browallia New"/>
          <w:sz w:val="28"/>
          <w:szCs w:val="28"/>
        </w:rPr>
        <w:t>25</w:t>
      </w:r>
      <w:r w:rsidR="00A7417B">
        <w:rPr>
          <w:rFonts w:ascii="Browallia New" w:hAnsi="Browallia New" w:cs="Browallia New"/>
          <w:sz w:val="28"/>
          <w:szCs w:val="28"/>
        </w:rPr>
        <w:t>6</w:t>
      </w:r>
      <w:r w:rsidR="003B467F">
        <w:rPr>
          <w:rFonts w:ascii="Browallia New" w:hAnsi="Browallia New" w:cs="Browallia New"/>
          <w:sz w:val="28"/>
          <w:szCs w:val="28"/>
        </w:rPr>
        <w:t>1</w:t>
      </w:r>
      <w:r w:rsidRPr="00C75CF4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C75CF4">
        <w:rPr>
          <w:rFonts w:ascii="Browallia New" w:hAnsi="Browallia New" w:cs="Browallia New"/>
          <w:sz w:val="28"/>
          <w:szCs w:val="28"/>
        </w:rPr>
        <w:t>25</w:t>
      </w:r>
      <w:r w:rsidR="003B467F">
        <w:rPr>
          <w:rFonts w:ascii="Browallia New" w:hAnsi="Browallia New" w:cs="Browallia New"/>
          <w:sz w:val="28"/>
          <w:szCs w:val="28"/>
        </w:rPr>
        <w:t>60</w:t>
      </w:r>
      <w:r w:rsidR="00804F76">
        <w:rPr>
          <w:rFonts w:ascii="Browallia New" w:hAnsi="Browallia New" w:cs="Browallia New" w:hint="cs"/>
          <w:sz w:val="28"/>
          <w:szCs w:val="28"/>
          <w:cs/>
        </w:rPr>
        <w:t xml:space="preserve">     </w:t>
      </w:r>
      <w:r w:rsidRPr="00C75CF4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0CF1992C" w14:textId="77777777" w:rsidR="00E507A5" w:rsidRPr="000926DB" w:rsidRDefault="00E507A5" w:rsidP="00AC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8931" w:type="dxa"/>
        <w:tblInd w:w="45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721"/>
        <w:gridCol w:w="1983"/>
        <w:gridCol w:w="1084"/>
        <w:gridCol w:w="1023"/>
        <w:gridCol w:w="1042"/>
        <w:gridCol w:w="1078"/>
      </w:tblGrid>
      <w:tr w:rsidR="00BC7478" w:rsidRPr="00C75CF4" w14:paraId="1AD4633B" w14:textId="77777777" w:rsidTr="003B467F">
        <w:trPr>
          <w:tblHeader/>
        </w:trPr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1364188C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020E6883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27" w:type="dxa"/>
            <w:gridSpan w:val="4"/>
            <w:tcBorders>
              <w:top w:val="nil"/>
            </w:tcBorders>
            <w:shd w:val="clear" w:color="auto" w:fill="auto"/>
          </w:tcPr>
          <w:p w14:paraId="7DCC1F29" w14:textId="77777777" w:rsidR="00BC7478" w:rsidRPr="00C75CF4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BC7478" w:rsidRPr="00C75CF4" w14:paraId="61FCD0E1" w14:textId="77777777" w:rsidTr="003B467F">
        <w:trPr>
          <w:tblHeader/>
        </w:trPr>
        <w:tc>
          <w:tcPr>
            <w:tcW w:w="2721" w:type="dxa"/>
            <w:shd w:val="clear" w:color="auto" w:fill="auto"/>
          </w:tcPr>
          <w:p w14:paraId="60EF983C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3" w:type="dxa"/>
            <w:shd w:val="clear" w:color="auto" w:fill="auto"/>
          </w:tcPr>
          <w:p w14:paraId="62B032C7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07" w:type="dxa"/>
            <w:gridSpan w:val="2"/>
            <w:shd w:val="clear" w:color="auto" w:fill="auto"/>
          </w:tcPr>
          <w:p w14:paraId="1C98D53C" w14:textId="77777777" w:rsidR="00BC7478" w:rsidRPr="00C75CF4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20" w:type="dxa"/>
            <w:gridSpan w:val="2"/>
            <w:shd w:val="clear" w:color="auto" w:fill="auto"/>
          </w:tcPr>
          <w:p w14:paraId="2E392994" w14:textId="77777777" w:rsidR="00BC7478" w:rsidRPr="00C75CF4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BC7478" w:rsidRPr="00C75CF4" w14:paraId="376C8FB7" w14:textId="77777777" w:rsidTr="003B467F">
        <w:trPr>
          <w:tblHeader/>
        </w:trPr>
        <w:tc>
          <w:tcPr>
            <w:tcW w:w="2721" w:type="dxa"/>
            <w:shd w:val="clear" w:color="auto" w:fill="auto"/>
          </w:tcPr>
          <w:p w14:paraId="3AE637D5" w14:textId="77777777" w:rsidR="00BC7478" w:rsidRPr="003B467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14:paraId="2CF8B607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227" w:type="dxa"/>
            <w:gridSpan w:val="4"/>
            <w:shd w:val="clear" w:color="auto" w:fill="auto"/>
          </w:tcPr>
          <w:p w14:paraId="5C6C079A" w14:textId="77777777" w:rsidR="00BC7478" w:rsidRPr="00C75CF4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C75CF4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BC7478" w:rsidRPr="00C75CF4" w14:paraId="2D58CF5E" w14:textId="77777777" w:rsidTr="003B467F">
        <w:trPr>
          <w:tblHeader/>
        </w:trPr>
        <w:tc>
          <w:tcPr>
            <w:tcW w:w="2721" w:type="dxa"/>
            <w:shd w:val="clear" w:color="auto" w:fill="auto"/>
          </w:tcPr>
          <w:p w14:paraId="5AD2211E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3" w:type="dxa"/>
            <w:shd w:val="clear" w:color="auto" w:fill="auto"/>
          </w:tcPr>
          <w:p w14:paraId="4A4D5A3C" w14:textId="77777777" w:rsidR="00BC7478" w:rsidRPr="00C75CF4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084" w:type="dxa"/>
            <w:shd w:val="clear" w:color="auto" w:fill="auto"/>
          </w:tcPr>
          <w:p w14:paraId="148B7D93" w14:textId="4368A4A6" w:rsidR="00BC7478" w:rsidRPr="00C75CF4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B964A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23" w:type="dxa"/>
            <w:shd w:val="clear" w:color="auto" w:fill="auto"/>
          </w:tcPr>
          <w:p w14:paraId="465D38B5" w14:textId="43FEEBEA" w:rsidR="00BC7478" w:rsidRPr="00C75CF4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B964AA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042" w:type="dxa"/>
            <w:shd w:val="clear" w:color="auto" w:fill="auto"/>
          </w:tcPr>
          <w:p w14:paraId="01555C76" w14:textId="2C6023A6" w:rsidR="00BC7478" w:rsidRPr="00C75CF4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B964A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78" w:type="dxa"/>
            <w:shd w:val="clear" w:color="auto" w:fill="auto"/>
          </w:tcPr>
          <w:p w14:paraId="42C8D323" w14:textId="0A9FC721" w:rsidR="00BC7478" w:rsidRPr="00C75CF4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B964AA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BC7478" w:rsidRPr="00C75CF4" w14:paraId="67A71475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43180C6F" w14:textId="77777777" w:rsidR="00BC7478" w:rsidRPr="00C75CF4" w:rsidRDefault="00BC7478" w:rsidP="00BC747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0CA1DC83" w14:textId="77777777" w:rsidR="00BC7478" w:rsidRPr="00C75CF4" w:rsidRDefault="00BC7478" w:rsidP="00BC747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38954D6E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</w:tcPr>
          <w:p w14:paraId="52C84582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</w:tcPr>
          <w:p w14:paraId="681F702E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191F7A64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C7478" w:rsidRPr="00C75CF4" w14:paraId="4B71174E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0FC8CD4F" w14:textId="77777777" w:rsidR="00BC7478" w:rsidRPr="00C75CF4" w:rsidRDefault="00BC7478" w:rsidP="00BC747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53BE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25790C65" w14:textId="77777777" w:rsidR="00BC7478" w:rsidRPr="00C75CF4" w:rsidRDefault="00BC7478" w:rsidP="00BC747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2FDD371D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</w:tcPr>
          <w:p w14:paraId="549824C2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</w:tcPr>
          <w:p w14:paraId="6BC6FC6B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4BCE7BD2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2F5A" w:rsidRPr="00C75CF4" w14:paraId="0D2E655B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4C97FA61" w14:textId="77777777" w:rsidR="003A2F5A" w:rsidRPr="00C53BE9" w:rsidRDefault="003A2F5A" w:rsidP="003A2F5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C53BE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7D6D3C6B" w14:textId="77777777" w:rsidR="003A2F5A" w:rsidRPr="00C75CF4" w:rsidRDefault="003A2F5A" w:rsidP="003A2F5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3BE9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62B3C543" w14:textId="23669A07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651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-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</w:tcPr>
          <w:p w14:paraId="25A386DD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</w:tcPr>
          <w:p w14:paraId="0D7998DE" w14:textId="7D312B83" w:rsidR="003A2F5A" w:rsidRPr="003242B0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42B0">
              <w:rPr>
                <w:rFonts w:ascii="Browallia New" w:hAnsi="Browallia New" w:cs="Browallia New"/>
                <w:sz w:val="24"/>
                <w:szCs w:val="24"/>
              </w:rPr>
              <w:t>550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0CEA2231" w14:textId="401A5BC9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3,660</w:t>
            </w:r>
          </w:p>
        </w:tc>
      </w:tr>
      <w:tr w:rsidR="003A2F5A" w:rsidRPr="00C75CF4" w14:paraId="59B7F510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44B843E0" w14:textId="77777777" w:rsidR="003A2F5A" w:rsidRPr="00C75CF4" w:rsidRDefault="003A2F5A" w:rsidP="003A2F5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C53BE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6C10BCD1" w14:textId="77777777" w:rsidR="003A2F5A" w:rsidRPr="00C75CF4" w:rsidRDefault="003A2F5A" w:rsidP="003A2F5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3BE9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592892F6" w14:textId="6C07CEA7" w:rsidR="003A2F5A" w:rsidRPr="000B6516" w:rsidRDefault="003A2F5A" w:rsidP="003A2F5A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6516">
              <w:rPr>
                <w:rFonts w:ascii="Browallia New" w:hAnsi="Browallia New" w:cs="Browallia New"/>
                <w:sz w:val="24"/>
                <w:szCs w:val="24"/>
              </w:rPr>
              <w:t>15,021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</w:tcPr>
          <w:p w14:paraId="049ADD15" w14:textId="0514E154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97538">
              <w:rPr>
                <w:rFonts w:ascii="Browallia New" w:hAnsi="Browallia New" w:cs="Browallia New"/>
                <w:sz w:val="24"/>
                <w:szCs w:val="24"/>
              </w:rPr>
              <w:t>46,401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44202FD1" w14:textId="78FB17DF" w:rsidR="003A2F5A" w:rsidRPr="003242B0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42B0">
              <w:rPr>
                <w:rFonts w:ascii="Browallia New" w:hAnsi="Browallia New" w:cs="Browallia New"/>
                <w:sz w:val="24"/>
                <w:szCs w:val="24"/>
              </w:rPr>
              <w:t>15,021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21D73FD1" w14:textId="06D9B2DC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46,401</w:t>
            </w:r>
          </w:p>
        </w:tc>
      </w:tr>
      <w:tr w:rsidR="003A2F5A" w:rsidRPr="00C75CF4" w14:paraId="2F331DE2" w14:textId="77777777" w:rsidTr="0008794A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0141533D" w14:textId="77777777" w:rsidR="003A2F5A" w:rsidRPr="00C75CF4" w:rsidRDefault="003A2F5A" w:rsidP="003A2F5A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C75CF4">
              <w:rPr>
                <w:rFonts w:ascii="Browallia New" w:hAnsi="Browallia New" w:cs="Browalli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4222F844" w14:textId="77777777" w:rsidR="003A2F5A" w:rsidRPr="00C75CF4" w:rsidRDefault="003A2F5A" w:rsidP="003A2F5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3BE9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529B2FE1" w14:textId="028FD29C" w:rsidR="003A2F5A" w:rsidRPr="000B6516" w:rsidRDefault="003A2F5A" w:rsidP="00506F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6516">
              <w:rPr>
                <w:rFonts w:ascii="Browallia New" w:hAnsi="Browallia New" w:cs="Browallia New"/>
                <w:sz w:val="24"/>
                <w:szCs w:val="24"/>
              </w:rPr>
              <w:t>2,439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</w:tcPr>
          <w:p w14:paraId="2688B49D" w14:textId="0D14F5E9" w:rsidR="003A2F5A" w:rsidRPr="00C75CF4" w:rsidRDefault="003A2F5A" w:rsidP="00506F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97538">
              <w:rPr>
                <w:rFonts w:ascii="Browallia New" w:hAnsi="Browallia New" w:cs="Browallia New"/>
                <w:sz w:val="24"/>
                <w:szCs w:val="24"/>
              </w:rPr>
              <w:t>3,197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6585B7C2" w14:textId="53CFC96F" w:rsidR="003A2F5A" w:rsidRPr="003242B0" w:rsidRDefault="003A2F5A" w:rsidP="00506F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42B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55E78DAE" w14:textId="68AF5A31" w:rsidR="003A2F5A" w:rsidRPr="00C75CF4" w:rsidRDefault="003A2F5A" w:rsidP="00506F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  -</w:t>
            </w:r>
          </w:p>
        </w:tc>
      </w:tr>
      <w:tr w:rsidR="003A2F5A" w:rsidRPr="00C75CF4" w14:paraId="27B68ECD" w14:textId="77777777" w:rsidTr="003B467F">
        <w:tc>
          <w:tcPr>
            <w:tcW w:w="2721" w:type="dxa"/>
            <w:tcBorders>
              <w:top w:val="nil"/>
              <w:bottom w:val="nil"/>
            </w:tcBorders>
            <w:shd w:val="clear" w:color="auto" w:fill="auto"/>
          </w:tcPr>
          <w:p w14:paraId="570E407D" w14:textId="77777777" w:rsidR="003A2F5A" w:rsidRPr="00C75CF4" w:rsidRDefault="003A2F5A" w:rsidP="003A2F5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auto"/>
          </w:tcPr>
          <w:p w14:paraId="58CCEFFF" w14:textId="77777777" w:rsidR="003A2F5A" w:rsidRPr="00C75CF4" w:rsidRDefault="003A2F5A" w:rsidP="003A2F5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1FFBC1" w14:textId="628F5A8D" w:rsidR="003A2F5A" w:rsidRPr="000B6516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6516">
              <w:rPr>
                <w:rFonts w:ascii="Browallia New" w:hAnsi="Browallia New" w:cs="Browallia New"/>
                <w:sz w:val="24"/>
                <w:szCs w:val="24"/>
                <w:lang w:val="en-GB"/>
              </w:rPr>
              <w:t>17,460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09E717" w14:textId="782AAD6E" w:rsidR="003A2F5A" w:rsidRPr="00C75CF4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97538">
              <w:rPr>
                <w:rFonts w:ascii="Browallia New" w:hAnsi="Browallia New" w:cs="Browallia New"/>
                <w:sz w:val="24"/>
                <w:szCs w:val="24"/>
                <w:lang w:val="en-GB"/>
              </w:rPr>
              <w:t>49,598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F33E3C" w14:textId="656F983D" w:rsidR="003A2F5A" w:rsidRPr="003242B0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42B0">
              <w:rPr>
                <w:rFonts w:ascii="Browallia New" w:hAnsi="Browallia New" w:cs="Browallia New"/>
                <w:sz w:val="24"/>
                <w:szCs w:val="24"/>
                <w:lang w:val="en-GB"/>
              </w:rPr>
              <w:t>15,571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A77EC2" w14:textId="2A23F374" w:rsidR="003A2F5A" w:rsidRPr="00C75CF4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50,061</w:t>
            </w:r>
          </w:p>
        </w:tc>
      </w:tr>
      <w:tr w:rsidR="003A2F5A" w:rsidRPr="00C75CF4" w14:paraId="25256BB8" w14:textId="77777777" w:rsidTr="003B467F">
        <w:tc>
          <w:tcPr>
            <w:tcW w:w="2721" w:type="dxa"/>
            <w:tcBorders>
              <w:top w:val="nil"/>
              <w:bottom w:val="nil"/>
            </w:tcBorders>
            <w:shd w:val="clear" w:color="auto" w:fill="auto"/>
          </w:tcPr>
          <w:p w14:paraId="21911C66" w14:textId="77777777" w:rsidR="003A2F5A" w:rsidRPr="00C75CF4" w:rsidRDefault="003A2F5A" w:rsidP="003A2F5A">
            <w:pPr>
              <w:spacing w:line="240" w:lineRule="auto"/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auto"/>
          </w:tcPr>
          <w:p w14:paraId="56FB4B4C" w14:textId="77777777" w:rsidR="003A2F5A" w:rsidRPr="00C75CF4" w:rsidRDefault="003A2F5A" w:rsidP="003A2F5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847F13" w14:textId="77777777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0BB4EC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28A458" w14:textId="77777777" w:rsidR="003A2F5A" w:rsidRPr="003242B0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358468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2F5A" w:rsidRPr="00C75CF4" w14:paraId="574BA158" w14:textId="77777777" w:rsidTr="003B467F">
        <w:trPr>
          <w:trHeight w:val="308"/>
        </w:trPr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27A22579" w14:textId="77777777" w:rsidR="003A2F5A" w:rsidRPr="00C75CF4" w:rsidRDefault="003A2F5A" w:rsidP="003A2F5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C75CF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12844C35" w14:textId="77777777" w:rsidR="003A2F5A" w:rsidRPr="00C75CF4" w:rsidRDefault="003A2F5A" w:rsidP="003A2F5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786C3809" w14:textId="77777777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</w:tcPr>
          <w:p w14:paraId="6AAEA69B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</w:tcPr>
          <w:p w14:paraId="493A7388" w14:textId="77777777" w:rsidR="003A2F5A" w:rsidRPr="003242B0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626EFF79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2F5A" w:rsidRPr="00C75CF4" w14:paraId="64F35BAC" w14:textId="77777777" w:rsidTr="003B467F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0B798563" w14:textId="77777777" w:rsidR="003A2F5A" w:rsidRPr="00C53BE9" w:rsidRDefault="003A2F5A" w:rsidP="003A2F5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C53BE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4FFEE754" w14:textId="77777777" w:rsidR="003A2F5A" w:rsidRPr="00C75CF4" w:rsidRDefault="003A2F5A" w:rsidP="003A2F5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0646E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FD5C7C" w14:textId="3091AFB0" w:rsidR="003A2F5A" w:rsidRPr="000B6516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651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D1A1CB" w14:textId="77777777" w:rsidR="003A2F5A" w:rsidRPr="00C75CF4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38AAB0" w14:textId="0530521A" w:rsidR="003A2F5A" w:rsidRPr="003242B0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42B0">
              <w:rPr>
                <w:rFonts w:ascii="Browallia New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F8DAED" w14:textId="0D0531D9" w:rsidR="003A2F5A" w:rsidRPr="00C75CF4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</w:p>
        </w:tc>
      </w:tr>
      <w:tr w:rsidR="003A2F5A" w:rsidRPr="00C75CF4" w14:paraId="145387AF" w14:textId="77777777" w:rsidTr="003B467F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6710C610" w14:textId="77777777" w:rsidR="003A2F5A" w:rsidRPr="00C75CF4" w:rsidRDefault="003A2F5A" w:rsidP="003A2F5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098B3D9D" w14:textId="77777777" w:rsidR="003A2F5A" w:rsidRPr="00C75CF4" w:rsidRDefault="003A2F5A" w:rsidP="003A2F5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C775CB" w14:textId="77777777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FECAB5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B3530C" w14:textId="77777777" w:rsidR="003A2F5A" w:rsidRPr="003242B0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85F6A3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2F5A" w:rsidRPr="00C75CF4" w14:paraId="29BB3FC6" w14:textId="77777777" w:rsidTr="003B467F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63890E74" w14:textId="77777777" w:rsidR="003A2F5A" w:rsidRPr="00C75CF4" w:rsidRDefault="003A2F5A" w:rsidP="003A2F5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53BE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รายได้เงินปันผล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1BFC55BB" w14:textId="6209DB66" w:rsidR="003A2F5A" w:rsidRPr="00C75CF4" w:rsidRDefault="003A2F5A" w:rsidP="003A2F5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719564" w14:textId="77777777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7CE87B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EF97A3" w14:textId="77777777" w:rsidR="003A2F5A" w:rsidRPr="003242B0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994A12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2F5A" w:rsidRPr="00C75CF4" w14:paraId="76CA0431" w14:textId="77777777" w:rsidTr="003B467F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0F8A615B" w14:textId="77777777" w:rsidR="003A2F5A" w:rsidRPr="00C53BE9" w:rsidRDefault="003A2F5A" w:rsidP="003A2F5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C53BE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4AC58C0B" w14:textId="2F32C42D" w:rsidR="003A2F5A" w:rsidRPr="00C75CF4" w:rsidRDefault="001E0CEF" w:rsidP="003A2F5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ตามที่ประกาศจ่าย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9A4D60" w14:textId="600DC2F6" w:rsidR="003A2F5A" w:rsidRPr="000B6516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651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972B60" w14:textId="77777777" w:rsidR="003A2F5A" w:rsidRPr="00C75CF4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67D0FF" w14:textId="29CA5F2D" w:rsidR="003A2F5A" w:rsidRPr="003242B0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42B0">
              <w:rPr>
                <w:rFonts w:ascii="Browallia New" w:hAnsi="Browallia New" w:cs="Browallia New"/>
                <w:sz w:val="24"/>
                <w:szCs w:val="24"/>
              </w:rPr>
              <w:t>15,000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C9BFA6" w14:textId="1B5615B8" w:rsidR="003A2F5A" w:rsidRPr="00D849E0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35,000</w:t>
            </w:r>
          </w:p>
        </w:tc>
      </w:tr>
      <w:tr w:rsidR="003A2F5A" w:rsidRPr="00C75CF4" w14:paraId="1C0B0FB3" w14:textId="77777777" w:rsidTr="003B467F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3F0FB12E" w14:textId="77777777" w:rsidR="003A2F5A" w:rsidRPr="00D849E0" w:rsidRDefault="003A2F5A" w:rsidP="003A2F5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580D0268" w14:textId="77777777" w:rsidR="003A2F5A" w:rsidRPr="00C75CF4" w:rsidRDefault="003A2F5A" w:rsidP="003A2F5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2241AD" w14:textId="77777777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E40EB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4D649E" w14:textId="77777777" w:rsidR="003A2F5A" w:rsidRPr="003242B0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19D4F2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2F5A" w:rsidRPr="00C75CF4" w14:paraId="360596A4" w14:textId="77777777" w:rsidTr="003B467F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6F65F9F3" w14:textId="77777777" w:rsidR="003A2F5A" w:rsidRPr="00C75CF4" w:rsidRDefault="003A2F5A" w:rsidP="003A2F5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D849E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รายได้อื่น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3632DAC3" w14:textId="77777777" w:rsidR="003A2F5A" w:rsidRPr="00C75CF4" w:rsidRDefault="003A2F5A" w:rsidP="003A2F5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FF2B80" w14:textId="77777777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34C455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5CF43A" w14:textId="77777777" w:rsidR="003A2F5A" w:rsidRPr="003242B0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123EF1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2F5A" w:rsidRPr="00C75CF4" w14:paraId="030445E7" w14:textId="77777777" w:rsidTr="003B467F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0F70EB6C" w14:textId="77777777" w:rsidR="003A2F5A" w:rsidRPr="00C53BE9" w:rsidRDefault="003A2F5A" w:rsidP="003A2F5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C53BE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7A04398A" w14:textId="77777777" w:rsidR="003A2F5A" w:rsidRPr="00C75CF4" w:rsidRDefault="003A2F5A" w:rsidP="003A2F5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0646E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2062E4" w14:textId="0AFD30E9" w:rsidR="003A2F5A" w:rsidRPr="000B6516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651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7E6CC3" w14:textId="77777777" w:rsidR="003A2F5A" w:rsidRPr="00C75CF4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1F6DEC" w14:textId="53B20FDF" w:rsidR="003A2F5A" w:rsidRPr="003242B0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42B0">
              <w:rPr>
                <w:rFonts w:ascii="Browallia New" w:hAnsi="Browallia New" w:cs="Browallia New"/>
                <w:sz w:val="24"/>
                <w:szCs w:val="24"/>
              </w:rPr>
              <w:t>1,773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C8E4F5" w14:textId="508BFD0C" w:rsidR="003A2F5A" w:rsidRPr="00D849E0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998</w:t>
            </w:r>
          </w:p>
        </w:tc>
      </w:tr>
      <w:tr w:rsidR="003A2F5A" w:rsidRPr="00C75CF4" w14:paraId="07D2D32D" w14:textId="77777777" w:rsidTr="003B467F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55FA598D" w14:textId="77777777" w:rsidR="003A2F5A" w:rsidRPr="00C75CF4" w:rsidRDefault="003A2F5A" w:rsidP="003A2F5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004A5DA1" w14:textId="77777777" w:rsidR="003A2F5A" w:rsidRPr="00C75CF4" w:rsidRDefault="003A2F5A" w:rsidP="003A2F5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F6A714" w14:textId="77777777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748FF1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C30B6F" w14:textId="77777777" w:rsidR="003A2F5A" w:rsidRPr="003242B0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9A76F7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2F5A" w:rsidRPr="00C75CF4" w14:paraId="038EE579" w14:textId="77777777" w:rsidTr="003B467F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3DFC1920" w14:textId="77777777" w:rsidR="003A2F5A" w:rsidRPr="00C75CF4" w:rsidRDefault="003A2F5A" w:rsidP="003A2F5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75CF4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ดอกเบี้ยรับ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0B5CA7CF" w14:textId="77777777" w:rsidR="003A2F5A" w:rsidRPr="00C75CF4" w:rsidRDefault="003A2F5A" w:rsidP="003A2F5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9E791A" w14:textId="77777777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98D088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84D570" w14:textId="77777777" w:rsidR="003A2F5A" w:rsidRPr="003242B0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FCEFF8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2F5A" w:rsidRPr="00C75CF4" w14:paraId="54715B3F" w14:textId="77777777" w:rsidTr="003B467F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1C06077C" w14:textId="77777777" w:rsidR="003A2F5A" w:rsidRPr="00C75CF4" w:rsidRDefault="003A2F5A" w:rsidP="003A2F5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65A73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2E59E030" w14:textId="3EA92FB7" w:rsidR="003A2F5A" w:rsidRPr="00C75CF4" w:rsidRDefault="003A2F5A" w:rsidP="00790D7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495F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="00D02B6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D02B6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5.25 </w:t>
            </w:r>
            <w:r w:rsidRPr="00790D70">
              <w:rPr>
                <w:rFonts w:ascii="Browallia New" w:hAnsi="Browallia New" w:cs="Browallia New"/>
                <w:sz w:val="24"/>
                <w:szCs w:val="24"/>
                <w:cs/>
              </w:rPr>
              <w:t>–</w:t>
            </w:r>
            <w:r w:rsidR="00D02B69">
              <w:rPr>
                <w:rFonts w:ascii="Browallia New" w:hAnsi="Browallia New" w:cs="Browallia New"/>
                <w:sz w:val="24"/>
                <w:szCs w:val="24"/>
              </w:rPr>
              <w:t xml:space="preserve"> 6.15 </w:t>
            </w:r>
            <w:r w:rsidRPr="001C495F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FA577F" w14:textId="2E4A1072" w:rsidR="003A2F5A" w:rsidRPr="000B6516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651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FB769B" w14:textId="77777777" w:rsidR="003A2F5A" w:rsidRPr="00C75CF4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01FF7C" w14:textId="7117C5A3" w:rsidR="003A2F5A" w:rsidRPr="003242B0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42B0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B31675" w14:textId="2577A0F5" w:rsidR="003A2F5A" w:rsidRPr="0086246E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35,364</w:t>
            </w:r>
          </w:p>
        </w:tc>
      </w:tr>
      <w:tr w:rsidR="003A2F5A" w:rsidRPr="00C75CF4" w14:paraId="17CE4DDB" w14:textId="77777777" w:rsidTr="003B467F">
        <w:tc>
          <w:tcPr>
            <w:tcW w:w="2721" w:type="dxa"/>
            <w:tcBorders>
              <w:top w:val="nil"/>
              <w:bottom w:val="nil"/>
            </w:tcBorders>
            <w:shd w:val="clear" w:color="auto" w:fill="auto"/>
          </w:tcPr>
          <w:p w14:paraId="1BC66A70" w14:textId="77777777" w:rsidR="003A2F5A" w:rsidRPr="00C75CF4" w:rsidRDefault="003A2F5A" w:rsidP="003A2F5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auto"/>
          </w:tcPr>
          <w:p w14:paraId="25EE0968" w14:textId="77777777" w:rsidR="003A2F5A" w:rsidRPr="00C75CF4" w:rsidRDefault="003A2F5A" w:rsidP="003A2F5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37EB8F88" w14:textId="77777777" w:rsidR="003A2F5A" w:rsidRPr="000B6516" w:rsidRDefault="003A2F5A" w:rsidP="003A2F5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62EE2973" w14:textId="77777777" w:rsidR="003A2F5A" w:rsidRPr="00C75CF4" w:rsidRDefault="003A2F5A" w:rsidP="003A2F5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65B900D5" w14:textId="77777777" w:rsidR="003A2F5A" w:rsidRPr="003242B0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0561E657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2F5A" w:rsidRPr="00C75CF4" w14:paraId="37CBCF49" w14:textId="77777777" w:rsidTr="003B467F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608D9184" w14:textId="77777777" w:rsidR="003A2F5A" w:rsidRPr="00C75CF4" w:rsidRDefault="003A2F5A" w:rsidP="003A2F5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32144F51" w14:textId="77777777" w:rsidR="003A2F5A" w:rsidRPr="00C75CF4" w:rsidRDefault="003A2F5A" w:rsidP="003A2F5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5033B283" w14:textId="77777777" w:rsidR="003A2F5A" w:rsidRPr="000B6516" w:rsidRDefault="003A2F5A" w:rsidP="003A2F5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6A542E7E" w14:textId="77777777" w:rsidR="003A2F5A" w:rsidRPr="00C75CF4" w:rsidRDefault="003A2F5A" w:rsidP="003A2F5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3A888EFC" w14:textId="77777777" w:rsidR="003A2F5A" w:rsidRPr="003242B0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23E23303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2F5A" w:rsidRPr="00C75CF4" w14:paraId="3B4320B3" w14:textId="77777777" w:rsidTr="003B467F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20DBEB27" w14:textId="77777777" w:rsidR="003A2F5A" w:rsidRPr="00C75CF4" w:rsidRDefault="003A2F5A" w:rsidP="003A2F5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7180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2FD90385" w14:textId="052BAAF9" w:rsidR="003A2F5A" w:rsidRPr="00C75CF4" w:rsidRDefault="003A2F5A" w:rsidP="003A2F5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7180F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68E2AE" w14:textId="6A65A8EC" w:rsidR="003A2F5A" w:rsidRPr="000B6516" w:rsidRDefault="003A2F5A" w:rsidP="003A2F5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651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CCED20" w14:textId="07B6F52A" w:rsidR="003A2F5A" w:rsidRPr="00C75CF4" w:rsidRDefault="003A2F5A" w:rsidP="003A2F5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B1BC25" w14:textId="3805E012" w:rsidR="003A2F5A" w:rsidRPr="003242B0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4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21,140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8B90EA" w14:textId="49B6E78E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14,488</w:t>
            </w:r>
          </w:p>
        </w:tc>
      </w:tr>
      <w:tr w:rsidR="003A2F5A" w:rsidRPr="00C75CF4" w14:paraId="4EBE3A0B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194A35A4" w14:textId="77777777" w:rsidR="003A2F5A" w:rsidRPr="00C75CF4" w:rsidRDefault="003A2F5A" w:rsidP="003A2F5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7180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4EF89A69" w14:textId="774AB5AC" w:rsidR="003A2F5A" w:rsidRPr="00C75CF4" w:rsidRDefault="003A2F5A" w:rsidP="003A2F5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7180F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32489313" w14:textId="590E58D3" w:rsidR="003A2F5A" w:rsidRPr="000B6516" w:rsidRDefault="003A2F5A" w:rsidP="003A2F5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6516">
              <w:rPr>
                <w:rFonts w:ascii="Browallia New" w:hAnsi="Browallia New" w:cs="Browallia New"/>
                <w:sz w:val="24"/>
                <w:szCs w:val="24"/>
              </w:rPr>
              <w:t>26,019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253F0D15" w14:textId="10E81145" w:rsidR="003A2F5A" w:rsidRPr="00C75CF4" w:rsidRDefault="003A2F5A" w:rsidP="003A2F5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50,110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7EE5958C" w14:textId="5471F512" w:rsidR="003A2F5A" w:rsidRPr="003242B0" w:rsidRDefault="003A2F5A" w:rsidP="003A2F5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42B0">
              <w:rPr>
                <w:rFonts w:ascii="Browallia New" w:hAnsi="Browallia New" w:cs="Browallia New"/>
                <w:sz w:val="24"/>
                <w:szCs w:val="24"/>
              </w:rPr>
              <w:t>19,795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48A72188" w14:textId="08DE16C5" w:rsidR="003A2F5A" w:rsidRPr="00C75CF4" w:rsidRDefault="003A2F5A" w:rsidP="003A2F5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42,463</w:t>
            </w:r>
          </w:p>
        </w:tc>
      </w:tr>
      <w:tr w:rsidR="003A2F5A" w:rsidRPr="00C75CF4" w14:paraId="497F4919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72C59774" w14:textId="77777777" w:rsidR="003A2F5A" w:rsidRPr="0047180F" w:rsidRDefault="003A2F5A" w:rsidP="003A2F5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กรรมการบริษัทย่</w:t>
            </w:r>
            <w:r w:rsidRPr="004578D7">
              <w:rPr>
                <w:rFonts w:ascii="Browallia New" w:hAnsi="Browallia New" w:cs="Browallia New"/>
                <w:sz w:val="24"/>
                <w:szCs w:val="24"/>
                <w:cs/>
              </w:rPr>
              <w:t>อย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215026B7" w14:textId="08286F90" w:rsidR="003A2F5A" w:rsidRPr="001C495F" w:rsidRDefault="003A2F5A" w:rsidP="003A2F5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7180F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1AEA11C6" w14:textId="1672707F" w:rsidR="003A2F5A" w:rsidRPr="000B6516" w:rsidRDefault="003A2F5A" w:rsidP="003A2F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651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20B8A3DC" w14:textId="31EB42B5" w:rsidR="003A2F5A" w:rsidRPr="00C75CF4" w:rsidRDefault="003A2F5A" w:rsidP="003A2F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7,583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6672FAF9" w14:textId="32D387E9" w:rsidR="003A2F5A" w:rsidRPr="003242B0" w:rsidRDefault="003A2F5A" w:rsidP="003A2F5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42B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64130A4E" w14:textId="4B1C316C" w:rsidR="003A2F5A" w:rsidRPr="00C75CF4" w:rsidRDefault="003A2F5A" w:rsidP="003A2F5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A2F5A" w:rsidRPr="00C75CF4" w14:paraId="19236C6B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33241A1A" w14:textId="77777777" w:rsidR="003A2F5A" w:rsidRPr="00C75CF4" w:rsidRDefault="003A2F5A" w:rsidP="003A2F5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0B0A1F01" w14:textId="77777777" w:rsidR="003A2F5A" w:rsidRPr="00C75CF4" w:rsidRDefault="003A2F5A" w:rsidP="003A2F5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542EC0" w14:textId="3F526372" w:rsidR="003A2F5A" w:rsidRPr="000B6516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6516">
              <w:rPr>
                <w:rFonts w:ascii="Browallia New" w:hAnsi="Browallia New" w:cs="Browallia New"/>
                <w:sz w:val="24"/>
                <w:szCs w:val="24"/>
                <w:lang w:val="en-GB"/>
              </w:rPr>
              <w:t>26,019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236DF" w14:textId="296AEDE6" w:rsidR="003A2F5A" w:rsidRPr="00C75CF4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57,693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4FC88C" w14:textId="7811BD59" w:rsidR="003A2F5A" w:rsidRPr="003242B0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4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40,935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CDA444" w14:textId="13A0DC5F" w:rsidR="003A2F5A" w:rsidRPr="00C75CF4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56,951</w:t>
            </w:r>
          </w:p>
        </w:tc>
      </w:tr>
      <w:tr w:rsidR="0008794A" w:rsidRPr="00C75CF4" w14:paraId="48522E40" w14:textId="77777777" w:rsidTr="003B467F">
        <w:tc>
          <w:tcPr>
            <w:tcW w:w="2721" w:type="dxa"/>
            <w:tcBorders>
              <w:top w:val="nil"/>
              <w:bottom w:val="nil"/>
            </w:tcBorders>
            <w:shd w:val="clear" w:color="auto" w:fill="auto"/>
          </w:tcPr>
          <w:p w14:paraId="7F0302AF" w14:textId="77777777" w:rsidR="0008794A" w:rsidRPr="00C75CF4" w:rsidRDefault="0008794A" w:rsidP="0008794A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auto"/>
          </w:tcPr>
          <w:p w14:paraId="318AEE28" w14:textId="77777777" w:rsidR="0008794A" w:rsidRPr="00C75CF4" w:rsidRDefault="0008794A" w:rsidP="0008794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DF54AA" w14:textId="77777777" w:rsidR="0008794A" w:rsidRPr="000B6516" w:rsidRDefault="0008794A" w:rsidP="0008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BFD952" w14:textId="77777777" w:rsidR="0008794A" w:rsidRPr="00C75CF4" w:rsidRDefault="0008794A" w:rsidP="0008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00F748" w14:textId="77777777" w:rsidR="0008794A" w:rsidRPr="003242B0" w:rsidRDefault="0008794A" w:rsidP="0008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1B4C7E" w14:textId="77777777" w:rsidR="0008794A" w:rsidRPr="00C75CF4" w:rsidRDefault="0008794A" w:rsidP="0008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8794A" w:rsidRPr="00C75CF4" w14:paraId="4B73B279" w14:textId="77777777" w:rsidTr="003B467F">
        <w:tc>
          <w:tcPr>
            <w:tcW w:w="2721" w:type="dxa"/>
            <w:tcBorders>
              <w:top w:val="nil"/>
              <w:bottom w:val="nil"/>
            </w:tcBorders>
            <w:shd w:val="clear" w:color="auto" w:fill="auto"/>
          </w:tcPr>
          <w:p w14:paraId="13C53B19" w14:textId="77777777" w:rsidR="0008794A" w:rsidRPr="00C75CF4" w:rsidRDefault="0008794A" w:rsidP="0008794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auto"/>
          </w:tcPr>
          <w:p w14:paraId="1078EC80" w14:textId="77777777" w:rsidR="0008794A" w:rsidRPr="00C75CF4" w:rsidRDefault="0008794A" w:rsidP="0008794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15A9BE" w14:textId="77777777" w:rsidR="0008794A" w:rsidRPr="000B6516" w:rsidRDefault="0008794A" w:rsidP="0008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1D9D2F" w14:textId="77777777" w:rsidR="0008794A" w:rsidRPr="00C75CF4" w:rsidRDefault="0008794A" w:rsidP="0008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241900" w14:textId="77777777" w:rsidR="0008794A" w:rsidRPr="003242B0" w:rsidRDefault="0008794A" w:rsidP="0008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FD177" w14:textId="77777777" w:rsidR="0008794A" w:rsidRPr="00C75CF4" w:rsidRDefault="0008794A" w:rsidP="0008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2F5A" w:rsidRPr="00C75CF4" w14:paraId="32A328D6" w14:textId="77777777" w:rsidTr="003B467F">
        <w:tc>
          <w:tcPr>
            <w:tcW w:w="2721" w:type="dxa"/>
            <w:tcBorders>
              <w:top w:val="nil"/>
              <w:bottom w:val="nil"/>
            </w:tcBorders>
            <w:shd w:val="clear" w:color="auto" w:fill="auto"/>
          </w:tcPr>
          <w:p w14:paraId="58CA21B3" w14:textId="77777777" w:rsidR="003A2F5A" w:rsidRPr="00C75CF4" w:rsidRDefault="003A2F5A" w:rsidP="003A2F5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41A3C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auto"/>
          </w:tcPr>
          <w:p w14:paraId="5D7BBA59" w14:textId="77777777" w:rsidR="003A2F5A" w:rsidRPr="001C495F" w:rsidRDefault="003A2F5A" w:rsidP="003A2F5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A8DEDE" w14:textId="610503EB" w:rsidR="003A2F5A" w:rsidRPr="000B6516" w:rsidRDefault="003A2F5A" w:rsidP="008523E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6516">
              <w:rPr>
                <w:rFonts w:ascii="Browallia New" w:hAnsi="Browallia New" w:cs="Browallia New"/>
                <w:sz w:val="24"/>
                <w:szCs w:val="24"/>
                <w:lang w:val="en-GB"/>
              </w:rPr>
              <w:t>33,538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7AD21F" w14:textId="4A259787" w:rsidR="003A2F5A" w:rsidRPr="00C75CF4" w:rsidRDefault="003A2F5A" w:rsidP="008523E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55,126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DBE9A0" w14:textId="3CF2E7B1" w:rsidR="003A2F5A" w:rsidRPr="003242B0" w:rsidRDefault="003A2F5A" w:rsidP="008523E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42B0">
              <w:rPr>
                <w:rFonts w:ascii="Browallia New" w:hAnsi="Browallia New" w:cs="Browallia New"/>
                <w:sz w:val="24"/>
                <w:szCs w:val="24"/>
              </w:rPr>
              <w:t>33,191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9E43FD" w14:textId="4370679C" w:rsidR="003A2F5A" w:rsidRPr="00C75CF4" w:rsidRDefault="003A2F5A" w:rsidP="008523E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54,611</w:t>
            </w:r>
          </w:p>
        </w:tc>
      </w:tr>
      <w:tr w:rsidR="003A2F5A" w:rsidRPr="00C75CF4" w14:paraId="2DBA168B" w14:textId="77777777" w:rsidTr="003B467F">
        <w:tc>
          <w:tcPr>
            <w:tcW w:w="2721" w:type="dxa"/>
            <w:tcBorders>
              <w:top w:val="nil"/>
              <w:bottom w:val="nil"/>
            </w:tcBorders>
            <w:shd w:val="clear" w:color="auto" w:fill="auto"/>
          </w:tcPr>
          <w:p w14:paraId="5629592A" w14:textId="77777777" w:rsidR="003A2F5A" w:rsidRPr="00C75CF4" w:rsidRDefault="003A2F5A" w:rsidP="003A2F5A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auto"/>
          </w:tcPr>
          <w:p w14:paraId="0B4E8DCE" w14:textId="77777777" w:rsidR="003A2F5A" w:rsidRPr="00C75CF4" w:rsidRDefault="003A2F5A" w:rsidP="003A2F5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A2E0BD" w14:textId="77777777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94A8C0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1A8B6B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634E27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2F5A" w:rsidRPr="00C75CF4" w14:paraId="378C7EA7" w14:textId="77777777" w:rsidTr="003B467F">
        <w:trPr>
          <w:trHeight w:val="333"/>
        </w:trPr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56FFAD4F" w14:textId="77777777" w:rsidR="003A2F5A" w:rsidRPr="00C75CF4" w:rsidRDefault="003A2F5A" w:rsidP="003A2F5A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ซื้อสินทรัพย์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29A88F3C" w14:textId="77777777" w:rsidR="003A2F5A" w:rsidRPr="00C75CF4" w:rsidRDefault="003A2F5A" w:rsidP="003A2F5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428BBAFA" w14:textId="77777777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0590DBEB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21518AB5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50430E68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2F5A" w:rsidRPr="00C75CF4" w14:paraId="4ACDB2CD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23E3A277" w14:textId="77777777" w:rsidR="003A2F5A" w:rsidRPr="00C75CF4" w:rsidRDefault="003A2F5A" w:rsidP="003A2F5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41A3C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6EDC61E1" w14:textId="77777777" w:rsidR="003A2F5A" w:rsidRPr="00C75CF4" w:rsidRDefault="003A2F5A" w:rsidP="003A2F5A">
            <w:pPr>
              <w:pStyle w:val="a3"/>
              <w:tabs>
                <w:tab w:val="clear" w:pos="1080"/>
                <w:tab w:val="left" w:pos="113"/>
              </w:tabs>
              <w:ind w:right="-11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567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/ </w:t>
            </w:r>
            <w:r w:rsidRPr="00D7003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17A3ECDA" w14:textId="3B2ED1AD" w:rsidR="003A2F5A" w:rsidRPr="000B6516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651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06C22145" w14:textId="7FE765BF" w:rsidR="003A2F5A" w:rsidRPr="00C75CF4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41A9">
              <w:rPr>
                <w:rFonts w:ascii="Browallia New" w:hAnsi="Browallia New" w:cs="Browallia New"/>
                <w:sz w:val="24"/>
                <w:szCs w:val="24"/>
                <w:lang w:val="en-GB"/>
              </w:rPr>
              <w:t>41,127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6082FEC6" w14:textId="5ACDFFA2" w:rsidR="003A2F5A" w:rsidRPr="00C75CF4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05FB7">
              <w:rPr>
                <w:rFonts w:ascii="Browallia New" w:hAnsi="Browallia New" w:cs="Browallia New"/>
                <w:color w:val="FF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1C74E04D" w14:textId="1D6B6435" w:rsidR="003A2F5A" w:rsidRPr="00C75CF4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3,000</w:t>
            </w:r>
          </w:p>
        </w:tc>
      </w:tr>
      <w:tr w:rsidR="0008794A" w:rsidRPr="00C04DF6" w14:paraId="255AF7DF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50515197" w14:textId="77777777" w:rsidR="0008794A" w:rsidRPr="00C75CF4" w:rsidRDefault="0008794A" w:rsidP="0008794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5AB3F601" w14:textId="77777777" w:rsidR="0008794A" w:rsidRPr="00C75CF4" w:rsidRDefault="0008794A" w:rsidP="0008794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44F170A2" w14:textId="77777777" w:rsidR="0008794A" w:rsidRPr="000B6516" w:rsidRDefault="0008794A" w:rsidP="0008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7D7AE2BF" w14:textId="77777777" w:rsidR="0008794A" w:rsidRPr="00C75CF4" w:rsidRDefault="0008794A" w:rsidP="0008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6E59A8CD" w14:textId="77777777" w:rsidR="0008794A" w:rsidRPr="00C75CF4" w:rsidRDefault="0008794A" w:rsidP="0008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00ADC493" w14:textId="77777777" w:rsidR="0008794A" w:rsidRPr="00C75CF4" w:rsidRDefault="0008794A" w:rsidP="0008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8794A" w:rsidRPr="00C04DF6" w14:paraId="4B210EAE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70607489" w14:textId="77777777" w:rsidR="0008794A" w:rsidRPr="00C75CF4" w:rsidRDefault="0008794A" w:rsidP="0008794A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3F63AE5F" w14:textId="77777777" w:rsidR="0008794A" w:rsidRPr="00C75CF4" w:rsidRDefault="0008794A" w:rsidP="0008794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6E253D10" w14:textId="77777777" w:rsidR="0008794A" w:rsidRPr="000B6516" w:rsidRDefault="0008794A" w:rsidP="0008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25A484C0" w14:textId="77777777" w:rsidR="0008794A" w:rsidRPr="00C75CF4" w:rsidRDefault="0008794A" w:rsidP="0008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33858FFE" w14:textId="77777777" w:rsidR="0008794A" w:rsidRPr="00C75CF4" w:rsidRDefault="0008794A" w:rsidP="0008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25F1DFBD" w14:textId="77777777" w:rsidR="0008794A" w:rsidRPr="00C75CF4" w:rsidRDefault="0008794A" w:rsidP="0008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2F5A" w:rsidRPr="00C04DF6" w14:paraId="147FB697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4E3D0BD1" w14:textId="77777777" w:rsidR="003A2F5A" w:rsidRPr="00C75CF4" w:rsidRDefault="003A2F5A" w:rsidP="003A2F5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540CC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16FB2C44" w14:textId="77777777" w:rsidR="003A2F5A" w:rsidRPr="00C75CF4" w:rsidRDefault="003A2F5A" w:rsidP="003A2F5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เดือนละ </w:t>
            </w:r>
            <w:r w:rsidRPr="001C495F">
              <w:rPr>
                <w:rFonts w:ascii="Browallia New" w:hAnsi="Browallia New" w:cs="Browallia New"/>
                <w:sz w:val="24"/>
                <w:szCs w:val="24"/>
              </w:rPr>
              <w:t xml:space="preserve">50,000 </w:t>
            </w:r>
            <w:r w:rsidRPr="001C495F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3CDDF04A" w14:textId="3CE37E2A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651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29581A94" w14:textId="04ED3C94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3400757C" w14:textId="5B401610" w:rsidR="003A2F5A" w:rsidRPr="003242B0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42B0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10A7E819" w14:textId="6654CE3B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</w:tr>
      <w:tr w:rsidR="003A2F5A" w:rsidRPr="00C04DF6" w14:paraId="273F69F9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2C25735B" w14:textId="77777777" w:rsidR="003A2F5A" w:rsidRPr="00C75CF4" w:rsidRDefault="003A2F5A" w:rsidP="003A2F5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540CC">
              <w:rPr>
                <w:rFonts w:ascii="Browallia New" w:hAnsi="Browallia New" w:cs="Browallia New"/>
                <w:sz w:val="24"/>
                <w:szCs w:val="24"/>
                <w:cs/>
              </w:rPr>
              <w:t>ญาติกรรมการ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33C73B95" w14:textId="77777777" w:rsidR="003A2F5A" w:rsidRPr="00C75CF4" w:rsidRDefault="003A2F5A" w:rsidP="003A2F5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เดือนละ </w:t>
            </w:r>
            <w:r w:rsidRPr="00C75CF4">
              <w:rPr>
                <w:rFonts w:ascii="Browallia New" w:hAnsi="Browallia New" w:cs="Browallia New"/>
                <w:sz w:val="24"/>
                <w:szCs w:val="24"/>
              </w:rPr>
              <w:t>278,947</w:t>
            </w:r>
            <w:r w:rsidRPr="001C495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1C495F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7D458E94" w14:textId="0E4662D3" w:rsidR="003A2F5A" w:rsidRPr="000B6516" w:rsidRDefault="003A2F5A" w:rsidP="003A2F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6516">
              <w:rPr>
                <w:rFonts w:ascii="Browallia New" w:hAnsi="Browallia New" w:cs="Browallia New"/>
                <w:sz w:val="24"/>
                <w:szCs w:val="24"/>
              </w:rPr>
              <w:t>3,348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707BC098" w14:textId="68DDD60B" w:rsidR="003A2F5A" w:rsidRPr="00C75CF4" w:rsidRDefault="003A2F5A" w:rsidP="003A2F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3,348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569878BC" w14:textId="123FE55A" w:rsidR="003A2F5A" w:rsidRPr="003242B0" w:rsidRDefault="003A2F5A" w:rsidP="003A2F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4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3,348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325CA555" w14:textId="529F4671" w:rsidR="003A2F5A" w:rsidRPr="00C75CF4" w:rsidRDefault="003A2F5A" w:rsidP="003A2F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3,348</w:t>
            </w:r>
          </w:p>
        </w:tc>
      </w:tr>
      <w:tr w:rsidR="003A2F5A" w:rsidRPr="00C04DF6" w14:paraId="19B8ED08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46D142DC" w14:textId="77777777" w:rsidR="003A2F5A" w:rsidRPr="00C75CF4" w:rsidRDefault="003A2F5A" w:rsidP="003A2F5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64FEBDBF" w14:textId="77777777" w:rsidR="003A2F5A" w:rsidRPr="00C75CF4" w:rsidRDefault="003A2F5A" w:rsidP="003A2F5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C241B3" w14:textId="3D49F5B8" w:rsidR="003A2F5A" w:rsidRPr="000B6516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6516">
              <w:rPr>
                <w:rFonts w:ascii="Browallia New" w:hAnsi="Browallia New" w:cs="Browallia New"/>
                <w:sz w:val="24"/>
                <w:szCs w:val="24"/>
                <w:lang w:val="en-GB"/>
              </w:rPr>
              <w:t>3,348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5F266E" w14:textId="21694854" w:rsidR="003A2F5A" w:rsidRPr="00C75CF4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3,348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51F87F" w14:textId="384E6D63" w:rsidR="003A2F5A" w:rsidRPr="003242B0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42B0">
              <w:rPr>
                <w:rFonts w:ascii="Browallia New" w:hAnsi="Browallia New" w:cs="Browallia New"/>
                <w:sz w:val="24"/>
                <w:szCs w:val="24"/>
                <w:lang w:val="en-GB"/>
              </w:rPr>
              <w:t>3,948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B6CBE5" w14:textId="435E5037" w:rsidR="003A2F5A" w:rsidRPr="00C75CF4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3,948</w:t>
            </w:r>
          </w:p>
        </w:tc>
      </w:tr>
      <w:tr w:rsidR="003A2F5A" w:rsidRPr="00C04DF6" w14:paraId="0CC6DCFD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666A0167" w14:textId="77777777" w:rsidR="003A2F5A" w:rsidRPr="00C75CF4" w:rsidRDefault="003A2F5A" w:rsidP="003A2F5A">
            <w:pPr>
              <w:spacing w:line="240" w:lineRule="auto"/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0BC4C0C9" w14:textId="77777777" w:rsidR="003A2F5A" w:rsidRPr="00C75CF4" w:rsidRDefault="003A2F5A" w:rsidP="003A2F5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162495DF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14963DFE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62D4F2AB" w14:textId="77777777" w:rsidR="003A2F5A" w:rsidRPr="003242B0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1E6E6935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A2F5A" w:rsidRPr="00C04DF6" w14:paraId="6D085842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44189B5E" w14:textId="77777777" w:rsidR="003A2F5A" w:rsidRPr="00C75CF4" w:rsidRDefault="003A2F5A" w:rsidP="003A2F5A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lastRenderedPageBreak/>
              <w:t>ดอกเบี้ยจ่าย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7F0D4D98" w14:textId="77777777" w:rsidR="003A2F5A" w:rsidRPr="001C495F" w:rsidRDefault="003A2F5A" w:rsidP="003A2F5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3C66C85D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4E217346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745015F3" w14:textId="77777777" w:rsidR="003A2F5A" w:rsidRPr="003242B0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3F66FD18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2F5A" w:rsidRPr="00C04DF6" w14:paraId="3F1C75B4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742ED44F" w14:textId="77777777" w:rsidR="003A2F5A" w:rsidRPr="00C75CF4" w:rsidRDefault="003A2F5A" w:rsidP="003A2F5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2B3DA8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4393D01D" w14:textId="77777777" w:rsidR="003A2F5A" w:rsidRPr="00C75CF4" w:rsidRDefault="003A2F5A" w:rsidP="003A2F5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C495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1C495F">
              <w:rPr>
                <w:rFonts w:ascii="Browallia New" w:hAnsi="Browallia New" w:cs="Browallia New"/>
                <w:sz w:val="24"/>
                <w:szCs w:val="24"/>
              </w:rPr>
              <w:t xml:space="preserve">4.00 </w:t>
            </w:r>
            <w:r w:rsidRPr="001C495F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18A3B44A" w14:textId="59646F1B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651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5B4846DC" w14:textId="5F087A4F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7ED346CD" w14:textId="6B79EC6E" w:rsidR="003A2F5A" w:rsidRPr="003242B0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42B0">
              <w:rPr>
                <w:rFonts w:ascii="Browallia New" w:hAnsi="Browallia New" w:cs="Browallia New"/>
                <w:sz w:val="24"/>
                <w:szCs w:val="24"/>
              </w:rPr>
              <w:t>121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0A50215C" w14:textId="14382ECA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776</w:t>
            </w:r>
          </w:p>
        </w:tc>
      </w:tr>
      <w:tr w:rsidR="003A2F5A" w:rsidRPr="00C04DF6" w14:paraId="2E765395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41DC4578" w14:textId="77777777" w:rsidR="003A2F5A" w:rsidRPr="00C75CF4" w:rsidRDefault="003A2F5A" w:rsidP="003A2F5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C75CF4">
              <w:rPr>
                <w:rFonts w:ascii="Browallia New" w:hAnsi="Browallia New" w:cs="Browalli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3A61E695" w14:textId="77777777" w:rsidR="003A2F5A" w:rsidRPr="001C495F" w:rsidRDefault="003A2F5A" w:rsidP="003A2F5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495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1C495F">
              <w:rPr>
                <w:rFonts w:ascii="Browallia New" w:hAnsi="Browallia New" w:cs="Browallia New"/>
                <w:sz w:val="24"/>
                <w:szCs w:val="24"/>
              </w:rPr>
              <w:t xml:space="preserve">4.00 – 15.00 </w:t>
            </w:r>
            <w:r w:rsidRPr="001C495F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58D7C1BC" w14:textId="7D0741C9" w:rsidR="003A2F5A" w:rsidRPr="000B6516" w:rsidRDefault="003A2F5A" w:rsidP="003A2F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6516">
              <w:rPr>
                <w:rFonts w:ascii="Browallia New" w:hAnsi="Browallia New" w:cs="Browallia New"/>
                <w:sz w:val="24"/>
                <w:szCs w:val="24"/>
              </w:rPr>
              <w:t>4,775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683040CE" w14:textId="63490097" w:rsidR="003A2F5A" w:rsidRPr="00C75CF4" w:rsidRDefault="003A2F5A" w:rsidP="003A2F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6413">
              <w:rPr>
                <w:rFonts w:ascii="Browallia New" w:hAnsi="Browallia New" w:cs="Browallia New"/>
                <w:sz w:val="24"/>
                <w:szCs w:val="24"/>
              </w:rPr>
              <w:t>5,682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1E33142D" w14:textId="3F701D0A" w:rsidR="003A2F5A" w:rsidRPr="003242B0" w:rsidRDefault="003A2F5A" w:rsidP="003A2F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4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2,721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2899C70F" w14:textId="4A67C8EF" w:rsidR="003A2F5A" w:rsidRPr="00C75CF4" w:rsidRDefault="003A2F5A" w:rsidP="003A2F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3,229</w:t>
            </w:r>
          </w:p>
        </w:tc>
      </w:tr>
      <w:tr w:rsidR="003A2F5A" w:rsidRPr="00C04DF6" w14:paraId="408455B8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0C713966" w14:textId="77777777" w:rsidR="003A2F5A" w:rsidRPr="00C75CF4" w:rsidRDefault="003A2F5A" w:rsidP="003A2F5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6EB3AF5B" w14:textId="77777777" w:rsidR="003A2F5A" w:rsidRPr="00C75CF4" w:rsidRDefault="003A2F5A" w:rsidP="003A2F5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7E5B23D3" w14:textId="1A73BA34" w:rsidR="003A2F5A" w:rsidRPr="000B6516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6516">
              <w:rPr>
                <w:rFonts w:ascii="Browallia New" w:hAnsi="Browallia New" w:cs="Browallia New"/>
                <w:sz w:val="24"/>
                <w:szCs w:val="24"/>
              </w:rPr>
              <w:t>4,775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097A59E8" w14:textId="02A87D2C" w:rsidR="003A2F5A" w:rsidRPr="00C75CF4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6413">
              <w:rPr>
                <w:rFonts w:ascii="Browallia New" w:hAnsi="Browallia New" w:cs="Browallia New"/>
                <w:sz w:val="24"/>
                <w:szCs w:val="24"/>
              </w:rPr>
              <w:t>5,682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35D7BD53" w14:textId="7B747F92" w:rsidR="003A2F5A" w:rsidRPr="003242B0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4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2,842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3086DACA" w14:textId="0A945298" w:rsidR="003A2F5A" w:rsidRPr="00C75CF4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4,005</w:t>
            </w:r>
          </w:p>
        </w:tc>
      </w:tr>
      <w:tr w:rsidR="009B1699" w:rsidRPr="00C04DF6" w14:paraId="325B0760" w14:textId="77777777" w:rsidTr="003B467F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2FD9419F" w14:textId="77777777" w:rsidR="009B1699" w:rsidRPr="00C75CF4" w:rsidRDefault="009B1699" w:rsidP="009B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3CB73911" w14:textId="77777777" w:rsidR="009B1699" w:rsidRPr="001C495F" w:rsidRDefault="009B1699" w:rsidP="009B1699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27" w:type="dxa"/>
            <w:gridSpan w:val="4"/>
            <w:tcBorders>
              <w:top w:val="nil"/>
            </w:tcBorders>
            <w:shd w:val="clear" w:color="auto" w:fill="auto"/>
          </w:tcPr>
          <w:p w14:paraId="5C1525E1" w14:textId="77777777" w:rsidR="009B1699" w:rsidRPr="000B6516" w:rsidRDefault="009B1699" w:rsidP="009B169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B1699" w:rsidRPr="00C04DF6" w14:paraId="53240A5E" w14:textId="77777777" w:rsidTr="003B467F">
        <w:trPr>
          <w:trHeight w:val="306"/>
        </w:trPr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6936B129" w14:textId="77777777" w:rsidR="009B1699" w:rsidRPr="00C75CF4" w:rsidRDefault="009B1699" w:rsidP="009B1699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72375014" w14:textId="77777777" w:rsidR="009B1699" w:rsidRPr="00C75CF4" w:rsidRDefault="009B1699" w:rsidP="009B1699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4F07F578" w14:textId="77777777" w:rsidR="009B1699" w:rsidRPr="000B6516" w:rsidRDefault="009B1699" w:rsidP="009B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7F60CD23" w14:textId="77777777" w:rsidR="009B1699" w:rsidRPr="00C75CF4" w:rsidRDefault="009B1699" w:rsidP="009B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3FAAC208" w14:textId="77777777" w:rsidR="009B1699" w:rsidRPr="003242B0" w:rsidRDefault="009B1699" w:rsidP="009B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14E292BD" w14:textId="77777777" w:rsidR="009B1699" w:rsidRPr="00C75CF4" w:rsidRDefault="009B1699" w:rsidP="009B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2F5A" w:rsidRPr="00C04DF6" w14:paraId="65A94A32" w14:textId="77777777" w:rsidTr="003B467F">
        <w:trPr>
          <w:trHeight w:val="306"/>
        </w:trPr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28AE8A59" w14:textId="77777777" w:rsidR="003A2F5A" w:rsidRPr="00C75CF4" w:rsidRDefault="003A2F5A" w:rsidP="003A2F5A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53C1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4AFE35C6" w14:textId="77777777" w:rsidR="003A2F5A" w:rsidRPr="00C75CF4" w:rsidRDefault="003A2F5A" w:rsidP="003A2F5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1561C4AC" w14:textId="3A8AE34D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651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62C2C8DC" w14:textId="412918B1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-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65A0799C" w14:textId="14DB09EB" w:rsidR="003A2F5A" w:rsidRPr="003242B0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42B0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58663FC5" w14:textId="5153BD33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</w:tr>
      <w:tr w:rsidR="003A2F5A" w:rsidRPr="00C75CF4" w14:paraId="48683420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2A905401" w14:textId="77777777" w:rsidR="003A2F5A" w:rsidRPr="00C75CF4" w:rsidRDefault="003A2F5A" w:rsidP="003A2F5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7DF37D28" w14:textId="77777777" w:rsidR="003A2F5A" w:rsidRPr="00C75CF4" w:rsidRDefault="003A2F5A" w:rsidP="003A2F5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01155CB9" w14:textId="7D3ED470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651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2B92DBFB" w14:textId="60A5240D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-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3C0DFD8F" w14:textId="32183DB6" w:rsidR="003A2F5A" w:rsidRPr="003242B0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42B0">
              <w:rPr>
                <w:rFonts w:ascii="Browallia New" w:hAnsi="Browallia New" w:cs="Browallia New"/>
                <w:sz w:val="24"/>
                <w:szCs w:val="24"/>
              </w:rPr>
              <w:t>46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7FC51FF7" w14:textId="148E3442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-</w:t>
            </w:r>
          </w:p>
        </w:tc>
      </w:tr>
      <w:tr w:rsidR="003A2F5A" w:rsidRPr="00C04DF6" w14:paraId="1E86142F" w14:textId="77777777" w:rsidTr="00AD09E5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60A490F5" w14:textId="77777777" w:rsidR="003A2F5A" w:rsidRPr="00C75CF4" w:rsidRDefault="003A2F5A" w:rsidP="003A2F5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53C1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2459DEF9" w14:textId="77777777" w:rsidR="003A2F5A" w:rsidRPr="00C75CF4" w:rsidRDefault="003A2F5A" w:rsidP="003A2F5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53C1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26CBB360" w14:textId="6E68DA39" w:rsidR="003A2F5A" w:rsidRPr="000B6516" w:rsidRDefault="003A2F5A" w:rsidP="004A65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6516">
              <w:rPr>
                <w:rFonts w:ascii="Browallia New" w:hAnsi="Browallia New" w:cs="Browallia New"/>
                <w:sz w:val="24"/>
                <w:szCs w:val="24"/>
                <w:lang w:val="en-GB"/>
              </w:rPr>
              <w:t>2,274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6FAD3733" w14:textId="3A64FA30" w:rsidR="003A2F5A" w:rsidRPr="00C75CF4" w:rsidRDefault="003A2F5A" w:rsidP="004A65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2,661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</w:tcPr>
          <w:p w14:paraId="632B8ABF" w14:textId="67043194" w:rsidR="003A2F5A" w:rsidRPr="003242B0" w:rsidRDefault="003A2F5A" w:rsidP="004A65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42B0">
              <w:rPr>
                <w:rFonts w:ascii="Browallia New" w:hAnsi="Browallia New" w:cs="Browallia New"/>
                <w:sz w:val="24"/>
                <w:szCs w:val="24"/>
              </w:rPr>
              <w:t>2,274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1876BEE5" w14:textId="2E777C94" w:rsidR="003A2F5A" w:rsidRPr="00C75CF4" w:rsidRDefault="003A2F5A" w:rsidP="004A65B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3C1A">
              <w:rPr>
                <w:rFonts w:ascii="Browallia New" w:hAnsi="Browallia New" w:cs="Browallia New"/>
                <w:sz w:val="24"/>
                <w:szCs w:val="24"/>
                <w:lang w:val="en-GB"/>
              </w:rPr>
              <w:t>2,661</w:t>
            </w:r>
          </w:p>
        </w:tc>
      </w:tr>
      <w:tr w:rsidR="003A2F5A" w:rsidRPr="00C04DF6" w14:paraId="2D837B8A" w14:textId="77777777" w:rsidTr="003B467F">
        <w:trPr>
          <w:trHeight w:val="360"/>
        </w:trPr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18C1235F" w14:textId="77777777" w:rsidR="003A2F5A" w:rsidRPr="00C75CF4" w:rsidRDefault="003A2F5A" w:rsidP="003A2F5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4476B440" w14:textId="77777777" w:rsidR="003A2F5A" w:rsidRPr="00C75CF4" w:rsidRDefault="003A2F5A" w:rsidP="003A2F5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18EDD2B2" w14:textId="4788C18E" w:rsidR="003A2F5A" w:rsidRPr="000B6516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6516">
              <w:rPr>
                <w:rFonts w:ascii="Browallia New" w:hAnsi="Browallia New" w:cs="Browallia New"/>
                <w:sz w:val="24"/>
                <w:szCs w:val="24"/>
                <w:lang w:val="en-GB"/>
              </w:rPr>
              <w:t>2,274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B8A92A" w14:textId="4EDED9C1" w:rsidR="003A2F5A" w:rsidRPr="00C75CF4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2,661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253E9A6F" w14:textId="26EED907" w:rsidR="003A2F5A" w:rsidRPr="003242B0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42B0">
              <w:rPr>
                <w:rFonts w:ascii="Browallia New" w:hAnsi="Browallia New" w:cs="Browallia New"/>
                <w:sz w:val="24"/>
                <w:szCs w:val="24"/>
                <w:lang w:val="en-GB"/>
              </w:rPr>
              <w:t>2,758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6DB756A2" w14:textId="38F300E0" w:rsidR="003A2F5A" w:rsidRPr="00C75CF4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2,661</w:t>
            </w:r>
          </w:p>
        </w:tc>
      </w:tr>
      <w:tr w:rsidR="003A2F5A" w:rsidRPr="00C04DF6" w14:paraId="72739CC0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28272C2F" w14:textId="77777777" w:rsidR="003A2F5A" w:rsidRPr="00C75CF4" w:rsidRDefault="003A2F5A" w:rsidP="003A2F5A">
            <w:pPr>
              <w:spacing w:line="240" w:lineRule="auto"/>
              <w:ind w:right="-108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01D6D2C2" w14:textId="77777777" w:rsidR="003A2F5A" w:rsidRPr="00C75CF4" w:rsidRDefault="003A2F5A" w:rsidP="003A2F5A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295FFB20" w14:textId="77777777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6231B944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289D50DA" w14:textId="77777777" w:rsidR="003A2F5A" w:rsidRPr="003242B0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36338B4B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2F5A" w:rsidRPr="00C04DF6" w14:paraId="5A95A859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58517027" w14:textId="77777777" w:rsidR="003A2F5A" w:rsidRPr="00C75CF4" w:rsidRDefault="003A2F5A" w:rsidP="003A2F5A">
            <w:pPr>
              <w:spacing w:line="240" w:lineRule="auto"/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4748727E" w14:textId="77777777" w:rsidR="003A2F5A" w:rsidRPr="00C75CF4" w:rsidRDefault="003A2F5A" w:rsidP="003A2F5A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415D1BF2" w14:textId="77777777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2C05FA64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7C63A23F" w14:textId="77777777" w:rsidR="003A2F5A" w:rsidRPr="003242B0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15543583" w14:textId="77777777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A2F5A" w:rsidRPr="00C04DF6" w14:paraId="3DFB4CC8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3A683C4B" w14:textId="77777777" w:rsidR="003A2F5A" w:rsidRPr="00C75CF4" w:rsidRDefault="003A2F5A" w:rsidP="003A2F5A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ผลประโยชน์ระยะสั้นของพนักงาน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4BDDDA8B" w14:textId="77777777" w:rsidR="003A2F5A" w:rsidRPr="00C75CF4" w:rsidRDefault="003A2F5A" w:rsidP="003A2F5A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1915E369" w14:textId="6476405F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6516">
              <w:rPr>
                <w:rFonts w:ascii="Browallia New" w:hAnsi="Browallia New" w:cs="Browallia New"/>
                <w:sz w:val="24"/>
                <w:szCs w:val="24"/>
                <w:lang w:val="en-GB"/>
              </w:rPr>
              <w:t>17,952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77C1EF9C" w14:textId="5654A48B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33,295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661223EA" w14:textId="6944887A" w:rsidR="003A2F5A" w:rsidRPr="003242B0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42B0">
              <w:rPr>
                <w:rFonts w:ascii="Browallia New" w:hAnsi="Browallia New" w:cs="Browallia New"/>
                <w:sz w:val="24"/>
                <w:szCs w:val="24"/>
              </w:rPr>
              <w:t xml:space="preserve">     10,540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60F8A5BE" w14:textId="5D75534F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16,240</w:t>
            </w:r>
          </w:p>
        </w:tc>
      </w:tr>
      <w:tr w:rsidR="003A2F5A" w:rsidRPr="00C04DF6" w14:paraId="31475363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6CBD5791" w14:textId="77777777" w:rsidR="003A2F5A" w:rsidRPr="00C75CF4" w:rsidRDefault="003A2F5A" w:rsidP="003A2F5A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36D53762" w14:textId="77777777" w:rsidR="003A2F5A" w:rsidRPr="00C75CF4" w:rsidRDefault="003A2F5A" w:rsidP="003A2F5A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2CBA7F0C" w14:textId="279069E9" w:rsidR="003A2F5A" w:rsidRPr="000B6516" w:rsidRDefault="003A2F5A" w:rsidP="003A2F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6516">
              <w:rPr>
                <w:rFonts w:ascii="Browallia New" w:hAnsi="Browallia New" w:cs="Browallia New"/>
                <w:sz w:val="24"/>
                <w:szCs w:val="24"/>
                <w:lang w:val="en-GB"/>
              </w:rPr>
              <w:t>1,516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09A8BE0A" w14:textId="083943C3" w:rsidR="003A2F5A" w:rsidRPr="00C75CF4" w:rsidRDefault="003A2F5A" w:rsidP="003A2F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1,499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298F2E78" w14:textId="05349328" w:rsidR="003A2F5A" w:rsidRPr="003242B0" w:rsidRDefault="003A2F5A" w:rsidP="003A2F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42B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1,138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74F68B35" w14:textId="7909F7E7" w:rsidR="003A2F5A" w:rsidRPr="00C75CF4" w:rsidRDefault="003A2F5A" w:rsidP="003A2F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</w:p>
        </w:tc>
      </w:tr>
      <w:tr w:rsidR="003A2F5A" w:rsidRPr="00C04DF6" w14:paraId="1F532BFF" w14:textId="77777777" w:rsidTr="003B467F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1856BC6F" w14:textId="77777777" w:rsidR="003A2F5A" w:rsidRPr="00C75CF4" w:rsidRDefault="003A2F5A" w:rsidP="003A2F5A">
            <w:pPr>
              <w:pStyle w:val="a3"/>
              <w:tabs>
                <w:tab w:val="clear" w:pos="1080"/>
              </w:tabs>
              <w:ind w:left="175" w:righ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52879C08" w14:textId="77777777" w:rsidR="003A2F5A" w:rsidRPr="00C75CF4" w:rsidRDefault="003A2F5A" w:rsidP="003A2F5A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3779B11A" w14:textId="6A3BCA9C" w:rsidR="003A2F5A" w:rsidRPr="000B6516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6516">
              <w:rPr>
                <w:rFonts w:ascii="Browallia New" w:hAnsi="Browallia New" w:cs="Browallia New"/>
                <w:sz w:val="24"/>
                <w:szCs w:val="24"/>
                <w:lang w:val="en-GB"/>
              </w:rPr>
              <w:t>19,468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528C1640" w14:textId="17E94C76" w:rsidR="003A2F5A" w:rsidRPr="00C75CF4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34,794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633E6CFD" w14:textId="4CFE090C" w:rsidR="003A2F5A" w:rsidRPr="003242B0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42B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11,678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6CE81AA5" w14:textId="0E7862F0" w:rsidR="003A2F5A" w:rsidRPr="00C75CF4" w:rsidRDefault="003A2F5A" w:rsidP="003A2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17,221</w:t>
            </w:r>
          </w:p>
        </w:tc>
      </w:tr>
    </w:tbl>
    <w:p w14:paraId="2CAA8D45" w14:textId="77777777" w:rsidR="00FF6FF5" w:rsidRDefault="00FF6FF5" w:rsidP="00015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C2A7ED9" w14:textId="5587F3CB" w:rsidR="005753E0" w:rsidRDefault="005753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75CF4">
        <w:rPr>
          <w:rFonts w:ascii="Browallia New" w:hAnsi="Browallia New" w:cs="Browallia New"/>
          <w:sz w:val="28"/>
          <w:szCs w:val="28"/>
          <w:cs/>
        </w:rPr>
        <w:t xml:space="preserve">ยอดคงเหลือกับบุคคลและบริษัทที่เกี่ยวข้องกันที่มีสาระสำคัญ ณ วันที่ </w:t>
      </w:r>
      <w:r w:rsidR="00EB2345" w:rsidRPr="00C75CF4">
        <w:rPr>
          <w:rFonts w:ascii="Browallia New" w:hAnsi="Browallia New" w:cs="Browallia New"/>
          <w:sz w:val="28"/>
          <w:szCs w:val="28"/>
        </w:rPr>
        <w:t>31</w:t>
      </w:r>
      <w:r w:rsidR="00EB2345" w:rsidRPr="00C75CF4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C02968" w:rsidRPr="00C75CF4">
        <w:rPr>
          <w:rFonts w:ascii="Browallia New" w:hAnsi="Browallia New" w:cs="Browallia New"/>
          <w:sz w:val="28"/>
          <w:szCs w:val="28"/>
        </w:rPr>
        <w:t>25</w:t>
      </w:r>
      <w:r w:rsidR="009D1150">
        <w:rPr>
          <w:rFonts w:ascii="Browallia New" w:hAnsi="Browallia New" w:cs="Browallia New"/>
          <w:sz w:val="28"/>
          <w:szCs w:val="28"/>
        </w:rPr>
        <w:t>6</w:t>
      </w:r>
      <w:r w:rsidR="00661C1F">
        <w:rPr>
          <w:rFonts w:ascii="Browallia New" w:hAnsi="Browallia New" w:cs="Browallia New"/>
          <w:sz w:val="28"/>
          <w:szCs w:val="28"/>
        </w:rPr>
        <w:t>1</w:t>
      </w:r>
      <w:r w:rsidRPr="00C75CF4">
        <w:rPr>
          <w:rFonts w:ascii="Browallia New" w:hAnsi="Browallia New" w:cs="Browallia New"/>
          <w:sz w:val="28"/>
          <w:szCs w:val="28"/>
        </w:rPr>
        <w:t xml:space="preserve"> </w:t>
      </w:r>
      <w:r w:rsidRPr="00C75CF4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C02968" w:rsidRPr="00C75CF4">
        <w:rPr>
          <w:rFonts w:ascii="Browallia New" w:hAnsi="Browallia New" w:cs="Browallia New"/>
          <w:sz w:val="28"/>
          <w:szCs w:val="28"/>
        </w:rPr>
        <w:t>25</w:t>
      </w:r>
      <w:r w:rsidR="00661C1F">
        <w:rPr>
          <w:rFonts w:ascii="Browallia New" w:hAnsi="Browallia New" w:cs="Browallia New"/>
          <w:sz w:val="28"/>
          <w:szCs w:val="28"/>
        </w:rPr>
        <w:t>60</w:t>
      </w:r>
      <w:r w:rsidRPr="00C75CF4">
        <w:rPr>
          <w:rFonts w:ascii="Browallia New" w:hAnsi="Browallia New" w:cs="Browallia New"/>
          <w:sz w:val="28"/>
          <w:szCs w:val="28"/>
        </w:rPr>
        <w:t xml:space="preserve"> </w:t>
      </w:r>
      <w:r w:rsidRPr="00C75CF4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298EEF05" w14:textId="77777777" w:rsidR="00F77A2C" w:rsidRPr="00144BCF" w:rsidRDefault="00F77A2C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89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995"/>
        <w:gridCol w:w="243"/>
        <w:gridCol w:w="994"/>
        <w:gridCol w:w="237"/>
        <w:gridCol w:w="11"/>
        <w:gridCol w:w="985"/>
        <w:gridCol w:w="266"/>
        <w:gridCol w:w="1039"/>
      </w:tblGrid>
      <w:tr w:rsidR="005753E0" w:rsidRPr="00C75CF4" w14:paraId="104B1BF6" w14:textId="77777777" w:rsidTr="00B964AA">
        <w:trPr>
          <w:tblHeader/>
        </w:trPr>
        <w:tc>
          <w:tcPr>
            <w:tcW w:w="4158" w:type="dxa"/>
          </w:tcPr>
          <w:p w14:paraId="75772677" w14:textId="77777777" w:rsidR="005753E0" w:rsidRPr="001574D1" w:rsidRDefault="005753E0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70" w:type="dxa"/>
            <w:gridSpan w:val="8"/>
          </w:tcPr>
          <w:p w14:paraId="770B871B" w14:textId="77777777" w:rsidR="005753E0" w:rsidRPr="001574D1" w:rsidRDefault="005753E0" w:rsidP="00AE6BB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(หน่วย : พันบาท)</w:t>
            </w:r>
          </w:p>
        </w:tc>
      </w:tr>
      <w:tr w:rsidR="005753E0" w:rsidRPr="00C75CF4" w14:paraId="2FCE8DFA" w14:textId="77777777" w:rsidTr="00B964AA">
        <w:trPr>
          <w:tblHeader/>
        </w:trPr>
        <w:tc>
          <w:tcPr>
            <w:tcW w:w="4158" w:type="dxa"/>
          </w:tcPr>
          <w:p w14:paraId="2C7C574D" w14:textId="77777777" w:rsidR="005753E0" w:rsidRPr="001574D1" w:rsidRDefault="005753E0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32" w:type="dxa"/>
            <w:gridSpan w:val="3"/>
          </w:tcPr>
          <w:p w14:paraId="392E01E2" w14:textId="77777777" w:rsidR="005753E0" w:rsidRPr="001574D1" w:rsidRDefault="005753E0" w:rsidP="002549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39" w:firstLine="11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</w:tcPr>
          <w:p w14:paraId="350B1DEF" w14:textId="77777777" w:rsidR="005753E0" w:rsidRPr="001574D1" w:rsidRDefault="005753E0" w:rsidP="0025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90" w:type="dxa"/>
            <w:gridSpan w:val="3"/>
          </w:tcPr>
          <w:p w14:paraId="068823B5" w14:textId="77777777" w:rsidR="005753E0" w:rsidRPr="001574D1" w:rsidRDefault="005753E0" w:rsidP="00A45F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 w:right="-10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5753E0" w:rsidRPr="00C75CF4" w14:paraId="72AEF2D3" w14:textId="77777777" w:rsidTr="00B964AA">
        <w:trPr>
          <w:tblHeader/>
        </w:trPr>
        <w:tc>
          <w:tcPr>
            <w:tcW w:w="4158" w:type="dxa"/>
          </w:tcPr>
          <w:p w14:paraId="222984A4" w14:textId="77777777" w:rsidR="005753E0" w:rsidRPr="001574D1" w:rsidRDefault="005753E0" w:rsidP="00AE6BB0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2DD252BC" w14:textId="3BF3041B" w:rsidR="005753E0" w:rsidRPr="001574D1" w:rsidRDefault="009D1150" w:rsidP="00254912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1E01B6" w:rsidRPr="001574D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" w:type="dxa"/>
            <w:vAlign w:val="bottom"/>
          </w:tcPr>
          <w:p w14:paraId="78BCB0E3" w14:textId="77777777" w:rsidR="005753E0" w:rsidRPr="001574D1" w:rsidRDefault="005753E0" w:rsidP="0025491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4" w:type="dxa"/>
            <w:vAlign w:val="bottom"/>
          </w:tcPr>
          <w:p w14:paraId="79DAF650" w14:textId="4176DE27" w:rsidR="005753E0" w:rsidRPr="001574D1" w:rsidRDefault="009D1150" w:rsidP="00254912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4B68E6" w:rsidRPr="001574D1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237" w:type="dxa"/>
            <w:vAlign w:val="bottom"/>
          </w:tcPr>
          <w:p w14:paraId="60285305" w14:textId="77777777" w:rsidR="005753E0" w:rsidRPr="001574D1" w:rsidRDefault="005753E0" w:rsidP="0025491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0605DFAE" w14:textId="18115F2A" w:rsidR="005753E0" w:rsidRPr="001574D1" w:rsidRDefault="009D1150" w:rsidP="00254912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4B68E6" w:rsidRPr="001574D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66" w:type="dxa"/>
            <w:vAlign w:val="bottom"/>
          </w:tcPr>
          <w:p w14:paraId="2A62C92A" w14:textId="77777777" w:rsidR="005753E0" w:rsidRPr="001574D1" w:rsidRDefault="005753E0" w:rsidP="0025491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39" w:type="dxa"/>
            <w:vAlign w:val="bottom"/>
          </w:tcPr>
          <w:p w14:paraId="2ACC1784" w14:textId="10482326" w:rsidR="005753E0" w:rsidRPr="001574D1" w:rsidRDefault="009D1150" w:rsidP="00A45FC1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08" w:right="-10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4B68E6" w:rsidRPr="001574D1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841732" w:rsidRPr="00C75CF4" w14:paraId="6C2094DB" w14:textId="77777777" w:rsidTr="00B964AA">
        <w:tc>
          <w:tcPr>
            <w:tcW w:w="4158" w:type="dxa"/>
            <w:vAlign w:val="center"/>
          </w:tcPr>
          <w:p w14:paraId="3CA67A9E" w14:textId="4F33321C" w:rsidR="00841732" w:rsidRPr="001574D1" w:rsidRDefault="00FD5A79" w:rsidP="0061737F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1574D1">
              <w:rPr>
                <w:rFonts w:ascii="Browallia New" w:hAnsi="Browallia New" w:cs="Browallia New"/>
                <w:sz w:val="24"/>
                <w:szCs w:val="24"/>
                <w:u w:val="single"/>
              </w:rPr>
              <w:t xml:space="preserve">– </w:t>
            </w:r>
            <w:r w:rsidRPr="001574D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บุคคลและบริษัทที่เกี่ยวข้อง</w:t>
            </w:r>
          </w:p>
        </w:tc>
        <w:tc>
          <w:tcPr>
            <w:tcW w:w="995" w:type="dxa"/>
            <w:vAlign w:val="bottom"/>
          </w:tcPr>
          <w:p w14:paraId="59BAE3E0" w14:textId="77777777" w:rsidR="00841732" w:rsidRPr="001574D1" w:rsidRDefault="00841732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71C4F877" w14:textId="77777777" w:rsidR="00841732" w:rsidRPr="001574D1" w:rsidRDefault="00841732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2C7CE33E" w14:textId="77777777" w:rsidR="00841732" w:rsidRPr="001574D1" w:rsidRDefault="00841732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4E269EA9" w14:textId="77777777" w:rsidR="00841732" w:rsidRPr="001574D1" w:rsidRDefault="00841732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3AA18AC4" w14:textId="77777777" w:rsidR="00841732" w:rsidRPr="001574D1" w:rsidRDefault="00841732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62556515" w14:textId="77777777" w:rsidR="00841732" w:rsidRPr="001574D1" w:rsidRDefault="00841732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0113B558" w14:textId="77777777" w:rsidR="00841732" w:rsidRPr="001574D1" w:rsidRDefault="00841732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A2F5A" w:rsidRPr="00C75CF4" w14:paraId="3B2BFD36" w14:textId="77777777" w:rsidTr="00B964AA">
        <w:tc>
          <w:tcPr>
            <w:tcW w:w="4158" w:type="dxa"/>
            <w:vAlign w:val="center"/>
          </w:tcPr>
          <w:p w14:paraId="38933F29" w14:textId="134F7B73" w:rsidR="003A2F5A" w:rsidRPr="001574D1" w:rsidRDefault="003A2F5A" w:rsidP="003A2F5A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5" w:type="dxa"/>
            <w:vAlign w:val="bottom"/>
          </w:tcPr>
          <w:p w14:paraId="03EADE71" w14:textId="6898C233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651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646440A8" w14:textId="77777777" w:rsidR="003A2F5A" w:rsidRPr="001574D1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7511624B" w14:textId="27C81FF0" w:rsidR="003A2F5A" w:rsidRPr="001574D1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</w:rPr>
              <w:t xml:space="preserve">      -</w:t>
            </w:r>
          </w:p>
        </w:tc>
        <w:tc>
          <w:tcPr>
            <w:tcW w:w="237" w:type="dxa"/>
          </w:tcPr>
          <w:p w14:paraId="36F4BB5A" w14:textId="77777777" w:rsidR="003A2F5A" w:rsidRPr="001574D1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65C438F2" w14:textId="49439897" w:rsidR="003A2F5A" w:rsidRPr="001574D1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</w:rPr>
              <w:t>69</w:t>
            </w:r>
          </w:p>
        </w:tc>
        <w:tc>
          <w:tcPr>
            <w:tcW w:w="266" w:type="dxa"/>
          </w:tcPr>
          <w:p w14:paraId="33C9802B" w14:textId="77777777" w:rsidR="003A2F5A" w:rsidRPr="001574D1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5446CCCF" w14:textId="0E4F7963" w:rsidR="003A2F5A" w:rsidRPr="001574D1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</w:rPr>
              <w:t>135</w:t>
            </w:r>
          </w:p>
        </w:tc>
      </w:tr>
      <w:tr w:rsidR="003A2F5A" w:rsidRPr="00C75CF4" w14:paraId="28F0339D" w14:textId="77777777" w:rsidTr="00B964AA">
        <w:tc>
          <w:tcPr>
            <w:tcW w:w="4158" w:type="dxa"/>
          </w:tcPr>
          <w:p w14:paraId="38FB95FD" w14:textId="0A317E19" w:rsidR="003A2F5A" w:rsidRPr="001574D1" w:rsidRDefault="003A2F5A" w:rsidP="003A2F5A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6B5D6AA" w14:textId="475EFCC9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6516">
              <w:rPr>
                <w:rFonts w:ascii="Browallia New" w:hAnsi="Browallia New" w:cs="Browallia New"/>
                <w:sz w:val="24"/>
                <w:szCs w:val="24"/>
              </w:rPr>
              <w:t>158</w:t>
            </w:r>
          </w:p>
        </w:tc>
        <w:tc>
          <w:tcPr>
            <w:tcW w:w="243" w:type="dxa"/>
            <w:shd w:val="clear" w:color="auto" w:fill="auto"/>
          </w:tcPr>
          <w:p w14:paraId="28F903BD" w14:textId="77777777" w:rsidR="003A2F5A" w:rsidRPr="001574D1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411242D" w14:textId="437E148D" w:rsidR="003A2F5A" w:rsidRPr="001574D1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</w:rPr>
              <w:t>9,263</w:t>
            </w:r>
          </w:p>
        </w:tc>
        <w:tc>
          <w:tcPr>
            <w:tcW w:w="237" w:type="dxa"/>
          </w:tcPr>
          <w:p w14:paraId="50A5CD3B" w14:textId="77777777" w:rsidR="003A2F5A" w:rsidRPr="001574D1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03BF2615" w14:textId="4141AFB3" w:rsidR="003A2F5A" w:rsidRPr="001574D1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</w:p>
        </w:tc>
        <w:tc>
          <w:tcPr>
            <w:tcW w:w="266" w:type="dxa"/>
          </w:tcPr>
          <w:p w14:paraId="57249858" w14:textId="77777777" w:rsidR="003A2F5A" w:rsidRPr="001574D1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31F541F5" w14:textId="19F07620" w:rsidR="003A2F5A" w:rsidRPr="001574D1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</w:rPr>
              <w:t>9,263</w:t>
            </w:r>
          </w:p>
        </w:tc>
      </w:tr>
      <w:tr w:rsidR="003A2F5A" w:rsidRPr="00C75CF4" w14:paraId="7CFBEC85" w14:textId="77777777" w:rsidTr="004B68E6">
        <w:tc>
          <w:tcPr>
            <w:tcW w:w="4158" w:type="dxa"/>
            <w:vAlign w:val="center"/>
          </w:tcPr>
          <w:p w14:paraId="13FA460E" w14:textId="77777777" w:rsidR="003A2F5A" w:rsidRPr="001574D1" w:rsidRDefault="003A2F5A" w:rsidP="003A2F5A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574D1">
              <w:rPr>
                <w:rFonts w:ascii="Browallia New" w:hAnsi="Browallia New" w:cs="Browalli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E3386" w14:textId="22149831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651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FEB4424" w14:textId="77777777" w:rsidR="003A2F5A" w:rsidRPr="001574D1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1F638" w14:textId="56E74CCF" w:rsidR="003A2F5A" w:rsidRPr="001574D1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</w:p>
        </w:tc>
        <w:tc>
          <w:tcPr>
            <w:tcW w:w="237" w:type="dxa"/>
          </w:tcPr>
          <w:p w14:paraId="536F6D5A" w14:textId="77777777" w:rsidR="003A2F5A" w:rsidRPr="001574D1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vAlign w:val="bottom"/>
          </w:tcPr>
          <w:p w14:paraId="74C2F992" w14:textId="0FFE2D83" w:rsidR="003A2F5A" w:rsidRPr="001574D1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76ED5B1C" w14:textId="77777777" w:rsidR="003A2F5A" w:rsidRPr="001574D1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0ACD31CB" w14:textId="38F07514" w:rsidR="003A2F5A" w:rsidRPr="001574D1" w:rsidRDefault="003A2F5A" w:rsidP="00962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</w:rPr>
              <w:t xml:space="preserve">          -</w:t>
            </w:r>
          </w:p>
        </w:tc>
      </w:tr>
      <w:tr w:rsidR="003A2F5A" w:rsidRPr="00C75CF4" w14:paraId="71241041" w14:textId="77777777" w:rsidTr="004B68E6">
        <w:tc>
          <w:tcPr>
            <w:tcW w:w="4158" w:type="dxa"/>
            <w:vAlign w:val="center"/>
          </w:tcPr>
          <w:p w14:paraId="67AD97DC" w14:textId="705D9B18" w:rsidR="003A2F5A" w:rsidRPr="001574D1" w:rsidRDefault="003A2F5A" w:rsidP="003A2F5A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9A7C258" w14:textId="0B1F5C3B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6516">
              <w:rPr>
                <w:rFonts w:ascii="Browallia New" w:hAnsi="Browallia New" w:cs="Browallia New"/>
                <w:sz w:val="24"/>
                <w:szCs w:val="24"/>
              </w:rPr>
              <w:t>158</w:t>
            </w:r>
          </w:p>
        </w:tc>
        <w:tc>
          <w:tcPr>
            <w:tcW w:w="243" w:type="dxa"/>
            <w:shd w:val="clear" w:color="auto" w:fill="auto"/>
          </w:tcPr>
          <w:p w14:paraId="03D76145" w14:textId="77777777" w:rsidR="003A2F5A" w:rsidRPr="001574D1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8BB497D" w14:textId="027A92CB" w:rsidR="003A2F5A" w:rsidRPr="001574D1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</w:rPr>
              <w:t>9,670</w:t>
            </w:r>
          </w:p>
        </w:tc>
        <w:tc>
          <w:tcPr>
            <w:tcW w:w="237" w:type="dxa"/>
          </w:tcPr>
          <w:p w14:paraId="43FF2DCE" w14:textId="77777777" w:rsidR="003A2F5A" w:rsidRPr="001574D1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F8D192B" w14:textId="2524B902" w:rsidR="003A2F5A" w:rsidRPr="001574D1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3" w:right="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</w:p>
        </w:tc>
        <w:tc>
          <w:tcPr>
            <w:tcW w:w="266" w:type="dxa"/>
          </w:tcPr>
          <w:p w14:paraId="530B5E96" w14:textId="77777777" w:rsidR="003A2F5A" w:rsidRPr="001574D1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63883C5" w14:textId="7BC856BB" w:rsidR="003A2F5A" w:rsidRPr="001574D1" w:rsidRDefault="003A2F5A" w:rsidP="00962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</w:rPr>
              <w:t>9,398</w:t>
            </w:r>
          </w:p>
        </w:tc>
      </w:tr>
      <w:tr w:rsidR="007A64CA" w:rsidRPr="00144BCF" w14:paraId="60000C49" w14:textId="77777777" w:rsidTr="009A3145">
        <w:trPr>
          <w:trHeight w:val="357"/>
        </w:trPr>
        <w:tc>
          <w:tcPr>
            <w:tcW w:w="4158" w:type="dxa"/>
            <w:vAlign w:val="center"/>
          </w:tcPr>
          <w:p w14:paraId="0F9078D7" w14:textId="77777777" w:rsidR="007A64CA" w:rsidRPr="001574D1" w:rsidRDefault="007A64CA" w:rsidP="007A64CA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5" w:type="dxa"/>
            <w:tcBorders>
              <w:top w:val="single" w:sz="12" w:space="0" w:color="auto"/>
            </w:tcBorders>
            <w:vAlign w:val="bottom"/>
          </w:tcPr>
          <w:p w14:paraId="347880E3" w14:textId="77777777" w:rsidR="007A64CA" w:rsidRPr="001574D1" w:rsidRDefault="007A64CA" w:rsidP="007A6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0DF54176" w14:textId="77777777" w:rsidR="007A64CA" w:rsidRPr="001574D1" w:rsidRDefault="007A64CA" w:rsidP="007A6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top w:val="single" w:sz="12" w:space="0" w:color="auto"/>
            </w:tcBorders>
            <w:vAlign w:val="bottom"/>
          </w:tcPr>
          <w:p w14:paraId="14DCF9CD" w14:textId="77777777" w:rsidR="007A64CA" w:rsidRPr="001574D1" w:rsidRDefault="007A64CA" w:rsidP="007A6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7C67EE35" w14:textId="77777777" w:rsidR="007A64CA" w:rsidRPr="001574D1" w:rsidRDefault="007A64CA" w:rsidP="007A6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12" w:space="0" w:color="auto"/>
            </w:tcBorders>
            <w:vAlign w:val="bottom"/>
          </w:tcPr>
          <w:p w14:paraId="3A2A650F" w14:textId="77777777" w:rsidR="007A64CA" w:rsidRPr="001574D1" w:rsidRDefault="007A64CA" w:rsidP="007A6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0773C965" w14:textId="77777777" w:rsidR="007A64CA" w:rsidRPr="001574D1" w:rsidRDefault="007A64CA" w:rsidP="007A6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12" w:space="0" w:color="auto"/>
            </w:tcBorders>
            <w:vAlign w:val="bottom"/>
          </w:tcPr>
          <w:p w14:paraId="0001CC1C" w14:textId="77777777" w:rsidR="007A64CA" w:rsidRPr="001574D1" w:rsidRDefault="007A64CA" w:rsidP="007A6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A64CA" w:rsidRPr="00C75CF4" w14:paraId="0B7F62CF" w14:textId="77777777" w:rsidTr="004B68E6">
        <w:tc>
          <w:tcPr>
            <w:tcW w:w="4158" w:type="dxa"/>
            <w:vAlign w:val="center"/>
          </w:tcPr>
          <w:p w14:paraId="5951A260" w14:textId="3A01643A" w:rsidR="007A64CA" w:rsidRPr="001574D1" w:rsidRDefault="007A64CA" w:rsidP="007A64CA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 xml:space="preserve">ลูกหนี้อื่น </w:t>
            </w:r>
            <w:r w:rsidRPr="001574D1">
              <w:rPr>
                <w:rFonts w:ascii="Browallia New" w:hAnsi="Browallia New" w:cs="Browallia New"/>
                <w:sz w:val="24"/>
                <w:szCs w:val="24"/>
                <w:u w:val="single"/>
              </w:rPr>
              <w:t xml:space="preserve">– </w:t>
            </w:r>
            <w:r w:rsidRPr="001574D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995" w:type="dxa"/>
            <w:vAlign w:val="bottom"/>
          </w:tcPr>
          <w:p w14:paraId="2BCF1E22" w14:textId="77777777" w:rsidR="007A64CA" w:rsidRPr="001574D1" w:rsidRDefault="007A64CA" w:rsidP="007A6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43C3CF59" w14:textId="77777777" w:rsidR="007A64CA" w:rsidRPr="001574D1" w:rsidRDefault="007A64CA" w:rsidP="007A6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9F670BC" w14:textId="77777777" w:rsidR="007A64CA" w:rsidRPr="001574D1" w:rsidRDefault="007A64CA" w:rsidP="007A6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0E4FA940" w14:textId="77777777" w:rsidR="007A64CA" w:rsidRPr="001574D1" w:rsidRDefault="007A64CA" w:rsidP="007A6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211CC4A2" w14:textId="77777777" w:rsidR="007A64CA" w:rsidRPr="001574D1" w:rsidRDefault="007A64CA" w:rsidP="007A6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67B04028" w14:textId="77777777" w:rsidR="007A64CA" w:rsidRPr="001574D1" w:rsidRDefault="007A64CA" w:rsidP="007A6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6F9A3F68" w14:textId="77777777" w:rsidR="007A64CA" w:rsidRPr="001574D1" w:rsidRDefault="007A64CA" w:rsidP="007A6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322D" w:rsidRPr="00C75CF4" w14:paraId="6F74C36A" w14:textId="77777777" w:rsidTr="004B68E6">
        <w:tc>
          <w:tcPr>
            <w:tcW w:w="4158" w:type="dxa"/>
            <w:vAlign w:val="center"/>
          </w:tcPr>
          <w:p w14:paraId="5D4945B1" w14:textId="6B39B3A6" w:rsidR="0091322D" w:rsidRPr="001574D1" w:rsidRDefault="0091322D" w:rsidP="0091322D">
            <w:pPr>
              <w:tabs>
                <w:tab w:val="left" w:pos="113"/>
              </w:tabs>
              <w:spacing w:line="240" w:lineRule="auto"/>
              <w:ind w:right="-113" w:firstLine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5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5F0389A4" w14:textId="5774696F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25C43976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bottom w:val="single" w:sz="12" w:space="0" w:color="auto"/>
            </w:tcBorders>
            <w:vAlign w:val="bottom"/>
          </w:tcPr>
          <w:p w14:paraId="73DD3862" w14:textId="335E374F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08C9039D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229C42D4" w14:textId="00A1786C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3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</w:rPr>
              <w:t>55</w:t>
            </w:r>
          </w:p>
        </w:tc>
        <w:tc>
          <w:tcPr>
            <w:tcW w:w="266" w:type="dxa"/>
          </w:tcPr>
          <w:p w14:paraId="5FBC799C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12" w:space="0" w:color="auto"/>
            </w:tcBorders>
            <w:vAlign w:val="bottom"/>
          </w:tcPr>
          <w:p w14:paraId="5C923128" w14:textId="4FB4354D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</w:rPr>
              <w:t>64,654</w:t>
            </w:r>
          </w:p>
        </w:tc>
      </w:tr>
      <w:tr w:rsidR="0091322D" w:rsidRPr="00144BCF" w14:paraId="04911815" w14:textId="77777777" w:rsidTr="004B68E6">
        <w:tc>
          <w:tcPr>
            <w:tcW w:w="4158" w:type="dxa"/>
            <w:vAlign w:val="center"/>
          </w:tcPr>
          <w:p w14:paraId="001EB3EA" w14:textId="77777777" w:rsidR="0091322D" w:rsidRPr="001574D1" w:rsidRDefault="0091322D" w:rsidP="0091322D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5" w:type="dxa"/>
            <w:tcBorders>
              <w:top w:val="single" w:sz="12" w:space="0" w:color="auto"/>
            </w:tcBorders>
            <w:vAlign w:val="bottom"/>
          </w:tcPr>
          <w:p w14:paraId="34E8D7C6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63AA9082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top w:val="single" w:sz="12" w:space="0" w:color="auto"/>
            </w:tcBorders>
            <w:vAlign w:val="bottom"/>
          </w:tcPr>
          <w:p w14:paraId="2176C1B1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63F15D71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12" w:space="0" w:color="auto"/>
            </w:tcBorders>
            <w:vAlign w:val="bottom"/>
          </w:tcPr>
          <w:p w14:paraId="3D9AB675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73566A63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12" w:space="0" w:color="auto"/>
            </w:tcBorders>
            <w:vAlign w:val="bottom"/>
          </w:tcPr>
          <w:p w14:paraId="553C4788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322D" w:rsidRPr="00C75CF4" w14:paraId="006F4ED0" w14:textId="77777777" w:rsidTr="00B964AA">
        <w:tc>
          <w:tcPr>
            <w:tcW w:w="4158" w:type="dxa"/>
            <w:vAlign w:val="center"/>
          </w:tcPr>
          <w:p w14:paraId="12874994" w14:textId="3FB14921" w:rsidR="0091322D" w:rsidRPr="001574D1" w:rsidRDefault="0091322D" w:rsidP="0091322D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1574D1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เงินให้กู้ยืม</w:t>
            </w:r>
            <w:r w:rsidRPr="001574D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 xml:space="preserve"> </w:t>
            </w:r>
            <w:r w:rsidRPr="001574D1"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  <w:t xml:space="preserve">– </w:t>
            </w:r>
            <w:r w:rsidRPr="001574D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บริษัท</w:t>
            </w:r>
            <w:r w:rsidRPr="001574D1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GB"/>
              </w:rPr>
              <w:t>ย่อยที่กำหนดชำระ</w:t>
            </w:r>
          </w:p>
        </w:tc>
        <w:tc>
          <w:tcPr>
            <w:tcW w:w="995" w:type="dxa"/>
            <w:vAlign w:val="bottom"/>
          </w:tcPr>
          <w:p w14:paraId="6B1E7F44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0C053F01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404EC109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28504E89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2BE1B690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0D256F28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702617E3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322D" w:rsidRPr="00C75CF4" w14:paraId="2338D3A8" w14:textId="77777777" w:rsidTr="00B964AA">
        <w:tc>
          <w:tcPr>
            <w:tcW w:w="4158" w:type="dxa"/>
            <w:vAlign w:val="center"/>
          </w:tcPr>
          <w:p w14:paraId="1A985077" w14:textId="3FFB4E02" w:rsidR="0091322D" w:rsidRPr="001574D1" w:rsidRDefault="0091322D" w:rsidP="0091322D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574D1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ภายในหนึ่งปี</w:t>
            </w:r>
          </w:p>
        </w:tc>
        <w:tc>
          <w:tcPr>
            <w:tcW w:w="995" w:type="dxa"/>
            <w:vAlign w:val="bottom"/>
          </w:tcPr>
          <w:p w14:paraId="6053969B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01C5AD0D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178C7F0D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03F2D977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168D5624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472E677D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5A44FA07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322D" w:rsidRPr="00C75CF4" w14:paraId="480B6650" w14:textId="77777777" w:rsidTr="004B68E6">
        <w:tc>
          <w:tcPr>
            <w:tcW w:w="4158" w:type="dxa"/>
            <w:vAlign w:val="center"/>
          </w:tcPr>
          <w:p w14:paraId="32C941CA" w14:textId="663B6B22" w:rsidR="0091322D" w:rsidRPr="001574D1" w:rsidRDefault="0091322D" w:rsidP="0091322D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1574D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1574D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5" w:type="dxa"/>
            <w:tcBorders>
              <w:bottom w:val="single" w:sz="12" w:space="0" w:color="auto"/>
            </w:tcBorders>
            <w:vAlign w:val="bottom"/>
          </w:tcPr>
          <w:p w14:paraId="6DEDBB05" w14:textId="10D05970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542CAA72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bottom w:val="single" w:sz="12" w:space="0" w:color="auto"/>
            </w:tcBorders>
            <w:vAlign w:val="bottom"/>
          </w:tcPr>
          <w:p w14:paraId="5093CC60" w14:textId="11DF20EB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</w:rPr>
              <w:t xml:space="preserve">       -</w:t>
            </w:r>
          </w:p>
        </w:tc>
        <w:tc>
          <w:tcPr>
            <w:tcW w:w="237" w:type="dxa"/>
          </w:tcPr>
          <w:p w14:paraId="51146D78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17B87255" w14:textId="3F7330E2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</w:rPr>
              <w:t>48,000</w:t>
            </w:r>
          </w:p>
        </w:tc>
        <w:tc>
          <w:tcPr>
            <w:tcW w:w="266" w:type="dxa"/>
          </w:tcPr>
          <w:p w14:paraId="1A06E346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12" w:space="0" w:color="auto"/>
            </w:tcBorders>
            <w:vAlign w:val="bottom"/>
          </w:tcPr>
          <w:p w14:paraId="1549B758" w14:textId="7E7BA2A6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1322D" w:rsidRPr="00144BCF" w14:paraId="5F6E76AF" w14:textId="77777777" w:rsidTr="004B68E6">
        <w:tc>
          <w:tcPr>
            <w:tcW w:w="4158" w:type="dxa"/>
            <w:vAlign w:val="center"/>
          </w:tcPr>
          <w:p w14:paraId="6D79AB52" w14:textId="77777777" w:rsidR="0091322D" w:rsidRPr="001574D1" w:rsidRDefault="0091322D" w:rsidP="0091322D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5" w:type="dxa"/>
            <w:tcBorders>
              <w:top w:val="single" w:sz="12" w:space="0" w:color="auto"/>
            </w:tcBorders>
            <w:vAlign w:val="bottom"/>
          </w:tcPr>
          <w:p w14:paraId="6FAE65B1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10802FB7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top w:val="single" w:sz="12" w:space="0" w:color="auto"/>
            </w:tcBorders>
            <w:vAlign w:val="bottom"/>
          </w:tcPr>
          <w:p w14:paraId="20B32F10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15213967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36A3EDEC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49EB57D7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12" w:space="0" w:color="auto"/>
            </w:tcBorders>
            <w:vAlign w:val="bottom"/>
          </w:tcPr>
          <w:p w14:paraId="6495BC87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322D" w:rsidRPr="00C75CF4" w14:paraId="38995860" w14:textId="77777777" w:rsidTr="00B964AA">
        <w:tc>
          <w:tcPr>
            <w:tcW w:w="4158" w:type="dxa"/>
            <w:vAlign w:val="center"/>
          </w:tcPr>
          <w:p w14:paraId="2BCC0A24" w14:textId="2F814176" w:rsidR="0091322D" w:rsidRPr="001574D1" w:rsidRDefault="0091322D" w:rsidP="0091322D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1574D1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เงินให้กู้ยืม</w:t>
            </w:r>
            <w:r w:rsidRPr="001574D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 xml:space="preserve"> </w:t>
            </w:r>
            <w:r w:rsidRPr="001574D1"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  <w:t xml:space="preserve">– </w:t>
            </w:r>
            <w:r w:rsidRPr="001574D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บริษั</w:t>
            </w:r>
            <w:r w:rsidRPr="001574D1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GB"/>
              </w:rPr>
              <w:t>ทย่อย</w:t>
            </w:r>
          </w:p>
        </w:tc>
        <w:tc>
          <w:tcPr>
            <w:tcW w:w="995" w:type="dxa"/>
            <w:vAlign w:val="bottom"/>
          </w:tcPr>
          <w:p w14:paraId="4DADD680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210ADB05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38812596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4D8BAC01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02528B44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3B56E92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525F99BA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322D" w:rsidRPr="00C75CF4" w14:paraId="0A67603A" w14:textId="77777777" w:rsidTr="004B68E6">
        <w:tc>
          <w:tcPr>
            <w:tcW w:w="4158" w:type="dxa"/>
            <w:vAlign w:val="center"/>
          </w:tcPr>
          <w:p w14:paraId="6DE0329D" w14:textId="2C2D7056" w:rsidR="0091322D" w:rsidRPr="001574D1" w:rsidRDefault="0091322D" w:rsidP="0091322D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5" w:type="dxa"/>
            <w:tcBorders>
              <w:bottom w:val="single" w:sz="12" w:space="0" w:color="auto"/>
            </w:tcBorders>
            <w:vAlign w:val="bottom"/>
          </w:tcPr>
          <w:p w14:paraId="4D02A5C6" w14:textId="43BC6C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99E76C4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bottom w:val="single" w:sz="12" w:space="0" w:color="auto"/>
            </w:tcBorders>
            <w:vAlign w:val="bottom"/>
          </w:tcPr>
          <w:p w14:paraId="4F3F353D" w14:textId="3EC3931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</w:rPr>
              <w:t xml:space="preserve">       -</w:t>
            </w:r>
          </w:p>
        </w:tc>
        <w:tc>
          <w:tcPr>
            <w:tcW w:w="237" w:type="dxa"/>
          </w:tcPr>
          <w:p w14:paraId="46EA3EB3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23743531" w14:textId="344659A1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6C4">
              <w:rPr>
                <w:rFonts w:ascii="Browallia New" w:hAnsi="Browallia New" w:cs="Browallia New"/>
                <w:sz w:val="24"/>
                <w:szCs w:val="24"/>
                <w:lang w:val="en-GB"/>
              </w:rPr>
              <w:t>699,961</w:t>
            </w:r>
          </w:p>
        </w:tc>
        <w:tc>
          <w:tcPr>
            <w:tcW w:w="266" w:type="dxa"/>
          </w:tcPr>
          <w:p w14:paraId="3C295C50" w14:textId="77777777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12" w:space="0" w:color="auto"/>
            </w:tcBorders>
            <w:vAlign w:val="bottom"/>
          </w:tcPr>
          <w:p w14:paraId="19C735CB" w14:textId="681BC299" w:rsidR="0091322D" w:rsidRPr="001574D1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574D1">
              <w:rPr>
                <w:rFonts w:ascii="Browallia New" w:hAnsi="Browallia New" w:cs="Browallia New"/>
                <w:sz w:val="24"/>
                <w:szCs w:val="24"/>
              </w:rPr>
              <w:t>1,014,714</w:t>
            </w:r>
          </w:p>
        </w:tc>
      </w:tr>
    </w:tbl>
    <w:p w14:paraId="533C0667" w14:textId="77777777" w:rsidR="001574D1" w:rsidRDefault="00646C9B" w:rsidP="00646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 w:hint="cs"/>
          <w:sz w:val="24"/>
          <w:szCs w:val="24"/>
          <w:cs/>
        </w:rPr>
        <w:t xml:space="preserve">        </w:t>
      </w:r>
    </w:p>
    <w:p w14:paraId="4A382DD4" w14:textId="77777777" w:rsidR="001574D1" w:rsidRDefault="001574D1" w:rsidP="00646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52A154B4" w14:textId="40CE6CFE" w:rsidR="000926DB" w:rsidRPr="0010315E" w:rsidRDefault="00E500D1" w:rsidP="00CE090F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0"/>
          <w:szCs w:val="20"/>
        </w:rPr>
      </w:pPr>
      <w:r w:rsidRPr="00C75CF4">
        <w:rPr>
          <w:rFonts w:ascii="Browallia New" w:hAnsi="Browallia New" w:cs="Browallia New" w:hint="cs"/>
          <w:sz w:val="28"/>
          <w:szCs w:val="28"/>
          <w:cs/>
        </w:rPr>
        <w:lastRenderedPageBreak/>
        <w:t xml:space="preserve">ในระหว่างปีสิ้นสุดวันที่ </w:t>
      </w:r>
      <w:r w:rsidRPr="00C75CF4">
        <w:rPr>
          <w:rFonts w:ascii="Browallia New" w:hAnsi="Browallia New" w:cs="Browallia New"/>
          <w:sz w:val="28"/>
          <w:szCs w:val="28"/>
        </w:rPr>
        <w:t>31</w:t>
      </w:r>
      <w:r w:rsidRPr="00C75CF4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Pr="00C75CF4">
        <w:rPr>
          <w:rFonts w:ascii="Browallia New" w:hAnsi="Browallia New" w:cs="Browallia New"/>
          <w:sz w:val="28"/>
          <w:szCs w:val="28"/>
        </w:rPr>
        <w:t>25</w:t>
      </w:r>
      <w:r w:rsidR="00AB3215">
        <w:rPr>
          <w:rFonts w:ascii="Browallia New" w:hAnsi="Browallia New" w:cs="Browallia New"/>
          <w:sz w:val="28"/>
          <w:szCs w:val="28"/>
        </w:rPr>
        <w:t>6</w:t>
      </w:r>
      <w:r w:rsidR="004B68E6">
        <w:rPr>
          <w:rFonts w:ascii="Browallia New" w:hAnsi="Browallia New" w:cs="Browallia New"/>
          <w:sz w:val="28"/>
          <w:szCs w:val="28"/>
        </w:rPr>
        <w:t>1</w:t>
      </w:r>
      <w:r w:rsidR="00775936" w:rsidRPr="00C75CF4">
        <w:rPr>
          <w:rFonts w:ascii="Browallia New" w:hAnsi="Browallia New" w:cs="Browallia New" w:hint="cs"/>
          <w:sz w:val="28"/>
          <w:szCs w:val="28"/>
          <w:cs/>
        </w:rPr>
        <w:t xml:space="preserve"> และ </w:t>
      </w:r>
      <w:r w:rsidR="00775936" w:rsidRPr="00C75CF4">
        <w:rPr>
          <w:rFonts w:ascii="Browallia New" w:hAnsi="Browallia New" w:cs="Browallia New"/>
          <w:sz w:val="28"/>
          <w:szCs w:val="28"/>
        </w:rPr>
        <w:t>25</w:t>
      </w:r>
      <w:r w:rsidR="004B68E6">
        <w:rPr>
          <w:rFonts w:ascii="Browallia New" w:hAnsi="Browallia New" w:cs="Browallia New"/>
          <w:sz w:val="28"/>
          <w:szCs w:val="28"/>
        </w:rPr>
        <w:t>60</w:t>
      </w:r>
      <w:r w:rsidRPr="00C75CF4">
        <w:rPr>
          <w:rFonts w:ascii="Browallia New" w:hAnsi="Browallia New" w:cs="Browallia New"/>
          <w:sz w:val="28"/>
          <w:szCs w:val="28"/>
        </w:rPr>
        <w:t xml:space="preserve"> </w:t>
      </w:r>
      <w:r w:rsidRPr="00C75CF4">
        <w:rPr>
          <w:rFonts w:ascii="Browallia New" w:hAnsi="Browallia New" w:cs="Browallia New" w:hint="cs"/>
          <w:sz w:val="28"/>
          <w:szCs w:val="28"/>
          <w:cs/>
        </w:rPr>
        <w:t>รายการเคลื่อนไหวของเงิน</w:t>
      </w:r>
      <w:r w:rsidR="00EF7996" w:rsidRPr="00C75CF4">
        <w:rPr>
          <w:rFonts w:ascii="Browallia New" w:hAnsi="Browallia New" w:cs="Browallia New" w:hint="cs"/>
          <w:sz w:val="28"/>
          <w:szCs w:val="28"/>
          <w:cs/>
        </w:rPr>
        <w:t>ให้</w:t>
      </w:r>
      <w:r w:rsidRPr="00C75CF4">
        <w:rPr>
          <w:rFonts w:ascii="Browallia New" w:hAnsi="Browallia New" w:cs="Browallia New" w:hint="cs"/>
          <w:sz w:val="28"/>
          <w:szCs w:val="28"/>
          <w:cs/>
        </w:rPr>
        <w:t>กู้ยืม</w:t>
      </w:r>
      <w:r w:rsidR="00775936" w:rsidRPr="00C75CF4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097DC8">
        <w:rPr>
          <w:rFonts w:ascii="Browallia New" w:hAnsi="Browallia New" w:cs="Browallia New" w:hint="cs"/>
          <w:sz w:val="28"/>
          <w:szCs w:val="28"/>
          <w:cs/>
        </w:rPr>
        <w:t xml:space="preserve">ย่อย </w:t>
      </w:r>
      <w:r w:rsidRPr="00C75CF4">
        <w:rPr>
          <w:rFonts w:ascii="Browallia New" w:hAnsi="Browallia New" w:cs="Browallia New" w:hint="cs"/>
          <w:sz w:val="28"/>
          <w:szCs w:val="28"/>
          <w:cs/>
        </w:rPr>
        <w:t>มีดังต่อไปนี้</w:t>
      </w:r>
      <w:r w:rsidR="00097DC8">
        <w:rPr>
          <w:rFonts w:ascii="Browallia New" w:hAnsi="Browallia New" w:cs="Browallia New"/>
          <w:sz w:val="28"/>
          <w:szCs w:val="28"/>
          <w:cs/>
        </w:rPr>
        <w:br/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5"/>
        <w:gridCol w:w="243"/>
        <w:gridCol w:w="994"/>
        <w:gridCol w:w="237"/>
        <w:gridCol w:w="11"/>
        <w:gridCol w:w="985"/>
        <w:gridCol w:w="266"/>
        <w:gridCol w:w="1039"/>
      </w:tblGrid>
      <w:tr w:rsidR="00AD24A8" w:rsidRPr="00712767" w14:paraId="16B6C45E" w14:textId="77777777" w:rsidTr="004B68E6">
        <w:trPr>
          <w:tblHeader/>
        </w:trPr>
        <w:tc>
          <w:tcPr>
            <w:tcW w:w="4140" w:type="dxa"/>
          </w:tcPr>
          <w:p w14:paraId="31D26A4C" w14:textId="77777777" w:rsidR="00AD24A8" w:rsidRPr="00C75CF4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70" w:type="dxa"/>
            <w:gridSpan w:val="8"/>
          </w:tcPr>
          <w:p w14:paraId="7044B3E8" w14:textId="77777777" w:rsidR="00AD24A8" w:rsidRPr="00C75CF4" w:rsidRDefault="00AD24A8" w:rsidP="00BA05AD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75C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AD24A8" w:rsidRPr="00712767" w14:paraId="6AEA4657" w14:textId="77777777" w:rsidTr="004B68E6">
        <w:trPr>
          <w:tblHeader/>
        </w:trPr>
        <w:tc>
          <w:tcPr>
            <w:tcW w:w="4140" w:type="dxa"/>
          </w:tcPr>
          <w:p w14:paraId="7C981200" w14:textId="77777777" w:rsidR="00AD24A8" w:rsidRPr="00C75CF4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2" w:type="dxa"/>
            <w:gridSpan w:val="3"/>
            <w:tcBorders>
              <w:bottom w:val="single" w:sz="4" w:space="0" w:color="auto"/>
            </w:tcBorders>
          </w:tcPr>
          <w:p w14:paraId="70F7919E" w14:textId="77777777" w:rsidR="00AD24A8" w:rsidRPr="00C75CF4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75CF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</w:tcPr>
          <w:p w14:paraId="649A51E8" w14:textId="77777777" w:rsidR="00AD24A8" w:rsidRPr="00712767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2290" w:type="dxa"/>
            <w:gridSpan w:val="3"/>
            <w:tcBorders>
              <w:bottom w:val="single" w:sz="4" w:space="0" w:color="auto"/>
            </w:tcBorders>
          </w:tcPr>
          <w:p w14:paraId="0F4526B2" w14:textId="77777777" w:rsidR="00AD24A8" w:rsidRPr="00C75CF4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75CF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D24A8" w:rsidRPr="00712767" w14:paraId="11CAE6BD" w14:textId="77777777" w:rsidTr="004B68E6">
        <w:trPr>
          <w:tblHeader/>
        </w:trPr>
        <w:tc>
          <w:tcPr>
            <w:tcW w:w="4140" w:type="dxa"/>
          </w:tcPr>
          <w:p w14:paraId="389962FA" w14:textId="77777777" w:rsidR="00AD24A8" w:rsidRPr="00C75CF4" w:rsidRDefault="00AD24A8" w:rsidP="00BA05AD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6F5E5" w14:textId="64BA9982" w:rsidR="00AD24A8" w:rsidRPr="00C75CF4" w:rsidRDefault="00AD24A8" w:rsidP="00BA05A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4B68E6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41C453AB" w14:textId="77777777" w:rsidR="00AD24A8" w:rsidRPr="00C75CF4" w:rsidRDefault="00AD24A8" w:rsidP="00BA05A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A9C2B" w14:textId="77BC5562" w:rsidR="00AD24A8" w:rsidRPr="00C75CF4" w:rsidRDefault="00AD24A8" w:rsidP="00BA05A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4B68E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237" w:type="dxa"/>
            <w:vAlign w:val="bottom"/>
          </w:tcPr>
          <w:p w14:paraId="2ED5D751" w14:textId="77777777" w:rsidR="00AD24A8" w:rsidRPr="00712767" w:rsidRDefault="00AD24A8" w:rsidP="00BA05A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vAlign w:val="bottom"/>
          </w:tcPr>
          <w:p w14:paraId="5CB21305" w14:textId="32D868A9" w:rsidR="00AD24A8" w:rsidRPr="00C75CF4" w:rsidRDefault="00AD24A8" w:rsidP="00BA05A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4B68E6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3690836E" w14:textId="77777777" w:rsidR="00AD24A8" w:rsidRPr="00C75CF4" w:rsidRDefault="00AD24A8" w:rsidP="00BA05A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ED9EB" w14:textId="7FF2CB31" w:rsidR="00AD24A8" w:rsidRPr="00C75CF4" w:rsidRDefault="00AD24A8" w:rsidP="00BA05A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4B68E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AD24A8" w:rsidRPr="00144BCF" w14:paraId="2ED4E377" w14:textId="77777777" w:rsidTr="004B68E6">
        <w:trPr>
          <w:trHeight w:val="279"/>
        </w:trPr>
        <w:tc>
          <w:tcPr>
            <w:tcW w:w="4140" w:type="dxa"/>
            <w:vAlign w:val="bottom"/>
          </w:tcPr>
          <w:p w14:paraId="30029663" w14:textId="77777777" w:rsidR="00AD24A8" w:rsidRPr="00144BCF" w:rsidRDefault="00AD24A8" w:rsidP="00BA05A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5" w:type="dxa"/>
            <w:vAlign w:val="bottom"/>
          </w:tcPr>
          <w:p w14:paraId="6E501081" w14:textId="77777777" w:rsidR="00AD24A8" w:rsidRPr="00144BCF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10961C14" w14:textId="77777777" w:rsidR="00AD24A8" w:rsidRPr="00144BCF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69BFDE70" w14:textId="77777777" w:rsidR="00AD24A8" w:rsidRPr="00144BCF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7" w:type="dxa"/>
          </w:tcPr>
          <w:p w14:paraId="00C57137" w14:textId="77777777" w:rsidR="00AD24A8" w:rsidRPr="00144BCF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31950E7E" w14:textId="77777777" w:rsidR="00AD24A8" w:rsidRPr="00144BCF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266" w:type="dxa"/>
          </w:tcPr>
          <w:p w14:paraId="3E59C480" w14:textId="77777777" w:rsidR="00AD24A8" w:rsidRPr="00144BCF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vAlign w:val="bottom"/>
          </w:tcPr>
          <w:p w14:paraId="14D447D8" w14:textId="77777777" w:rsidR="00AD24A8" w:rsidRPr="00144BCF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A2F5A" w:rsidRPr="00C04DF6" w14:paraId="34D66434" w14:textId="77777777" w:rsidTr="004B68E6">
        <w:trPr>
          <w:trHeight w:val="279"/>
        </w:trPr>
        <w:tc>
          <w:tcPr>
            <w:tcW w:w="4140" w:type="dxa"/>
            <w:vAlign w:val="bottom"/>
          </w:tcPr>
          <w:p w14:paraId="38271656" w14:textId="77777777" w:rsidR="003A2F5A" w:rsidRPr="00C75CF4" w:rsidRDefault="003A2F5A" w:rsidP="003A2F5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75CF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 </w:t>
            </w:r>
            <w:r w:rsidRPr="00C75CF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C75CF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C75C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995" w:type="dxa"/>
            <w:shd w:val="clear" w:color="auto" w:fill="auto"/>
          </w:tcPr>
          <w:p w14:paraId="4E90AD5E" w14:textId="0A5D6708" w:rsidR="003A2F5A" w:rsidRPr="00584955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495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F57DDF8" w14:textId="77777777" w:rsidR="003A2F5A" w:rsidRPr="00584955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8EB3F60" w14:textId="77777777" w:rsidR="003A2F5A" w:rsidRPr="00584955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495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3EAF5E7" w14:textId="77777777" w:rsidR="003A2F5A" w:rsidRPr="00C04DF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27E88951" w14:textId="6FACEE64" w:rsidR="003A2F5A" w:rsidRPr="00202BAE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1,014,714</w:t>
            </w:r>
          </w:p>
        </w:tc>
        <w:tc>
          <w:tcPr>
            <w:tcW w:w="266" w:type="dxa"/>
            <w:shd w:val="clear" w:color="auto" w:fill="auto"/>
          </w:tcPr>
          <w:p w14:paraId="1EE8BF92" w14:textId="77777777" w:rsidR="003A2F5A" w:rsidRPr="00C04DF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20A0107" w14:textId="32DF181C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591,763</w:t>
            </w:r>
          </w:p>
        </w:tc>
      </w:tr>
      <w:tr w:rsidR="003A2F5A" w:rsidRPr="00712767" w14:paraId="4D8543C2" w14:textId="77777777" w:rsidTr="00AD09E5">
        <w:tc>
          <w:tcPr>
            <w:tcW w:w="4140" w:type="dxa"/>
            <w:vAlign w:val="bottom"/>
          </w:tcPr>
          <w:p w14:paraId="1FCEDFA2" w14:textId="77777777" w:rsidR="003A2F5A" w:rsidRPr="008E4EB1" w:rsidRDefault="003A2F5A" w:rsidP="003A2F5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4EB1">
              <w:rPr>
                <w:rFonts w:ascii="Browallia New" w:hAnsi="Browallia New" w:cs="Browallia New" w:hint="cs"/>
                <w:sz w:val="28"/>
                <w:szCs w:val="28"/>
                <w:cs/>
              </w:rPr>
              <w:t>จัดประเภทเงินทดรองจ่าย</w:t>
            </w:r>
          </w:p>
        </w:tc>
        <w:tc>
          <w:tcPr>
            <w:tcW w:w="995" w:type="dxa"/>
            <w:shd w:val="clear" w:color="auto" w:fill="auto"/>
          </w:tcPr>
          <w:p w14:paraId="5E65FAEE" w14:textId="3C465ECB" w:rsidR="003A2F5A" w:rsidRPr="00584955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495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9585554" w14:textId="77777777" w:rsidR="003A2F5A" w:rsidRPr="00584955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1CCE3B54" w14:textId="77777777" w:rsidR="003A2F5A" w:rsidRPr="00584955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495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EC6C7C1" w14:textId="77777777" w:rsidR="003A2F5A" w:rsidRPr="00C04DF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1AEA0078" w14:textId="58426EA2" w:rsidR="003A2F5A" w:rsidRPr="00202BAE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64,635</w:t>
            </w:r>
          </w:p>
        </w:tc>
        <w:tc>
          <w:tcPr>
            <w:tcW w:w="266" w:type="dxa"/>
            <w:shd w:val="clear" w:color="auto" w:fill="auto"/>
          </w:tcPr>
          <w:p w14:paraId="1E20CEC4" w14:textId="77777777" w:rsidR="003A2F5A" w:rsidRPr="00712767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BA90081" w14:textId="33ACC00A" w:rsidR="003A2F5A" w:rsidRPr="00584955" w:rsidRDefault="003A2F5A" w:rsidP="00962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137,335</w:t>
            </w:r>
          </w:p>
        </w:tc>
      </w:tr>
      <w:tr w:rsidR="003A2F5A" w:rsidRPr="00712767" w14:paraId="63E78E6E" w14:textId="77777777" w:rsidTr="004B68E6">
        <w:tc>
          <w:tcPr>
            <w:tcW w:w="4140" w:type="dxa"/>
            <w:vAlign w:val="bottom"/>
          </w:tcPr>
          <w:p w14:paraId="0C853CBA" w14:textId="054D2818" w:rsidR="003A2F5A" w:rsidRPr="00C75CF4" w:rsidRDefault="003A2F5A" w:rsidP="00252F1C">
            <w:pPr>
              <w:tabs>
                <w:tab w:val="clear" w:pos="454"/>
                <w:tab w:val="clear" w:pos="680"/>
                <w:tab w:val="left" w:pos="57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5CF4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="00790D70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C75CF4">
              <w:rPr>
                <w:rFonts w:ascii="Browallia New" w:hAnsi="Browallia New" w:cs="Browallia New" w:hint="cs"/>
                <w:sz w:val="28"/>
                <w:szCs w:val="28"/>
                <w:cs/>
              </w:rPr>
              <w:t>ให้กู้เพิ่ม</w:t>
            </w:r>
          </w:p>
        </w:tc>
        <w:tc>
          <w:tcPr>
            <w:tcW w:w="995" w:type="dxa"/>
            <w:shd w:val="clear" w:color="auto" w:fill="auto"/>
          </w:tcPr>
          <w:p w14:paraId="6E77577A" w14:textId="72AF771F" w:rsidR="003A2F5A" w:rsidRPr="00584955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495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363CE17" w14:textId="77777777" w:rsidR="003A2F5A" w:rsidRPr="00584955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6E6426A" w14:textId="77777777" w:rsidR="003A2F5A" w:rsidRPr="00584955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495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A8EB24D" w14:textId="77777777" w:rsidR="003A2F5A" w:rsidRPr="00C04DF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2F5B0CFD" w14:textId="079B23E2" w:rsidR="003A2F5A" w:rsidRPr="00202BAE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19,000</w:t>
            </w:r>
          </w:p>
        </w:tc>
        <w:tc>
          <w:tcPr>
            <w:tcW w:w="266" w:type="dxa"/>
            <w:shd w:val="clear" w:color="auto" w:fill="auto"/>
          </w:tcPr>
          <w:p w14:paraId="530E17A8" w14:textId="77777777" w:rsidR="003A2F5A" w:rsidRPr="00712767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EAE6863" w14:textId="05501F9F" w:rsidR="003A2F5A" w:rsidRPr="009621FA" w:rsidRDefault="003A2F5A" w:rsidP="00962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334,474</w:t>
            </w:r>
          </w:p>
        </w:tc>
      </w:tr>
      <w:tr w:rsidR="003A2F5A" w:rsidRPr="00712767" w14:paraId="7F31C5DF" w14:textId="77777777" w:rsidTr="004B68E6">
        <w:tc>
          <w:tcPr>
            <w:tcW w:w="4140" w:type="dxa"/>
            <w:vAlign w:val="bottom"/>
          </w:tcPr>
          <w:p w14:paraId="45500474" w14:textId="51C33175" w:rsidR="003A2F5A" w:rsidRPr="00C75CF4" w:rsidRDefault="003A2F5A" w:rsidP="003A2F5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75CF4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="00790D70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C75CF4">
              <w:rPr>
                <w:rFonts w:ascii="Browallia New" w:hAnsi="Browallia New" w:cs="Browallia New" w:hint="cs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995" w:type="dxa"/>
            <w:shd w:val="clear" w:color="auto" w:fill="auto"/>
          </w:tcPr>
          <w:p w14:paraId="29C79E99" w14:textId="5079D73F" w:rsidR="003A2F5A" w:rsidRPr="00584955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495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A1C1FDB" w14:textId="77777777" w:rsidR="003A2F5A" w:rsidRPr="00584955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3FF1150" w14:textId="77777777" w:rsidR="003A2F5A" w:rsidRPr="00584955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495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B481475" w14:textId="77777777" w:rsidR="003A2F5A" w:rsidRPr="00C04DF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1745CA03" w14:textId="65BC3F36" w:rsidR="003A2F5A" w:rsidRPr="00202BAE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(87,060)</w:t>
            </w:r>
          </w:p>
        </w:tc>
        <w:tc>
          <w:tcPr>
            <w:tcW w:w="266" w:type="dxa"/>
            <w:shd w:val="clear" w:color="auto" w:fill="auto"/>
          </w:tcPr>
          <w:p w14:paraId="6B639227" w14:textId="77777777" w:rsidR="003A2F5A" w:rsidRPr="00712767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5EAE3CB" w14:textId="6DD9BE06" w:rsidR="003A2F5A" w:rsidRPr="00C75C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(28,650)</w:t>
            </w:r>
          </w:p>
        </w:tc>
      </w:tr>
      <w:tr w:rsidR="003A2F5A" w:rsidRPr="00712767" w14:paraId="5007411E" w14:textId="77777777" w:rsidTr="0091322D">
        <w:tc>
          <w:tcPr>
            <w:tcW w:w="4140" w:type="dxa"/>
            <w:vAlign w:val="bottom"/>
          </w:tcPr>
          <w:p w14:paraId="33810821" w14:textId="3233E852" w:rsidR="003A2F5A" w:rsidRPr="00C75CF4" w:rsidRDefault="003A2F5A" w:rsidP="003A2F5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75CF4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C75CF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="00790D7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995" w:type="dxa"/>
            <w:shd w:val="clear" w:color="auto" w:fill="auto"/>
          </w:tcPr>
          <w:p w14:paraId="7821A73C" w14:textId="6D4376CF" w:rsidR="003A2F5A" w:rsidRPr="00584955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495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E19B36A" w14:textId="77777777" w:rsidR="003A2F5A" w:rsidRPr="00584955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7B04C4D8" w14:textId="77777777" w:rsidR="003A2F5A" w:rsidRPr="00584955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495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1007C6C" w14:textId="77777777" w:rsidR="003A2F5A" w:rsidRPr="00C04DF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0AB1E8B8" w14:textId="01D1D79B" w:rsidR="003A2F5A" w:rsidRPr="00202BAE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6399822" w14:textId="77777777" w:rsidR="003A2F5A" w:rsidRPr="00712767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A8E4C05" w14:textId="555BCCE9" w:rsidR="003A2F5A" w:rsidRPr="00584955" w:rsidRDefault="003A2F5A" w:rsidP="00962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(20,208)</w:t>
            </w:r>
          </w:p>
        </w:tc>
      </w:tr>
      <w:tr w:rsidR="009B1699" w:rsidRPr="00712767" w14:paraId="1376E544" w14:textId="77777777" w:rsidTr="0091322D">
        <w:tc>
          <w:tcPr>
            <w:tcW w:w="4140" w:type="dxa"/>
            <w:vAlign w:val="bottom"/>
          </w:tcPr>
          <w:p w14:paraId="62E832BD" w14:textId="541E14A4" w:rsidR="00A44D8A" w:rsidRDefault="009B1699" w:rsidP="009B169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ตัดจำหน่ายค่าธรรมเนียมทางการเงิน</w:t>
            </w:r>
          </w:p>
          <w:p w14:paraId="040F1F98" w14:textId="15EB06D1" w:rsidR="009B1699" w:rsidRPr="00C75CF4" w:rsidRDefault="00A44D8A" w:rsidP="009B169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="0026635F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B1699">
              <w:rPr>
                <w:rFonts w:ascii="Browallia New" w:hAnsi="Browallia New" w:cs="Browallia New" w:hint="cs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995" w:type="dxa"/>
            <w:shd w:val="clear" w:color="auto" w:fill="auto"/>
          </w:tcPr>
          <w:p w14:paraId="2FE7B427" w14:textId="77777777" w:rsidR="0056248D" w:rsidRDefault="0056248D" w:rsidP="0056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33BC5A3" w14:textId="63DCFD21" w:rsidR="009B1699" w:rsidRPr="00584955" w:rsidRDefault="0056248D" w:rsidP="0056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248D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="00A44D8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43" w:type="dxa"/>
            <w:shd w:val="clear" w:color="auto" w:fill="auto"/>
          </w:tcPr>
          <w:p w14:paraId="3719D9A1" w14:textId="77777777" w:rsidR="009B1699" w:rsidRPr="00584955" w:rsidRDefault="009B1699" w:rsidP="0056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30F45250" w14:textId="77777777" w:rsidR="0056248D" w:rsidRDefault="0056248D" w:rsidP="0056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5BEC00A" w14:textId="66F71BD9" w:rsidR="009B1699" w:rsidRPr="00584955" w:rsidRDefault="0056248D" w:rsidP="0056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1DA3592" w14:textId="77777777" w:rsidR="009B1699" w:rsidRPr="00C04DF6" w:rsidRDefault="009B1699" w:rsidP="009B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1B45F849" w14:textId="6A4918BE" w:rsidR="009B1699" w:rsidRPr="00202BAE" w:rsidRDefault="009B1699" w:rsidP="009B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1,391</w:t>
            </w:r>
          </w:p>
        </w:tc>
        <w:tc>
          <w:tcPr>
            <w:tcW w:w="266" w:type="dxa"/>
            <w:shd w:val="clear" w:color="auto" w:fill="auto"/>
          </w:tcPr>
          <w:p w14:paraId="6652BE9E" w14:textId="77777777" w:rsidR="009B1699" w:rsidRPr="00712767" w:rsidRDefault="009B1699" w:rsidP="009B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F6792C9" w14:textId="2562F0C4" w:rsidR="009B1699" w:rsidRDefault="00C27957" w:rsidP="00962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1322D" w:rsidRPr="00712767" w14:paraId="1E0866D8" w14:textId="77777777" w:rsidTr="0091322D">
        <w:tc>
          <w:tcPr>
            <w:tcW w:w="4140" w:type="dxa"/>
            <w:vAlign w:val="bottom"/>
          </w:tcPr>
          <w:p w14:paraId="7A137FC7" w14:textId="3B38860F" w:rsidR="0091322D" w:rsidRDefault="0091322D" w:rsidP="0091322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91322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EA6D5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91322D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ค่าเผื่อ</w:t>
            </w:r>
            <w:r w:rsidR="00EC59E8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</w:t>
            </w:r>
            <w:r w:rsidRPr="0091322D">
              <w:rPr>
                <w:rFonts w:ascii="Browallia New" w:hAnsi="Browallia New" w:cs="Browallia New" w:hint="cs"/>
                <w:sz w:val="28"/>
                <w:szCs w:val="28"/>
                <w:cs/>
              </w:rPr>
              <w:t>ด้อยค่</w:t>
            </w:r>
            <w:r w:rsidR="009671E0">
              <w:rPr>
                <w:rFonts w:ascii="Browallia New" w:hAnsi="Browallia New" w:cs="Browallia New" w:hint="cs"/>
                <w:sz w:val="28"/>
                <w:szCs w:val="28"/>
                <w:cs/>
              </w:rPr>
              <w:t>า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5919EADB" w14:textId="4A47662D" w:rsidR="0091322D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495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253AD3F" w14:textId="77777777" w:rsidR="0091322D" w:rsidRPr="00584955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6F2A33FC" w14:textId="4D406803" w:rsidR="0091322D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495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1192C2E" w14:textId="77777777" w:rsidR="0091322D" w:rsidRPr="00C04DF6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0AE42" w14:textId="00BA53D5" w:rsidR="0091322D" w:rsidRPr="00202BAE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(264,719)</w:t>
            </w:r>
          </w:p>
        </w:tc>
        <w:tc>
          <w:tcPr>
            <w:tcW w:w="266" w:type="dxa"/>
            <w:shd w:val="clear" w:color="auto" w:fill="auto"/>
          </w:tcPr>
          <w:p w14:paraId="63EA1A1A" w14:textId="77777777" w:rsidR="0091322D" w:rsidRPr="00712767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848AA" w14:textId="5BDEA261" w:rsidR="0091322D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1322D" w:rsidRPr="00712767" w14:paraId="780D81F8" w14:textId="77777777" w:rsidTr="008B5231">
        <w:tc>
          <w:tcPr>
            <w:tcW w:w="4140" w:type="dxa"/>
            <w:vAlign w:val="bottom"/>
          </w:tcPr>
          <w:p w14:paraId="74F743AA" w14:textId="77777777" w:rsidR="0091322D" w:rsidRDefault="0091322D" w:rsidP="0091322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4CEBD288" w14:textId="3CBD90CA" w:rsidR="0091322D" w:rsidRPr="00584955" w:rsidRDefault="00984FE7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DF89C54" w14:textId="77777777" w:rsidR="0091322D" w:rsidRPr="00584955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1591EBBB" w14:textId="4F68670E" w:rsidR="0091322D" w:rsidRPr="00584955" w:rsidRDefault="00984FE7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A0D14AA" w14:textId="77777777" w:rsidR="0091322D" w:rsidRPr="00C04DF6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E8C49" w14:textId="3DA89CF1" w:rsidR="0091322D" w:rsidRPr="00202BAE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747</w:t>
            </w:r>
            <w:r w:rsidRPr="00202B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961</w:t>
            </w:r>
          </w:p>
        </w:tc>
        <w:tc>
          <w:tcPr>
            <w:tcW w:w="266" w:type="dxa"/>
            <w:shd w:val="clear" w:color="auto" w:fill="auto"/>
          </w:tcPr>
          <w:p w14:paraId="2EB88DC9" w14:textId="77777777" w:rsidR="0091322D" w:rsidRPr="00712767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41383" w14:textId="289A18D7" w:rsidR="0091322D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1,014,714</w:t>
            </w:r>
          </w:p>
        </w:tc>
      </w:tr>
      <w:tr w:rsidR="0091322D" w:rsidRPr="00712767" w14:paraId="2C8DEFD1" w14:textId="77777777" w:rsidTr="004B68E6">
        <w:tc>
          <w:tcPr>
            <w:tcW w:w="4140" w:type="dxa"/>
            <w:vAlign w:val="bottom"/>
          </w:tcPr>
          <w:p w14:paraId="13F45512" w14:textId="746BEED4" w:rsidR="0091322D" w:rsidRDefault="0091322D" w:rsidP="0091322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5" w:type="dxa"/>
            <w:shd w:val="clear" w:color="auto" w:fill="auto"/>
          </w:tcPr>
          <w:p w14:paraId="1F7052A2" w14:textId="68CABA85" w:rsidR="0091322D" w:rsidRPr="00584955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495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31EC215" w14:textId="77777777" w:rsidR="0091322D" w:rsidRPr="00584955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3E086011" w14:textId="7C63A7BC" w:rsidR="0091322D" w:rsidRPr="00584955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495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25A4E1B" w14:textId="77777777" w:rsidR="0091322D" w:rsidRPr="00C04DF6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3D734B29" w14:textId="70360967" w:rsidR="0091322D" w:rsidRPr="00202BAE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(48,000)</w:t>
            </w:r>
          </w:p>
        </w:tc>
        <w:tc>
          <w:tcPr>
            <w:tcW w:w="266" w:type="dxa"/>
            <w:shd w:val="clear" w:color="auto" w:fill="auto"/>
          </w:tcPr>
          <w:p w14:paraId="0B172636" w14:textId="77777777" w:rsidR="0091322D" w:rsidRPr="00712767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2218F95" w14:textId="638F1438" w:rsidR="0091322D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1322D" w:rsidRPr="00712767" w14:paraId="55F8F839" w14:textId="77777777" w:rsidTr="004B68E6">
        <w:tc>
          <w:tcPr>
            <w:tcW w:w="4140" w:type="dxa"/>
            <w:vAlign w:val="bottom"/>
          </w:tcPr>
          <w:p w14:paraId="68F6F6AE" w14:textId="77777777" w:rsidR="0091322D" w:rsidRPr="008E4EB1" w:rsidRDefault="0091322D" w:rsidP="0091322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C75CF4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</w:t>
            </w:r>
            <w:r w:rsidRPr="00C75CF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75CF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C75CF4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75CF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5626652" w14:textId="44626D7D" w:rsidR="0091322D" w:rsidRPr="00584955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495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AFC5453" w14:textId="77777777" w:rsidR="0091322D" w:rsidRPr="00584955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D3BA349" w14:textId="77777777" w:rsidR="0091322D" w:rsidRPr="00584955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495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3F3E4A9" w14:textId="77777777" w:rsidR="0091322D" w:rsidRPr="00C04DF6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E98099F" w14:textId="402D6D8B" w:rsidR="0091322D" w:rsidRPr="00202BAE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699</w:t>
            </w:r>
            <w:r w:rsidRPr="00202B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961</w:t>
            </w:r>
          </w:p>
        </w:tc>
        <w:tc>
          <w:tcPr>
            <w:tcW w:w="266" w:type="dxa"/>
            <w:shd w:val="clear" w:color="auto" w:fill="auto"/>
          </w:tcPr>
          <w:p w14:paraId="29B61DFC" w14:textId="77777777" w:rsidR="0091322D" w:rsidRPr="00712767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AA924E3" w14:textId="3DD0F3AA" w:rsidR="0091322D" w:rsidRPr="009621FA" w:rsidRDefault="0091322D" w:rsidP="0091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1,014,714</w:t>
            </w:r>
          </w:p>
        </w:tc>
      </w:tr>
    </w:tbl>
    <w:p w14:paraId="72DACEB8" w14:textId="4F3964B3" w:rsidR="00AD24A8" w:rsidRPr="0010315E" w:rsidRDefault="00AD24A8" w:rsidP="00376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44B6788E" w14:textId="77777777" w:rsidR="004A75B8" w:rsidRPr="00EE4DE9" w:rsidRDefault="004A75B8" w:rsidP="004A75B8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bookmarkStart w:id="1" w:name="_Hlk1738527"/>
      <w:bookmarkStart w:id="2" w:name="_Hlk1738540"/>
      <w:r w:rsidRPr="00EE4DE9">
        <w:rPr>
          <w:rFonts w:ascii="Browallia New" w:hAnsi="Browallia New" w:cs="Browallia New" w:hint="cs"/>
          <w:sz w:val="28"/>
          <w:szCs w:val="28"/>
          <w:cs/>
        </w:rPr>
        <w:t xml:space="preserve">บริษัทยังไม่ได้รับรู้รายได้ดอกเบี้ยของเงินให้กู้ยืมแก่บริษัทย่อยบางส่วนในงบการเงิน เนื่องจากยังมีความไม่แน่นอนในการรับชำระ </w:t>
      </w:r>
    </w:p>
    <w:p w14:paraId="7CAAEF97" w14:textId="77777777" w:rsidR="004A75B8" w:rsidRPr="004A75B8" w:rsidRDefault="004A75B8" w:rsidP="009A32E1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14"/>
          <w:szCs w:val="14"/>
        </w:rPr>
      </w:pPr>
    </w:p>
    <w:p w14:paraId="162DC241" w14:textId="4D637C78" w:rsidR="009A32E1" w:rsidRDefault="009A32E1" w:rsidP="009A32E1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บริษัทบันทึกค่าเผื่อการด้อยค่าเงินให้กู้ยืมบริษัทย่อยจำนวน </w:t>
      </w:r>
      <w:r>
        <w:rPr>
          <w:rFonts w:ascii="Browallia New" w:hAnsi="Browallia New" w:cs="Browallia New"/>
          <w:sz w:val="28"/>
          <w:szCs w:val="28"/>
        </w:rPr>
        <w:t xml:space="preserve">264.72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ล้านบาท เนื่องจากมูลค่าที่คาดว่าจะได้รับคืนต่ำกว่ามูลค่าตามบัญชี (มูลค่าที่คาดว่าจะได้รับคืนตามที่ได้เปิดเผยไว้ในหมายเหตุ </w:t>
      </w:r>
      <w:r>
        <w:rPr>
          <w:rFonts w:ascii="Browallia New" w:hAnsi="Browallia New" w:cs="Browallia New"/>
          <w:sz w:val="28"/>
          <w:szCs w:val="28"/>
        </w:rPr>
        <w:t>18)</w:t>
      </w:r>
    </w:p>
    <w:p w14:paraId="64752E27" w14:textId="77777777" w:rsidR="00EA6D5C" w:rsidRPr="0010315E" w:rsidRDefault="00EA6D5C" w:rsidP="004A75B8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0FA36B4C" w14:textId="749E4342" w:rsidR="00462096" w:rsidRPr="00EE4DE9" w:rsidRDefault="00462096" w:rsidP="00EE4DE9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EE4DE9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Pr="00EE4DE9">
        <w:rPr>
          <w:rFonts w:ascii="Browallia New" w:hAnsi="Browallia New" w:cs="Browallia New" w:hint="cs"/>
          <w:sz w:val="28"/>
          <w:szCs w:val="28"/>
        </w:rPr>
        <w:t xml:space="preserve">12 </w:t>
      </w:r>
      <w:r w:rsidRPr="00EE4DE9">
        <w:rPr>
          <w:rFonts w:ascii="Browallia New" w:hAnsi="Browallia New" w:cs="Browallia New" w:hint="cs"/>
          <w:sz w:val="28"/>
          <w:szCs w:val="28"/>
          <w:cs/>
        </w:rPr>
        <w:t xml:space="preserve">กันยายน </w:t>
      </w:r>
      <w:r w:rsidRPr="00EE4DE9">
        <w:rPr>
          <w:rFonts w:ascii="Browallia New" w:hAnsi="Browallia New" w:cs="Browallia New" w:hint="cs"/>
          <w:sz w:val="28"/>
          <w:szCs w:val="28"/>
        </w:rPr>
        <w:t xml:space="preserve">2561 </w:t>
      </w:r>
      <w:r w:rsidRPr="00EE4DE9">
        <w:rPr>
          <w:rFonts w:ascii="Browallia New" w:hAnsi="Browallia New" w:cs="Browallia New" w:hint="cs"/>
          <w:sz w:val="28"/>
          <w:szCs w:val="28"/>
          <w:cs/>
        </w:rPr>
        <w:t>บริษัทได้ปรับปรุงโครงสร้างสัญญาเงินกู้ยืมกับบริษัทย่อย</w:t>
      </w:r>
      <w:r w:rsidR="00BC5DEF">
        <w:rPr>
          <w:rFonts w:ascii="Browallia New" w:hAnsi="Browallia New" w:cs="Browallia New" w:hint="cs"/>
          <w:sz w:val="28"/>
          <w:szCs w:val="28"/>
          <w:cs/>
        </w:rPr>
        <w:t>แห่งหนึ่ง</w:t>
      </w:r>
      <w:r w:rsidRPr="00EE4DE9">
        <w:rPr>
          <w:rFonts w:ascii="Browallia New" w:hAnsi="Browallia New" w:cs="Browallia New" w:hint="cs"/>
          <w:sz w:val="28"/>
          <w:szCs w:val="28"/>
          <w:cs/>
        </w:rPr>
        <w:t xml:space="preserve"> โดยมีการเปลี่ยนแปลงดังนี้</w:t>
      </w:r>
    </w:p>
    <w:bookmarkEnd w:id="1"/>
    <w:p w14:paraId="0B57EAD9" w14:textId="77777777" w:rsidR="00462096" w:rsidRPr="0010315E" w:rsidRDefault="00462096" w:rsidP="00EE4DE9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8937" w:type="dxa"/>
        <w:tblInd w:w="450" w:type="dxa"/>
        <w:tblLook w:val="04A0" w:firstRow="1" w:lastRow="0" w:firstColumn="1" w:lastColumn="0" w:noHBand="0" w:noVBand="1"/>
      </w:tblPr>
      <w:tblGrid>
        <w:gridCol w:w="2997"/>
        <w:gridCol w:w="2970"/>
        <w:gridCol w:w="2970"/>
      </w:tblGrid>
      <w:tr w:rsidR="00462096" w:rsidRPr="00EE4DE9" w14:paraId="42A8DF4F" w14:textId="77777777" w:rsidTr="009621FA">
        <w:trPr>
          <w:trHeight w:val="20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94F10" w14:textId="77777777" w:rsidR="00462096" w:rsidRPr="00EE4DE9" w:rsidRDefault="00462096" w:rsidP="00EE4D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bookmarkStart w:id="3" w:name="_Hlk529553712"/>
            <w:r w:rsidRPr="00EE4DE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เงื่อนไขในสัญญา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AF68D" w14:textId="77777777" w:rsidR="00462096" w:rsidRPr="00EE4DE9" w:rsidRDefault="00462096" w:rsidP="00EE4D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EE4DE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เดิม</w:t>
            </w:r>
            <w:r w:rsidRPr="00EE4DE9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EE4DE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 xml:space="preserve">(ปี </w:t>
            </w:r>
            <w:r w:rsidRPr="00EE4DE9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2560</w:t>
            </w:r>
            <w:r w:rsidRPr="00EE4DE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4913B9E" w14:textId="77777777" w:rsidR="00462096" w:rsidRPr="00EE4DE9" w:rsidRDefault="00462096" w:rsidP="00EE4D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EE4DE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ใหม่</w:t>
            </w:r>
            <w:r w:rsidRPr="00EE4DE9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EE4DE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 xml:space="preserve">(ปี </w:t>
            </w:r>
            <w:r w:rsidRPr="00EE4DE9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2561</w:t>
            </w:r>
            <w:r w:rsidRPr="00EE4DE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)</w:t>
            </w:r>
          </w:p>
        </w:tc>
      </w:tr>
      <w:tr w:rsidR="00462096" w:rsidRPr="00EE4DE9" w14:paraId="39367297" w14:textId="77777777" w:rsidTr="009621FA">
        <w:trPr>
          <w:trHeight w:val="20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BBB67" w14:textId="77777777" w:rsidR="00462096" w:rsidRPr="00EE4DE9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E4DE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จำนวนสัญญาเงินกู้ยืม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1593B" w14:textId="77777777" w:rsidR="00462096" w:rsidRPr="00EE4DE9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E4DE9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4 </w:t>
            </w:r>
            <w:r w:rsidRPr="00EE4DE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ฉบับ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2E8D4C0" w14:textId="77777777" w:rsidR="00462096" w:rsidRPr="00EE4DE9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EE4DE9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3 </w:t>
            </w:r>
            <w:r w:rsidRPr="00EE4DE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ฉบับ</w:t>
            </w:r>
          </w:p>
        </w:tc>
      </w:tr>
      <w:tr w:rsidR="00462096" w:rsidRPr="00EE4DE9" w14:paraId="40DDA009" w14:textId="77777777" w:rsidTr="009621FA">
        <w:trPr>
          <w:trHeight w:val="20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6D51A" w14:textId="77777777" w:rsidR="00462096" w:rsidRPr="00EE4DE9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E4DE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จำนวนเงินกู้ตามสัญญา (ล้านบาท)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A3F3A" w14:textId="77777777" w:rsidR="00462096" w:rsidRPr="00EE4DE9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E4DE9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1,034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8188CC7" w14:textId="77777777" w:rsidR="00462096" w:rsidRPr="00EE4DE9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E4DE9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1,157</w:t>
            </w:r>
          </w:p>
        </w:tc>
      </w:tr>
      <w:tr w:rsidR="00462096" w:rsidRPr="00EE4DE9" w14:paraId="3EA27F3E" w14:textId="77777777" w:rsidTr="009621FA">
        <w:trPr>
          <w:trHeight w:val="20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148C6" w14:textId="77777777" w:rsidR="00462096" w:rsidRPr="00EE4DE9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EE4DE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ดอกเบี้ยและอื่นๆ (ล้านบาท)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17CB0" w14:textId="77777777" w:rsidR="00462096" w:rsidRPr="00EE4DE9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E4DE9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123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4F964F3" w14:textId="77777777" w:rsidR="00462096" w:rsidRPr="00EE4DE9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E4DE9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-</w:t>
            </w:r>
          </w:p>
        </w:tc>
      </w:tr>
      <w:tr w:rsidR="00462096" w:rsidRPr="00B31D4A" w14:paraId="7872228D" w14:textId="77777777" w:rsidTr="009621FA">
        <w:trPr>
          <w:trHeight w:val="20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83381" w14:textId="77777777" w:rsidR="00462096" w:rsidRPr="00EE4DE9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E4DE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การชำระคืน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CCEBB" w14:textId="77777777" w:rsidR="00462096" w:rsidRPr="00EE4DE9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EE4DE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 xml:space="preserve">แบ่งชำระเป็น </w:t>
            </w:r>
            <w:r w:rsidRPr="00EE4DE9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62 - 65 </w:t>
            </w:r>
            <w:r w:rsidRPr="00EE4DE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งวด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3A0F2" w14:textId="77777777" w:rsidR="00462096" w:rsidRPr="00B31D4A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EE4DE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 xml:space="preserve">แบ่งชำระเป็น </w:t>
            </w:r>
            <w:r w:rsidRPr="00EE4DE9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12 - 47 </w:t>
            </w:r>
            <w:r w:rsidRPr="00EE4DE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งวด</w:t>
            </w:r>
          </w:p>
        </w:tc>
      </w:tr>
      <w:tr w:rsidR="00462096" w:rsidRPr="00B31D4A" w14:paraId="18F24DD9" w14:textId="77777777" w:rsidTr="009621FA">
        <w:trPr>
          <w:trHeight w:val="20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475BB" w14:textId="77777777" w:rsidR="00462096" w:rsidRPr="00B31D4A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B31D4A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อัตราดอกเบี้ย</w:t>
            </w:r>
          </w:p>
          <w:p w14:paraId="3945602D" w14:textId="77777777" w:rsidR="00462096" w:rsidRPr="00B31D4A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75EA3" w14:textId="77777777" w:rsidR="00462096" w:rsidRPr="00B31D4A" w:rsidRDefault="00462096" w:rsidP="009621FA">
            <w:pPr>
              <w:tabs>
                <w:tab w:val="clear" w:pos="227"/>
              </w:tabs>
              <w:spacing w:line="240" w:lineRule="auto"/>
              <w:ind w:left="183" w:hanging="183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B31D4A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MLR</w:t>
            </w:r>
            <w:r w:rsidRPr="00B31D4A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 xml:space="preserve"> </w:t>
            </w:r>
            <w:r w:rsidRPr="00B31D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ลบด้วยอัตราร้อยละ </w:t>
            </w:r>
            <w:r w:rsidRPr="00B31D4A">
              <w:rPr>
                <w:rFonts w:ascii="Browallia New" w:hAnsi="Browallia New" w:cs="Browallia New"/>
                <w:sz w:val="28"/>
                <w:szCs w:val="28"/>
              </w:rPr>
              <w:t>0.10</w:t>
            </w:r>
            <w:r w:rsidRPr="00B31D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B31D4A"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  <w:r w:rsidRPr="00B31D4A">
              <w:rPr>
                <w:rFonts w:ascii="Browallia New" w:hAnsi="Browallia New" w:cs="Browallia New"/>
                <w:sz w:val="28"/>
                <w:szCs w:val="28"/>
                <w:cs/>
              </w:rPr>
              <w:t>ต่</w:t>
            </w:r>
            <w:r w:rsidRPr="00B31D4A">
              <w:rPr>
                <w:rFonts w:ascii="Browallia New" w:hAnsi="Browallia New" w:cs="Browallia New" w:hint="cs"/>
                <w:sz w:val="28"/>
                <w:szCs w:val="28"/>
                <w:cs/>
              </w:rPr>
              <w:t>อ</w:t>
            </w:r>
            <w:r w:rsidRPr="00B31D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ปี (เท่ากับร้อยละ </w:t>
            </w:r>
            <w:r w:rsidRPr="00B31D4A">
              <w:rPr>
                <w:rFonts w:ascii="Browallia New" w:hAnsi="Browallia New" w:cs="Browallia New"/>
                <w:sz w:val="28"/>
                <w:szCs w:val="28"/>
              </w:rPr>
              <w:t>6.15</w:t>
            </w:r>
            <w:r w:rsidRPr="00B31D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ต่อปี)</w:t>
            </w:r>
            <w:r w:rsidRPr="00B31D4A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466736" w14:textId="77777777" w:rsidR="00462096" w:rsidRPr="00B31D4A" w:rsidRDefault="00462096" w:rsidP="009621FA">
            <w:pPr>
              <w:tabs>
                <w:tab w:val="clear" w:pos="227"/>
              </w:tabs>
              <w:spacing w:line="240" w:lineRule="auto"/>
              <w:ind w:left="141" w:hanging="117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B31D4A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MLR </w:t>
            </w:r>
            <w:r w:rsidRPr="00B31D4A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ลบด้วยอัตราร้อยละ </w:t>
            </w:r>
            <w:r w:rsidRPr="00B31D4A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0.10</w:t>
            </w:r>
            <w:r w:rsidRPr="00B31D4A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 xml:space="preserve"> </w:t>
            </w:r>
            <w:r w:rsidRPr="00B31D4A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          </w:t>
            </w:r>
            <w:r w:rsidRPr="00B31D4A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ต่อปี (เท่ากับร้อยละ </w:t>
            </w:r>
            <w:r w:rsidRPr="00B31D4A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6.15 </w:t>
            </w:r>
            <w:r w:rsidRPr="00B31D4A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ต่อปี)</w:t>
            </w:r>
          </w:p>
        </w:tc>
      </w:tr>
      <w:tr w:rsidR="00462096" w:rsidRPr="00B31D4A" w14:paraId="3600D044" w14:textId="77777777" w:rsidTr="009621FA">
        <w:trPr>
          <w:trHeight w:val="20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13F65" w14:textId="77777777" w:rsidR="00462096" w:rsidRPr="00B31D4A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B31D4A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เริ่มชำระงวดแรก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9DD0F" w14:textId="77777777" w:rsidR="00462096" w:rsidRPr="00B31D4A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B31D4A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 xml:space="preserve">เดือนกันยายน </w:t>
            </w:r>
            <w:r w:rsidRPr="00B31D4A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2560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8725A58" w14:textId="77777777" w:rsidR="00462096" w:rsidRPr="00B31D4A" w:rsidRDefault="00462096" w:rsidP="00EE4DE9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B31D4A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 xml:space="preserve">เดือนกันยายน </w:t>
            </w:r>
            <w:r w:rsidRPr="00B31D4A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2561</w:t>
            </w:r>
          </w:p>
        </w:tc>
      </w:tr>
      <w:tr w:rsidR="006E4E5E" w:rsidRPr="00B31D4A" w14:paraId="59FF986A" w14:textId="77777777" w:rsidTr="006E4E5E">
        <w:trPr>
          <w:trHeight w:val="20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BDCF06" w14:textId="77777777" w:rsidR="006E4E5E" w:rsidRPr="00B31D4A" w:rsidRDefault="006E4E5E" w:rsidP="006E4E5E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หลักประกัน</w:t>
            </w:r>
          </w:p>
          <w:p w14:paraId="50B53119" w14:textId="41A18024" w:rsidR="006E4E5E" w:rsidRPr="00B31D4A" w:rsidRDefault="006E4E5E" w:rsidP="006E4E5E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979A0" w14:textId="74713ECA" w:rsidR="006E4E5E" w:rsidRPr="00E34D77" w:rsidRDefault="006E4E5E" w:rsidP="009A32E1">
            <w:pPr>
              <w:tabs>
                <w:tab w:val="clear" w:pos="227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31D4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ที่ดินพร้อมสิ่งปลูกสร้างของบริษัท</w:t>
            </w:r>
            <w:r w:rsidR="0026635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B31D4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ย่อยทางอ้อมและบริษัทย่อยยินยอมให้จำนำหุ้นสามัญของบริษัทย่อยทางอ้อมไว้กับสถาบันการเงิน</w:t>
            </w:r>
            <w:r w:rsidRPr="00B31D4A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สองแห่ง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C2BDE65" w14:textId="35B73E6A" w:rsidR="006E4E5E" w:rsidRPr="00B31D4A" w:rsidRDefault="006E4E5E" w:rsidP="009A32E1">
            <w:pPr>
              <w:tabs>
                <w:tab w:val="clear" w:pos="227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31D4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ที่ดินพร้อมสิ่งปลูกสร้างของบริษัทย่อยทางอ้อมและบริษัทย่อยยินยอมให้จำนำหุ้นสามัญของบริษัทย่อยทางอ้อมไว้กับสถาบันการเงิน</w:t>
            </w:r>
            <w:r w:rsidRPr="00B31D4A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สองแห่ง</w:t>
            </w:r>
          </w:p>
        </w:tc>
      </w:tr>
      <w:bookmarkEnd w:id="3"/>
    </w:tbl>
    <w:p w14:paraId="724D7D2A" w14:textId="77777777" w:rsidR="004F013D" w:rsidRDefault="004F013D" w:rsidP="008D0381">
      <w:pPr>
        <w:tabs>
          <w:tab w:val="clear" w:pos="227"/>
          <w:tab w:val="clear" w:pos="454"/>
          <w:tab w:val="left" w:pos="405"/>
          <w:tab w:val="left" w:pos="630"/>
        </w:tabs>
        <w:ind w:left="432"/>
        <w:jc w:val="thaiDistribute"/>
        <w:rPr>
          <w:rFonts w:ascii="Browallia New" w:hAnsi="Browallia New" w:cs="Browallia New"/>
          <w:sz w:val="28"/>
          <w:szCs w:val="28"/>
        </w:rPr>
      </w:pPr>
    </w:p>
    <w:p w14:paraId="64A1C942" w14:textId="2BA84AE2" w:rsidR="00A50BCD" w:rsidRDefault="00462096" w:rsidP="008D0381">
      <w:pPr>
        <w:tabs>
          <w:tab w:val="clear" w:pos="227"/>
          <w:tab w:val="clear" w:pos="454"/>
          <w:tab w:val="left" w:pos="405"/>
          <w:tab w:val="left" w:pos="630"/>
        </w:tabs>
        <w:ind w:left="43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31D4A">
        <w:rPr>
          <w:rFonts w:ascii="Browallia New" w:hAnsi="Browallia New" w:cs="Browallia New" w:hint="cs"/>
          <w:sz w:val="28"/>
          <w:szCs w:val="28"/>
          <w:cs/>
        </w:rPr>
        <w:lastRenderedPageBreak/>
        <w:t xml:space="preserve">บริษัทได้รับชำระหนี้เงินกู้ยืมงวดแรกจำนวน </w:t>
      </w:r>
      <w:r w:rsidRPr="00B31D4A">
        <w:rPr>
          <w:rFonts w:ascii="Browallia New" w:hAnsi="Browallia New" w:cs="Browallia New"/>
          <w:sz w:val="28"/>
          <w:szCs w:val="28"/>
        </w:rPr>
        <w:t>50</w:t>
      </w:r>
      <w:r w:rsidRPr="00B31D4A">
        <w:rPr>
          <w:rFonts w:ascii="Browallia New" w:hAnsi="Browallia New" w:cs="Browallia New" w:hint="cs"/>
          <w:sz w:val="28"/>
          <w:szCs w:val="28"/>
          <w:cs/>
        </w:rPr>
        <w:t xml:space="preserve"> ล้านบาท</w:t>
      </w:r>
      <w:r w:rsidRPr="00B31D4A">
        <w:rPr>
          <w:rFonts w:ascii="Browallia New" w:hAnsi="Browallia New" w:cs="Browallia New"/>
          <w:sz w:val="28"/>
          <w:szCs w:val="28"/>
        </w:rPr>
        <w:t xml:space="preserve"> </w:t>
      </w:r>
      <w:r w:rsidRPr="00B31D4A">
        <w:rPr>
          <w:rFonts w:ascii="Browallia New" w:hAnsi="Browallia New" w:cs="Browallia New" w:hint="cs"/>
          <w:sz w:val="28"/>
          <w:szCs w:val="28"/>
          <w:cs/>
        </w:rPr>
        <w:t>(รวมดอกเบี้ย)</w:t>
      </w:r>
      <w:r w:rsidRPr="00B31D4A">
        <w:rPr>
          <w:rFonts w:ascii="Browallia New" w:hAnsi="Browallia New" w:cs="Browallia New"/>
          <w:sz w:val="28"/>
          <w:szCs w:val="28"/>
        </w:rPr>
        <w:t xml:space="preserve"> </w:t>
      </w:r>
      <w:r w:rsidRPr="00B31D4A">
        <w:rPr>
          <w:rFonts w:ascii="Browallia New" w:hAnsi="Browallia New" w:cs="Browallia New" w:hint="cs"/>
          <w:sz w:val="28"/>
          <w:szCs w:val="28"/>
          <w:cs/>
        </w:rPr>
        <w:t xml:space="preserve">ในเดือนกันยายน </w:t>
      </w:r>
      <w:r w:rsidRPr="00B31D4A">
        <w:rPr>
          <w:rFonts w:ascii="Browallia New" w:hAnsi="Browallia New" w:cs="Browallia New" w:hint="cs"/>
          <w:sz w:val="28"/>
          <w:szCs w:val="28"/>
        </w:rPr>
        <w:t>2561</w:t>
      </w:r>
      <w:bookmarkEnd w:id="2"/>
    </w:p>
    <w:p w14:paraId="45559A14" w14:textId="77777777" w:rsidR="001B26C4" w:rsidRPr="008D0381" w:rsidRDefault="001B26C4" w:rsidP="008D0381">
      <w:pPr>
        <w:tabs>
          <w:tab w:val="clear" w:pos="227"/>
          <w:tab w:val="clear" w:pos="454"/>
          <w:tab w:val="left" w:pos="405"/>
          <w:tab w:val="left" w:pos="630"/>
        </w:tabs>
        <w:ind w:left="432"/>
        <w:jc w:val="thaiDistribute"/>
        <w:rPr>
          <w:rFonts w:ascii="Browallia New" w:hAnsi="Browallia New" w:cs="Browallia New"/>
          <w:strike/>
          <w:sz w:val="28"/>
          <w:szCs w:val="28"/>
          <w:lang w:val="en-GB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995"/>
        <w:gridCol w:w="243"/>
        <w:gridCol w:w="994"/>
        <w:gridCol w:w="237"/>
        <w:gridCol w:w="11"/>
        <w:gridCol w:w="986"/>
        <w:gridCol w:w="266"/>
        <w:gridCol w:w="1039"/>
      </w:tblGrid>
      <w:tr w:rsidR="00E500D1" w:rsidRPr="00C04DF6" w14:paraId="5B26786B" w14:textId="77777777" w:rsidTr="004B68E6">
        <w:trPr>
          <w:tblHeader/>
        </w:trPr>
        <w:tc>
          <w:tcPr>
            <w:tcW w:w="4139" w:type="dxa"/>
            <w:shd w:val="clear" w:color="auto" w:fill="auto"/>
          </w:tcPr>
          <w:p w14:paraId="555C7940" w14:textId="77777777" w:rsidR="00E500D1" w:rsidRPr="004939F4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71" w:type="dxa"/>
            <w:gridSpan w:val="8"/>
            <w:shd w:val="clear" w:color="auto" w:fill="auto"/>
          </w:tcPr>
          <w:p w14:paraId="57A474EC" w14:textId="77777777" w:rsidR="00E500D1" w:rsidRPr="004939F4" w:rsidRDefault="00E500D1" w:rsidP="0061737F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E500D1" w:rsidRPr="00C04DF6" w14:paraId="3A6022DB" w14:textId="77777777" w:rsidTr="004B68E6">
        <w:trPr>
          <w:tblHeader/>
        </w:trPr>
        <w:tc>
          <w:tcPr>
            <w:tcW w:w="4139" w:type="dxa"/>
            <w:shd w:val="clear" w:color="auto" w:fill="auto"/>
          </w:tcPr>
          <w:p w14:paraId="6DE69648" w14:textId="77777777" w:rsidR="00E500D1" w:rsidRPr="004939F4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203A33" w14:textId="77777777" w:rsidR="00E500D1" w:rsidRPr="004939F4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69657BAF" w14:textId="77777777" w:rsidR="00E500D1" w:rsidRPr="004939F4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46DB83" w14:textId="77777777" w:rsidR="00E500D1" w:rsidRPr="004939F4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56222" w:rsidRPr="00C04DF6" w14:paraId="03184814" w14:textId="77777777" w:rsidTr="004B68E6">
        <w:trPr>
          <w:tblHeader/>
        </w:trPr>
        <w:tc>
          <w:tcPr>
            <w:tcW w:w="4139" w:type="dxa"/>
            <w:shd w:val="clear" w:color="auto" w:fill="auto"/>
          </w:tcPr>
          <w:p w14:paraId="1526058D" w14:textId="77777777" w:rsidR="00D56222" w:rsidRPr="004939F4" w:rsidRDefault="00D56222" w:rsidP="00D56222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FAB77" w14:textId="4C506920" w:rsidR="00D56222" w:rsidRPr="004939F4" w:rsidRDefault="00F05054" w:rsidP="00D5622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4B68E6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1EBBD" w14:textId="77777777" w:rsidR="00D56222" w:rsidRPr="004939F4" w:rsidRDefault="00D56222" w:rsidP="00D5622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DA713" w14:textId="262D2BC7" w:rsidR="00D56222" w:rsidRPr="004939F4" w:rsidRDefault="00F05054" w:rsidP="00D5622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4B68E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D8F4F95" w14:textId="77777777" w:rsidR="00D56222" w:rsidRPr="004939F4" w:rsidRDefault="00D56222" w:rsidP="00D5622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CCC23" w14:textId="432D6E3A" w:rsidR="00D56222" w:rsidRPr="004939F4" w:rsidRDefault="00F05054" w:rsidP="00D5622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4B68E6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03FB8" w14:textId="77777777" w:rsidR="00D56222" w:rsidRPr="004939F4" w:rsidRDefault="00D56222" w:rsidP="00D5622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949FC" w14:textId="5217C51C" w:rsidR="00D56222" w:rsidRPr="004939F4" w:rsidRDefault="00F05054" w:rsidP="00D5622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4B68E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E500D1" w:rsidRPr="00C04DF6" w14:paraId="17C05D9C" w14:textId="77777777" w:rsidTr="004B68E6">
        <w:trPr>
          <w:trHeight w:val="279"/>
        </w:trPr>
        <w:tc>
          <w:tcPr>
            <w:tcW w:w="4139" w:type="dxa"/>
            <w:shd w:val="clear" w:color="auto" w:fill="auto"/>
            <w:vAlign w:val="center"/>
          </w:tcPr>
          <w:p w14:paraId="5591E0BC" w14:textId="77777777" w:rsidR="00E500D1" w:rsidRPr="004939F4" w:rsidRDefault="00E500D1" w:rsidP="0061737F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4939F4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Pr="004939F4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867725A" w14:textId="77777777" w:rsidR="00E500D1" w:rsidRPr="004939F4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139AC050" w14:textId="77777777" w:rsidR="00E500D1" w:rsidRPr="004939F4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2D079D5" w14:textId="77777777" w:rsidR="00E500D1" w:rsidRPr="004939F4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2DE9FC6" w14:textId="77777777" w:rsidR="00E500D1" w:rsidRPr="004939F4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31A415AB" w14:textId="77777777" w:rsidR="00E500D1" w:rsidRPr="004939F4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7EE01770" w14:textId="77777777" w:rsidR="00E500D1" w:rsidRPr="004939F4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5F01E1E" w14:textId="77777777" w:rsidR="00E500D1" w:rsidRPr="004939F4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A2F5A" w:rsidRPr="00C04DF6" w14:paraId="755A436C" w14:textId="77777777" w:rsidTr="004B68E6">
        <w:tc>
          <w:tcPr>
            <w:tcW w:w="4139" w:type="dxa"/>
            <w:shd w:val="clear" w:color="auto" w:fill="auto"/>
          </w:tcPr>
          <w:p w14:paraId="2EA0C595" w14:textId="112AC3C9" w:rsidR="003A2F5A" w:rsidRPr="007D7B9C" w:rsidRDefault="003A2F5A" w:rsidP="003A2F5A">
            <w:pPr>
              <w:spacing w:line="240" w:lineRule="auto"/>
              <w:ind w:left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1B6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8C8B6E0" w14:textId="5A87E56B" w:rsidR="003A2F5A" w:rsidRPr="000B6516" w:rsidRDefault="003A2F5A" w:rsidP="003A2F5A">
            <w:pPr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71C8FBB" w14:textId="77777777" w:rsidR="003A2F5A" w:rsidRPr="00E30D56" w:rsidRDefault="003A2F5A" w:rsidP="003A2F5A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1DC2E967" w14:textId="2F1F9A33" w:rsidR="003A2F5A" w:rsidRPr="004939F4" w:rsidRDefault="003A2F5A" w:rsidP="003A2F5A">
            <w:pPr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30D56"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980E09E" w14:textId="77777777" w:rsidR="003A2F5A" w:rsidRPr="004939F4" w:rsidRDefault="003A2F5A" w:rsidP="003A2F5A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14:paraId="40360330" w14:textId="6C81ED7F" w:rsidR="003A2F5A" w:rsidRPr="00202BAE" w:rsidRDefault="003A2F5A" w:rsidP="00962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12,655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73251097" w14:textId="77777777" w:rsidR="003A2F5A" w:rsidRPr="00E30D56" w:rsidRDefault="003A2F5A" w:rsidP="003A2F5A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6FFA6DFC" w14:textId="3F6C2D4B" w:rsidR="003A2F5A" w:rsidRPr="00E30D56" w:rsidRDefault="003A2F5A" w:rsidP="003A2F5A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30D56">
              <w:rPr>
                <w:rFonts w:ascii="Browallia New" w:hAnsi="Browallia New" w:cs="Browallia New"/>
                <w:sz w:val="28"/>
                <w:szCs w:val="28"/>
              </w:rPr>
              <w:t>13,305</w:t>
            </w:r>
          </w:p>
        </w:tc>
      </w:tr>
      <w:tr w:rsidR="003A2F5A" w:rsidRPr="00C04DF6" w14:paraId="128278D5" w14:textId="77777777" w:rsidTr="004B68E6">
        <w:tc>
          <w:tcPr>
            <w:tcW w:w="4139" w:type="dxa"/>
            <w:shd w:val="clear" w:color="auto" w:fill="auto"/>
          </w:tcPr>
          <w:p w14:paraId="49D3F520" w14:textId="7847B48D" w:rsidR="003A2F5A" w:rsidRPr="004939F4" w:rsidRDefault="003A2F5A" w:rsidP="003A2F5A">
            <w:pPr>
              <w:spacing w:line="240" w:lineRule="auto"/>
              <w:ind w:left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1B6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36FA317" w14:textId="2A792EC0" w:rsidR="003A2F5A" w:rsidRPr="000B6516" w:rsidRDefault="003A2F5A" w:rsidP="003A2F5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90,405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CD09AB9" w14:textId="77777777" w:rsidR="003A2F5A" w:rsidRPr="00E30D5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79CC7E39" w14:textId="6A0490F5" w:rsidR="003A2F5A" w:rsidRPr="00E30D5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30D56">
              <w:rPr>
                <w:rFonts w:ascii="Browallia New" w:hAnsi="Browallia New" w:cs="Browallia New"/>
                <w:sz w:val="28"/>
                <w:szCs w:val="28"/>
              </w:rPr>
              <w:t>112,826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5135ACD" w14:textId="77777777" w:rsidR="003A2F5A" w:rsidRPr="00E30D5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14:paraId="428F3B52" w14:textId="40BA2B36" w:rsidR="003A2F5A" w:rsidRPr="00202BAE" w:rsidRDefault="003A2F5A" w:rsidP="00962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85,978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BE39242" w14:textId="77777777" w:rsidR="003A2F5A" w:rsidRPr="00E30D5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346E9CCF" w14:textId="341275EE" w:rsidR="003A2F5A" w:rsidRPr="00E30D5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30D56">
              <w:rPr>
                <w:rFonts w:ascii="Browallia New" w:hAnsi="Browallia New" w:cs="Browallia New"/>
                <w:sz w:val="28"/>
                <w:szCs w:val="28"/>
              </w:rPr>
              <w:t>109,633</w:t>
            </w:r>
          </w:p>
        </w:tc>
      </w:tr>
      <w:tr w:rsidR="003A2F5A" w:rsidRPr="00C04DF6" w14:paraId="04DF9FAD" w14:textId="77777777" w:rsidTr="004B68E6">
        <w:tc>
          <w:tcPr>
            <w:tcW w:w="4139" w:type="dxa"/>
            <w:shd w:val="clear" w:color="auto" w:fill="auto"/>
          </w:tcPr>
          <w:p w14:paraId="37434729" w14:textId="77777777" w:rsidR="003A2F5A" w:rsidRPr="004939F4" w:rsidRDefault="003A2F5A" w:rsidP="003A2F5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B0DC311" w14:textId="06035418" w:rsidR="003A2F5A" w:rsidRPr="000B6516" w:rsidRDefault="003A2F5A" w:rsidP="003A2F5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90,405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A012E7A" w14:textId="77777777" w:rsidR="003A2F5A" w:rsidRPr="00E30D56" w:rsidRDefault="003A2F5A" w:rsidP="003A2F5A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A60ED37" w14:textId="4C3A094E" w:rsidR="003A2F5A" w:rsidRPr="00E30D56" w:rsidRDefault="003A2F5A" w:rsidP="003A2F5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30D56">
              <w:rPr>
                <w:rFonts w:ascii="Browallia New" w:hAnsi="Browallia New" w:cs="Browallia New"/>
                <w:sz w:val="28"/>
                <w:szCs w:val="28"/>
              </w:rPr>
              <w:t>112,826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3792A39" w14:textId="77777777" w:rsidR="003A2F5A" w:rsidRPr="00E30D56" w:rsidRDefault="003A2F5A" w:rsidP="003A2F5A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55C558" w14:textId="27985BFA" w:rsidR="003A2F5A" w:rsidRPr="00202BAE" w:rsidRDefault="003A2F5A" w:rsidP="00962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98,633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7808562" w14:textId="77777777" w:rsidR="003A2F5A" w:rsidRPr="00E30D56" w:rsidRDefault="003A2F5A" w:rsidP="003A2F5A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889ADDB" w14:textId="43430394" w:rsidR="003A2F5A" w:rsidRPr="00E30D56" w:rsidRDefault="003A2F5A" w:rsidP="003A2F5A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30D56">
              <w:rPr>
                <w:rFonts w:ascii="Browallia New" w:hAnsi="Browallia New" w:cs="Browallia New"/>
                <w:sz w:val="28"/>
                <w:szCs w:val="28"/>
              </w:rPr>
              <w:t>122,938</w:t>
            </w:r>
          </w:p>
        </w:tc>
      </w:tr>
      <w:tr w:rsidR="003A2F5A" w:rsidRPr="00144BCF" w14:paraId="74E59E87" w14:textId="77777777" w:rsidTr="004B68E6">
        <w:tc>
          <w:tcPr>
            <w:tcW w:w="4139" w:type="dxa"/>
            <w:shd w:val="clear" w:color="auto" w:fill="auto"/>
            <w:vAlign w:val="center"/>
          </w:tcPr>
          <w:p w14:paraId="7D6B63C7" w14:textId="2C5B85F9" w:rsidR="003A2F5A" w:rsidRPr="00144BCF" w:rsidRDefault="003A2F5A" w:rsidP="003A2F5A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BDFD6FC" w14:textId="77777777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547479A" w14:textId="77777777" w:rsidR="003A2F5A" w:rsidRPr="00144BCF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A92D8C7" w14:textId="77777777" w:rsidR="003A2F5A" w:rsidRPr="00144BCF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7E93319E" w14:textId="77777777" w:rsidR="003A2F5A" w:rsidRPr="00144BCF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6FE366BE" w14:textId="77777777" w:rsidR="003A2F5A" w:rsidRPr="009621FA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01E97A0B" w14:textId="77777777" w:rsidR="003A2F5A" w:rsidRPr="00144BCF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4FBA493" w14:textId="77777777" w:rsidR="003A2F5A" w:rsidRPr="00144BCF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A2F5A" w:rsidRPr="00C04DF6" w14:paraId="24F0852B" w14:textId="77777777" w:rsidTr="004B68E6">
        <w:tc>
          <w:tcPr>
            <w:tcW w:w="4139" w:type="dxa"/>
            <w:shd w:val="clear" w:color="auto" w:fill="auto"/>
            <w:vAlign w:val="center"/>
          </w:tcPr>
          <w:p w14:paraId="0CF32A44" w14:textId="16B4ACF2" w:rsidR="003A2F5A" w:rsidRPr="00881BA6" w:rsidRDefault="003A2F5A" w:rsidP="003A2F5A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881BA6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เจ้าหนี้</w:t>
            </w:r>
            <w:r w:rsidRPr="00881BA6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ค่าซื้อสินทรัพย์</w:t>
            </w:r>
            <w:r w:rsidRPr="00881BA6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 </w:t>
            </w:r>
            <w:r w:rsidRPr="00881BA6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Pr="00881BA6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7A919D0" w14:textId="77777777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5D5039B8" w14:textId="77777777" w:rsidR="003A2F5A" w:rsidRPr="00881BA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9C33D08" w14:textId="77777777" w:rsidR="003A2F5A" w:rsidRPr="00881BA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209390C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36DE2C5E" w14:textId="77777777" w:rsidR="003A2F5A" w:rsidRPr="00202BAE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0458F609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3E36041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A2F5A" w:rsidRPr="00C04DF6" w14:paraId="2EA4B67F" w14:textId="77777777" w:rsidTr="0040102F">
        <w:tc>
          <w:tcPr>
            <w:tcW w:w="4139" w:type="dxa"/>
            <w:shd w:val="clear" w:color="auto" w:fill="auto"/>
          </w:tcPr>
          <w:p w14:paraId="4CB59F67" w14:textId="5E60F0DB" w:rsidR="003A2F5A" w:rsidRPr="00881BA6" w:rsidRDefault="003A2F5A" w:rsidP="003A2F5A">
            <w:pPr>
              <w:tabs>
                <w:tab w:val="left" w:pos="113"/>
              </w:tabs>
              <w:spacing w:line="240" w:lineRule="auto"/>
              <w:ind w:right="-113" w:firstLine="180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881BA6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95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6EB10895" w14:textId="48BDD61D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8A337FD" w14:textId="77777777" w:rsidR="003A2F5A" w:rsidRPr="00881BA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48A7A220" w14:textId="4A07B017" w:rsidR="003A2F5A" w:rsidRPr="00881BA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1BA6">
              <w:rPr>
                <w:rFonts w:ascii="Browallia New" w:hAnsi="Browallia New" w:cs="Browallia New"/>
                <w:sz w:val="28"/>
                <w:szCs w:val="28"/>
              </w:rPr>
              <w:t>28,695</w:t>
            </w:r>
          </w:p>
        </w:tc>
        <w:tc>
          <w:tcPr>
            <w:tcW w:w="237" w:type="dxa"/>
            <w:shd w:val="clear" w:color="auto" w:fill="auto"/>
          </w:tcPr>
          <w:p w14:paraId="62038ED3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3D8B0F64" w14:textId="4FE1555B" w:rsidR="003A2F5A" w:rsidRPr="00202BAE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ADA47E5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4304EA7E" w14:textId="4F92ED56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5,210</w:t>
            </w:r>
          </w:p>
        </w:tc>
      </w:tr>
      <w:tr w:rsidR="003A2F5A" w:rsidRPr="00144BCF" w14:paraId="664BA59E" w14:textId="77777777" w:rsidTr="0040102F">
        <w:tc>
          <w:tcPr>
            <w:tcW w:w="4139" w:type="dxa"/>
            <w:shd w:val="clear" w:color="auto" w:fill="auto"/>
            <w:vAlign w:val="center"/>
          </w:tcPr>
          <w:p w14:paraId="45BD5F75" w14:textId="77777777" w:rsidR="003A2F5A" w:rsidRPr="00144BCF" w:rsidRDefault="003A2F5A" w:rsidP="003A2F5A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5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0D03D5C3" w14:textId="77777777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672C4D8A" w14:textId="77777777" w:rsidR="003A2F5A" w:rsidRPr="00144BCF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94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29A78DB6" w14:textId="77777777" w:rsidR="003A2F5A" w:rsidRPr="00144BCF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1BF44C25" w14:textId="77777777" w:rsidR="003A2F5A" w:rsidRPr="00144BCF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7" w:type="dxa"/>
            <w:gridSpan w:val="2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0619F6CB" w14:textId="77777777" w:rsidR="003A2F5A" w:rsidRPr="009621FA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2D1D8AEF" w14:textId="77777777" w:rsidR="003A2F5A" w:rsidRPr="00144BCF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167CDB6" w14:textId="77777777" w:rsidR="003A2F5A" w:rsidRPr="00144BCF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A2F5A" w:rsidRPr="00C04DF6" w14:paraId="74CEEB71" w14:textId="77777777" w:rsidTr="004B68E6">
        <w:tc>
          <w:tcPr>
            <w:tcW w:w="4139" w:type="dxa"/>
            <w:shd w:val="clear" w:color="auto" w:fill="auto"/>
            <w:vAlign w:val="center"/>
          </w:tcPr>
          <w:p w14:paraId="08BE08B5" w14:textId="35879CD0" w:rsidR="003A2F5A" w:rsidRPr="004939F4" w:rsidRDefault="003A2F5A" w:rsidP="003A2F5A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4939F4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="007815D5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บุคคลและ</w:t>
            </w:r>
            <w:r w:rsidRPr="004939F4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D60C39E" w14:textId="77777777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043D89A0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7D5711A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6260D234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376CF3FA" w14:textId="77777777" w:rsidR="003A2F5A" w:rsidRPr="00202BAE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69D8848D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262010C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A2F5A" w:rsidRPr="00C04DF6" w14:paraId="01FC7DF2" w14:textId="77777777" w:rsidTr="004B68E6">
        <w:tc>
          <w:tcPr>
            <w:tcW w:w="4139" w:type="dxa"/>
            <w:shd w:val="clear" w:color="auto" w:fill="auto"/>
          </w:tcPr>
          <w:p w14:paraId="3A261ED7" w14:textId="28C8F5B9" w:rsidR="003A2F5A" w:rsidRPr="004939F4" w:rsidRDefault="003A2F5A" w:rsidP="003A2F5A">
            <w:pPr>
              <w:spacing w:line="240" w:lineRule="auto"/>
              <w:ind w:firstLine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1B6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379E3C9" w14:textId="35CBF59F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6249360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4369F4B" w14:textId="23FB4590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E89DCC8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19E7CB03" w14:textId="32BE88B8" w:rsidR="003A2F5A" w:rsidRPr="00202BAE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36</w:t>
            </w:r>
          </w:p>
        </w:tc>
        <w:tc>
          <w:tcPr>
            <w:tcW w:w="266" w:type="dxa"/>
            <w:shd w:val="clear" w:color="auto" w:fill="auto"/>
          </w:tcPr>
          <w:p w14:paraId="6C63EA35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01CF554" w14:textId="52A7D2EF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A2F5A" w:rsidRPr="00C04DF6" w14:paraId="0ED8A48F" w14:textId="77777777" w:rsidTr="004B68E6">
        <w:tc>
          <w:tcPr>
            <w:tcW w:w="4139" w:type="dxa"/>
            <w:shd w:val="clear" w:color="auto" w:fill="auto"/>
          </w:tcPr>
          <w:p w14:paraId="27FF8D04" w14:textId="0E2ABC54" w:rsidR="003A2F5A" w:rsidRPr="004939F4" w:rsidRDefault="003A2F5A" w:rsidP="003A2F5A">
            <w:pPr>
              <w:spacing w:line="240" w:lineRule="auto"/>
              <w:ind w:firstLine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1B6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1D1A28E" w14:textId="6C9A9B7E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92,880</w:t>
            </w:r>
          </w:p>
        </w:tc>
        <w:tc>
          <w:tcPr>
            <w:tcW w:w="243" w:type="dxa"/>
            <w:shd w:val="clear" w:color="auto" w:fill="auto"/>
          </w:tcPr>
          <w:p w14:paraId="3255DBBB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2DB6CFA" w14:textId="79A86BAB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54,910</w:t>
            </w:r>
          </w:p>
        </w:tc>
        <w:tc>
          <w:tcPr>
            <w:tcW w:w="237" w:type="dxa"/>
            <w:shd w:val="clear" w:color="auto" w:fill="auto"/>
          </w:tcPr>
          <w:p w14:paraId="56F076B4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6206C6F5" w14:textId="528FB9B5" w:rsidR="003A2F5A" w:rsidRPr="009621FA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21FA">
              <w:rPr>
                <w:rFonts w:ascii="Browallia New" w:hAnsi="Browallia New" w:cs="Browallia New"/>
                <w:sz w:val="28"/>
                <w:szCs w:val="28"/>
              </w:rPr>
              <w:t>92,837</w:t>
            </w:r>
          </w:p>
        </w:tc>
        <w:tc>
          <w:tcPr>
            <w:tcW w:w="266" w:type="dxa"/>
            <w:shd w:val="clear" w:color="auto" w:fill="auto"/>
          </w:tcPr>
          <w:p w14:paraId="390B909A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BB7377E" w14:textId="0B53FABC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54,889</w:t>
            </w:r>
          </w:p>
        </w:tc>
      </w:tr>
      <w:tr w:rsidR="003A2F5A" w:rsidRPr="00C04DF6" w14:paraId="64567BAB" w14:textId="77777777" w:rsidTr="004B68E6">
        <w:tc>
          <w:tcPr>
            <w:tcW w:w="4139" w:type="dxa"/>
            <w:shd w:val="clear" w:color="auto" w:fill="auto"/>
          </w:tcPr>
          <w:p w14:paraId="282DB5E0" w14:textId="57BFFF17" w:rsidR="003A2F5A" w:rsidRPr="004939F4" w:rsidRDefault="003A2F5A" w:rsidP="003A2F5A">
            <w:pPr>
              <w:spacing w:line="240" w:lineRule="auto"/>
              <w:ind w:firstLine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1B6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CA7277D" w14:textId="024C1C99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 xml:space="preserve">            -</w:t>
            </w:r>
          </w:p>
        </w:tc>
        <w:tc>
          <w:tcPr>
            <w:tcW w:w="243" w:type="dxa"/>
            <w:shd w:val="clear" w:color="auto" w:fill="auto"/>
          </w:tcPr>
          <w:p w14:paraId="33A2F3CD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D6FD006" w14:textId="57A20B94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-</w:t>
            </w:r>
          </w:p>
        </w:tc>
        <w:tc>
          <w:tcPr>
            <w:tcW w:w="237" w:type="dxa"/>
            <w:shd w:val="clear" w:color="auto" w:fill="auto"/>
          </w:tcPr>
          <w:p w14:paraId="158C33C6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3EAAF23F" w14:textId="6ED43DCD" w:rsidR="003A2F5A" w:rsidRPr="00202BAE" w:rsidRDefault="003A2F5A" w:rsidP="00962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49</w:t>
            </w:r>
          </w:p>
        </w:tc>
        <w:tc>
          <w:tcPr>
            <w:tcW w:w="266" w:type="dxa"/>
            <w:shd w:val="clear" w:color="auto" w:fill="auto"/>
          </w:tcPr>
          <w:p w14:paraId="3F1C2105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52B9741" w14:textId="2FC6C4F5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712</w:t>
            </w:r>
          </w:p>
        </w:tc>
      </w:tr>
      <w:tr w:rsidR="003A2F5A" w:rsidRPr="00C04DF6" w14:paraId="3A879DB2" w14:textId="77777777" w:rsidTr="004B68E6">
        <w:tc>
          <w:tcPr>
            <w:tcW w:w="4139" w:type="dxa"/>
            <w:shd w:val="clear" w:color="auto" w:fill="auto"/>
          </w:tcPr>
          <w:p w14:paraId="082C0A26" w14:textId="0A649071" w:rsidR="003A2F5A" w:rsidRPr="00E41B64" w:rsidRDefault="003A2F5A" w:rsidP="003A2F5A">
            <w:pPr>
              <w:spacing w:line="240" w:lineRule="auto"/>
              <w:ind w:firstLine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C8E06E9" w14:textId="4F06039C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 xml:space="preserve">      2,494</w:t>
            </w:r>
          </w:p>
        </w:tc>
        <w:tc>
          <w:tcPr>
            <w:tcW w:w="243" w:type="dxa"/>
            <w:shd w:val="clear" w:color="auto" w:fill="auto"/>
          </w:tcPr>
          <w:p w14:paraId="0FABC77A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C105AF4" w14:textId="34C5593B" w:rsidR="003A2F5A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-</w:t>
            </w:r>
          </w:p>
        </w:tc>
        <w:tc>
          <w:tcPr>
            <w:tcW w:w="237" w:type="dxa"/>
            <w:shd w:val="clear" w:color="auto" w:fill="auto"/>
          </w:tcPr>
          <w:p w14:paraId="2A7E0EFF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411203A2" w14:textId="11FCF2F2" w:rsidR="003A2F5A" w:rsidRPr="003A2F5A" w:rsidRDefault="003A2F5A" w:rsidP="00962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A2F5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B224420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C9C7D82" w14:textId="3000DE78" w:rsidR="003A2F5A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A2F5A" w:rsidRPr="00C04DF6" w14:paraId="386350C6" w14:textId="77777777" w:rsidTr="00B933B4">
        <w:tc>
          <w:tcPr>
            <w:tcW w:w="4139" w:type="dxa"/>
            <w:shd w:val="clear" w:color="auto" w:fill="auto"/>
          </w:tcPr>
          <w:p w14:paraId="52899E97" w14:textId="7DCE36A6" w:rsidR="003A2F5A" w:rsidRPr="004939F4" w:rsidRDefault="003A2F5A" w:rsidP="003A2F5A">
            <w:pPr>
              <w:spacing w:line="240" w:lineRule="auto"/>
              <w:ind w:firstLine="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495D921" w14:textId="67BABE05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95,374</w:t>
            </w:r>
          </w:p>
        </w:tc>
        <w:tc>
          <w:tcPr>
            <w:tcW w:w="243" w:type="dxa"/>
            <w:shd w:val="clear" w:color="auto" w:fill="auto"/>
          </w:tcPr>
          <w:p w14:paraId="03B78B67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6B9BAD" w14:textId="0A1E4EC1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54,910</w:t>
            </w:r>
          </w:p>
        </w:tc>
        <w:tc>
          <w:tcPr>
            <w:tcW w:w="237" w:type="dxa"/>
            <w:shd w:val="clear" w:color="auto" w:fill="auto"/>
          </w:tcPr>
          <w:p w14:paraId="42400A99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DE365C0" w14:textId="284F20C4" w:rsidR="003A2F5A" w:rsidRPr="009621FA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21FA">
              <w:rPr>
                <w:rFonts w:ascii="Browallia New" w:hAnsi="Browallia New" w:cs="Browallia New"/>
                <w:sz w:val="28"/>
                <w:szCs w:val="28"/>
              </w:rPr>
              <w:t>92,922</w:t>
            </w:r>
          </w:p>
        </w:tc>
        <w:tc>
          <w:tcPr>
            <w:tcW w:w="266" w:type="dxa"/>
            <w:shd w:val="clear" w:color="auto" w:fill="auto"/>
          </w:tcPr>
          <w:p w14:paraId="07C34C3F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A50CA07" w14:textId="2DA137EC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55,601</w:t>
            </w:r>
          </w:p>
        </w:tc>
      </w:tr>
      <w:tr w:rsidR="003A2F5A" w:rsidRPr="00144BCF" w14:paraId="180AF22E" w14:textId="77777777" w:rsidTr="00B933B4">
        <w:tc>
          <w:tcPr>
            <w:tcW w:w="4139" w:type="dxa"/>
          </w:tcPr>
          <w:p w14:paraId="551E9ACA" w14:textId="77777777" w:rsidR="003A2F5A" w:rsidRPr="00144BCF" w:rsidRDefault="003A2F5A" w:rsidP="003A2F5A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995" w:type="dxa"/>
          </w:tcPr>
          <w:p w14:paraId="12250F94" w14:textId="2C831EFA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32D34C3A" w14:textId="77777777" w:rsidR="003A2F5A" w:rsidRPr="00144BCF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6F200E08" w14:textId="77777777" w:rsidR="003A2F5A" w:rsidRPr="00144BCF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7" w:type="dxa"/>
          </w:tcPr>
          <w:p w14:paraId="3BC73541" w14:textId="77777777" w:rsidR="003A2F5A" w:rsidRPr="00144BCF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6452CB43" w14:textId="77777777" w:rsidR="003A2F5A" w:rsidRPr="009621FA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574CC293" w14:textId="77777777" w:rsidR="003A2F5A" w:rsidRPr="00144BCF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vAlign w:val="bottom"/>
          </w:tcPr>
          <w:p w14:paraId="36D15732" w14:textId="77777777" w:rsidR="003A2F5A" w:rsidRPr="00144BCF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A2F5A" w:rsidRPr="00B20D6A" w14:paraId="37BCC52B" w14:textId="77777777" w:rsidTr="004B68E6">
        <w:tc>
          <w:tcPr>
            <w:tcW w:w="4139" w:type="dxa"/>
          </w:tcPr>
          <w:p w14:paraId="6254C875" w14:textId="5C134C94" w:rsidR="003A2F5A" w:rsidRPr="004939F4" w:rsidRDefault="003A2F5A" w:rsidP="003A2F5A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881BA6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หนี้สินหมุนเวียนอื่น</w:t>
            </w:r>
            <w:r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 </w:t>
            </w:r>
            <w:r w:rsidRPr="004939F4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="00B92180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บุคคล</w:t>
            </w:r>
            <w:r w:rsidRPr="004939F4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ที่เกี่ยวข้อง</w:t>
            </w:r>
          </w:p>
        </w:tc>
        <w:tc>
          <w:tcPr>
            <w:tcW w:w="995" w:type="dxa"/>
            <w:vAlign w:val="bottom"/>
          </w:tcPr>
          <w:p w14:paraId="699B2BFC" w14:textId="77777777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0F34994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105A5CE1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75A9DA5C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102AF0BA" w14:textId="0F570D8A" w:rsidR="003A2F5A" w:rsidRPr="00202BAE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5A61BDA6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72B57E57" w14:textId="21FA0323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A2F5A" w:rsidRPr="00B20D6A" w14:paraId="5105366B" w14:textId="77777777" w:rsidTr="004B68E6">
        <w:tc>
          <w:tcPr>
            <w:tcW w:w="4139" w:type="dxa"/>
          </w:tcPr>
          <w:p w14:paraId="05B7EDB3" w14:textId="36366E6C" w:rsidR="003A2F5A" w:rsidRPr="00881BA6" w:rsidRDefault="003A2F5A" w:rsidP="003A2F5A">
            <w:pPr>
              <w:tabs>
                <w:tab w:val="left" w:pos="378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881B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กรรมการและผู้ถือหุ้น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881B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995" w:type="dxa"/>
            <w:vAlign w:val="bottom"/>
          </w:tcPr>
          <w:p w14:paraId="7C269084" w14:textId="2D263047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E830366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33264C2D" w14:textId="21777A63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835</w:t>
            </w:r>
          </w:p>
        </w:tc>
        <w:tc>
          <w:tcPr>
            <w:tcW w:w="237" w:type="dxa"/>
          </w:tcPr>
          <w:p w14:paraId="5F453862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7D90DFDD" w14:textId="33D40A21" w:rsidR="003A2F5A" w:rsidRPr="00202BAE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39E92070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3F8E4BF8" w14:textId="75A170D9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A2F5A" w:rsidRPr="00B20D6A" w14:paraId="340DED34" w14:textId="77777777" w:rsidTr="0040102F">
        <w:tc>
          <w:tcPr>
            <w:tcW w:w="4139" w:type="dxa"/>
          </w:tcPr>
          <w:p w14:paraId="45F64839" w14:textId="3B87D780" w:rsidR="003A2F5A" w:rsidRPr="004939F4" w:rsidRDefault="003A2F5A" w:rsidP="003A2F5A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881BA6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กรรมการบริษัทย่อย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143D9ADC" w14:textId="6B2CCA39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A6AAFD5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09E843EA" w14:textId="7F9EE660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1,500</w:t>
            </w:r>
          </w:p>
        </w:tc>
        <w:tc>
          <w:tcPr>
            <w:tcW w:w="237" w:type="dxa"/>
          </w:tcPr>
          <w:p w14:paraId="2E823110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  <w:vAlign w:val="bottom"/>
          </w:tcPr>
          <w:p w14:paraId="53A11079" w14:textId="68955E77" w:rsidR="003A2F5A" w:rsidRPr="00202BAE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6501CDBE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113EDF6C" w14:textId="6F76EF01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A2F5A" w:rsidRPr="00B20D6A" w14:paraId="49BF1ECF" w14:textId="77777777" w:rsidTr="00B933B4">
        <w:tc>
          <w:tcPr>
            <w:tcW w:w="4139" w:type="dxa"/>
          </w:tcPr>
          <w:p w14:paraId="154C0EEA" w14:textId="0FB0E224" w:rsidR="003A2F5A" w:rsidRPr="004939F4" w:rsidRDefault="003A2F5A" w:rsidP="003A2F5A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1E4DB3C" w14:textId="3056D4EF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3BB576C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</w:tcPr>
          <w:p w14:paraId="2515C724" w14:textId="0DF8FCD8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2,335</w:t>
            </w:r>
          </w:p>
        </w:tc>
        <w:tc>
          <w:tcPr>
            <w:tcW w:w="237" w:type="dxa"/>
          </w:tcPr>
          <w:p w14:paraId="4F85820D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4FDAFB9F" w14:textId="4555EA33" w:rsidR="003A2F5A" w:rsidRPr="00202BAE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1EF3E6DE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12" w:space="0" w:color="auto"/>
            </w:tcBorders>
          </w:tcPr>
          <w:p w14:paraId="0DEC9FE7" w14:textId="718FF25F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A2F5A" w:rsidRPr="00144BCF" w14:paraId="076B6BE8" w14:textId="77777777" w:rsidTr="006055BD">
        <w:tc>
          <w:tcPr>
            <w:tcW w:w="4139" w:type="dxa"/>
          </w:tcPr>
          <w:p w14:paraId="5E69EFD9" w14:textId="38199386" w:rsidR="003A2F5A" w:rsidRPr="00144BCF" w:rsidRDefault="003A2F5A" w:rsidP="003A2F5A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995" w:type="dxa"/>
            <w:tcBorders>
              <w:top w:val="single" w:sz="12" w:space="0" w:color="auto"/>
            </w:tcBorders>
          </w:tcPr>
          <w:p w14:paraId="2123381E" w14:textId="515B0D9D" w:rsidR="003A2F5A" w:rsidRPr="00144BCF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5F2C9A08" w14:textId="77777777" w:rsidR="003A2F5A" w:rsidRPr="00144BCF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94" w:type="dxa"/>
            <w:tcBorders>
              <w:top w:val="single" w:sz="12" w:space="0" w:color="auto"/>
            </w:tcBorders>
            <w:vAlign w:val="bottom"/>
          </w:tcPr>
          <w:p w14:paraId="4D1E1B84" w14:textId="77777777" w:rsidR="003A2F5A" w:rsidRPr="00144BCF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7" w:type="dxa"/>
          </w:tcPr>
          <w:p w14:paraId="17128566" w14:textId="77777777" w:rsidR="003A2F5A" w:rsidRPr="00144BCF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7" w:type="dxa"/>
            <w:gridSpan w:val="2"/>
            <w:tcBorders>
              <w:top w:val="single" w:sz="12" w:space="0" w:color="auto"/>
            </w:tcBorders>
            <w:vAlign w:val="bottom"/>
          </w:tcPr>
          <w:p w14:paraId="3C9469DB" w14:textId="77777777" w:rsidR="003A2F5A" w:rsidRPr="009621FA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24ADBB32" w14:textId="77777777" w:rsidR="003A2F5A" w:rsidRPr="00144BCF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12" w:space="0" w:color="auto"/>
            </w:tcBorders>
            <w:vAlign w:val="bottom"/>
          </w:tcPr>
          <w:p w14:paraId="37F32F54" w14:textId="77777777" w:rsidR="003A2F5A" w:rsidRPr="00144BCF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A2F5A" w:rsidRPr="007E51FF" w14:paraId="2C7E422E" w14:textId="77777777" w:rsidTr="004B68E6">
        <w:tc>
          <w:tcPr>
            <w:tcW w:w="4139" w:type="dxa"/>
          </w:tcPr>
          <w:p w14:paraId="0B0FE748" w14:textId="77777777" w:rsidR="003A2F5A" w:rsidRPr="004939F4" w:rsidRDefault="003A2F5A" w:rsidP="003A2F5A">
            <w:pPr>
              <w:spacing w:line="240" w:lineRule="auto"/>
              <w:ind w:firstLine="6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4939F4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เงินกู้ยืมและดอกเบี้ยค้างจ่ายจากบุคคลและ</w:t>
            </w:r>
          </w:p>
          <w:p w14:paraId="62F4C25F" w14:textId="7C287524" w:rsidR="003A2F5A" w:rsidRPr="004939F4" w:rsidRDefault="003A2F5A" w:rsidP="003A2F5A">
            <w:pPr>
              <w:spacing w:line="240" w:lineRule="auto"/>
              <w:ind w:firstLine="6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4939F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</w:t>
            </w:r>
            <w:r w:rsidRPr="004939F4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995" w:type="dxa"/>
            <w:vAlign w:val="bottom"/>
          </w:tcPr>
          <w:p w14:paraId="62D1A27B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F533F13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57A76F14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D5D2E6D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0ACAF57A" w14:textId="77777777" w:rsidR="003A2F5A" w:rsidRPr="00202BAE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2737EFAF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27F2E66A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A2F5A" w:rsidRPr="007E51FF" w14:paraId="6A121D5F" w14:textId="77777777" w:rsidTr="004B68E6">
        <w:tc>
          <w:tcPr>
            <w:tcW w:w="4139" w:type="dxa"/>
          </w:tcPr>
          <w:p w14:paraId="29CF829A" w14:textId="493AEEF2" w:rsidR="003A2F5A" w:rsidRPr="004939F4" w:rsidRDefault="003A2F5A" w:rsidP="003A2F5A">
            <w:pPr>
              <w:spacing w:line="240" w:lineRule="auto"/>
              <w:ind w:firstLine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B4D3E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8D2216B" w14:textId="22957D3F" w:rsidR="003A2F5A" w:rsidRPr="000B6516" w:rsidRDefault="00B6409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058C6AF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8CB05FB" w14:textId="2408A9A3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-</w:t>
            </w:r>
          </w:p>
        </w:tc>
        <w:tc>
          <w:tcPr>
            <w:tcW w:w="237" w:type="dxa"/>
            <w:shd w:val="clear" w:color="auto" w:fill="auto"/>
          </w:tcPr>
          <w:p w14:paraId="1FB1694B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74212681" w14:textId="665F34BE" w:rsidR="003A2F5A" w:rsidRPr="00202BAE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36CF0EE9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407BD7C9" w14:textId="25D5F73B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6,882</w:t>
            </w:r>
          </w:p>
        </w:tc>
      </w:tr>
      <w:tr w:rsidR="00B933B4" w:rsidRPr="007E51FF" w14:paraId="3A3B177A" w14:textId="77777777" w:rsidTr="004B68E6">
        <w:tc>
          <w:tcPr>
            <w:tcW w:w="4139" w:type="dxa"/>
          </w:tcPr>
          <w:p w14:paraId="53FDC02B" w14:textId="77777777" w:rsidR="00B933B4" w:rsidRPr="004939F4" w:rsidRDefault="00B933B4" w:rsidP="00B933B4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939F4">
              <w:rPr>
                <w:rFonts w:ascii="Browallia New" w:hAnsi="Browallia New" w:cs="Browalli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218B9" w14:textId="02433FB1" w:rsidR="00B933B4" w:rsidRPr="000B6516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44,494</w:t>
            </w:r>
          </w:p>
        </w:tc>
        <w:tc>
          <w:tcPr>
            <w:tcW w:w="243" w:type="dxa"/>
            <w:shd w:val="clear" w:color="auto" w:fill="auto"/>
          </w:tcPr>
          <w:p w14:paraId="593B48A6" w14:textId="77777777" w:rsidR="00B933B4" w:rsidRPr="004939F4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EE12B" w14:textId="7B608A68" w:rsidR="00B933B4" w:rsidRPr="004939F4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142,725</w:t>
            </w:r>
          </w:p>
        </w:tc>
        <w:tc>
          <w:tcPr>
            <w:tcW w:w="237" w:type="dxa"/>
            <w:shd w:val="clear" w:color="auto" w:fill="auto"/>
          </w:tcPr>
          <w:p w14:paraId="1CF118CC" w14:textId="77777777" w:rsidR="00B933B4" w:rsidRPr="004939F4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10C58" w14:textId="6D7745C5" w:rsidR="00B933B4" w:rsidRPr="009621FA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21FA">
              <w:rPr>
                <w:rFonts w:ascii="Browallia New" w:hAnsi="Browallia New" w:cs="Browallia New"/>
                <w:sz w:val="28"/>
                <w:szCs w:val="28"/>
              </w:rPr>
              <w:t>42,993</w:t>
            </w:r>
          </w:p>
        </w:tc>
        <w:tc>
          <w:tcPr>
            <w:tcW w:w="266" w:type="dxa"/>
          </w:tcPr>
          <w:p w14:paraId="08537BB1" w14:textId="77777777" w:rsidR="00B933B4" w:rsidRPr="004939F4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05BCE21D" w14:textId="1C7A4D2E" w:rsidR="00B933B4" w:rsidRPr="004939F4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69,881</w:t>
            </w:r>
          </w:p>
        </w:tc>
      </w:tr>
      <w:tr w:rsidR="003A2F5A" w:rsidRPr="007E51FF" w14:paraId="4CA821F3" w14:textId="77777777" w:rsidTr="004B68E6">
        <w:trPr>
          <w:trHeight w:val="56"/>
        </w:trPr>
        <w:tc>
          <w:tcPr>
            <w:tcW w:w="4139" w:type="dxa"/>
          </w:tcPr>
          <w:p w14:paraId="08006BDB" w14:textId="77777777" w:rsidR="003A2F5A" w:rsidRPr="004939F4" w:rsidRDefault="003A2F5A" w:rsidP="003A2F5A">
            <w:pPr>
              <w:spacing w:line="240" w:lineRule="auto"/>
              <w:ind w:firstLine="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939F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3365D72" w14:textId="6DD217AC" w:rsidR="003A2F5A" w:rsidRPr="000B6516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44,494</w:t>
            </w:r>
          </w:p>
        </w:tc>
        <w:tc>
          <w:tcPr>
            <w:tcW w:w="243" w:type="dxa"/>
            <w:shd w:val="clear" w:color="auto" w:fill="auto"/>
          </w:tcPr>
          <w:p w14:paraId="27AB8A53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AE6568F" w14:textId="41AAC0D3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142,725</w:t>
            </w:r>
          </w:p>
        </w:tc>
        <w:tc>
          <w:tcPr>
            <w:tcW w:w="237" w:type="dxa"/>
            <w:shd w:val="clear" w:color="auto" w:fill="auto"/>
          </w:tcPr>
          <w:p w14:paraId="7193A5EE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8519093" w14:textId="13BC9439" w:rsidR="003A2F5A" w:rsidRPr="00202BAE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42,993</w:t>
            </w:r>
          </w:p>
        </w:tc>
        <w:tc>
          <w:tcPr>
            <w:tcW w:w="266" w:type="dxa"/>
          </w:tcPr>
          <w:p w14:paraId="7C242DA4" w14:textId="77777777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2F7EF68" w14:textId="1AEFA0C6" w:rsidR="003A2F5A" w:rsidRPr="004939F4" w:rsidRDefault="003A2F5A" w:rsidP="003A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76,763</w:t>
            </w:r>
          </w:p>
        </w:tc>
      </w:tr>
    </w:tbl>
    <w:p w14:paraId="2EE42B2F" w14:textId="44E826E6" w:rsidR="004E01CC" w:rsidRDefault="004E01CC" w:rsidP="00944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92929D0" w14:textId="5B35C563" w:rsidR="000222DB" w:rsidRDefault="000222DB" w:rsidP="00944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8E242FA" w14:textId="5B304CC2" w:rsidR="000222DB" w:rsidRDefault="000222DB" w:rsidP="00944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6FD8371" w14:textId="26A88581" w:rsidR="000222DB" w:rsidRDefault="000222DB" w:rsidP="00944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A167E94" w14:textId="1DEC1F86" w:rsidR="000222DB" w:rsidRDefault="000222DB" w:rsidP="00944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6821BF1" w14:textId="77777777" w:rsidR="0010315E" w:rsidRDefault="0010315E" w:rsidP="00944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2F280D7" w14:textId="3C45A713" w:rsidR="000222DB" w:rsidRDefault="000222DB" w:rsidP="00944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894D4CC" w14:textId="40B4708C" w:rsidR="000222DB" w:rsidRDefault="000222DB" w:rsidP="00037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CEFD89E" w14:textId="00DD2C74" w:rsidR="00EF7996" w:rsidRDefault="00EF7996" w:rsidP="00944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939F4">
        <w:rPr>
          <w:rFonts w:ascii="Browallia New" w:hAnsi="Browallia New" w:cs="Browallia New" w:hint="cs"/>
          <w:sz w:val="28"/>
          <w:szCs w:val="28"/>
          <w:cs/>
          <w:lang w:val="en-GB"/>
        </w:rPr>
        <w:lastRenderedPageBreak/>
        <w:t xml:space="preserve">ในระหว่างปีสิ้นสุดวันที่ </w:t>
      </w:r>
      <w:r w:rsidRPr="004939F4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4939F4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ธันวาคม </w:t>
      </w:r>
      <w:r w:rsidRPr="004939F4">
        <w:rPr>
          <w:rFonts w:ascii="Browallia New" w:hAnsi="Browallia New" w:cs="Browallia New"/>
          <w:sz w:val="28"/>
          <w:szCs w:val="28"/>
          <w:lang w:val="en-GB"/>
        </w:rPr>
        <w:t>25</w:t>
      </w:r>
      <w:r w:rsidR="00F05054">
        <w:rPr>
          <w:rFonts w:ascii="Browallia New" w:hAnsi="Browallia New" w:cs="Browallia New"/>
          <w:sz w:val="28"/>
          <w:szCs w:val="28"/>
          <w:lang w:val="en-GB"/>
        </w:rPr>
        <w:t>6</w:t>
      </w:r>
      <w:r w:rsidR="0040102F">
        <w:rPr>
          <w:rFonts w:ascii="Browallia New" w:hAnsi="Browallia New" w:cs="Browallia New"/>
          <w:sz w:val="28"/>
          <w:szCs w:val="28"/>
          <w:lang w:val="en-GB"/>
        </w:rPr>
        <w:t>1</w:t>
      </w:r>
      <w:r w:rsidR="00A52F5C" w:rsidRPr="004939F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52F5C" w:rsidRPr="004939F4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 </w:t>
      </w:r>
      <w:r w:rsidR="00A52F5C" w:rsidRPr="004939F4">
        <w:rPr>
          <w:rFonts w:ascii="Browallia New" w:hAnsi="Browallia New" w:cs="Browallia New"/>
          <w:sz w:val="28"/>
          <w:szCs w:val="28"/>
        </w:rPr>
        <w:t>25</w:t>
      </w:r>
      <w:r w:rsidR="0040102F">
        <w:rPr>
          <w:rFonts w:ascii="Browallia New" w:hAnsi="Browallia New" w:cs="Browallia New"/>
          <w:sz w:val="28"/>
          <w:szCs w:val="28"/>
        </w:rPr>
        <w:t>60</w:t>
      </w:r>
      <w:r w:rsidRPr="004939F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939F4">
        <w:rPr>
          <w:rFonts w:ascii="Browallia New" w:hAnsi="Browallia New" w:cs="Browallia New" w:hint="cs"/>
          <w:sz w:val="28"/>
          <w:szCs w:val="28"/>
          <w:cs/>
          <w:lang w:val="en-GB"/>
        </w:rPr>
        <w:t>รายการเคลื่อนไหวของเงินกู้ยืม</w:t>
      </w:r>
      <w:r w:rsidR="00724039">
        <w:rPr>
          <w:rFonts w:ascii="Browallia New" w:hAnsi="Browallia New" w:cs="Browallia New"/>
          <w:sz w:val="28"/>
          <w:szCs w:val="28"/>
          <w:lang w:val="en-GB"/>
        </w:rPr>
        <w:t xml:space="preserve"> (</w:t>
      </w:r>
      <w:r w:rsidR="00724039">
        <w:rPr>
          <w:rFonts w:ascii="Browallia New" w:hAnsi="Browallia New" w:cs="Browallia New" w:hint="cs"/>
          <w:sz w:val="28"/>
          <w:szCs w:val="28"/>
          <w:cs/>
          <w:lang w:val="en-GB"/>
        </w:rPr>
        <w:t>ไม่รวมดอกเบี้ย</w:t>
      </w:r>
      <w:r w:rsidR="00724039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4939F4">
        <w:rPr>
          <w:rFonts w:ascii="Browallia New" w:hAnsi="Browallia New" w:cs="Browallia New" w:hint="cs"/>
          <w:sz w:val="28"/>
          <w:szCs w:val="28"/>
          <w:cs/>
          <w:lang w:val="en-GB"/>
        </w:rPr>
        <w:t>มีดังต่อไปนี้</w:t>
      </w:r>
    </w:p>
    <w:p w14:paraId="0855FDBE" w14:textId="77777777" w:rsidR="00B47DF1" w:rsidRDefault="00B47DF1" w:rsidP="00944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995"/>
        <w:gridCol w:w="243"/>
        <w:gridCol w:w="1003"/>
        <w:gridCol w:w="237"/>
        <w:gridCol w:w="11"/>
        <w:gridCol w:w="985"/>
        <w:gridCol w:w="266"/>
        <w:gridCol w:w="1048"/>
      </w:tblGrid>
      <w:tr w:rsidR="00BC7478" w:rsidRPr="004939F4" w14:paraId="64FDCEEA" w14:textId="77777777" w:rsidTr="0040102F">
        <w:tc>
          <w:tcPr>
            <w:tcW w:w="4122" w:type="dxa"/>
            <w:shd w:val="clear" w:color="auto" w:fill="auto"/>
          </w:tcPr>
          <w:p w14:paraId="37728C00" w14:textId="77777777" w:rsidR="00BC7478" w:rsidRPr="004939F4" w:rsidRDefault="00BC7478" w:rsidP="00BC7478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88" w:type="dxa"/>
            <w:gridSpan w:val="8"/>
            <w:shd w:val="clear" w:color="auto" w:fill="auto"/>
          </w:tcPr>
          <w:p w14:paraId="4071B371" w14:textId="77777777" w:rsidR="00BC7478" w:rsidRPr="004939F4" w:rsidRDefault="00BC7478" w:rsidP="00BC7478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BC7478" w:rsidRPr="004939F4" w14:paraId="44CA553F" w14:textId="77777777" w:rsidTr="0040102F">
        <w:trPr>
          <w:tblHeader/>
        </w:trPr>
        <w:tc>
          <w:tcPr>
            <w:tcW w:w="4122" w:type="dxa"/>
            <w:shd w:val="clear" w:color="auto" w:fill="auto"/>
          </w:tcPr>
          <w:p w14:paraId="77F7D12E" w14:textId="77777777" w:rsidR="00BC7478" w:rsidRPr="004939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20BA4F" w14:textId="77777777" w:rsidR="00BC7478" w:rsidRPr="004939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7798586A" w14:textId="77777777" w:rsidR="00BC7478" w:rsidRPr="004939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9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84D41E" w14:textId="77777777" w:rsidR="00BC7478" w:rsidRPr="004939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C7478" w:rsidRPr="004939F4" w14:paraId="0900F56C" w14:textId="77777777" w:rsidTr="0040102F">
        <w:trPr>
          <w:tblHeader/>
        </w:trPr>
        <w:tc>
          <w:tcPr>
            <w:tcW w:w="4122" w:type="dxa"/>
            <w:shd w:val="clear" w:color="auto" w:fill="auto"/>
          </w:tcPr>
          <w:p w14:paraId="21351D44" w14:textId="77777777" w:rsidR="00BC7478" w:rsidRPr="004939F4" w:rsidRDefault="00BC7478" w:rsidP="00BC7478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08935" w14:textId="13AFBAF5" w:rsidR="00BC7478" w:rsidRPr="004939F4" w:rsidRDefault="00BC7478" w:rsidP="00BC747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40102F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C5F04" w14:textId="77777777" w:rsidR="00BC7478" w:rsidRPr="004939F4" w:rsidRDefault="00BC7478" w:rsidP="00BC747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5EF19" w14:textId="02215E6E" w:rsidR="00BC7478" w:rsidRPr="004939F4" w:rsidRDefault="00BC7478" w:rsidP="00BC747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40102F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6527955" w14:textId="77777777" w:rsidR="00BC7478" w:rsidRPr="004939F4" w:rsidRDefault="00BC7478" w:rsidP="00BC747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59743" w14:textId="7E7EA95E" w:rsidR="00BC7478" w:rsidRPr="004939F4" w:rsidRDefault="00BC7478" w:rsidP="00BC747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40102F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88F99" w14:textId="77777777" w:rsidR="00BC7478" w:rsidRPr="004939F4" w:rsidRDefault="00BC7478" w:rsidP="00BC747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9CB82" w14:textId="2904987B" w:rsidR="00BC7478" w:rsidRPr="004939F4" w:rsidRDefault="00BC7478" w:rsidP="00BC747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40102F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BC7478" w:rsidRPr="00144BCF" w14:paraId="306E897A" w14:textId="77777777" w:rsidTr="0040102F">
        <w:trPr>
          <w:trHeight w:val="279"/>
        </w:trPr>
        <w:tc>
          <w:tcPr>
            <w:tcW w:w="4122" w:type="dxa"/>
            <w:shd w:val="clear" w:color="auto" w:fill="auto"/>
            <w:vAlign w:val="bottom"/>
          </w:tcPr>
          <w:p w14:paraId="04D3F6BF" w14:textId="77777777" w:rsidR="00BC7478" w:rsidRPr="00144BCF" w:rsidRDefault="00BC7478" w:rsidP="00BC747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2ADADF0" w14:textId="77777777" w:rsidR="00BC7478" w:rsidRPr="00144BC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6BF6C500" w14:textId="77777777" w:rsidR="00BC7478" w:rsidRPr="00144BC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74F071A8" w14:textId="77777777" w:rsidR="00BC7478" w:rsidRPr="00144BC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47452029" w14:textId="77777777" w:rsidR="00BC7478" w:rsidRPr="00144BC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41EF8E8D" w14:textId="77777777" w:rsidR="00BC7478" w:rsidRPr="00144BC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266" w:type="dxa"/>
            <w:shd w:val="clear" w:color="auto" w:fill="auto"/>
          </w:tcPr>
          <w:p w14:paraId="1E3C7FE8" w14:textId="77777777" w:rsidR="00BC7478" w:rsidRPr="00144BC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203A21A" w14:textId="77777777" w:rsidR="00BC7478" w:rsidRPr="00144BC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933B4" w:rsidRPr="00A61D6B" w14:paraId="1B68D0F1" w14:textId="77777777" w:rsidTr="0040102F">
        <w:trPr>
          <w:trHeight w:val="279"/>
        </w:trPr>
        <w:tc>
          <w:tcPr>
            <w:tcW w:w="4122" w:type="dxa"/>
            <w:shd w:val="clear" w:color="auto" w:fill="auto"/>
            <w:vAlign w:val="bottom"/>
          </w:tcPr>
          <w:p w14:paraId="1B9CD27B" w14:textId="77777777" w:rsidR="00B933B4" w:rsidRPr="004939F4" w:rsidRDefault="00B933B4" w:rsidP="00B933B4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939F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 </w:t>
            </w:r>
            <w:r w:rsidRPr="004939F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4939F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4939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A438542" w14:textId="572DC644" w:rsidR="00B933B4" w:rsidRPr="000B6516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137,900</w:t>
            </w:r>
          </w:p>
        </w:tc>
        <w:tc>
          <w:tcPr>
            <w:tcW w:w="243" w:type="dxa"/>
            <w:shd w:val="clear" w:color="auto" w:fill="auto"/>
          </w:tcPr>
          <w:p w14:paraId="3B5C273E" w14:textId="77777777" w:rsidR="00B933B4" w:rsidRPr="00C04DF6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595A4F70" w14:textId="6F441467" w:rsidR="00B933B4" w:rsidRPr="007B43EB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7543">
              <w:rPr>
                <w:rFonts w:ascii="Browallia New" w:hAnsi="Browallia New" w:cs="Browallia New"/>
                <w:sz w:val="28"/>
                <w:szCs w:val="28"/>
              </w:rPr>
              <w:t>10,</w:t>
            </w:r>
            <w:r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237" w:type="dxa"/>
            <w:shd w:val="clear" w:color="auto" w:fill="auto"/>
          </w:tcPr>
          <w:p w14:paraId="78A65453" w14:textId="77777777" w:rsidR="00B933B4" w:rsidRPr="00C04DF6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14:paraId="1FFDEFC9" w14:textId="05E90464" w:rsidR="00B933B4" w:rsidRPr="00202BAE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74,200</w:t>
            </w:r>
          </w:p>
        </w:tc>
        <w:tc>
          <w:tcPr>
            <w:tcW w:w="266" w:type="dxa"/>
            <w:shd w:val="clear" w:color="auto" w:fill="auto"/>
          </w:tcPr>
          <w:p w14:paraId="6BE4C0C4" w14:textId="77777777" w:rsidR="00B933B4" w:rsidRPr="00C04DF6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1C41BBC" w14:textId="4807636F" w:rsidR="00B933B4" w:rsidRPr="00577DF2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20,000</w:t>
            </w:r>
          </w:p>
        </w:tc>
      </w:tr>
      <w:tr w:rsidR="00B933B4" w:rsidRPr="00A61D6B" w14:paraId="44877425" w14:textId="77777777" w:rsidTr="0040102F">
        <w:tc>
          <w:tcPr>
            <w:tcW w:w="4122" w:type="dxa"/>
            <w:shd w:val="clear" w:color="auto" w:fill="auto"/>
            <w:vAlign w:val="bottom"/>
          </w:tcPr>
          <w:p w14:paraId="1F2478A2" w14:textId="77777777" w:rsidR="00B933B4" w:rsidRPr="004939F4" w:rsidRDefault="00B933B4" w:rsidP="00B933B4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939F4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4939F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กู้เพิ่ม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534927A" w14:textId="121C0116" w:rsidR="00B933B4" w:rsidRPr="000B6516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12,000</w:t>
            </w:r>
          </w:p>
        </w:tc>
        <w:tc>
          <w:tcPr>
            <w:tcW w:w="243" w:type="dxa"/>
            <w:shd w:val="clear" w:color="auto" w:fill="auto"/>
          </w:tcPr>
          <w:p w14:paraId="5CE431ED" w14:textId="77777777" w:rsidR="00B933B4" w:rsidRPr="006D4B50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395C489C" w14:textId="21CFABFB" w:rsidR="00B933B4" w:rsidRPr="007B43EB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7543">
              <w:rPr>
                <w:rFonts w:ascii="Browallia New" w:hAnsi="Browallia New" w:cs="Browallia New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</w:rPr>
              <w:t>86,200</w:t>
            </w:r>
          </w:p>
        </w:tc>
        <w:tc>
          <w:tcPr>
            <w:tcW w:w="237" w:type="dxa"/>
            <w:shd w:val="clear" w:color="auto" w:fill="auto"/>
          </w:tcPr>
          <w:p w14:paraId="245A57A6" w14:textId="77777777" w:rsidR="00B933B4" w:rsidRPr="00C04DF6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14:paraId="38E14004" w14:textId="575A206E" w:rsidR="00B933B4" w:rsidRPr="00202BAE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12,000</w:t>
            </w:r>
          </w:p>
        </w:tc>
        <w:tc>
          <w:tcPr>
            <w:tcW w:w="266" w:type="dxa"/>
            <w:shd w:val="clear" w:color="auto" w:fill="auto"/>
          </w:tcPr>
          <w:p w14:paraId="3461A296" w14:textId="77777777" w:rsidR="00B933B4" w:rsidRPr="00712767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048" w:type="dxa"/>
            <w:shd w:val="clear" w:color="auto" w:fill="auto"/>
          </w:tcPr>
          <w:p w14:paraId="20A712C3" w14:textId="5E7E83A5" w:rsidR="00B933B4" w:rsidRPr="00577DF2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147,000</w:t>
            </w:r>
          </w:p>
        </w:tc>
      </w:tr>
      <w:tr w:rsidR="00B933B4" w:rsidRPr="00A61D6B" w14:paraId="6B1C970C" w14:textId="77777777" w:rsidTr="0040102F">
        <w:tc>
          <w:tcPr>
            <w:tcW w:w="4122" w:type="dxa"/>
            <w:shd w:val="clear" w:color="auto" w:fill="auto"/>
            <w:vAlign w:val="bottom"/>
          </w:tcPr>
          <w:p w14:paraId="1B7F76DA" w14:textId="1D905AAC" w:rsidR="00B933B4" w:rsidRPr="004939F4" w:rsidRDefault="00B933B4" w:rsidP="00B933B4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939F4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4939F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="00E17D5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939F4">
              <w:rPr>
                <w:rFonts w:ascii="Browallia New" w:hAnsi="Browallia New" w:cs="Browalli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3FF40A5" w14:textId="57626F6C" w:rsidR="00B933B4" w:rsidRPr="000B6516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(108,900)</w:t>
            </w:r>
          </w:p>
        </w:tc>
        <w:tc>
          <w:tcPr>
            <w:tcW w:w="243" w:type="dxa"/>
            <w:shd w:val="clear" w:color="auto" w:fill="auto"/>
          </w:tcPr>
          <w:p w14:paraId="725FBD4D" w14:textId="77777777" w:rsidR="00B933B4" w:rsidRPr="006D4B50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5DEE1820" w14:textId="370579B3" w:rsidR="00B933B4" w:rsidRPr="00577DF2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7543">
              <w:rPr>
                <w:rFonts w:ascii="Browallia New" w:hAnsi="Browallia New" w:cs="Browallia New"/>
                <w:sz w:val="28"/>
                <w:szCs w:val="28"/>
              </w:rPr>
              <w:t>(5</w:t>
            </w:r>
            <w:r>
              <w:rPr>
                <w:rFonts w:ascii="Browallia New" w:hAnsi="Browallia New" w:cs="Browallia New"/>
                <w:sz w:val="28"/>
                <w:szCs w:val="28"/>
              </w:rPr>
              <w:t>8,300</w:t>
            </w:r>
            <w:r w:rsidRPr="0077754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122065DC" w14:textId="77777777" w:rsidR="00B933B4" w:rsidRPr="00C04DF6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14:paraId="7FF0616A" w14:textId="379B0D54" w:rsidR="00B933B4" w:rsidRPr="00202BAE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(46,700)</w:t>
            </w:r>
          </w:p>
        </w:tc>
        <w:tc>
          <w:tcPr>
            <w:tcW w:w="266" w:type="dxa"/>
            <w:shd w:val="clear" w:color="auto" w:fill="auto"/>
          </w:tcPr>
          <w:p w14:paraId="43D61E10" w14:textId="77777777" w:rsidR="00B933B4" w:rsidRPr="00712767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048" w:type="dxa"/>
            <w:shd w:val="clear" w:color="auto" w:fill="auto"/>
          </w:tcPr>
          <w:p w14:paraId="084C1DB6" w14:textId="368D477B" w:rsidR="00B933B4" w:rsidRPr="00577DF2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(92,800)</w:t>
            </w:r>
          </w:p>
        </w:tc>
      </w:tr>
      <w:tr w:rsidR="00B933B4" w:rsidRPr="00A61D6B" w14:paraId="6EFE70C9" w14:textId="77777777" w:rsidTr="0040102F">
        <w:tc>
          <w:tcPr>
            <w:tcW w:w="4122" w:type="dxa"/>
            <w:shd w:val="clear" w:color="auto" w:fill="auto"/>
            <w:vAlign w:val="bottom"/>
          </w:tcPr>
          <w:p w14:paraId="42DB8F96" w14:textId="77777777" w:rsidR="00B933B4" w:rsidRPr="004939F4" w:rsidRDefault="00B933B4" w:rsidP="00B933B4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4939F4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</w:t>
            </w:r>
            <w:r w:rsidRPr="004939F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939F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4939F4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4939F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C203A71" w14:textId="7659788B" w:rsidR="00B933B4" w:rsidRPr="000B6516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41,000</w:t>
            </w:r>
          </w:p>
        </w:tc>
        <w:tc>
          <w:tcPr>
            <w:tcW w:w="243" w:type="dxa"/>
            <w:shd w:val="clear" w:color="auto" w:fill="auto"/>
          </w:tcPr>
          <w:p w14:paraId="7B6EEFCB" w14:textId="77777777" w:rsidR="00B933B4" w:rsidRPr="006D4B50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9F22A91" w14:textId="681AA6BC" w:rsidR="00B933B4" w:rsidRPr="007B43EB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7543">
              <w:rPr>
                <w:rFonts w:ascii="Browallia New" w:hAnsi="Browallia New" w:cs="Browallia New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</w:rPr>
              <w:t>37,900</w:t>
            </w:r>
          </w:p>
        </w:tc>
        <w:tc>
          <w:tcPr>
            <w:tcW w:w="237" w:type="dxa"/>
            <w:shd w:val="clear" w:color="auto" w:fill="auto"/>
          </w:tcPr>
          <w:p w14:paraId="0A57E534" w14:textId="77777777" w:rsidR="00B933B4" w:rsidRPr="00C04DF6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900BE46" w14:textId="525B2289" w:rsidR="00B933B4" w:rsidRPr="00202BAE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39,500</w:t>
            </w:r>
          </w:p>
        </w:tc>
        <w:tc>
          <w:tcPr>
            <w:tcW w:w="266" w:type="dxa"/>
            <w:shd w:val="clear" w:color="auto" w:fill="auto"/>
          </w:tcPr>
          <w:p w14:paraId="5C908115" w14:textId="77777777" w:rsidR="00B933B4" w:rsidRPr="00712767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EB4F3EC" w14:textId="64FBFACB" w:rsidR="00B933B4" w:rsidRPr="00577DF2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74,200</w:t>
            </w:r>
          </w:p>
        </w:tc>
      </w:tr>
    </w:tbl>
    <w:p w14:paraId="54D4C4F8" w14:textId="77777777" w:rsidR="000222DB" w:rsidRDefault="000222DB" w:rsidP="00646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032DD6F" w14:textId="6BCA5D6F" w:rsidR="00813F26" w:rsidRDefault="00813F26" w:rsidP="00646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565A5C">
        <w:rPr>
          <w:rFonts w:ascii="Browallia New" w:hAnsi="Browallia New" w:cs="Browallia New"/>
          <w:sz w:val="28"/>
          <w:szCs w:val="28"/>
          <w:cs/>
        </w:rPr>
        <w:t>เงินกู้ยืมระยะสั้น</w:t>
      </w:r>
      <w:r w:rsidR="00DA617A">
        <w:rPr>
          <w:rFonts w:ascii="Browallia New" w:hAnsi="Browallia New" w:cs="Browallia New" w:hint="cs"/>
          <w:sz w:val="28"/>
          <w:szCs w:val="28"/>
          <w:cs/>
        </w:rPr>
        <w:t>จาก</w:t>
      </w:r>
      <w:r w:rsidR="003C6367">
        <w:rPr>
          <w:rFonts w:ascii="Browallia New" w:hAnsi="Browallia New" w:cs="Browallia New" w:hint="cs"/>
          <w:sz w:val="28"/>
          <w:szCs w:val="28"/>
          <w:cs/>
        </w:rPr>
        <w:t>บุคคลและบริษัทที่เกี่ยวข้อง</w:t>
      </w:r>
      <w:r w:rsidRPr="00565A5C">
        <w:rPr>
          <w:rFonts w:ascii="Browallia New" w:hAnsi="Browallia New" w:cs="Browallia New"/>
          <w:sz w:val="28"/>
          <w:szCs w:val="28"/>
          <w:cs/>
        </w:rPr>
        <w:t>ดังกล่าวอยู่ในรูปแบบตั๋วสัญญาใช้เงิน โดยมีอัตราดอกเบี้ยร้อย</w:t>
      </w:r>
      <w:r w:rsidRPr="003D14A4">
        <w:rPr>
          <w:rFonts w:ascii="Browallia New" w:hAnsi="Browallia New" w:cs="Browallia New"/>
          <w:sz w:val="28"/>
          <w:szCs w:val="28"/>
          <w:cs/>
        </w:rPr>
        <w:t xml:space="preserve">ละ </w:t>
      </w:r>
      <w:r w:rsidR="008B7A70" w:rsidRPr="00470CDA">
        <w:rPr>
          <w:rFonts w:ascii="Browallia New" w:hAnsi="Browallia New" w:cs="Browallia New"/>
          <w:sz w:val="28"/>
          <w:szCs w:val="28"/>
        </w:rPr>
        <w:t>4.</w:t>
      </w:r>
      <w:r w:rsidRPr="00470CDA">
        <w:rPr>
          <w:rFonts w:ascii="Browallia New" w:hAnsi="Browallia New" w:cs="Browallia New"/>
          <w:sz w:val="28"/>
          <w:szCs w:val="28"/>
        </w:rPr>
        <w:t>00</w:t>
      </w:r>
      <w:r w:rsidR="00417182" w:rsidRPr="00470CDA">
        <w:rPr>
          <w:rFonts w:ascii="Browallia New" w:hAnsi="Browallia New" w:cs="Browallia New"/>
          <w:sz w:val="28"/>
          <w:szCs w:val="28"/>
        </w:rPr>
        <w:t xml:space="preserve"> – </w:t>
      </w:r>
      <w:r w:rsidR="00682ACA" w:rsidRPr="00470CDA">
        <w:rPr>
          <w:rFonts w:ascii="Browallia New" w:hAnsi="Browallia New" w:cs="Browallia New"/>
          <w:sz w:val="28"/>
          <w:szCs w:val="28"/>
        </w:rPr>
        <w:t>6</w:t>
      </w:r>
      <w:r w:rsidR="003829D5" w:rsidRPr="00470CDA">
        <w:rPr>
          <w:rFonts w:ascii="Browallia New" w:hAnsi="Browallia New" w:cs="Browallia New"/>
          <w:sz w:val="28"/>
          <w:szCs w:val="28"/>
        </w:rPr>
        <w:t>.00</w:t>
      </w:r>
      <w:r w:rsidRPr="00470CDA">
        <w:rPr>
          <w:rFonts w:ascii="Browallia New" w:hAnsi="Browallia New" w:cs="Browallia New"/>
          <w:sz w:val="28"/>
          <w:szCs w:val="28"/>
        </w:rPr>
        <w:t xml:space="preserve"> </w:t>
      </w:r>
      <w:r w:rsidRPr="00470CDA">
        <w:rPr>
          <w:rFonts w:ascii="Browallia New" w:hAnsi="Browallia New" w:cs="Browallia New"/>
          <w:sz w:val="28"/>
          <w:szCs w:val="28"/>
          <w:cs/>
        </w:rPr>
        <w:t>ต่อปี (</w:t>
      </w:r>
      <w:r w:rsidRPr="00470CDA">
        <w:rPr>
          <w:rFonts w:ascii="Browallia New" w:hAnsi="Browallia New" w:cs="Browallia New"/>
          <w:sz w:val="28"/>
          <w:szCs w:val="28"/>
        </w:rPr>
        <w:t>25</w:t>
      </w:r>
      <w:r w:rsidR="0040102F" w:rsidRPr="00470CDA">
        <w:rPr>
          <w:rFonts w:ascii="Browallia New" w:hAnsi="Browallia New" w:cs="Browallia New"/>
          <w:sz w:val="28"/>
          <w:szCs w:val="28"/>
        </w:rPr>
        <w:t>6</w:t>
      </w:r>
      <w:r w:rsidR="003C6367">
        <w:rPr>
          <w:rFonts w:ascii="Browallia New" w:hAnsi="Browallia New" w:cs="Browallia New"/>
          <w:sz w:val="28"/>
          <w:szCs w:val="28"/>
          <w:lang w:val="en-GB"/>
        </w:rPr>
        <w:t>0</w:t>
      </w:r>
      <w:r w:rsidRPr="00470CDA">
        <w:rPr>
          <w:rFonts w:ascii="Browallia New" w:hAnsi="Browallia New" w:cs="Browallia New"/>
          <w:sz w:val="28"/>
          <w:szCs w:val="28"/>
        </w:rPr>
        <w:t xml:space="preserve"> : </w:t>
      </w:r>
      <w:r w:rsidRPr="00470CDA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30534B" w:rsidRPr="00470CDA">
        <w:rPr>
          <w:rFonts w:ascii="Browallia New" w:hAnsi="Browallia New" w:cs="Browallia New"/>
          <w:sz w:val="28"/>
          <w:szCs w:val="28"/>
        </w:rPr>
        <w:t>4.00</w:t>
      </w:r>
      <w:r w:rsidR="000574CD" w:rsidRPr="00470CD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0574CD" w:rsidRPr="00470CDA">
        <w:rPr>
          <w:rFonts w:ascii="Browallia New" w:hAnsi="Browallia New" w:cs="Browallia New"/>
          <w:sz w:val="28"/>
          <w:szCs w:val="28"/>
        </w:rPr>
        <w:t xml:space="preserve">– </w:t>
      </w:r>
      <w:r w:rsidR="00F61DAB">
        <w:rPr>
          <w:rFonts w:ascii="Browallia New" w:hAnsi="Browallia New" w:cs="Browallia New"/>
          <w:sz w:val="28"/>
          <w:szCs w:val="28"/>
        </w:rPr>
        <w:t>15</w:t>
      </w:r>
      <w:r w:rsidR="0040102F" w:rsidRPr="00470CDA">
        <w:rPr>
          <w:rFonts w:ascii="Browallia New" w:hAnsi="Browallia New" w:cs="Browallia New"/>
          <w:sz w:val="28"/>
          <w:szCs w:val="28"/>
        </w:rPr>
        <w:t>.00</w:t>
      </w:r>
      <w:r w:rsidRPr="00470CDA">
        <w:rPr>
          <w:rFonts w:ascii="Browallia New" w:hAnsi="Browallia New" w:cs="Browallia New"/>
          <w:sz w:val="28"/>
          <w:szCs w:val="28"/>
        </w:rPr>
        <w:t xml:space="preserve"> </w:t>
      </w:r>
      <w:r w:rsidRPr="00470CDA">
        <w:rPr>
          <w:rFonts w:ascii="Browallia New" w:hAnsi="Browallia New" w:cs="Browallia New"/>
          <w:sz w:val="28"/>
          <w:szCs w:val="28"/>
          <w:cs/>
        </w:rPr>
        <w:t>ต่อปี) และมีกำหนดชำระคืนเมื่อทวงถาม โดยไม่มีหลักประกัน</w:t>
      </w:r>
    </w:p>
    <w:p w14:paraId="2A65ADCA" w14:textId="2754E4C3" w:rsidR="00813F26" w:rsidRPr="009621FA" w:rsidRDefault="00813F26" w:rsidP="00813F26">
      <w:pPr>
        <w:rPr>
          <w:rFonts w:ascii="Browallia New" w:hAnsi="Browallia New" w:cs="Browallia New"/>
          <w:sz w:val="28"/>
          <w:szCs w:val="28"/>
        </w:rPr>
      </w:pPr>
    </w:p>
    <w:tbl>
      <w:tblPr>
        <w:tblW w:w="8895" w:type="dxa"/>
        <w:tblInd w:w="456" w:type="dxa"/>
        <w:tblLayout w:type="fixed"/>
        <w:tblLook w:val="0000" w:firstRow="0" w:lastRow="0" w:firstColumn="0" w:lastColumn="0" w:noHBand="0" w:noVBand="0"/>
      </w:tblPr>
      <w:tblGrid>
        <w:gridCol w:w="4104"/>
        <w:gridCol w:w="1020"/>
        <w:gridCol w:w="240"/>
        <w:gridCol w:w="996"/>
        <w:gridCol w:w="240"/>
        <w:gridCol w:w="972"/>
        <w:gridCol w:w="264"/>
        <w:gridCol w:w="1059"/>
      </w:tblGrid>
      <w:tr w:rsidR="00813F26" w:rsidRPr="007B43EB" w14:paraId="5829EBF1" w14:textId="77777777" w:rsidTr="009621FA">
        <w:trPr>
          <w:tblHeader/>
        </w:trPr>
        <w:tc>
          <w:tcPr>
            <w:tcW w:w="4104" w:type="dxa"/>
          </w:tcPr>
          <w:p w14:paraId="494443F9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91" w:type="dxa"/>
            <w:gridSpan w:val="7"/>
          </w:tcPr>
          <w:p w14:paraId="5AF084F7" w14:textId="77777777" w:rsidR="00813F26" w:rsidRPr="007B43EB" w:rsidRDefault="00813F26" w:rsidP="00A875CD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813F26" w:rsidRPr="007B43EB" w14:paraId="41D2303C" w14:textId="77777777" w:rsidTr="009621FA">
        <w:trPr>
          <w:tblHeader/>
        </w:trPr>
        <w:tc>
          <w:tcPr>
            <w:tcW w:w="4104" w:type="dxa"/>
          </w:tcPr>
          <w:p w14:paraId="5B4D7230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56" w:type="dxa"/>
            <w:gridSpan w:val="3"/>
            <w:tcBorders>
              <w:bottom w:val="single" w:sz="4" w:space="0" w:color="auto"/>
            </w:tcBorders>
          </w:tcPr>
          <w:p w14:paraId="45227C05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56FCAAD3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95" w:type="dxa"/>
            <w:gridSpan w:val="3"/>
            <w:tcBorders>
              <w:bottom w:val="single" w:sz="4" w:space="0" w:color="auto"/>
            </w:tcBorders>
          </w:tcPr>
          <w:p w14:paraId="363246C8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13F26" w:rsidRPr="007B43EB" w14:paraId="2E77E786" w14:textId="77777777" w:rsidTr="009621FA">
        <w:trPr>
          <w:tblHeader/>
        </w:trPr>
        <w:tc>
          <w:tcPr>
            <w:tcW w:w="4104" w:type="dxa"/>
          </w:tcPr>
          <w:p w14:paraId="379155E0" w14:textId="77777777" w:rsidR="00813F26" w:rsidRPr="007B43EB" w:rsidRDefault="00813F26" w:rsidP="00A875CD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83150" w14:textId="4F16F423" w:rsidR="00813F26" w:rsidRPr="007B43EB" w:rsidRDefault="007D53B8" w:rsidP="00A875C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EC422E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32A8BA15" w14:textId="77777777" w:rsidR="00813F26" w:rsidRPr="007B43EB" w:rsidRDefault="00813F26" w:rsidP="00A875C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78050" w14:textId="7839ABD9" w:rsidR="00813F26" w:rsidRPr="007B43EB" w:rsidRDefault="007D53B8" w:rsidP="00A875C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EC422E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240" w:type="dxa"/>
            <w:vAlign w:val="bottom"/>
          </w:tcPr>
          <w:p w14:paraId="6B0237E1" w14:textId="77777777" w:rsidR="00813F26" w:rsidRPr="007B43EB" w:rsidRDefault="00813F26" w:rsidP="00A875C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4F26A321" w14:textId="13B8D564" w:rsidR="00813F26" w:rsidRPr="007B43EB" w:rsidRDefault="007D53B8" w:rsidP="00A875C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EC422E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184D1483" w14:textId="77777777" w:rsidR="00813F26" w:rsidRPr="007B43EB" w:rsidRDefault="00813F26" w:rsidP="00A875C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8B22A" w14:textId="19D528D4" w:rsidR="00813F26" w:rsidRPr="007B43EB" w:rsidRDefault="007D53B8" w:rsidP="00A875C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EC422E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813F26" w:rsidRPr="007B43EB" w14:paraId="754EAEDD" w14:textId="77777777" w:rsidTr="009621FA">
        <w:trPr>
          <w:trHeight w:val="279"/>
        </w:trPr>
        <w:tc>
          <w:tcPr>
            <w:tcW w:w="4104" w:type="dxa"/>
            <w:vAlign w:val="center"/>
          </w:tcPr>
          <w:p w14:paraId="48F9D998" w14:textId="77777777" w:rsidR="00813F26" w:rsidRPr="007B43EB" w:rsidRDefault="00813F26" w:rsidP="00A875CD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020" w:type="dxa"/>
            <w:vAlign w:val="bottom"/>
          </w:tcPr>
          <w:p w14:paraId="341D74DC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6918F130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6" w:type="dxa"/>
            <w:vAlign w:val="bottom"/>
          </w:tcPr>
          <w:p w14:paraId="7CE9B366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2C943EA6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E34440A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46231663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4B1EBD3D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13F26" w:rsidRPr="007B43EB" w14:paraId="042AD469" w14:textId="77777777" w:rsidTr="009621FA">
        <w:tc>
          <w:tcPr>
            <w:tcW w:w="4104" w:type="dxa"/>
          </w:tcPr>
          <w:p w14:paraId="66974F17" w14:textId="77777777" w:rsidR="00813F26" w:rsidRPr="007B43EB" w:rsidRDefault="00813F26" w:rsidP="00A875CD">
            <w:pPr>
              <w:tabs>
                <w:tab w:val="clear" w:pos="227"/>
                <w:tab w:val="left" w:pos="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ผู้บริหารสำคัญ</w:t>
            </w:r>
          </w:p>
        </w:tc>
        <w:tc>
          <w:tcPr>
            <w:tcW w:w="1020" w:type="dxa"/>
            <w:vAlign w:val="bottom"/>
          </w:tcPr>
          <w:p w14:paraId="55C21A78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127E43C4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6" w:type="dxa"/>
            <w:vAlign w:val="bottom"/>
          </w:tcPr>
          <w:p w14:paraId="10FA6556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710E5162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D54FED5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4" w:type="dxa"/>
          </w:tcPr>
          <w:p w14:paraId="50C11050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59" w:type="dxa"/>
            <w:vAlign w:val="bottom"/>
          </w:tcPr>
          <w:p w14:paraId="199BAC39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933B4" w:rsidRPr="00202BAE" w14:paraId="1B30F6B3" w14:textId="77777777" w:rsidTr="009621FA">
        <w:tc>
          <w:tcPr>
            <w:tcW w:w="4104" w:type="dxa"/>
            <w:vAlign w:val="bottom"/>
          </w:tcPr>
          <w:p w14:paraId="7A23817B" w14:textId="77777777" w:rsidR="00B933B4" w:rsidRPr="00202BAE" w:rsidRDefault="00B933B4" w:rsidP="00B933B4">
            <w:pPr>
              <w:pStyle w:val="Footer"/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ผลประโยชน์หลังออกจากงาน</w:t>
            </w:r>
          </w:p>
        </w:tc>
        <w:tc>
          <w:tcPr>
            <w:tcW w:w="1020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3F2B3482" w14:textId="3EDBDE8B" w:rsidR="00B933B4" w:rsidRPr="000B6516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6,841</w:t>
            </w:r>
          </w:p>
        </w:tc>
        <w:tc>
          <w:tcPr>
            <w:tcW w:w="240" w:type="dxa"/>
            <w:shd w:val="clear" w:color="auto" w:fill="auto"/>
          </w:tcPr>
          <w:p w14:paraId="778A3D8F" w14:textId="77777777" w:rsidR="00B933B4" w:rsidRPr="000B6516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6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0D688B17" w14:textId="1071C429" w:rsidR="00B933B4" w:rsidRPr="00202BAE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4,464</w:t>
            </w:r>
          </w:p>
        </w:tc>
        <w:tc>
          <w:tcPr>
            <w:tcW w:w="240" w:type="dxa"/>
          </w:tcPr>
          <w:p w14:paraId="7EACB9CF" w14:textId="77777777" w:rsidR="00B933B4" w:rsidRPr="00202BAE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43612CD7" w14:textId="3BCD9046" w:rsidR="00B933B4" w:rsidRPr="00202BAE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5,084</w:t>
            </w:r>
          </w:p>
        </w:tc>
        <w:tc>
          <w:tcPr>
            <w:tcW w:w="264" w:type="dxa"/>
          </w:tcPr>
          <w:p w14:paraId="02020AA7" w14:textId="77777777" w:rsidR="00B933B4" w:rsidRPr="00202BAE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59" w:type="dxa"/>
            <w:tcBorders>
              <w:bottom w:val="single" w:sz="12" w:space="0" w:color="auto"/>
            </w:tcBorders>
            <w:vAlign w:val="bottom"/>
          </w:tcPr>
          <w:p w14:paraId="235F5447" w14:textId="17E07BEB" w:rsidR="00B933B4" w:rsidRPr="00202BAE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  <w:lang w:val="en-GB"/>
              </w:rPr>
              <w:t>3,273</w:t>
            </w:r>
          </w:p>
        </w:tc>
      </w:tr>
    </w:tbl>
    <w:p w14:paraId="343ACB84" w14:textId="77777777" w:rsidR="000A72CD" w:rsidRPr="009621FA" w:rsidRDefault="000A72CD" w:rsidP="001D7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00B58BC" w14:textId="77777777" w:rsidR="006E1078" w:rsidRPr="00202BAE" w:rsidRDefault="006E1078" w:rsidP="00AE6BB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202BAE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>เงินสดและรายการเทียบเท่าเงินสด</w:t>
      </w:r>
    </w:p>
    <w:p w14:paraId="0E57EE68" w14:textId="77777777" w:rsidR="00050F55" w:rsidRPr="009621FA" w:rsidRDefault="00050F55" w:rsidP="00AE6BB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</w:p>
    <w:tbl>
      <w:tblPr>
        <w:tblW w:w="886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16"/>
        <w:gridCol w:w="987"/>
        <w:gridCol w:w="249"/>
        <w:gridCol w:w="1011"/>
        <w:gridCol w:w="237"/>
        <w:gridCol w:w="960"/>
        <w:gridCol w:w="240"/>
        <w:gridCol w:w="1065"/>
      </w:tblGrid>
      <w:tr w:rsidR="006E1078" w:rsidRPr="00202BAE" w14:paraId="0120BC24" w14:textId="77777777" w:rsidTr="009621FA">
        <w:tc>
          <w:tcPr>
            <w:tcW w:w="4116" w:type="dxa"/>
          </w:tcPr>
          <w:p w14:paraId="5E61C88C" w14:textId="77777777" w:rsidR="006E1078" w:rsidRPr="00202BAE" w:rsidRDefault="006E1078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49" w:type="dxa"/>
            <w:gridSpan w:val="7"/>
          </w:tcPr>
          <w:p w14:paraId="6857889C" w14:textId="77777777" w:rsidR="006E1078" w:rsidRPr="00202BAE" w:rsidRDefault="006E1078" w:rsidP="00AE6BB0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6E1078" w:rsidRPr="00202BAE" w14:paraId="38AA276D" w14:textId="77777777" w:rsidTr="009621FA">
        <w:tc>
          <w:tcPr>
            <w:tcW w:w="4116" w:type="dxa"/>
          </w:tcPr>
          <w:p w14:paraId="5FDE6108" w14:textId="77777777" w:rsidR="006E1078" w:rsidRPr="00202BAE" w:rsidRDefault="006E1078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47" w:type="dxa"/>
            <w:gridSpan w:val="3"/>
            <w:tcBorders>
              <w:bottom w:val="single" w:sz="4" w:space="0" w:color="auto"/>
            </w:tcBorders>
          </w:tcPr>
          <w:p w14:paraId="713D5356" w14:textId="77777777" w:rsidR="006E1078" w:rsidRPr="00202BAE" w:rsidRDefault="006E1078" w:rsidP="00AE6BB0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58B2F0F8" w14:textId="77777777" w:rsidR="006E1078" w:rsidRPr="00202BAE" w:rsidRDefault="006E1078" w:rsidP="00AE6BB0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5" w:type="dxa"/>
            <w:gridSpan w:val="3"/>
            <w:tcBorders>
              <w:bottom w:val="single" w:sz="4" w:space="0" w:color="auto"/>
            </w:tcBorders>
          </w:tcPr>
          <w:p w14:paraId="63D33521" w14:textId="77777777" w:rsidR="006E1078" w:rsidRPr="00202BAE" w:rsidRDefault="006E1078" w:rsidP="00AE6BB0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56222" w:rsidRPr="00202BAE" w14:paraId="60CDBC6B" w14:textId="77777777" w:rsidTr="009621FA">
        <w:tc>
          <w:tcPr>
            <w:tcW w:w="4116" w:type="dxa"/>
          </w:tcPr>
          <w:p w14:paraId="72B764C6" w14:textId="77777777" w:rsidR="00D56222" w:rsidRPr="00202BAE" w:rsidRDefault="00D56222" w:rsidP="00D56222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1FA84" w14:textId="6DF6B90A" w:rsidR="00D56222" w:rsidRPr="00202BAE" w:rsidRDefault="007D53B8" w:rsidP="00D5622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EC422E" w:rsidRPr="00202BAE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49" w:type="dxa"/>
            <w:tcBorders>
              <w:top w:val="single" w:sz="4" w:space="0" w:color="auto"/>
            </w:tcBorders>
            <w:vAlign w:val="bottom"/>
          </w:tcPr>
          <w:p w14:paraId="611453B9" w14:textId="77777777" w:rsidR="00D56222" w:rsidRPr="00202BAE" w:rsidRDefault="00D56222" w:rsidP="00D5622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CBBC5" w14:textId="54B18C9B" w:rsidR="00D56222" w:rsidRPr="00202BAE" w:rsidRDefault="007D53B8" w:rsidP="00D5622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EC422E" w:rsidRPr="00202BAE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237" w:type="dxa"/>
            <w:vAlign w:val="bottom"/>
          </w:tcPr>
          <w:p w14:paraId="261C5886" w14:textId="77777777" w:rsidR="00D56222" w:rsidRPr="00202BAE" w:rsidRDefault="00D56222" w:rsidP="00D5622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CCBFF" w14:textId="7CEC600D" w:rsidR="00D56222" w:rsidRPr="00202BAE" w:rsidRDefault="007D53B8" w:rsidP="00D5622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EC422E" w:rsidRPr="00202BAE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56AABBC5" w14:textId="77777777" w:rsidR="00D56222" w:rsidRPr="00202BAE" w:rsidRDefault="00D56222" w:rsidP="00D5622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24F01" w14:textId="65341D8E" w:rsidR="00D56222" w:rsidRPr="00202BAE" w:rsidRDefault="007D53B8" w:rsidP="00D5622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EC422E" w:rsidRPr="00202BAE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6E1078" w:rsidRPr="00202BAE" w14:paraId="6CF7BB92" w14:textId="77777777" w:rsidTr="009621FA">
        <w:trPr>
          <w:trHeight w:val="370"/>
        </w:trPr>
        <w:tc>
          <w:tcPr>
            <w:tcW w:w="4116" w:type="dxa"/>
          </w:tcPr>
          <w:p w14:paraId="4FC233CE" w14:textId="77777777" w:rsidR="006E1078" w:rsidRPr="00202BAE" w:rsidRDefault="006E1078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684A44FE" w14:textId="77777777" w:rsidR="006E1078" w:rsidRPr="00202BAE" w:rsidRDefault="006E1078" w:rsidP="00AE6BB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0445B857" w14:textId="77777777" w:rsidR="006E1078" w:rsidRPr="00202BAE" w:rsidRDefault="006E1078" w:rsidP="00AE6BB0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01BDA2F2" w14:textId="77777777" w:rsidR="006E1078" w:rsidRPr="00202BAE" w:rsidRDefault="006E1078" w:rsidP="00AE6BB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6320E060" w14:textId="77777777" w:rsidR="006E1078" w:rsidRPr="00202BAE" w:rsidRDefault="006E1078" w:rsidP="00AE6BB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7F4CA122" w14:textId="77777777" w:rsidR="006E1078" w:rsidRPr="00202BAE" w:rsidRDefault="006E1078" w:rsidP="00AE6BB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39CE9987" w14:textId="77777777" w:rsidR="006E1078" w:rsidRPr="00202BAE" w:rsidRDefault="006E1078" w:rsidP="00AE6BB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45E49367" w14:textId="77777777" w:rsidR="006E1078" w:rsidRPr="00202BAE" w:rsidRDefault="006E1078" w:rsidP="00AE6BB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933B4" w:rsidRPr="00202BAE" w14:paraId="5A22EDF9" w14:textId="77777777" w:rsidTr="009621FA">
        <w:tc>
          <w:tcPr>
            <w:tcW w:w="4116" w:type="dxa"/>
          </w:tcPr>
          <w:p w14:paraId="76E3B21E" w14:textId="77777777" w:rsidR="00B933B4" w:rsidRPr="00202BAE" w:rsidRDefault="00B933B4" w:rsidP="00B933B4">
            <w:pPr>
              <w:pStyle w:val="a6"/>
              <w:tabs>
                <w:tab w:val="left" w:pos="1260"/>
              </w:tabs>
              <w:ind w:firstLine="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987" w:type="dxa"/>
            <w:shd w:val="clear" w:color="auto" w:fill="auto"/>
          </w:tcPr>
          <w:p w14:paraId="18352043" w14:textId="6758B70A" w:rsidR="00B933B4" w:rsidRPr="000B6516" w:rsidRDefault="00B933B4" w:rsidP="00B933B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 xml:space="preserve"> 1,294</w:t>
            </w:r>
          </w:p>
        </w:tc>
        <w:tc>
          <w:tcPr>
            <w:tcW w:w="249" w:type="dxa"/>
            <w:shd w:val="clear" w:color="auto" w:fill="auto"/>
          </w:tcPr>
          <w:p w14:paraId="49236B74" w14:textId="77777777" w:rsidR="00B933B4" w:rsidRPr="00202BAE" w:rsidRDefault="00B933B4" w:rsidP="00B933B4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6EDE150F" w14:textId="34993655" w:rsidR="00B933B4" w:rsidRPr="00202BAE" w:rsidRDefault="00B933B4" w:rsidP="00B933B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 xml:space="preserve">  4,074</w:t>
            </w:r>
          </w:p>
        </w:tc>
        <w:tc>
          <w:tcPr>
            <w:tcW w:w="237" w:type="dxa"/>
          </w:tcPr>
          <w:p w14:paraId="58DACB12" w14:textId="77777777" w:rsidR="00B933B4" w:rsidRPr="00202BAE" w:rsidRDefault="00B933B4" w:rsidP="00B933B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60" w:type="dxa"/>
          </w:tcPr>
          <w:p w14:paraId="5CAD5DA9" w14:textId="70D1ECB3" w:rsidR="00B933B4" w:rsidRPr="00202BAE" w:rsidRDefault="00B933B4" w:rsidP="00B933B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318</w:t>
            </w:r>
          </w:p>
        </w:tc>
        <w:tc>
          <w:tcPr>
            <w:tcW w:w="240" w:type="dxa"/>
          </w:tcPr>
          <w:p w14:paraId="01EEFA5C" w14:textId="77777777" w:rsidR="00B933B4" w:rsidRPr="00202BAE" w:rsidRDefault="00B933B4" w:rsidP="00B933B4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4807465B" w14:textId="582F7FB2" w:rsidR="00B933B4" w:rsidRPr="00202BAE" w:rsidRDefault="00B933B4" w:rsidP="00B933B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331</w:t>
            </w:r>
          </w:p>
        </w:tc>
      </w:tr>
      <w:tr w:rsidR="00B933B4" w:rsidRPr="00202BAE" w14:paraId="5CA0EA7B" w14:textId="77777777" w:rsidTr="009621FA">
        <w:tc>
          <w:tcPr>
            <w:tcW w:w="4116" w:type="dxa"/>
          </w:tcPr>
          <w:p w14:paraId="09103CEE" w14:textId="77777777" w:rsidR="00B933B4" w:rsidRPr="00202BAE" w:rsidRDefault="00B933B4" w:rsidP="00B933B4">
            <w:pPr>
              <w:pStyle w:val="a6"/>
              <w:tabs>
                <w:tab w:val="left" w:pos="1260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เงินฝากธนาคาร</w:t>
            </w:r>
          </w:p>
        </w:tc>
        <w:tc>
          <w:tcPr>
            <w:tcW w:w="987" w:type="dxa"/>
            <w:shd w:val="clear" w:color="auto" w:fill="auto"/>
          </w:tcPr>
          <w:p w14:paraId="4EFE3746" w14:textId="77777777" w:rsidR="00B933B4" w:rsidRPr="000B6516" w:rsidRDefault="00B933B4" w:rsidP="00B933B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099B56D8" w14:textId="77777777" w:rsidR="00B933B4" w:rsidRPr="00202BAE" w:rsidRDefault="00B933B4" w:rsidP="00B933B4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275F4ADA" w14:textId="77777777" w:rsidR="00B933B4" w:rsidRPr="00202BAE" w:rsidRDefault="00B933B4" w:rsidP="00B933B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DC75162" w14:textId="77777777" w:rsidR="00B933B4" w:rsidRPr="00202BAE" w:rsidRDefault="00B933B4" w:rsidP="00B933B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60" w:type="dxa"/>
          </w:tcPr>
          <w:p w14:paraId="3289DB51" w14:textId="77777777" w:rsidR="00B933B4" w:rsidRPr="00202BAE" w:rsidRDefault="00B933B4" w:rsidP="00B933B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6DAF8D89" w14:textId="77777777" w:rsidR="00B933B4" w:rsidRPr="00202BAE" w:rsidRDefault="00B933B4" w:rsidP="00B933B4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02D5BC2E" w14:textId="77777777" w:rsidR="00B933B4" w:rsidRPr="00202BAE" w:rsidRDefault="00B933B4" w:rsidP="00B933B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933B4" w:rsidRPr="00202BAE" w14:paraId="5A25B770" w14:textId="77777777" w:rsidTr="009621FA">
        <w:tc>
          <w:tcPr>
            <w:tcW w:w="4116" w:type="dxa"/>
          </w:tcPr>
          <w:p w14:paraId="24504C40" w14:textId="77777777" w:rsidR="00B933B4" w:rsidRPr="00202BAE" w:rsidRDefault="00B933B4" w:rsidP="00B933B4">
            <w:pPr>
              <w:tabs>
                <w:tab w:val="num" w:pos="540"/>
              </w:tabs>
              <w:spacing w:line="240" w:lineRule="auto"/>
              <w:ind w:left="720" w:hanging="36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987" w:type="dxa"/>
            <w:shd w:val="clear" w:color="auto" w:fill="auto"/>
          </w:tcPr>
          <w:p w14:paraId="3789FC61" w14:textId="5172D7EB" w:rsidR="00B933B4" w:rsidRPr="000B6516" w:rsidRDefault="00B933B4" w:rsidP="00B933B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34,073</w:t>
            </w:r>
          </w:p>
        </w:tc>
        <w:tc>
          <w:tcPr>
            <w:tcW w:w="249" w:type="dxa"/>
            <w:shd w:val="clear" w:color="auto" w:fill="auto"/>
          </w:tcPr>
          <w:p w14:paraId="43A3F9DE" w14:textId="77777777" w:rsidR="00B933B4" w:rsidRPr="00202BAE" w:rsidRDefault="00B933B4" w:rsidP="00B933B4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04B59152" w14:textId="74C628F4" w:rsidR="00B933B4" w:rsidRPr="00202BAE" w:rsidRDefault="00B933B4" w:rsidP="00B933B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15,362</w:t>
            </w:r>
          </w:p>
        </w:tc>
        <w:tc>
          <w:tcPr>
            <w:tcW w:w="237" w:type="dxa"/>
          </w:tcPr>
          <w:p w14:paraId="449497D5" w14:textId="77777777" w:rsidR="00B933B4" w:rsidRPr="00202BAE" w:rsidRDefault="00B933B4" w:rsidP="00B933B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60" w:type="dxa"/>
          </w:tcPr>
          <w:p w14:paraId="1391A431" w14:textId="407289E9" w:rsidR="00B933B4" w:rsidRPr="00202BAE" w:rsidRDefault="00B933B4" w:rsidP="00B933B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  <w:lang w:val="en-GB"/>
              </w:rPr>
              <w:t>29,594</w:t>
            </w:r>
          </w:p>
        </w:tc>
        <w:tc>
          <w:tcPr>
            <w:tcW w:w="240" w:type="dxa"/>
          </w:tcPr>
          <w:p w14:paraId="5554AF29" w14:textId="77777777" w:rsidR="00B933B4" w:rsidRPr="00202BAE" w:rsidRDefault="00B933B4" w:rsidP="00B933B4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2CD09D0D" w14:textId="3142C4B4" w:rsidR="00B933B4" w:rsidRPr="00202BAE" w:rsidRDefault="00B933B4" w:rsidP="00B933B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  <w:lang w:val="en-GB"/>
              </w:rPr>
              <w:t>7,339</w:t>
            </w:r>
          </w:p>
        </w:tc>
      </w:tr>
      <w:tr w:rsidR="00B933B4" w:rsidRPr="00202BAE" w14:paraId="3E82C52E" w14:textId="77777777" w:rsidTr="009621FA">
        <w:tc>
          <w:tcPr>
            <w:tcW w:w="4116" w:type="dxa"/>
          </w:tcPr>
          <w:p w14:paraId="73FB3AF8" w14:textId="77777777" w:rsidR="00B933B4" w:rsidRPr="00202BAE" w:rsidRDefault="00B933B4" w:rsidP="00B933B4">
            <w:pPr>
              <w:tabs>
                <w:tab w:val="num" w:pos="540"/>
              </w:tabs>
              <w:spacing w:line="240" w:lineRule="auto"/>
              <w:ind w:left="36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987" w:type="dxa"/>
            <w:shd w:val="clear" w:color="auto" w:fill="auto"/>
          </w:tcPr>
          <w:p w14:paraId="081242E5" w14:textId="3DD231AE" w:rsidR="00B933B4" w:rsidRPr="000B6516" w:rsidRDefault="00B933B4" w:rsidP="00B933B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43,659</w:t>
            </w:r>
          </w:p>
        </w:tc>
        <w:tc>
          <w:tcPr>
            <w:tcW w:w="249" w:type="dxa"/>
            <w:shd w:val="clear" w:color="auto" w:fill="auto"/>
          </w:tcPr>
          <w:p w14:paraId="3F9CF5FA" w14:textId="77777777" w:rsidR="00B933B4" w:rsidRPr="00202BAE" w:rsidRDefault="00B933B4" w:rsidP="00B933B4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039546CC" w14:textId="711DFCD1" w:rsidR="00B933B4" w:rsidRPr="00202BAE" w:rsidRDefault="00B933B4" w:rsidP="00B933B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43,342</w:t>
            </w:r>
          </w:p>
        </w:tc>
        <w:tc>
          <w:tcPr>
            <w:tcW w:w="237" w:type="dxa"/>
          </w:tcPr>
          <w:p w14:paraId="10C9C4D2" w14:textId="77777777" w:rsidR="00B933B4" w:rsidRPr="00202BAE" w:rsidRDefault="00B933B4" w:rsidP="00B933B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60" w:type="dxa"/>
          </w:tcPr>
          <w:p w14:paraId="2790756C" w14:textId="0521854B" w:rsidR="00B933B4" w:rsidRPr="00202BAE" w:rsidRDefault="00B933B4" w:rsidP="00B933B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  <w:lang w:val="en-GB"/>
              </w:rPr>
              <w:t>25,478</w:t>
            </w:r>
          </w:p>
        </w:tc>
        <w:tc>
          <w:tcPr>
            <w:tcW w:w="240" w:type="dxa"/>
          </w:tcPr>
          <w:p w14:paraId="6BF56E7F" w14:textId="77777777" w:rsidR="00B933B4" w:rsidRPr="00202BAE" w:rsidRDefault="00B933B4" w:rsidP="00B933B4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419CFC2B" w14:textId="6980FC96" w:rsidR="00B933B4" w:rsidRPr="00202BAE" w:rsidRDefault="00B933B4" w:rsidP="00B933B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  <w:lang w:val="en-GB"/>
              </w:rPr>
              <w:t>27,834</w:t>
            </w:r>
          </w:p>
        </w:tc>
      </w:tr>
      <w:tr w:rsidR="00B933B4" w:rsidRPr="00202BAE" w14:paraId="5702B55E" w14:textId="77777777" w:rsidTr="009621FA">
        <w:tc>
          <w:tcPr>
            <w:tcW w:w="4116" w:type="dxa"/>
          </w:tcPr>
          <w:p w14:paraId="39D33B18" w14:textId="77777777" w:rsidR="00B933B4" w:rsidRPr="00202BAE" w:rsidRDefault="00B933B4" w:rsidP="00B933B4">
            <w:pPr>
              <w:tabs>
                <w:tab w:val="left" w:pos="1260"/>
              </w:tabs>
              <w:spacing w:line="240" w:lineRule="auto"/>
              <w:ind w:firstLine="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987" w:type="dxa"/>
            <w:shd w:val="clear" w:color="auto" w:fill="auto"/>
          </w:tcPr>
          <w:p w14:paraId="778EE933" w14:textId="43C8BBD9" w:rsidR="00B933B4" w:rsidRPr="000B6516" w:rsidRDefault="00B933B4" w:rsidP="00B933B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91</w:t>
            </w:r>
          </w:p>
        </w:tc>
        <w:tc>
          <w:tcPr>
            <w:tcW w:w="249" w:type="dxa"/>
            <w:shd w:val="clear" w:color="auto" w:fill="auto"/>
          </w:tcPr>
          <w:p w14:paraId="40952F6E" w14:textId="77777777" w:rsidR="00B933B4" w:rsidRPr="00202BAE" w:rsidRDefault="00B933B4" w:rsidP="00B933B4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36496A00" w14:textId="2678D896" w:rsidR="00B933B4" w:rsidRPr="00202BAE" w:rsidRDefault="00B933B4" w:rsidP="00B933B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90</w:t>
            </w:r>
          </w:p>
        </w:tc>
        <w:tc>
          <w:tcPr>
            <w:tcW w:w="237" w:type="dxa"/>
          </w:tcPr>
          <w:p w14:paraId="39745013" w14:textId="77777777" w:rsidR="00B933B4" w:rsidRPr="00202BAE" w:rsidRDefault="00B933B4" w:rsidP="00B933B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60" w:type="dxa"/>
          </w:tcPr>
          <w:p w14:paraId="3E30CD15" w14:textId="720332F5" w:rsidR="00B933B4" w:rsidRPr="00202BAE" w:rsidRDefault="00B933B4" w:rsidP="00B933B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</w:tcPr>
          <w:p w14:paraId="713872D8" w14:textId="77777777" w:rsidR="00B933B4" w:rsidRPr="00202BAE" w:rsidRDefault="00B933B4" w:rsidP="00B933B4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1D9ACEF8" w14:textId="14670679" w:rsidR="00B933B4" w:rsidRPr="00202BAE" w:rsidRDefault="00B933B4" w:rsidP="00B933B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-</w:t>
            </w:r>
          </w:p>
        </w:tc>
      </w:tr>
      <w:tr w:rsidR="00B933B4" w:rsidRPr="00202BAE" w14:paraId="086FDE61" w14:textId="77777777" w:rsidTr="009621FA">
        <w:tc>
          <w:tcPr>
            <w:tcW w:w="4116" w:type="dxa"/>
            <w:vAlign w:val="center"/>
          </w:tcPr>
          <w:p w14:paraId="1DF4B69C" w14:textId="77777777" w:rsidR="00B933B4" w:rsidRPr="00202BAE" w:rsidRDefault="00B933B4" w:rsidP="00B933B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00E41E2" w14:textId="06DB534B" w:rsidR="00B933B4" w:rsidRPr="000B6516" w:rsidRDefault="00B933B4" w:rsidP="00B933B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79,117</w:t>
            </w:r>
          </w:p>
        </w:tc>
        <w:tc>
          <w:tcPr>
            <w:tcW w:w="249" w:type="dxa"/>
            <w:shd w:val="clear" w:color="auto" w:fill="auto"/>
          </w:tcPr>
          <w:p w14:paraId="4E025251" w14:textId="77777777" w:rsidR="00B933B4" w:rsidRPr="00202BAE" w:rsidRDefault="00B933B4" w:rsidP="00B933B4">
            <w:pPr>
              <w:tabs>
                <w:tab w:val="clear" w:pos="907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A1CD7C0" w14:textId="0519B34F" w:rsidR="00B933B4" w:rsidRPr="00202BAE" w:rsidRDefault="00B933B4" w:rsidP="00B933B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</w:rPr>
              <w:t>62,868</w:t>
            </w:r>
          </w:p>
        </w:tc>
        <w:tc>
          <w:tcPr>
            <w:tcW w:w="237" w:type="dxa"/>
          </w:tcPr>
          <w:p w14:paraId="4F8DB0EC" w14:textId="77777777" w:rsidR="00B933B4" w:rsidRPr="00202BAE" w:rsidRDefault="00B933B4" w:rsidP="00B933B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12" w:space="0" w:color="auto"/>
            </w:tcBorders>
          </w:tcPr>
          <w:p w14:paraId="09C93537" w14:textId="7FC6E15A" w:rsidR="00B933B4" w:rsidRPr="00202BAE" w:rsidRDefault="00B933B4" w:rsidP="00B933B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  <w:lang w:val="en-GB"/>
              </w:rPr>
              <w:t>55,390</w:t>
            </w:r>
          </w:p>
        </w:tc>
        <w:tc>
          <w:tcPr>
            <w:tcW w:w="240" w:type="dxa"/>
          </w:tcPr>
          <w:p w14:paraId="070B2C8A" w14:textId="77777777" w:rsidR="00B933B4" w:rsidRPr="00202BAE" w:rsidRDefault="00B933B4" w:rsidP="00B933B4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12" w:space="0" w:color="auto"/>
            </w:tcBorders>
          </w:tcPr>
          <w:p w14:paraId="52B86E64" w14:textId="4F700CB9" w:rsidR="00B933B4" w:rsidRPr="00202BAE" w:rsidRDefault="00B933B4" w:rsidP="00B933B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2BAE">
              <w:rPr>
                <w:rFonts w:ascii="Browallia New" w:hAnsi="Browallia New" w:cs="Browallia New"/>
                <w:sz w:val="28"/>
                <w:szCs w:val="28"/>
                <w:lang w:val="en-GB"/>
              </w:rPr>
              <w:t>35,504</w:t>
            </w:r>
          </w:p>
        </w:tc>
      </w:tr>
    </w:tbl>
    <w:p w14:paraId="016E7C50" w14:textId="0195340A" w:rsidR="00B53396" w:rsidRDefault="00B53396" w:rsidP="00433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53FA2438" w14:textId="3E4C6837" w:rsidR="000222DB" w:rsidRDefault="000222DB" w:rsidP="00433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1446CC31" w14:textId="7B142ED7" w:rsidR="000222DB" w:rsidRDefault="000222DB" w:rsidP="00433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5055F367" w14:textId="218EDB98" w:rsidR="000222DB" w:rsidRDefault="000222DB" w:rsidP="00433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008B07D3" w14:textId="70B7E691" w:rsidR="0010315E" w:rsidRDefault="0010315E" w:rsidP="00433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5A153C5D" w14:textId="77777777" w:rsidR="0010315E" w:rsidRDefault="0010315E" w:rsidP="00433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2FEC79DC" w14:textId="77777777" w:rsidR="00B92180" w:rsidRDefault="00B92180" w:rsidP="00433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29988EBE" w14:textId="7C6DCF3E" w:rsidR="00B53396" w:rsidRPr="00433AF0" w:rsidRDefault="005753E0" w:rsidP="009621F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4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32"/>
          <w:tab w:val="left" w:pos="2500"/>
        </w:tabs>
        <w:spacing w:line="240" w:lineRule="auto"/>
        <w:ind w:hanging="599"/>
        <w:jc w:val="thaiDistribute"/>
        <w:rPr>
          <w:rFonts w:ascii="Browallia New" w:eastAsia="Cordia New" w:hAnsi="Browallia New" w:cs="Browallia New"/>
          <w:sz w:val="28"/>
          <w:szCs w:val="28"/>
          <w:u w:val="single"/>
          <w:lang w:val="th-TH" w:eastAsia="th-TH"/>
        </w:rPr>
      </w:pPr>
      <w:r w:rsidRPr="00433AF0">
        <w:rPr>
          <w:rFonts w:ascii="Browallia New" w:eastAsia="Cordia New" w:hAnsi="Browallia New" w:cs="Browallia New"/>
          <w:sz w:val="28"/>
          <w:szCs w:val="28"/>
          <w:u w:val="single"/>
          <w:cs/>
          <w:lang w:val="th-TH" w:eastAsia="th-TH"/>
        </w:rPr>
        <w:lastRenderedPageBreak/>
        <w:t>ลูกหนี้การค้า</w:t>
      </w:r>
    </w:p>
    <w:p w14:paraId="2E7F5A86" w14:textId="77777777" w:rsidR="00B53396" w:rsidRPr="00747399" w:rsidRDefault="00B53396" w:rsidP="00B53396">
      <w:pPr>
        <w:pStyle w:val="CordiaNew"/>
        <w:tabs>
          <w:tab w:val="clear" w:pos="4153"/>
          <w:tab w:val="left" w:pos="426"/>
          <w:tab w:val="left" w:pos="540"/>
        </w:tabs>
        <w:ind w:left="426"/>
        <w:jc w:val="both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89A9E93" w14:textId="6E550FC9" w:rsidR="005753E0" w:rsidRPr="001F605B" w:rsidRDefault="005753E0" w:rsidP="009621FA">
      <w:pPr>
        <w:spacing w:line="240" w:lineRule="auto"/>
        <w:ind w:left="426" w:firstLine="24"/>
        <w:rPr>
          <w:rFonts w:ascii="Browallia New" w:hAnsi="Browallia New" w:cs="Browallia New"/>
          <w:sz w:val="28"/>
          <w:szCs w:val="28"/>
        </w:rPr>
      </w:pPr>
      <w:r w:rsidRPr="001F605B">
        <w:rPr>
          <w:rFonts w:ascii="Browallia New" w:hAnsi="Browallia New" w:cs="Browallia New"/>
          <w:sz w:val="28"/>
          <w:szCs w:val="28"/>
          <w:cs/>
        </w:rPr>
        <w:t xml:space="preserve">ยอดคงเหลือ ณ วันที่ </w:t>
      </w:r>
      <w:r w:rsidR="00B96D45" w:rsidRPr="001F605B">
        <w:rPr>
          <w:rFonts w:ascii="Browallia New" w:hAnsi="Browallia New" w:cs="Browallia New"/>
          <w:sz w:val="28"/>
          <w:szCs w:val="28"/>
          <w:lang w:val="en-GB"/>
        </w:rPr>
        <w:t>31</w:t>
      </w:r>
      <w:r w:rsidR="00B96D45" w:rsidRPr="001F605B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="00C02968" w:rsidRPr="001F605B">
        <w:rPr>
          <w:rFonts w:ascii="Browallia New" w:hAnsi="Browallia New" w:cs="Browallia New"/>
          <w:sz w:val="28"/>
          <w:szCs w:val="28"/>
        </w:rPr>
        <w:t>25</w:t>
      </w:r>
      <w:r w:rsidR="007D53B8">
        <w:rPr>
          <w:rFonts w:ascii="Browallia New" w:hAnsi="Browallia New" w:cs="Browallia New"/>
          <w:sz w:val="28"/>
          <w:szCs w:val="28"/>
        </w:rPr>
        <w:t>6</w:t>
      </w:r>
      <w:r w:rsidR="00AD09E5">
        <w:rPr>
          <w:rFonts w:ascii="Browallia New" w:hAnsi="Browallia New" w:cs="Browallia New"/>
          <w:sz w:val="28"/>
          <w:szCs w:val="28"/>
        </w:rPr>
        <w:t>1</w:t>
      </w:r>
      <w:r w:rsidR="00B96D45" w:rsidRPr="001F605B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</w:t>
      </w:r>
      <w:r w:rsidRPr="001F605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1F605B">
        <w:rPr>
          <w:rFonts w:ascii="Browallia New" w:hAnsi="Browallia New" w:cs="Browallia New"/>
          <w:sz w:val="28"/>
          <w:szCs w:val="28"/>
          <w:lang w:val="en-GB"/>
        </w:rPr>
        <w:t>25</w:t>
      </w:r>
      <w:r w:rsidR="00AD09E5">
        <w:rPr>
          <w:rFonts w:ascii="Browallia New" w:hAnsi="Browallia New" w:cs="Browallia New"/>
          <w:sz w:val="28"/>
          <w:szCs w:val="28"/>
          <w:lang w:val="en-GB"/>
        </w:rPr>
        <w:t>60</w:t>
      </w:r>
      <w:r w:rsidRPr="001F605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1F605B">
        <w:rPr>
          <w:rFonts w:ascii="Browallia New" w:hAnsi="Browallia New" w:cs="Browallia New"/>
          <w:sz w:val="28"/>
          <w:szCs w:val="28"/>
          <w:cs/>
        </w:rPr>
        <w:t>แยกตามอายุหนี้ที่ค้างชำระได้ดังนี้</w:t>
      </w:r>
    </w:p>
    <w:p w14:paraId="2EC219FC" w14:textId="77777777" w:rsidR="005753E0" w:rsidRPr="00747399" w:rsidRDefault="005753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061" w:type="dxa"/>
        <w:tblInd w:w="450" w:type="dxa"/>
        <w:tblLook w:val="01E0" w:firstRow="1" w:lastRow="1" w:firstColumn="1" w:lastColumn="1" w:noHBand="0" w:noVBand="0"/>
      </w:tblPr>
      <w:tblGrid>
        <w:gridCol w:w="3987"/>
        <w:gridCol w:w="1017"/>
        <w:gridCol w:w="283"/>
        <w:gridCol w:w="1076"/>
        <w:gridCol w:w="283"/>
        <w:gridCol w:w="1067"/>
        <w:gridCol w:w="266"/>
        <w:gridCol w:w="1082"/>
      </w:tblGrid>
      <w:tr w:rsidR="005753E0" w:rsidRPr="001F605B" w14:paraId="5FADD557" w14:textId="77777777" w:rsidTr="007343EE">
        <w:tc>
          <w:tcPr>
            <w:tcW w:w="3987" w:type="dxa"/>
          </w:tcPr>
          <w:p w14:paraId="676BB54E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074" w:type="dxa"/>
            <w:gridSpan w:val="7"/>
          </w:tcPr>
          <w:p w14:paraId="2A176C98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753E0" w:rsidRPr="001F605B" w14:paraId="0DB5B488" w14:textId="77777777" w:rsidTr="007343EE">
        <w:trPr>
          <w:trHeight w:val="351"/>
        </w:trPr>
        <w:tc>
          <w:tcPr>
            <w:tcW w:w="3987" w:type="dxa"/>
          </w:tcPr>
          <w:p w14:paraId="2ADE4771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6" w:type="dxa"/>
            <w:gridSpan w:val="3"/>
            <w:tcBorders>
              <w:bottom w:val="single" w:sz="4" w:space="0" w:color="auto"/>
            </w:tcBorders>
          </w:tcPr>
          <w:p w14:paraId="2C6795EA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CEF0003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tcBorders>
              <w:bottom w:val="single" w:sz="4" w:space="0" w:color="auto"/>
            </w:tcBorders>
          </w:tcPr>
          <w:p w14:paraId="17E029F1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33F47" w:rsidRPr="001F605B" w14:paraId="5D4D6496" w14:textId="77777777" w:rsidTr="007343EE">
        <w:trPr>
          <w:trHeight w:val="351"/>
        </w:trPr>
        <w:tc>
          <w:tcPr>
            <w:tcW w:w="3987" w:type="dxa"/>
          </w:tcPr>
          <w:p w14:paraId="0EDB7ECE" w14:textId="77777777" w:rsidR="00633F47" w:rsidRPr="001F605B" w:rsidRDefault="00633F47" w:rsidP="00633F4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59C5D8F" w14:textId="27AC6DCD" w:rsidR="00633F47" w:rsidRPr="001F605B" w:rsidRDefault="007D53B8" w:rsidP="00633F4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7343EE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83" w:type="dxa"/>
            <w:vAlign w:val="bottom"/>
          </w:tcPr>
          <w:p w14:paraId="2ABDFDAF" w14:textId="77777777" w:rsidR="00633F47" w:rsidRPr="001F605B" w:rsidRDefault="00633F47" w:rsidP="00633F4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55B9E808" w14:textId="127EC9E0" w:rsidR="00633F47" w:rsidRPr="001F605B" w:rsidRDefault="007D53B8" w:rsidP="00633F4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7343EE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283" w:type="dxa"/>
            <w:vAlign w:val="bottom"/>
          </w:tcPr>
          <w:p w14:paraId="5807635B" w14:textId="77777777" w:rsidR="00633F47" w:rsidRPr="001F605B" w:rsidRDefault="00633F47" w:rsidP="00633F4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2E7B7BD7" w14:textId="0A4556CD" w:rsidR="00633F47" w:rsidRPr="001F605B" w:rsidRDefault="007D53B8" w:rsidP="00633F4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7343EE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66" w:type="dxa"/>
            <w:vAlign w:val="bottom"/>
          </w:tcPr>
          <w:p w14:paraId="524AC284" w14:textId="77777777" w:rsidR="00633F47" w:rsidRPr="001F605B" w:rsidRDefault="00633F47" w:rsidP="00633F4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191532DF" w14:textId="4D11915D" w:rsidR="00633F47" w:rsidRPr="001F605B" w:rsidRDefault="007D53B8" w:rsidP="00633F4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7343EE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633F47" w:rsidRPr="001F605B" w14:paraId="043E26BB" w14:textId="77777777" w:rsidTr="007343EE">
        <w:trPr>
          <w:trHeight w:val="89"/>
        </w:trPr>
        <w:tc>
          <w:tcPr>
            <w:tcW w:w="3987" w:type="dxa"/>
          </w:tcPr>
          <w:p w14:paraId="7D18A495" w14:textId="77777777" w:rsidR="00633F47" w:rsidRPr="001F605B" w:rsidRDefault="00633F47" w:rsidP="00633F47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356EDD05" w14:textId="77777777" w:rsidR="00633F47" w:rsidRPr="001F605B" w:rsidRDefault="00633F47" w:rsidP="00633F4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21CA13" w14:textId="77777777" w:rsidR="00633F47" w:rsidRPr="001F605B" w:rsidRDefault="00633F47" w:rsidP="00633F4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76" w:type="dxa"/>
            <w:vAlign w:val="bottom"/>
          </w:tcPr>
          <w:p w14:paraId="20524320" w14:textId="77777777" w:rsidR="00633F47" w:rsidRPr="001F605B" w:rsidRDefault="00633F47" w:rsidP="0063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E5DECC" w14:textId="77777777" w:rsidR="00633F47" w:rsidRPr="001F605B" w:rsidRDefault="00633F47" w:rsidP="00633F4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23A0E61E" w14:textId="77777777" w:rsidR="00633F47" w:rsidRPr="001F605B" w:rsidRDefault="00633F47" w:rsidP="00633F4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66" w:type="dxa"/>
          </w:tcPr>
          <w:p w14:paraId="6EA8D49A" w14:textId="77777777" w:rsidR="00633F47" w:rsidRPr="001F605B" w:rsidRDefault="00633F47" w:rsidP="00633F4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5DF111A1" w14:textId="77777777" w:rsidR="00633F47" w:rsidRPr="001F605B" w:rsidRDefault="00633F47" w:rsidP="0063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933B4" w:rsidRPr="001F605B" w14:paraId="6C8F04E3" w14:textId="77777777" w:rsidTr="007343EE">
        <w:trPr>
          <w:trHeight w:val="113"/>
        </w:trPr>
        <w:tc>
          <w:tcPr>
            <w:tcW w:w="3987" w:type="dxa"/>
          </w:tcPr>
          <w:p w14:paraId="5F609438" w14:textId="77777777" w:rsidR="00B933B4" w:rsidRPr="001F605B" w:rsidRDefault="00B933B4" w:rsidP="00B933B4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17" w:type="dxa"/>
            <w:shd w:val="clear" w:color="auto" w:fill="auto"/>
          </w:tcPr>
          <w:p w14:paraId="172322B4" w14:textId="08E346CB" w:rsidR="00B933B4" w:rsidRPr="00E9078D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078D">
              <w:rPr>
                <w:rFonts w:ascii="Browallia New" w:hAnsi="Browallia New" w:cs="Browallia New"/>
                <w:sz w:val="28"/>
                <w:szCs w:val="28"/>
              </w:rPr>
              <w:t>246,11</w:t>
            </w:r>
            <w:r w:rsidR="00E9078D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39F71E9F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585E7B53" w14:textId="7E2282D3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308,995</w:t>
            </w:r>
          </w:p>
        </w:tc>
        <w:tc>
          <w:tcPr>
            <w:tcW w:w="283" w:type="dxa"/>
          </w:tcPr>
          <w:p w14:paraId="3BADF685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1BD71E37" w14:textId="0EA8C4BA" w:rsidR="00B933B4" w:rsidRPr="00315C0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5C0B">
              <w:rPr>
                <w:rFonts w:ascii="Browallia New" w:hAnsi="Browallia New" w:cs="Browallia New"/>
                <w:sz w:val="28"/>
                <w:szCs w:val="28"/>
              </w:rPr>
              <w:t>221,035</w:t>
            </w:r>
          </w:p>
        </w:tc>
        <w:tc>
          <w:tcPr>
            <w:tcW w:w="266" w:type="dxa"/>
          </w:tcPr>
          <w:p w14:paraId="26AEEBEA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1F9D31DF" w14:textId="78DC8D55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283,765</w:t>
            </w:r>
          </w:p>
        </w:tc>
      </w:tr>
      <w:tr w:rsidR="00B933B4" w:rsidRPr="001F605B" w14:paraId="6C509E61" w14:textId="77777777" w:rsidTr="007343EE">
        <w:trPr>
          <w:trHeight w:val="113"/>
        </w:trPr>
        <w:tc>
          <w:tcPr>
            <w:tcW w:w="3987" w:type="dxa"/>
          </w:tcPr>
          <w:p w14:paraId="45BB603E" w14:textId="77777777" w:rsidR="00B933B4" w:rsidRPr="001F605B" w:rsidRDefault="00B933B4" w:rsidP="00B933B4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17" w:type="dxa"/>
            <w:shd w:val="clear" w:color="auto" w:fill="auto"/>
          </w:tcPr>
          <w:p w14:paraId="4067F407" w14:textId="77777777" w:rsidR="00B933B4" w:rsidRPr="00E9078D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F0991A6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5D2576BA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148AD4B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C2CC30D" w14:textId="77777777" w:rsidR="00B933B4" w:rsidRPr="00315C0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3C43BB64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0D78BF53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933B4" w:rsidRPr="001F605B" w14:paraId="78626358" w14:textId="77777777" w:rsidTr="007343EE">
        <w:trPr>
          <w:trHeight w:val="113"/>
        </w:trPr>
        <w:tc>
          <w:tcPr>
            <w:tcW w:w="3987" w:type="dxa"/>
          </w:tcPr>
          <w:p w14:paraId="6BD8D729" w14:textId="77777777" w:rsidR="00B933B4" w:rsidRPr="001F605B" w:rsidRDefault="00B933B4" w:rsidP="00B933B4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Pr="001F605B">
              <w:rPr>
                <w:rFonts w:ascii="Browallia New" w:hAnsi="Browallia New" w:cs="Browallia New"/>
                <w:sz w:val="28"/>
                <w:szCs w:val="28"/>
              </w:rPr>
              <w:t xml:space="preserve">3 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017" w:type="dxa"/>
            <w:shd w:val="clear" w:color="auto" w:fill="auto"/>
          </w:tcPr>
          <w:p w14:paraId="78C33DB2" w14:textId="1F865854" w:rsidR="00B933B4" w:rsidRPr="00E9078D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078D">
              <w:rPr>
                <w:rFonts w:ascii="Browallia New" w:hAnsi="Browallia New" w:cs="Browallia New"/>
                <w:sz w:val="28"/>
                <w:szCs w:val="28"/>
              </w:rPr>
              <w:t>285,987</w:t>
            </w:r>
          </w:p>
        </w:tc>
        <w:tc>
          <w:tcPr>
            <w:tcW w:w="283" w:type="dxa"/>
            <w:shd w:val="clear" w:color="auto" w:fill="auto"/>
          </w:tcPr>
          <w:p w14:paraId="7522D4F7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5450F8F2" w14:textId="0D01CA52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187,242</w:t>
            </w:r>
          </w:p>
        </w:tc>
        <w:tc>
          <w:tcPr>
            <w:tcW w:w="283" w:type="dxa"/>
          </w:tcPr>
          <w:p w14:paraId="416B4770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4BA06044" w14:textId="7B8FC41F" w:rsidR="00B933B4" w:rsidRPr="00315C0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5C0B">
              <w:rPr>
                <w:rFonts w:ascii="Browallia New" w:hAnsi="Browallia New" w:cs="Browallia New"/>
                <w:sz w:val="28"/>
                <w:szCs w:val="28"/>
              </w:rPr>
              <w:t>262,864</w:t>
            </w:r>
          </w:p>
        </w:tc>
        <w:tc>
          <w:tcPr>
            <w:tcW w:w="266" w:type="dxa"/>
          </w:tcPr>
          <w:p w14:paraId="6299DC9B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43B10039" w14:textId="4026FEEC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170,660</w:t>
            </w:r>
          </w:p>
        </w:tc>
      </w:tr>
      <w:tr w:rsidR="00B933B4" w:rsidRPr="001F605B" w14:paraId="1C57DF6F" w14:textId="77777777" w:rsidTr="007343EE">
        <w:trPr>
          <w:trHeight w:val="113"/>
        </w:trPr>
        <w:tc>
          <w:tcPr>
            <w:tcW w:w="3987" w:type="dxa"/>
          </w:tcPr>
          <w:p w14:paraId="718A2299" w14:textId="77777777" w:rsidR="00B933B4" w:rsidRPr="001F605B" w:rsidRDefault="00B933B4" w:rsidP="00B933B4">
            <w:pPr>
              <w:pStyle w:val="Footer"/>
              <w:tabs>
                <w:tab w:val="left" w:pos="600"/>
              </w:tabs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1F605B">
              <w:rPr>
                <w:rFonts w:ascii="Browallia New" w:hAnsi="Browallia New" w:cs="Browallia New"/>
                <w:sz w:val="28"/>
                <w:szCs w:val="28"/>
                <w:lang w:val="en-GB"/>
              </w:rPr>
              <w:t>–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1F60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6 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017" w:type="dxa"/>
            <w:shd w:val="clear" w:color="auto" w:fill="auto"/>
          </w:tcPr>
          <w:p w14:paraId="5B5E3CB2" w14:textId="7FF75ADD" w:rsidR="00B933B4" w:rsidRPr="00E9078D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078D">
              <w:rPr>
                <w:rFonts w:ascii="Browallia New" w:hAnsi="Browallia New" w:cs="Browallia New"/>
                <w:sz w:val="28"/>
                <w:szCs w:val="28"/>
              </w:rPr>
              <w:t>55,108</w:t>
            </w:r>
          </w:p>
        </w:tc>
        <w:tc>
          <w:tcPr>
            <w:tcW w:w="283" w:type="dxa"/>
            <w:shd w:val="clear" w:color="auto" w:fill="auto"/>
          </w:tcPr>
          <w:p w14:paraId="494B4EE8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691EF6BE" w14:textId="18BB7466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51,959</w:t>
            </w:r>
          </w:p>
        </w:tc>
        <w:tc>
          <w:tcPr>
            <w:tcW w:w="283" w:type="dxa"/>
          </w:tcPr>
          <w:p w14:paraId="63ECB668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0B1E9664" w14:textId="5563CE13" w:rsidR="00B933B4" w:rsidRPr="00315C0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5C0B">
              <w:rPr>
                <w:rFonts w:ascii="Browallia New" w:hAnsi="Browallia New" w:cs="Browallia New"/>
                <w:sz w:val="28"/>
                <w:szCs w:val="28"/>
              </w:rPr>
              <w:t>53,945</w:t>
            </w:r>
          </w:p>
        </w:tc>
        <w:tc>
          <w:tcPr>
            <w:tcW w:w="266" w:type="dxa"/>
          </w:tcPr>
          <w:p w14:paraId="2F7C2F4E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4A2F86EC" w14:textId="330E861E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49,105</w:t>
            </w:r>
          </w:p>
        </w:tc>
      </w:tr>
      <w:tr w:rsidR="00B933B4" w:rsidRPr="001F605B" w14:paraId="7A96F69F" w14:textId="77777777" w:rsidTr="007343EE">
        <w:trPr>
          <w:trHeight w:val="113"/>
        </w:trPr>
        <w:tc>
          <w:tcPr>
            <w:tcW w:w="3987" w:type="dxa"/>
          </w:tcPr>
          <w:p w14:paraId="722354AD" w14:textId="77777777" w:rsidR="00B933B4" w:rsidRPr="001F605B" w:rsidRDefault="00B933B4" w:rsidP="00B933B4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1F605B">
              <w:rPr>
                <w:rFonts w:ascii="Browallia New" w:hAnsi="Browallia New" w:cs="Browallia New"/>
                <w:sz w:val="28"/>
                <w:szCs w:val="28"/>
                <w:lang w:val="en-GB"/>
              </w:rPr>
              <w:t>–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1F60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12 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017" w:type="dxa"/>
            <w:shd w:val="clear" w:color="auto" w:fill="auto"/>
          </w:tcPr>
          <w:p w14:paraId="50746942" w14:textId="4F65D402" w:rsidR="00B933B4" w:rsidRPr="00E9078D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078D">
              <w:rPr>
                <w:rFonts w:ascii="Browallia New" w:hAnsi="Browallia New" w:cs="Browallia New"/>
                <w:sz w:val="28"/>
                <w:szCs w:val="28"/>
              </w:rPr>
              <w:t>31,350</w:t>
            </w:r>
          </w:p>
        </w:tc>
        <w:tc>
          <w:tcPr>
            <w:tcW w:w="283" w:type="dxa"/>
            <w:shd w:val="clear" w:color="auto" w:fill="auto"/>
          </w:tcPr>
          <w:p w14:paraId="1CF6DEEC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45D2C453" w14:textId="6A6D20E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43,692</w:t>
            </w:r>
          </w:p>
        </w:tc>
        <w:tc>
          <w:tcPr>
            <w:tcW w:w="283" w:type="dxa"/>
          </w:tcPr>
          <w:p w14:paraId="41C26DA8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AF5A723" w14:textId="70E58FA2" w:rsidR="00B933B4" w:rsidRPr="00315C0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5C0B">
              <w:rPr>
                <w:rFonts w:ascii="Browallia New" w:hAnsi="Browallia New" w:cs="Browallia New"/>
                <w:sz w:val="28"/>
                <w:szCs w:val="28"/>
              </w:rPr>
              <w:t>31,109</w:t>
            </w:r>
          </w:p>
        </w:tc>
        <w:tc>
          <w:tcPr>
            <w:tcW w:w="266" w:type="dxa"/>
          </w:tcPr>
          <w:p w14:paraId="1D19D324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02C5D55D" w14:textId="4F3BF355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37,546</w:t>
            </w:r>
          </w:p>
        </w:tc>
      </w:tr>
      <w:tr w:rsidR="00B933B4" w:rsidRPr="001F605B" w14:paraId="51229EEC" w14:textId="77777777" w:rsidTr="007343EE">
        <w:trPr>
          <w:trHeight w:val="113"/>
        </w:trPr>
        <w:tc>
          <w:tcPr>
            <w:tcW w:w="3987" w:type="dxa"/>
          </w:tcPr>
          <w:p w14:paraId="0C80278E" w14:textId="77777777" w:rsidR="00B933B4" w:rsidRPr="001F605B" w:rsidRDefault="00B933B4" w:rsidP="00B933B4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Pr="001F60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12 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017" w:type="dxa"/>
            <w:shd w:val="clear" w:color="auto" w:fill="auto"/>
          </w:tcPr>
          <w:p w14:paraId="2B7A2B75" w14:textId="10833728" w:rsidR="00B933B4" w:rsidRPr="00E9078D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078D">
              <w:rPr>
                <w:rFonts w:ascii="Browallia New" w:hAnsi="Browallia New" w:cs="Browallia New"/>
                <w:sz w:val="28"/>
                <w:szCs w:val="28"/>
              </w:rPr>
              <w:t>99,420</w:t>
            </w:r>
          </w:p>
        </w:tc>
        <w:tc>
          <w:tcPr>
            <w:tcW w:w="283" w:type="dxa"/>
            <w:shd w:val="clear" w:color="auto" w:fill="auto"/>
          </w:tcPr>
          <w:p w14:paraId="08E1FC2D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60940790" w14:textId="7794326E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97,587</w:t>
            </w:r>
          </w:p>
        </w:tc>
        <w:tc>
          <w:tcPr>
            <w:tcW w:w="283" w:type="dxa"/>
          </w:tcPr>
          <w:p w14:paraId="29F30883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6B9A6453" w14:textId="31C426CC" w:rsidR="00B933B4" w:rsidRPr="00315C0B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5C0B">
              <w:rPr>
                <w:rFonts w:ascii="Browallia New" w:hAnsi="Browallia New" w:cs="Browallia New"/>
                <w:sz w:val="28"/>
                <w:szCs w:val="28"/>
              </w:rPr>
              <w:t>8,367</w:t>
            </w:r>
          </w:p>
        </w:tc>
        <w:tc>
          <w:tcPr>
            <w:tcW w:w="266" w:type="dxa"/>
          </w:tcPr>
          <w:p w14:paraId="1D07C315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DD3CB14" w14:textId="49F2D3D4" w:rsidR="00B933B4" w:rsidRPr="001F605B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11,701</w:t>
            </w:r>
          </w:p>
        </w:tc>
      </w:tr>
      <w:tr w:rsidR="00B933B4" w:rsidRPr="001F605B" w14:paraId="35E030FE" w14:textId="77777777" w:rsidTr="007343EE">
        <w:trPr>
          <w:trHeight w:val="113"/>
        </w:trPr>
        <w:tc>
          <w:tcPr>
            <w:tcW w:w="3987" w:type="dxa"/>
          </w:tcPr>
          <w:p w14:paraId="3837A9B6" w14:textId="77777777" w:rsidR="00B933B4" w:rsidRPr="001F605B" w:rsidRDefault="00B933B4" w:rsidP="00B933B4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4A768D20" w14:textId="1CB74B58" w:rsidR="00B933B4" w:rsidRPr="00E9078D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078D">
              <w:rPr>
                <w:rFonts w:ascii="Browallia New" w:hAnsi="Browallia New" w:cs="Browallia New"/>
                <w:sz w:val="28"/>
                <w:szCs w:val="28"/>
              </w:rPr>
              <w:t>717,9</w:t>
            </w:r>
            <w:r w:rsidR="00BD20F5" w:rsidRPr="00E9078D">
              <w:rPr>
                <w:rFonts w:ascii="Browallia New" w:hAnsi="Browallia New" w:cs="Browallia New"/>
                <w:sz w:val="28"/>
                <w:szCs w:val="28"/>
              </w:rPr>
              <w:t>77</w:t>
            </w:r>
          </w:p>
        </w:tc>
        <w:tc>
          <w:tcPr>
            <w:tcW w:w="283" w:type="dxa"/>
            <w:shd w:val="clear" w:color="auto" w:fill="auto"/>
          </w:tcPr>
          <w:p w14:paraId="4110CE94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3CD1E852" w14:textId="0B5F911D" w:rsidR="00B933B4" w:rsidRPr="001F605B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689,475</w:t>
            </w:r>
          </w:p>
        </w:tc>
        <w:tc>
          <w:tcPr>
            <w:tcW w:w="283" w:type="dxa"/>
          </w:tcPr>
          <w:p w14:paraId="5BCA627C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7E3120EF" w14:textId="4D113E25" w:rsidR="00B933B4" w:rsidRPr="00315C0B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5C0B">
              <w:rPr>
                <w:rFonts w:ascii="Browallia New" w:hAnsi="Browallia New" w:cs="Browallia New"/>
                <w:sz w:val="28"/>
                <w:szCs w:val="28"/>
              </w:rPr>
              <w:t>577,320</w:t>
            </w:r>
          </w:p>
        </w:tc>
        <w:tc>
          <w:tcPr>
            <w:tcW w:w="266" w:type="dxa"/>
          </w:tcPr>
          <w:p w14:paraId="3DC974A0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748BE514" w14:textId="03B53E97" w:rsidR="00B933B4" w:rsidRPr="001F605B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552,777</w:t>
            </w:r>
          </w:p>
        </w:tc>
      </w:tr>
      <w:tr w:rsidR="00B933B4" w:rsidRPr="001F605B" w14:paraId="626B22A6" w14:textId="77777777" w:rsidTr="007343EE">
        <w:trPr>
          <w:trHeight w:val="113"/>
        </w:trPr>
        <w:tc>
          <w:tcPr>
            <w:tcW w:w="3987" w:type="dxa"/>
          </w:tcPr>
          <w:p w14:paraId="74C45C82" w14:textId="77777777" w:rsidR="00B933B4" w:rsidRPr="001F605B" w:rsidRDefault="00B933B4" w:rsidP="00B933B4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ค่า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เผื่อหนี้สงสัยจะสูญ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2C1DD812" w14:textId="384205D4" w:rsidR="00B933B4" w:rsidRPr="00E9078D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078D">
              <w:rPr>
                <w:rFonts w:ascii="Browallia New" w:hAnsi="Browallia New" w:cs="Browallia New"/>
                <w:sz w:val="28"/>
                <w:szCs w:val="28"/>
              </w:rPr>
              <w:t>(93,595)</w:t>
            </w:r>
          </w:p>
        </w:tc>
        <w:tc>
          <w:tcPr>
            <w:tcW w:w="283" w:type="dxa"/>
            <w:shd w:val="clear" w:color="auto" w:fill="auto"/>
          </w:tcPr>
          <w:p w14:paraId="0FF6F34C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0FE06C66" w14:textId="6C4EAF6B" w:rsidR="00B933B4" w:rsidRPr="001F605B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(90,334)</w:t>
            </w:r>
          </w:p>
        </w:tc>
        <w:tc>
          <w:tcPr>
            <w:tcW w:w="283" w:type="dxa"/>
          </w:tcPr>
          <w:p w14:paraId="2FAB4AF7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5967AB43" w14:textId="2989E9B5" w:rsidR="00B933B4" w:rsidRPr="00315C0B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5C0B">
              <w:rPr>
                <w:rFonts w:ascii="Browallia New" w:hAnsi="Browallia New" w:cs="Browallia New"/>
                <w:sz w:val="28"/>
                <w:szCs w:val="28"/>
              </w:rPr>
              <w:t>(2,876)</w:t>
            </w:r>
          </w:p>
        </w:tc>
        <w:tc>
          <w:tcPr>
            <w:tcW w:w="266" w:type="dxa"/>
          </w:tcPr>
          <w:p w14:paraId="792218C1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CA823" w14:textId="5B2EE0C6" w:rsidR="00B933B4" w:rsidRPr="001F605B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(1,300)</w:t>
            </w:r>
          </w:p>
        </w:tc>
      </w:tr>
      <w:tr w:rsidR="00B933B4" w:rsidRPr="00747399" w14:paraId="38FE87BB" w14:textId="77777777" w:rsidTr="007343EE">
        <w:trPr>
          <w:trHeight w:val="267"/>
        </w:trPr>
        <w:tc>
          <w:tcPr>
            <w:tcW w:w="3987" w:type="dxa"/>
          </w:tcPr>
          <w:p w14:paraId="431D35A3" w14:textId="77777777" w:rsidR="00B933B4" w:rsidRPr="00747399" w:rsidRDefault="00B933B4" w:rsidP="00B933B4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47399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29F874E" w14:textId="1FA29407" w:rsidR="00B933B4" w:rsidRPr="00747399" w:rsidRDefault="00B933B4" w:rsidP="00B933B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7399">
              <w:rPr>
                <w:rFonts w:ascii="Browallia New" w:hAnsi="Browallia New" w:cs="Browallia New"/>
                <w:sz w:val="28"/>
                <w:szCs w:val="28"/>
              </w:rPr>
              <w:t>624,38</w:t>
            </w:r>
            <w:r w:rsidR="00BD20F5" w:rsidRPr="00747399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4D16940D" w14:textId="77777777" w:rsidR="00B933B4" w:rsidRPr="00747399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63A92F5" w14:textId="21AC8A51" w:rsidR="00B933B4" w:rsidRPr="00747399" w:rsidRDefault="00B933B4" w:rsidP="00B933B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7399">
              <w:rPr>
                <w:rFonts w:ascii="Browallia New" w:hAnsi="Browallia New" w:cs="Browallia New"/>
                <w:sz w:val="28"/>
                <w:szCs w:val="28"/>
              </w:rPr>
              <w:t>599,141</w:t>
            </w:r>
          </w:p>
        </w:tc>
        <w:tc>
          <w:tcPr>
            <w:tcW w:w="283" w:type="dxa"/>
          </w:tcPr>
          <w:p w14:paraId="4024B1D9" w14:textId="77777777" w:rsidR="00B933B4" w:rsidRPr="00747399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AC79A96" w14:textId="2AD79D8C" w:rsidR="00B933B4" w:rsidRPr="00747399" w:rsidRDefault="00B933B4" w:rsidP="00B933B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7399">
              <w:rPr>
                <w:rFonts w:ascii="Browallia New" w:hAnsi="Browallia New" w:cs="Browallia New"/>
                <w:sz w:val="28"/>
                <w:szCs w:val="28"/>
              </w:rPr>
              <w:t>574,444</w:t>
            </w:r>
          </w:p>
        </w:tc>
        <w:tc>
          <w:tcPr>
            <w:tcW w:w="266" w:type="dxa"/>
          </w:tcPr>
          <w:p w14:paraId="368254A5" w14:textId="77777777" w:rsidR="00B933B4" w:rsidRPr="00747399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0F603DA" w14:textId="3071F56E" w:rsidR="00B933B4" w:rsidRPr="00747399" w:rsidRDefault="00B933B4" w:rsidP="00B933B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7399">
              <w:rPr>
                <w:rFonts w:ascii="Browallia New" w:hAnsi="Browallia New" w:cs="Browallia New"/>
                <w:sz w:val="28"/>
                <w:szCs w:val="28"/>
              </w:rPr>
              <w:t>551,477</w:t>
            </w:r>
          </w:p>
        </w:tc>
      </w:tr>
    </w:tbl>
    <w:p w14:paraId="6DD90DAE" w14:textId="77777777" w:rsidR="005A290E" w:rsidRPr="00747399" w:rsidRDefault="00D75B3E" w:rsidP="00D75B3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47399">
        <w:rPr>
          <w:rFonts w:ascii="Browallia New" w:hAnsi="Browallia New" w:cs="Browallia New"/>
          <w:sz w:val="28"/>
          <w:szCs w:val="28"/>
        </w:rPr>
        <w:tab/>
      </w:r>
      <w:r w:rsidRPr="00747399">
        <w:rPr>
          <w:rFonts w:ascii="Browallia New" w:hAnsi="Browallia New" w:cs="Browallia New"/>
          <w:sz w:val="28"/>
          <w:szCs w:val="28"/>
        </w:rPr>
        <w:tab/>
      </w:r>
    </w:p>
    <w:p w14:paraId="17A9D9FE" w14:textId="03018F09" w:rsidR="005E05D5" w:rsidRPr="00747399" w:rsidRDefault="005E05D5" w:rsidP="009621FA">
      <w:pPr>
        <w:spacing w:line="240" w:lineRule="auto"/>
        <w:ind w:firstLine="450"/>
        <w:jc w:val="thaiDistribute"/>
        <w:rPr>
          <w:rFonts w:ascii="Browallia New" w:hAnsi="Browallia New" w:cs="Browallia New"/>
          <w:sz w:val="28"/>
          <w:szCs w:val="28"/>
        </w:rPr>
      </w:pPr>
      <w:r w:rsidRPr="00747399">
        <w:rPr>
          <w:rFonts w:ascii="Browallia New" w:hAnsi="Browallia New" w:cs="Browallia New"/>
          <w:sz w:val="28"/>
          <w:szCs w:val="28"/>
          <w:cs/>
        </w:rPr>
        <w:t xml:space="preserve">ในระหว่างปีสิ้นสุดวันที่ </w:t>
      </w:r>
      <w:r w:rsidRPr="00747399">
        <w:rPr>
          <w:rFonts w:ascii="Browallia New" w:hAnsi="Browallia New" w:cs="Browallia New"/>
          <w:sz w:val="28"/>
          <w:szCs w:val="28"/>
        </w:rPr>
        <w:t xml:space="preserve">31 </w:t>
      </w:r>
      <w:r w:rsidRPr="00747399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747399">
        <w:rPr>
          <w:rFonts w:ascii="Browallia New" w:hAnsi="Browallia New" w:cs="Browallia New"/>
          <w:sz w:val="28"/>
          <w:szCs w:val="28"/>
        </w:rPr>
        <w:t>25</w:t>
      </w:r>
      <w:r w:rsidR="007D53B8" w:rsidRPr="00747399">
        <w:rPr>
          <w:rFonts w:ascii="Browallia New" w:hAnsi="Browallia New" w:cs="Browallia New"/>
          <w:sz w:val="28"/>
          <w:szCs w:val="28"/>
        </w:rPr>
        <w:t>6</w:t>
      </w:r>
      <w:r w:rsidR="007343EE" w:rsidRPr="00747399">
        <w:rPr>
          <w:rFonts w:ascii="Browallia New" w:hAnsi="Browallia New" w:cs="Browallia New"/>
          <w:sz w:val="28"/>
          <w:szCs w:val="28"/>
        </w:rPr>
        <w:t>1</w:t>
      </w:r>
      <w:r w:rsidRPr="00747399">
        <w:rPr>
          <w:rFonts w:ascii="Browallia New" w:hAnsi="Browallia New" w:cs="Browallia New"/>
          <w:sz w:val="28"/>
          <w:szCs w:val="28"/>
        </w:rPr>
        <w:t xml:space="preserve"> </w:t>
      </w:r>
      <w:r w:rsidRPr="00747399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747399">
        <w:rPr>
          <w:rFonts w:ascii="Browallia New" w:hAnsi="Browallia New" w:cs="Browallia New"/>
          <w:sz w:val="28"/>
          <w:szCs w:val="28"/>
        </w:rPr>
        <w:t>25</w:t>
      </w:r>
      <w:r w:rsidR="007343EE" w:rsidRPr="00747399">
        <w:rPr>
          <w:rFonts w:ascii="Browallia New" w:hAnsi="Browallia New" w:cs="Browallia New"/>
          <w:sz w:val="28"/>
          <w:szCs w:val="28"/>
        </w:rPr>
        <w:t>60</w:t>
      </w:r>
      <w:r w:rsidRPr="00747399">
        <w:rPr>
          <w:rFonts w:ascii="Browallia New" w:hAnsi="Browallia New" w:cs="Browallia New"/>
          <w:sz w:val="28"/>
          <w:szCs w:val="28"/>
        </w:rPr>
        <w:t xml:space="preserve"> </w:t>
      </w:r>
      <w:r w:rsidRPr="00747399">
        <w:rPr>
          <w:rFonts w:ascii="Browallia New" w:hAnsi="Browallia New" w:cs="Browallia New"/>
          <w:sz w:val="28"/>
          <w:szCs w:val="28"/>
          <w:cs/>
        </w:rPr>
        <w:t>รายการเคลื่อนไหวของค่าเผื่อหนี้สงสัยจะสูญ มีดังต่อไปนี้</w:t>
      </w:r>
    </w:p>
    <w:p w14:paraId="6A1C9C91" w14:textId="77777777" w:rsidR="005E05D5" w:rsidRPr="00747399" w:rsidRDefault="005E05D5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908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87"/>
        <w:gridCol w:w="990"/>
        <w:gridCol w:w="288"/>
        <w:gridCol w:w="1071"/>
        <w:gridCol w:w="288"/>
        <w:gridCol w:w="1068"/>
        <w:gridCol w:w="255"/>
        <w:gridCol w:w="1137"/>
      </w:tblGrid>
      <w:tr w:rsidR="005E05D5" w:rsidRPr="00747399" w14:paraId="4E8631B1" w14:textId="77777777" w:rsidTr="009621FA">
        <w:tc>
          <w:tcPr>
            <w:tcW w:w="3987" w:type="dxa"/>
          </w:tcPr>
          <w:p w14:paraId="66AF68D3" w14:textId="77777777" w:rsidR="005E05D5" w:rsidRPr="00747399" w:rsidRDefault="005E05D5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097" w:type="dxa"/>
            <w:gridSpan w:val="7"/>
          </w:tcPr>
          <w:p w14:paraId="7255540B" w14:textId="77777777" w:rsidR="005E05D5" w:rsidRPr="00747399" w:rsidRDefault="005E05D5" w:rsidP="00AE6BB0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73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5E05D5" w:rsidRPr="00747399" w14:paraId="06CB743D" w14:textId="77777777" w:rsidTr="009621FA">
        <w:tc>
          <w:tcPr>
            <w:tcW w:w="3987" w:type="dxa"/>
          </w:tcPr>
          <w:p w14:paraId="0D2D2B58" w14:textId="77777777" w:rsidR="005E05D5" w:rsidRPr="00747399" w:rsidRDefault="005E05D5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tcBorders>
              <w:bottom w:val="single" w:sz="4" w:space="0" w:color="auto"/>
            </w:tcBorders>
          </w:tcPr>
          <w:p w14:paraId="18E492DB" w14:textId="77777777" w:rsidR="005E05D5" w:rsidRPr="00747399" w:rsidRDefault="005E05D5" w:rsidP="00AE6BB0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4739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13E2A4C4" w14:textId="77777777" w:rsidR="005E05D5" w:rsidRPr="00747399" w:rsidRDefault="005E05D5" w:rsidP="00AE6BB0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60" w:type="dxa"/>
            <w:gridSpan w:val="3"/>
            <w:tcBorders>
              <w:bottom w:val="single" w:sz="4" w:space="0" w:color="auto"/>
            </w:tcBorders>
          </w:tcPr>
          <w:p w14:paraId="78D7B86F" w14:textId="77777777" w:rsidR="005E05D5" w:rsidRPr="00747399" w:rsidRDefault="005E05D5" w:rsidP="00AE6BB0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4739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84CC6" w:rsidRPr="00747399" w14:paraId="5C841E75" w14:textId="77777777" w:rsidTr="009621FA">
        <w:tc>
          <w:tcPr>
            <w:tcW w:w="3987" w:type="dxa"/>
          </w:tcPr>
          <w:p w14:paraId="4636E9A7" w14:textId="77777777" w:rsidR="00C84CC6" w:rsidRPr="00747399" w:rsidRDefault="00C84CC6" w:rsidP="00C84CC6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E8CED" w14:textId="37E74832" w:rsidR="00C84CC6" w:rsidRPr="00747399" w:rsidRDefault="005F3B63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47399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7343EE" w:rsidRPr="00747399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88" w:type="dxa"/>
            <w:tcBorders>
              <w:top w:val="single" w:sz="4" w:space="0" w:color="auto"/>
            </w:tcBorders>
            <w:vAlign w:val="bottom"/>
          </w:tcPr>
          <w:p w14:paraId="1A613119" w14:textId="77777777" w:rsidR="00C84CC6" w:rsidRPr="00747399" w:rsidRDefault="00C84CC6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54D1F" w14:textId="0E3C3032" w:rsidR="00C84CC6" w:rsidRPr="00747399" w:rsidRDefault="005F3B63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47399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7343EE" w:rsidRPr="00747399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288" w:type="dxa"/>
            <w:vAlign w:val="bottom"/>
          </w:tcPr>
          <w:p w14:paraId="698C6B36" w14:textId="77777777" w:rsidR="00C84CC6" w:rsidRPr="00747399" w:rsidRDefault="00C84CC6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9E55C" w14:textId="7411FFD5" w:rsidR="00C84CC6" w:rsidRPr="00747399" w:rsidRDefault="005F3B63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47399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7343EE" w:rsidRPr="00747399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14:paraId="6FE0E617" w14:textId="77777777" w:rsidR="00C84CC6" w:rsidRPr="00747399" w:rsidRDefault="00C84CC6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8013C" w14:textId="2A315CC2" w:rsidR="00C84CC6" w:rsidRPr="00747399" w:rsidRDefault="005F3B63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47399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7343EE" w:rsidRPr="00747399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A95DF6" w:rsidRPr="00747399" w14:paraId="6C09638B" w14:textId="77777777" w:rsidTr="009621FA">
        <w:tc>
          <w:tcPr>
            <w:tcW w:w="3987" w:type="dxa"/>
            <w:vAlign w:val="bottom"/>
          </w:tcPr>
          <w:p w14:paraId="5391492B" w14:textId="77777777" w:rsidR="00A95DF6" w:rsidRPr="00747399" w:rsidRDefault="00A95DF6" w:rsidP="005671C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B0C839" w14:textId="77777777" w:rsidR="00A95DF6" w:rsidRPr="00747399" w:rsidRDefault="00A95DF6" w:rsidP="008521C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23FDDEC4" w14:textId="77777777" w:rsidR="00A95DF6" w:rsidRPr="00747399" w:rsidRDefault="00A95DF6" w:rsidP="005671CD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D57D78C" w14:textId="77777777" w:rsidR="00A95DF6" w:rsidRPr="00747399" w:rsidRDefault="00A95DF6" w:rsidP="005671C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8" w:type="dxa"/>
          </w:tcPr>
          <w:p w14:paraId="0DF5079B" w14:textId="77777777" w:rsidR="00A95DF6" w:rsidRPr="00747399" w:rsidRDefault="00A95DF6" w:rsidP="005671CD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68" w:type="dxa"/>
            <w:vAlign w:val="bottom"/>
          </w:tcPr>
          <w:p w14:paraId="0C316E73" w14:textId="77777777" w:rsidR="00A95DF6" w:rsidRPr="00747399" w:rsidRDefault="00A95DF6" w:rsidP="0056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5F66DA89" w14:textId="77777777" w:rsidR="00A95DF6" w:rsidRPr="00747399" w:rsidRDefault="00A95DF6" w:rsidP="005671CD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07DAB2C8" w14:textId="77777777" w:rsidR="00A95DF6" w:rsidRPr="00747399" w:rsidRDefault="00A95DF6" w:rsidP="0056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933B4" w:rsidRPr="00747399" w14:paraId="3687394D" w14:textId="77777777" w:rsidTr="009621FA">
        <w:tc>
          <w:tcPr>
            <w:tcW w:w="3987" w:type="dxa"/>
            <w:vAlign w:val="bottom"/>
          </w:tcPr>
          <w:p w14:paraId="3F3CB0E0" w14:textId="77777777" w:rsidR="00B933B4" w:rsidRPr="00747399" w:rsidRDefault="00B933B4" w:rsidP="00B933B4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47399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 </w:t>
            </w:r>
            <w:r w:rsidRPr="0074739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74739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7473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5A5213" w14:textId="08EB96E4" w:rsidR="00B933B4" w:rsidRPr="00747399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7399">
              <w:rPr>
                <w:rFonts w:ascii="Browallia New" w:hAnsi="Browallia New" w:cs="Browallia New"/>
                <w:sz w:val="28"/>
                <w:szCs w:val="28"/>
              </w:rPr>
              <w:t>90,334</w:t>
            </w:r>
          </w:p>
        </w:tc>
        <w:tc>
          <w:tcPr>
            <w:tcW w:w="288" w:type="dxa"/>
          </w:tcPr>
          <w:p w14:paraId="220B6E6F" w14:textId="77777777" w:rsidR="00B933B4" w:rsidRPr="00747399" w:rsidRDefault="00B933B4" w:rsidP="00B933B4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B984F66" w14:textId="43B6BCEF" w:rsidR="00B933B4" w:rsidRPr="00747399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47399">
              <w:rPr>
                <w:rFonts w:ascii="Browallia New" w:hAnsi="Browallia New" w:cs="Browallia New"/>
                <w:sz w:val="28"/>
                <w:szCs w:val="28"/>
              </w:rPr>
              <w:t>86,466</w:t>
            </w:r>
          </w:p>
        </w:tc>
        <w:tc>
          <w:tcPr>
            <w:tcW w:w="288" w:type="dxa"/>
          </w:tcPr>
          <w:p w14:paraId="0D2AC2F1" w14:textId="77777777" w:rsidR="00B933B4" w:rsidRPr="00747399" w:rsidRDefault="00B933B4" w:rsidP="00B933B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68" w:type="dxa"/>
            <w:vAlign w:val="bottom"/>
          </w:tcPr>
          <w:p w14:paraId="3C854495" w14:textId="31B9827F" w:rsidR="00B933B4" w:rsidRPr="00747399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7399">
              <w:rPr>
                <w:rFonts w:ascii="Browallia New" w:hAnsi="Browallia New" w:cs="Browallia New"/>
                <w:sz w:val="28"/>
                <w:szCs w:val="28"/>
              </w:rPr>
              <w:t>1,300</w:t>
            </w:r>
          </w:p>
        </w:tc>
        <w:tc>
          <w:tcPr>
            <w:tcW w:w="255" w:type="dxa"/>
          </w:tcPr>
          <w:p w14:paraId="5FA4E856" w14:textId="77777777" w:rsidR="00B933B4" w:rsidRPr="00747399" w:rsidRDefault="00B933B4" w:rsidP="00B933B4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54720DC6" w14:textId="08C72B66" w:rsidR="00B933B4" w:rsidRPr="00747399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7399">
              <w:rPr>
                <w:rFonts w:ascii="Browallia New" w:hAnsi="Browallia New" w:cs="Browallia New"/>
                <w:sz w:val="28"/>
                <w:szCs w:val="28"/>
              </w:rPr>
              <w:t>248</w:t>
            </w:r>
          </w:p>
        </w:tc>
      </w:tr>
      <w:tr w:rsidR="00B933B4" w:rsidRPr="00747399" w14:paraId="04F6A42B" w14:textId="77777777" w:rsidTr="009621FA">
        <w:tc>
          <w:tcPr>
            <w:tcW w:w="3987" w:type="dxa"/>
            <w:vAlign w:val="bottom"/>
          </w:tcPr>
          <w:p w14:paraId="7CAE06AD" w14:textId="77777777" w:rsidR="00B933B4" w:rsidRPr="00747399" w:rsidRDefault="00B933B4" w:rsidP="00B933B4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47399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747399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431488" w14:textId="51085FAD" w:rsidR="00B933B4" w:rsidRPr="00747399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47399">
              <w:rPr>
                <w:rFonts w:ascii="Browallia New" w:hAnsi="Browallia New" w:cs="Browallia New"/>
                <w:sz w:val="28"/>
                <w:szCs w:val="28"/>
                <w:lang w:val="en-GB"/>
              </w:rPr>
              <w:t>4,141</w:t>
            </w:r>
          </w:p>
        </w:tc>
        <w:tc>
          <w:tcPr>
            <w:tcW w:w="288" w:type="dxa"/>
          </w:tcPr>
          <w:p w14:paraId="17777EA6" w14:textId="77777777" w:rsidR="00B933B4" w:rsidRPr="00747399" w:rsidRDefault="00B933B4" w:rsidP="00B933B4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E426697" w14:textId="547AE68E" w:rsidR="00B933B4" w:rsidRPr="00747399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7399">
              <w:rPr>
                <w:rFonts w:ascii="Browallia New" w:hAnsi="Browallia New" w:cs="Browallia New"/>
                <w:sz w:val="28"/>
                <w:szCs w:val="28"/>
                <w:lang w:val="en-GB"/>
              </w:rPr>
              <w:t>4,619</w:t>
            </w:r>
          </w:p>
        </w:tc>
        <w:tc>
          <w:tcPr>
            <w:tcW w:w="288" w:type="dxa"/>
          </w:tcPr>
          <w:p w14:paraId="3466A937" w14:textId="77777777" w:rsidR="00B933B4" w:rsidRPr="00747399" w:rsidRDefault="00B933B4" w:rsidP="00B933B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68" w:type="dxa"/>
            <w:vAlign w:val="bottom"/>
          </w:tcPr>
          <w:p w14:paraId="61766E35" w14:textId="34D015FC" w:rsidR="00B933B4" w:rsidRPr="00747399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7399">
              <w:rPr>
                <w:rFonts w:ascii="Browallia New" w:hAnsi="Browallia New" w:cs="Browallia New"/>
                <w:sz w:val="28"/>
                <w:szCs w:val="28"/>
              </w:rPr>
              <w:t>1,786</w:t>
            </w:r>
          </w:p>
        </w:tc>
        <w:tc>
          <w:tcPr>
            <w:tcW w:w="255" w:type="dxa"/>
          </w:tcPr>
          <w:p w14:paraId="176ECF2F" w14:textId="77777777" w:rsidR="00B933B4" w:rsidRPr="00747399" w:rsidRDefault="00B933B4" w:rsidP="00B933B4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110EEF15" w14:textId="5BD8A0D9" w:rsidR="00B933B4" w:rsidRPr="00747399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7399">
              <w:rPr>
                <w:rFonts w:ascii="Browallia New" w:hAnsi="Browallia New" w:cs="Browallia New"/>
                <w:sz w:val="28"/>
                <w:szCs w:val="28"/>
              </w:rPr>
              <w:t>1,052</w:t>
            </w:r>
          </w:p>
        </w:tc>
      </w:tr>
      <w:tr w:rsidR="00B933B4" w:rsidRPr="00747399" w14:paraId="226D255C" w14:textId="77777777" w:rsidTr="009621FA">
        <w:tc>
          <w:tcPr>
            <w:tcW w:w="3987" w:type="dxa"/>
            <w:vAlign w:val="bottom"/>
          </w:tcPr>
          <w:p w14:paraId="0504A731" w14:textId="77777777" w:rsidR="00B933B4" w:rsidRPr="00747399" w:rsidRDefault="00B933B4" w:rsidP="00B933B4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47399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747399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กลับรายการค่าเผื่อหนี้สงสัยจะสูญ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8EC4AA" w14:textId="494B4830" w:rsidR="00B933B4" w:rsidRPr="00747399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47399">
              <w:rPr>
                <w:rFonts w:ascii="Browallia New" w:hAnsi="Browallia New" w:cs="Browallia New"/>
                <w:sz w:val="28"/>
                <w:szCs w:val="28"/>
                <w:lang w:val="en-GB"/>
              </w:rPr>
              <w:t>(880)</w:t>
            </w:r>
          </w:p>
        </w:tc>
        <w:tc>
          <w:tcPr>
            <w:tcW w:w="288" w:type="dxa"/>
          </w:tcPr>
          <w:p w14:paraId="661B7AA2" w14:textId="77777777" w:rsidR="00B933B4" w:rsidRPr="00747399" w:rsidRDefault="00B933B4" w:rsidP="00B933B4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73C80A1" w14:textId="09EBA53D" w:rsidR="00B933B4" w:rsidRPr="00747399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7399">
              <w:rPr>
                <w:rFonts w:ascii="Browallia New" w:hAnsi="Browallia New" w:cs="Browallia New"/>
                <w:sz w:val="28"/>
                <w:szCs w:val="28"/>
                <w:lang w:val="en-GB"/>
              </w:rPr>
              <w:t>(751)</w:t>
            </w:r>
          </w:p>
        </w:tc>
        <w:tc>
          <w:tcPr>
            <w:tcW w:w="288" w:type="dxa"/>
          </w:tcPr>
          <w:p w14:paraId="771F69EA" w14:textId="77777777" w:rsidR="00B933B4" w:rsidRPr="00747399" w:rsidRDefault="00B933B4" w:rsidP="00B933B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68" w:type="dxa"/>
            <w:vAlign w:val="bottom"/>
          </w:tcPr>
          <w:p w14:paraId="0B2F3683" w14:textId="2DE821D7" w:rsidR="00B933B4" w:rsidRPr="00747399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7399">
              <w:rPr>
                <w:rFonts w:ascii="Browallia New" w:hAnsi="Browallia New" w:cs="Browallia New"/>
                <w:sz w:val="28"/>
                <w:szCs w:val="28"/>
              </w:rPr>
              <w:t>(210)</w:t>
            </w:r>
          </w:p>
        </w:tc>
        <w:tc>
          <w:tcPr>
            <w:tcW w:w="255" w:type="dxa"/>
          </w:tcPr>
          <w:p w14:paraId="2D4B06D9" w14:textId="77777777" w:rsidR="00B933B4" w:rsidRPr="00747399" w:rsidRDefault="00B933B4" w:rsidP="00B933B4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325282B5" w14:textId="209F98E6" w:rsidR="00B933B4" w:rsidRPr="00747399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739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933B4" w:rsidRPr="00747399" w14:paraId="78790390" w14:textId="77777777" w:rsidTr="009621FA">
        <w:tc>
          <w:tcPr>
            <w:tcW w:w="3987" w:type="dxa"/>
            <w:vAlign w:val="bottom"/>
          </w:tcPr>
          <w:p w14:paraId="503EF876" w14:textId="77777777" w:rsidR="00B933B4" w:rsidRPr="00747399" w:rsidRDefault="00B933B4" w:rsidP="00B933B4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747399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</w:t>
            </w:r>
            <w:r w:rsidRPr="0074739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4739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747399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74739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ACEAFFF" w14:textId="681D3932" w:rsidR="00B933B4" w:rsidRPr="00747399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47399">
              <w:rPr>
                <w:rFonts w:ascii="Browallia New" w:hAnsi="Browallia New" w:cs="Browallia New"/>
                <w:sz w:val="28"/>
                <w:szCs w:val="28"/>
                <w:lang w:val="en-GB"/>
              </w:rPr>
              <w:t>93,595</w:t>
            </w:r>
          </w:p>
        </w:tc>
        <w:tc>
          <w:tcPr>
            <w:tcW w:w="288" w:type="dxa"/>
          </w:tcPr>
          <w:p w14:paraId="0642770C" w14:textId="77777777" w:rsidR="00B933B4" w:rsidRPr="00747399" w:rsidRDefault="00B933B4" w:rsidP="00B933B4">
            <w:pPr>
              <w:tabs>
                <w:tab w:val="clear" w:pos="907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EDDBDAF" w14:textId="302ECBDC" w:rsidR="00B933B4" w:rsidRPr="00747399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7399">
              <w:rPr>
                <w:rFonts w:ascii="Browallia New" w:hAnsi="Browallia New" w:cs="Browallia New"/>
                <w:sz w:val="28"/>
                <w:szCs w:val="28"/>
                <w:lang w:val="en-GB"/>
              </w:rPr>
              <w:t>90,334</w:t>
            </w:r>
          </w:p>
        </w:tc>
        <w:tc>
          <w:tcPr>
            <w:tcW w:w="288" w:type="dxa"/>
          </w:tcPr>
          <w:p w14:paraId="5BC2B080" w14:textId="77777777" w:rsidR="00B933B4" w:rsidRPr="00747399" w:rsidRDefault="00B933B4" w:rsidP="00B933B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6F9F4BE" w14:textId="3D66FEE9" w:rsidR="00B933B4" w:rsidRPr="00747399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7399">
              <w:rPr>
                <w:rFonts w:ascii="Browallia New" w:hAnsi="Browallia New" w:cs="Browallia New"/>
                <w:sz w:val="28"/>
                <w:szCs w:val="28"/>
              </w:rPr>
              <w:t>2,876</w:t>
            </w:r>
          </w:p>
        </w:tc>
        <w:tc>
          <w:tcPr>
            <w:tcW w:w="255" w:type="dxa"/>
          </w:tcPr>
          <w:p w14:paraId="4E2EF97C" w14:textId="77777777" w:rsidR="00B933B4" w:rsidRPr="00747399" w:rsidRDefault="00B933B4" w:rsidP="00B933B4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B25E96D" w14:textId="25B970E5" w:rsidR="00B933B4" w:rsidRPr="00747399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7399">
              <w:rPr>
                <w:rFonts w:ascii="Browallia New" w:hAnsi="Browallia New" w:cs="Browallia New"/>
                <w:sz w:val="28"/>
                <w:szCs w:val="28"/>
              </w:rPr>
              <w:t>1,300</w:t>
            </w:r>
          </w:p>
        </w:tc>
      </w:tr>
    </w:tbl>
    <w:p w14:paraId="2C91A7DB" w14:textId="77777777" w:rsidR="00E94577" w:rsidRPr="00747399" w:rsidRDefault="00E94577" w:rsidP="00E94577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489FCB0" w14:textId="363BF16F" w:rsidR="00433AF0" w:rsidRPr="00747399" w:rsidRDefault="002E0B6F" w:rsidP="009621FA">
      <w:pPr>
        <w:pStyle w:val="CordiaNew"/>
        <w:numPr>
          <w:ilvl w:val="0"/>
          <w:numId w:val="16"/>
        </w:numPr>
        <w:tabs>
          <w:tab w:val="clear" w:pos="4153"/>
          <w:tab w:val="left" w:pos="414"/>
        </w:tabs>
        <w:ind w:hanging="572"/>
        <w:rPr>
          <w:rFonts w:ascii="Browallia New" w:hAnsi="Browallia New" w:cs="Browallia New"/>
          <w:sz w:val="28"/>
          <w:szCs w:val="28"/>
        </w:rPr>
      </w:pPr>
      <w:r w:rsidRPr="0074739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E94577" w:rsidRPr="00747399">
        <w:rPr>
          <w:rFonts w:ascii="Browallia New" w:hAnsi="Browallia New" w:cs="Browallia New" w:hint="cs"/>
          <w:sz w:val="28"/>
          <w:szCs w:val="28"/>
          <w:u w:val="single"/>
          <w:cs/>
        </w:rPr>
        <w:t>สินทรัพย์ที่ถือไว้เพื่อขาย</w:t>
      </w:r>
      <w:r w:rsidR="00433AF0" w:rsidRPr="00747399">
        <w:rPr>
          <w:rFonts w:ascii="Browallia New" w:hAnsi="Browallia New" w:cs="Browallia New"/>
          <w:sz w:val="28"/>
          <w:szCs w:val="28"/>
          <w:u w:val="single"/>
        </w:rPr>
        <w:br/>
      </w:r>
    </w:p>
    <w:p w14:paraId="6D8096D6" w14:textId="259CDCA7" w:rsidR="004D17E4" w:rsidRPr="00747399" w:rsidRDefault="00D923BD" w:rsidP="008D0381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747399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Pr="00747399">
        <w:rPr>
          <w:rFonts w:ascii="Browallia New" w:hAnsi="Browallia New" w:cs="Browallia New"/>
          <w:sz w:val="28"/>
          <w:szCs w:val="28"/>
        </w:rPr>
        <w:t xml:space="preserve">31 </w:t>
      </w:r>
      <w:r w:rsidRPr="00747399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747399">
        <w:rPr>
          <w:rFonts w:ascii="Browallia New" w:hAnsi="Browallia New" w:cs="Browallia New"/>
          <w:sz w:val="28"/>
          <w:szCs w:val="28"/>
        </w:rPr>
        <w:t xml:space="preserve">2560 </w:t>
      </w:r>
      <w:r w:rsidRPr="00747399">
        <w:rPr>
          <w:rFonts w:ascii="Browallia New" w:hAnsi="Browallia New" w:cs="Browallia New" w:hint="cs"/>
          <w:sz w:val="28"/>
          <w:szCs w:val="28"/>
          <w:cs/>
        </w:rPr>
        <w:t>บ</w:t>
      </w:r>
      <w:r w:rsidR="004D17E4" w:rsidRPr="00747399">
        <w:rPr>
          <w:rFonts w:ascii="Browallia New" w:hAnsi="Browallia New" w:cs="Browallia New"/>
          <w:sz w:val="28"/>
          <w:szCs w:val="28"/>
          <w:cs/>
        </w:rPr>
        <w:t>ริษัทย่อยทางอ้อมทำสัญญาขายสิทธิแฟรนไชส์และขายสินทรัพย์ ธุรกิจ</w:t>
      </w:r>
      <w:r w:rsidR="004D17E4" w:rsidRPr="00747399">
        <w:rPr>
          <w:rFonts w:ascii="Browallia New" w:hAnsi="Browallia New" w:cs="Browallia New"/>
          <w:sz w:val="28"/>
          <w:szCs w:val="28"/>
        </w:rPr>
        <w:t xml:space="preserve"> “</w:t>
      </w:r>
      <w:r w:rsidR="004D17E4" w:rsidRPr="00747399">
        <w:rPr>
          <w:rFonts w:ascii="Browallia New" w:hAnsi="Browallia New" w:cs="Browallia New"/>
          <w:sz w:val="28"/>
          <w:szCs w:val="28"/>
          <w:cs/>
        </w:rPr>
        <w:t>ร้านวุฒิศักดิ์ คลินิก</w:t>
      </w:r>
      <w:r w:rsidR="004D17E4" w:rsidRPr="00747399">
        <w:rPr>
          <w:rFonts w:ascii="Browallia New" w:hAnsi="Browallia New" w:cs="Browallia New"/>
          <w:sz w:val="28"/>
          <w:szCs w:val="28"/>
        </w:rPr>
        <w:t>”</w:t>
      </w:r>
      <w:r w:rsidR="004D17E4" w:rsidRPr="0074739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D17E4" w:rsidRPr="00747399">
        <w:rPr>
          <w:rFonts w:ascii="Browallia New" w:hAnsi="Browallia New" w:cs="Browallia New"/>
          <w:sz w:val="28"/>
          <w:szCs w:val="28"/>
        </w:rPr>
        <w:t>(“</w:t>
      </w:r>
      <w:r w:rsidR="004D17E4" w:rsidRPr="00747399">
        <w:rPr>
          <w:rFonts w:ascii="Browallia New" w:hAnsi="Browallia New" w:cs="Browallia New"/>
          <w:sz w:val="28"/>
          <w:szCs w:val="28"/>
          <w:cs/>
        </w:rPr>
        <w:t>สาขา</w:t>
      </w:r>
      <w:r w:rsidR="004D17E4" w:rsidRPr="00747399">
        <w:rPr>
          <w:rFonts w:ascii="Browallia New" w:hAnsi="Browallia New" w:cs="Browallia New"/>
          <w:sz w:val="28"/>
          <w:szCs w:val="28"/>
        </w:rPr>
        <w:t>”)</w:t>
      </w:r>
      <w:r w:rsidR="004D17E4" w:rsidRPr="00747399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r w:rsidR="004D17E4" w:rsidRPr="00747399">
        <w:rPr>
          <w:rFonts w:ascii="Browallia New" w:hAnsi="Browallia New" w:cs="Browallia New"/>
          <w:sz w:val="28"/>
          <w:szCs w:val="28"/>
        </w:rPr>
        <w:t xml:space="preserve">55 </w:t>
      </w:r>
      <w:r w:rsidR="004D17E4" w:rsidRPr="00747399">
        <w:rPr>
          <w:rFonts w:ascii="Browallia New" w:hAnsi="Browallia New" w:cs="Browallia New"/>
          <w:sz w:val="28"/>
          <w:szCs w:val="28"/>
          <w:cs/>
        </w:rPr>
        <w:t xml:space="preserve">สาขา สัญญาขายสิทธิแฟรนไชส์มีระยะเวลาประมาณ </w:t>
      </w:r>
      <w:r w:rsidR="004D17E4" w:rsidRPr="00747399">
        <w:rPr>
          <w:rFonts w:ascii="Browallia New" w:hAnsi="Browallia New" w:cs="Browallia New"/>
          <w:sz w:val="28"/>
          <w:szCs w:val="28"/>
        </w:rPr>
        <w:t xml:space="preserve">8 </w:t>
      </w:r>
      <w:r w:rsidR="004D17E4" w:rsidRPr="00747399">
        <w:rPr>
          <w:rFonts w:ascii="Browallia New" w:hAnsi="Browallia New" w:cs="Browallia New"/>
          <w:sz w:val="28"/>
          <w:szCs w:val="28"/>
          <w:cs/>
        </w:rPr>
        <w:t xml:space="preserve">ปี และสามารถต่ออายุได้อีก </w:t>
      </w:r>
      <w:r w:rsidR="004D17E4" w:rsidRPr="00747399">
        <w:rPr>
          <w:rFonts w:ascii="Browallia New" w:hAnsi="Browallia New" w:cs="Browallia New"/>
          <w:sz w:val="28"/>
          <w:szCs w:val="28"/>
        </w:rPr>
        <w:t>4</w:t>
      </w:r>
      <w:r w:rsidR="004D17E4" w:rsidRPr="00747399">
        <w:rPr>
          <w:rFonts w:ascii="Browallia New" w:hAnsi="Browallia New" w:cs="Browallia New"/>
          <w:sz w:val="28"/>
          <w:szCs w:val="28"/>
          <w:cs/>
        </w:rPr>
        <w:t xml:space="preserve"> ปี บริษัทย่อยทางอ้อมได้รับค่าสิทธิร้อยละ </w:t>
      </w:r>
      <w:r w:rsidR="004D17E4" w:rsidRPr="00747399">
        <w:rPr>
          <w:rFonts w:ascii="Browallia New" w:hAnsi="Browallia New" w:cs="Browallia New"/>
          <w:sz w:val="28"/>
          <w:szCs w:val="28"/>
        </w:rPr>
        <w:t xml:space="preserve">6 </w:t>
      </w:r>
      <w:r w:rsidR="004D17E4" w:rsidRPr="00747399">
        <w:rPr>
          <w:rFonts w:ascii="Browallia New" w:hAnsi="Browallia New" w:cs="Browallia New"/>
          <w:sz w:val="28"/>
          <w:szCs w:val="28"/>
          <w:cs/>
        </w:rPr>
        <w:t xml:space="preserve">และค่าการตลาดร้อยละ </w:t>
      </w:r>
      <w:r w:rsidR="004D17E4" w:rsidRPr="00747399">
        <w:rPr>
          <w:rFonts w:ascii="Browallia New" w:hAnsi="Browallia New" w:cs="Browallia New"/>
          <w:sz w:val="28"/>
          <w:szCs w:val="28"/>
        </w:rPr>
        <w:t>4</w:t>
      </w:r>
      <w:r w:rsidR="004D17E4" w:rsidRPr="00747399">
        <w:rPr>
          <w:rFonts w:ascii="Browallia New" w:hAnsi="Browallia New" w:cs="Browallia New"/>
          <w:sz w:val="28"/>
          <w:szCs w:val="28"/>
          <w:cs/>
        </w:rPr>
        <w:t xml:space="preserve"> ของ</w:t>
      </w:r>
      <w:r w:rsidR="004D17E4" w:rsidRPr="00747399">
        <w:rPr>
          <w:rFonts w:ascii="Browallia New" w:hAnsi="Browallia New" w:cs="Browallia New" w:hint="cs"/>
          <w:sz w:val="28"/>
          <w:szCs w:val="28"/>
          <w:cs/>
        </w:rPr>
        <w:t>รายได้</w:t>
      </w:r>
      <w:r w:rsidR="004D17E4" w:rsidRPr="00747399">
        <w:rPr>
          <w:rFonts w:ascii="Browallia New" w:hAnsi="Browallia New" w:cs="Browallia New"/>
          <w:sz w:val="28"/>
          <w:szCs w:val="28"/>
          <w:cs/>
        </w:rPr>
        <w:t xml:space="preserve">ต่อเดือน </w:t>
      </w:r>
      <w:r w:rsidR="004D17E4" w:rsidRPr="00747399">
        <w:rPr>
          <w:rFonts w:ascii="Browallia New" w:hAnsi="Browallia New" w:cs="Browallia New" w:hint="cs"/>
          <w:sz w:val="28"/>
          <w:szCs w:val="28"/>
          <w:cs/>
        </w:rPr>
        <w:t>โดยมีเงื่อนไข</w:t>
      </w:r>
      <w:r w:rsidR="004D17E4" w:rsidRPr="00747399">
        <w:rPr>
          <w:rFonts w:ascii="Browallia New" w:hAnsi="Browallia New" w:cs="Browallia New"/>
          <w:sz w:val="28"/>
          <w:szCs w:val="28"/>
          <w:cs/>
        </w:rPr>
        <w:t xml:space="preserve"> สำหรับ </w:t>
      </w:r>
      <w:r w:rsidR="004D17E4" w:rsidRPr="00747399">
        <w:rPr>
          <w:rFonts w:ascii="Browallia New" w:hAnsi="Browallia New" w:cs="Browallia New"/>
          <w:sz w:val="28"/>
          <w:szCs w:val="28"/>
        </w:rPr>
        <w:t xml:space="preserve">34 </w:t>
      </w:r>
      <w:r w:rsidR="004D17E4" w:rsidRPr="00747399">
        <w:rPr>
          <w:rFonts w:ascii="Browallia New" w:hAnsi="Browallia New" w:cs="Browallia New"/>
          <w:sz w:val="28"/>
          <w:szCs w:val="28"/>
          <w:cs/>
        </w:rPr>
        <w:t xml:space="preserve">สาขา จะเริ่มจ่ายชำระค่าสิทธิหลังจากวันที่ </w:t>
      </w:r>
      <w:r w:rsidR="004D17E4" w:rsidRPr="00747399">
        <w:rPr>
          <w:rFonts w:ascii="Browallia New" w:hAnsi="Browallia New" w:cs="Browallia New"/>
          <w:sz w:val="28"/>
          <w:szCs w:val="28"/>
        </w:rPr>
        <w:t xml:space="preserve">1 </w:t>
      </w:r>
      <w:r w:rsidR="004D17E4" w:rsidRPr="00747399">
        <w:rPr>
          <w:rFonts w:ascii="Browallia New" w:hAnsi="Browallia New" w:cs="Browallia New"/>
          <w:sz w:val="28"/>
          <w:szCs w:val="28"/>
          <w:cs/>
        </w:rPr>
        <w:t xml:space="preserve">มกราคม </w:t>
      </w:r>
      <w:r w:rsidR="004D17E4" w:rsidRPr="00747399">
        <w:rPr>
          <w:rFonts w:ascii="Browallia New" w:hAnsi="Browallia New" w:cs="Browallia New"/>
          <w:sz w:val="28"/>
          <w:szCs w:val="28"/>
        </w:rPr>
        <w:t xml:space="preserve">2563 </w:t>
      </w:r>
      <w:r w:rsidR="004D17E4" w:rsidRPr="00747399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4D17E4" w:rsidRPr="00747399">
        <w:rPr>
          <w:rFonts w:ascii="Browallia New" w:hAnsi="Browallia New" w:cs="Browallia New"/>
          <w:sz w:val="28"/>
          <w:szCs w:val="28"/>
        </w:rPr>
        <w:t xml:space="preserve"> </w:t>
      </w:r>
      <w:r w:rsidR="004D17E4" w:rsidRPr="00747399">
        <w:rPr>
          <w:rFonts w:ascii="Browallia New" w:hAnsi="Browallia New" w:cs="Browallia New"/>
          <w:sz w:val="28"/>
          <w:szCs w:val="28"/>
          <w:cs/>
        </w:rPr>
        <w:t>สำหรับ</w:t>
      </w:r>
      <w:r w:rsidR="004D17E4" w:rsidRPr="00747399">
        <w:rPr>
          <w:rFonts w:ascii="Browallia New" w:hAnsi="Browallia New" w:cs="Browallia New"/>
          <w:sz w:val="28"/>
          <w:szCs w:val="28"/>
        </w:rPr>
        <w:t xml:space="preserve"> 21 </w:t>
      </w:r>
      <w:r w:rsidR="004D17E4" w:rsidRPr="00747399">
        <w:rPr>
          <w:rFonts w:ascii="Browallia New" w:hAnsi="Browallia New" w:cs="Browallia New"/>
          <w:sz w:val="28"/>
          <w:szCs w:val="28"/>
          <w:cs/>
        </w:rPr>
        <w:t>สาขา บริษัทย่อยทางอ้อมรับประกันผลตอบแทนกำไรจากการดำเนินงานของสาขา</w:t>
      </w:r>
      <w:r w:rsidR="004D17E4" w:rsidRPr="00747399">
        <w:rPr>
          <w:rFonts w:ascii="Browallia New" w:hAnsi="Browallia New" w:cs="Browallia New" w:hint="cs"/>
          <w:sz w:val="28"/>
          <w:szCs w:val="28"/>
          <w:cs/>
        </w:rPr>
        <w:t>จำนวน</w:t>
      </w:r>
      <w:r w:rsidR="004D17E4" w:rsidRPr="00747399">
        <w:rPr>
          <w:rFonts w:ascii="Browallia New" w:hAnsi="Browallia New" w:cs="Browallia New"/>
          <w:sz w:val="28"/>
          <w:szCs w:val="28"/>
          <w:cs/>
        </w:rPr>
        <w:t xml:space="preserve">ไม่ต่ำกว่า </w:t>
      </w:r>
      <w:r w:rsidR="004D17E4" w:rsidRPr="00747399">
        <w:rPr>
          <w:rFonts w:ascii="Browallia New" w:hAnsi="Browallia New" w:cs="Browallia New"/>
          <w:sz w:val="28"/>
          <w:szCs w:val="28"/>
        </w:rPr>
        <w:t>17</w:t>
      </w:r>
      <w:r w:rsidR="004D17E4" w:rsidRPr="00747399">
        <w:rPr>
          <w:rFonts w:ascii="Browallia New" w:hAnsi="Browallia New" w:cs="Browallia New"/>
          <w:sz w:val="28"/>
          <w:szCs w:val="28"/>
          <w:cs/>
        </w:rPr>
        <w:t xml:space="preserve"> ล้านบาทต่อปี เป็นเวลา </w:t>
      </w:r>
      <w:r w:rsidR="004D17E4" w:rsidRPr="00747399">
        <w:rPr>
          <w:rFonts w:ascii="Browallia New" w:hAnsi="Browallia New" w:cs="Browallia New"/>
          <w:sz w:val="28"/>
          <w:szCs w:val="28"/>
        </w:rPr>
        <w:t>10</w:t>
      </w:r>
      <w:r w:rsidR="004D17E4" w:rsidRPr="00747399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5CFDA0CE" w14:textId="0BE9AEEE" w:rsidR="009621FA" w:rsidRDefault="009621FA" w:rsidP="008D0381">
      <w:pPr>
        <w:spacing w:line="240" w:lineRule="auto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1EE89A88" w14:textId="5C7D247A" w:rsidR="00802519" w:rsidRDefault="00802519" w:rsidP="008D0381">
      <w:pPr>
        <w:spacing w:line="240" w:lineRule="auto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47ED4AB1" w14:textId="75573121" w:rsidR="00802519" w:rsidRDefault="00802519" w:rsidP="008D0381">
      <w:pPr>
        <w:spacing w:line="240" w:lineRule="auto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2D04AE1C" w14:textId="27982A09" w:rsidR="00802519" w:rsidRDefault="00802519" w:rsidP="008D0381">
      <w:pPr>
        <w:spacing w:line="240" w:lineRule="auto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13916826" w14:textId="4C553B37" w:rsidR="00802519" w:rsidRDefault="00802519" w:rsidP="008D0381">
      <w:pPr>
        <w:spacing w:line="240" w:lineRule="auto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7CCD9CC5" w14:textId="77043211" w:rsidR="00802519" w:rsidRDefault="00802519" w:rsidP="008D0381">
      <w:pPr>
        <w:spacing w:line="240" w:lineRule="auto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2CFDA719" w14:textId="77777777" w:rsidR="00802519" w:rsidRPr="008F7963" w:rsidRDefault="00802519" w:rsidP="00747399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2B0924B8" w14:textId="5A2B15B2" w:rsidR="0041529F" w:rsidRDefault="004D17E4" w:rsidP="008D0381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38265E">
        <w:rPr>
          <w:rFonts w:ascii="Browallia New" w:hAnsi="Browallia New" w:cs="Browallia New"/>
          <w:sz w:val="28"/>
          <w:szCs w:val="28"/>
          <w:cs/>
        </w:rPr>
        <w:lastRenderedPageBreak/>
        <w:t>สัญญาขายสิทธิแฟรนไชส์และขายสินทรัพย์และหนี้สินของสาขา</w:t>
      </w:r>
      <w:r>
        <w:rPr>
          <w:rFonts w:ascii="Browallia New" w:hAnsi="Browallia New" w:cs="Browallia New" w:hint="cs"/>
          <w:sz w:val="28"/>
          <w:szCs w:val="28"/>
          <w:cs/>
        </w:rPr>
        <w:t>มีมูลค่า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ทั้งสิ้น </w:t>
      </w:r>
      <w:r w:rsidRPr="0038265E">
        <w:rPr>
          <w:rFonts w:ascii="Browallia New" w:hAnsi="Browallia New" w:cs="Browallia New"/>
          <w:sz w:val="28"/>
          <w:szCs w:val="28"/>
        </w:rPr>
        <w:t>449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 ล้านบาท ไม่รวมภาษีมูลค่าเพิ่ม </w:t>
      </w:r>
      <w:r w:rsidRPr="0038265E">
        <w:rPr>
          <w:rFonts w:ascii="Browallia New" w:hAnsi="Browallia New" w:cs="Browallia New"/>
          <w:sz w:val="28"/>
          <w:szCs w:val="28"/>
        </w:rPr>
        <w:t xml:space="preserve">(480 </w:t>
      </w:r>
      <w:r w:rsidRPr="0038265E">
        <w:rPr>
          <w:rFonts w:ascii="Browallia New" w:hAnsi="Browallia New" w:cs="Browallia New"/>
          <w:sz w:val="28"/>
          <w:szCs w:val="28"/>
          <w:cs/>
        </w:rPr>
        <w:t>ล้านบาท รวมภาษีมูลค่าเพิ่ม</w:t>
      </w:r>
      <w:r w:rsidRPr="0038265E">
        <w:rPr>
          <w:rFonts w:ascii="Browallia New" w:hAnsi="Browallia New" w:cs="Browallia New"/>
          <w:sz w:val="28"/>
          <w:szCs w:val="28"/>
        </w:rPr>
        <w:t>)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 ในจำนวนนี้เป็นการขายสินทรัพย์และหนี้สินจำนวน </w:t>
      </w:r>
      <w:r w:rsidRPr="0038265E">
        <w:rPr>
          <w:rFonts w:ascii="Browallia New" w:hAnsi="Browallia New" w:cs="Browallia New"/>
          <w:sz w:val="28"/>
          <w:szCs w:val="28"/>
        </w:rPr>
        <w:t xml:space="preserve">357 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ล้านบาท และอีก </w:t>
      </w:r>
      <w:r w:rsidRPr="0038265E">
        <w:rPr>
          <w:rFonts w:ascii="Browallia New" w:hAnsi="Browallia New" w:cs="Browallia New"/>
          <w:sz w:val="28"/>
          <w:szCs w:val="28"/>
        </w:rPr>
        <w:t xml:space="preserve">92 </w:t>
      </w:r>
      <w:r w:rsidRPr="0038265E">
        <w:rPr>
          <w:rFonts w:ascii="Browallia New" w:hAnsi="Browallia New" w:cs="Browallia New"/>
          <w:sz w:val="28"/>
          <w:szCs w:val="28"/>
          <w:cs/>
        </w:rPr>
        <w:t>ล้านบาทเกี่ยว</w:t>
      </w:r>
      <w:r>
        <w:rPr>
          <w:rFonts w:ascii="Browallia New" w:hAnsi="Browallia New" w:cs="Browallia New" w:hint="cs"/>
          <w:sz w:val="28"/>
          <w:szCs w:val="28"/>
          <w:cs/>
        </w:rPr>
        <w:t>ข้อง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กับการบริการที่บริษัทย่อยทางอ้อมต้องจัดให้ผู้รับสิทธิในอนาคต </w:t>
      </w:r>
      <w:r>
        <w:rPr>
          <w:rFonts w:ascii="Browallia New" w:hAnsi="Browallia New" w:cs="Browallia New" w:hint="cs"/>
          <w:sz w:val="28"/>
          <w:szCs w:val="28"/>
          <w:cs/>
        </w:rPr>
        <w:t>จำนวนดังกล่าว</w:t>
      </w:r>
      <w:r w:rsidRPr="0038265E">
        <w:rPr>
          <w:rFonts w:ascii="Browallia New" w:hAnsi="Browallia New" w:cs="Browallia New"/>
          <w:sz w:val="28"/>
          <w:szCs w:val="28"/>
          <w:cs/>
        </w:rPr>
        <w:t>รวมอยู่ในรายได้รับ</w:t>
      </w:r>
      <w:r w:rsidRPr="00377A29">
        <w:rPr>
          <w:rFonts w:ascii="Browallia New" w:hAnsi="Browallia New" w:cs="Browallia New"/>
          <w:sz w:val="28"/>
          <w:szCs w:val="28"/>
          <w:cs/>
        </w:rPr>
        <w:t xml:space="preserve">ล่วงหน้า </w:t>
      </w:r>
      <w:r w:rsidRPr="00377A29">
        <w:rPr>
          <w:rFonts w:ascii="Browallia New" w:hAnsi="Browallia New" w:cs="Browallia New" w:hint="cs"/>
          <w:sz w:val="28"/>
          <w:szCs w:val="28"/>
          <w:cs/>
        </w:rPr>
        <w:t>โดย</w:t>
      </w:r>
      <w:r w:rsidRPr="00377A29">
        <w:rPr>
          <w:rFonts w:ascii="Browallia New" w:hAnsi="Browallia New" w:cs="Browallia New"/>
          <w:sz w:val="28"/>
          <w:szCs w:val="28"/>
          <w:cs/>
        </w:rPr>
        <w:t>จะรับรู้ตามระยะเวลาของสัญญา</w:t>
      </w:r>
      <w:r w:rsidRPr="00377A29">
        <w:rPr>
          <w:rFonts w:ascii="Browallia New" w:hAnsi="Browallia New" w:cs="Browallia New" w:hint="cs"/>
          <w:sz w:val="28"/>
          <w:szCs w:val="28"/>
          <w:cs/>
        </w:rPr>
        <w:t>ขายสิทธิ</w:t>
      </w:r>
      <w:r w:rsidRPr="00377A29">
        <w:rPr>
          <w:rFonts w:ascii="Browallia New" w:hAnsi="Browallia New" w:cs="Browallia New"/>
          <w:sz w:val="28"/>
          <w:szCs w:val="28"/>
          <w:cs/>
        </w:rPr>
        <w:t>แฟรนไชส์และเมื่อได้ให้บริการแล้</w:t>
      </w:r>
      <w:r w:rsidR="00DD65D9">
        <w:rPr>
          <w:rFonts w:ascii="Browallia New" w:hAnsi="Browallia New" w:cs="Browallia New" w:hint="cs"/>
          <w:sz w:val="28"/>
          <w:szCs w:val="28"/>
          <w:cs/>
        </w:rPr>
        <w:t>ว</w:t>
      </w:r>
      <w:r w:rsidR="0056018D">
        <w:rPr>
          <w:rFonts w:ascii="Browallia New" w:hAnsi="Browallia New" w:cs="Browallia New"/>
          <w:sz w:val="28"/>
          <w:szCs w:val="28"/>
        </w:rPr>
        <w:t xml:space="preserve"> </w:t>
      </w:r>
      <w:r w:rsidR="0056018D">
        <w:rPr>
          <w:rFonts w:ascii="Browallia New" w:hAnsi="Browallia New" w:cs="Browallia New" w:hint="cs"/>
          <w:sz w:val="28"/>
          <w:szCs w:val="28"/>
          <w:cs/>
        </w:rPr>
        <w:t>อย่างไรก็ตาม</w:t>
      </w:r>
      <w:r w:rsidR="00B12C86">
        <w:rPr>
          <w:rFonts w:ascii="Browallia New" w:hAnsi="Browallia New" w:cs="Browallia New"/>
          <w:sz w:val="28"/>
          <w:szCs w:val="28"/>
        </w:rPr>
        <w:t xml:space="preserve"> </w:t>
      </w:r>
      <w:r w:rsidR="0056018D">
        <w:rPr>
          <w:rFonts w:ascii="Browallia New" w:hAnsi="Browallia New" w:cs="Browallia New" w:hint="cs"/>
          <w:sz w:val="28"/>
          <w:szCs w:val="28"/>
          <w:cs/>
        </w:rPr>
        <w:t xml:space="preserve">บริษัทย่อยทางอ้อมไม่สามารถปันส่วนของราคาให้แก่ภาระดังกล่าวได้อย่างเหมาะสม </w:t>
      </w:r>
      <w:r w:rsidR="00B92180">
        <w:rPr>
          <w:rFonts w:ascii="Browallia New" w:hAnsi="Browallia New" w:cs="Browallia New" w:hint="cs"/>
          <w:sz w:val="28"/>
          <w:szCs w:val="28"/>
          <w:cs/>
        </w:rPr>
        <w:t>รวมถึงอยู่ระหว่างการโต้แย้งตาม</w:t>
      </w:r>
      <w:r w:rsidR="00B92180" w:rsidRPr="009173D8">
        <w:rPr>
          <w:rFonts w:ascii="Browallia New" w:hAnsi="Browallia New" w:cs="Browallia New" w:hint="cs"/>
          <w:sz w:val="28"/>
          <w:szCs w:val="28"/>
          <w:cs/>
        </w:rPr>
        <w:t>สัญญา ทำให้ไม่สามารถระบุได้ว่าการบริการได้เกิดขึ้น</w:t>
      </w:r>
      <w:r w:rsidR="00B92180">
        <w:rPr>
          <w:rFonts w:ascii="Browallia New" w:hAnsi="Browallia New" w:cs="Browallia New" w:hint="cs"/>
          <w:sz w:val="28"/>
          <w:szCs w:val="28"/>
          <w:cs/>
        </w:rPr>
        <w:t>แล้ว</w:t>
      </w:r>
      <w:r w:rsidR="00B92180">
        <w:rPr>
          <w:rFonts w:ascii="Browallia New" w:hAnsi="Browallia New" w:cs="Browallia New"/>
          <w:sz w:val="28"/>
          <w:szCs w:val="28"/>
        </w:rPr>
        <w:t xml:space="preserve"> </w:t>
      </w:r>
      <w:r w:rsidR="00B12C86">
        <w:rPr>
          <w:rFonts w:ascii="Browallia New" w:hAnsi="Browallia New" w:cs="Browallia New" w:hint="cs"/>
          <w:sz w:val="28"/>
          <w:szCs w:val="28"/>
          <w:cs/>
        </w:rPr>
        <w:t>ดังนั้น</w:t>
      </w:r>
      <w:r w:rsidR="0056018D">
        <w:rPr>
          <w:rFonts w:ascii="Browallia New" w:hAnsi="Browallia New" w:cs="Browallia New" w:hint="cs"/>
          <w:sz w:val="28"/>
          <w:szCs w:val="28"/>
          <w:cs/>
        </w:rPr>
        <w:t>จึงยังไม่มีการรับรู้รายได้ในระหว่างปี</w:t>
      </w:r>
      <w:r w:rsidR="00B12C86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2719D">
        <w:rPr>
          <w:rFonts w:ascii="Browallia New" w:hAnsi="Browallia New" w:cs="Browallia New"/>
          <w:sz w:val="28"/>
          <w:szCs w:val="28"/>
        </w:rPr>
        <w:t>2561</w:t>
      </w:r>
    </w:p>
    <w:p w14:paraId="18F18809" w14:textId="77777777" w:rsidR="00B12C86" w:rsidRDefault="00B12C86" w:rsidP="008D0381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218EB68" w14:textId="77777777" w:rsidR="009D58F5" w:rsidRPr="000B54BA" w:rsidRDefault="009D58F5" w:rsidP="009D58F5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B54BA">
        <w:rPr>
          <w:rFonts w:ascii="Browallia New" w:hAnsi="Browallia New" w:cs="Browallia New"/>
          <w:sz w:val="28"/>
          <w:szCs w:val="28"/>
          <w:cs/>
        </w:rPr>
        <w:t>รายละเอียดของเงินรับล่วงหน้า</w:t>
      </w:r>
      <w:r w:rsidRPr="000B54BA">
        <w:rPr>
          <w:rFonts w:ascii="Browallia New" w:hAnsi="Browallia New" w:cs="Browallia New" w:hint="cs"/>
          <w:sz w:val="28"/>
          <w:szCs w:val="28"/>
          <w:cs/>
        </w:rPr>
        <w:t xml:space="preserve"> ณ วันที่ </w:t>
      </w:r>
      <w:r w:rsidRPr="000B54BA">
        <w:rPr>
          <w:rFonts w:ascii="Browallia New" w:hAnsi="Browallia New" w:cs="Browallia New"/>
          <w:sz w:val="28"/>
          <w:szCs w:val="28"/>
        </w:rPr>
        <w:t xml:space="preserve">31 </w:t>
      </w:r>
      <w:r w:rsidRPr="000B54BA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0B54BA">
        <w:rPr>
          <w:rFonts w:ascii="Browallia New" w:hAnsi="Browallia New" w:cs="Browallia New"/>
          <w:sz w:val="28"/>
          <w:szCs w:val="28"/>
        </w:rPr>
        <w:t xml:space="preserve">2560 </w:t>
      </w:r>
      <w:r w:rsidRPr="000B54BA">
        <w:rPr>
          <w:rFonts w:ascii="Browallia New" w:hAnsi="Browallia New" w:cs="Browallia New" w:hint="cs"/>
          <w:sz w:val="28"/>
          <w:szCs w:val="28"/>
          <w:cs/>
        </w:rPr>
        <w:t>มีดังนี้</w:t>
      </w:r>
    </w:p>
    <w:p w14:paraId="610BBB23" w14:textId="77777777" w:rsidR="009D58F5" w:rsidRDefault="009D58F5" w:rsidP="009D58F5"/>
    <w:tbl>
      <w:tblPr>
        <w:tblW w:w="8916" w:type="dxa"/>
        <w:tblInd w:w="558" w:type="dxa"/>
        <w:tblLook w:val="04A0" w:firstRow="1" w:lastRow="0" w:firstColumn="1" w:lastColumn="0" w:noHBand="0" w:noVBand="1"/>
      </w:tblPr>
      <w:tblGrid>
        <w:gridCol w:w="4320"/>
        <w:gridCol w:w="1559"/>
        <w:gridCol w:w="1597"/>
        <w:gridCol w:w="1440"/>
      </w:tblGrid>
      <w:tr w:rsidR="009D58F5" w14:paraId="283D0E88" w14:textId="77777777" w:rsidTr="009D58F5">
        <w:tc>
          <w:tcPr>
            <w:tcW w:w="4320" w:type="dxa"/>
          </w:tcPr>
          <w:p w14:paraId="1A171D10" w14:textId="77777777" w:rsidR="009D58F5" w:rsidRPr="00B83538" w:rsidRDefault="009D58F5" w:rsidP="009D58F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C29F25" w14:textId="77777777" w:rsidR="009D58F5" w:rsidRPr="00B83538" w:rsidRDefault="009D58F5" w:rsidP="009D58F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97" w:type="dxa"/>
          </w:tcPr>
          <w:p w14:paraId="5C6007FC" w14:textId="77777777" w:rsidR="009D58F5" w:rsidRPr="00B83538" w:rsidRDefault="009D58F5" w:rsidP="009D58F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B1F3B91" w14:textId="77777777" w:rsidR="009D58F5" w:rsidRPr="00B83538" w:rsidRDefault="009D58F5" w:rsidP="009D58F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(หน่วย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พันบาท)</w:t>
            </w:r>
          </w:p>
        </w:tc>
      </w:tr>
      <w:tr w:rsidR="009D58F5" w14:paraId="7422200F" w14:textId="77777777" w:rsidTr="009D58F5">
        <w:tc>
          <w:tcPr>
            <w:tcW w:w="4320" w:type="dxa"/>
          </w:tcPr>
          <w:p w14:paraId="49633DC3" w14:textId="77777777" w:rsidR="009D58F5" w:rsidRPr="00B83538" w:rsidRDefault="009D58F5" w:rsidP="009D58F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F45512E" w14:textId="77777777" w:rsidR="009D58F5" w:rsidRPr="00B83538" w:rsidRDefault="009D58F5" w:rsidP="009D58F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97" w:type="dxa"/>
          </w:tcPr>
          <w:p w14:paraId="21484EC5" w14:textId="77777777" w:rsidR="009D58F5" w:rsidRPr="00B83538" w:rsidRDefault="009D58F5" w:rsidP="009D58F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E02952F" w14:textId="77777777" w:rsidR="009D58F5" w:rsidRPr="00B83538" w:rsidRDefault="009D58F5" w:rsidP="009D58F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83538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เงินรับล่วงหน้า</w:t>
            </w:r>
          </w:p>
        </w:tc>
      </w:tr>
      <w:tr w:rsidR="009D58F5" w14:paraId="02FA8CEF" w14:textId="77777777" w:rsidTr="009D58F5">
        <w:tc>
          <w:tcPr>
            <w:tcW w:w="4320" w:type="dxa"/>
          </w:tcPr>
          <w:p w14:paraId="5C34E68B" w14:textId="77777777" w:rsidR="009D58F5" w:rsidRPr="00525C92" w:rsidRDefault="009D58F5" w:rsidP="009D58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83538">
              <w:rPr>
                <w:rFonts w:ascii="Browallia New" w:hAnsi="Browallia New" w:cs="Browallia New" w:hint="cs"/>
                <w:sz w:val="24"/>
                <w:szCs w:val="24"/>
                <w:cs/>
              </w:rPr>
              <w:t>แฟรนไชส์ซี</w:t>
            </w:r>
          </w:p>
        </w:tc>
        <w:tc>
          <w:tcPr>
            <w:tcW w:w="1559" w:type="dxa"/>
          </w:tcPr>
          <w:p w14:paraId="747D4F84" w14:textId="77777777" w:rsidR="009D58F5" w:rsidRPr="00B83538" w:rsidRDefault="009D58F5" w:rsidP="009D58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3538">
              <w:rPr>
                <w:rFonts w:ascii="Browallia New" w:hAnsi="Browallia New" w:cs="Browallia New" w:hint="cs"/>
                <w:sz w:val="24"/>
                <w:szCs w:val="24"/>
                <w:cs/>
              </w:rPr>
              <w:t>มูลค่า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</w:t>
            </w:r>
            <w:r w:rsidRPr="00B83538">
              <w:rPr>
                <w:rFonts w:ascii="Browallia New" w:hAnsi="Browallia New" w:cs="Browallia New" w:hint="cs"/>
                <w:sz w:val="24"/>
                <w:szCs w:val="24"/>
                <w:cs/>
              </w:rPr>
              <w:t>สัญญา</w:t>
            </w:r>
          </w:p>
        </w:tc>
        <w:tc>
          <w:tcPr>
            <w:tcW w:w="1597" w:type="dxa"/>
          </w:tcPr>
          <w:p w14:paraId="06605FCF" w14:textId="77777777" w:rsidR="009D58F5" w:rsidRPr="00B83538" w:rsidRDefault="009D58F5" w:rsidP="009D58F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360" w:right="-50" w:hanging="36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วันที่ทำสัญญา</w:t>
            </w:r>
          </w:p>
        </w:tc>
        <w:tc>
          <w:tcPr>
            <w:tcW w:w="1440" w:type="dxa"/>
          </w:tcPr>
          <w:p w14:paraId="3A484E8F" w14:textId="77777777" w:rsidR="009D58F5" w:rsidRPr="00B83538" w:rsidRDefault="009D58F5" w:rsidP="009D58F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360" w:right="-50" w:hanging="36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353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B8353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B8353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</w:tr>
      <w:tr w:rsidR="009D58F5" w14:paraId="51224F3D" w14:textId="77777777" w:rsidTr="009D58F5">
        <w:tc>
          <w:tcPr>
            <w:tcW w:w="4320" w:type="dxa"/>
          </w:tcPr>
          <w:p w14:paraId="60FD5D27" w14:textId="77777777" w:rsidR="009D58F5" w:rsidRPr="00B83538" w:rsidRDefault="009D58F5" w:rsidP="009D58F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72EB8113" w14:textId="77777777" w:rsidR="009D58F5" w:rsidRPr="00B83538" w:rsidRDefault="009D58F5" w:rsidP="009D58F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97" w:type="dxa"/>
          </w:tcPr>
          <w:p w14:paraId="4FC3B9ED" w14:textId="77777777" w:rsidR="009D58F5" w:rsidRDefault="009D58F5" w:rsidP="009D58F5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5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22C09509" w14:textId="77777777" w:rsidR="009D58F5" w:rsidRPr="00B83538" w:rsidRDefault="009D58F5" w:rsidP="009D58F5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50" w:hanging="36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D58F5" w14:paraId="14F96603" w14:textId="77777777" w:rsidTr="009D58F5">
        <w:tc>
          <w:tcPr>
            <w:tcW w:w="4320" w:type="dxa"/>
          </w:tcPr>
          <w:p w14:paraId="2C46B040" w14:textId="77777777" w:rsidR="009D58F5" w:rsidRPr="00B83538" w:rsidRDefault="009D58F5" w:rsidP="009D58F5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8353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บริษัท ดับบลิว เวลเนส เวิลด์ จำกัด</w:t>
            </w:r>
          </w:p>
        </w:tc>
        <w:tc>
          <w:tcPr>
            <w:tcW w:w="1559" w:type="dxa"/>
          </w:tcPr>
          <w:p w14:paraId="2EE45FF7" w14:textId="77777777" w:rsidR="009D58F5" w:rsidRPr="000B4A4F" w:rsidRDefault="009D58F5" w:rsidP="009D58F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4A4F">
              <w:rPr>
                <w:rFonts w:ascii="Browallia New" w:hAnsi="Browallia New" w:cs="Browallia New"/>
                <w:sz w:val="24"/>
                <w:szCs w:val="24"/>
                <w:lang w:val="en-GB"/>
              </w:rPr>
              <w:t>260,000</w:t>
            </w:r>
          </w:p>
        </w:tc>
        <w:tc>
          <w:tcPr>
            <w:tcW w:w="1597" w:type="dxa"/>
          </w:tcPr>
          <w:p w14:paraId="0A4262F9" w14:textId="77777777" w:rsidR="009D58F5" w:rsidRPr="000B4A4F" w:rsidRDefault="009D58F5" w:rsidP="009D58F5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30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ตุลาคม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440" w:type="dxa"/>
          </w:tcPr>
          <w:p w14:paraId="2FDB8E93" w14:textId="77777777" w:rsidR="009D58F5" w:rsidRPr="000B4A4F" w:rsidRDefault="009D58F5" w:rsidP="009D58F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4A4F">
              <w:rPr>
                <w:rFonts w:ascii="Browallia New" w:hAnsi="Browallia New" w:cs="Browallia New"/>
                <w:sz w:val="24"/>
                <w:szCs w:val="24"/>
                <w:lang w:val="en-GB"/>
              </w:rPr>
              <w:t>260,000</w:t>
            </w:r>
          </w:p>
        </w:tc>
      </w:tr>
      <w:tr w:rsidR="009D58F5" w14:paraId="3A24C4EC" w14:textId="77777777" w:rsidTr="009D58F5">
        <w:tc>
          <w:tcPr>
            <w:tcW w:w="4320" w:type="dxa"/>
          </w:tcPr>
          <w:p w14:paraId="3ECB34F1" w14:textId="77777777" w:rsidR="009D58F5" w:rsidRPr="00B83538" w:rsidRDefault="009D58F5" w:rsidP="009D58F5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83538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 ไฮ เฮลธ์แคร์ เซ็นเตอร์ จำกัด</w:t>
            </w:r>
          </w:p>
        </w:tc>
        <w:tc>
          <w:tcPr>
            <w:tcW w:w="1559" w:type="dxa"/>
          </w:tcPr>
          <w:p w14:paraId="14BACFB4" w14:textId="77777777" w:rsidR="009D58F5" w:rsidRPr="000B4A4F" w:rsidRDefault="009D58F5" w:rsidP="009D58F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4A4F">
              <w:rPr>
                <w:rFonts w:ascii="Browallia New" w:hAnsi="Browallia New" w:cs="Browallia New"/>
                <w:sz w:val="24"/>
                <w:szCs w:val="24"/>
                <w:lang w:val="en-GB"/>
              </w:rPr>
              <w:t>220,000</w:t>
            </w:r>
          </w:p>
        </w:tc>
        <w:tc>
          <w:tcPr>
            <w:tcW w:w="1597" w:type="dxa"/>
            <w:vAlign w:val="bottom"/>
          </w:tcPr>
          <w:p w14:paraId="5DBEF12C" w14:textId="77777777" w:rsidR="009D58F5" w:rsidRPr="000B4A4F" w:rsidRDefault="009D58F5" w:rsidP="009D58F5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12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กุมภาพันธ์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14:paraId="01371B73" w14:textId="77777777" w:rsidR="009D58F5" w:rsidRPr="00B83538" w:rsidRDefault="009D58F5" w:rsidP="009D58F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125,000</w:t>
            </w:r>
          </w:p>
        </w:tc>
      </w:tr>
      <w:tr w:rsidR="009D58F5" w14:paraId="226F04E1" w14:textId="77777777" w:rsidTr="009D58F5">
        <w:trPr>
          <w:trHeight w:val="317"/>
        </w:trPr>
        <w:tc>
          <w:tcPr>
            <w:tcW w:w="4320" w:type="dxa"/>
          </w:tcPr>
          <w:p w14:paraId="2FA369C7" w14:textId="77777777" w:rsidR="009D58F5" w:rsidRPr="00B83538" w:rsidRDefault="009D58F5" w:rsidP="009D58F5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8353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559" w:type="dxa"/>
          </w:tcPr>
          <w:p w14:paraId="2B1DC6A5" w14:textId="77777777" w:rsidR="009D58F5" w:rsidRPr="000B4A4F" w:rsidRDefault="009D58F5" w:rsidP="009D58F5">
            <w:pPr>
              <w:pBdr>
                <w:bottom w:val="single" w:sz="8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4A4F">
              <w:rPr>
                <w:rFonts w:ascii="Browallia New" w:hAnsi="Browallia New" w:cs="Browallia New"/>
                <w:sz w:val="24"/>
                <w:szCs w:val="24"/>
                <w:lang w:val="en-GB"/>
              </w:rPr>
              <w:t>480,000</w:t>
            </w:r>
          </w:p>
        </w:tc>
        <w:tc>
          <w:tcPr>
            <w:tcW w:w="1597" w:type="dxa"/>
          </w:tcPr>
          <w:p w14:paraId="305A6921" w14:textId="77777777" w:rsidR="009D58F5" w:rsidRPr="00B83538" w:rsidRDefault="009D58F5" w:rsidP="009D58F5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177FF1E1" w14:textId="77777777" w:rsidR="009D58F5" w:rsidRPr="000B4A4F" w:rsidRDefault="009D58F5" w:rsidP="009D58F5">
            <w:pPr>
              <w:pBdr>
                <w:bottom w:val="single" w:sz="8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4A4F">
              <w:rPr>
                <w:rFonts w:ascii="Browallia New" w:hAnsi="Browallia New" w:cs="Browallia New"/>
                <w:sz w:val="24"/>
                <w:szCs w:val="24"/>
              </w:rPr>
              <w:t>385,000</w:t>
            </w:r>
          </w:p>
        </w:tc>
      </w:tr>
    </w:tbl>
    <w:p w14:paraId="0F6ADFD0" w14:textId="4A958B02" w:rsidR="009D58F5" w:rsidRDefault="009D58F5" w:rsidP="009D58F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602A856" w14:textId="3568889B" w:rsidR="00682D11" w:rsidRDefault="00D923BD" w:rsidP="00D923BD">
      <w:pPr>
        <w:spacing w:line="240" w:lineRule="auto"/>
        <w:ind w:left="450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  <w:r w:rsidRPr="000B54BA">
        <w:rPr>
          <w:rFonts w:ascii="Browallia New" w:eastAsia="Cordia New" w:hAnsi="Browallia New" w:cs="Browallia New"/>
          <w:color w:val="000000"/>
          <w:sz w:val="28"/>
          <w:szCs w:val="28"/>
          <w:cs/>
          <w:lang w:eastAsia="th-TH"/>
        </w:rPr>
        <w:t xml:space="preserve">ณ วันที่ </w:t>
      </w:r>
      <w:r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  <w:t>31</w:t>
      </w:r>
      <w:r w:rsidRPr="000B54BA">
        <w:rPr>
          <w:rFonts w:ascii="Browallia New" w:eastAsia="Cordia New" w:hAnsi="Browallia New" w:cs="Browallia New"/>
          <w:color w:val="000000"/>
          <w:sz w:val="28"/>
          <w:szCs w:val="28"/>
          <w:cs/>
          <w:lang w:eastAsia="th-TH"/>
        </w:rPr>
        <w:t xml:space="preserve"> ธันวาคม </w:t>
      </w:r>
      <w:r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  <w:t>2560</w:t>
      </w:r>
      <w:r w:rsidRPr="000B54BA">
        <w:rPr>
          <w:rFonts w:ascii="Browallia New" w:eastAsia="Cordia New" w:hAnsi="Browallia New" w:cs="Browallia New"/>
          <w:color w:val="000000"/>
          <w:sz w:val="28"/>
          <w:szCs w:val="28"/>
          <w:cs/>
          <w:lang w:eastAsia="th-TH"/>
        </w:rPr>
        <w:t xml:space="preserve"> บริษัทได้จัดประเภทสินทรัพย์และหนี้สินที่ขายตามสัญญาข้างต้นในงบการเงินรวมเป็น “สินทรัพย์ที่ถือไว้เพื่อขาย” ดังต่อไปนี้</w:t>
      </w:r>
    </w:p>
    <w:p w14:paraId="064D6526" w14:textId="622E172E" w:rsidR="00D923BD" w:rsidRDefault="00D923BD" w:rsidP="00D923BD">
      <w:pPr>
        <w:spacing w:line="240" w:lineRule="auto"/>
        <w:ind w:left="450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tbl>
      <w:tblPr>
        <w:tblW w:w="8937" w:type="dxa"/>
        <w:tblInd w:w="558" w:type="dxa"/>
        <w:tblLook w:val="04A0" w:firstRow="1" w:lastRow="0" w:firstColumn="1" w:lastColumn="0" w:noHBand="0" w:noVBand="1"/>
      </w:tblPr>
      <w:tblGrid>
        <w:gridCol w:w="6120"/>
        <w:gridCol w:w="630"/>
        <w:gridCol w:w="2187"/>
      </w:tblGrid>
      <w:tr w:rsidR="00D923BD" w14:paraId="62F3217E" w14:textId="77777777" w:rsidTr="000B6516">
        <w:tc>
          <w:tcPr>
            <w:tcW w:w="6120" w:type="dxa"/>
          </w:tcPr>
          <w:p w14:paraId="2D817DEC" w14:textId="77777777" w:rsidR="00D923BD" w:rsidRDefault="00D923BD" w:rsidP="000B651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5BC89AF4" w14:textId="77777777" w:rsidR="00D923BD" w:rsidRDefault="00D923BD" w:rsidP="000B651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87" w:type="dxa"/>
          </w:tcPr>
          <w:p w14:paraId="39ED62C6" w14:textId="77777777" w:rsidR="00D923BD" w:rsidRDefault="00D923BD" w:rsidP="000B651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D923BD" w14:paraId="262CDB18" w14:textId="77777777" w:rsidTr="000B6516">
        <w:tc>
          <w:tcPr>
            <w:tcW w:w="6120" w:type="dxa"/>
          </w:tcPr>
          <w:p w14:paraId="2458B744" w14:textId="77777777" w:rsidR="00D923BD" w:rsidRPr="008F087A" w:rsidRDefault="00D923BD" w:rsidP="000B651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630" w:type="dxa"/>
          </w:tcPr>
          <w:p w14:paraId="7A7B7308" w14:textId="77777777" w:rsidR="00D923BD" w:rsidRDefault="00D923BD" w:rsidP="000B651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87" w:type="dxa"/>
          </w:tcPr>
          <w:p w14:paraId="6CF8F71C" w14:textId="77777777" w:rsidR="00D923BD" w:rsidRDefault="00D923BD" w:rsidP="000B6516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923BD" w14:paraId="6C82C43D" w14:textId="77777777" w:rsidTr="000B6516">
        <w:tc>
          <w:tcPr>
            <w:tcW w:w="6120" w:type="dxa"/>
          </w:tcPr>
          <w:p w14:paraId="21DDED2E" w14:textId="77777777" w:rsidR="00D923BD" w:rsidRDefault="00D923BD" w:rsidP="000B651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59E0BFCC" w14:textId="77777777" w:rsidR="00D923BD" w:rsidRPr="00E67A6A" w:rsidRDefault="00D923BD" w:rsidP="000B651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187" w:type="dxa"/>
            <w:vAlign w:val="bottom"/>
            <w:hideMark/>
          </w:tcPr>
          <w:p w14:paraId="1E2AD6E5" w14:textId="77777777" w:rsidR="00D923BD" w:rsidRPr="00E67A6A" w:rsidRDefault="00D923BD" w:rsidP="000B6516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</w:p>
        </w:tc>
      </w:tr>
      <w:tr w:rsidR="00D923BD" w14:paraId="7FC2FDCF" w14:textId="77777777" w:rsidTr="000B6516">
        <w:trPr>
          <w:trHeight w:val="317"/>
        </w:trPr>
        <w:tc>
          <w:tcPr>
            <w:tcW w:w="6120" w:type="dxa"/>
            <w:hideMark/>
          </w:tcPr>
          <w:p w14:paraId="6FAF4913" w14:textId="77777777" w:rsidR="00D923BD" w:rsidRDefault="00D923BD" w:rsidP="000B651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630" w:type="dxa"/>
          </w:tcPr>
          <w:p w14:paraId="329353EA" w14:textId="77777777" w:rsidR="00D923BD" w:rsidRDefault="00D923BD" w:rsidP="000B651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7" w:type="dxa"/>
          </w:tcPr>
          <w:p w14:paraId="59071524" w14:textId="77777777" w:rsidR="00D923BD" w:rsidRDefault="00D923BD" w:rsidP="000B651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923BD" w14:paraId="145DA08C" w14:textId="77777777" w:rsidTr="000B6516">
        <w:trPr>
          <w:trHeight w:val="317"/>
        </w:trPr>
        <w:tc>
          <w:tcPr>
            <w:tcW w:w="6120" w:type="dxa"/>
          </w:tcPr>
          <w:p w14:paraId="768FF870" w14:textId="77777777" w:rsidR="00D923BD" w:rsidRPr="00E67A6A" w:rsidRDefault="00D923BD" w:rsidP="000B651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A6A">
              <w:rPr>
                <w:rFonts w:ascii="Browallia New" w:hAnsi="Browallia New" w:cs="Browallia New"/>
                <w:sz w:val="28"/>
                <w:szCs w:val="28"/>
                <w:cs/>
              </w:rPr>
              <w:t>ค่าเช่าจ่ายล่วงหน้าส่วนที่ถึงกำหนดชำระภายในหนึ่งปี</w:t>
            </w:r>
          </w:p>
        </w:tc>
        <w:tc>
          <w:tcPr>
            <w:tcW w:w="630" w:type="dxa"/>
          </w:tcPr>
          <w:p w14:paraId="0C3AE5D7" w14:textId="77777777" w:rsidR="00D923BD" w:rsidRDefault="00D923BD" w:rsidP="000B651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7" w:type="dxa"/>
          </w:tcPr>
          <w:p w14:paraId="4A90140A" w14:textId="77777777" w:rsidR="00D923BD" w:rsidRPr="004B2D67" w:rsidRDefault="00D923BD" w:rsidP="000B651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2D67">
              <w:rPr>
                <w:rFonts w:ascii="Browallia New" w:hAnsi="Browallia New" w:cs="Browallia New"/>
                <w:sz w:val="28"/>
                <w:szCs w:val="28"/>
              </w:rPr>
              <w:t>1,490</w:t>
            </w:r>
          </w:p>
        </w:tc>
      </w:tr>
      <w:tr w:rsidR="00D923BD" w14:paraId="3E800BB0" w14:textId="77777777" w:rsidTr="000B6516">
        <w:trPr>
          <w:trHeight w:val="317"/>
        </w:trPr>
        <w:tc>
          <w:tcPr>
            <w:tcW w:w="6120" w:type="dxa"/>
          </w:tcPr>
          <w:p w14:paraId="66E4D753" w14:textId="77777777" w:rsidR="00D923BD" w:rsidRPr="001A3293" w:rsidRDefault="00D923BD" w:rsidP="000B651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A3293">
              <w:rPr>
                <w:rFonts w:ascii="Browallia New" w:hAnsi="Browallia New" w:cs="Browallia New"/>
                <w:sz w:val="28"/>
                <w:szCs w:val="28"/>
                <w:cs/>
              </w:rPr>
              <w:t>ค่าเช่าจ่ายล่วงหน้าระยะยาว</w:t>
            </w:r>
          </w:p>
        </w:tc>
        <w:tc>
          <w:tcPr>
            <w:tcW w:w="630" w:type="dxa"/>
          </w:tcPr>
          <w:p w14:paraId="74257B64" w14:textId="77777777" w:rsidR="00D923BD" w:rsidRDefault="00D923BD" w:rsidP="000B651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7" w:type="dxa"/>
          </w:tcPr>
          <w:p w14:paraId="5CFBAF47" w14:textId="77777777" w:rsidR="00D923BD" w:rsidRPr="004B2D67" w:rsidRDefault="00D923BD" w:rsidP="000B651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2D67">
              <w:rPr>
                <w:rFonts w:ascii="Browallia New" w:hAnsi="Browallia New" w:cs="Browallia New"/>
                <w:sz w:val="28"/>
                <w:szCs w:val="28"/>
              </w:rPr>
              <w:t>4,471</w:t>
            </w:r>
          </w:p>
        </w:tc>
      </w:tr>
      <w:tr w:rsidR="00D923BD" w14:paraId="0D5B8A9B" w14:textId="77777777" w:rsidTr="000B6516">
        <w:tc>
          <w:tcPr>
            <w:tcW w:w="6120" w:type="dxa"/>
            <w:hideMark/>
          </w:tcPr>
          <w:p w14:paraId="514D310F" w14:textId="77777777" w:rsidR="00D923BD" w:rsidRPr="004B2D67" w:rsidRDefault="00D923BD" w:rsidP="000B651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A3293">
              <w:rPr>
                <w:rFonts w:ascii="Browallia New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630" w:type="dxa"/>
          </w:tcPr>
          <w:p w14:paraId="195FE94A" w14:textId="77777777" w:rsidR="00D923BD" w:rsidRDefault="00D923BD" w:rsidP="000B651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87" w:type="dxa"/>
            <w:hideMark/>
          </w:tcPr>
          <w:p w14:paraId="0F857163" w14:textId="77777777" w:rsidR="00D923BD" w:rsidRPr="004B2D67" w:rsidRDefault="00D923BD" w:rsidP="000B651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2D67">
              <w:rPr>
                <w:rFonts w:ascii="Browallia New" w:hAnsi="Browallia New" w:cs="Browallia New"/>
                <w:sz w:val="28"/>
                <w:szCs w:val="28"/>
              </w:rPr>
              <w:t>132,013</w:t>
            </w:r>
          </w:p>
        </w:tc>
      </w:tr>
      <w:tr w:rsidR="00D923BD" w14:paraId="68FCABA6" w14:textId="77777777" w:rsidTr="000B6516">
        <w:tc>
          <w:tcPr>
            <w:tcW w:w="6120" w:type="dxa"/>
            <w:hideMark/>
          </w:tcPr>
          <w:p w14:paraId="0BE11329" w14:textId="77777777" w:rsidR="00D923BD" w:rsidRDefault="00D923BD" w:rsidP="000B651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1A3293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ที่ถือไว้เพื่อขาย</w:t>
            </w:r>
          </w:p>
        </w:tc>
        <w:tc>
          <w:tcPr>
            <w:tcW w:w="630" w:type="dxa"/>
            <w:vAlign w:val="bottom"/>
          </w:tcPr>
          <w:p w14:paraId="54A8BDDF" w14:textId="77777777" w:rsidR="00D923BD" w:rsidRDefault="00D923BD" w:rsidP="000B651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87" w:type="dxa"/>
            <w:vAlign w:val="bottom"/>
            <w:hideMark/>
          </w:tcPr>
          <w:p w14:paraId="6888F3C5" w14:textId="77777777" w:rsidR="00D923BD" w:rsidRDefault="00D923BD" w:rsidP="000B651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137,974</w:t>
            </w:r>
          </w:p>
        </w:tc>
      </w:tr>
    </w:tbl>
    <w:p w14:paraId="2E80E6AD" w14:textId="221E56F0" w:rsidR="00682D11" w:rsidRDefault="00682D11" w:rsidP="009D58F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37" w:type="dxa"/>
        <w:tblInd w:w="558" w:type="dxa"/>
        <w:tblLook w:val="04A0" w:firstRow="1" w:lastRow="0" w:firstColumn="1" w:lastColumn="0" w:noHBand="0" w:noVBand="1"/>
      </w:tblPr>
      <w:tblGrid>
        <w:gridCol w:w="6120"/>
        <w:gridCol w:w="630"/>
        <w:gridCol w:w="2187"/>
      </w:tblGrid>
      <w:tr w:rsidR="00D923BD" w14:paraId="7BFAC21D" w14:textId="77777777" w:rsidTr="000B6516">
        <w:tc>
          <w:tcPr>
            <w:tcW w:w="6120" w:type="dxa"/>
          </w:tcPr>
          <w:p w14:paraId="282EE11E" w14:textId="77777777" w:rsidR="00D923BD" w:rsidRDefault="00D923BD" w:rsidP="000B651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297EFC7D" w14:textId="77777777" w:rsidR="00D923BD" w:rsidRDefault="00D923BD" w:rsidP="000B651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87" w:type="dxa"/>
          </w:tcPr>
          <w:p w14:paraId="07A910EB" w14:textId="77777777" w:rsidR="00D923BD" w:rsidRDefault="00D923BD" w:rsidP="000B651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D923BD" w14:paraId="4A0C2D8A" w14:textId="77777777" w:rsidTr="000B6516">
        <w:tc>
          <w:tcPr>
            <w:tcW w:w="6120" w:type="dxa"/>
          </w:tcPr>
          <w:p w14:paraId="5DF5BBF5" w14:textId="77777777" w:rsidR="00D923BD" w:rsidRPr="008F087A" w:rsidRDefault="00D923BD" w:rsidP="000B651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630" w:type="dxa"/>
          </w:tcPr>
          <w:p w14:paraId="373895B9" w14:textId="77777777" w:rsidR="00D923BD" w:rsidRDefault="00D923BD" w:rsidP="000B651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87" w:type="dxa"/>
          </w:tcPr>
          <w:p w14:paraId="10D4AD61" w14:textId="77777777" w:rsidR="00D923BD" w:rsidRDefault="00D923BD" w:rsidP="000B6516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923BD" w14:paraId="671A3170" w14:textId="77777777" w:rsidTr="000B6516">
        <w:tc>
          <w:tcPr>
            <w:tcW w:w="6120" w:type="dxa"/>
          </w:tcPr>
          <w:p w14:paraId="503BF607" w14:textId="77777777" w:rsidR="00D923BD" w:rsidRDefault="00D923BD" w:rsidP="000B651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275A3DCA" w14:textId="77777777" w:rsidR="00D923BD" w:rsidRPr="00E67A6A" w:rsidRDefault="00D923BD" w:rsidP="000B651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187" w:type="dxa"/>
            <w:vAlign w:val="bottom"/>
            <w:hideMark/>
          </w:tcPr>
          <w:p w14:paraId="4C0140A7" w14:textId="77777777" w:rsidR="00D923BD" w:rsidRPr="00E67A6A" w:rsidRDefault="00D923BD" w:rsidP="000B6516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</w:p>
        </w:tc>
      </w:tr>
      <w:tr w:rsidR="00D923BD" w14:paraId="2AFE2819" w14:textId="77777777" w:rsidTr="000B6516">
        <w:tc>
          <w:tcPr>
            <w:tcW w:w="6120" w:type="dxa"/>
            <w:hideMark/>
          </w:tcPr>
          <w:p w14:paraId="72E78FAB" w14:textId="77777777" w:rsidR="00D923BD" w:rsidRDefault="00D923BD" w:rsidP="000B651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630" w:type="dxa"/>
          </w:tcPr>
          <w:p w14:paraId="387F883C" w14:textId="77777777" w:rsidR="00D923BD" w:rsidRDefault="00D923BD" w:rsidP="000B651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7" w:type="dxa"/>
          </w:tcPr>
          <w:p w14:paraId="0F9A3C0B" w14:textId="77777777" w:rsidR="00D923BD" w:rsidRDefault="00D923BD" w:rsidP="000B651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923BD" w14:paraId="26820766" w14:textId="77777777" w:rsidTr="000B6516">
        <w:tc>
          <w:tcPr>
            <w:tcW w:w="6120" w:type="dxa"/>
            <w:hideMark/>
          </w:tcPr>
          <w:p w14:paraId="7355001A" w14:textId="77777777" w:rsidR="00D923BD" w:rsidRDefault="00D923BD" w:rsidP="000B651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A3293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630" w:type="dxa"/>
            <w:hideMark/>
          </w:tcPr>
          <w:p w14:paraId="1EF1C80E" w14:textId="77777777" w:rsidR="00D923BD" w:rsidRDefault="00D923BD" w:rsidP="000B651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87" w:type="dxa"/>
          </w:tcPr>
          <w:p w14:paraId="3C947610" w14:textId="77777777" w:rsidR="00D923BD" w:rsidRDefault="00D923BD" w:rsidP="000B651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85,898</w:t>
            </w:r>
          </w:p>
        </w:tc>
      </w:tr>
      <w:tr w:rsidR="00D923BD" w14:paraId="6A42D872" w14:textId="77777777" w:rsidTr="000B6516">
        <w:tc>
          <w:tcPr>
            <w:tcW w:w="6120" w:type="dxa"/>
            <w:hideMark/>
          </w:tcPr>
          <w:p w14:paraId="6562A7BF" w14:textId="77777777" w:rsidR="00D923BD" w:rsidRDefault="00D923BD" w:rsidP="000B651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A3293">
              <w:rPr>
                <w:rFonts w:ascii="Browallia New" w:hAnsi="Browallia New" w:cs="Browalli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630" w:type="dxa"/>
            <w:vAlign w:val="bottom"/>
            <w:hideMark/>
          </w:tcPr>
          <w:p w14:paraId="14CA4679" w14:textId="77777777" w:rsidR="00D923BD" w:rsidRDefault="00D923BD" w:rsidP="000B651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87" w:type="dxa"/>
          </w:tcPr>
          <w:p w14:paraId="2EFE3BA4" w14:textId="77777777" w:rsidR="00D923BD" w:rsidRDefault="00D923BD" w:rsidP="000B651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793</w:t>
            </w:r>
          </w:p>
        </w:tc>
      </w:tr>
      <w:tr w:rsidR="00D923BD" w14:paraId="332CB87F" w14:textId="77777777" w:rsidTr="000B6516">
        <w:tc>
          <w:tcPr>
            <w:tcW w:w="6120" w:type="dxa"/>
          </w:tcPr>
          <w:p w14:paraId="21766D66" w14:textId="77777777" w:rsidR="00D923BD" w:rsidRDefault="00D923BD" w:rsidP="000B651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A3293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630" w:type="dxa"/>
            <w:vAlign w:val="bottom"/>
          </w:tcPr>
          <w:p w14:paraId="574FAFAE" w14:textId="77777777" w:rsidR="00D923BD" w:rsidRDefault="00D923BD" w:rsidP="000B651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87" w:type="dxa"/>
          </w:tcPr>
          <w:p w14:paraId="271386F2" w14:textId="77777777" w:rsidR="00D923BD" w:rsidRDefault="00D923BD" w:rsidP="000B651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2,113</w:t>
            </w:r>
          </w:p>
        </w:tc>
      </w:tr>
      <w:tr w:rsidR="00D923BD" w14:paraId="72FB27BA" w14:textId="77777777" w:rsidTr="000B6516">
        <w:tc>
          <w:tcPr>
            <w:tcW w:w="6120" w:type="dxa"/>
            <w:hideMark/>
          </w:tcPr>
          <w:p w14:paraId="55AEBE05" w14:textId="77777777" w:rsidR="00D923BD" w:rsidRDefault="00D923BD" w:rsidP="000B6516">
            <w:pPr>
              <w:spacing w:line="240" w:lineRule="auto"/>
              <w:ind w:left="252" w:hanging="25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ที่เกี่ยวข้องโดยตรงกับสินทรัพย์ที่จัดประเภท</w:t>
            </w:r>
          </w:p>
          <w:p w14:paraId="2BBCB683" w14:textId="77777777" w:rsidR="00D923BD" w:rsidRDefault="00D923BD" w:rsidP="000B6516">
            <w:pPr>
              <w:spacing w:line="240" w:lineRule="auto"/>
              <w:ind w:left="252" w:hanging="25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     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เป็นสินทรัพย์ที่ถือไว้เพื่อขาย</w:t>
            </w:r>
          </w:p>
        </w:tc>
        <w:tc>
          <w:tcPr>
            <w:tcW w:w="630" w:type="dxa"/>
            <w:hideMark/>
          </w:tcPr>
          <w:p w14:paraId="01B27A43" w14:textId="77777777" w:rsidR="00D923BD" w:rsidRDefault="00D923BD" w:rsidP="000B651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7" w:type="dxa"/>
            <w:vAlign w:val="bottom"/>
          </w:tcPr>
          <w:p w14:paraId="3709186F" w14:textId="77777777" w:rsidR="00D923BD" w:rsidRDefault="00D923BD" w:rsidP="000B651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88,804</w:t>
            </w:r>
          </w:p>
        </w:tc>
      </w:tr>
    </w:tbl>
    <w:p w14:paraId="759C655E" w14:textId="4DE9CDF2" w:rsidR="00802519" w:rsidRDefault="00802519" w:rsidP="009D58F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D8EA225" w14:textId="77777777" w:rsidR="00E9078D" w:rsidRDefault="00E9078D" w:rsidP="009D58F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10CC061" w14:textId="1779F858" w:rsidR="004D17E4" w:rsidRPr="0038265E" w:rsidRDefault="004D17E4" w:rsidP="004D17E4">
      <w:pPr>
        <w:spacing w:line="240" w:lineRule="auto"/>
        <w:ind w:left="426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  <w:r w:rsidRPr="0038265E">
        <w:rPr>
          <w:rFonts w:ascii="Browallia New" w:hAnsi="Browallia New" w:cs="Browallia New"/>
          <w:sz w:val="28"/>
          <w:szCs w:val="28"/>
          <w:cs/>
        </w:rPr>
        <w:lastRenderedPageBreak/>
        <w:t>ในระหว่าง</w:t>
      </w:r>
      <w:r w:rsidR="003E734B">
        <w:rPr>
          <w:rFonts w:ascii="Browallia New" w:hAnsi="Browallia New" w:cs="Browallia New" w:hint="cs"/>
          <w:sz w:val="28"/>
          <w:szCs w:val="28"/>
          <w:cs/>
        </w:rPr>
        <w:t>ปี</w:t>
      </w:r>
      <w:r w:rsidR="00A2719D">
        <w:rPr>
          <w:rFonts w:ascii="Browallia New" w:hAnsi="Browallia New" w:cs="Browallia New"/>
          <w:sz w:val="28"/>
          <w:szCs w:val="28"/>
        </w:rPr>
        <w:t xml:space="preserve"> 2561</w:t>
      </w:r>
      <w:r w:rsidRPr="0038265E">
        <w:rPr>
          <w:rFonts w:ascii="Browallia New" w:hAnsi="Browallia New" w:cs="Browallia New"/>
          <w:sz w:val="28"/>
          <w:szCs w:val="28"/>
        </w:rPr>
        <w:t xml:space="preserve"> </w:t>
      </w:r>
      <w:r w:rsidRPr="0038265E">
        <w:rPr>
          <w:rFonts w:ascii="Browallia New" w:hAnsi="Browallia New" w:cs="Browallia New"/>
          <w:sz w:val="28"/>
          <w:szCs w:val="28"/>
          <w:cs/>
        </w:rPr>
        <w:t>บริษัทย่อยทางอ้อมได้ตัดรายการสินทรัพย์และหนี้สินของสาขา</w:t>
      </w:r>
      <w:r w:rsidRPr="0038265E">
        <w:rPr>
          <w:rFonts w:ascii="Browallia New" w:hAnsi="Browallia New" w:cs="Browallia New"/>
          <w:sz w:val="28"/>
          <w:szCs w:val="28"/>
          <w:cs/>
          <w:lang w:val="en-GB"/>
        </w:rPr>
        <w:t>และรับรู้กำไรจากการขายสินทรัพย์</w:t>
      </w:r>
      <w:r w:rsidRPr="0038265E">
        <w:rPr>
          <w:rFonts w:ascii="Browallia New" w:eastAsia="Cordia New" w:hAnsi="Browallia New" w:cs="Browallia New"/>
          <w:color w:val="000000"/>
          <w:sz w:val="28"/>
          <w:szCs w:val="28"/>
          <w:cs/>
          <w:lang w:eastAsia="th-TH"/>
        </w:rPr>
        <w:t xml:space="preserve"> ดังนี้</w:t>
      </w:r>
    </w:p>
    <w:p w14:paraId="413D44DF" w14:textId="68E0A7A6" w:rsidR="004D17E4" w:rsidRPr="00501778" w:rsidRDefault="004D17E4" w:rsidP="004D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eastAsia="th-TH"/>
        </w:rPr>
      </w:pPr>
    </w:p>
    <w:tbl>
      <w:tblPr>
        <w:tblW w:w="8866" w:type="dxa"/>
        <w:tblInd w:w="450" w:type="dxa"/>
        <w:tblLook w:val="04A0" w:firstRow="1" w:lastRow="0" w:firstColumn="1" w:lastColumn="0" w:noHBand="0" w:noVBand="1"/>
      </w:tblPr>
      <w:tblGrid>
        <w:gridCol w:w="6390"/>
        <w:gridCol w:w="260"/>
        <w:gridCol w:w="2216"/>
      </w:tblGrid>
      <w:tr w:rsidR="004D17E4" w:rsidRPr="0038265E" w14:paraId="76366971" w14:textId="77777777" w:rsidTr="0025725E">
        <w:trPr>
          <w:trHeight w:val="355"/>
        </w:trPr>
        <w:tc>
          <w:tcPr>
            <w:tcW w:w="6390" w:type="dxa"/>
          </w:tcPr>
          <w:p w14:paraId="6687ED9C" w14:textId="77777777" w:rsidR="004D17E4" w:rsidRPr="0038265E" w:rsidRDefault="004D17E4" w:rsidP="004D17E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0" w:type="dxa"/>
          </w:tcPr>
          <w:p w14:paraId="07B36845" w14:textId="77777777" w:rsidR="004D17E4" w:rsidRPr="0038265E" w:rsidRDefault="004D17E4" w:rsidP="004D17E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16" w:type="dxa"/>
          </w:tcPr>
          <w:p w14:paraId="08B3D671" w14:textId="77777777" w:rsidR="004D17E4" w:rsidRPr="0038265E" w:rsidRDefault="004D17E4" w:rsidP="004D17E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3826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3826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</w:t>
            </w: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4D17E4" w:rsidRPr="0038265E" w14:paraId="02F9F4B8" w14:textId="77777777" w:rsidTr="0025725E">
        <w:trPr>
          <w:trHeight w:val="392"/>
        </w:trPr>
        <w:tc>
          <w:tcPr>
            <w:tcW w:w="6390" w:type="dxa"/>
          </w:tcPr>
          <w:p w14:paraId="2077FD54" w14:textId="77777777" w:rsidR="004D17E4" w:rsidRPr="0038265E" w:rsidRDefault="004D17E4" w:rsidP="004D17E4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60" w:type="dxa"/>
          </w:tcPr>
          <w:p w14:paraId="363E3AEF" w14:textId="77777777" w:rsidR="004D17E4" w:rsidRPr="0038265E" w:rsidRDefault="004D17E4" w:rsidP="004D17E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16" w:type="dxa"/>
          </w:tcPr>
          <w:p w14:paraId="0C67BE3D" w14:textId="77777777" w:rsidR="004D17E4" w:rsidRPr="0038265E" w:rsidRDefault="004D17E4" w:rsidP="004D17E4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D17E4" w:rsidRPr="0038265E" w14:paraId="61546BB8" w14:textId="77777777" w:rsidTr="0025725E">
        <w:trPr>
          <w:trHeight w:val="323"/>
        </w:trPr>
        <w:tc>
          <w:tcPr>
            <w:tcW w:w="6390" w:type="dxa"/>
          </w:tcPr>
          <w:p w14:paraId="4A2DE00E" w14:textId="77777777" w:rsidR="004D17E4" w:rsidRPr="0038265E" w:rsidRDefault="004D17E4" w:rsidP="004D17E4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5CF94F2E" w14:textId="77777777" w:rsidR="004D17E4" w:rsidRPr="0038265E" w:rsidRDefault="004D17E4" w:rsidP="004D17E4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216" w:type="dxa"/>
          </w:tcPr>
          <w:p w14:paraId="635F7D3D" w14:textId="77777777" w:rsidR="004D17E4" w:rsidRPr="0038265E" w:rsidRDefault="004D17E4" w:rsidP="004D17E4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B1699" w:rsidRPr="0038265E" w14:paraId="0D4265F3" w14:textId="77777777" w:rsidTr="0025725E">
        <w:trPr>
          <w:trHeight w:val="323"/>
        </w:trPr>
        <w:tc>
          <w:tcPr>
            <w:tcW w:w="6390" w:type="dxa"/>
          </w:tcPr>
          <w:p w14:paraId="7EB55485" w14:textId="77777777" w:rsidR="009B1699" w:rsidRPr="0038265E" w:rsidRDefault="009B1699" w:rsidP="009B1699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ค่าเช่าจ่ายล่วงหน้าระยะยาว</w:t>
            </w:r>
          </w:p>
        </w:tc>
        <w:tc>
          <w:tcPr>
            <w:tcW w:w="260" w:type="dxa"/>
          </w:tcPr>
          <w:p w14:paraId="0D787AFD" w14:textId="77777777" w:rsidR="009B1699" w:rsidRPr="0038265E" w:rsidRDefault="009B1699" w:rsidP="009B1699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216" w:type="dxa"/>
            <w:shd w:val="clear" w:color="auto" w:fill="auto"/>
          </w:tcPr>
          <w:p w14:paraId="6212FB5F" w14:textId="70860B77" w:rsidR="009B1699" w:rsidRPr="00E9078D" w:rsidRDefault="009B1699" w:rsidP="009B169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078D">
              <w:rPr>
                <w:rFonts w:ascii="Browallia New" w:hAnsi="Browallia New" w:cs="Browallia New"/>
                <w:sz w:val="28"/>
                <w:szCs w:val="28"/>
              </w:rPr>
              <w:t>5,961</w:t>
            </w:r>
          </w:p>
        </w:tc>
      </w:tr>
      <w:tr w:rsidR="009B1699" w:rsidRPr="0038265E" w14:paraId="28E418B0" w14:textId="77777777" w:rsidTr="0025725E">
        <w:trPr>
          <w:trHeight w:val="355"/>
        </w:trPr>
        <w:tc>
          <w:tcPr>
            <w:tcW w:w="6390" w:type="dxa"/>
            <w:hideMark/>
          </w:tcPr>
          <w:p w14:paraId="474DC71C" w14:textId="77777777" w:rsidR="009B1699" w:rsidRPr="0038265E" w:rsidRDefault="009B1699" w:rsidP="009B1699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  <w:r w:rsidRPr="0038265E">
              <w:rPr>
                <w:rFonts w:ascii="Browallia New" w:hAnsi="Browallia New" w:cs="Browallia New"/>
                <w:sz w:val="28"/>
                <w:szCs w:val="28"/>
              </w:rPr>
              <w:t xml:space="preserve"> – </w:t>
            </w: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60" w:type="dxa"/>
          </w:tcPr>
          <w:p w14:paraId="0DDC60FB" w14:textId="77777777" w:rsidR="009B1699" w:rsidRPr="0038265E" w:rsidRDefault="009B1699" w:rsidP="009B169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216" w:type="dxa"/>
            <w:shd w:val="clear" w:color="auto" w:fill="auto"/>
          </w:tcPr>
          <w:p w14:paraId="5A812E8F" w14:textId="6172B75C" w:rsidR="009B1699" w:rsidRPr="00E9078D" w:rsidRDefault="009B1699" w:rsidP="009B169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078D">
              <w:rPr>
                <w:rFonts w:ascii="Browallia New" w:hAnsi="Browallia New" w:cs="Browallia New"/>
                <w:sz w:val="28"/>
                <w:szCs w:val="28"/>
              </w:rPr>
              <w:t>150,312</w:t>
            </w:r>
          </w:p>
        </w:tc>
      </w:tr>
      <w:tr w:rsidR="009B1699" w:rsidRPr="0038265E" w14:paraId="1760CC16" w14:textId="77777777" w:rsidTr="0025725E">
        <w:trPr>
          <w:trHeight w:val="355"/>
        </w:trPr>
        <w:tc>
          <w:tcPr>
            <w:tcW w:w="6390" w:type="dxa"/>
            <w:hideMark/>
          </w:tcPr>
          <w:p w14:paraId="5193F1A0" w14:textId="77777777" w:rsidR="009B1699" w:rsidRPr="0038265E" w:rsidRDefault="009B1699" w:rsidP="009B1699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260" w:type="dxa"/>
            <w:hideMark/>
          </w:tcPr>
          <w:p w14:paraId="33A97139" w14:textId="77777777" w:rsidR="009B1699" w:rsidRPr="0038265E" w:rsidRDefault="009B1699" w:rsidP="009B169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16" w:type="dxa"/>
            <w:shd w:val="clear" w:color="auto" w:fill="auto"/>
          </w:tcPr>
          <w:p w14:paraId="06697958" w14:textId="08F12A41" w:rsidR="009B1699" w:rsidRPr="00E9078D" w:rsidRDefault="009B1699" w:rsidP="009B169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078D">
              <w:rPr>
                <w:rFonts w:ascii="Browallia New" w:hAnsi="Browallia New" w:cs="Browallia New"/>
                <w:sz w:val="28"/>
                <w:szCs w:val="28"/>
              </w:rPr>
              <w:t>(113,041)</w:t>
            </w:r>
          </w:p>
        </w:tc>
      </w:tr>
      <w:tr w:rsidR="009B1699" w:rsidRPr="0038265E" w14:paraId="3254F77B" w14:textId="77777777" w:rsidTr="0025725E">
        <w:trPr>
          <w:trHeight w:val="380"/>
        </w:trPr>
        <w:tc>
          <w:tcPr>
            <w:tcW w:w="6390" w:type="dxa"/>
          </w:tcPr>
          <w:p w14:paraId="068AEEFC" w14:textId="77777777" w:rsidR="009B1699" w:rsidRPr="0038265E" w:rsidRDefault="009B1699" w:rsidP="009B1699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60" w:type="dxa"/>
            <w:vAlign w:val="bottom"/>
          </w:tcPr>
          <w:p w14:paraId="1AFEF1E5" w14:textId="77777777" w:rsidR="009B1699" w:rsidRPr="0038265E" w:rsidRDefault="009B1699" w:rsidP="009B169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16" w:type="dxa"/>
          </w:tcPr>
          <w:p w14:paraId="4192A872" w14:textId="2D7BF4FD" w:rsidR="009B1699" w:rsidRPr="00E9078D" w:rsidRDefault="009B1699" w:rsidP="009B169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078D">
              <w:rPr>
                <w:rFonts w:ascii="Browallia New" w:hAnsi="Browallia New" w:cs="Browallia New"/>
                <w:sz w:val="28"/>
                <w:szCs w:val="28"/>
              </w:rPr>
              <w:t>(2,599)</w:t>
            </w:r>
          </w:p>
        </w:tc>
      </w:tr>
      <w:tr w:rsidR="009B1699" w:rsidRPr="0038265E" w14:paraId="1BAFE360" w14:textId="77777777" w:rsidTr="0025725E">
        <w:trPr>
          <w:trHeight w:val="380"/>
        </w:trPr>
        <w:tc>
          <w:tcPr>
            <w:tcW w:w="6390" w:type="dxa"/>
            <w:hideMark/>
          </w:tcPr>
          <w:p w14:paraId="00A6E9E7" w14:textId="77777777" w:rsidR="009B1699" w:rsidRPr="0038265E" w:rsidRDefault="009B1699" w:rsidP="009B1699">
            <w:pPr>
              <w:spacing w:line="240" w:lineRule="auto"/>
              <w:ind w:left="252" w:hanging="25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8265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มูลค่าตามบัญชีสุทธิของสินทรัพย์และหนี้สินที่โอน</w:t>
            </w:r>
          </w:p>
        </w:tc>
        <w:tc>
          <w:tcPr>
            <w:tcW w:w="260" w:type="dxa"/>
            <w:hideMark/>
          </w:tcPr>
          <w:p w14:paraId="1E67E995" w14:textId="77777777" w:rsidR="009B1699" w:rsidRPr="0038265E" w:rsidRDefault="009B1699" w:rsidP="009B1699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1378C87B" w14:textId="6F82D407" w:rsidR="009B1699" w:rsidRPr="00E9078D" w:rsidRDefault="00D632D6" w:rsidP="0002098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078D">
              <w:rPr>
                <w:rFonts w:ascii="Browallia New" w:hAnsi="Browallia New" w:cs="Browallia New"/>
                <w:sz w:val="28"/>
                <w:szCs w:val="28"/>
                <w:lang w:val="en-GB"/>
              </w:rPr>
              <w:t>40,633</w:t>
            </w:r>
          </w:p>
        </w:tc>
      </w:tr>
      <w:tr w:rsidR="00020983" w:rsidRPr="0038265E" w14:paraId="7293A0E4" w14:textId="77777777" w:rsidTr="0025725E">
        <w:trPr>
          <w:trHeight w:val="380"/>
        </w:trPr>
        <w:tc>
          <w:tcPr>
            <w:tcW w:w="6390" w:type="dxa"/>
          </w:tcPr>
          <w:p w14:paraId="24203BA2" w14:textId="77777777" w:rsidR="00020983" w:rsidRPr="0038265E" w:rsidRDefault="00020983" w:rsidP="009B1699">
            <w:pPr>
              <w:spacing w:line="240" w:lineRule="auto"/>
              <w:ind w:left="252" w:hanging="25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039C70D3" w14:textId="77777777" w:rsidR="00020983" w:rsidRPr="0038265E" w:rsidRDefault="00020983" w:rsidP="009B1699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23A10042" w14:textId="77777777" w:rsidR="00020983" w:rsidRPr="00E9078D" w:rsidRDefault="00020983" w:rsidP="009B169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B1699" w:rsidRPr="0038265E" w14:paraId="5D38810D" w14:textId="77777777" w:rsidTr="0025725E">
        <w:trPr>
          <w:trHeight w:val="367"/>
        </w:trPr>
        <w:tc>
          <w:tcPr>
            <w:tcW w:w="6390" w:type="dxa"/>
          </w:tcPr>
          <w:p w14:paraId="45B29D0C" w14:textId="77777777" w:rsidR="009B1699" w:rsidRPr="0038265E" w:rsidRDefault="009B1699" w:rsidP="009B1699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เงินสดรับจากการขายสินทรัพย์</w:t>
            </w:r>
          </w:p>
        </w:tc>
        <w:tc>
          <w:tcPr>
            <w:tcW w:w="260" w:type="dxa"/>
          </w:tcPr>
          <w:p w14:paraId="703FBC45" w14:textId="77777777" w:rsidR="009B1699" w:rsidRPr="0038265E" w:rsidRDefault="009B1699" w:rsidP="009B1699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5826A298" w14:textId="46C19370" w:rsidR="009B1699" w:rsidRPr="00E9078D" w:rsidRDefault="009B1699" w:rsidP="009B169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078D">
              <w:rPr>
                <w:rFonts w:ascii="Browallia New" w:hAnsi="Browallia New" w:cs="Browallia New"/>
                <w:sz w:val="28"/>
                <w:szCs w:val="28"/>
              </w:rPr>
              <w:t>357,009</w:t>
            </w:r>
          </w:p>
        </w:tc>
      </w:tr>
      <w:tr w:rsidR="00020983" w:rsidRPr="0038265E" w14:paraId="0B7F823C" w14:textId="77777777" w:rsidTr="0025725E">
        <w:trPr>
          <w:trHeight w:val="367"/>
        </w:trPr>
        <w:tc>
          <w:tcPr>
            <w:tcW w:w="6390" w:type="dxa"/>
          </w:tcPr>
          <w:p w14:paraId="586CA0E5" w14:textId="5BD6A35D" w:rsidR="00020983" w:rsidRPr="0038265E" w:rsidRDefault="00020983" w:rsidP="009B1699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20983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020983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มูลค่าตามบัญชีสุทธิของสินทรัพย์และหนี้สินที่โอน</w:t>
            </w:r>
          </w:p>
        </w:tc>
        <w:tc>
          <w:tcPr>
            <w:tcW w:w="260" w:type="dxa"/>
          </w:tcPr>
          <w:p w14:paraId="5A65499B" w14:textId="77777777" w:rsidR="00020983" w:rsidRPr="0038265E" w:rsidRDefault="00020983" w:rsidP="009B1699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7AC5A608" w14:textId="2E4AA34D" w:rsidR="00020983" w:rsidRPr="00E9078D" w:rsidRDefault="00020983" w:rsidP="009B169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078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E9078D">
              <w:rPr>
                <w:rFonts w:ascii="Browallia New" w:hAnsi="Browallia New" w:cs="Browallia New"/>
                <w:sz w:val="28"/>
                <w:szCs w:val="28"/>
                <w:lang w:val="en-GB"/>
              </w:rPr>
              <w:t>40,633)</w:t>
            </w:r>
          </w:p>
        </w:tc>
      </w:tr>
      <w:tr w:rsidR="009B1699" w:rsidRPr="0038265E" w14:paraId="58971C76" w14:textId="77777777" w:rsidTr="0025725E">
        <w:trPr>
          <w:trHeight w:val="392"/>
        </w:trPr>
        <w:tc>
          <w:tcPr>
            <w:tcW w:w="6390" w:type="dxa"/>
          </w:tcPr>
          <w:p w14:paraId="5BBBB5C6" w14:textId="77777777" w:rsidR="009B1699" w:rsidRPr="0038265E" w:rsidRDefault="009B1699" w:rsidP="009B1699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ค่าธรรมเนียมการโอน</w:t>
            </w:r>
          </w:p>
        </w:tc>
        <w:tc>
          <w:tcPr>
            <w:tcW w:w="260" w:type="dxa"/>
          </w:tcPr>
          <w:p w14:paraId="4B3955E7" w14:textId="77777777" w:rsidR="009B1699" w:rsidRPr="0038265E" w:rsidRDefault="009B1699" w:rsidP="009B1699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71A16B1D" w14:textId="0B41FE11" w:rsidR="009B1699" w:rsidRPr="00E9078D" w:rsidRDefault="009B1699" w:rsidP="009B169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078D">
              <w:rPr>
                <w:rFonts w:ascii="Browallia New" w:hAnsi="Browallia New" w:cs="Browallia New"/>
                <w:sz w:val="28"/>
                <w:szCs w:val="28"/>
              </w:rPr>
              <w:t>(9,179)</w:t>
            </w:r>
          </w:p>
        </w:tc>
      </w:tr>
      <w:tr w:rsidR="009B1699" w:rsidRPr="0038265E" w14:paraId="6FEFF0E2" w14:textId="77777777" w:rsidTr="0025725E">
        <w:trPr>
          <w:trHeight w:val="404"/>
        </w:trPr>
        <w:tc>
          <w:tcPr>
            <w:tcW w:w="6390" w:type="dxa"/>
          </w:tcPr>
          <w:p w14:paraId="382BCE7B" w14:textId="77777777" w:rsidR="009B1699" w:rsidRPr="0038265E" w:rsidRDefault="009B1699" w:rsidP="009B1699">
            <w:pPr>
              <w:spacing w:line="240" w:lineRule="auto"/>
              <w:ind w:left="252" w:hanging="25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8265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กำไรจากการขายสินทรัพย์</w:t>
            </w:r>
          </w:p>
        </w:tc>
        <w:tc>
          <w:tcPr>
            <w:tcW w:w="260" w:type="dxa"/>
          </w:tcPr>
          <w:p w14:paraId="039D28F1" w14:textId="77777777" w:rsidR="009B1699" w:rsidRPr="0038265E" w:rsidRDefault="009B1699" w:rsidP="009B1699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3F385A60" w14:textId="4FA633DD" w:rsidR="009B1699" w:rsidRPr="00E9078D" w:rsidRDefault="003E734B" w:rsidP="009B169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078D">
              <w:rPr>
                <w:rFonts w:ascii="Browallia New" w:hAnsi="Browallia New" w:cs="Browallia New"/>
                <w:sz w:val="28"/>
                <w:szCs w:val="28"/>
              </w:rPr>
              <w:t>307,197</w:t>
            </w:r>
          </w:p>
        </w:tc>
      </w:tr>
    </w:tbl>
    <w:p w14:paraId="3DBA68FD" w14:textId="77777777" w:rsidR="000222DB" w:rsidRPr="00501778" w:rsidRDefault="000222DB" w:rsidP="00594384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7F71477" w14:textId="758B8EC2" w:rsidR="004D17E4" w:rsidRPr="0038265E" w:rsidRDefault="004D17E4" w:rsidP="00501778">
      <w:pPr>
        <w:spacing w:line="240" w:lineRule="auto"/>
        <w:ind w:left="426" w:firstLine="6"/>
        <w:jc w:val="thaiDistribute"/>
        <w:rPr>
          <w:rFonts w:ascii="Browallia New" w:hAnsi="Browallia New" w:cs="Browallia New"/>
          <w:sz w:val="28"/>
          <w:szCs w:val="28"/>
        </w:rPr>
      </w:pPr>
      <w:r w:rsidRPr="0038265E">
        <w:rPr>
          <w:rFonts w:ascii="Browallia New" w:hAnsi="Browallia New" w:cs="Browallia New"/>
          <w:sz w:val="28"/>
          <w:szCs w:val="28"/>
          <w:cs/>
        </w:rPr>
        <w:t xml:space="preserve">บริษัทย่อยทางอ้อมอยู่ระหว่างการตรวจสอบรายการขายและรายการโอนสินทรัพย์และหนี้สินเนื่องจากมีความแตกต่างที่เกิดขึ้นระหว่างรายการสินทรัพย์และหนี้สินที่โอน กับจำนวนที่ระบุไว้ในสัญญาขายสิทธิแฟรนไชส์และขายสินทรัพย์ นอกจากนี้ มีรายการที่เกิดขึ้นหลังจากการโอนสินทรัพย์ที่อยู่ระหว่างการเจรจาของผู้บริหารของบริษัทย่อยทางอ้อมกับผู้รับสิทธิให้ชำระเงินคืน </w:t>
      </w:r>
      <w:r w:rsidR="0076515D">
        <w:rPr>
          <w:rFonts w:ascii="Browallia New" w:hAnsi="Browallia New" w:cs="Browallia New" w:hint="cs"/>
          <w:sz w:val="28"/>
          <w:szCs w:val="28"/>
          <w:cs/>
        </w:rPr>
        <w:t>ได้แก่ สินค้าที่โอนไปยังแฟรนไชส์</w:t>
      </w:r>
      <w:r w:rsidR="00943E56">
        <w:rPr>
          <w:rFonts w:ascii="Browallia New" w:hAnsi="Browallia New" w:cs="Browallia New" w:hint="cs"/>
          <w:sz w:val="28"/>
          <w:szCs w:val="28"/>
          <w:cs/>
        </w:rPr>
        <w:t>และเงินมัดจำ</w:t>
      </w:r>
      <w:r w:rsidR="00037CC6">
        <w:rPr>
          <w:rFonts w:ascii="Browallia New" w:hAnsi="Browallia New" w:cs="Browallia New"/>
          <w:sz w:val="28"/>
          <w:szCs w:val="28"/>
        </w:rPr>
        <w:t xml:space="preserve"> </w:t>
      </w:r>
      <w:r w:rsidRPr="0038265E">
        <w:rPr>
          <w:rFonts w:ascii="Browallia New" w:hAnsi="Browallia New" w:cs="Browallia New"/>
          <w:sz w:val="28"/>
          <w:szCs w:val="28"/>
          <w:cs/>
        </w:rPr>
        <w:t>รายการดังกล่าวถูกบันทึกเป็น</w:t>
      </w:r>
      <w:r w:rsidRPr="0038265E">
        <w:rPr>
          <w:rFonts w:ascii="Browallia New" w:hAnsi="Browallia New" w:cs="Browallia New"/>
          <w:sz w:val="28"/>
          <w:szCs w:val="28"/>
          <w:cs/>
          <w:lang w:val="en-GB"/>
        </w:rPr>
        <w:t xml:space="preserve"> ลูกหนี้อื่น จำนวน </w:t>
      </w:r>
      <w:r w:rsidR="00605C10">
        <w:rPr>
          <w:rFonts w:ascii="Browallia New" w:hAnsi="Browallia New" w:cs="Browallia New"/>
          <w:sz w:val="28"/>
          <w:szCs w:val="28"/>
        </w:rPr>
        <w:t>98.12</w:t>
      </w:r>
      <w:r w:rsidRPr="0038265E">
        <w:rPr>
          <w:rFonts w:ascii="Browallia New" w:hAnsi="Browallia New" w:cs="Browallia New"/>
          <w:sz w:val="28"/>
          <w:szCs w:val="28"/>
        </w:rPr>
        <w:t xml:space="preserve"> 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</w:p>
    <w:p w14:paraId="600DA298" w14:textId="77777777" w:rsidR="00D26937" w:rsidRPr="00501778" w:rsidRDefault="00D26937" w:rsidP="000D2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rPr>
          <w:rFonts w:ascii="Browallia New" w:hAnsi="Browallia New" w:cs="Browallia New"/>
          <w:sz w:val="28"/>
          <w:szCs w:val="28"/>
          <w:lang w:val="en-GB"/>
        </w:rPr>
      </w:pPr>
    </w:p>
    <w:p w14:paraId="47C69944" w14:textId="702BBB19" w:rsidR="000D2BF6" w:rsidRDefault="000D2BF6" w:rsidP="000D2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rPr>
          <w:rFonts w:ascii="Browallia New" w:hAnsi="Browallia New" w:cs="Browallia New"/>
          <w:sz w:val="28"/>
          <w:szCs w:val="28"/>
        </w:rPr>
      </w:pPr>
      <w:r w:rsidRPr="007A0E77">
        <w:rPr>
          <w:rFonts w:ascii="Browallia New" w:eastAsia="Cordia New" w:hAnsi="Browallia New" w:cs="Browallia New"/>
          <w:color w:val="000000"/>
          <w:sz w:val="28"/>
          <w:szCs w:val="28"/>
          <w:cs/>
          <w:lang w:eastAsia="th-TH"/>
        </w:rPr>
        <w:t>ผลการดำเนินงานของการดำเนินงานที่ยกเลิก</w:t>
      </w: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eastAsia="th-TH"/>
        </w:rPr>
        <w:t xml:space="preserve"> มีรายละเอียดดังต่อไปนี้</w:t>
      </w:r>
      <w:r w:rsidRPr="007A0E77"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  <w:tab/>
      </w:r>
    </w:p>
    <w:p w14:paraId="28F28DDC" w14:textId="77777777" w:rsidR="000D2BF6" w:rsidRPr="00501778" w:rsidRDefault="000D2BF6" w:rsidP="000D2BF6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16" w:type="dxa"/>
        <w:tblInd w:w="450" w:type="dxa"/>
        <w:tblLook w:val="04A0" w:firstRow="1" w:lastRow="0" w:firstColumn="1" w:lastColumn="0" w:noHBand="0" w:noVBand="1"/>
      </w:tblPr>
      <w:tblGrid>
        <w:gridCol w:w="5283"/>
        <w:gridCol w:w="1773"/>
        <w:gridCol w:w="232"/>
        <w:gridCol w:w="1628"/>
      </w:tblGrid>
      <w:tr w:rsidR="009E238C" w14:paraId="4F35D0F7" w14:textId="69412C10" w:rsidTr="0056018D">
        <w:trPr>
          <w:trHeight w:val="304"/>
        </w:trPr>
        <w:tc>
          <w:tcPr>
            <w:tcW w:w="5283" w:type="dxa"/>
          </w:tcPr>
          <w:p w14:paraId="7C3907AF" w14:textId="77777777" w:rsidR="009E238C" w:rsidRDefault="009E238C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33" w:type="dxa"/>
            <w:gridSpan w:val="3"/>
          </w:tcPr>
          <w:p w14:paraId="04446384" w14:textId="27CE1450" w:rsidR="009E238C" w:rsidRDefault="009E238C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9E238C" w14:paraId="0453CD77" w14:textId="4EAA828A" w:rsidTr="0056018D">
        <w:trPr>
          <w:trHeight w:val="335"/>
        </w:trPr>
        <w:tc>
          <w:tcPr>
            <w:tcW w:w="5283" w:type="dxa"/>
          </w:tcPr>
          <w:p w14:paraId="5E9E78A8" w14:textId="77777777" w:rsidR="009E238C" w:rsidRPr="008F087A" w:rsidRDefault="009E238C" w:rsidP="00521DB9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3633" w:type="dxa"/>
            <w:gridSpan w:val="3"/>
          </w:tcPr>
          <w:p w14:paraId="7E5EBBD3" w14:textId="091A3516" w:rsidR="009E238C" w:rsidRDefault="009E238C" w:rsidP="00521DB9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71665" w14:paraId="0CB7703B" w14:textId="135889BD" w:rsidTr="0056018D">
        <w:trPr>
          <w:trHeight w:val="335"/>
        </w:trPr>
        <w:tc>
          <w:tcPr>
            <w:tcW w:w="5283" w:type="dxa"/>
          </w:tcPr>
          <w:p w14:paraId="1DFE0F0C" w14:textId="77777777" w:rsidR="00171665" w:rsidRDefault="00171665" w:rsidP="00521DB9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73" w:type="dxa"/>
            <w:vAlign w:val="bottom"/>
            <w:hideMark/>
          </w:tcPr>
          <w:p w14:paraId="65872586" w14:textId="1328372D" w:rsidR="00171665" w:rsidRPr="007B1425" w:rsidRDefault="00171665" w:rsidP="00521DB9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7B142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2" w:type="dxa"/>
          </w:tcPr>
          <w:p w14:paraId="31DA3C77" w14:textId="77777777" w:rsidR="00171665" w:rsidRDefault="00171665" w:rsidP="00171665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6" w:type="dxa"/>
          </w:tcPr>
          <w:p w14:paraId="46A8C358" w14:textId="12091C5C" w:rsidR="00171665" w:rsidRPr="0056018D" w:rsidRDefault="009E238C" w:rsidP="00521DB9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7B142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56018D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</w:p>
        </w:tc>
      </w:tr>
      <w:tr w:rsidR="00171665" w14:paraId="2F1F3BFC" w14:textId="535ADCD6" w:rsidTr="0056018D">
        <w:trPr>
          <w:trHeight w:val="276"/>
        </w:trPr>
        <w:tc>
          <w:tcPr>
            <w:tcW w:w="5283" w:type="dxa"/>
          </w:tcPr>
          <w:p w14:paraId="0FBF5746" w14:textId="77777777" w:rsidR="00171665" w:rsidRDefault="00171665" w:rsidP="00521DB9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ผลการดำเนินงานของ</w:t>
            </w:r>
            <w:r w:rsidRPr="004B2D6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1773" w:type="dxa"/>
          </w:tcPr>
          <w:p w14:paraId="6D9CB02A" w14:textId="77777777" w:rsidR="00171665" w:rsidRDefault="00171665" w:rsidP="00521DB9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32" w:type="dxa"/>
          </w:tcPr>
          <w:p w14:paraId="07840DDB" w14:textId="77777777" w:rsidR="00171665" w:rsidRDefault="00171665" w:rsidP="00171665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6" w:type="dxa"/>
          </w:tcPr>
          <w:p w14:paraId="5FD6DDB9" w14:textId="77777777" w:rsidR="00171665" w:rsidRDefault="00171665" w:rsidP="00521DB9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E2476" w14:paraId="187ED806" w14:textId="5104F632" w:rsidTr="0056018D">
        <w:trPr>
          <w:trHeight w:val="276"/>
        </w:trPr>
        <w:tc>
          <w:tcPr>
            <w:tcW w:w="5283" w:type="dxa"/>
          </w:tcPr>
          <w:p w14:paraId="5C4D0EC8" w14:textId="77777777" w:rsidR="00BE2476" w:rsidRPr="00E67A6A" w:rsidRDefault="00BE2476" w:rsidP="00BE247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2D67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773" w:type="dxa"/>
          </w:tcPr>
          <w:p w14:paraId="26229A1B" w14:textId="2345EC47" w:rsidR="00BE2476" w:rsidRPr="00E9078D" w:rsidRDefault="00BE2476" w:rsidP="00BE247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078D">
              <w:rPr>
                <w:rFonts w:ascii="Browallia New" w:hAnsi="Browallia New" w:cs="Browallia New"/>
                <w:sz w:val="28"/>
                <w:szCs w:val="28"/>
                <w:lang w:val="en-GB"/>
              </w:rPr>
              <w:t>68,075</w:t>
            </w:r>
          </w:p>
        </w:tc>
        <w:tc>
          <w:tcPr>
            <w:tcW w:w="232" w:type="dxa"/>
          </w:tcPr>
          <w:p w14:paraId="5449292E" w14:textId="77777777" w:rsidR="00BE2476" w:rsidRPr="007D2DB6" w:rsidRDefault="00BE2476" w:rsidP="00BE2476">
            <w:pPr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626" w:type="dxa"/>
          </w:tcPr>
          <w:p w14:paraId="4665BCE5" w14:textId="3C707462" w:rsidR="00BE2476" w:rsidRPr="00BE2476" w:rsidRDefault="00BE2476" w:rsidP="00BE247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2476">
              <w:rPr>
                <w:rFonts w:ascii="Browallia New" w:hAnsi="Browallia New" w:cs="Browallia New"/>
                <w:sz w:val="28"/>
                <w:szCs w:val="28"/>
                <w:lang w:val="en-GB"/>
              </w:rPr>
              <w:t>634,677</w:t>
            </w:r>
          </w:p>
        </w:tc>
      </w:tr>
      <w:tr w:rsidR="00BE2476" w14:paraId="218A5C12" w14:textId="480C8A23" w:rsidTr="0056018D">
        <w:trPr>
          <w:trHeight w:val="335"/>
        </w:trPr>
        <w:tc>
          <w:tcPr>
            <w:tcW w:w="5283" w:type="dxa"/>
            <w:hideMark/>
          </w:tcPr>
          <w:p w14:paraId="55322C54" w14:textId="77777777" w:rsidR="00BE2476" w:rsidRPr="004B2D67" w:rsidRDefault="00BE2476" w:rsidP="00BE247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2D67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773" w:type="dxa"/>
          </w:tcPr>
          <w:p w14:paraId="7F70B2DA" w14:textId="4C862F84" w:rsidR="00BE2476" w:rsidRPr="00E9078D" w:rsidRDefault="00BE2476" w:rsidP="00BE247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078D">
              <w:rPr>
                <w:rFonts w:ascii="Browallia New" w:hAnsi="Browallia New" w:cs="Browallia New"/>
                <w:sz w:val="28"/>
                <w:szCs w:val="28"/>
              </w:rPr>
              <w:t>(67,376)</w:t>
            </w:r>
          </w:p>
        </w:tc>
        <w:tc>
          <w:tcPr>
            <w:tcW w:w="232" w:type="dxa"/>
          </w:tcPr>
          <w:p w14:paraId="2A5D05AF" w14:textId="77777777" w:rsidR="00BE2476" w:rsidRPr="007D2DB6" w:rsidRDefault="00BE2476" w:rsidP="00BE2476">
            <w:pPr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241C3E9A" w14:textId="412DB442" w:rsidR="00BE2476" w:rsidRPr="00BE2476" w:rsidRDefault="00BE2476" w:rsidP="00BE247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2476">
              <w:rPr>
                <w:rFonts w:ascii="Browallia New" w:hAnsi="Browallia New" w:cs="Browallia New"/>
                <w:sz w:val="28"/>
                <w:szCs w:val="28"/>
                <w:lang w:val="en-GB"/>
              </w:rPr>
              <w:t>(623,811)</w:t>
            </w:r>
          </w:p>
        </w:tc>
      </w:tr>
      <w:tr w:rsidR="00BE2476" w14:paraId="64333009" w14:textId="6A9A6446" w:rsidTr="0056018D">
        <w:trPr>
          <w:trHeight w:val="304"/>
        </w:trPr>
        <w:tc>
          <w:tcPr>
            <w:tcW w:w="5283" w:type="dxa"/>
          </w:tcPr>
          <w:p w14:paraId="53FADBC1" w14:textId="77777777" w:rsidR="00BE2476" w:rsidRPr="004B2D67" w:rsidRDefault="00BE2476" w:rsidP="00BE247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2D67">
              <w:rPr>
                <w:rFonts w:ascii="Browallia New" w:hAnsi="Browallia New" w:cs="Browalli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773" w:type="dxa"/>
          </w:tcPr>
          <w:p w14:paraId="378E2BCD" w14:textId="52D9BEFB" w:rsidR="00BE2476" w:rsidRPr="00E9078D" w:rsidRDefault="00BE2476" w:rsidP="00BE247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078D">
              <w:rPr>
                <w:rFonts w:ascii="Browallia New" w:hAnsi="Browallia New" w:cs="Browallia New"/>
                <w:sz w:val="28"/>
                <w:szCs w:val="28"/>
              </w:rPr>
              <w:t>699</w:t>
            </w:r>
          </w:p>
        </w:tc>
        <w:tc>
          <w:tcPr>
            <w:tcW w:w="232" w:type="dxa"/>
          </w:tcPr>
          <w:p w14:paraId="6F564E20" w14:textId="77777777" w:rsidR="00BE2476" w:rsidRPr="007D2DB6" w:rsidRDefault="00BE2476" w:rsidP="00BE2476">
            <w:pPr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4005B276" w14:textId="11692DF5" w:rsidR="00BE2476" w:rsidRPr="00BE2476" w:rsidRDefault="00BE2476" w:rsidP="00BE247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2476">
              <w:rPr>
                <w:rFonts w:ascii="Browallia New" w:hAnsi="Browallia New" w:cs="Browallia New"/>
                <w:sz w:val="28"/>
                <w:szCs w:val="28"/>
                <w:lang w:val="en-GB"/>
              </w:rPr>
              <w:t>10,866</w:t>
            </w:r>
          </w:p>
        </w:tc>
      </w:tr>
      <w:tr w:rsidR="00BE2476" w14:paraId="684873BC" w14:textId="359C3B53" w:rsidTr="0056018D">
        <w:trPr>
          <w:trHeight w:val="304"/>
        </w:trPr>
        <w:tc>
          <w:tcPr>
            <w:tcW w:w="5283" w:type="dxa"/>
            <w:vAlign w:val="center"/>
          </w:tcPr>
          <w:p w14:paraId="1AC6BDEF" w14:textId="77777777" w:rsidR="00BE2476" w:rsidRPr="004B2D67" w:rsidRDefault="00BE2476" w:rsidP="00BE247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B2D67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73" w:type="dxa"/>
          </w:tcPr>
          <w:p w14:paraId="76925EB6" w14:textId="06808FD5" w:rsidR="00BE2476" w:rsidRPr="00E9078D" w:rsidRDefault="00BE2476" w:rsidP="00BE247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078D">
              <w:rPr>
                <w:rFonts w:ascii="Browallia New" w:hAnsi="Browallia New" w:cs="Browallia New"/>
                <w:sz w:val="28"/>
                <w:szCs w:val="28"/>
              </w:rPr>
              <w:t>25</w:t>
            </w:r>
          </w:p>
        </w:tc>
        <w:tc>
          <w:tcPr>
            <w:tcW w:w="232" w:type="dxa"/>
          </w:tcPr>
          <w:p w14:paraId="68B7186A" w14:textId="77777777" w:rsidR="00BE2476" w:rsidRPr="007D2DB6" w:rsidRDefault="00BE2476" w:rsidP="00BE2476">
            <w:pPr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459CAC8E" w14:textId="0B14CBA6" w:rsidR="00BE2476" w:rsidRPr="00BE2476" w:rsidRDefault="00BE2476" w:rsidP="00BE247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2476">
              <w:rPr>
                <w:rFonts w:ascii="Browallia New" w:hAnsi="Browallia New" w:cs="Browallia New"/>
                <w:sz w:val="28"/>
                <w:szCs w:val="28"/>
                <w:lang w:val="en-GB"/>
              </w:rPr>
              <w:t>2,097</w:t>
            </w:r>
          </w:p>
        </w:tc>
      </w:tr>
      <w:tr w:rsidR="00BE2476" w14:paraId="6115A594" w14:textId="26948F6A" w:rsidTr="0056018D">
        <w:trPr>
          <w:trHeight w:val="304"/>
        </w:trPr>
        <w:tc>
          <w:tcPr>
            <w:tcW w:w="5283" w:type="dxa"/>
            <w:vAlign w:val="center"/>
          </w:tcPr>
          <w:p w14:paraId="3E8CEACF" w14:textId="77777777" w:rsidR="00BE2476" w:rsidRPr="004B2D67" w:rsidRDefault="00BE2476" w:rsidP="00BE247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B2D67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73" w:type="dxa"/>
          </w:tcPr>
          <w:p w14:paraId="36DD410F" w14:textId="0D1AA065" w:rsidR="00BE2476" w:rsidRPr="00E9078D" w:rsidRDefault="00BE2476" w:rsidP="00BE247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078D">
              <w:rPr>
                <w:rFonts w:ascii="Browallia New" w:hAnsi="Browallia New" w:cs="Browallia New"/>
                <w:sz w:val="28"/>
                <w:szCs w:val="28"/>
              </w:rPr>
              <w:t>(999)</w:t>
            </w:r>
          </w:p>
        </w:tc>
        <w:tc>
          <w:tcPr>
            <w:tcW w:w="232" w:type="dxa"/>
          </w:tcPr>
          <w:p w14:paraId="0AE2A756" w14:textId="77777777" w:rsidR="00BE2476" w:rsidRPr="007D2DB6" w:rsidRDefault="00BE2476" w:rsidP="00BE2476">
            <w:pPr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2C4EA874" w14:textId="37D56942" w:rsidR="00BE2476" w:rsidRPr="00BE2476" w:rsidRDefault="00BE2476" w:rsidP="00BE247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2476">
              <w:rPr>
                <w:rFonts w:ascii="Browallia New" w:hAnsi="Browallia New" w:cs="Browallia New"/>
                <w:sz w:val="28"/>
                <w:szCs w:val="28"/>
                <w:lang w:val="en-GB"/>
              </w:rPr>
              <w:t>(41,227)</w:t>
            </w:r>
          </w:p>
        </w:tc>
      </w:tr>
      <w:tr w:rsidR="00BE2476" w14:paraId="378A4BE7" w14:textId="60A146E6" w:rsidTr="0056018D">
        <w:trPr>
          <w:trHeight w:val="335"/>
        </w:trPr>
        <w:tc>
          <w:tcPr>
            <w:tcW w:w="5283" w:type="dxa"/>
          </w:tcPr>
          <w:p w14:paraId="167E0366" w14:textId="77777777" w:rsidR="00BE2476" w:rsidRPr="004B2D67" w:rsidRDefault="00BE2476" w:rsidP="00BE247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2D67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73" w:type="dxa"/>
          </w:tcPr>
          <w:p w14:paraId="0987BDD5" w14:textId="5187F724" w:rsidR="00BE2476" w:rsidRPr="00E9078D" w:rsidRDefault="00BE2476" w:rsidP="00BE247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078D">
              <w:rPr>
                <w:rFonts w:ascii="Browallia New" w:hAnsi="Browallia New" w:cs="Browallia New"/>
                <w:sz w:val="28"/>
                <w:szCs w:val="28"/>
              </w:rPr>
              <w:t>(2,429)</w:t>
            </w:r>
          </w:p>
        </w:tc>
        <w:tc>
          <w:tcPr>
            <w:tcW w:w="232" w:type="dxa"/>
          </w:tcPr>
          <w:p w14:paraId="39AA6502" w14:textId="77777777" w:rsidR="00BE2476" w:rsidRPr="007D2DB6" w:rsidRDefault="00BE2476" w:rsidP="00BE2476">
            <w:pPr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2629E0D0" w14:textId="1133ED89" w:rsidR="00BE2476" w:rsidRPr="00BE2476" w:rsidRDefault="00BE2476" w:rsidP="00BE247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2476">
              <w:rPr>
                <w:rFonts w:ascii="Browallia New" w:hAnsi="Browallia New" w:cs="Browallia New"/>
                <w:sz w:val="28"/>
                <w:szCs w:val="28"/>
                <w:lang w:val="en-GB"/>
              </w:rPr>
              <w:t>(23,157)</w:t>
            </w:r>
          </w:p>
        </w:tc>
      </w:tr>
      <w:tr w:rsidR="00BE2476" w14:paraId="72FB02B6" w14:textId="385EF8C9" w:rsidTr="0056018D">
        <w:trPr>
          <w:trHeight w:val="346"/>
        </w:trPr>
        <w:tc>
          <w:tcPr>
            <w:tcW w:w="5283" w:type="dxa"/>
            <w:vAlign w:val="center"/>
            <w:hideMark/>
          </w:tcPr>
          <w:p w14:paraId="35539448" w14:textId="59982AA6" w:rsidR="00BE2476" w:rsidRPr="004B2D67" w:rsidRDefault="00BE2476" w:rsidP="00BE247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2D6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</w:t>
            </w:r>
            <w:r w:rsidRPr="004B2D6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773" w:type="dxa"/>
            <w:vAlign w:val="bottom"/>
          </w:tcPr>
          <w:p w14:paraId="74516E22" w14:textId="3A77B514" w:rsidR="00BE2476" w:rsidRPr="00E9078D" w:rsidRDefault="00BE2476" w:rsidP="00BE247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078D">
              <w:rPr>
                <w:rFonts w:ascii="Browallia New" w:hAnsi="Browallia New" w:cs="Browallia New"/>
                <w:sz w:val="28"/>
                <w:szCs w:val="28"/>
              </w:rPr>
              <w:t>(2,704)</w:t>
            </w:r>
          </w:p>
        </w:tc>
        <w:tc>
          <w:tcPr>
            <w:tcW w:w="232" w:type="dxa"/>
          </w:tcPr>
          <w:p w14:paraId="06581C94" w14:textId="77777777" w:rsidR="00BE2476" w:rsidRPr="007D2DB6" w:rsidRDefault="00BE2476" w:rsidP="00BE2476">
            <w:pPr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</w:rPr>
            </w:pPr>
          </w:p>
        </w:tc>
        <w:tc>
          <w:tcPr>
            <w:tcW w:w="1626" w:type="dxa"/>
          </w:tcPr>
          <w:p w14:paraId="2E7B064C" w14:textId="4B47BEAD" w:rsidR="00BE2476" w:rsidRPr="00BE2476" w:rsidRDefault="00BE2476" w:rsidP="00BE247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2476">
              <w:rPr>
                <w:rFonts w:ascii="Browallia New" w:hAnsi="Browallia New" w:cs="Browallia New"/>
                <w:sz w:val="28"/>
                <w:szCs w:val="28"/>
                <w:lang w:val="en-GB"/>
              </w:rPr>
              <w:t>(51,421)</w:t>
            </w:r>
          </w:p>
        </w:tc>
      </w:tr>
    </w:tbl>
    <w:p w14:paraId="7BCC92D1" w14:textId="14E6A5D9" w:rsidR="000D2BF6" w:rsidRDefault="000D2BF6" w:rsidP="00144BCF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9DE7052" w14:textId="46973CDF" w:rsidR="004D17E4" w:rsidRDefault="004D17E4" w:rsidP="004D17E4">
      <w:pPr>
        <w:tabs>
          <w:tab w:val="clear" w:pos="454"/>
          <w:tab w:val="left" w:pos="45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38265E">
        <w:rPr>
          <w:rFonts w:ascii="Browallia New" w:hAnsi="Browallia New" w:cs="Browallia New"/>
          <w:sz w:val="28"/>
          <w:szCs w:val="28"/>
          <w:cs/>
        </w:rPr>
        <w:lastRenderedPageBreak/>
        <w:t xml:space="preserve">คณะกรรมการบริษัทมีหนังสือลงวันที่ </w:t>
      </w:r>
      <w:r w:rsidRPr="0038265E">
        <w:rPr>
          <w:rFonts w:ascii="Browallia New" w:hAnsi="Browallia New" w:cs="Browallia New"/>
          <w:sz w:val="28"/>
          <w:szCs w:val="28"/>
        </w:rPr>
        <w:t>13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 กุมภาพันธ์ </w:t>
      </w:r>
      <w:r w:rsidRPr="0038265E">
        <w:rPr>
          <w:rFonts w:ascii="Browallia New" w:hAnsi="Browallia New" w:cs="Browallia New"/>
          <w:sz w:val="28"/>
          <w:szCs w:val="28"/>
        </w:rPr>
        <w:t>2561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 แจ้งไปยังกรรมการของบริษัทย่อย ให้ระงับการทํานิติกรรมเกี่ยวกับการจําหน่ายสินทรัพย์ของบริษัทย่อยทางอ้อม อย่างไรก็ตาม ที่ประชุมคณะกรรมการบริษัทย่อยทางอ้อม เมื่อวันที่ </w:t>
      </w:r>
      <w:r w:rsidRPr="0038265E">
        <w:rPr>
          <w:rFonts w:ascii="Browallia New" w:hAnsi="Browallia New" w:cs="Browallia New"/>
          <w:sz w:val="28"/>
          <w:szCs w:val="28"/>
        </w:rPr>
        <w:t>20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 กุมภาพันธ์ </w:t>
      </w:r>
      <w:r w:rsidRPr="0038265E">
        <w:rPr>
          <w:rFonts w:ascii="Browallia New" w:hAnsi="Browallia New" w:cs="Browallia New"/>
          <w:sz w:val="28"/>
          <w:szCs w:val="28"/>
        </w:rPr>
        <w:t>2561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 ยังดำเนินการให้สัตยาบันการลงนาม</w:t>
      </w:r>
      <w:r w:rsidR="00E9078D">
        <w:rPr>
          <w:rFonts w:ascii="Browallia New" w:hAnsi="Browallia New" w:cs="Browallia New" w:hint="cs"/>
          <w:sz w:val="28"/>
          <w:szCs w:val="28"/>
          <w:cs/>
        </w:rPr>
        <w:t>สัญญาจำหน่ายสิทธิแฟรนไชส์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8265E">
        <w:rPr>
          <w:rFonts w:ascii="Browallia New" w:hAnsi="Browallia New" w:cs="Browallia New"/>
          <w:sz w:val="28"/>
          <w:szCs w:val="28"/>
        </w:rPr>
        <w:t xml:space="preserve">21 </w:t>
      </w:r>
      <w:r w:rsidRPr="0038265E">
        <w:rPr>
          <w:rFonts w:ascii="Browallia New" w:hAnsi="Browallia New" w:cs="Browallia New"/>
          <w:sz w:val="28"/>
          <w:szCs w:val="28"/>
          <w:cs/>
        </w:rPr>
        <w:t>สาขา</w:t>
      </w:r>
    </w:p>
    <w:p w14:paraId="16D19B87" w14:textId="02484684" w:rsidR="007C3AE9" w:rsidRDefault="007C3AE9" w:rsidP="004D17E4">
      <w:pPr>
        <w:tabs>
          <w:tab w:val="clear" w:pos="454"/>
          <w:tab w:val="left" w:pos="45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371FA95" w14:textId="499DA3D6" w:rsidR="007C3AE9" w:rsidRPr="00011278" w:rsidRDefault="009671E0" w:rsidP="004D17E4">
      <w:pPr>
        <w:tabs>
          <w:tab w:val="clear" w:pos="454"/>
          <w:tab w:val="left" w:pos="45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 w:hint="cs"/>
          <w:sz w:val="28"/>
          <w:szCs w:val="28"/>
          <w:cs/>
        </w:rPr>
        <w:t>หลังจ</w:t>
      </w:r>
      <w:r w:rsidR="00567BF9">
        <w:rPr>
          <w:rFonts w:ascii="Browallia New" w:hAnsi="Browallia New" w:cs="Browallia New" w:hint="cs"/>
          <w:sz w:val="28"/>
          <w:szCs w:val="28"/>
          <w:cs/>
        </w:rPr>
        <w:t>า</w:t>
      </w:r>
      <w:r>
        <w:rPr>
          <w:rFonts w:ascii="Browallia New" w:hAnsi="Browallia New" w:cs="Browallia New" w:hint="cs"/>
          <w:sz w:val="28"/>
          <w:szCs w:val="28"/>
          <w:cs/>
        </w:rPr>
        <w:t>ก</w:t>
      </w:r>
      <w:r w:rsidR="007C3AE9" w:rsidRPr="00011278">
        <w:rPr>
          <w:rFonts w:ascii="Browallia New" w:hAnsi="Browallia New" w:cs="Browallia New" w:hint="cs"/>
          <w:sz w:val="28"/>
          <w:szCs w:val="28"/>
          <w:cs/>
        </w:rPr>
        <w:t>บริษัทย่อยดำเนินการตรวจสอบความเหมาะสมในการทำนิติกรรมเกี่ยวกับการจำหน่ายสินทรัพย์ของบริษัทย่อยทางอ้อม</w:t>
      </w:r>
      <w:r w:rsidR="004E3B0C" w:rsidRPr="00011278">
        <w:rPr>
          <w:rFonts w:ascii="Browallia New" w:hAnsi="Browallia New" w:cs="Browallia New" w:hint="cs"/>
          <w:sz w:val="28"/>
          <w:szCs w:val="28"/>
          <w:cs/>
        </w:rPr>
        <w:t>แล้ว</w:t>
      </w:r>
      <w:r w:rsidR="007C3AE9" w:rsidRPr="0001127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4E3B0C" w:rsidRPr="00011278">
        <w:rPr>
          <w:rFonts w:ascii="Browallia New" w:hAnsi="Browallia New" w:cs="Browallia New" w:hint="cs"/>
          <w:sz w:val="28"/>
          <w:szCs w:val="28"/>
          <w:cs/>
        </w:rPr>
        <w:t>จึงดำเนินการ</w:t>
      </w:r>
      <w:r w:rsidR="007C3AE9" w:rsidRPr="00011278">
        <w:rPr>
          <w:rFonts w:ascii="Browallia New" w:hAnsi="Browallia New" w:cs="Browallia New" w:hint="cs"/>
          <w:sz w:val="28"/>
          <w:szCs w:val="28"/>
          <w:cs/>
        </w:rPr>
        <w:t>ทางกฎหมาย</w:t>
      </w:r>
      <w:r w:rsidR="00011278" w:rsidRPr="0001127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7C3AE9" w:rsidRPr="00011278">
        <w:rPr>
          <w:rFonts w:ascii="Browallia New" w:hAnsi="Browallia New" w:cs="Browallia New" w:hint="cs"/>
          <w:sz w:val="28"/>
          <w:szCs w:val="28"/>
          <w:cs/>
          <w:lang w:val="en-GB"/>
        </w:rPr>
        <w:t>ปัจจุบันคดีดังกล่าวอยู่ในกระบวนการพิจารณาของศาลชั้นต้น</w:t>
      </w:r>
    </w:p>
    <w:p w14:paraId="4839E600" w14:textId="77777777" w:rsidR="000222DB" w:rsidRDefault="000222DB" w:rsidP="00BE3B19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0954D134" w14:textId="5307FA93" w:rsidR="005753E0" w:rsidRPr="00B41F2D" w:rsidRDefault="005753E0" w:rsidP="0050177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08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1F605B">
        <w:rPr>
          <w:rFonts w:ascii="Browallia New" w:hAnsi="Browallia New" w:cs="Browallia New"/>
          <w:sz w:val="28"/>
          <w:szCs w:val="28"/>
          <w:u w:val="single"/>
          <w:cs/>
        </w:rPr>
        <w:t>สินค้าคงเหลือ</w:t>
      </w:r>
    </w:p>
    <w:p w14:paraId="183143E8" w14:textId="77777777" w:rsidR="00B41F2D" w:rsidRPr="001A7BEC" w:rsidRDefault="00B41F2D" w:rsidP="00B41F2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8991" w:type="dxa"/>
        <w:tblInd w:w="450" w:type="dxa"/>
        <w:tblLook w:val="01E0" w:firstRow="1" w:lastRow="1" w:firstColumn="1" w:lastColumn="1" w:noHBand="0" w:noVBand="0"/>
      </w:tblPr>
      <w:tblGrid>
        <w:gridCol w:w="3870"/>
        <w:gridCol w:w="1071"/>
        <w:gridCol w:w="285"/>
        <w:gridCol w:w="1065"/>
        <w:gridCol w:w="285"/>
        <w:gridCol w:w="1065"/>
        <w:gridCol w:w="267"/>
        <w:gridCol w:w="1083"/>
      </w:tblGrid>
      <w:tr w:rsidR="005753E0" w:rsidRPr="001F605B" w14:paraId="63524E21" w14:textId="77777777" w:rsidTr="007343EE">
        <w:tc>
          <w:tcPr>
            <w:tcW w:w="3870" w:type="dxa"/>
          </w:tcPr>
          <w:p w14:paraId="5BE9950B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21" w:type="dxa"/>
            <w:gridSpan w:val="7"/>
          </w:tcPr>
          <w:p w14:paraId="2B07BFB5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753E0" w:rsidRPr="001F605B" w14:paraId="3ED2DCC8" w14:textId="77777777" w:rsidTr="007343EE">
        <w:tc>
          <w:tcPr>
            <w:tcW w:w="3870" w:type="dxa"/>
          </w:tcPr>
          <w:p w14:paraId="678C3DD9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bottom w:val="single" w:sz="4" w:space="0" w:color="auto"/>
            </w:tcBorders>
          </w:tcPr>
          <w:p w14:paraId="0A2DA353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13DF5370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tcBorders>
              <w:bottom w:val="single" w:sz="4" w:space="0" w:color="auto"/>
            </w:tcBorders>
          </w:tcPr>
          <w:p w14:paraId="7990B092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84CC6" w:rsidRPr="001F605B" w14:paraId="347179DE" w14:textId="77777777" w:rsidTr="007343EE">
        <w:trPr>
          <w:trHeight w:val="351"/>
        </w:trPr>
        <w:tc>
          <w:tcPr>
            <w:tcW w:w="3870" w:type="dxa"/>
          </w:tcPr>
          <w:p w14:paraId="3A6CB55B" w14:textId="77777777" w:rsidR="00C84CC6" w:rsidRPr="001F605B" w:rsidRDefault="00C84CC6" w:rsidP="00C84CC6">
            <w:pPr>
              <w:tabs>
                <w:tab w:val="clear" w:pos="454"/>
                <w:tab w:val="clear" w:pos="680"/>
                <w:tab w:val="clear" w:pos="6322"/>
                <w:tab w:val="clear" w:pos="6549"/>
                <w:tab w:val="left" w:pos="0"/>
                <w:tab w:val="left" w:pos="6282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62F95" w14:textId="6B027B89" w:rsidR="00C84CC6" w:rsidRPr="001F605B" w:rsidRDefault="005F3B63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7343EE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85" w:type="dxa"/>
            <w:vAlign w:val="bottom"/>
          </w:tcPr>
          <w:p w14:paraId="0C0C6AEE" w14:textId="77777777" w:rsidR="00C84CC6" w:rsidRPr="001F605B" w:rsidRDefault="00C84CC6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536EF36B" w14:textId="57404A18" w:rsidR="00C84CC6" w:rsidRPr="001F605B" w:rsidRDefault="005F3B63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7343EE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285" w:type="dxa"/>
            <w:vAlign w:val="bottom"/>
          </w:tcPr>
          <w:p w14:paraId="627D2A3C" w14:textId="77777777" w:rsidR="00C84CC6" w:rsidRPr="001F605B" w:rsidRDefault="00C84CC6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76CA1BE1" w14:textId="65AABF49" w:rsidR="00C84CC6" w:rsidRPr="001F605B" w:rsidRDefault="005F3B63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7343EE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67" w:type="dxa"/>
            <w:vAlign w:val="bottom"/>
          </w:tcPr>
          <w:p w14:paraId="429C9002" w14:textId="77777777" w:rsidR="00C84CC6" w:rsidRPr="001F605B" w:rsidRDefault="00C84CC6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0B4D6D94" w14:textId="3FFA7C2F" w:rsidR="00C84CC6" w:rsidRPr="001F605B" w:rsidRDefault="005F3B63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7343EE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5753E0" w:rsidRPr="001F605B" w14:paraId="38745748" w14:textId="77777777" w:rsidTr="00CB17E1">
        <w:trPr>
          <w:trHeight w:val="185"/>
        </w:trPr>
        <w:tc>
          <w:tcPr>
            <w:tcW w:w="3870" w:type="dxa"/>
          </w:tcPr>
          <w:p w14:paraId="005D0ED9" w14:textId="77777777" w:rsidR="005753E0" w:rsidRPr="001F605B" w:rsidRDefault="005753E0" w:rsidP="00AE6BB0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0D0F3C1B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5" w:type="dxa"/>
          </w:tcPr>
          <w:p w14:paraId="1C817DCD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2EC3E6D9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5" w:type="dxa"/>
          </w:tcPr>
          <w:p w14:paraId="2C7BE511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280F9149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" w:type="dxa"/>
          </w:tcPr>
          <w:p w14:paraId="78456004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18816E62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933B4" w:rsidRPr="001F605B" w14:paraId="14AB2871" w14:textId="77777777" w:rsidTr="007343EE">
        <w:trPr>
          <w:trHeight w:val="113"/>
        </w:trPr>
        <w:tc>
          <w:tcPr>
            <w:tcW w:w="3870" w:type="dxa"/>
            <w:vAlign w:val="center"/>
          </w:tcPr>
          <w:p w14:paraId="6245290A" w14:textId="77777777" w:rsidR="00B933B4" w:rsidRPr="001F605B" w:rsidRDefault="00B933B4" w:rsidP="00B933B4">
            <w:pPr>
              <w:pStyle w:val="EnvelopeReturn"/>
              <w:tabs>
                <w:tab w:val="clear" w:pos="1134"/>
              </w:tabs>
              <w:spacing w:line="240" w:lineRule="auto"/>
              <w:ind w:left="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071" w:type="dxa"/>
            <w:shd w:val="clear" w:color="auto" w:fill="auto"/>
          </w:tcPr>
          <w:p w14:paraId="12445434" w14:textId="607ECD64" w:rsidR="00B933B4" w:rsidRPr="000B6516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618,594</w:t>
            </w:r>
          </w:p>
        </w:tc>
        <w:tc>
          <w:tcPr>
            <w:tcW w:w="285" w:type="dxa"/>
          </w:tcPr>
          <w:p w14:paraId="625F141F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7493E32B" w14:textId="669537D5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703,644</w:t>
            </w:r>
          </w:p>
        </w:tc>
        <w:tc>
          <w:tcPr>
            <w:tcW w:w="285" w:type="dxa"/>
          </w:tcPr>
          <w:p w14:paraId="687ED6C3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6501F7A4" w14:textId="04F75535" w:rsidR="00B933B4" w:rsidRPr="001F605B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1650">
              <w:rPr>
                <w:rFonts w:ascii="Browallia New" w:hAnsi="Browallia New" w:cs="Browallia New"/>
                <w:sz w:val="28"/>
                <w:szCs w:val="28"/>
              </w:rPr>
              <w:t>479,933</w:t>
            </w:r>
          </w:p>
        </w:tc>
        <w:tc>
          <w:tcPr>
            <w:tcW w:w="267" w:type="dxa"/>
          </w:tcPr>
          <w:p w14:paraId="178631A3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22AF2A4" w14:textId="748ABDD1" w:rsidR="00B933B4" w:rsidRPr="001F605B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502,364</w:t>
            </w:r>
          </w:p>
        </w:tc>
      </w:tr>
      <w:tr w:rsidR="00B933B4" w:rsidRPr="001F605B" w14:paraId="5332BDD7" w14:textId="77777777" w:rsidTr="007343EE">
        <w:trPr>
          <w:trHeight w:val="171"/>
        </w:trPr>
        <w:tc>
          <w:tcPr>
            <w:tcW w:w="3870" w:type="dxa"/>
            <w:vAlign w:val="center"/>
          </w:tcPr>
          <w:p w14:paraId="053B26A2" w14:textId="163A5C94" w:rsidR="00B933B4" w:rsidRPr="002B1650" w:rsidRDefault="00B933B4" w:rsidP="00B933B4">
            <w:pPr>
              <w:pStyle w:val="EnvelopeReturn"/>
              <w:tabs>
                <w:tab w:val="clear" w:pos="1134"/>
                <w:tab w:val="left" w:pos="190"/>
                <w:tab w:val="left" w:pos="460"/>
                <w:tab w:val="left" w:pos="715"/>
                <w:tab w:val="left" w:pos="1450"/>
                <w:tab w:val="left" w:pos="1630"/>
                <w:tab w:val="left" w:pos="2170"/>
                <w:tab w:val="left" w:pos="2530"/>
                <w:tab w:val="left" w:pos="2710"/>
              </w:tabs>
              <w:spacing w:line="240" w:lineRule="auto"/>
              <w:ind w:firstLine="10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 w:rsidRPr="00B31D4A">
              <w:rPr>
                <w:rFonts w:ascii="Browallia New" w:hAnsi="Browallia New" w:cs="Browalli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71" w:type="dxa"/>
            <w:shd w:val="clear" w:color="auto" w:fill="auto"/>
          </w:tcPr>
          <w:p w14:paraId="4945D571" w14:textId="7B9A6CD6" w:rsidR="00B933B4" w:rsidRPr="000B6516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  <w:lang w:val="en-GB"/>
              </w:rPr>
              <w:t>38,495</w:t>
            </w:r>
          </w:p>
        </w:tc>
        <w:tc>
          <w:tcPr>
            <w:tcW w:w="285" w:type="dxa"/>
          </w:tcPr>
          <w:p w14:paraId="171A198F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5F533DB1" w14:textId="058BDF64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20,231</w:t>
            </w:r>
          </w:p>
        </w:tc>
        <w:tc>
          <w:tcPr>
            <w:tcW w:w="285" w:type="dxa"/>
          </w:tcPr>
          <w:p w14:paraId="177298BA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2259E0DA" w14:textId="1F8C7F70" w:rsidR="00B933B4" w:rsidRPr="002B1650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1650">
              <w:rPr>
                <w:rFonts w:ascii="Browallia New" w:hAnsi="Browallia New" w:cs="Browallia New"/>
                <w:sz w:val="28"/>
                <w:szCs w:val="28"/>
              </w:rPr>
              <w:t>3,860</w:t>
            </w:r>
          </w:p>
        </w:tc>
        <w:tc>
          <w:tcPr>
            <w:tcW w:w="267" w:type="dxa"/>
          </w:tcPr>
          <w:p w14:paraId="6D13D765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D3B337B" w14:textId="09A0F4D7" w:rsidR="00B933B4" w:rsidRPr="001F605B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</w:tr>
      <w:tr w:rsidR="00B933B4" w:rsidRPr="001F605B" w14:paraId="56679047" w14:textId="77777777" w:rsidTr="007343EE">
        <w:trPr>
          <w:trHeight w:val="173"/>
        </w:trPr>
        <w:tc>
          <w:tcPr>
            <w:tcW w:w="3870" w:type="dxa"/>
          </w:tcPr>
          <w:p w14:paraId="5CA9B7DF" w14:textId="77777777" w:rsidR="00B933B4" w:rsidRPr="001F605B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วัสดุบรรจุภัณฑ์</w:t>
            </w:r>
          </w:p>
        </w:tc>
        <w:tc>
          <w:tcPr>
            <w:tcW w:w="1071" w:type="dxa"/>
            <w:shd w:val="clear" w:color="auto" w:fill="auto"/>
          </w:tcPr>
          <w:p w14:paraId="75FFCCE3" w14:textId="6E4E4314" w:rsidR="00B933B4" w:rsidRPr="000B6516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  <w:lang w:val="en-GB"/>
              </w:rPr>
              <w:t>594</w:t>
            </w:r>
          </w:p>
        </w:tc>
        <w:tc>
          <w:tcPr>
            <w:tcW w:w="285" w:type="dxa"/>
            <w:shd w:val="clear" w:color="auto" w:fill="auto"/>
          </w:tcPr>
          <w:p w14:paraId="7164095D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25C81A04" w14:textId="6205C037" w:rsidR="00B933B4" w:rsidRPr="001F605B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593</w:t>
            </w:r>
          </w:p>
        </w:tc>
        <w:tc>
          <w:tcPr>
            <w:tcW w:w="285" w:type="dxa"/>
            <w:shd w:val="clear" w:color="auto" w:fill="auto"/>
          </w:tcPr>
          <w:p w14:paraId="089ACE38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5E5E7C0" w14:textId="6C01B377" w:rsidR="00B933B4" w:rsidRPr="002B1650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165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4FF88D70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D56CF9E" w14:textId="7EDD9486" w:rsidR="00B933B4" w:rsidRPr="001F605B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</w:tr>
      <w:tr w:rsidR="00B933B4" w:rsidRPr="001F605B" w14:paraId="47E8323B" w14:textId="77777777" w:rsidTr="007343EE">
        <w:trPr>
          <w:trHeight w:val="173"/>
        </w:trPr>
        <w:tc>
          <w:tcPr>
            <w:tcW w:w="3870" w:type="dxa"/>
          </w:tcPr>
          <w:p w14:paraId="5E16D041" w14:textId="77777777" w:rsidR="00B933B4" w:rsidRPr="001F605B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2C402D00" w14:textId="4B70417D" w:rsidR="00B933B4" w:rsidRPr="000B6516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657,683</w:t>
            </w:r>
          </w:p>
        </w:tc>
        <w:tc>
          <w:tcPr>
            <w:tcW w:w="285" w:type="dxa"/>
            <w:shd w:val="clear" w:color="auto" w:fill="auto"/>
          </w:tcPr>
          <w:p w14:paraId="350B153E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053AC6DD" w14:textId="11ABE35D" w:rsidR="00B933B4" w:rsidRPr="001F605B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724,468</w:t>
            </w:r>
          </w:p>
        </w:tc>
        <w:tc>
          <w:tcPr>
            <w:tcW w:w="285" w:type="dxa"/>
            <w:shd w:val="clear" w:color="auto" w:fill="auto"/>
          </w:tcPr>
          <w:p w14:paraId="3AEBCFDF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039271B6" w14:textId="184EDCE3" w:rsidR="00B933B4" w:rsidRPr="002B1650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1650">
              <w:rPr>
                <w:rFonts w:ascii="Browallia New" w:hAnsi="Browallia New" w:cs="Browallia New"/>
                <w:sz w:val="28"/>
                <w:szCs w:val="28"/>
              </w:rPr>
              <w:t>483,793</w:t>
            </w:r>
          </w:p>
        </w:tc>
        <w:tc>
          <w:tcPr>
            <w:tcW w:w="267" w:type="dxa"/>
            <w:shd w:val="clear" w:color="auto" w:fill="auto"/>
          </w:tcPr>
          <w:p w14:paraId="24210279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2168AE01" w14:textId="1597D045" w:rsidR="00B933B4" w:rsidRPr="001F605B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502,364</w:t>
            </w:r>
          </w:p>
        </w:tc>
      </w:tr>
      <w:tr w:rsidR="00B933B4" w:rsidRPr="001F605B" w14:paraId="4D6D36BD" w14:textId="77777777" w:rsidTr="007343EE">
        <w:trPr>
          <w:trHeight w:val="173"/>
        </w:trPr>
        <w:tc>
          <w:tcPr>
            <w:tcW w:w="3870" w:type="dxa"/>
          </w:tcPr>
          <w:p w14:paraId="31DBE16B" w14:textId="77777777" w:rsidR="00B933B4" w:rsidRPr="001F605B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ค่าเผื่อสินค้า</w:t>
            </w:r>
            <w:r w:rsidRPr="001F605B">
              <w:rPr>
                <w:rFonts w:ascii="Browallia New" w:hAnsi="Browallia New" w:cs="Browallia New" w:hint="cs"/>
                <w:sz w:val="28"/>
                <w:szCs w:val="28"/>
                <w:cs/>
              </w:rPr>
              <w:t>เสื่อม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คุณภาพ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5B63937F" w14:textId="2C8D2F8E" w:rsidR="00B933B4" w:rsidRPr="000B6516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(28,562)</w:t>
            </w:r>
          </w:p>
        </w:tc>
        <w:tc>
          <w:tcPr>
            <w:tcW w:w="285" w:type="dxa"/>
            <w:shd w:val="clear" w:color="auto" w:fill="auto"/>
          </w:tcPr>
          <w:p w14:paraId="161E4FDF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23EAE499" w14:textId="0A3E110C" w:rsidR="00B933B4" w:rsidRPr="001F605B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(11,721)</w:t>
            </w:r>
          </w:p>
        </w:tc>
        <w:tc>
          <w:tcPr>
            <w:tcW w:w="285" w:type="dxa"/>
            <w:shd w:val="clear" w:color="auto" w:fill="auto"/>
          </w:tcPr>
          <w:p w14:paraId="0550791C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2CB22" w14:textId="247C9F4C" w:rsidR="00B933B4" w:rsidRPr="00DD18AC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18AC">
              <w:rPr>
                <w:rFonts w:ascii="Browallia New" w:hAnsi="Browallia New" w:cs="Browallia New"/>
                <w:sz w:val="28"/>
                <w:szCs w:val="28"/>
              </w:rPr>
              <w:t>(13,553)</w:t>
            </w:r>
          </w:p>
        </w:tc>
        <w:tc>
          <w:tcPr>
            <w:tcW w:w="267" w:type="dxa"/>
            <w:shd w:val="clear" w:color="auto" w:fill="auto"/>
          </w:tcPr>
          <w:p w14:paraId="4C77DEBF" w14:textId="77777777" w:rsidR="00B933B4" w:rsidRPr="00DD18AC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927EB" w14:textId="7C1D96A4" w:rsidR="00B933B4" w:rsidRPr="001F605B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(5,779)</w:t>
            </w:r>
          </w:p>
        </w:tc>
      </w:tr>
      <w:tr w:rsidR="00B933B4" w:rsidRPr="001F605B" w14:paraId="63597C56" w14:textId="77777777" w:rsidTr="007343EE">
        <w:trPr>
          <w:trHeight w:val="173"/>
        </w:trPr>
        <w:tc>
          <w:tcPr>
            <w:tcW w:w="3870" w:type="dxa"/>
          </w:tcPr>
          <w:p w14:paraId="71D9DEBA" w14:textId="77777777" w:rsidR="00B933B4" w:rsidRPr="001F605B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E427F41" w14:textId="3F661794" w:rsidR="00B933B4" w:rsidRPr="000B6516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B6516">
              <w:rPr>
                <w:rFonts w:ascii="Browallia New" w:hAnsi="Browallia New" w:cs="Browallia New"/>
                <w:sz w:val="28"/>
                <w:szCs w:val="28"/>
              </w:rPr>
              <w:t>629,121</w:t>
            </w:r>
          </w:p>
        </w:tc>
        <w:tc>
          <w:tcPr>
            <w:tcW w:w="285" w:type="dxa"/>
            <w:shd w:val="clear" w:color="auto" w:fill="auto"/>
          </w:tcPr>
          <w:p w14:paraId="6818B9DA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79EC6DA" w14:textId="0A20BDEC" w:rsidR="00B933B4" w:rsidRPr="001F605B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712,747</w:t>
            </w:r>
          </w:p>
        </w:tc>
        <w:tc>
          <w:tcPr>
            <w:tcW w:w="285" w:type="dxa"/>
            <w:shd w:val="clear" w:color="auto" w:fill="auto"/>
          </w:tcPr>
          <w:p w14:paraId="413F46D4" w14:textId="77777777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8CFE3F" w14:textId="5BF7EE3D" w:rsidR="00B933B4" w:rsidRPr="00DD18AC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18AC">
              <w:rPr>
                <w:rFonts w:ascii="Browallia New" w:hAnsi="Browallia New" w:cs="Browallia New"/>
                <w:sz w:val="28"/>
                <w:szCs w:val="28"/>
              </w:rPr>
              <w:t>470,240</w:t>
            </w:r>
          </w:p>
        </w:tc>
        <w:tc>
          <w:tcPr>
            <w:tcW w:w="267" w:type="dxa"/>
            <w:shd w:val="clear" w:color="auto" w:fill="auto"/>
          </w:tcPr>
          <w:p w14:paraId="43027873" w14:textId="77777777" w:rsidR="00B933B4" w:rsidRPr="00DD18AC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0D3AB25" w14:textId="16291EE5" w:rsidR="00B933B4" w:rsidRPr="001F605B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496,585</w:t>
            </w:r>
          </w:p>
        </w:tc>
      </w:tr>
    </w:tbl>
    <w:p w14:paraId="0D382C2A" w14:textId="77777777" w:rsidR="00D26937" w:rsidRPr="001A7BEC" w:rsidRDefault="00D26937" w:rsidP="00D26937">
      <w:pPr>
        <w:pStyle w:val="CordiaNew"/>
        <w:tabs>
          <w:tab w:val="clear" w:pos="4153"/>
          <w:tab w:val="left" w:pos="426"/>
        </w:tabs>
        <w:ind w:firstLine="70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E56B8FE" w14:textId="77777777" w:rsidR="00FE6B0B" w:rsidRPr="001F605B" w:rsidRDefault="00FE6B0B" w:rsidP="00AE6BB0">
      <w:pPr>
        <w:tabs>
          <w:tab w:val="clear" w:pos="227"/>
          <w:tab w:val="clear" w:pos="454"/>
        </w:tabs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  <w:r w:rsidRPr="001F605B">
        <w:rPr>
          <w:rFonts w:ascii="Browallia New" w:hAnsi="Browallia New" w:cs="Browallia New"/>
          <w:sz w:val="28"/>
          <w:szCs w:val="28"/>
          <w:cs/>
        </w:rPr>
        <w:t>ในระหว่างปี รายการเคลื่อนไหวของค่าเผื่อสินค้าเสื่อมคุณภาพ มีดังต่อไปนี้</w:t>
      </w:r>
    </w:p>
    <w:p w14:paraId="4003DB97" w14:textId="77777777" w:rsidR="00FE6B0B" w:rsidRPr="001A7BEC" w:rsidRDefault="00FE6B0B" w:rsidP="00AE6BB0">
      <w:pPr>
        <w:tabs>
          <w:tab w:val="clear" w:pos="227"/>
          <w:tab w:val="clear" w:pos="454"/>
        </w:tabs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</w:p>
    <w:tbl>
      <w:tblPr>
        <w:tblW w:w="8976" w:type="dxa"/>
        <w:tblInd w:w="456" w:type="dxa"/>
        <w:tblLayout w:type="fixed"/>
        <w:tblLook w:val="0000" w:firstRow="0" w:lastRow="0" w:firstColumn="0" w:lastColumn="0" w:noHBand="0" w:noVBand="0"/>
      </w:tblPr>
      <w:tblGrid>
        <w:gridCol w:w="3873"/>
        <w:gridCol w:w="1080"/>
        <w:gridCol w:w="279"/>
        <w:gridCol w:w="1080"/>
        <w:gridCol w:w="240"/>
        <w:gridCol w:w="1092"/>
        <w:gridCol w:w="240"/>
        <w:gridCol w:w="1092"/>
      </w:tblGrid>
      <w:tr w:rsidR="00FE6B0B" w:rsidRPr="001F605B" w14:paraId="4128332F" w14:textId="77777777" w:rsidTr="00501778">
        <w:tc>
          <w:tcPr>
            <w:tcW w:w="3873" w:type="dxa"/>
          </w:tcPr>
          <w:p w14:paraId="6F0BF83C" w14:textId="77777777" w:rsidR="001D05BE" w:rsidRPr="001F605B" w:rsidRDefault="001D05BE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03" w:type="dxa"/>
            <w:gridSpan w:val="7"/>
          </w:tcPr>
          <w:p w14:paraId="393F0178" w14:textId="77777777" w:rsidR="00FE6B0B" w:rsidRPr="001F605B" w:rsidRDefault="00FE6B0B" w:rsidP="00AE6BB0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FE6B0B" w:rsidRPr="001F605B" w14:paraId="7F0CC6D4" w14:textId="77777777" w:rsidTr="00501778">
        <w:tc>
          <w:tcPr>
            <w:tcW w:w="3873" w:type="dxa"/>
          </w:tcPr>
          <w:p w14:paraId="3E405CB4" w14:textId="77777777" w:rsidR="00FE6B0B" w:rsidRPr="001F605B" w:rsidRDefault="00FE6B0B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tcBorders>
              <w:bottom w:val="single" w:sz="4" w:space="0" w:color="auto"/>
            </w:tcBorders>
          </w:tcPr>
          <w:p w14:paraId="46313BEF" w14:textId="77777777" w:rsidR="00FE6B0B" w:rsidRPr="001F605B" w:rsidRDefault="00FE6B0B" w:rsidP="00AE6BB0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69D511CB" w14:textId="77777777" w:rsidR="00FE6B0B" w:rsidRPr="001F605B" w:rsidRDefault="00FE6B0B" w:rsidP="00AE6BB0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tcBorders>
              <w:bottom w:val="single" w:sz="4" w:space="0" w:color="auto"/>
            </w:tcBorders>
          </w:tcPr>
          <w:p w14:paraId="2E188E03" w14:textId="77777777" w:rsidR="00FE6B0B" w:rsidRPr="001F605B" w:rsidRDefault="00FE6B0B" w:rsidP="00AE6BB0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84CC6" w:rsidRPr="001F605B" w14:paraId="12F79989" w14:textId="77777777" w:rsidTr="00501778">
        <w:tc>
          <w:tcPr>
            <w:tcW w:w="3873" w:type="dxa"/>
          </w:tcPr>
          <w:p w14:paraId="2834A6A2" w14:textId="77777777" w:rsidR="00C84CC6" w:rsidRPr="001F605B" w:rsidRDefault="00C84CC6" w:rsidP="00C84CC6">
            <w:pPr>
              <w:tabs>
                <w:tab w:val="clear" w:pos="4678"/>
                <w:tab w:val="left" w:pos="540"/>
                <w:tab w:val="left" w:pos="3557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952D2" w14:textId="4F07A837" w:rsidR="00C84CC6" w:rsidRPr="001F605B" w:rsidRDefault="005F3B63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7343EE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401AFE15" w14:textId="77777777" w:rsidR="00C84CC6" w:rsidRPr="001F605B" w:rsidRDefault="00C84CC6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24385" w14:textId="40D49978" w:rsidR="00C84CC6" w:rsidRPr="001F605B" w:rsidRDefault="005F3B63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7343EE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240" w:type="dxa"/>
            <w:vAlign w:val="bottom"/>
          </w:tcPr>
          <w:p w14:paraId="143521A2" w14:textId="77777777" w:rsidR="00C84CC6" w:rsidRPr="001F605B" w:rsidRDefault="00C84CC6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7EEEF" w14:textId="6C8EFE70" w:rsidR="00C84CC6" w:rsidRPr="001F605B" w:rsidRDefault="005F3B63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7343EE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297631AC" w14:textId="77777777" w:rsidR="00C84CC6" w:rsidRPr="001F605B" w:rsidRDefault="00C84CC6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C6E13" w14:textId="4DB0059A" w:rsidR="00C84CC6" w:rsidRPr="001F605B" w:rsidRDefault="005F3B63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7343EE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A95DF6" w:rsidRPr="001F605B" w14:paraId="2A9B64F1" w14:textId="77777777" w:rsidTr="00501778">
        <w:trPr>
          <w:trHeight w:val="293"/>
        </w:trPr>
        <w:tc>
          <w:tcPr>
            <w:tcW w:w="3873" w:type="dxa"/>
            <w:vAlign w:val="bottom"/>
          </w:tcPr>
          <w:p w14:paraId="3FC9CCF3" w14:textId="77777777" w:rsidR="00A95DF6" w:rsidRPr="001F605B" w:rsidRDefault="00A95DF6" w:rsidP="005671C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C85840" w14:textId="77777777" w:rsidR="00A95DF6" w:rsidRPr="001F605B" w:rsidRDefault="00A95DF6" w:rsidP="005671C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0FEE5E27" w14:textId="77777777" w:rsidR="00A95DF6" w:rsidRPr="001F605B" w:rsidRDefault="00A95DF6" w:rsidP="005671CD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69EBBE9" w14:textId="77777777" w:rsidR="00A95DF6" w:rsidRPr="001F605B" w:rsidRDefault="00A95DF6" w:rsidP="005671C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40" w:type="dxa"/>
          </w:tcPr>
          <w:p w14:paraId="529BA6E5" w14:textId="77777777" w:rsidR="00A95DF6" w:rsidRPr="001F605B" w:rsidRDefault="00A95DF6" w:rsidP="005671CD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92" w:type="dxa"/>
            <w:vAlign w:val="bottom"/>
          </w:tcPr>
          <w:p w14:paraId="385E8372" w14:textId="77777777" w:rsidR="00A95DF6" w:rsidRPr="001F605B" w:rsidRDefault="00A95DF6" w:rsidP="005671C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0" w:type="dxa"/>
          </w:tcPr>
          <w:p w14:paraId="1CE5879B" w14:textId="77777777" w:rsidR="00A95DF6" w:rsidRPr="001F605B" w:rsidRDefault="00A95DF6" w:rsidP="005671CD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92" w:type="dxa"/>
            <w:vAlign w:val="bottom"/>
          </w:tcPr>
          <w:p w14:paraId="2C8FFAF5" w14:textId="77777777" w:rsidR="00A95DF6" w:rsidRPr="001F605B" w:rsidRDefault="00A95DF6" w:rsidP="005671C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933B4" w:rsidRPr="001F605B" w14:paraId="24003575" w14:textId="77777777" w:rsidTr="00501778">
        <w:tc>
          <w:tcPr>
            <w:tcW w:w="3873" w:type="dxa"/>
            <w:vAlign w:val="bottom"/>
          </w:tcPr>
          <w:p w14:paraId="267C4685" w14:textId="77777777" w:rsidR="00B933B4" w:rsidRPr="001F605B" w:rsidRDefault="00B933B4" w:rsidP="00B933B4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F605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 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1F60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AA3569" w14:textId="6F9C5067" w:rsidR="00B933B4" w:rsidRPr="004E3B0C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3B0C">
              <w:rPr>
                <w:rFonts w:ascii="Browallia New" w:hAnsi="Browallia New" w:cs="Browallia New"/>
                <w:sz w:val="28"/>
                <w:szCs w:val="28"/>
                <w:lang w:val="en-GB"/>
              </w:rPr>
              <w:t>11,721</w:t>
            </w:r>
          </w:p>
        </w:tc>
        <w:tc>
          <w:tcPr>
            <w:tcW w:w="279" w:type="dxa"/>
          </w:tcPr>
          <w:p w14:paraId="04CFAF80" w14:textId="77777777" w:rsidR="00B933B4" w:rsidRPr="001F605B" w:rsidRDefault="00B933B4" w:rsidP="00B933B4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8C7760" w14:textId="19DCDAB2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11,298</w:t>
            </w:r>
          </w:p>
        </w:tc>
        <w:tc>
          <w:tcPr>
            <w:tcW w:w="240" w:type="dxa"/>
          </w:tcPr>
          <w:p w14:paraId="5DCC685A" w14:textId="77777777" w:rsidR="00B933B4" w:rsidRPr="001F605B" w:rsidRDefault="00B933B4" w:rsidP="00B933B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92" w:type="dxa"/>
            <w:vAlign w:val="bottom"/>
          </w:tcPr>
          <w:p w14:paraId="05CC33AB" w14:textId="6BC4C803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62F2">
              <w:rPr>
                <w:rFonts w:ascii="Browallia New" w:hAnsi="Browallia New" w:cs="Browallia New"/>
                <w:sz w:val="28"/>
                <w:szCs w:val="28"/>
              </w:rPr>
              <w:t>5,779</w:t>
            </w:r>
          </w:p>
        </w:tc>
        <w:tc>
          <w:tcPr>
            <w:tcW w:w="240" w:type="dxa"/>
          </w:tcPr>
          <w:p w14:paraId="05E6DAFA" w14:textId="77777777" w:rsidR="00B933B4" w:rsidRPr="001F605B" w:rsidRDefault="00B933B4" w:rsidP="00B933B4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92" w:type="dxa"/>
            <w:vAlign w:val="bottom"/>
          </w:tcPr>
          <w:p w14:paraId="046B509C" w14:textId="73E965E0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2,203</w:t>
            </w:r>
          </w:p>
        </w:tc>
      </w:tr>
      <w:tr w:rsidR="00B933B4" w:rsidRPr="001F605B" w14:paraId="1B844FF6" w14:textId="77777777" w:rsidTr="00501778">
        <w:tc>
          <w:tcPr>
            <w:tcW w:w="3873" w:type="dxa"/>
            <w:vAlign w:val="bottom"/>
          </w:tcPr>
          <w:p w14:paraId="370F999A" w14:textId="17516CF6" w:rsidR="00B933B4" w:rsidRPr="001F605B" w:rsidRDefault="00B933B4" w:rsidP="00B933B4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1F605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A02ED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1F605B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ค่าเผื่อสินค้าเสื่อมคุณภาพ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848973" w14:textId="5AC5841D" w:rsidR="00B933B4" w:rsidRPr="004E3B0C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E3B0C">
              <w:rPr>
                <w:rFonts w:ascii="Browallia New" w:hAnsi="Browallia New" w:cs="Browallia New"/>
                <w:sz w:val="28"/>
                <w:szCs w:val="28"/>
                <w:lang w:val="en-GB"/>
              </w:rPr>
              <w:t>17,203</w:t>
            </w:r>
          </w:p>
        </w:tc>
        <w:tc>
          <w:tcPr>
            <w:tcW w:w="279" w:type="dxa"/>
          </w:tcPr>
          <w:p w14:paraId="3399FF2F" w14:textId="77777777" w:rsidR="00B933B4" w:rsidRPr="001F605B" w:rsidRDefault="00B933B4" w:rsidP="00B933B4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DF7209" w14:textId="48BE9849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9,862</w:t>
            </w:r>
          </w:p>
        </w:tc>
        <w:tc>
          <w:tcPr>
            <w:tcW w:w="240" w:type="dxa"/>
          </w:tcPr>
          <w:p w14:paraId="58269371" w14:textId="77777777" w:rsidR="00B933B4" w:rsidRPr="001F605B" w:rsidRDefault="00B933B4" w:rsidP="00B933B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5AF33D87" w14:textId="773A1DB0" w:rsidR="00B933B4" w:rsidRPr="00B862F2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62F2">
              <w:rPr>
                <w:rFonts w:ascii="Browallia New" w:hAnsi="Browallia New" w:cs="Browallia New"/>
                <w:sz w:val="28"/>
                <w:szCs w:val="28"/>
              </w:rPr>
              <w:t>7,774</w:t>
            </w:r>
          </w:p>
        </w:tc>
        <w:tc>
          <w:tcPr>
            <w:tcW w:w="240" w:type="dxa"/>
          </w:tcPr>
          <w:p w14:paraId="408C37F7" w14:textId="77777777" w:rsidR="00B933B4" w:rsidRPr="001F605B" w:rsidRDefault="00B933B4" w:rsidP="00B933B4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92" w:type="dxa"/>
            <w:vAlign w:val="bottom"/>
          </w:tcPr>
          <w:p w14:paraId="5E4BC2FD" w14:textId="5BF642E0" w:rsidR="00B933B4" w:rsidRPr="001F605B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3,576</w:t>
            </w:r>
          </w:p>
        </w:tc>
      </w:tr>
      <w:tr w:rsidR="00B933B4" w:rsidRPr="001F605B" w14:paraId="633D92F3" w14:textId="77777777" w:rsidTr="00501778">
        <w:tc>
          <w:tcPr>
            <w:tcW w:w="3873" w:type="dxa"/>
            <w:vAlign w:val="bottom"/>
          </w:tcPr>
          <w:p w14:paraId="3DFC40FF" w14:textId="38D2C31B" w:rsidR="00B933B4" w:rsidRPr="001F605B" w:rsidRDefault="00B933B4" w:rsidP="00B933B4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1F605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2A7F0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8C2D9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A02ED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1F605B">
              <w:rPr>
                <w:rFonts w:ascii="Browallia New" w:hAnsi="Browallia New" w:cs="Browallia New" w:hint="cs"/>
                <w:sz w:val="28"/>
                <w:szCs w:val="28"/>
                <w:cs/>
              </w:rPr>
              <w:t>กลับรายการค่าเผื่อสินค้าเสื่อมคุณภาพ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564C0F" w14:textId="666A40BF" w:rsidR="00B933B4" w:rsidRPr="004E3B0C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3B0C">
              <w:rPr>
                <w:rFonts w:ascii="Browallia New" w:hAnsi="Browallia New" w:cs="Browallia New"/>
                <w:sz w:val="28"/>
                <w:szCs w:val="28"/>
              </w:rPr>
              <w:t>(362)</w:t>
            </w:r>
          </w:p>
        </w:tc>
        <w:tc>
          <w:tcPr>
            <w:tcW w:w="279" w:type="dxa"/>
          </w:tcPr>
          <w:p w14:paraId="36B091A0" w14:textId="77777777" w:rsidR="00B933B4" w:rsidRPr="001F605B" w:rsidRDefault="00B933B4" w:rsidP="00B933B4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CF671D" w14:textId="52E4F625" w:rsidR="00B933B4" w:rsidRPr="001F605B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(9,439)</w:t>
            </w:r>
          </w:p>
        </w:tc>
        <w:tc>
          <w:tcPr>
            <w:tcW w:w="240" w:type="dxa"/>
          </w:tcPr>
          <w:p w14:paraId="65B3A205" w14:textId="77777777" w:rsidR="00B933B4" w:rsidRPr="001F605B" w:rsidRDefault="00B933B4" w:rsidP="00B933B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375B7588" w14:textId="0B91D9DC" w:rsidR="00B933B4" w:rsidRPr="00B862F2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62F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AB8A278" w14:textId="77777777" w:rsidR="00B933B4" w:rsidRPr="001F605B" w:rsidRDefault="00B933B4" w:rsidP="00B933B4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92" w:type="dxa"/>
            <w:vAlign w:val="bottom"/>
          </w:tcPr>
          <w:p w14:paraId="283DBB0C" w14:textId="11707900" w:rsidR="00B933B4" w:rsidRPr="001F605B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-</w:t>
            </w:r>
          </w:p>
        </w:tc>
      </w:tr>
      <w:tr w:rsidR="00B933B4" w:rsidRPr="00C04DF6" w14:paraId="2A758064" w14:textId="77777777" w:rsidTr="00501778">
        <w:tc>
          <w:tcPr>
            <w:tcW w:w="3873" w:type="dxa"/>
            <w:vAlign w:val="bottom"/>
          </w:tcPr>
          <w:p w14:paraId="4C3B5B14" w14:textId="77777777" w:rsidR="00B933B4" w:rsidRPr="001F605B" w:rsidRDefault="00B933B4" w:rsidP="00B933B4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1F605B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</w:t>
            </w:r>
            <w:r w:rsidRPr="001F605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1F605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C21F033" w14:textId="1542D507" w:rsidR="00B933B4" w:rsidRPr="004E3B0C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E3B0C">
              <w:rPr>
                <w:rFonts w:ascii="Browallia New" w:hAnsi="Browallia New" w:cs="Browallia New"/>
                <w:sz w:val="28"/>
                <w:szCs w:val="28"/>
              </w:rPr>
              <w:t>28,562</w:t>
            </w:r>
          </w:p>
        </w:tc>
        <w:tc>
          <w:tcPr>
            <w:tcW w:w="279" w:type="dxa"/>
          </w:tcPr>
          <w:p w14:paraId="5D089783" w14:textId="77777777" w:rsidR="00B933B4" w:rsidRPr="001F605B" w:rsidRDefault="00B933B4" w:rsidP="00B933B4">
            <w:pPr>
              <w:tabs>
                <w:tab w:val="clear" w:pos="907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DA96544" w14:textId="34C3CA2D" w:rsidR="00B933B4" w:rsidRPr="001F605B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11,721</w:t>
            </w:r>
          </w:p>
        </w:tc>
        <w:tc>
          <w:tcPr>
            <w:tcW w:w="240" w:type="dxa"/>
          </w:tcPr>
          <w:p w14:paraId="569EB206" w14:textId="77777777" w:rsidR="00B933B4" w:rsidRPr="001F605B" w:rsidRDefault="00B933B4" w:rsidP="00B933B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21208598" w14:textId="755F7634" w:rsidR="00B933B4" w:rsidRPr="00B862F2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62F2">
              <w:rPr>
                <w:rFonts w:ascii="Browallia New" w:hAnsi="Browallia New" w:cs="Browallia New"/>
                <w:sz w:val="28"/>
                <w:szCs w:val="28"/>
              </w:rPr>
              <w:t>13,553</w:t>
            </w:r>
          </w:p>
        </w:tc>
        <w:tc>
          <w:tcPr>
            <w:tcW w:w="240" w:type="dxa"/>
          </w:tcPr>
          <w:p w14:paraId="77B1E3E5" w14:textId="77777777" w:rsidR="00B933B4" w:rsidRPr="001F605B" w:rsidRDefault="00B933B4" w:rsidP="00B933B4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E80B38F" w14:textId="22DE9E83" w:rsidR="00B933B4" w:rsidRPr="001F605B" w:rsidRDefault="00B933B4" w:rsidP="00B93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5,779</w:t>
            </w:r>
          </w:p>
        </w:tc>
      </w:tr>
    </w:tbl>
    <w:p w14:paraId="2D913F6F" w14:textId="4D7F1170" w:rsidR="00BE3B19" w:rsidRDefault="00BE3B19" w:rsidP="006B321E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1ECCE2C9" w14:textId="3524FE7B" w:rsidR="00580BAC" w:rsidRDefault="00580BAC" w:rsidP="006B321E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674376C5" w14:textId="2230455A" w:rsidR="00580BAC" w:rsidRDefault="00580BAC" w:rsidP="006B321E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0E142BF" w14:textId="4CCA63F1" w:rsidR="00580BAC" w:rsidRDefault="00580BAC" w:rsidP="006B321E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0B68E421" w14:textId="2508AAFF" w:rsidR="00580BAC" w:rsidRDefault="00580BAC" w:rsidP="006B321E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5894D0E7" w14:textId="601F06B5" w:rsidR="00A02EDF" w:rsidRDefault="00A02EDF" w:rsidP="006B321E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215130F6" w14:textId="42D013BA" w:rsidR="00A02EDF" w:rsidRDefault="00A02EDF" w:rsidP="006B321E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43918F8D" w14:textId="44C70CD3" w:rsidR="00A02EDF" w:rsidRDefault="00A02EDF" w:rsidP="006B321E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2343C31C" w14:textId="79A0D572" w:rsidR="00EF22D5" w:rsidRDefault="00EF22D5" w:rsidP="006B321E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2A29732C" w14:textId="13342319" w:rsidR="00EF22D5" w:rsidRDefault="00EF22D5" w:rsidP="006B321E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52332DD4" w14:textId="1071FD41" w:rsidR="00EF22D5" w:rsidRDefault="00EF22D5" w:rsidP="006B321E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000D54EC" w14:textId="77777777" w:rsidR="00EF22D5" w:rsidRDefault="00EF22D5" w:rsidP="006B321E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60CF2EB" w14:textId="29CFE808" w:rsidR="00A02EDF" w:rsidRDefault="00A02EDF" w:rsidP="006B321E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28053966" w14:textId="6B77C443" w:rsidR="00A02EDF" w:rsidRDefault="00A02EDF" w:rsidP="006B321E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6CB11FBF" w14:textId="621BC152" w:rsidR="00A02EDF" w:rsidRDefault="00A02EDF" w:rsidP="006B321E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1024E25F" w14:textId="77777777" w:rsidR="00580BAC" w:rsidRPr="00CB17E1" w:rsidRDefault="00580BAC" w:rsidP="006B321E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49309B74" w14:textId="2C9975E0" w:rsidR="003F7FE6" w:rsidRPr="003F7FE6" w:rsidRDefault="00852153" w:rsidP="003F7FE6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B321E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ลูกหนี้</w:t>
      </w:r>
      <w:r w:rsidR="00DD1EB0" w:rsidRPr="006B321E">
        <w:rPr>
          <w:rFonts w:ascii="Browallia New" w:hAnsi="Browallia New" w:cs="Browallia New"/>
          <w:sz w:val="28"/>
          <w:szCs w:val="28"/>
          <w:u w:val="single"/>
          <w:cs/>
        </w:rPr>
        <w:t>ตามสัญญาเช่าการเงิน</w:t>
      </w:r>
    </w:p>
    <w:p w14:paraId="629F02F6" w14:textId="77777777" w:rsidR="002E0B6F" w:rsidRPr="008406F7" w:rsidRDefault="002E0B6F" w:rsidP="002E0B6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tbl>
      <w:tblPr>
        <w:tblW w:w="9069" w:type="dxa"/>
        <w:tblInd w:w="450" w:type="dxa"/>
        <w:tblLook w:val="01E0" w:firstRow="1" w:lastRow="1" w:firstColumn="1" w:lastColumn="1" w:noHBand="0" w:noVBand="0"/>
      </w:tblPr>
      <w:tblGrid>
        <w:gridCol w:w="3933"/>
        <w:gridCol w:w="1071"/>
        <w:gridCol w:w="285"/>
        <w:gridCol w:w="1077"/>
        <w:gridCol w:w="285"/>
        <w:gridCol w:w="1065"/>
        <w:gridCol w:w="267"/>
        <w:gridCol w:w="1086"/>
      </w:tblGrid>
      <w:tr w:rsidR="00A1554E" w:rsidRPr="006B321E" w14:paraId="41CFAC8D" w14:textId="77777777" w:rsidTr="003F5614">
        <w:tc>
          <w:tcPr>
            <w:tcW w:w="3933" w:type="dxa"/>
          </w:tcPr>
          <w:p w14:paraId="184D0322" w14:textId="77777777" w:rsidR="00A1554E" w:rsidRPr="00CB17E1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36" w:type="dxa"/>
            <w:gridSpan w:val="7"/>
            <w:hideMark/>
          </w:tcPr>
          <w:p w14:paraId="5D7DE539" w14:textId="77777777" w:rsidR="00A1554E" w:rsidRPr="00CB17E1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A1554E" w:rsidRPr="006B321E" w14:paraId="402673E4" w14:textId="77777777" w:rsidTr="003F5614">
        <w:tc>
          <w:tcPr>
            <w:tcW w:w="3933" w:type="dxa"/>
          </w:tcPr>
          <w:p w14:paraId="571B65D4" w14:textId="77777777" w:rsidR="00A1554E" w:rsidRPr="00CB17E1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1E503B" w14:textId="77777777" w:rsidR="00A1554E" w:rsidRPr="00CB17E1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12F8B596" w14:textId="77777777" w:rsidR="00A1554E" w:rsidRPr="00CB17E1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5B0046" w14:textId="77777777" w:rsidR="00A1554E" w:rsidRPr="00CB17E1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C84CC6" w:rsidRPr="006B321E" w14:paraId="575A06F9" w14:textId="77777777" w:rsidTr="003F5614">
        <w:trPr>
          <w:trHeight w:val="351"/>
        </w:trPr>
        <w:tc>
          <w:tcPr>
            <w:tcW w:w="3933" w:type="dxa"/>
          </w:tcPr>
          <w:p w14:paraId="1E38D257" w14:textId="77777777" w:rsidR="00C84CC6" w:rsidRPr="00CB17E1" w:rsidRDefault="00C84CC6" w:rsidP="006B321E">
            <w:pPr>
              <w:tabs>
                <w:tab w:val="clear" w:pos="454"/>
                <w:tab w:val="clear" w:pos="680"/>
                <w:tab w:val="left" w:pos="0"/>
                <w:tab w:val="left" w:pos="6282"/>
              </w:tabs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EA0549" w14:textId="679B949E" w:rsidR="00C84CC6" w:rsidRPr="00CB17E1" w:rsidRDefault="005F3B63" w:rsidP="006B321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3F5614" w:rsidRPr="00CB17E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85" w:type="dxa"/>
            <w:vAlign w:val="bottom"/>
          </w:tcPr>
          <w:p w14:paraId="20D98568" w14:textId="77777777" w:rsidR="00C84CC6" w:rsidRPr="00CB17E1" w:rsidRDefault="00C84CC6" w:rsidP="006B321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DFAFFC" w14:textId="42551D20" w:rsidR="00C84CC6" w:rsidRPr="00CB17E1" w:rsidRDefault="005F3B63" w:rsidP="006B321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3F5614" w:rsidRPr="00CB17E1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285" w:type="dxa"/>
            <w:vAlign w:val="bottom"/>
          </w:tcPr>
          <w:p w14:paraId="476F4225" w14:textId="77777777" w:rsidR="00C84CC6" w:rsidRPr="00CB17E1" w:rsidRDefault="00C84CC6" w:rsidP="006B321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4958FD" w14:textId="2FECDC72" w:rsidR="00C84CC6" w:rsidRPr="00CB17E1" w:rsidRDefault="005F3B63" w:rsidP="006B321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3F5614" w:rsidRPr="00CB17E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67" w:type="dxa"/>
            <w:vAlign w:val="bottom"/>
          </w:tcPr>
          <w:p w14:paraId="22E7A9B2" w14:textId="77777777" w:rsidR="00C84CC6" w:rsidRPr="00CB17E1" w:rsidRDefault="00C84CC6" w:rsidP="006B321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65C597" w14:textId="3D13C802" w:rsidR="00C84CC6" w:rsidRPr="00CB17E1" w:rsidRDefault="005F3B63" w:rsidP="006B321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3F5614" w:rsidRPr="00CB17E1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452425" w:rsidRPr="006B321E" w14:paraId="29826B4A" w14:textId="77777777" w:rsidTr="00CB17E1">
        <w:trPr>
          <w:trHeight w:val="203"/>
        </w:trPr>
        <w:tc>
          <w:tcPr>
            <w:tcW w:w="3933" w:type="dxa"/>
          </w:tcPr>
          <w:p w14:paraId="33CA657C" w14:textId="77777777" w:rsidR="00452425" w:rsidRPr="00CB17E1" w:rsidRDefault="00452425" w:rsidP="006B321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</w:tcPr>
          <w:p w14:paraId="76A41684" w14:textId="77777777" w:rsidR="00452425" w:rsidRPr="00CB17E1" w:rsidRDefault="00452425" w:rsidP="006B321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5" w:type="dxa"/>
          </w:tcPr>
          <w:p w14:paraId="1000C94E" w14:textId="77777777" w:rsidR="00452425" w:rsidRPr="00CB17E1" w:rsidRDefault="00452425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</w:tcPr>
          <w:p w14:paraId="093778DA" w14:textId="77777777" w:rsidR="00452425" w:rsidRPr="00CB17E1" w:rsidRDefault="00452425" w:rsidP="006B321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5" w:type="dxa"/>
          </w:tcPr>
          <w:p w14:paraId="3023E98F" w14:textId="77777777" w:rsidR="00452425" w:rsidRPr="00CB17E1" w:rsidRDefault="00452425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6CC3ECC9" w14:textId="77777777" w:rsidR="00452425" w:rsidRPr="00CB17E1" w:rsidRDefault="00452425" w:rsidP="006B321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" w:type="dxa"/>
          </w:tcPr>
          <w:p w14:paraId="335FD30E" w14:textId="77777777" w:rsidR="00452425" w:rsidRPr="00CB17E1" w:rsidRDefault="00452425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7E30999F" w14:textId="77777777" w:rsidR="00452425" w:rsidRPr="00CB17E1" w:rsidRDefault="00452425" w:rsidP="006B321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1554E" w:rsidRPr="006B321E" w14:paraId="00DF9F66" w14:textId="77777777" w:rsidTr="003F5614">
        <w:trPr>
          <w:trHeight w:val="113"/>
        </w:trPr>
        <w:tc>
          <w:tcPr>
            <w:tcW w:w="3933" w:type="dxa"/>
            <w:hideMark/>
          </w:tcPr>
          <w:p w14:paraId="0B5AB98C" w14:textId="77777777" w:rsidR="00A1554E" w:rsidRPr="00CB17E1" w:rsidRDefault="00A1554E" w:rsidP="006B321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B17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071" w:type="dxa"/>
            <w:shd w:val="clear" w:color="auto" w:fill="auto"/>
          </w:tcPr>
          <w:p w14:paraId="328CE429" w14:textId="77777777" w:rsidR="00A1554E" w:rsidRPr="00CB17E1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5" w:type="dxa"/>
          </w:tcPr>
          <w:p w14:paraId="6219CA7D" w14:textId="77777777" w:rsidR="00A1554E" w:rsidRPr="00CB17E1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27A1633" w14:textId="77777777" w:rsidR="00A1554E" w:rsidRPr="00CB17E1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5" w:type="dxa"/>
          </w:tcPr>
          <w:p w14:paraId="70B24E82" w14:textId="77777777" w:rsidR="00A1554E" w:rsidRPr="00CB17E1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5" w:type="dxa"/>
          </w:tcPr>
          <w:p w14:paraId="037AC2F9" w14:textId="77777777" w:rsidR="00A1554E" w:rsidRPr="00CB17E1" w:rsidRDefault="00A1554E" w:rsidP="006B321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" w:type="dxa"/>
          </w:tcPr>
          <w:p w14:paraId="179673BF" w14:textId="77777777" w:rsidR="00A1554E" w:rsidRPr="00CB17E1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01E31D17" w14:textId="77777777" w:rsidR="00A1554E" w:rsidRPr="00CB17E1" w:rsidRDefault="00A1554E" w:rsidP="006B32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933B4" w:rsidRPr="006B321E" w14:paraId="53307B95" w14:textId="77777777" w:rsidTr="003F5614">
        <w:trPr>
          <w:trHeight w:val="171"/>
        </w:trPr>
        <w:tc>
          <w:tcPr>
            <w:tcW w:w="3933" w:type="dxa"/>
            <w:hideMark/>
          </w:tcPr>
          <w:p w14:paraId="1DF2CDB2" w14:textId="77777777" w:rsidR="00B933B4" w:rsidRPr="00CB17E1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ไม่เกิน </w:t>
            </w:r>
            <w:r w:rsidRPr="00CB17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 </w:t>
            </w:r>
            <w:r w:rsidRPr="00CB17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71" w:type="dxa"/>
            <w:shd w:val="clear" w:color="auto" w:fill="auto"/>
          </w:tcPr>
          <w:p w14:paraId="06C9F4A3" w14:textId="16A054C4" w:rsidR="00B933B4" w:rsidRPr="00450275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0275">
              <w:rPr>
                <w:rFonts w:ascii="Browallia New" w:hAnsi="Browallia New" w:cs="Browallia New"/>
                <w:sz w:val="24"/>
                <w:szCs w:val="24"/>
              </w:rPr>
              <w:t>12,537</w:t>
            </w:r>
          </w:p>
        </w:tc>
        <w:tc>
          <w:tcPr>
            <w:tcW w:w="285" w:type="dxa"/>
          </w:tcPr>
          <w:p w14:paraId="0CBAC2C9" w14:textId="77777777" w:rsidR="00B933B4" w:rsidRPr="00CB17E1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3CF3F45" w14:textId="4B0F8CA8" w:rsidR="00B933B4" w:rsidRPr="00CB17E1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</w:rPr>
              <w:t>6,334</w:t>
            </w:r>
          </w:p>
        </w:tc>
        <w:tc>
          <w:tcPr>
            <w:tcW w:w="285" w:type="dxa"/>
          </w:tcPr>
          <w:p w14:paraId="70BB1CA2" w14:textId="77777777" w:rsidR="00B933B4" w:rsidRPr="00CB17E1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5" w:type="dxa"/>
          </w:tcPr>
          <w:p w14:paraId="55465DEC" w14:textId="2FEC4C5B" w:rsidR="00B933B4" w:rsidRPr="00CB17E1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</w:rPr>
              <w:t>12,537</w:t>
            </w:r>
          </w:p>
        </w:tc>
        <w:tc>
          <w:tcPr>
            <w:tcW w:w="267" w:type="dxa"/>
          </w:tcPr>
          <w:p w14:paraId="078E164E" w14:textId="77777777" w:rsidR="00B933B4" w:rsidRPr="00CB17E1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70FA7391" w14:textId="57919FD0" w:rsidR="00B933B4" w:rsidRPr="00CB17E1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</w:rPr>
              <w:t>6,326</w:t>
            </w:r>
          </w:p>
        </w:tc>
      </w:tr>
      <w:tr w:rsidR="00B933B4" w:rsidRPr="006B321E" w14:paraId="04942568" w14:textId="77777777" w:rsidTr="003F5614">
        <w:trPr>
          <w:trHeight w:val="173"/>
        </w:trPr>
        <w:tc>
          <w:tcPr>
            <w:tcW w:w="3933" w:type="dxa"/>
            <w:hideMark/>
          </w:tcPr>
          <w:p w14:paraId="0601F15A" w14:textId="3CE386CD" w:rsidR="00B933B4" w:rsidRPr="00CB17E1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เกิน </w:t>
            </w:r>
            <w:r w:rsidRPr="00CB17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 </w:t>
            </w:r>
            <w:r w:rsidRPr="00CB17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ปี แต่ไม่เกิน </w:t>
            </w:r>
            <w:r w:rsidRPr="00CB17E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5 </w:t>
            </w:r>
            <w:r w:rsidRPr="00CB17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4C498" w14:textId="1FE09149" w:rsidR="00B933B4" w:rsidRPr="00450275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0275">
              <w:rPr>
                <w:rFonts w:ascii="Browallia New" w:hAnsi="Browallia New" w:cs="Browallia New"/>
                <w:sz w:val="24"/>
                <w:szCs w:val="24"/>
              </w:rPr>
              <w:t>10,099</w:t>
            </w:r>
          </w:p>
        </w:tc>
        <w:tc>
          <w:tcPr>
            <w:tcW w:w="285" w:type="dxa"/>
          </w:tcPr>
          <w:p w14:paraId="4D46A5DA" w14:textId="77777777" w:rsidR="00B933B4" w:rsidRPr="00CB17E1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558399" w14:textId="2E93E21F" w:rsidR="00B933B4" w:rsidRPr="00CB17E1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</w:rPr>
              <w:t>5,124</w:t>
            </w:r>
          </w:p>
        </w:tc>
        <w:tc>
          <w:tcPr>
            <w:tcW w:w="285" w:type="dxa"/>
          </w:tcPr>
          <w:p w14:paraId="2DA65189" w14:textId="77777777" w:rsidR="00B933B4" w:rsidRPr="00CB17E1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2BD26" w14:textId="173A0EEF" w:rsidR="00B933B4" w:rsidRPr="00CB17E1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</w:rPr>
              <w:t>10,099</w:t>
            </w:r>
          </w:p>
        </w:tc>
        <w:tc>
          <w:tcPr>
            <w:tcW w:w="267" w:type="dxa"/>
          </w:tcPr>
          <w:p w14:paraId="786F4679" w14:textId="77777777" w:rsidR="00B933B4" w:rsidRPr="00CB17E1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F90D5" w14:textId="08ACC8DB" w:rsidR="00B933B4" w:rsidRPr="00CB17E1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</w:rPr>
              <w:t>5,124</w:t>
            </w:r>
          </w:p>
        </w:tc>
      </w:tr>
      <w:tr w:rsidR="00B933B4" w:rsidRPr="006B321E" w14:paraId="15C7591B" w14:textId="77777777" w:rsidTr="003F5614">
        <w:trPr>
          <w:trHeight w:val="173"/>
        </w:trPr>
        <w:tc>
          <w:tcPr>
            <w:tcW w:w="3933" w:type="dxa"/>
            <w:hideMark/>
          </w:tcPr>
          <w:p w14:paraId="426BBB15" w14:textId="77777777" w:rsidR="00B933B4" w:rsidRPr="00CB17E1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F4E63A" w14:textId="38D5ED7F" w:rsidR="00B933B4" w:rsidRPr="00450275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8" w:right="-2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0275">
              <w:rPr>
                <w:rFonts w:ascii="Browallia New" w:hAnsi="Browallia New" w:cs="Browallia New"/>
                <w:sz w:val="24"/>
                <w:szCs w:val="24"/>
              </w:rPr>
              <w:t>22,636</w:t>
            </w:r>
          </w:p>
        </w:tc>
        <w:tc>
          <w:tcPr>
            <w:tcW w:w="285" w:type="dxa"/>
          </w:tcPr>
          <w:p w14:paraId="0331117F" w14:textId="77777777" w:rsidR="00B933B4" w:rsidRPr="00CB17E1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0C78E120" w14:textId="7A5697F9" w:rsidR="00B933B4" w:rsidRPr="00CB17E1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</w:rPr>
              <w:t>11,458</w:t>
            </w:r>
          </w:p>
        </w:tc>
        <w:tc>
          <w:tcPr>
            <w:tcW w:w="285" w:type="dxa"/>
          </w:tcPr>
          <w:p w14:paraId="14612DA5" w14:textId="77777777" w:rsidR="00B933B4" w:rsidRPr="00CB17E1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right w:val="nil"/>
            </w:tcBorders>
          </w:tcPr>
          <w:p w14:paraId="6F20D311" w14:textId="295BB26E" w:rsidR="00B933B4" w:rsidRPr="00CB17E1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8" w:right="-2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</w:rPr>
              <w:t>22,636</w:t>
            </w:r>
          </w:p>
        </w:tc>
        <w:tc>
          <w:tcPr>
            <w:tcW w:w="267" w:type="dxa"/>
          </w:tcPr>
          <w:p w14:paraId="594E36B6" w14:textId="77777777" w:rsidR="00B933B4" w:rsidRPr="00CB17E1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nil"/>
            </w:tcBorders>
          </w:tcPr>
          <w:p w14:paraId="2895CC32" w14:textId="67A22850" w:rsidR="00B933B4" w:rsidRPr="00CB17E1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8" w:right="-2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</w:rPr>
              <w:t>11,450</w:t>
            </w:r>
          </w:p>
        </w:tc>
      </w:tr>
      <w:tr w:rsidR="00B933B4" w:rsidRPr="006B321E" w14:paraId="701B5D8E" w14:textId="77777777" w:rsidTr="003F5614">
        <w:trPr>
          <w:trHeight w:val="173"/>
        </w:trPr>
        <w:tc>
          <w:tcPr>
            <w:tcW w:w="3933" w:type="dxa"/>
          </w:tcPr>
          <w:p w14:paraId="1DFD24C6" w14:textId="245D4724" w:rsidR="00B933B4" w:rsidRPr="00CB17E1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B17E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CB17E1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</w:tcPr>
          <w:p w14:paraId="13787B93" w14:textId="0204F8BB" w:rsidR="00B933B4" w:rsidRPr="00450275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8" w:right="-2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0275">
              <w:rPr>
                <w:rFonts w:ascii="Browallia New" w:hAnsi="Browallia New" w:cs="Browallia New"/>
                <w:sz w:val="24"/>
                <w:szCs w:val="24"/>
              </w:rPr>
              <w:t>(495)</w:t>
            </w:r>
          </w:p>
        </w:tc>
        <w:tc>
          <w:tcPr>
            <w:tcW w:w="285" w:type="dxa"/>
          </w:tcPr>
          <w:p w14:paraId="1029805C" w14:textId="77777777" w:rsidR="00B933B4" w:rsidRPr="00CB17E1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32E079D" w14:textId="67112E0E" w:rsidR="00B933B4" w:rsidRPr="00CB17E1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</w:rPr>
              <w:t>(495)</w:t>
            </w:r>
          </w:p>
        </w:tc>
        <w:tc>
          <w:tcPr>
            <w:tcW w:w="285" w:type="dxa"/>
          </w:tcPr>
          <w:p w14:paraId="37E6E2BC" w14:textId="77777777" w:rsidR="00B933B4" w:rsidRPr="00CB17E1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F9511D3" w14:textId="3DD8E401" w:rsidR="00B933B4" w:rsidRPr="00CB17E1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8" w:right="-2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</w:rPr>
              <w:t>(495)</w:t>
            </w:r>
          </w:p>
        </w:tc>
        <w:tc>
          <w:tcPr>
            <w:tcW w:w="267" w:type="dxa"/>
          </w:tcPr>
          <w:p w14:paraId="04D9A918" w14:textId="77777777" w:rsidR="00B933B4" w:rsidRPr="00CB17E1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2D389E3D" w14:textId="52F16C17" w:rsidR="00B933B4" w:rsidRPr="00CB17E1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8" w:right="-2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</w:rPr>
              <w:t>(495)</w:t>
            </w:r>
          </w:p>
        </w:tc>
      </w:tr>
      <w:tr w:rsidR="00B933B4" w:rsidRPr="006B321E" w14:paraId="2D3E22B2" w14:textId="77777777" w:rsidTr="003F5614">
        <w:trPr>
          <w:trHeight w:val="173"/>
        </w:trPr>
        <w:tc>
          <w:tcPr>
            <w:tcW w:w="3933" w:type="dxa"/>
            <w:hideMark/>
          </w:tcPr>
          <w:p w14:paraId="1BB22A77" w14:textId="77777777" w:rsidR="00B933B4" w:rsidRPr="00CB17E1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B17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รายได้ทางการเงินรอรับรู้</w:t>
            </w: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13DFEA" w14:textId="13C6DE60" w:rsidR="00B933B4" w:rsidRPr="00450275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0275">
              <w:rPr>
                <w:rFonts w:ascii="Browallia New" w:hAnsi="Browallia New" w:cs="Browallia New"/>
                <w:sz w:val="24"/>
                <w:szCs w:val="24"/>
              </w:rPr>
              <w:t>(2,397)</w:t>
            </w:r>
          </w:p>
        </w:tc>
        <w:tc>
          <w:tcPr>
            <w:tcW w:w="285" w:type="dxa"/>
          </w:tcPr>
          <w:p w14:paraId="1E81CED4" w14:textId="77777777" w:rsidR="00B933B4" w:rsidRPr="00CB17E1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</w:tcPr>
          <w:p w14:paraId="74E8650B" w14:textId="1920C001" w:rsidR="00B933B4" w:rsidRPr="00CB17E1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</w:rPr>
              <w:t>(832)</w:t>
            </w:r>
          </w:p>
        </w:tc>
        <w:tc>
          <w:tcPr>
            <w:tcW w:w="285" w:type="dxa"/>
          </w:tcPr>
          <w:p w14:paraId="12794285" w14:textId="77777777" w:rsidR="00B933B4" w:rsidRPr="00CB17E1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50F9B4F8" w14:textId="44AFBD20" w:rsidR="00B933B4" w:rsidRPr="00CB17E1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</w:rPr>
              <w:t>(2,397)</w:t>
            </w:r>
          </w:p>
        </w:tc>
        <w:tc>
          <w:tcPr>
            <w:tcW w:w="267" w:type="dxa"/>
          </w:tcPr>
          <w:p w14:paraId="16A060F8" w14:textId="77777777" w:rsidR="00B933B4" w:rsidRPr="00CB17E1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21B4B987" w14:textId="12CC7ED5" w:rsidR="00B933B4" w:rsidRPr="00CB17E1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</w:rPr>
              <w:t>(832)</w:t>
            </w:r>
          </w:p>
        </w:tc>
      </w:tr>
      <w:tr w:rsidR="00B933B4" w:rsidRPr="006B321E" w14:paraId="6ADE2B97" w14:textId="77777777" w:rsidTr="003F5614">
        <w:trPr>
          <w:trHeight w:val="173"/>
        </w:trPr>
        <w:tc>
          <w:tcPr>
            <w:tcW w:w="3933" w:type="dxa"/>
            <w:hideMark/>
          </w:tcPr>
          <w:p w14:paraId="43C5D869" w14:textId="77777777" w:rsidR="00B933B4" w:rsidRPr="00CB17E1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0C1481" w14:textId="4F4DC472" w:rsidR="00B933B4" w:rsidRPr="00450275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0275">
              <w:rPr>
                <w:rFonts w:ascii="Browallia New" w:hAnsi="Browallia New" w:cs="Browallia New"/>
                <w:sz w:val="24"/>
                <w:szCs w:val="24"/>
              </w:rPr>
              <w:t>19,744</w:t>
            </w:r>
          </w:p>
        </w:tc>
        <w:tc>
          <w:tcPr>
            <w:tcW w:w="285" w:type="dxa"/>
          </w:tcPr>
          <w:p w14:paraId="227B62F8" w14:textId="77777777" w:rsidR="00B933B4" w:rsidRPr="00CB17E1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909038" w14:textId="1872B5F1" w:rsidR="00B933B4" w:rsidRPr="00CB17E1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</w:rPr>
              <w:t>10,131</w:t>
            </w:r>
          </w:p>
        </w:tc>
        <w:tc>
          <w:tcPr>
            <w:tcW w:w="285" w:type="dxa"/>
          </w:tcPr>
          <w:p w14:paraId="2EF9A32A" w14:textId="77777777" w:rsidR="00B933B4" w:rsidRPr="00CB17E1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F54E9C" w14:textId="24F74866" w:rsidR="00B933B4" w:rsidRPr="00CB17E1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</w:rPr>
              <w:t>19,744</w:t>
            </w:r>
          </w:p>
        </w:tc>
        <w:tc>
          <w:tcPr>
            <w:tcW w:w="267" w:type="dxa"/>
          </w:tcPr>
          <w:p w14:paraId="12D59409" w14:textId="77777777" w:rsidR="00B933B4" w:rsidRPr="00CB17E1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CDD2F" w14:textId="4A2A6800" w:rsidR="00B933B4" w:rsidRPr="00CB17E1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</w:rPr>
              <w:t>10,123</w:t>
            </w:r>
          </w:p>
        </w:tc>
      </w:tr>
      <w:tr w:rsidR="00B933B4" w:rsidRPr="006B321E" w14:paraId="3DDD9A1F" w14:textId="77777777" w:rsidTr="003F5614">
        <w:trPr>
          <w:trHeight w:val="173"/>
        </w:trPr>
        <w:tc>
          <w:tcPr>
            <w:tcW w:w="3933" w:type="dxa"/>
            <w:hideMark/>
          </w:tcPr>
          <w:p w14:paraId="683B1FB0" w14:textId="77777777" w:rsidR="00B933B4" w:rsidRPr="00CB17E1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B17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CB17E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B8911" w14:textId="75762366" w:rsidR="00B933B4" w:rsidRPr="00450275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0275">
              <w:rPr>
                <w:rFonts w:ascii="Browallia New" w:hAnsi="Browallia New" w:cs="Browallia New"/>
                <w:sz w:val="24"/>
                <w:szCs w:val="24"/>
              </w:rPr>
              <w:t>(10,266)</w:t>
            </w:r>
          </w:p>
        </w:tc>
        <w:tc>
          <w:tcPr>
            <w:tcW w:w="285" w:type="dxa"/>
          </w:tcPr>
          <w:p w14:paraId="6A061AC1" w14:textId="77777777" w:rsidR="00B933B4" w:rsidRPr="00CB17E1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D4631" w14:textId="03BA8E49" w:rsidR="00B933B4" w:rsidRPr="00CB17E1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</w:rPr>
              <w:t>(5,305)</w:t>
            </w:r>
          </w:p>
        </w:tc>
        <w:tc>
          <w:tcPr>
            <w:tcW w:w="285" w:type="dxa"/>
          </w:tcPr>
          <w:p w14:paraId="54BA84BD" w14:textId="77777777" w:rsidR="00B933B4" w:rsidRPr="00CB17E1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8336AE" w14:textId="3DA12761" w:rsidR="00B933B4" w:rsidRPr="00CB17E1" w:rsidRDefault="00B933B4" w:rsidP="00B933B4">
            <w:pPr>
              <w:tabs>
                <w:tab w:val="clear" w:pos="227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5"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</w:rPr>
              <w:t>(10,266)</w:t>
            </w:r>
          </w:p>
        </w:tc>
        <w:tc>
          <w:tcPr>
            <w:tcW w:w="267" w:type="dxa"/>
          </w:tcPr>
          <w:p w14:paraId="4ED579E4" w14:textId="77777777" w:rsidR="00B933B4" w:rsidRPr="00CB17E1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20102" w14:textId="57E4B1CC" w:rsidR="00B933B4" w:rsidRPr="00CB17E1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</w:rPr>
              <w:t>(5,297)</w:t>
            </w:r>
          </w:p>
        </w:tc>
      </w:tr>
      <w:tr w:rsidR="00B933B4" w14:paraId="25F995E3" w14:textId="77777777" w:rsidTr="003F5614">
        <w:trPr>
          <w:trHeight w:val="173"/>
        </w:trPr>
        <w:tc>
          <w:tcPr>
            <w:tcW w:w="3933" w:type="dxa"/>
            <w:hideMark/>
          </w:tcPr>
          <w:p w14:paraId="796E5C6B" w14:textId="77777777" w:rsidR="00B933B4" w:rsidRPr="00CB17E1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19DC67D0" w14:textId="50390607" w:rsidR="00B933B4" w:rsidRPr="00450275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0275">
              <w:rPr>
                <w:rFonts w:ascii="Browallia New" w:hAnsi="Browallia New" w:cs="Browallia New"/>
                <w:sz w:val="24"/>
                <w:szCs w:val="24"/>
              </w:rPr>
              <w:t>9,478</w:t>
            </w:r>
          </w:p>
        </w:tc>
        <w:tc>
          <w:tcPr>
            <w:tcW w:w="285" w:type="dxa"/>
          </w:tcPr>
          <w:p w14:paraId="3787629E" w14:textId="77777777" w:rsidR="00B933B4" w:rsidRPr="00CB17E1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FDF08E2" w14:textId="26F12EAF" w:rsidR="00B933B4" w:rsidRPr="00CB17E1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</w:rPr>
              <w:t>4,826</w:t>
            </w:r>
          </w:p>
        </w:tc>
        <w:tc>
          <w:tcPr>
            <w:tcW w:w="285" w:type="dxa"/>
          </w:tcPr>
          <w:p w14:paraId="0A64BCDE" w14:textId="77777777" w:rsidR="00B933B4" w:rsidRPr="00CB17E1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5AE404D" w14:textId="6A708229" w:rsidR="00B933B4" w:rsidRPr="00CB17E1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</w:rPr>
              <w:t>9,478</w:t>
            </w:r>
          </w:p>
        </w:tc>
        <w:tc>
          <w:tcPr>
            <w:tcW w:w="267" w:type="dxa"/>
          </w:tcPr>
          <w:p w14:paraId="18E5B7E5" w14:textId="77777777" w:rsidR="00B933B4" w:rsidRPr="00CB17E1" w:rsidRDefault="00B933B4" w:rsidP="00B933B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FCC9193" w14:textId="7B85CB3A" w:rsidR="00B933B4" w:rsidRPr="00CB17E1" w:rsidRDefault="00B933B4" w:rsidP="00B933B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B17E1">
              <w:rPr>
                <w:rFonts w:ascii="Browallia New" w:hAnsi="Browallia New" w:cs="Browallia New"/>
                <w:sz w:val="24"/>
                <w:szCs w:val="24"/>
              </w:rPr>
              <w:t>4,826</w:t>
            </w:r>
          </w:p>
        </w:tc>
      </w:tr>
    </w:tbl>
    <w:p w14:paraId="77676B4B" w14:textId="77777777" w:rsidR="00AC2339" w:rsidRPr="00E17D5D" w:rsidRDefault="00AC2339" w:rsidP="00CB17E1">
      <w:pPr>
        <w:spacing w:line="240" w:lineRule="auto"/>
        <w:ind w:right="-45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33D4511" w14:textId="703971A7" w:rsidR="00B41F2D" w:rsidRDefault="00A1554E" w:rsidP="00D75B3E">
      <w:pPr>
        <w:spacing w:line="240" w:lineRule="auto"/>
        <w:ind w:left="450" w:right="-4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B321E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บริษัทได้ทำสัญญาให้เช่าเครื่องมือแพทย์กับลูกค้า มีระยะเวลา </w:t>
      </w:r>
      <w:r w:rsidRPr="006B321E">
        <w:rPr>
          <w:rFonts w:ascii="Browallia New" w:hAnsi="Browallia New" w:cs="Browallia New"/>
          <w:sz w:val="28"/>
          <w:szCs w:val="28"/>
          <w:lang w:val="en-GB"/>
        </w:rPr>
        <w:t xml:space="preserve">6 </w:t>
      </w:r>
      <w:r w:rsidRPr="006B321E">
        <w:rPr>
          <w:rFonts w:ascii="Browallia New" w:hAnsi="Browallia New" w:cs="Browallia New"/>
          <w:sz w:val="28"/>
          <w:szCs w:val="28"/>
          <w:cs/>
          <w:lang w:val="en-GB"/>
        </w:rPr>
        <w:t>เดือน</w:t>
      </w:r>
      <w:r w:rsidRPr="006B321E">
        <w:rPr>
          <w:rFonts w:ascii="Browallia New" w:hAnsi="Browallia New" w:cs="Browallia New"/>
          <w:sz w:val="28"/>
          <w:szCs w:val="28"/>
          <w:lang w:val="en-GB"/>
        </w:rPr>
        <w:t xml:space="preserve"> - 4 </w:t>
      </w:r>
      <w:r w:rsidRPr="006B321E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</w:p>
    <w:p w14:paraId="66CA03D5" w14:textId="77777777" w:rsidR="000222DB" w:rsidRPr="006B321E" w:rsidRDefault="000222DB" w:rsidP="00D75B3E">
      <w:pPr>
        <w:spacing w:line="240" w:lineRule="auto"/>
        <w:ind w:left="450" w:right="-4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42510D2" w14:textId="77777777" w:rsidR="00A05EB4" w:rsidRPr="006B321E" w:rsidRDefault="00A05EB4" w:rsidP="00AE6BB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B321E">
        <w:rPr>
          <w:rFonts w:ascii="Browallia New" w:hAnsi="Browallia New" w:cs="Browallia New" w:hint="cs"/>
          <w:sz w:val="28"/>
          <w:szCs w:val="28"/>
          <w:u w:val="single"/>
          <w:cs/>
        </w:rPr>
        <w:t>เงินฝากธนาคารที่มีข้อจำกัดในการใช้</w:t>
      </w:r>
    </w:p>
    <w:p w14:paraId="7D033EC0" w14:textId="77777777" w:rsidR="00A05EB4" w:rsidRPr="006B321E" w:rsidRDefault="00A05EB4" w:rsidP="00AE6BB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08B37BA" w14:textId="230E603F" w:rsidR="001B348D" w:rsidRDefault="001B348D" w:rsidP="00C84CC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B321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6B321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6B321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6B321E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Pr="006B321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F3B63">
        <w:rPr>
          <w:rFonts w:ascii="Browallia New" w:hAnsi="Browallia New" w:cs="Browallia New"/>
          <w:sz w:val="28"/>
          <w:szCs w:val="28"/>
          <w:lang w:val="en-GB"/>
        </w:rPr>
        <w:t>256</w:t>
      </w:r>
      <w:r w:rsidR="003F5614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B321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F30B4"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  <w:r w:rsidR="00EF30B4">
        <w:rPr>
          <w:rFonts w:ascii="Browallia New" w:hAnsi="Browallia New" w:cs="Browallia New"/>
          <w:sz w:val="28"/>
          <w:szCs w:val="28"/>
        </w:rPr>
        <w:t xml:space="preserve"> </w:t>
      </w:r>
      <w:r w:rsidR="005F3B63">
        <w:rPr>
          <w:rFonts w:ascii="Browallia New" w:hAnsi="Browallia New" w:cs="Browallia New"/>
          <w:sz w:val="28"/>
          <w:szCs w:val="28"/>
        </w:rPr>
        <w:t>25</w:t>
      </w:r>
      <w:r w:rsidR="003F5614">
        <w:rPr>
          <w:rFonts w:ascii="Browallia New" w:hAnsi="Browallia New" w:cs="Browallia New"/>
          <w:sz w:val="28"/>
          <w:szCs w:val="28"/>
        </w:rPr>
        <w:t>60</w:t>
      </w:r>
      <w:r w:rsidR="00EF30B4">
        <w:rPr>
          <w:rFonts w:ascii="Browallia New" w:hAnsi="Browallia New" w:cs="Browallia New"/>
          <w:sz w:val="28"/>
          <w:szCs w:val="28"/>
        </w:rPr>
        <w:t xml:space="preserve"> </w:t>
      </w:r>
      <w:r w:rsidR="003871F9" w:rsidRPr="006B321E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บริษัทมีเงินฝากออมทรัพย์</w:t>
      </w:r>
      <w:r w:rsidRPr="006B321E">
        <w:rPr>
          <w:rFonts w:ascii="Browallia New" w:hAnsi="Browallia New" w:cs="Browallia New"/>
          <w:sz w:val="28"/>
          <w:szCs w:val="28"/>
          <w:cs/>
          <w:lang w:val="en-GB"/>
        </w:rPr>
        <w:t>จำนวน</w:t>
      </w:r>
      <w:r w:rsidR="00E17FAB" w:rsidRPr="006B321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76768B" w:rsidRPr="00B31D4A">
        <w:rPr>
          <w:rFonts w:ascii="Browallia New" w:hAnsi="Browallia New" w:cs="Browallia New"/>
          <w:sz w:val="28"/>
          <w:szCs w:val="28"/>
          <w:lang w:val="en-GB"/>
        </w:rPr>
        <w:t>15.6</w:t>
      </w:r>
      <w:r w:rsidR="00366FB8">
        <w:rPr>
          <w:rFonts w:ascii="Browallia New" w:hAnsi="Browallia New" w:cs="Browallia New"/>
          <w:sz w:val="28"/>
          <w:szCs w:val="28"/>
          <w:lang w:val="en-GB"/>
        </w:rPr>
        <w:t>9</w:t>
      </w:r>
      <w:r w:rsidRPr="006B321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B321E"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</w:t>
      </w:r>
      <w:r w:rsidR="00EF30B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F30B4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 </w:t>
      </w:r>
      <w:r w:rsidR="003F5614">
        <w:rPr>
          <w:rFonts w:ascii="Browallia New" w:hAnsi="Browallia New" w:cs="Browallia New"/>
          <w:sz w:val="28"/>
          <w:szCs w:val="28"/>
          <w:lang w:val="en-GB"/>
        </w:rPr>
        <w:t>15.63</w:t>
      </w:r>
      <w:r w:rsidR="005F3B63" w:rsidRPr="006B321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F30B4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547774">
        <w:rPr>
          <w:rFonts w:ascii="Browallia New" w:hAnsi="Browallia New" w:cs="Browallia New"/>
          <w:sz w:val="28"/>
          <w:szCs w:val="28"/>
        </w:rPr>
        <w:t xml:space="preserve"> </w:t>
      </w:r>
      <w:r w:rsidR="00547774">
        <w:rPr>
          <w:rFonts w:ascii="Browallia New" w:hAnsi="Browallia New" w:cs="Browallia New" w:hint="cs"/>
          <w:sz w:val="28"/>
          <w:szCs w:val="28"/>
          <w:cs/>
        </w:rPr>
        <w:t>ตามลำดับ</w:t>
      </w:r>
      <w:r w:rsidRPr="006B321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F272F3" w:rsidRPr="006B321E">
        <w:rPr>
          <w:rFonts w:ascii="Browallia New" w:hAnsi="Browallia New" w:cs="Browallia New" w:hint="cs"/>
          <w:sz w:val="28"/>
          <w:szCs w:val="28"/>
          <w:cs/>
          <w:lang w:val="en-GB"/>
        </w:rPr>
        <w:t>ซึ่ง</w:t>
      </w:r>
      <w:r w:rsidRPr="006B321E">
        <w:rPr>
          <w:rFonts w:ascii="Browallia New" w:hAnsi="Browallia New" w:cs="Browallia New"/>
          <w:sz w:val="28"/>
          <w:szCs w:val="28"/>
          <w:cs/>
          <w:lang w:val="en-GB"/>
        </w:rPr>
        <w:t>มีข้อจำกัดในการใช้เนื่องจากนำไปค้ำประกันตามสัญญาเงินกู้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14:paraId="05DE4FB6" w14:textId="77777777" w:rsidR="00E3105C" w:rsidRDefault="00E3105C" w:rsidP="00251B35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B1184D8" w14:textId="03ADF5EE" w:rsidR="00C04DF6" w:rsidRPr="00B5610D" w:rsidRDefault="005753E0" w:rsidP="001A05B7">
      <w:pPr>
        <w:pStyle w:val="CordiaNew"/>
        <w:numPr>
          <w:ilvl w:val="0"/>
          <w:numId w:val="16"/>
        </w:numPr>
        <w:tabs>
          <w:tab w:val="clear" w:pos="4153"/>
          <w:tab w:val="num" w:pos="450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B5610D">
        <w:rPr>
          <w:rFonts w:ascii="Browallia New" w:hAnsi="Browallia New" w:cs="Browallia New"/>
          <w:sz w:val="28"/>
          <w:szCs w:val="28"/>
          <w:u w:val="single"/>
          <w:cs/>
        </w:rPr>
        <w:t>เงินลงทุนในบริษัทย่อย</w:t>
      </w:r>
    </w:p>
    <w:p w14:paraId="2A22360D" w14:textId="77777777" w:rsidR="00417310" w:rsidRDefault="00417310" w:rsidP="00417310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913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254"/>
        <w:gridCol w:w="870"/>
        <w:gridCol w:w="839"/>
        <w:gridCol w:w="810"/>
        <w:gridCol w:w="846"/>
        <w:gridCol w:w="954"/>
        <w:gridCol w:w="930"/>
        <w:gridCol w:w="823"/>
        <w:gridCol w:w="791"/>
        <w:gridCol w:w="21"/>
      </w:tblGrid>
      <w:tr w:rsidR="00351638" w:rsidRPr="00351638" w14:paraId="4D80D842" w14:textId="77777777" w:rsidTr="003F5614">
        <w:trPr>
          <w:cantSplit/>
          <w:trHeight w:val="124"/>
        </w:trPr>
        <w:tc>
          <w:tcPr>
            <w:tcW w:w="2254" w:type="dxa"/>
            <w:shd w:val="clear" w:color="auto" w:fill="auto"/>
          </w:tcPr>
          <w:p w14:paraId="7D80538E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3F126FB0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41538B94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D1E8209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</w:tcPr>
          <w:p w14:paraId="566F61DE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519" w:type="dxa"/>
            <w:gridSpan w:val="5"/>
            <w:shd w:val="clear" w:color="auto" w:fill="auto"/>
          </w:tcPr>
          <w:p w14:paraId="0A0A703F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>หน่วย : พันบาท)</w:t>
            </w:r>
          </w:p>
        </w:tc>
      </w:tr>
      <w:tr w:rsidR="00351638" w:rsidRPr="00351638" w14:paraId="0FC153F7" w14:textId="77777777" w:rsidTr="003F5614">
        <w:trPr>
          <w:gridAfter w:val="1"/>
          <w:wAfter w:w="21" w:type="dxa"/>
          <w:cantSplit/>
        </w:trPr>
        <w:tc>
          <w:tcPr>
            <w:tcW w:w="2254" w:type="dxa"/>
            <w:shd w:val="clear" w:color="auto" w:fill="auto"/>
          </w:tcPr>
          <w:p w14:paraId="62F53EBB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863" w:type="dxa"/>
            <w:gridSpan w:val="8"/>
            <w:shd w:val="clear" w:color="auto" w:fill="auto"/>
          </w:tcPr>
          <w:p w14:paraId="75747534" w14:textId="77777777" w:rsidR="00351638" w:rsidRPr="00351638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351638" w:rsidRPr="00351638" w14:paraId="6781C6CE" w14:textId="77777777" w:rsidTr="003F5614">
        <w:trPr>
          <w:gridAfter w:val="1"/>
          <w:wAfter w:w="21" w:type="dxa"/>
          <w:cantSplit/>
        </w:trPr>
        <w:tc>
          <w:tcPr>
            <w:tcW w:w="2254" w:type="dxa"/>
            <w:shd w:val="clear" w:color="auto" w:fill="auto"/>
          </w:tcPr>
          <w:p w14:paraId="06BED8D1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9" w:type="dxa"/>
            <w:gridSpan w:val="2"/>
            <w:shd w:val="clear" w:color="auto" w:fill="auto"/>
          </w:tcPr>
          <w:p w14:paraId="6290723C" w14:textId="77777777" w:rsidR="00351638" w:rsidRPr="00351638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56" w:type="dxa"/>
            <w:gridSpan w:val="2"/>
            <w:shd w:val="clear" w:color="auto" w:fill="auto"/>
          </w:tcPr>
          <w:p w14:paraId="5A7B5D5C" w14:textId="77777777" w:rsidR="00351638" w:rsidRPr="00351638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884" w:type="dxa"/>
            <w:gridSpan w:val="2"/>
            <w:shd w:val="clear" w:color="auto" w:fill="auto"/>
          </w:tcPr>
          <w:p w14:paraId="49B96C09" w14:textId="77777777" w:rsidR="00351638" w:rsidRPr="00351638" w:rsidRDefault="00351638" w:rsidP="003F561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 w:right="-2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614" w:type="dxa"/>
            <w:gridSpan w:val="2"/>
            <w:shd w:val="clear" w:color="auto" w:fill="auto"/>
          </w:tcPr>
          <w:p w14:paraId="69727866" w14:textId="77777777" w:rsidR="00351638" w:rsidRPr="00351638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51638">
              <w:rPr>
                <w:rFonts w:ascii="Browallia New" w:hAnsi="Browallia New" w:cs="Browallia New" w:hint="cs"/>
                <w:sz w:val="22"/>
                <w:szCs w:val="22"/>
                <w:cs/>
              </w:rPr>
              <w:t>เงินปันผลรับ</w:t>
            </w:r>
          </w:p>
        </w:tc>
      </w:tr>
      <w:tr w:rsidR="005F3B63" w:rsidRPr="00351638" w14:paraId="791C99BC" w14:textId="77777777" w:rsidTr="003F5614">
        <w:trPr>
          <w:cantSplit/>
        </w:trPr>
        <w:tc>
          <w:tcPr>
            <w:tcW w:w="2254" w:type="dxa"/>
            <w:shd w:val="clear" w:color="auto" w:fill="auto"/>
          </w:tcPr>
          <w:p w14:paraId="78B4C04C" w14:textId="77777777" w:rsidR="005F3B63" w:rsidRPr="00351638" w:rsidRDefault="005F3B63" w:rsidP="005F3B63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14:paraId="4942204A" w14:textId="6407629E" w:rsidR="005F3B63" w:rsidRPr="00351638" w:rsidRDefault="005F3B63" w:rsidP="005F3B6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351638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3F5614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14:paraId="08DD9A51" w14:textId="360305F9" w:rsidR="005F3B63" w:rsidRPr="00351638" w:rsidRDefault="005F3B63" w:rsidP="005F3B6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3F5614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810" w:type="dxa"/>
            <w:shd w:val="clear" w:color="auto" w:fill="auto"/>
          </w:tcPr>
          <w:p w14:paraId="3875CA53" w14:textId="7738683E" w:rsidR="005F3B63" w:rsidRPr="00351638" w:rsidRDefault="005F3B63" w:rsidP="005F3B6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351638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3F5614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846" w:type="dxa"/>
            <w:shd w:val="clear" w:color="auto" w:fill="auto"/>
          </w:tcPr>
          <w:p w14:paraId="19DFB523" w14:textId="7B616BDC" w:rsidR="005F3B63" w:rsidRPr="00351638" w:rsidRDefault="005F3B63" w:rsidP="005F3B6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3F5614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954" w:type="dxa"/>
            <w:shd w:val="clear" w:color="auto" w:fill="auto"/>
          </w:tcPr>
          <w:p w14:paraId="3634B12B" w14:textId="07C299AA" w:rsidR="005F3B63" w:rsidRPr="00351638" w:rsidRDefault="005F3B63" w:rsidP="005F3B6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351638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3F5614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930" w:type="dxa"/>
            <w:shd w:val="clear" w:color="auto" w:fill="auto"/>
          </w:tcPr>
          <w:p w14:paraId="1E7D93F7" w14:textId="296555DC" w:rsidR="005F3B63" w:rsidRPr="00351638" w:rsidRDefault="005F3B63" w:rsidP="003F561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left" w:pos="456"/>
              </w:tabs>
              <w:spacing w:after="0" w:line="240" w:lineRule="auto"/>
              <w:ind w:left="-42" w:right="-33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3F5614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823" w:type="dxa"/>
            <w:shd w:val="clear" w:color="auto" w:fill="auto"/>
          </w:tcPr>
          <w:p w14:paraId="52A2404C" w14:textId="17535402" w:rsidR="005F3B63" w:rsidRPr="00351638" w:rsidRDefault="005F3B63" w:rsidP="005F3B6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351638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3F5614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35898E15" w14:textId="187E97EA" w:rsidR="005F3B63" w:rsidRPr="00351638" w:rsidRDefault="005F3B63" w:rsidP="005F3B6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3F5614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</w:tr>
      <w:tr w:rsidR="00351638" w:rsidRPr="00351638" w14:paraId="7B72B882" w14:textId="77777777" w:rsidTr="00A450B7">
        <w:trPr>
          <w:cantSplit/>
        </w:trPr>
        <w:tc>
          <w:tcPr>
            <w:tcW w:w="2254" w:type="dxa"/>
            <w:shd w:val="clear" w:color="auto" w:fill="auto"/>
          </w:tcPr>
          <w:p w14:paraId="5942C6E5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71D513EF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166AA260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3E3FBBE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46" w:type="dxa"/>
            <w:shd w:val="clear" w:color="auto" w:fill="auto"/>
          </w:tcPr>
          <w:p w14:paraId="2C3D6AB6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4B3394EB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14E4DC2E" w14:textId="77777777" w:rsidR="00351638" w:rsidRPr="00351638" w:rsidRDefault="00351638" w:rsidP="00A450B7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</w:tcPr>
          <w:p w14:paraId="2ADF9E43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shd w:val="clear" w:color="auto" w:fill="auto"/>
          </w:tcPr>
          <w:p w14:paraId="5FC74A1A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B1699" w:rsidRPr="00351638" w14:paraId="035531AF" w14:textId="77777777" w:rsidTr="00A450B7">
        <w:trPr>
          <w:cantSplit/>
          <w:trHeight w:val="149"/>
        </w:trPr>
        <w:tc>
          <w:tcPr>
            <w:tcW w:w="2254" w:type="dxa"/>
            <w:shd w:val="clear" w:color="auto" w:fill="auto"/>
            <w:vAlign w:val="bottom"/>
          </w:tcPr>
          <w:p w14:paraId="7B1D5719" w14:textId="77777777" w:rsidR="009B1699" w:rsidRPr="00351638" w:rsidRDefault="009B1699" w:rsidP="009B1699">
            <w:pPr>
              <w:spacing w:line="240" w:lineRule="auto"/>
              <w:ind w:right="-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สเปซเมด จำกัด</w:t>
            </w:r>
          </w:p>
        </w:tc>
        <w:tc>
          <w:tcPr>
            <w:tcW w:w="870" w:type="dxa"/>
            <w:shd w:val="clear" w:color="auto" w:fill="auto"/>
          </w:tcPr>
          <w:p w14:paraId="2FA34E4C" w14:textId="42539FF0" w:rsidR="009B1699" w:rsidRPr="00450275" w:rsidRDefault="009B1699" w:rsidP="009B1699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0275">
              <w:rPr>
                <w:rFonts w:ascii="Browallia New" w:hAnsi="Browallia New" w:cs="Browallia New"/>
                <w:sz w:val="22"/>
                <w:szCs w:val="22"/>
                <w:lang w:val="en-GB"/>
              </w:rPr>
              <w:t>50,000</w:t>
            </w:r>
          </w:p>
        </w:tc>
        <w:tc>
          <w:tcPr>
            <w:tcW w:w="839" w:type="dxa"/>
            <w:shd w:val="clear" w:color="auto" w:fill="auto"/>
          </w:tcPr>
          <w:p w14:paraId="26FF88F6" w14:textId="36250420" w:rsidR="009B1699" w:rsidRPr="00450275" w:rsidRDefault="009B1699" w:rsidP="009B1699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0275">
              <w:rPr>
                <w:rFonts w:ascii="Browallia New" w:hAnsi="Browallia New" w:cs="Browallia New"/>
                <w:sz w:val="22"/>
                <w:szCs w:val="22"/>
                <w:lang w:val="en-GB"/>
              </w:rPr>
              <w:t>50,000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36068E" w14:textId="757BDEF1" w:rsidR="009B1699" w:rsidRPr="00450275" w:rsidRDefault="009B1699" w:rsidP="009B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0275">
              <w:rPr>
                <w:rFonts w:ascii="Browallia New" w:hAnsi="Browallia New" w:cs="Browallia New"/>
                <w:sz w:val="22"/>
                <w:szCs w:val="22"/>
              </w:rPr>
              <w:t>100.00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7A6507A" w14:textId="5D583C54" w:rsidR="009B1699" w:rsidRPr="00450275" w:rsidRDefault="009B1699" w:rsidP="009B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0275">
              <w:rPr>
                <w:rFonts w:ascii="Browallia New" w:hAnsi="Browallia New" w:cs="Browallia New"/>
                <w:sz w:val="22"/>
                <w:szCs w:val="22"/>
              </w:rPr>
              <w:t>100.00</w:t>
            </w:r>
          </w:p>
        </w:tc>
        <w:tc>
          <w:tcPr>
            <w:tcW w:w="954" w:type="dxa"/>
            <w:shd w:val="clear" w:color="auto" w:fill="auto"/>
          </w:tcPr>
          <w:p w14:paraId="626A1875" w14:textId="69073753" w:rsidR="009B1699" w:rsidRPr="00450275" w:rsidRDefault="009B1699" w:rsidP="009B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0275">
              <w:rPr>
                <w:rFonts w:ascii="Browallia New" w:hAnsi="Browallia New" w:cs="Browallia New"/>
                <w:sz w:val="22"/>
                <w:szCs w:val="22"/>
              </w:rPr>
              <w:t>59,391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1B392CED" w14:textId="6558A51C" w:rsidR="009B1699" w:rsidRPr="00450275" w:rsidRDefault="009B1699" w:rsidP="00A450B7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0275">
              <w:rPr>
                <w:rFonts w:ascii="Browallia New" w:hAnsi="Browallia New" w:cs="Browallia New"/>
                <w:sz w:val="22"/>
                <w:szCs w:val="22"/>
              </w:rPr>
              <w:t>59,391</w:t>
            </w:r>
          </w:p>
        </w:tc>
        <w:tc>
          <w:tcPr>
            <w:tcW w:w="823" w:type="dxa"/>
            <w:shd w:val="clear" w:color="auto" w:fill="auto"/>
          </w:tcPr>
          <w:p w14:paraId="7B7D5391" w14:textId="3E99975F" w:rsidR="009B1699" w:rsidRPr="00450275" w:rsidRDefault="009B1699" w:rsidP="009B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0275">
              <w:rPr>
                <w:rFonts w:ascii="Browallia New" w:hAnsi="Browallia New" w:cs="Browallia New"/>
                <w:sz w:val="22"/>
                <w:szCs w:val="22"/>
              </w:rPr>
              <w:t>15,000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11FBC8DB" w14:textId="74BF7136" w:rsidR="009B1699" w:rsidRPr="00450275" w:rsidRDefault="009B1699" w:rsidP="009B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0275">
              <w:rPr>
                <w:rFonts w:ascii="Browallia New" w:hAnsi="Browallia New" w:cs="Browallia New"/>
                <w:sz w:val="22"/>
                <w:szCs w:val="22"/>
              </w:rPr>
              <w:t>35,000</w:t>
            </w:r>
          </w:p>
        </w:tc>
      </w:tr>
      <w:tr w:rsidR="009B1699" w:rsidRPr="00351638" w14:paraId="42E63C4D" w14:textId="77777777" w:rsidTr="00A450B7">
        <w:trPr>
          <w:cantSplit/>
        </w:trPr>
        <w:tc>
          <w:tcPr>
            <w:tcW w:w="2254" w:type="dxa"/>
            <w:shd w:val="clear" w:color="auto" w:fill="auto"/>
            <w:vAlign w:val="bottom"/>
          </w:tcPr>
          <w:p w14:paraId="765FBBEC" w14:textId="77777777" w:rsidR="009B1699" w:rsidRPr="00351638" w:rsidRDefault="009B1699" w:rsidP="009B1699">
            <w:pPr>
              <w:spacing w:line="240" w:lineRule="auto"/>
              <w:ind w:right="-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r w:rsidRPr="00351638">
              <w:rPr>
                <w:rFonts w:ascii="Browallia New" w:hAnsi="Browallia New" w:cs="Browallia New" w:hint="cs"/>
                <w:sz w:val="22"/>
                <w:szCs w:val="22"/>
                <w:cs/>
              </w:rPr>
              <w:t>สยามสเนล</w:t>
            </w: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51B9332A" w14:textId="1D2B8664" w:rsidR="009B1699" w:rsidRPr="00450275" w:rsidRDefault="009B1699" w:rsidP="009B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0275">
              <w:rPr>
                <w:rFonts w:ascii="Browallia New" w:hAnsi="Browallia New" w:cs="Browallia New"/>
                <w:sz w:val="22"/>
                <w:szCs w:val="22"/>
                <w:lang w:val="en-GB"/>
              </w:rPr>
              <w:t>20,000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48ECA85A" w14:textId="451C0B87" w:rsidR="009B1699" w:rsidRPr="00450275" w:rsidRDefault="009B1699" w:rsidP="009B1699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0275">
              <w:rPr>
                <w:rFonts w:ascii="Browallia New" w:hAnsi="Browallia New" w:cs="Browallia New"/>
                <w:sz w:val="22"/>
                <w:szCs w:val="22"/>
                <w:lang w:val="en-GB"/>
              </w:rPr>
              <w:t>20,000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035339" w14:textId="2C24B286" w:rsidR="009B1699" w:rsidRPr="00450275" w:rsidRDefault="009B1699" w:rsidP="009B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0275">
              <w:rPr>
                <w:rFonts w:ascii="Browallia New" w:hAnsi="Browallia New" w:cs="Browallia New"/>
                <w:sz w:val="22"/>
                <w:szCs w:val="22"/>
              </w:rPr>
              <w:t>51.00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C9C72F9" w14:textId="1D0F3ADC" w:rsidR="009B1699" w:rsidRPr="00450275" w:rsidRDefault="009B1699" w:rsidP="009B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0275">
              <w:rPr>
                <w:rFonts w:ascii="Browallia New" w:hAnsi="Browallia New" w:cs="Browallia New"/>
                <w:sz w:val="22"/>
                <w:szCs w:val="22"/>
              </w:rPr>
              <w:t>51.00</w:t>
            </w:r>
          </w:p>
        </w:tc>
        <w:tc>
          <w:tcPr>
            <w:tcW w:w="954" w:type="dxa"/>
            <w:shd w:val="clear" w:color="auto" w:fill="auto"/>
          </w:tcPr>
          <w:p w14:paraId="08F375F4" w14:textId="54E24FA1" w:rsidR="009B1699" w:rsidRPr="00450275" w:rsidRDefault="009B1699" w:rsidP="009B1699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0275">
              <w:rPr>
                <w:rFonts w:ascii="Browallia New" w:hAnsi="Browallia New" w:cs="Browallia New"/>
                <w:sz w:val="22"/>
                <w:szCs w:val="22"/>
              </w:rPr>
              <w:t>10,200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7F00CDA8" w14:textId="14C309D4" w:rsidR="009B1699" w:rsidRPr="00450275" w:rsidRDefault="009B1699" w:rsidP="00A450B7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0275">
              <w:rPr>
                <w:rFonts w:ascii="Browallia New" w:hAnsi="Browallia New" w:cs="Browallia New"/>
                <w:sz w:val="22"/>
                <w:szCs w:val="22"/>
              </w:rPr>
              <w:t>10,200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5CDE92D3" w14:textId="2550F46D" w:rsidR="009B1699" w:rsidRPr="00450275" w:rsidRDefault="009B1699" w:rsidP="009B1699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027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-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61B39EF6" w14:textId="6F671C6D" w:rsidR="009B1699" w:rsidRPr="00450275" w:rsidRDefault="009B1699" w:rsidP="009B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027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-</w:t>
            </w:r>
          </w:p>
        </w:tc>
      </w:tr>
      <w:tr w:rsidR="009B1699" w:rsidRPr="00351638" w14:paraId="0173DE21" w14:textId="77777777" w:rsidTr="00A450B7">
        <w:trPr>
          <w:cantSplit/>
        </w:trPr>
        <w:tc>
          <w:tcPr>
            <w:tcW w:w="2254" w:type="dxa"/>
            <w:shd w:val="clear" w:color="auto" w:fill="auto"/>
            <w:vAlign w:val="bottom"/>
          </w:tcPr>
          <w:p w14:paraId="5C035A0B" w14:textId="77777777" w:rsidR="00E17D5D" w:rsidRDefault="0082578F" w:rsidP="009B1699">
            <w:pPr>
              <w:spacing w:line="240" w:lineRule="auto"/>
              <w:ind w:right="-180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ดับบลิวซีไอ โฮลดิ้ง จำกัด </w:t>
            </w:r>
          </w:p>
          <w:p w14:paraId="15A43642" w14:textId="219FFC85" w:rsidR="009B1699" w:rsidRPr="00351638" w:rsidRDefault="00E17D5D" w:rsidP="009B1699">
            <w:pPr>
              <w:spacing w:line="240" w:lineRule="auto"/>
              <w:ind w:right="-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="0082578F">
              <w:rPr>
                <w:rFonts w:ascii="Browallia New" w:hAnsi="Browallia New" w:cs="Browallia New"/>
                <w:sz w:val="22"/>
                <w:szCs w:val="22"/>
                <w:cs/>
              </w:rPr>
              <w:t>(มหาชน)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57C2451C" w14:textId="29CF79C1" w:rsidR="009B1699" w:rsidRPr="00450275" w:rsidRDefault="009B1699" w:rsidP="009B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0275">
              <w:rPr>
                <w:rFonts w:ascii="Browallia New" w:hAnsi="Browallia New" w:cs="Browallia New"/>
                <w:sz w:val="22"/>
                <w:szCs w:val="22"/>
              </w:rPr>
              <w:t>1,596,500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52E239C8" w14:textId="5FF313F5" w:rsidR="009B1699" w:rsidRPr="00450275" w:rsidRDefault="009B1699" w:rsidP="009B1699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0275">
              <w:rPr>
                <w:rFonts w:ascii="Browallia New" w:hAnsi="Browallia New" w:cs="Browallia New"/>
                <w:sz w:val="22"/>
                <w:szCs w:val="22"/>
                <w:lang w:val="en-GB"/>
              </w:rPr>
              <w:t>1,160,000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BCF9C1A" w14:textId="16E18989" w:rsidR="009B1699" w:rsidRPr="00450275" w:rsidRDefault="009B1699" w:rsidP="009B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0275">
              <w:rPr>
                <w:rFonts w:ascii="Browallia New" w:hAnsi="Browallia New" w:cs="Browallia New"/>
                <w:sz w:val="22"/>
                <w:szCs w:val="22"/>
              </w:rPr>
              <w:t>63.70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6A4613E" w14:textId="6C51C351" w:rsidR="009B1699" w:rsidRPr="00450275" w:rsidRDefault="009B1699" w:rsidP="009B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0275">
              <w:rPr>
                <w:rFonts w:ascii="Browallia New" w:hAnsi="Browallia New" w:cs="Browallia New"/>
                <w:sz w:val="22"/>
                <w:szCs w:val="22"/>
              </w:rPr>
              <w:t>50.17</w:t>
            </w:r>
          </w:p>
        </w:tc>
        <w:tc>
          <w:tcPr>
            <w:tcW w:w="954" w:type="dxa"/>
            <w:shd w:val="clear" w:color="auto" w:fill="auto"/>
          </w:tcPr>
          <w:p w14:paraId="55B9F4BC" w14:textId="77777777" w:rsidR="00E17D5D" w:rsidRDefault="00E17D5D" w:rsidP="00556FB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B337286" w14:textId="11A72EC5" w:rsidR="009B1699" w:rsidRPr="00450275" w:rsidRDefault="009B1699" w:rsidP="00556FB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0275">
              <w:rPr>
                <w:rFonts w:ascii="Browallia New" w:hAnsi="Browallia New" w:cs="Browallia New"/>
                <w:sz w:val="22"/>
                <w:szCs w:val="22"/>
              </w:rPr>
              <w:t>2,212,004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3768CB34" w14:textId="77777777" w:rsidR="00E17D5D" w:rsidRDefault="00E17D5D" w:rsidP="00A450B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FBD40D8" w14:textId="59EEC0D7" w:rsidR="009B1699" w:rsidRPr="00450275" w:rsidRDefault="009B1699" w:rsidP="00A450B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0275">
              <w:rPr>
                <w:rFonts w:ascii="Browallia New" w:hAnsi="Browallia New" w:cs="Browallia New"/>
                <w:sz w:val="22"/>
                <w:szCs w:val="22"/>
              </w:rPr>
              <w:t>1,775,504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52EDD3B9" w14:textId="77777777" w:rsidR="00E17D5D" w:rsidRDefault="00E17D5D" w:rsidP="00556FB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A6D60DB" w14:textId="4A484E3A" w:rsidR="009B1699" w:rsidRPr="00450275" w:rsidRDefault="009B1699" w:rsidP="00556FB5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027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-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1C145C10" w14:textId="77777777" w:rsidR="00E17D5D" w:rsidRDefault="00E17D5D" w:rsidP="00556F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12988DA" w14:textId="08E03315" w:rsidR="009B1699" w:rsidRPr="00450275" w:rsidRDefault="009B1699" w:rsidP="00556F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027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-</w:t>
            </w:r>
          </w:p>
        </w:tc>
      </w:tr>
      <w:tr w:rsidR="009B1699" w:rsidRPr="00351638" w14:paraId="39998FB4" w14:textId="77777777" w:rsidTr="00A450B7">
        <w:trPr>
          <w:cantSplit/>
        </w:trPr>
        <w:tc>
          <w:tcPr>
            <w:tcW w:w="2254" w:type="dxa"/>
            <w:shd w:val="clear" w:color="auto" w:fill="auto"/>
          </w:tcPr>
          <w:p w14:paraId="568E9195" w14:textId="77777777" w:rsidR="009B1699" w:rsidRPr="00351638" w:rsidRDefault="009B1699" w:rsidP="009B1699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3673E2E9" w14:textId="77777777" w:rsidR="009B1699" w:rsidRPr="00450275" w:rsidRDefault="009B1699" w:rsidP="009B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16D4E00F" w14:textId="77777777" w:rsidR="009B1699" w:rsidRPr="00450275" w:rsidRDefault="009B1699" w:rsidP="009B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FA46A00" w14:textId="77777777" w:rsidR="009B1699" w:rsidRPr="00450275" w:rsidRDefault="009B1699" w:rsidP="009B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618377EF" w14:textId="77777777" w:rsidR="009B1699" w:rsidRPr="00450275" w:rsidRDefault="009B1699" w:rsidP="009B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14:paraId="0B9D086F" w14:textId="7E969DB6" w:rsidR="009B1699" w:rsidRPr="00450275" w:rsidRDefault="009B1699" w:rsidP="009B16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0275">
              <w:rPr>
                <w:rFonts w:ascii="Browallia New" w:hAnsi="Browallia New" w:cs="Browallia New"/>
                <w:sz w:val="22"/>
                <w:szCs w:val="22"/>
              </w:rPr>
              <w:t>2,281,595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2259406D" w14:textId="75191754" w:rsidR="009B1699" w:rsidRPr="00450275" w:rsidRDefault="009B1699" w:rsidP="00A450B7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0275">
              <w:rPr>
                <w:rFonts w:ascii="Browallia New" w:hAnsi="Browallia New" w:cs="Browallia New"/>
                <w:sz w:val="22"/>
                <w:szCs w:val="22"/>
              </w:rPr>
              <w:t>1,845,095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55094E9E" w14:textId="2D978325" w:rsidR="009B1699" w:rsidRPr="00450275" w:rsidRDefault="009B1699" w:rsidP="009B1699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0275">
              <w:rPr>
                <w:rFonts w:ascii="Browallia New" w:hAnsi="Browallia New" w:cs="Browallia New"/>
                <w:sz w:val="22"/>
                <w:szCs w:val="22"/>
                <w:lang w:val="en-GB"/>
              </w:rPr>
              <w:t>15,000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14:paraId="6119E601" w14:textId="45F136C1" w:rsidR="009B1699" w:rsidRPr="00450275" w:rsidRDefault="009B1699" w:rsidP="009B16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0275">
              <w:rPr>
                <w:rFonts w:ascii="Browallia New" w:hAnsi="Browallia New" w:cs="Browallia New"/>
                <w:sz w:val="22"/>
                <w:szCs w:val="22"/>
              </w:rPr>
              <w:t>35,000</w:t>
            </w:r>
          </w:p>
        </w:tc>
      </w:tr>
      <w:tr w:rsidR="009B1699" w:rsidRPr="00351638" w14:paraId="6DFBADEC" w14:textId="77777777" w:rsidTr="00A450B7">
        <w:trPr>
          <w:cantSplit/>
        </w:trPr>
        <w:tc>
          <w:tcPr>
            <w:tcW w:w="2254" w:type="dxa"/>
            <w:shd w:val="clear" w:color="auto" w:fill="auto"/>
          </w:tcPr>
          <w:p w14:paraId="532AAFFA" w14:textId="558C1AB9" w:rsidR="009B1699" w:rsidRPr="00351638" w:rsidRDefault="009B1699" w:rsidP="009B1699">
            <w:pPr>
              <w:tabs>
                <w:tab w:val="clear" w:pos="227"/>
                <w:tab w:val="left" w:pos="252"/>
                <w:tab w:val="left" w:pos="851"/>
                <w:tab w:val="left" w:pos="1418"/>
                <w:tab w:val="left" w:pos="1985"/>
              </w:tabs>
              <w:spacing w:line="240" w:lineRule="auto"/>
              <w:ind w:left="252" w:right="-57" w:hanging="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51638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หัก</w:t>
            </w:r>
            <w:r w:rsidRPr="00351638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27ADDD84" w14:textId="77777777" w:rsidR="009B1699" w:rsidRPr="00450275" w:rsidRDefault="009B1699" w:rsidP="009B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5417E6AC" w14:textId="77777777" w:rsidR="009B1699" w:rsidRPr="00450275" w:rsidRDefault="009B1699" w:rsidP="009B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3F92688" w14:textId="77777777" w:rsidR="009B1699" w:rsidRPr="00450275" w:rsidRDefault="009B1699" w:rsidP="009B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78480545" w14:textId="77777777" w:rsidR="009B1699" w:rsidRPr="00450275" w:rsidRDefault="009B1699" w:rsidP="009B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41A46635" w14:textId="7C6C10BB" w:rsidR="009B1699" w:rsidRPr="00450275" w:rsidRDefault="009B1699" w:rsidP="009B169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027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846B4" w:rsidRPr="00450275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45027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846B4" w:rsidRPr="00450275">
              <w:rPr>
                <w:rFonts w:ascii="Browallia New" w:hAnsi="Browallia New" w:cs="Browallia New"/>
                <w:sz w:val="22"/>
                <w:szCs w:val="22"/>
              </w:rPr>
              <w:t>212</w:t>
            </w:r>
            <w:r w:rsidRPr="0045027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846B4" w:rsidRPr="00450275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450275">
              <w:rPr>
                <w:rFonts w:ascii="Browallia New" w:hAnsi="Browallia New" w:cs="Browallia New"/>
                <w:sz w:val="22"/>
                <w:szCs w:val="22"/>
              </w:rPr>
              <w:t>04)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0D38E757" w14:textId="5EA0EF3E" w:rsidR="009B1699" w:rsidRPr="00450275" w:rsidRDefault="009B1699" w:rsidP="00A450B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0275">
              <w:rPr>
                <w:rFonts w:ascii="Browallia New" w:hAnsi="Browallia New" w:cs="Browallia New"/>
                <w:sz w:val="22"/>
                <w:szCs w:val="22"/>
              </w:rPr>
              <w:t>(1,775,504)</w:t>
            </w:r>
          </w:p>
        </w:tc>
        <w:tc>
          <w:tcPr>
            <w:tcW w:w="823" w:type="dxa"/>
            <w:shd w:val="clear" w:color="auto" w:fill="auto"/>
          </w:tcPr>
          <w:p w14:paraId="5B0FA861" w14:textId="77777777" w:rsidR="009B1699" w:rsidRPr="00450275" w:rsidRDefault="009B1699" w:rsidP="009B1699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2" w:type="dxa"/>
            <w:gridSpan w:val="2"/>
            <w:shd w:val="clear" w:color="auto" w:fill="auto"/>
          </w:tcPr>
          <w:p w14:paraId="02BB7ECA" w14:textId="77777777" w:rsidR="009B1699" w:rsidRPr="00450275" w:rsidRDefault="009B1699" w:rsidP="009B1699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B1699" w:rsidRPr="00351638" w14:paraId="0BCFD1B6" w14:textId="77777777" w:rsidTr="00A450B7">
        <w:trPr>
          <w:cantSplit/>
        </w:trPr>
        <w:tc>
          <w:tcPr>
            <w:tcW w:w="2254" w:type="dxa"/>
            <w:shd w:val="clear" w:color="auto" w:fill="auto"/>
          </w:tcPr>
          <w:p w14:paraId="6B4C2CD2" w14:textId="77777777" w:rsidR="009B1699" w:rsidRPr="00351638" w:rsidRDefault="009B1699" w:rsidP="009B1699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51638">
              <w:rPr>
                <w:rFonts w:ascii="Browallia New" w:hAnsi="Browallia New" w:cs="Browalli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64606F65" w14:textId="77777777" w:rsidR="009B1699" w:rsidRPr="00450275" w:rsidRDefault="009B1699" w:rsidP="009B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629E6050" w14:textId="77777777" w:rsidR="009B1699" w:rsidRPr="00450275" w:rsidRDefault="009B1699" w:rsidP="009B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0E1C91B" w14:textId="77777777" w:rsidR="009B1699" w:rsidRPr="00450275" w:rsidRDefault="009B1699" w:rsidP="009B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20ED0E2A" w14:textId="77777777" w:rsidR="009B1699" w:rsidRPr="00450275" w:rsidRDefault="009B1699" w:rsidP="009B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414536C0" w14:textId="5F513833" w:rsidR="009B1699" w:rsidRPr="00450275" w:rsidRDefault="009B1699" w:rsidP="009B169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0275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6846B4" w:rsidRPr="00450275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45027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846B4" w:rsidRPr="00450275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450275">
              <w:rPr>
                <w:rFonts w:ascii="Browallia New" w:hAnsi="Browallia New" w:cs="Browallia New"/>
                <w:sz w:val="22"/>
                <w:szCs w:val="22"/>
              </w:rPr>
              <w:t>91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17524742" w14:textId="5F0715EE" w:rsidR="009B1699" w:rsidRPr="00450275" w:rsidRDefault="009B1699" w:rsidP="00A450B7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0275">
              <w:rPr>
                <w:rFonts w:ascii="Browallia New" w:hAnsi="Browallia New" w:cs="Browallia New"/>
                <w:sz w:val="22"/>
                <w:szCs w:val="22"/>
              </w:rPr>
              <w:t>69,591</w:t>
            </w:r>
          </w:p>
        </w:tc>
        <w:tc>
          <w:tcPr>
            <w:tcW w:w="823" w:type="dxa"/>
            <w:shd w:val="clear" w:color="auto" w:fill="auto"/>
          </w:tcPr>
          <w:p w14:paraId="4A846AD8" w14:textId="77777777" w:rsidR="009B1699" w:rsidRPr="00450275" w:rsidRDefault="009B1699" w:rsidP="009B1699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2" w:type="dxa"/>
            <w:gridSpan w:val="2"/>
            <w:shd w:val="clear" w:color="auto" w:fill="auto"/>
          </w:tcPr>
          <w:p w14:paraId="5503BF54" w14:textId="77777777" w:rsidR="009B1699" w:rsidRPr="00450275" w:rsidRDefault="009B1699" w:rsidP="009B1699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</w:tbl>
    <w:p w14:paraId="0624A086" w14:textId="77777777" w:rsidR="003D756C" w:rsidRPr="00E17D5D" w:rsidRDefault="003D756C" w:rsidP="0056018D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5F73A3D9" w14:textId="4E439D3B" w:rsidR="003A1A70" w:rsidRPr="00094EF9" w:rsidRDefault="00094EF9" w:rsidP="003A1A7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เมื่อวันที่ </w:t>
      </w:r>
      <w:r>
        <w:rPr>
          <w:rFonts w:ascii="Browallia New" w:hAnsi="Browallia New" w:cs="Browallia New"/>
          <w:spacing w:val="-4"/>
          <w:sz w:val="28"/>
          <w:szCs w:val="28"/>
        </w:rPr>
        <w:t xml:space="preserve">29 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มิถุนายน </w:t>
      </w:r>
      <w:r>
        <w:rPr>
          <w:rFonts w:ascii="Browallia New" w:hAnsi="Browallia New" w:cs="Browallia New"/>
          <w:spacing w:val="-4"/>
          <w:sz w:val="28"/>
          <w:szCs w:val="28"/>
        </w:rPr>
        <w:t xml:space="preserve">2561 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บริษัทย่อยแห่งหนึ่งมีมติจัดสรรหุ้นเพิ่มทุนให้แก่ผู้ถือหุ้นเดิมตามสัดส่วนการถือหุ้นในอัตราส่วน </w:t>
      </w:r>
      <w:r>
        <w:rPr>
          <w:rFonts w:ascii="Browallia New" w:hAnsi="Browallia New" w:cs="Browallia New"/>
          <w:spacing w:val="-4"/>
          <w:sz w:val="28"/>
          <w:szCs w:val="28"/>
        </w:rPr>
        <w:t xml:space="preserve">4 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หุ้นเดิมต่อ </w:t>
      </w:r>
      <w:r>
        <w:rPr>
          <w:rFonts w:ascii="Browallia New" w:hAnsi="Browallia New" w:cs="Browallia New"/>
          <w:spacing w:val="-4"/>
          <w:sz w:val="28"/>
          <w:szCs w:val="28"/>
        </w:rPr>
        <w:t xml:space="preserve"> 3 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หุ้นใหม่ </w:t>
      </w:r>
      <w:r w:rsidR="003A1A70" w:rsidRPr="00CA51A7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3A1A70" w:rsidRPr="00CA51A7">
        <w:rPr>
          <w:rFonts w:ascii="Browallia New" w:hAnsi="Browallia New" w:cs="Browallia New"/>
          <w:spacing w:val="-4"/>
          <w:sz w:val="28"/>
          <w:szCs w:val="28"/>
        </w:rPr>
        <w:t xml:space="preserve">14 </w:t>
      </w:r>
      <w:r w:rsidR="003A1A70" w:rsidRPr="00CA51A7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สิงหาคม </w:t>
      </w:r>
      <w:r w:rsidR="003A1A70" w:rsidRPr="00CA51A7">
        <w:rPr>
          <w:rFonts w:ascii="Browallia New" w:hAnsi="Browallia New" w:cs="Browallia New"/>
          <w:spacing w:val="-4"/>
          <w:sz w:val="28"/>
          <w:szCs w:val="28"/>
        </w:rPr>
        <w:t xml:space="preserve">2561 </w:t>
      </w:r>
      <w:r w:rsidR="003A1A70" w:rsidRPr="00CA51A7">
        <w:rPr>
          <w:rFonts w:ascii="Browallia New" w:hAnsi="Browallia New" w:cs="Browallia New"/>
          <w:spacing w:val="-4"/>
          <w:sz w:val="28"/>
          <w:szCs w:val="28"/>
          <w:cs/>
        </w:rPr>
        <w:t xml:space="preserve">ที่ประชุมคณะกรรมการบริษัทครั้งที่ </w:t>
      </w:r>
      <w:r w:rsidR="003A1A70" w:rsidRPr="00CA51A7">
        <w:rPr>
          <w:rFonts w:ascii="Browallia New" w:hAnsi="Browallia New" w:cs="Browallia New"/>
          <w:spacing w:val="-4"/>
          <w:sz w:val="28"/>
          <w:szCs w:val="28"/>
        </w:rPr>
        <w:t>15/2561</w:t>
      </w:r>
      <w:r w:rsidR="003A1A70" w:rsidRPr="00CA51A7">
        <w:rPr>
          <w:rFonts w:ascii="Browallia New" w:hAnsi="Browallia New" w:cs="Browallia New"/>
          <w:spacing w:val="-4"/>
          <w:sz w:val="28"/>
          <w:szCs w:val="28"/>
          <w:cs/>
        </w:rPr>
        <w:t xml:space="preserve"> มีมติจองซื้อหุ้นสามัญเพิ่มทุนของบริษัทย่อย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>ดังกล่าว</w:t>
      </w:r>
      <w:r w:rsidR="003A1A70" w:rsidRPr="00CA51A7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3A1A70" w:rsidRPr="00CA51A7">
        <w:rPr>
          <w:rFonts w:ascii="Browallia New" w:hAnsi="Browallia New" w:cs="Browallia New"/>
          <w:spacing w:val="-4"/>
          <w:sz w:val="28"/>
          <w:szCs w:val="28"/>
          <w:cs/>
        </w:rPr>
        <w:t>จำนวน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3A1A70" w:rsidRPr="00CA51A7">
        <w:rPr>
          <w:rFonts w:ascii="Browallia New" w:hAnsi="Browallia New" w:cs="Browallia New"/>
          <w:spacing w:val="-4"/>
          <w:sz w:val="28"/>
          <w:szCs w:val="28"/>
        </w:rPr>
        <w:t xml:space="preserve">43.65 </w:t>
      </w:r>
      <w:r w:rsidR="003A1A70" w:rsidRPr="00CA51A7">
        <w:rPr>
          <w:rFonts w:ascii="Browallia New" w:hAnsi="Browallia New" w:cs="Browallia New" w:hint="cs"/>
          <w:spacing w:val="-4"/>
          <w:sz w:val="28"/>
          <w:szCs w:val="28"/>
          <w:cs/>
        </w:rPr>
        <w:t>ล้าน</w:t>
      </w:r>
      <w:r w:rsidR="003A1A70" w:rsidRPr="00CA51A7">
        <w:rPr>
          <w:rFonts w:ascii="Browallia New" w:hAnsi="Browallia New" w:cs="Browallia New"/>
          <w:spacing w:val="-4"/>
          <w:sz w:val="28"/>
          <w:szCs w:val="28"/>
          <w:cs/>
        </w:rPr>
        <w:t xml:space="preserve">หุ้น มูลค่าที่ตราไว้หุ้นละ </w:t>
      </w:r>
      <w:r w:rsidR="003A1A70" w:rsidRPr="00CA51A7">
        <w:rPr>
          <w:rFonts w:ascii="Browallia New" w:hAnsi="Browallia New" w:cs="Browallia New"/>
          <w:spacing w:val="-4"/>
          <w:sz w:val="28"/>
          <w:szCs w:val="28"/>
        </w:rPr>
        <w:t xml:space="preserve">10 </w:t>
      </w:r>
      <w:r w:rsidR="003A1A70" w:rsidRPr="00CA51A7">
        <w:rPr>
          <w:rFonts w:ascii="Browallia New" w:hAnsi="Browallia New" w:cs="Browallia New"/>
          <w:spacing w:val="-4"/>
          <w:sz w:val="28"/>
          <w:szCs w:val="28"/>
          <w:cs/>
        </w:rPr>
        <w:t>บาท</w:t>
      </w:r>
      <w:r w:rsidR="00F35A3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3A1A70" w:rsidRPr="00CA51A7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บริษัทชำระค่าหุ้นเพิ่มทุนในบริษัทย่อยจำนวน </w:t>
      </w:r>
      <w:r w:rsidR="003A1A70" w:rsidRPr="00CA51A7">
        <w:rPr>
          <w:rFonts w:ascii="Browallia New" w:hAnsi="Browallia New" w:cs="Browallia New" w:hint="cs"/>
          <w:spacing w:val="-4"/>
          <w:sz w:val="28"/>
          <w:szCs w:val="28"/>
        </w:rPr>
        <w:t>236.50</w:t>
      </w:r>
      <w:r w:rsidR="003A1A70" w:rsidRPr="00CA51A7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ล้านบาท และจำนวน </w:t>
      </w:r>
      <w:r w:rsidR="003A1A70" w:rsidRPr="00CA51A7">
        <w:rPr>
          <w:rFonts w:ascii="Browallia New" w:hAnsi="Browallia New" w:cs="Browallia New"/>
          <w:spacing w:val="-4"/>
          <w:sz w:val="28"/>
          <w:szCs w:val="28"/>
        </w:rPr>
        <w:t xml:space="preserve">200.00 </w:t>
      </w:r>
      <w:r w:rsidR="003A1A70" w:rsidRPr="00CA51A7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ล้านบาท เมื่อวันที่ </w:t>
      </w:r>
      <w:r w:rsidR="003A1A70" w:rsidRPr="00CA51A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17 </w:t>
      </w:r>
      <w:r w:rsidR="003A1A70" w:rsidRPr="00CA51A7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สิงหาคม </w:t>
      </w:r>
      <w:r w:rsidR="003A1A70" w:rsidRPr="00CA51A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2561 </w:t>
      </w:r>
      <w:r w:rsidR="003A1A70" w:rsidRPr="00CA51A7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และวันที่ </w:t>
      </w:r>
      <w:r w:rsidR="003A1A70" w:rsidRPr="00CA51A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17 </w:t>
      </w:r>
      <w:r w:rsidR="003A1A70" w:rsidRPr="00CA51A7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กันยายน </w:t>
      </w:r>
      <w:r w:rsidR="003A1A70" w:rsidRPr="00CA51A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2561 </w:t>
      </w:r>
      <w:r w:rsidR="003A1A70" w:rsidRPr="00CA51A7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ตามลำดับ</w:t>
      </w:r>
    </w:p>
    <w:p w14:paraId="27443BCD" w14:textId="39A6B57F" w:rsidR="003A1A70" w:rsidRDefault="003F7FE6" w:rsidP="003F7FE6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C4727D">
        <w:rPr>
          <w:rFonts w:ascii="Browallia New" w:hAnsi="Browallia New" w:cs="Browallia New" w:hint="cs"/>
          <w:spacing w:val="-4"/>
          <w:sz w:val="28"/>
          <w:szCs w:val="28"/>
          <w:cs/>
        </w:rPr>
        <w:lastRenderedPageBreak/>
        <w:t xml:space="preserve">ณ วันที่ </w:t>
      </w:r>
      <w:r w:rsidRPr="00C4727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31 </w:t>
      </w:r>
      <w:r w:rsidRPr="00C4727D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ธันวาคม </w:t>
      </w:r>
      <w:r w:rsidRPr="00C4727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2561 </w:t>
      </w:r>
      <w:r w:rsidRPr="00C4727D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บริษัทย่อย</w:t>
      </w:r>
      <w:r w:rsidR="0056018D" w:rsidRPr="00C4727D">
        <w:rPr>
          <w:rFonts w:ascii="Browallia New" w:hAnsi="Browallia New" w:cs="Browallia New" w:hint="cs"/>
          <w:spacing w:val="-4"/>
          <w:sz w:val="28"/>
          <w:szCs w:val="28"/>
          <w:cs/>
        </w:rPr>
        <w:t>ดังกล่าว</w:t>
      </w:r>
      <w:r w:rsidRPr="00C4727D">
        <w:rPr>
          <w:rFonts w:ascii="Browallia New" w:hAnsi="Browallia New" w:cs="Browallia New" w:hint="cs"/>
          <w:spacing w:val="-4"/>
          <w:sz w:val="28"/>
          <w:szCs w:val="28"/>
          <w:cs/>
        </w:rPr>
        <w:t>ได้รับชำระค่าหุ้นเพิ่มทุนจากผู้ถือหุ้นรายอื่นเพียงบางส่วน ทำให้</w:t>
      </w:r>
      <w:r w:rsidR="0056018D" w:rsidRPr="00C4727D">
        <w:rPr>
          <w:rFonts w:ascii="Browallia New" w:hAnsi="Browallia New" w:cs="Browallia New" w:hint="cs"/>
          <w:spacing w:val="-4"/>
          <w:sz w:val="28"/>
          <w:szCs w:val="28"/>
          <w:cs/>
        </w:rPr>
        <w:t>สัดส่วนการลงทุน</w:t>
      </w:r>
      <w:r w:rsidRPr="00C4727D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ในบริษัทย่อยเพิ่มขึ้นจากร้อยละ </w:t>
      </w:r>
      <w:r w:rsidRPr="00C4727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50.17 </w:t>
      </w:r>
      <w:r w:rsidRPr="00C4727D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เป็นร้อยละ </w:t>
      </w:r>
      <w:r w:rsidRPr="00C4727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63.70 </w:t>
      </w:r>
      <w:r w:rsidR="0056018D" w:rsidRPr="00C4727D">
        <w:rPr>
          <w:rFonts w:ascii="Browallia New" w:hAnsi="Browallia New" w:cs="Browallia New" w:hint="cs"/>
          <w:spacing w:val="-4"/>
          <w:sz w:val="28"/>
          <w:szCs w:val="28"/>
          <w:cs/>
        </w:rPr>
        <w:t>และบันทึก</w:t>
      </w:r>
      <w:r w:rsidR="00621EBC" w:rsidRPr="00C4727D">
        <w:rPr>
          <w:rFonts w:ascii="Browallia New" w:hAnsi="Browallia New" w:cs="Browallia New" w:hint="cs"/>
          <w:spacing w:val="-4"/>
          <w:sz w:val="28"/>
          <w:szCs w:val="28"/>
          <w:cs/>
        </w:rPr>
        <w:t>ส่วนต่าง</w:t>
      </w:r>
      <w:r w:rsidR="0056018D" w:rsidRPr="00C4727D">
        <w:rPr>
          <w:rFonts w:ascii="Browallia New" w:hAnsi="Browallia New" w:cs="Browallia New" w:hint="cs"/>
          <w:spacing w:val="-4"/>
          <w:sz w:val="28"/>
          <w:szCs w:val="28"/>
          <w:cs/>
        </w:rPr>
        <w:t>จากการเปลี่ยนแปลงสัดส่วนเงินลงทุนในบริษัทย่อย</w:t>
      </w:r>
      <w:r w:rsidRPr="00C4727D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จำนวน </w:t>
      </w:r>
      <w:r w:rsidRPr="00C4727D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450275" w:rsidRPr="00C4727D">
        <w:rPr>
          <w:rFonts w:ascii="Browallia New" w:hAnsi="Browallia New" w:cs="Browallia New"/>
          <w:spacing w:val="-4"/>
          <w:sz w:val="28"/>
          <w:szCs w:val="28"/>
          <w:lang w:val="en-GB"/>
        </w:rPr>
        <w:t>11.32</w:t>
      </w:r>
      <w:r w:rsidRPr="00C4727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C4727D">
        <w:rPr>
          <w:rFonts w:ascii="Browallia New" w:hAnsi="Browallia New" w:cs="Browallia New" w:hint="cs"/>
          <w:spacing w:val="-4"/>
          <w:sz w:val="28"/>
          <w:szCs w:val="28"/>
          <w:cs/>
        </w:rPr>
        <w:t>ล้านบาท ในงบการเงินรวม</w:t>
      </w:r>
      <w:r w:rsidRPr="003F7FE6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E86222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และเมื่อวันที่ </w:t>
      </w:r>
      <w:r w:rsidR="00E86222">
        <w:rPr>
          <w:rFonts w:ascii="Browallia New" w:hAnsi="Browallia New" w:cs="Browallia New"/>
          <w:spacing w:val="-4"/>
          <w:sz w:val="28"/>
          <w:szCs w:val="28"/>
        </w:rPr>
        <w:t xml:space="preserve">15 </w:t>
      </w:r>
      <w:r w:rsidR="00E86222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กุมภาพันธ์ </w:t>
      </w:r>
      <w:r w:rsidR="00E86222">
        <w:rPr>
          <w:rFonts w:ascii="Browallia New" w:hAnsi="Browallia New" w:cs="Browallia New"/>
          <w:spacing w:val="-4"/>
          <w:sz w:val="28"/>
          <w:szCs w:val="28"/>
        </w:rPr>
        <w:t xml:space="preserve">2562 </w:t>
      </w:r>
      <w:r w:rsidR="00E86222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ที่ประชุมวิสามัญผู้ถือหุ้นบริษัทย่อยดังกล่าว มีมติขยายระยะเวลาการจัดสรรหุ้นเพิ่มทุนส่วนที่เหลือและเรียกชำระเงินค่าหุ้นภายในวันที่ </w:t>
      </w:r>
      <w:r w:rsidR="00E86222">
        <w:rPr>
          <w:rFonts w:ascii="Browallia New" w:hAnsi="Browallia New" w:cs="Browallia New"/>
          <w:spacing w:val="-4"/>
          <w:sz w:val="28"/>
          <w:szCs w:val="28"/>
        </w:rPr>
        <w:t xml:space="preserve">30 </w:t>
      </w:r>
      <w:r w:rsidR="00E86222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มิถุนายน </w:t>
      </w:r>
      <w:r w:rsidR="00E86222">
        <w:rPr>
          <w:rFonts w:ascii="Browallia New" w:hAnsi="Browallia New" w:cs="Browallia New"/>
          <w:spacing w:val="-4"/>
          <w:sz w:val="28"/>
          <w:szCs w:val="28"/>
        </w:rPr>
        <w:t>2562</w:t>
      </w:r>
    </w:p>
    <w:p w14:paraId="4B8DA9DE" w14:textId="77777777" w:rsidR="00E17D5D" w:rsidRDefault="00E17D5D" w:rsidP="003F7FE6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52AD9590" w14:textId="77777777" w:rsidR="00606ABC" w:rsidRPr="00F62E31" w:rsidRDefault="00606ABC" w:rsidP="003F7FE6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pacing w:val="-4"/>
          <w:sz w:val="10"/>
          <w:szCs w:val="10"/>
          <w:lang w:val="en-GB"/>
        </w:rPr>
      </w:pPr>
    </w:p>
    <w:p w14:paraId="591804AA" w14:textId="14BA9699" w:rsidR="00D07682" w:rsidRDefault="003A1A70" w:rsidP="00FD749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A51A7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837B6D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="00837B6D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Pr="00CA51A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CA51A7">
        <w:rPr>
          <w:rFonts w:ascii="Browallia New" w:hAnsi="Browallia New" w:cs="Browallia New"/>
          <w:spacing w:val="-4"/>
          <w:sz w:val="28"/>
          <w:szCs w:val="28"/>
          <w:lang w:val="en-GB"/>
        </w:rPr>
        <w:t>2561</w:t>
      </w:r>
      <w:r w:rsidR="00621EBC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และ </w:t>
      </w:r>
      <w:r w:rsidR="00621EBC">
        <w:rPr>
          <w:rFonts w:ascii="Browallia New" w:hAnsi="Browallia New" w:cs="Browallia New"/>
          <w:spacing w:val="-4"/>
          <w:sz w:val="28"/>
          <w:szCs w:val="28"/>
        </w:rPr>
        <w:t>2560</w:t>
      </w:r>
      <w:r w:rsidRPr="00CA51A7">
        <w:rPr>
          <w:rFonts w:ascii="Browallia New" w:hAnsi="Browallia New" w:cs="Browallia New"/>
          <w:spacing w:val="-4"/>
          <w:sz w:val="28"/>
          <w:szCs w:val="28"/>
          <w:cs/>
        </w:rPr>
        <w:t xml:space="preserve"> เงินลงทุนในบริษัทย่อย</w:t>
      </w:r>
      <w:r w:rsidRPr="00CA51A7">
        <w:rPr>
          <w:rFonts w:ascii="Browallia New" w:hAnsi="Browallia New" w:cs="Browallia New" w:hint="cs"/>
          <w:spacing w:val="-4"/>
          <w:sz w:val="28"/>
          <w:szCs w:val="28"/>
          <w:cs/>
        </w:rPr>
        <w:t>แห่งหนึ่ง</w:t>
      </w:r>
      <w:r w:rsidRPr="00CA51A7">
        <w:rPr>
          <w:rFonts w:ascii="Browallia New" w:hAnsi="Browallia New" w:cs="Browallia New"/>
          <w:spacing w:val="-4"/>
          <w:sz w:val="28"/>
          <w:szCs w:val="28"/>
          <w:cs/>
        </w:rPr>
        <w:t xml:space="preserve">จำนวน </w:t>
      </w:r>
      <w:r w:rsidRPr="00CA51A7">
        <w:rPr>
          <w:rFonts w:ascii="Browallia New" w:hAnsi="Browallia New" w:cs="Browallia New" w:hint="cs"/>
          <w:spacing w:val="-4"/>
          <w:sz w:val="28"/>
          <w:szCs w:val="28"/>
        </w:rPr>
        <w:t>2</w:t>
      </w:r>
      <w:r w:rsidRPr="00CA51A7">
        <w:rPr>
          <w:rFonts w:ascii="Browallia New" w:hAnsi="Browallia New" w:cs="Browallia New"/>
          <w:spacing w:val="-4"/>
          <w:sz w:val="28"/>
          <w:szCs w:val="28"/>
        </w:rPr>
        <w:t>,2</w:t>
      </w:r>
      <w:r w:rsidRPr="00CA51A7">
        <w:rPr>
          <w:rFonts w:ascii="Browallia New" w:hAnsi="Browallia New" w:cs="Browallia New" w:hint="cs"/>
          <w:spacing w:val="-4"/>
          <w:sz w:val="28"/>
          <w:szCs w:val="28"/>
        </w:rPr>
        <w:t xml:space="preserve">12 </w:t>
      </w:r>
      <w:r w:rsidRPr="00CA51A7">
        <w:rPr>
          <w:rFonts w:ascii="Browallia New" w:hAnsi="Browallia New" w:cs="Browallia New" w:hint="cs"/>
          <w:spacing w:val="-4"/>
          <w:sz w:val="28"/>
          <w:szCs w:val="28"/>
          <w:cs/>
        </w:rPr>
        <w:t>ล้านบาท</w:t>
      </w:r>
      <w:r w:rsidRPr="00CA51A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CA51A7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และ </w:t>
      </w:r>
      <w:r w:rsidRPr="00CA51A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1,776 </w:t>
      </w:r>
      <w:r w:rsidRPr="00CA51A7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Pr="00CA51A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A51A7">
        <w:rPr>
          <w:rFonts w:ascii="Browallia New" w:hAnsi="Browallia New" w:cs="Browallia New" w:hint="cs"/>
          <w:sz w:val="28"/>
          <w:szCs w:val="28"/>
          <w:cs/>
        </w:rPr>
        <w:t xml:space="preserve">ตามลำดับ </w:t>
      </w:r>
      <w:r w:rsidRPr="00CA51A7">
        <w:rPr>
          <w:rFonts w:ascii="Browallia New" w:hAnsi="Browallia New" w:cs="Browallia New"/>
          <w:sz w:val="28"/>
          <w:szCs w:val="28"/>
          <w:cs/>
        </w:rPr>
        <w:t>นำไปวางเป็นหลักประกัน เพื่อค้ำประกันวงเงินกู้ยืมระยะยาวจากสถาบันการเงิน</w:t>
      </w:r>
      <w:r w:rsidRPr="00CA51A7">
        <w:rPr>
          <w:rFonts w:ascii="Browallia New" w:hAnsi="Browallia New" w:cs="Browallia New" w:hint="cs"/>
          <w:sz w:val="28"/>
          <w:szCs w:val="28"/>
          <w:cs/>
        </w:rPr>
        <w:t>ให้กับบริษัท</w:t>
      </w:r>
      <w:r w:rsidRPr="00CA51A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E4DE9">
        <w:rPr>
          <w:rFonts w:ascii="Browallia New" w:hAnsi="Browallia New" w:cs="Browallia New"/>
          <w:sz w:val="28"/>
          <w:szCs w:val="28"/>
          <w:cs/>
        </w:rPr>
        <w:t xml:space="preserve">(หมายเหตุ </w:t>
      </w:r>
      <w:r w:rsidR="00DC32E9" w:rsidRPr="00EE4DE9">
        <w:rPr>
          <w:rFonts w:ascii="Browallia New" w:hAnsi="Browallia New" w:cs="Browallia New"/>
          <w:sz w:val="28"/>
          <w:szCs w:val="28"/>
          <w:lang w:val="en-GB"/>
        </w:rPr>
        <w:t>24</w:t>
      </w:r>
      <w:r w:rsidRPr="00EE4DE9">
        <w:rPr>
          <w:rFonts w:ascii="Browallia New" w:hAnsi="Browallia New" w:cs="Browallia New"/>
          <w:sz w:val="28"/>
          <w:szCs w:val="28"/>
        </w:rPr>
        <w:t>)</w:t>
      </w:r>
    </w:p>
    <w:p w14:paraId="5530231A" w14:textId="77777777" w:rsidR="00E17D5D" w:rsidRDefault="00E17D5D" w:rsidP="00FD749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86427D4" w14:textId="77777777" w:rsidR="00FD7490" w:rsidRPr="00F62E31" w:rsidRDefault="00FD7490" w:rsidP="00FD749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7609B44E" w14:textId="6641677A" w:rsidR="0031657C" w:rsidRPr="00B5610D" w:rsidRDefault="00D9126C" w:rsidP="00DA7AB9">
      <w:pPr>
        <w:tabs>
          <w:tab w:val="clear" w:pos="454"/>
          <w:tab w:val="clear" w:pos="680"/>
          <w:tab w:val="left" w:pos="666"/>
        </w:tabs>
        <w:spacing w:line="240" w:lineRule="auto"/>
        <w:ind w:left="432" w:hanging="27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val="en-GB"/>
        </w:rPr>
        <w:tab/>
      </w:r>
      <w:r w:rsidR="0031657C" w:rsidRPr="00B5610D">
        <w:rPr>
          <w:rFonts w:ascii="Browallia New" w:hAnsi="Browallia New" w:cs="Browallia New"/>
          <w:sz w:val="28"/>
          <w:szCs w:val="28"/>
          <w:cs/>
        </w:rPr>
        <w:t>สำหรับ</w:t>
      </w:r>
      <w:r w:rsidR="0031657C" w:rsidRPr="00B5610D">
        <w:rPr>
          <w:rFonts w:ascii="Browallia New" w:hAnsi="Browallia New" w:cs="Browallia New" w:hint="cs"/>
          <w:sz w:val="28"/>
          <w:szCs w:val="28"/>
          <w:cs/>
        </w:rPr>
        <w:t>ปี</w:t>
      </w:r>
      <w:r w:rsidR="0031657C" w:rsidRPr="00B5610D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31657C" w:rsidRPr="00B5610D">
        <w:rPr>
          <w:rFonts w:ascii="Browallia New" w:hAnsi="Browallia New" w:cs="Browallia New"/>
          <w:sz w:val="28"/>
          <w:szCs w:val="28"/>
        </w:rPr>
        <w:t>31</w:t>
      </w:r>
      <w:r w:rsidR="0031657C" w:rsidRPr="00B5610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1657C" w:rsidRPr="00B5610D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="0031657C" w:rsidRPr="00B5610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449E3" w:rsidRPr="00B5610D">
        <w:rPr>
          <w:rFonts w:ascii="Browallia New" w:hAnsi="Browallia New" w:cs="Browallia New"/>
          <w:sz w:val="28"/>
          <w:szCs w:val="28"/>
        </w:rPr>
        <w:t>25</w:t>
      </w:r>
      <w:r w:rsidR="005F3B63">
        <w:rPr>
          <w:rFonts w:ascii="Browallia New" w:hAnsi="Browallia New" w:cs="Browallia New"/>
          <w:sz w:val="28"/>
          <w:szCs w:val="28"/>
        </w:rPr>
        <w:t>6</w:t>
      </w:r>
      <w:r w:rsidR="003F5614">
        <w:rPr>
          <w:rFonts w:ascii="Browallia New" w:hAnsi="Browallia New" w:cs="Browallia New"/>
          <w:sz w:val="28"/>
          <w:szCs w:val="28"/>
        </w:rPr>
        <w:t>1</w:t>
      </w:r>
      <w:r w:rsidR="00265089">
        <w:rPr>
          <w:rFonts w:ascii="Browallia New" w:hAnsi="Browallia New" w:cs="Browallia New"/>
          <w:sz w:val="28"/>
          <w:szCs w:val="28"/>
        </w:rPr>
        <w:t xml:space="preserve"> </w:t>
      </w:r>
      <w:r w:rsidR="00265089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="00265089">
        <w:rPr>
          <w:rFonts w:ascii="Browallia New" w:hAnsi="Browallia New" w:cs="Browallia New"/>
          <w:sz w:val="28"/>
          <w:szCs w:val="28"/>
        </w:rPr>
        <w:t>25</w:t>
      </w:r>
      <w:r w:rsidR="003F5614">
        <w:rPr>
          <w:rFonts w:ascii="Browallia New" w:hAnsi="Browallia New" w:cs="Browallia New"/>
          <w:sz w:val="28"/>
          <w:szCs w:val="28"/>
        </w:rPr>
        <w:t>60</w:t>
      </w:r>
      <w:r w:rsidR="0031657C" w:rsidRPr="00B5610D">
        <w:rPr>
          <w:rFonts w:ascii="Browallia New" w:hAnsi="Browallia New" w:cs="Browallia New"/>
          <w:sz w:val="28"/>
          <w:szCs w:val="28"/>
        </w:rPr>
        <w:t xml:space="preserve"> </w:t>
      </w:r>
      <w:r w:rsidR="0031657C" w:rsidRPr="00B5610D">
        <w:rPr>
          <w:rFonts w:ascii="Browallia New" w:hAnsi="Browallia New" w:cs="Browallia New"/>
          <w:sz w:val="28"/>
          <w:szCs w:val="28"/>
          <w:cs/>
        </w:rPr>
        <w:t>เงินลงทุนในบริษัทย่อยมีการเปลี่ยนแปลง ดังนี้</w:t>
      </w:r>
    </w:p>
    <w:p w14:paraId="6D5718BB" w14:textId="77777777" w:rsidR="0031657C" w:rsidRPr="00F62E31" w:rsidRDefault="0031657C" w:rsidP="00AE6BB0">
      <w:pPr>
        <w:tabs>
          <w:tab w:val="left" w:pos="360"/>
        </w:tabs>
        <w:spacing w:line="240" w:lineRule="auto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W w:w="8889" w:type="dxa"/>
        <w:tblInd w:w="426" w:type="dxa"/>
        <w:tblLook w:val="01E0" w:firstRow="1" w:lastRow="1" w:firstColumn="1" w:lastColumn="1" w:noHBand="0" w:noVBand="0"/>
      </w:tblPr>
      <w:tblGrid>
        <w:gridCol w:w="6054"/>
        <w:gridCol w:w="1276"/>
        <w:gridCol w:w="283"/>
        <w:gridCol w:w="1276"/>
      </w:tblGrid>
      <w:tr w:rsidR="00321723" w:rsidRPr="0015258E" w14:paraId="0DA5476A" w14:textId="77777777" w:rsidTr="003F5614">
        <w:tc>
          <w:tcPr>
            <w:tcW w:w="6054" w:type="dxa"/>
          </w:tcPr>
          <w:p w14:paraId="415CBCA3" w14:textId="77777777" w:rsidR="00321723" w:rsidRPr="00B5610D" w:rsidRDefault="00321723" w:rsidP="00AE6BB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35" w:type="dxa"/>
            <w:gridSpan w:val="3"/>
            <w:hideMark/>
          </w:tcPr>
          <w:p w14:paraId="1DBD990D" w14:textId="77777777" w:rsidR="00321723" w:rsidRPr="0015258E" w:rsidRDefault="00321723" w:rsidP="00AE6BB0">
            <w:pPr>
              <w:spacing w:line="240" w:lineRule="auto"/>
              <w:ind w:right="-108" w:hanging="9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5258E">
              <w:rPr>
                <w:rFonts w:ascii="Browallia New" w:hAnsi="Browallia New" w:cs="Browallia New"/>
                <w:sz w:val="28"/>
                <w:szCs w:val="28"/>
              </w:rPr>
              <w:t>(</w:t>
            </w:r>
            <w:proofErr w:type="gramStart"/>
            <w:r w:rsidRPr="0015258E">
              <w:rPr>
                <w:rFonts w:ascii="Browallia New" w:hAnsi="Browallia New" w:cs="Browallia New" w:hint="cs"/>
                <w:sz w:val="28"/>
                <w:szCs w:val="28"/>
                <w:cs/>
              </w:rPr>
              <w:t>หน่วย :</w:t>
            </w:r>
            <w:proofErr w:type="gramEnd"/>
            <w:r w:rsidRPr="0015258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21723" w:rsidRPr="0015258E" w14:paraId="79474CA5" w14:textId="77777777" w:rsidTr="003F5614">
        <w:tc>
          <w:tcPr>
            <w:tcW w:w="6054" w:type="dxa"/>
          </w:tcPr>
          <w:p w14:paraId="18B1701F" w14:textId="77777777" w:rsidR="00321723" w:rsidRPr="0015258E" w:rsidRDefault="00321723" w:rsidP="00AE6BB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A271B18" w14:textId="77777777" w:rsidR="00321723" w:rsidRPr="0015258E" w:rsidRDefault="00321723" w:rsidP="00AE6BB0">
            <w:pPr>
              <w:spacing w:line="240" w:lineRule="auto"/>
              <w:ind w:right="-108" w:hanging="97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5258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321723" w:rsidRPr="0015258E" w14:paraId="3861F8F3" w14:textId="77777777" w:rsidTr="003F5614">
        <w:trPr>
          <w:trHeight w:val="95"/>
        </w:trPr>
        <w:tc>
          <w:tcPr>
            <w:tcW w:w="6054" w:type="dxa"/>
          </w:tcPr>
          <w:p w14:paraId="3F54497B" w14:textId="77777777" w:rsidR="00321723" w:rsidRPr="0015258E" w:rsidRDefault="00321723" w:rsidP="00AE6BB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F93D11F" w14:textId="6DEBC6BF" w:rsidR="00321723" w:rsidRPr="0015258E" w:rsidRDefault="005F3B63" w:rsidP="004C0E2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5258E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3F5614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4CA5926" w14:textId="77777777" w:rsidR="00321723" w:rsidRPr="0015258E" w:rsidRDefault="00321723" w:rsidP="00AE6BB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CAB3D6" w14:textId="15D02211" w:rsidR="00321723" w:rsidRPr="0015258E" w:rsidRDefault="005F3B63" w:rsidP="004C0E2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5258E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3F5614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321723" w:rsidRPr="0015258E" w14:paraId="3E6C0BF1" w14:textId="77777777" w:rsidTr="003F5614">
        <w:trPr>
          <w:trHeight w:val="95"/>
        </w:trPr>
        <w:tc>
          <w:tcPr>
            <w:tcW w:w="6054" w:type="dxa"/>
          </w:tcPr>
          <w:p w14:paraId="219864CF" w14:textId="77777777" w:rsidR="00321723" w:rsidRPr="0015258E" w:rsidRDefault="00321723" w:rsidP="00AE6BB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E602D91" w14:textId="77777777" w:rsidR="00321723" w:rsidRPr="0015258E" w:rsidRDefault="00321723" w:rsidP="009F2D2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AC101BE" w14:textId="77777777" w:rsidR="00321723" w:rsidRPr="0015258E" w:rsidRDefault="00321723" w:rsidP="00AE6BB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596CCFC8" w14:textId="77777777" w:rsidR="00321723" w:rsidRPr="0015258E" w:rsidRDefault="00321723" w:rsidP="00AE6BB0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74C30" w:rsidRPr="0015258E" w14:paraId="4912C988" w14:textId="77777777" w:rsidTr="003F5614">
        <w:tc>
          <w:tcPr>
            <w:tcW w:w="6054" w:type="dxa"/>
            <w:hideMark/>
          </w:tcPr>
          <w:p w14:paraId="5212DFB0" w14:textId="77777777" w:rsidR="00D74C30" w:rsidRPr="0015258E" w:rsidRDefault="00D74C30" w:rsidP="00D74C3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5258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15258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15258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276" w:type="dxa"/>
          </w:tcPr>
          <w:p w14:paraId="391C3330" w14:textId="26D2EFCF" w:rsidR="00D74C30" w:rsidRPr="00C4727D" w:rsidRDefault="00D74C30" w:rsidP="00D74C30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727D">
              <w:rPr>
                <w:rFonts w:ascii="Browallia New" w:hAnsi="Browallia New" w:cs="Browallia New"/>
                <w:sz w:val="28"/>
                <w:szCs w:val="28"/>
              </w:rPr>
              <w:t>69,591</w:t>
            </w:r>
          </w:p>
        </w:tc>
        <w:tc>
          <w:tcPr>
            <w:tcW w:w="283" w:type="dxa"/>
          </w:tcPr>
          <w:p w14:paraId="09E48086" w14:textId="77777777" w:rsidR="00D74C30" w:rsidRPr="0015258E" w:rsidRDefault="00D74C30" w:rsidP="00D74C3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E233E1E" w14:textId="59569C67" w:rsidR="00D74C30" w:rsidRPr="0015258E" w:rsidRDefault="00D74C30" w:rsidP="00D74C30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5258E">
              <w:rPr>
                <w:rFonts w:ascii="Browallia New" w:hAnsi="Browallia New" w:cs="Browallia New"/>
                <w:sz w:val="28"/>
                <w:szCs w:val="28"/>
              </w:rPr>
              <w:t>1,445,447</w:t>
            </w:r>
          </w:p>
        </w:tc>
      </w:tr>
      <w:tr w:rsidR="00D74C30" w:rsidRPr="0015258E" w14:paraId="145DD33D" w14:textId="77777777" w:rsidTr="003F5614">
        <w:tc>
          <w:tcPr>
            <w:tcW w:w="6054" w:type="dxa"/>
            <w:hideMark/>
          </w:tcPr>
          <w:p w14:paraId="70CA4EEE" w14:textId="77777777" w:rsidR="00D74C30" w:rsidRPr="0015258E" w:rsidRDefault="00D74C30" w:rsidP="00D74C3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5258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บวก</w:t>
            </w:r>
            <w:r w:rsidRPr="0015258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เงินลงทุนเพิ่ม</w:t>
            </w:r>
          </w:p>
        </w:tc>
        <w:tc>
          <w:tcPr>
            <w:tcW w:w="1276" w:type="dxa"/>
          </w:tcPr>
          <w:p w14:paraId="1C42E937" w14:textId="0546A501" w:rsidR="00D74C30" w:rsidRPr="00C4727D" w:rsidRDefault="00D74C30" w:rsidP="00D74C30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727D">
              <w:rPr>
                <w:rFonts w:ascii="Browallia New" w:hAnsi="Browallia New" w:cs="Browallia New"/>
                <w:sz w:val="28"/>
                <w:szCs w:val="28"/>
              </w:rPr>
              <w:t>436,500</w:t>
            </w:r>
          </w:p>
        </w:tc>
        <w:tc>
          <w:tcPr>
            <w:tcW w:w="283" w:type="dxa"/>
          </w:tcPr>
          <w:p w14:paraId="4DF9940F" w14:textId="77777777" w:rsidR="00D74C30" w:rsidRPr="0015258E" w:rsidRDefault="00D74C30" w:rsidP="00D74C3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AB1DC50" w14:textId="6ABB0FEE" w:rsidR="00D74C30" w:rsidRPr="0015258E" w:rsidRDefault="00D74C30" w:rsidP="00D74C30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5258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74C30" w:rsidRPr="0015258E" w14:paraId="6102D9D5" w14:textId="77777777" w:rsidTr="003F5614">
        <w:tc>
          <w:tcPr>
            <w:tcW w:w="6054" w:type="dxa"/>
            <w:hideMark/>
          </w:tcPr>
          <w:p w14:paraId="6E7D8D78" w14:textId="77777777" w:rsidR="00D74C30" w:rsidRPr="0015258E" w:rsidRDefault="00D74C30" w:rsidP="00D74C3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5258E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15258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15258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</w:t>
            </w:r>
            <w:r w:rsidRPr="0015258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จำหน่ายเงินลงทุน</w:t>
            </w:r>
          </w:p>
        </w:tc>
        <w:tc>
          <w:tcPr>
            <w:tcW w:w="1276" w:type="dxa"/>
            <w:shd w:val="clear" w:color="auto" w:fill="auto"/>
          </w:tcPr>
          <w:p w14:paraId="61A92B47" w14:textId="0234D1D0" w:rsidR="00D74C30" w:rsidRPr="00C4727D" w:rsidRDefault="00D74C30" w:rsidP="00D74C30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727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31EE3835" w14:textId="77777777" w:rsidR="00D74C30" w:rsidRPr="0015258E" w:rsidRDefault="00D74C30" w:rsidP="00D74C3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AEF14EF" w14:textId="255F089C" w:rsidR="00D74C30" w:rsidRPr="0015258E" w:rsidRDefault="00D74C30" w:rsidP="00D74C30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5258E">
              <w:rPr>
                <w:rFonts w:ascii="Browallia New" w:hAnsi="Browallia New" w:cs="Browallia New"/>
                <w:sz w:val="28"/>
                <w:szCs w:val="28"/>
              </w:rPr>
              <w:t>(250)</w:t>
            </w:r>
          </w:p>
        </w:tc>
      </w:tr>
      <w:tr w:rsidR="00D74C30" w:rsidRPr="0015258E" w14:paraId="16D71866" w14:textId="77777777" w:rsidTr="003F5614">
        <w:tc>
          <w:tcPr>
            <w:tcW w:w="6054" w:type="dxa"/>
          </w:tcPr>
          <w:p w14:paraId="456BA562" w14:textId="02551A15" w:rsidR="00D74C30" w:rsidRPr="0015258E" w:rsidRDefault="00E17D5D" w:rsidP="00D74C3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5258E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="00D74C30" w:rsidRPr="0015258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ค่าเผื่อการด้อยค่า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DB474BF" w14:textId="1525F439" w:rsidR="00D74C30" w:rsidRPr="00C4727D" w:rsidRDefault="002D63B0" w:rsidP="00D74C30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727D">
              <w:rPr>
                <w:rFonts w:ascii="Browallia New" w:hAnsi="Browallia New" w:cs="Browallia New"/>
                <w:sz w:val="28"/>
                <w:szCs w:val="28"/>
              </w:rPr>
              <w:t>(436,500)</w:t>
            </w:r>
          </w:p>
        </w:tc>
        <w:tc>
          <w:tcPr>
            <w:tcW w:w="283" w:type="dxa"/>
            <w:shd w:val="clear" w:color="auto" w:fill="FFFFFF" w:themeFill="background1"/>
          </w:tcPr>
          <w:p w14:paraId="1EEF9C8E" w14:textId="77777777" w:rsidR="00D74C30" w:rsidRPr="00210F9B" w:rsidRDefault="00D74C30" w:rsidP="00D74C3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955ACE7" w14:textId="49DA18C5" w:rsidR="00D74C30" w:rsidRPr="00210F9B" w:rsidRDefault="00D74C30" w:rsidP="00D74C30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0F9B">
              <w:rPr>
                <w:rFonts w:ascii="Browallia New" w:hAnsi="Browallia New" w:cs="Browallia New"/>
                <w:sz w:val="28"/>
                <w:szCs w:val="28"/>
              </w:rPr>
              <w:t>(1,3</w:t>
            </w:r>
            <w:r>
              <w:rPr>
                <w:rFonts w:ascii="Browallia New" w:hAnsi="Browallia New" w:cs="Browallia New"/>
                <w:sz w:val="28"/>
                <w:szCs w:val="28"/>
              </w:rPr>
              <w:t>75</w:t>
            </w:r>
            <w:r w:rsidRPr="00210F9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606</w:t>
            </w:r>
            <w:r w:rsidRPr="00210F9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74C30" w:rsidRPr="0015258E" w14:paraId="188FE4DC" w14:textId="77777777" w:rsidTr="003F5614">
        <w:tc>
          <w:tcPr>
            <w:tcW w:w="6054" w:type="dxa"/>
            <w:hideMark/>
          </w:tcPr>
          <w:p w14:paraId="54CFCBE8" w14:textId="77777777" w:rsidR="00D74C30" w:rsidRPr="0015258E" w:rsidRDefault="00D74C30" w:rsidP="00D74C3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5258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15258E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15258E">
              <w:rPr>
                <w:rFonts w:ascii="Browallia New" w:hAnsi="Browallia New" w:cs="Browallia New" w:hint="cs"/>
                <w:sz w:val="28"/>
                <w:szCs w:val="28"/>
                <w:cs/>
              </w:rPr>
              <w:t>ธันวาคม</w:t>
            </w:r>
            <w:r w:rsidRPr="0015258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2CE6EBB" w14:textId="483F0A61" w:rsidR="00D74C30" w:rsidRPr="00C4727D" w:rsidRDefault="00D74C30" w:rsidP="00D74C30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727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2D63B0" w:rsidRPr="00C4727D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C4727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D63B0" w:rsidRPr="00C4727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C4727D">
              <w:rPr>
                <w:rFonts w:ascii="Browallia New" w:hAnsi="Browallia New" w:cs="Browallia New"/>
                <w:sz w:val="28"/>
                <w:szCs w:val="28"/>
              </w:rPr>
              <w:t>91</w:t>
            </w:r>
          </w:p>
        </w:tc>
        <w:tc>
          <w:tcPr>
            <w:tcW w:w="283" w:type="dxa"/>
          </w:tcPr>
          <w:p w14:paraId="047AC18C" w14:textId="77777777" w:rsidR="00D74C30" w:rsidRPr="0015258E" w:rsidRDefault="00D74C30" w:rsidP="00D74C3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45FC184" w14:textId="4EF51E13" w:rsidR="00D74C30" w:rsidRPr="0015258E" w:rsidRDefault="00D74C30" w:rsidP="00D74C30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69,591</w:t>
            </w:r>
          </w:p>
        </w:tc>
      </w:tr>
    </w:tbl>
    <w:p w14:paraId="62BF3996" w14:textId="7D9F7776" w:rsidR="00211525" w:rsidRPr="003F5614" w:rsidRDefault="00211525" w:rsidP="00AE6BB0">
      <w:pPr>
        <w:tabs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1B4BA65" w14:textId="0030E682" w:rsidR="00F509D4" w:rsidRDefault="00F509D4" w:rsidP="00F509D4">
      <w:pPr>
        <w:tabs>
          <w:tab w:val="clear" w:pos="454"/>
          <w:tab w:val="clear" w:pos="680"/>
          <w:tab w:val="left" w:pos="45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5F01ED">
        <w:rPr>
          <w:rFonts w:ascii="Browallia New" w:hAnsi="Browallia New" w:cs="Browallia New"/>
          <w:sz w:val="28"/>
          <w:szCs w:val="28"/>
          <w:cs/>
        </w:rPr>
        <w:t>บริษัทบันทึกค่าเผื่อการด้อยค่าเงินลงทุนในบริษัท</w:t>
      </w:r>
      <w:r w:rsidRPr="005F01ED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Pr="005F01ED">
        <w:rPr>
          <w:rFonts w:ascii="Browallia New" w:hAnsi="Browallia New" w:cs="Browallia New"/>
          <w:sz w:val="28"/>
          <w:szCs w:val="28"/>
          <w:cs/>
        </w:rPr>
        <w:t>จำนวน</w:t>
      </w:r>
      <w:r w:rsidRPr="005F01ED">
        <w:rPr>
          <w:rFonts w:ascii="Browallia New" w:hAnsi="Browallia New" w:cs="Browallia New"/>
          <w:sz w:val="28"/>
          <w:szCs w:val="28"/>
        </w:rPr>
        <w:t xml:space="preserve"> </w:t>
      </w:r>
      <w:r w:rsidR="002D63B0">
        <w:rPr>
          <w:rFonts w:ascii="Browallia New" w:hAnsi="Browallia New" w:cs="Browallia New"/>
          <w:sz w:val="28"/>
          <w:szCs w:val="28"/>
        </w:rPr>
        <w:t>436.50</w:t>
      </w:r>
      <w:r w:rsidRPr="005F01ED">
        <w:rPr>
          <w:rFonts w:ascii="Browallia New" w:hAnsi="Browallia New" w:cs="Browallia New"/>
          <w:sz w:val="28"/>
          <w:szCs w:val="28"/>
        </w:rPr>
        <w:t xml:space="preserve"> </w:t>
      </w:r>
      <w:r w:rsidRPr="005F01ED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5F01ED">
        <w:rPr>
          <w:rFonts w:ascii="Browallia New" w:hAnsi="Browallia New" w:cs="Browallia New"/>
          <w:sz w:val="28"/>
          <w:szCs w:val="28"/>
          <w:cs/>
        </w:rPr>
        <w:t xml:space="preserve"> เนื่องจากว่ามูลค่าที่</w:t>
      </w:r>
      <w:r w:rsidR="00B043B5">
        <w:rPr>
          <w:rFonts w:ascii="Browallia New" w:hAnsi="Browallia New" w:cs="Browallia New" w:hint="cs"/>
          <w:sz w:val="28"/>
          <w:szCs w:val="28"/>
          <w:cs/>
        </w:rPr>
        <w:t>คาดว่</w:t>
      </w:r>
      <w:r w:rsidR="006D39A4">
        <w:rPr>
          <w:rFonts w:ascii="Browallia New" w:hAnsi="Browallia New" w:cs="Browallia New" w:hint="cs"/>
          <w:sz w:val="28"/>
          <w:szCs w:val="28"/>
          <w:cs/>
        </w:rPr>
        <w:t>า</w:t>
      </w:r>
      <w:r w:rsidRPr="005F01ED">
        <w:rPr>
          <w:rFonts w:ascii="Browallia New" w:hAnsi="Browallia New" w:cs="Browallia New"/>
          <w:sz w:val="28"/>
          <w:szCs w:val="28"/>
          <w:cs/>
        </w:rPr>
        <w:t>จะได้รับคืนต่ำกว่ามูลค่</w:t>
      </w:r>
      <w:r w:rsidRPr="005F01ED">
        <w:rPr>
          <w:rFonts w:ascii="Browallia New" w:hAnsi="Browallia New" w:cs="Browallia New" w:hint="cs"/>
          <w:sz w:val="28"/>
          <w:szCs w:val="28"/>
          <w:cs/>
        </w:rPr>
        <w:t>าตาม</w:t>
      </w:r>
      <w:r w:rsidRPr="005F01ED">
        <w:rPr>
          <w:rFonts w:ascii="Browallia New" w:hAnsi="Browallia New" w:cs="Browallia New"/>
          <w:sz w:val="28"/>
          <w:szCs w:val="28"/>
          <w:cs/>
        </w:rPr>
        <w:t>บัญชีของเงินลงทุน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="00594384">
        <w:rPr>
          <w:rFonts w:ascii="Browallia New" w:hAnsi="Browallia New" w:cs="Browallia New"/>
          <w:sz w:val="28"/>
          <w:szCs w:val="28"/>
        </w:rPr>
        <w:t>(</w:t>
      </w:r>
      <w:r w:rsidRPr="005F01ED">
        <w:rPr>
          <w:rFonts w:ascii="Browallia New" w:hAnsi="Browallia New" w:cs="Browallia New"/>
          <w:sz w:val="28"/>
          <w:szCs w:val="28"/>
          <w:cs/>
        </w:rPr>
        <w:t>มูลค่าที่คาดว่าจะได้รับคืน</w:t>
      </w:r>
      <w:r>
        <w:rPr>
          <w:rFonts w:ascii="Browallia New" w:hAnsi="Browallia New" w:cs="Browallia New"/>
          <w:sz w:val="28"/>
          <w:szCs w:val="28"/>
          <w:cs/>
        </w:rPr>
        <w:t>ตามที่ได้เปิดเผยไว้ในหมาย</w:t>
      </w:r>
      <w:r w:rsidRPr="002D63B0">
        <w:rPr>
          <w:rFonts w:ascii="Browallia New" w:hAnsi="Browallia New" w:cs="Browallia New"/>
          <w:sz w:val="28"/>
          <w:szCs w:val="28"/>
          <w:cs/>
        </w:rPr>
        <w:t xml:space="preserve">เหตุ </w:t>
      </w:r>
      <w:r w:rsidRPr="002D63B0">
        <w:rPr>
          <w:rFonts w:ascii="Browallia New" w:hAnsi="Browallia New" w:cs="Browallia New"/>
          <w:sz w:val="28"/>
          <w:szCs w:val="28"/>
        </w:rPr>
        <w:t>1</w:t>
      </w:r>
      <w:r w:rsidR="00450275">
        <w:rPr>
          <w:rFonts w:ascii="Browallia New" w:hAnsi="Browallia New" w:cs="Browallia New"/>
          <w:sz w:val="28"/>
          <w:szCs w:val="28"/>
        </w:rPr>
        <w:t>8</w:t>
      </w:r>
      <w:r w:rsidR="00594384" w:rsidRPr="002D63B0">
        <w:rPr>
          <w:rFonts w:ascii="Browallia New" w:hAnsi="Browallia New" w:cs="Browallia New"/>
          <w:sz w:val="28"/>
          <w:szCs w:val="28"/>
        </w:rPr>
        <w:t>)</w:t>
      </w:r>
    </w:p>
    <w:p w14:paraId="0A820C0E" w14:textId="3A151921" w:rsidR="003A1A70" w:rsidRDefault="003A1A70" w:rsidP="00F509D4">
      <w:pPr>
        <w:tabs>
          <w:tab w:val="clear" w:pos="454"/>
          <w:tab w:val="clear" w:pos="680"/>
          <w:tab w:val="left" w:pos="45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662A8075" w14:textId="7B3A4F53" w:rsidR="003A1A70" w:rsidRPr="00340D67" w:rsidRDefault="0082578F" w:rsidP="003A1A7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  <w:r>
        <w:rPr>
          <w:rFonts w:ascii="Browallia New" w:hAnsi="Browallia New" w:cs="Browallia New"/>
          <w:sz w:val="28"/>
          <w:szCs w:val="28"/>
          <w:u w:val="single"/>
          <w:cs/>
        </w:rPr>
        <w:t>บริษัท ดับบลิวซีไอ โฮลดิ้ง จำกัด (มหาชน)</w:t>
      </w:r>
    </w:p>
    <w:p w14:paraId="078EFCA6" w14:textId="77777777" w:rsidR="003A1A70" w:rsidRPr="00925CE0" w:rsidRDefault="003A1A70" w:rsidP="003A1A70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1693CB10" w14:textId="36B56CD9" w:rsidR="003A1A70" w:rsidRDefault="0082578F" w:rsidP="003A1A70">
      <w:pPr>
        <w:pStyle w:val="CordiaNew"/>
        <w:tabs>
          <w:tab w:val="clear" w:pos="4153"/>
        </w:tabs>
        <w:ind w:left="423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>บริษัท ดับบลิวซีไอ โฮลดิ้ง จำกัด (มหาชน)</w:t>
      </w:r>
      <w:r w:rsidR="003A1A70" w:rsidRPr="009A411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A1A70" w:rsidRPr="00870479">
        <w:rPr>
          <w:rFonts w:ascii="Browallia New" w:hAnsi="Browallia New" w:cs="Browallia New" w:hint="cs"/>
          <w:sz w:val="28"/>
          <w:szCs w:val="28"/>
          <w:cs/>
        </w:rPr>
        <w:t>มี</w:t>
      </w:r>
      <w:r w:rsidR="004B2AA2">
        <w:rPr>
          <w:rFonts w:ascii="Browallia New" w:hAnsi="Browallia New" w:cs="Browallia New" w:hint="cs"/>
          <w:sz w:val="28"/>
          <w:szCs w:val="28"/>
          <w:cs/>
        </w:rPr>
        <w:t>ผล</w:t>
      </w:r>
      <w:r w:rsidR="003A1A70" w:rsidRPr="00870479">
        <w:rPr>
          <w:rFonts w:ascii="Browallia New" w:hAnsi="Browallia New" w:cs="Browallia New" w:hint="cs"/>
          <w:sz w:val="28"/>
          <w:szCs w:val="28"/>
          <w:cs/>
        </w:rPr>
        <w:t>ขาดทุนสะสม</w:t>
      </w:r>
      <w:r w:rsidR="003A1A70" w:rsidRPr="002D63B0">
        <w:rPr>
          <w:rFonts w:ascii="Browallia New" w:hAnsi="Browallia New" w:cs="Browallia New" w:hint="cs"/>
          <w:sz w:val="28"/>
          <w:szCs w:val="28"/>
          <w:cs/>
        </w:rPr>
        <w:t>เป็นจำนวน</w:t>
      </w:r>
      <w:r w:rsidR="003A1A70" w:rsidRPr="006204FB">
        <w:rPr>
          <w:rFonts w:ascii="Browallia New" w:hAnsi="Browallia New" w:cs="Browallia New" w:hint="cs"/>
          <w:sz w:val="28"/>
          <w:szCs w:val="28"/>
          <w:cs/>
        </w:rPr>
        <w:t xml:space="preserve">เงิน </w:t>
      </w:r>
      <w:r w:rsidR="00E13D23">
        <w:rPr>
          <w:rFonts w:ascii="Browallia New" w:hAnsi="Browallia New" w:cs="Browallia New"/>
          <w:sz w:val="28"/>
          <w:szCs w:val="28"/>
        </w:rPr>
        <w:t>4,307</w:t>
      </w:r>
      <w:r w:rsidR="003A1A70" w:rsidRPr="006204FB">
        <w:rPr>
          <w:rFonts w:ascii="Browallia New" w:hAnsi="Browallia New" w:cs="Browallia New" w:hint="cs"/>
          <w:sz w:val="28"/>
          <w:szCs w:val="28"/>
          <w:cs/>
        </w:rPr>
        <w:t xml:space="preserve"> ล้านบาท รวมถึงมีหนี้สินหมุนเวียนมากกว่า</w:t>
      </w:r>
      <w:r w:rsidR="003A1A70" w:rsidRPr="006204FB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สินทรัพย์หมุนเวียน ณ วันที่ </w:t>
      </w:r>
      <w:r w:rsidR="00E34D77" w:rsidRPr="006204FB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="00E34D77" w:rsidRPr="006204FB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="003A1A70" w:rsidRPr="006204F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3A1A70" w:rsidRPr="006204FB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2561 </w:t>
      </w:r>
      <w:r w:rsidR="003A1A70" w:rsidRPr="006204FB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จำนวน </w:t>
      </w:r>
      <w:r w:rsidR="00E13D23">
        <w:rPr>
          <w:rFonts w:ascii="Browallia New" w:hAnsi="Browallia New" w:cs="Browallia New"/>
          <w:spacing w:val="-4"/>
          <w:sz w:val="28"/>
          <w:szCs w:val="28"/>
        </w:rPr>
        <w:t>5</w:t>
      </w:r>
      <w:r w:rsidR="0035380F">
        <w:rPr>
          <w:rFonts w:ascii="Browallia New" w:hAnsi="Browallia New" w:cs="Browallia New"/>
          <w:spacing w:val="-4"/>
          <w:sz w:val="28"/>
          <w:szCs w:val="28"/>
        </w:rPr>
        <w:t>90</w:t>
      </w:r>
      <w:r w:rsidR="003A1A70" w:rsidRPr="006204F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3A1A70" w:rsidRPr="006204FB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ล้านบาท </w:t>
      </w:r>
      <w:r w:rsidR="003A1A70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="00DD3F9A">
        <w:rPr>
          <w:rFonts w:ascii="Browallia New" w:hAnsi="Browallia New" w:cs="Browallia New" w:hint="cs"/>
          <w:spacing w:val="-4"/>
          <w:sz w:val="28"/>
          <w:szCs w:val="28"/>
          <w:cs/>
        </w:rPr>
        <w:t>ย่อย</w:t>
      </w:r>
      <w:r w:rsidR="003A1A70">
        <w:rPr>
          <w:rFonts w:ascii="Browallia New" w:hAnsi="Browallia New" w:cs="Browallia New" w:hint="cs"/>
          <w:spacing w:val="-4"/>
          <w:sz w:val="28"/>
          <w:szCs w:val="28"/>
          <w:cs/>
        </w:rPr>
        <w:t>อยู่ระหว่างการพิจารณาปรับโครงสร้างธุรกิจให้มีผลการดำเนินงานที่ดีขึ้น</w:t>
      </w:r>
      <w:r w:rsidR="003A1A7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3A1A70" w:rsidRPr="00870479">
        <w:rPr>
          <w:rFonts w:ascii="Browallia New" w:hAnsi="Browallia New" w:cs="Browallia New" w:hint="cs"/>
          <w:sz w:val="28"/>
          <w:szCs w:val="28"/>
          <w:cs/>
        </w:rPr>
        <w:t>ซึ่งความสามารถในการดำเนินงานต่อเนื่องนั้นขึ้นอยู่กับความสำเร็จของแผนดังกล่าวในอนาคต และการบริหารกระแสเงินสดเพื่อชำระหนี้สินที่มีอยู่</w:t>
      </w:r>
    </w:p>
    <w:p w14:paraId="3D79F289" w14:textId="77777777" w:rsidR="009D4E3B" w:rsidRPr="0013129D" w:rsidRDefault="009D4E3B" w:rsidP="003A1A70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11051C21" w14:textId="71B82B85" w:rsidR="003A1A70" w:rsidRDefault="003A1A70" w:rsidP="003A1A7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870479">
        <w:rPr>
          <w:rFonts w:ascii="Browallia New" w:hAnsi="Browallia New" w:cs="Browallia New"/>
          <w:sz w:val="28"/>
          <w:szCs w:val="28"/>
          <w:cs/>
        </w:rPr>
        <w:t>ในการประชุมวิสามัญผู้ถือหุ้น ของบริษัท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ดับบลิวซีไอ โฮลดิ้ง จำกัด </w:t>
      </w:r>
      <w:r w:rsidRPr="00870479">
        <w:rPr>
          <w:rFonts w:ascii="Browallia New" w:hAnsi="Browallia New" w:cs="Browallia New"/>
          <w:sz w:val="28"/>
          <w:szCs w:val="28"/>
          <w:cs/>
        </w:rPr>
        <w:t xml:space="preserve">ครั้งที่ </w:t>
      </w:r>
      <w:r w:rsidRPr="00870479">
        <w:rPr>
          <w:rFonts w:ascii="Browallia New" w:hAnsi="Browallia New" w:cs="Browallia New"/>
          <w:sz w:val="28"/>
          <w:szCs w:val="28"/>
        </w:rPr>
        <w:t>2/2561</w:t>
      </w:r>
      <w:r w:rsidRPr="00870479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Pr="00870479">
        <w:rPr>
          <w:rFonts w:ascii="Browallia New" w:hAnsi="Browallia New" w:cs="Browallia New"/>
          <w:sz w:val="28"/>
          <w:szCs w:val="28"/>
        </w:rPr>
        <w:t>29</w:t>
      </w:r>
      <w:r w:rsidRPr="00870479">
        <w:rPr>
          <w:rFonts w:ascii="Browallia New" w:hAnsi="Browallia New" w:cs="Browallia New"/>
          <w:sz w:val="28"/>
          <w:szCs w:val="28"/>
          <w:cs/>
        </w:rPr>
        <w:t xml:space="preserve"> มิถุนายน </w:t>
      </w:r>
      <w:r w:rsidRPr="00870479">
        <w:rPr>
          <w:rFonts w:ascii="Browallia New" w:hAnsi="Browallia New" w:cs="Browallia New"/>
          <w:sz w:val="28"/>
          <w:szCs w:val="28"/>
        </w:rPr>
        <w:t>2561</w:t>
      </w:r>
      <w:r w:rsidRPr="00870479">
        <w:rPr>
          <w:rFonts w:ascii="Browallia New" w:hAnsi="Browallia New" w:cs="Browallia New"/>
          <w:sz w:val="28"/>
          <w:szCs w:val="28"/>
          <w:cs/>
        </w:rPr>
        <w:t xml:space="preserve"> ที่ประชุมมีมติอนุมัติตามรายละเอียดดังนี้</w:t>
      </w:r>
    </w:p>
    <w:p w14:paraId="0C14E074" w14:textId="77777777" w:rsidR="003A1A70" w:rsidRPr="0013129D" w:rsidRDefault="003A1A70" w:rsidP="002D63B0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729D9870" w14:textId="1FA7A5F6" w:rsidR="003A1A70" w:rsidRPr="00D26937" w:rsidRDefault="003A1A70" w:rsidP="00D26937">
      <w:pPr>
        <w:pStyle w:val="Preformatted"/>
        <w:numPr>
          <w:ilvl w:val="0"/>
          <w:numId w:val="23"/>
        </w:numPr>
        <w:tabs>
          <w:tab w:val="clear" w:pos="0"/>
          <w:tab w:val="clear" w:pos="959"/>
          <w:tab w:val="clear" w:pos="1665"/>
          <w:tab w:val="left" w:pos="1440"/>
        </w:tabs>
        <w:ind w:left="1440" w:hanging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bookmarkStart w:id="4" w:name="_Hlk521921577"/>
      <w:r w:rsidRPr="00870479">
        <w:rPr>
          <w:rFonts w:ascii="Browallia New" w:hAnsi="Browallia New" w:cs="Browallia New"/>
          <w:sz w:val="28"/>
          <w:szCs w:val="28"/>
          <w:cs/>
        </w:rPr>
        <w:t>แปรสภาพบริษัทจากบริษัทจำกัด เป็นบริษัทมหาชนจำกัด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(ดำเนินการแล้วเมื่อวันที่ </w:t>
      </w:r>
      <w:r w:rsidRPr="0013129D">
        <w:rPr>
          <w:rFonts w:ascii="Browallia New" w:hAnsi="Browallia New" w:cs="Browallia New"/>
          <w:sz w:val="28"/>
          <w:szCs w:val="28"/>
        </w:rPr>
        <w:t xml:space="preserve">23 </w:t>
      </w:r>
      <w:r w:rsidRPr="0013129D">
        <w:rPr>
          <w:rFonts w:ascii="Browallia New" w:hAnsi="Browallia New" w:cs="Browallia New" w:hint="cs"/>
          <w:sz w:val="28"/>
          <w:szCs w:val="28"/>
          <w:cs/>
        </w:rPr>
        <w:t>กรกฎาคม</w:t>
      </w:r>
      <w:r w:rsidR="00A4093E">
        <w:rPr>
          <w:rFonts w:ascii="Browallia New" w:hAnsi="Browallia New" w:cs="Browallia New" w:hint="cs"/>
          <w:sz w:val="28"/>
          <w:szCs w:val="28"/>
          <w:cs/>
        </w:rPr>
        <w:t xml:space="preserve">  </w:t>
      </w:r>
      <w:r w:rsidRPr="0013129D">
        <w:rPr>
          <w:rFonts w:ascii="Browallia New" w:hAnsi="Browallia New" w:cs="Browallia New"/>
          <w:sz w:val="28"/>
          <w:szCs w:val="28"/>
        </w:rPr>
        <w:t>2561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) </w:t>
      </w:r>
    </w:p>
    <w:p w14:paraId="0EB7E776" w14:textId="77777777" w:rsidR="001C0CE7" w:rsidRPr="00D62157" w:rsidRDefault="001C0CE7" w:rsidP="003A1A70">
      <w:pPr>
        <w:pStyle w:val="Preformatted"/>
        <w:tabs>
          <w:tab w:val="clear" w:pos="0"/>
          <w:tab w:val="clear" w:pos="959"/>
        </w:tabs>
        <w:ind w:left="426"/>
        <w:jc w:val="thaiDistribute"/>
        <w:rPr>
          <w:rFonts w:ascii="Browallia New" w:hAnsi="Browallia New" w:cs="Browallia New"/>
          <w:sz w:val="10"/>
          <w:szCs w:val="10"/>
          <w:lang w:val="en-GB"/>
        </w:rPr>
      </w:pPr>
    </w:p>
    <w:bookmarkEnd w:id="4"/>
    <w:p w14:paraId="2118964B" w14:textId="32FC99A1" w:rsidR="001C0CE7" w:rsidRPr="00984838" w:rsidRDefault="003A1A70" w:rsidP="001C0CE7">
      <w:pPr>
        <w:pStyle w:val="Preformatted"/>
        <w:numPr>
          <w:ilvl w:val="0"/>
          <w:numId w:val="23"/>
        </w:numPr>
        <w:tabs>
          <w:tab w:val="clear" w:pos="0"/>
          <w:tab w:val="clear" w:pos="959"/>
          <w:tab w:val="clear" w:pos="1665"/>
          <w:tab w:val="left" w:pos="1449"/>
          <w:tab w:val="num" w:pos="1836"/>
        </w:tabs>
        <w:ind w:left="1440" w:hanging="3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70479">
        <w:rPr>
          <w:rFonts w:ascii="Browallia New" w:hAnsi="Browallia New" w:cs="Browallia New"/>
          <w:sz w:val="28"/>
          <w:szCs w:val="28"/>
          <w:cs/>
        </w:rPr>
        <w:t xml:space="preserve">เพิ่มทุนจดทะเบียนของบริษัทจำนวน </w:t>
      </w:r>
      <w:r w:rsidRPr="00870479">
        <w:rPr>
          <w:rFonts w:ascii="Browallia New" w:hAnsi="Browallia New" w:cs="Browallia New"/>
          <w:sz w:val="28"/>
          <w:szCs w:val="28"/>
        </w:rPr>
        <w:t xml:space="preserve">870,000,020 </w:t>
      </w:r>
      <w:r w:rsidRPr="00870479">
        <w:rPr>
          <w:rFonts w:ascii="Browallia New" w:hAnsi="Browallia New" w:cs="Browallia New"/>
          <w:sz w:val="28"/>
          <w:szCs w:val="28"/>
          <w:cs/>
        </w:rPr>
        <w:t xml:space="preserve">บาท จากเดิม </w:t>
      </w:r>
      <w:r w:rsidRPr="00870479">
        <w:rPr>
          <w:rFonts w:ascii="Browallia New" w:hAnsi="Browallia New" w:cs="Browallia New"/>
          <w:sz w:val="28"/>
          <w:szCs w:val="28"/>
        </w:rPr>
        <w:t xml:space="preserve">1,160,000,000 </w:t>
      </w:r>
      <w:r w:rsidRPr="00870479">
        <w:rPr>
          <w:rFonts w:ascii="Browallia New" w:hAnsi="Browallia New" w:cs="Browallia New"/>
          <w:sz w:val="28"/>
          <w:szCs w:val="28"/>
          <w:cs/>
        </w:rPr>
        <w:t xml:space="preserve">บาท เป็น 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Pr="00870479">
        <w:rPr>
          <w:rFonts w:ascii="Browallia New" w:hAnsi="Browallia New" w:cs="Browallia New"/>
          <w:sz w:val="28"/>
          <w:szCs w:val="28"/>
        </w:rPr>
        <w:t xml:space="preserve">2,030,000,020 </w:t>
      </w:r>
      <w:r w:rsidRPr="00870479">
        <w:rPr>
          <w:rFonts w:ascii="Browallia New" w:hAnsi="Browallia New" w:cs="Browallia New"/>
          <w:sz w:val="28"/>
          <w:szCs w:val="28"/>
          <w:cs/>
        </w:rPr>
        <w:t xml:space="preserve">บาท โดยการออกหุ้นสามัญเพิ่มทุนจำนวน </w:t>
      </w:r>
      <w:r w:rsidRPr="00870479">
        <w:rPr>
          <w:rFonts w:ascii="Browallia New" w:hAnsi="Browallia New" w:cs="Browallia New"/>
          <w:sz w:val="28"/>
          <w:szCs w:val="28"/>
        </w:rPr>
        <w:t xml:space="preserve">87,000,002 </w:t>
      </w:r>
      <w:r w:rsidRPr="00870479">
        <w:rPr>
          <w:rFonts w:ascii="Browallia New" w:hAnsi="Browallia New" w:cs="Browallia New"/>
          <w:sz w:val="28"/>
          <w:szCs w:val="28"/>
          <w:cs/>
        </w:rPr>
        <w:t xml:space="preserve">หุ้น มูลค่าหุ้นที่ตราไว้หุ้นละ </w:t>
      </w:r>
      <w:r w:rsidRPr="00870479">
        <w:rPr>
          <w:rFonts w:ascii="Browallia New" w:hAnsi="Browallia New" w:cs="Browallia New"/>
          <w:sz w:val="28"/>
          <w:szCs w:val="28"/>
        </w:rPr>
        <w:t xml:space="preserve">10 </w:t>
      </w:r>
      <w:r w:rsidRPr="00870479">
        <w:rPr>
          <w:rFonts w:ascii="Browallia New" w:hAnsi="Browallia New" w:cs="Browallia New"/>
          <w:sz w:val="28"/>
          <w:szCs w:val="28"/>
          <w:cs/>
        </w:rPr>
        <w:t>บาท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(ดำเนินการแล้วเมื่อวันที่ </w:t>
      </w:r>
      <w:r w:rsidRPr="006E2A18">
        <w:rPr>
          <w:rFonts w:ascii="Browallia New" w:hAnsi="Browallia New" w:cs="Browallia New"/>
          <w:sz w:val="28"/>
          <w:szCs w:val="28"/>
        </w:rPr>
        <w:t xml:space="preserve">20 </w:t>
      </w:r>
      <w:r w:rsidRPr="006E2A18">
        <w:rPr>
          <w:rFonts w:ascii="Browallia New" w:hAnsi="Browallia New" w:cs="Browallia New" w:hint="cs"/>
          <w:sz w:val="28"/>
          <w:szCs w:val="28"/>
          <w:cs/>
        </w:rPr>
        <w:t xml:space="preserve">กันยายน </w:t>
      </w:r>
      <w:r w:rsidRPr="006E2A18">
        <w:rPr>
          <w:rFonts w:ascii="Browallia New" w:hAnsi="Browallia New" w:cs="Browallia New"/>
          <w:sz w:val="28"/>
          <w:szCs w:val="28"/>
        </w:rPr>
        <w:t>2561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) </w:t>
      </w:r>
    </w:p>
    <w:p w14:paraId="39E67398" w14:textId="77777777" w:rsidR="00A342A8" w:rsidRDefault="003A1A70" w:rsidP="003A1A70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70479">
        <w:rPr>
          <w:rFonts w:ascii="Browallia New" w:hAnsi="Browallia New" w:cs="Browallia New" w:hint="cs"/>
          <w:sz w:val="28"/>
          <w:szCs w:val="28"/>
          <w:cs/>
          <w:lang w:val="en-GB"/>
        </w:rPr>
        <w:lastRenderedPageBreak/>
        <w:t>โดยวัตถุประสงค์ของการเพิ่มทุนนั้นเพื่อปรับโครงสร้างธุรกิจ โครงสร้างทุน และโครงสร้างหนี้ ซึ่งจะนำเงินเพิ่มทุนบางส่วนไปชำระหนี้ให้กับบริษัทใหญ่ตามแผนการชำระหนี้</w:t>
      </w:r>
    </w:p>
    <w:p w14:paraId="23653FAA" w14:textId="77777777" w:rsidR="00A342A8" w:rsidRDefault="00A342A8" w:rsidP="003A1A70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9299821" w14:textId="77777777" w:rsidR="00A342A8" w:rsidRDefault="00421D5A" w:rsidP="0023503A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ณ วันที่ </w:t>
      </w:r>
      <w:r>
        <w:rPr>
          <w:rFonts w:ascii="Browallia New" w:hAnsi="Browallia New" w:cs="Browallia New"/>
          <w:sz w:val="28"/>
          <w:szCs w:val="28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>
        <w:rPr>
          <w:rFonts w:ascii="Browallia New" w:hAnsi="Browallia New" w:cs="Browallia New"/>
          <w:sz w:val="28"/>
          <w:szCs w:val="28"/>
        </w:rPr>
        <w:t xml:space="preserve">2561 </w:t>
      </w:r>
      <w:r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D166B2">
        <w:rPr>
          <w:rFonts w:ascii="Browallia New" w:hAnsi="Browallia New" w:cs="Browallia New" w:hint="cs"/>
          <w:sz w:val="28"/>
          <w:szCs w:val="28"/>
          <w:cs/>
        </w:rPr>
        <w:t>ย่อย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ได้รับชำระเงินเพิ่มทุนแล้วจำนวน </w:t>
      </w:r>
      <w:r>
        <w:rPr>
          <w:rFonts w:ascii="Browallia New" w:hAnsi="Browallia New" w:cs="Browallia New"/>
          <w:sz w:val="28"/>
          <w:szCs w:val="28"/>
        </w:rPr>
        <w:t xml:space="preserve">438.91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ล้านบาท และได้มีการขยายระยะเวลาชำระส่วนที่เหลือจนถึงวันที่ </w:t>
      </w:r>
      <w:r>
        <w:rPr>
          <w:rFonts w:ascii="Browallia New" w:hAnsi="Browallia New" w:cs="Browallia New"/>
          <w:sz w:val="28"/>
          <w:szCs w:val="28"/>
        </w:rPr>
        <w:t xml:space="preserve">30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มิถุนายน </w:t>
      </w:r>
      <w:r>
        <w:rPr>
          <w:rFonts w:ascii="Browallia New" w:hAnsi="Browallia New" w:cs="Browallia New"/>
          <w:sz w:val="28"/>
          <w:szCs w:val="28"/>
        </w:rPr>
        <w:t>2562</w:t>
      </w:r>
    </w:p>
    <w:p w14:paraId="59BE879D" w14:textId="77777777" w:rsidR="00A342A8" w:rsidRDefault="00A342A8" w:rsidP="0023503A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F2A745C" w14:textId="44412C9F" w:rsidR="0023503A" w:rsidRDefault="0023503A" w:rsidP="0023503A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3503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วันที่ </w:t>
      </w:r>
      <w:r w:rsidR="00A10F22">
        <w:rPr>
          <w:rFonts w:ascii="Browallia New" w:hAnsi="Browallia New" w:cs="Browallia New"/>
          <w:sz w:val="28"/>
          <w:szCs w:val="28"/>
          <w:lang w:val="en-GB"/>
        </w:rPr>
        <w:t>8</w:t>
      </w:r>
      <w:r w:rsidRPr="0023503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พฤศจิกายน </w:t>
      </w:r>
      <w:r w:rsidR="00A10F22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23503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ที่ประชุมกรรมการ</w:t>
      </w:r>
      <w:r w:rsidR="0082578F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 ดับบลิวซีไอ โฮลดิ้ง จำกัด (มหาชน)</w:t>
      </w:r>
      <w:r w:rsidRPr="0023503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23503A">
        <w:rPr>
          <w:rFonts w:ascii="Browallia New" w:hAnsi="Browallia New" w:cs="Browallia New"/>
          <w:sz w:val="28"/>
          <w:szCs w:val="28"/>
          <w:lang w:val="en-GB"/>
        </w:rPr>
        <w:t>(</w:t>
      </w:r>
      <w:r w:rsidRPr="0023503A">
        <w:rPr>
          <w:rFonts w:ascii="Browallia New" w:hAnsi="Browallia New" w:cs="Browallia New" w:hint="cs"/>
          <w:sz w:val="28"/>
          <w:szCs w:val="28"/>
          <w:cs/>
          <w:lang w:val="en-GB"/>
        </w:rPr>
        <w:t>มหาชน</w:t>
      </w:r>
      <w:r w:rsidRPr="0023503A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23503A">
        <w:rPr>
          <w:rFonts w:ascii="Browallia New" w:hAnsi="Browallia New" w:cs="Browallia New" w:hint="cs"/>
          <w:sz w:val="28"/>
          <w:szCs w:val="28"/>
          <w:cs/>
          <w:lang w:val="en-GB"/>
        </w:rPr>
        <w:t>มีมติพิจารณาปรับโครงสร้างการถือหุ้นในบริษัทย่อย และ บริษัทย่อยทางอ้อม โดยซื้อหุ้นสามัญทั้งหมด ของบริษัท วุฒิศักดิ์ คอสเมติกอินเตอร์ จำ</w:t>
      </w:r>
      <w:r w:rsidR="00A20B54">
        <w:rPr>
          <w:rFonts w:ascii="Browallia New" w:hAnsi="Browallia New" w:cs="Browallia New" w:hint="cs"/>
          <w:sz w:val="28"/>
          <w:szCs w:val="28"/>
          <w:cs/>
          <w:lang w:val="en-GB"/>
        </w:rPr>
        <w:t>กั</w:t>
      </w:r>
      <w:r w:rsidRPr="0023503A">
        <w:rPr>
          <w:rFonts w:ascii="Browallia New" w:hAnsi="Browallia New" w:cs="Browallia New" w:hint="cs"/>
          <w:sz w:val="28"/>
          <w:szCs w:val="28"/>
          <w:cs/>
          <w:lang w:val="en-GB"/>
        </w:rPr>
        <w:t>ด บริษัท ดับบลิว เวลเนส จำกัด และ บริษัท ดับบลิว</w:t>
      </w:r>
      <w:r w:rsidR="00434453">
        <w:rPr>
          <w:rFonts w:ascii="Browallia New" w:hAnsi="Browallia New" w:cs="Browallia New"/>
          <w:sz w:val="28"/>
          <w:szCs w:val="28"/>
          <w:lang w:val="en-GB"/>
        </w:rPr>
        <w:t>.</w:t>
      </w:r>
      <w:r w:rsidRPr="0023503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เอส. เซอร์จีรี่</w:t>
      </w:r>
      <w:r w:rsidR="00DB203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DB2037">
        <w:rPr>
          <w:rFonts w:ascii="Browallia New" w:hAnsi="Browallia New" w:cs="Browallia New"/>
          <w:sz w:val="28"/>
          <w:szCs w:val="28"/>
        </w:rPr>
        <w:t>2014</w:t>
      </w:r>
      <w:r w:rsidRPr="0023503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จำกัด จาก บริษัท วุฒิศักดิ์ คลินิก อินเตอร์กรุ๊ป จำกัด ในราคาตามมูลค่า </w:t>
      </w:r>
      <w:r w:rsidRPr="0023503A">
        <w:rPr>
          <w:rFonts w:ascii="Browallia New" w:hAnsi="Browallia New" w:cs="Browallia New"/>
          <w:sz w:val="28"/>
          <w:szCs w:val="28"/>
          <w:lang w:val="en-GB"/>
        </w:rPr>
        <w:t xml:space="preserve">(par value) </w:t>
      </w:r>
      <w:r w:rsidRPr="0023503A">
        <w:rPr>
          <w:rFonts w:ascii="Browallia New" w:hAnsi="Browallia New" w:cs="Browallia New" w:hint="cs"/>
          <w:sz w:val="28"/>
          <w:szCs w:val="28"/>
          <w:cs/>
          <w:lang w:val="en-GB"/>
        </w:rPr>
        <w:t>เพื่อให้ธุรกิจมีความเหมาะสมในการดำเนินงาน</w:t>
      </w:r>
    </w:p>
    <w:p w14:paraId="1359A914" w14:textId="77777777" w:rsidR="00A342A8" w:rsidRPr="0023503A" w:rsidRDefault="00A342A8" w:rsidP="0023503A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0CD5DD9" w14:textId="77777777" w:rsidR="008A3E49" w:rsidRPr="00FA587C" w:rsidRDefault="008A3E49" w:rsidP="00AE6BB0">
      <w:pPr>
        <w:pStyle w:val="CordiaNew"/>
        <w:numPr>
          <w:ilvl w:val="0"/>
          <w:numId w:val="16"/>
        </w:numPr>
        <w:tabs>
          <w:tab w:val="clear" w:pos="4153"/>
          <w:tab w:val="num" w:pos="450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FA587C">
        <w:rPr>
          <w:rFonts w:ascii="Browallia New" w:hAnsi="Browallia New" w:cs="Browallia New"/>
          <w:sz w:val="28"/>
          <w:szCs w:val="28"/>
          <w:u w:val="single"/>
          <w:cs/>
        </w:rPr>
        <w:t xml:space="preserve">ส่วนได้เสียที่ไม่มีอำนาจควบคุม </w:t>
      </w:r>
    </w:p>
    <w:p w14:paraId="3195F612" w14:textId="77777777" w:rsidR="008A3E49" w:rsidRPr="00D4007C" w:rsidRDefault="008A3E49" w:rsidP="00AE6BB0">
      <w:pPr>
        <w:spacing w:line="240" w:lineRule="auto"/>
        <w:rPr>
          <w:rStyle w:val="hps"/>
          <w:rFonts w:ascii="Browallia New" w:hAnsi="Browallia New" w:cs="Browallia New"/>
          <w:sz w:val="14"/>
          <w:szCs w:val="14"/>
          <w:cs/>
          <w:lang w:val="en-GB"/>
        </w:rPr>
      </w:pPr>
    </w:p>
    <w:p w14:paraId="610DD8C5" w14:textId="77777777" w:rsidR="008A3E49" w:rsidRPr="005E46BD" w:rsidRDefault="008A3E49" w:rsidP="002E0B6F">
      <w:pPr>
        <w:spacing w:line="240" w:lineRule="auto"/>
        <w:ind w:left="450" w:hanging="18"/>
        <w:rPr>
          <w:sz w:val="28"/>
          <w:szCs w:val="28"/>
        </w:rPr>
      </w:pPr>
      <w:r w:rsidRPr="005E46BD">
        <w:rPr>
          <w:rFonts w:ascii="Browallia New" w:hAnsi="Browallia New" w:cs="Browallia New"/>
          <w:sz w:val="28"/>
          <w:szCs w:val="28"/>
          <w:cs/>
          <w:lang w:val="en-GB"/>
        </w:rPr>
        <w:t>บริษัทย่อยที่มีส่วนได้เสียที่ไม่มีอำนาจควบคุมที่เป็นสาระสำคัญ</w:t>
      </w:r>
    </w:p>
    <w:p w14:paraId="6B41DB4D" w14:textId="77777777" w:rsidR="008A3E49" w:rsidRPr="00D4007C" w:rsidRDefault="008A3E49" w:rsidP="00AE6BB0">
      <w:pPr>
        <w:spacing w:line="240" w:lineRule="auto"/>
        <w:ind w:left="360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W w:w="9074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3024"/>
        <w:gridCol w:w="950"/>
        <w:gridCol w:w="40"/>
        <w:gridCol w:w="900"/>
        <w:gridCol w:w="999"/>
        <w:gridCol w:w="1056"/>
        <w:gridCol w:w="40"/>
        <w:gridCol w:w="999"/>
        <w:gridCol w:w="1026"/>
        <w:gridCol w:w="40"/>
      </w:tblGrid>
      <w:tr w:rsidR="008A3E49" w14:paraId="0F8EF7E8" w14:textId="77777777" w:rsidTr="00902A32">
        <w:trPr>
          <w:cantSplit/>
        </w:trPr>
        <w:tc>
          <w:tcPr>
            <w:tcW w:w="3024" w:type="dxa"/>
          </w:tcPr>
          <w:p w14:paraId="5886FBBA" w14:textId="77777777" w:rsidR="008A3E49" w:rsidRPr="00FA587C" w:rsidRDefault="008A3E49" w:rsidP="00AE6BB0">
            <w:pPr>
              <w:tabs>
                <w:tab w:val="left" w:pos="540"/>
              </w:tabs>
              <w:spacing w:line="240" w:lineRule="auto"/>
              <w:ind w:right="-9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D73F7FE" w14:textId="77777777" w:rsidR="008A3E49" w:rsidRPr="00FA587C" w:rsidRDefault="008A3E49" w:rsidP="00AE6BB0">
            <w:pPr>
              <w:tabs>
                <w:tab w:val="left" w:pos="540"/>
              </w:tabs>
              <w:spacing w:line="240" w:lineRule="auto"/>
              <w:ind w:right="-9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FDBAEA" w14:textId="77777777" w:rsidR="008A3E49" w:rsidRPr="00FA587C" w:rsidRDefault="008A3E49" w:rsidP="00AE6BB0">
            <w:pPr>
              <w:tabs>
                <w:tab w:val="left" w:pos="540"/>
              </w:tabs>
              <w:spacing w:line="240" w:lineRule="auto"/>
              <w:ind w:right="-9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160" w:type="dxa"/>
            <w:gridSpan w:val="6"/>
            <w:vAlign w:val="bottom"/>
            <w:hideMark/>
          </w:tcPr>
          <w:p w14:paraId="44F89593" w14:textId="77777777" w:rsidR="008A3E49" w:rsidRPr="00FA587C" w:rsidRDefault="008A3E49" w:rsidP="00AE6BB0">
            <w:pPr>
              <w:spacing w:line="240" w:lineRule="auto"/>
              <w:ind w:right="-9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587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proofErr w:type="gramStart"/>
            <w:r w:rsidRPr="00FA587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หน่วย </w:t>
            </w:r>
            <w:r w:rsidRPr="00FA587C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proofErr w:type="gramEnd"/>
            <w:r w:rsidRPr="00FA587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พันบาท)</w:t>
            </w:r>
          </w:p>
        </w:tc>
      </w:tr>
      <w:tr w:rsidR="008A3E49" w14:paraId="75B0E934" w14:textId="77777777" w:rsidTr="00902A32">
        <w:trPr>
          <w:cantSplit/>
        </w:trPr>
        <w:tc>
          <w:tcPr>
            <w:tcW w:w="3024" w:type="dxa"/>
          </w:tcPr>
          <w:p w14:paraId="7AC9280A" w14:textId="77777777" w:rsidR="008A3E49" w:rsidRPr="00FA587C" w:rsidRDefault="008A3E49" w:rsidP="00AE6BB0">
            <w:pPr>
              <w:tabs>
                <w:tab w:val="left" w:pos="540"/>
              </w:tabs>
              <w:spacing w:line="240" w:lineRule="auto"/>
              <w:ind w:right="-9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14:paraId="121200A5" w14:textId="4D3DE3A0" w:rsidR="008A3E49" w:rsidRPr="00FA587C" w:rsidRDefault="008A3E49" w:rsidP="00AE6B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A587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สัดส่วนการถือของ             ส่วนได้เสียที่ไม่มีอำนาจควบคุม</w:t>
            </w:r>
            <w:r w:rsidR="00C053F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053F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2095" w:type="dxa"/>
            <w:gridSpan w:val="3"/>
            <w:vAlign w:val="bottom"/>
            <w:hideMark/>
          </w:tcPr>
          <w:p w14:paraId="57AF7AE7" w14:textId="77777777" w:rsidR="008A3E49" w:rsidRPr="00FA587C" w:rsidRDefault="008A3E49" w:rsidP="00AE6B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587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กำไรขาดทุนเบ็ดเสร็จจัดสรรให้ส่วนได้เสียที่ไม่มีอำนาจควบคุม</w:t>
            </w:r>
          </w:p>
        </w:tc>
        <w:tc>
          <w:tcPr>
            <w:tcW w:w="2065" w:type="dxa"/>
            <w:gridSpan w:val="3"/>
            <w:vAlign w:val="bottom"/>
            <w:hideMark/>
          </w:tcPr>
          <w:p w14:paraId="020ADC45" w14:textId="77777777" w:rsidR="008A3E49" w:rsidRPr="00FA587C" w:rsidRDefault="008A3E49" w:rsidP="00AE6B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587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ส่วนได้เสียที่ไม่มีอำนาจควบคุมสะสม</w:t>
            </w:r>
          </w:p>
        </w:tc>
      </w:tr>
      <w:tr w:rsidR="00C45C75" w14:paraId="720D8166" w14:textId="77777777" w:rsidTr="00902A32">
        <w:trPr>
          <w:gridAfter w:val="1"/>
          <w:wAfter w:w="40" w:type="dxa"/>
          <w:cantSplit/>
        </w:trPr>
        <w:tc>
          <w:tcPr>
            <w:tcW w:w="3024" w:type="dxa"/>
            <w:vAlign w:val="bottom"/>
            <w:hideMark/>
          </w:tcPr>
          <w:p w14:paraId="1EEF5B31" w14:textId="77777777" w:rsidR="00C45C75" w:rsidRPr="00FA587C" w:rsidRDefault="00C45C75" w:rsidP="00C45C75">
            <w:pPr>
              <w:pBdr>
                <w:bottom w:val="single" w:sz="4" w:space="1" w:color="auto"/>
              </w:pBdr>
              <w:spacing w:line="240" w:lineRule="auto"/>
              <w:ind w:right="-9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87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</w:t>
            </w:r>
          </w:p>
        </w:tc>
        <w:tc>
          <w:tcPr>
            <w:tcW w:w="950" w:type="dxa"/>
            <w:vAlign w:val="bottom"/>
            <w:hideMark/>
          </w:tcPr>
          <w:p w14:paraId="5F8A358C" w14:textId="2B8B09B0" w:rsidR="00C45C75" w:rsidRPr="00AC24A1" w:rsidRDefault="00D72858" w:rsidP="00C45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C6267D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40" w:type="dxa"/>
            <w:gridSpan w:val="2"/>
            <w:shd w:val="clear" w:color="auto" w:fill="auto"/>
            <w:vAlign w:val="bottom"/>
            <w:hideMark/>
          </w:tcPr>
          <w:p w14:paraId="54353864" w14:textId="36BCF2F3" w:rsidR="00C45C75" w:rsidRPr="00FA587C" w:rsidRDefault="00D72858" w:rsidP="00C45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C6267D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999" w:type="dxa"/>
            <w:shd w:val="clear" w:color="auto" w:fill="auto"/>
            <w:vAlign w:val="bottom"/>
            <w:hideMark/>
          </w:tcPr>
          <w:p w14:paraId="18C129D3" w14:textId="2C10B94B" w:rsidR="00C45C75" w:rsidRPr="00FA587C" w:rsidRDefault="00D72858" w:rsidP="00C45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C6267D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56" w:type="dxa"/>
            <w:shd w:val="clear" w:color="auto" w:fill="auto"/>
            <w:vAlign w:val="bottom"/>
            <w:hideMark/>
          </w:tcPr>
          <w:p w14:paraId="456E40CB" w14:textId="6EC19FDA" w:rsidR="00C45C75" w:rsidRPr="00FA587C" w:rsidRDefault="00D72858" w:rsidP="00C45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C6267D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039" w:type="dxa"/>
            <w:gridSpan w:val="2"/>
            <w:shd w:val="clear" w:color="auto" w:fill="auto"/>
            <w:vAlign w:val="bottom"/>
            <w:hideMark/>
          </w:tcPr>
          <w:p w14:paraId="31B88DFA" w14:textId="4AE8A4F5" w:rsidR="00C45C75" w:rsidRPr="00FA587C" w:rsidRDefault="00D72858" w:rsidP="00C45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C6267D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26" w:type="dxa"/>
            <w:shd w:val="clear" w:color="auto" w:fill="auto"/>
            <w:vAlign w:val="bottom"/>
            <w:hideMark/>
          </w:tcPr>
          <w:p w14:paraId="102B8EAF" w14:textId="6A42FA7E" w:rsidR="00C45C75" w:rsidRPr="00FA587C" w:rsidRDefault="00D72858" w:rsidP="00C45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C6267D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8A3E49" w:rsidRPr="00902A32" w14:paraId="1CF2B841" w14:textId="77777777" w:rsidTr="00902A32">
        <w:trPr>
          <w:gridAfter w:val="1"/>
          <w:wAfter w:w="40" w:type="dxa"/>
          <w:cantSplit/>
        </w:trPr>
        <w:tc>
          <w:tcPr>
            <w:tcW w:w="3024" w:type="dxa"/>
          </w:tcPr>
          <w:p w14:paraId="0B2A1E3E" w14:textId="77777777" w:rsidR="008A3E49" w:rsidRPr="00902A32" w:rsidRDefault="008A3E49" w:rsidP="00AE6BB0">
            <w:pPr>
              <w:tabs>
                <w:tab w:val="left" w:pos="540"/>
              </w:tabs>
              <w:spacing w:line="240" w:lineRule="auto"/>
              <w:ind w:left="214" w:right="-108" w:hanging="214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50" w:type="dxa"/>
            <w:vAlign w:val="bottom"/>
          </w:tcPr>
          <w:p w14:paraId="69D6F17C" w14:textId="77777777" w:rsidR="008A3E49" w:rsidRPr="00902A32" w:rsidRDefault="008A3E49" w:rsidP="00AE6BB0">
            <w:pPr>
              <w:tabs>
                <w:tab w:val="left" w:pos="54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shd w:val="clear" w:color="auto" w:fill="auto"/>
            <w:vAlign w:val="bottom"/>
          </w:tcPr>
          <w:p w14:paraId="75FB0E64" w14:textId="77777777" w:rsidR="008A3E49" w:rsidRPr="00902A32" w:rsidRDefault="008A3E49" w:rsidP="00AE6BB0">
            <w:pPr>
              <w:tabs>
                <w:tab w:val="left" w:pos="54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B640532" w14:textId="77777777" w:rsidR="008A3E49" w:rsidRPr="00902A32" w:rsidRDefault="008A3E49" w:rsidP="00AE6BB0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728142D" w14:textId="77777777" w:rsidR="008A3E49" w:rsidRPr="00902A32" w:rsidRDefault="008A3E49" w:rsidP="00AE6BB0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39" w:type="dxa"/>
            <w:gridSpan w:val="2"/>
            <w:shd w:val="clear" w:color="auto" w:fill="auto"/>
            <w:vAlign w:val="bottom"/>
          </w:tcPr>
          <w:p w14:paraId="279AC0FD" w14:textId="77777777" w:rsidR="008A3E49" w:rsidRPr="00902A32" w:rsidRDefault="008A3E49" w:rsidP="00AE6BB0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6EA7E0D" w14:textId="77777777" w:rsidR="008A3E49" w:rsidRPr="00902A32" w:rsidRDefault="008A3E49" w:rsidP="00AE6BB0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26661F" w14:paraId="310C9ECF" w14:textId="77777777" w:rsidTr="00902A32">
        <w:trPr>
          <w:gridAfter w:val="1"/>
          <w:wAfter w:w="40" w:type="dxa"/>
          <w:cantSplit/>
        </w:trPr>
        <w:tc>
          <w:tcPr>
            <w:tcW w:w="3024" w:type="dxa"/>
          </w:tcPr>
          <w:p w14:paraId="26934F16" w14:textId="2685D539" w:rsidR="0026661F" w:rsidRPr="00FA587C" w:rsidRDefault="0082578F" w:rsidP="00902A32">
            <w:pPr>
              <w:tabs>
                <w:tab w:val="clear" w:pos="2580"/>
                <w:tab w:val="left" w:pos="360"/>
              </w:tabs>
              <w:spacing w:line="240" w:lineRule="auto"/>
              <w:ind w:left="227" w:right="-420" w:hanging="22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บริษัท ดับบลิวซีไอ โฮลดิ้ง จำกัด (มหาชน)</w:t>
            </w:r>
          </w:p>
        </w:tc>
        <w:tc>
          <w:tcPr>
            <w:tcW w:w="950" w:type="dxa"/>
            <w:shd w:val="clear" w:color="auto" w:fill="auto"/>
          </w:tcPr>
          <w:p w14:paraId="7C4DBEAE" w14:textId="66CD08A8" w:rsidR="0026661F" w:rsidRPr="00FA587C" w:rsidRDefault="0026661F" w:rsidP="0026661F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36.30</w:t>
            </w:r>
          </w:p>
        </w:tc>
        <w:tc>
          <w:tcPr>
            <w:tcW w:w="940" w:type="dxa"/>
            <w:gridSpan w:val="2"/>
            <w:shd w:val="clear" w:color="auto" w:fill="auto"/>
          </w:tcPr>
          <w:p w14:paraId="4D99022F" w14:textId="5A52511B" w:rsidR="0026661F" w:rsidRPr="00FA587C" w:rsidRDefault="0026661F" w:rsidP="0026661F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587C">
              <w:rPr>
                <w:rFonts w:ascii="Browallia New" w:hAnsi="Browallia New" w:cs="Browallia New"/>
                <w:sz w:val="24"/>
                <w:szCs w:val="24"/>
                <w:lang w:val="en-GB"/>
              </w:rPr>
              <w:t>49.83</w:t>
            </w:r>
          </w:p>
        </w:tc>
        <w:tc>
          <w:tcPr>
            <w:tcW w:w="999" w:type="dxa"/>
            <w:shd w:val="clear" w:color="auto" w:fill="auto"/>
          </w:tcPr>
          <w:p w14:paraId="01F5B15A" w14:textId="057CDC63" w:rsidR="0026661F" w:rsidRPr="0026661F" w:rsidRDefault="0026661F" w:rsidP="0026661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6661F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(148,807)</w:t>
            </w:r>
          </w:p>
        </w:tc>
        <w:tc>
          <w:tcPr>
            <w:tcW w:w="1056" w:type="dxa"/>
            <w:shd w:val="clear" w:color="auto" w:fill="auto"/>
          </w:tcPr>
          <w:p w14:paraId="49A168DD" w14:textId="2BD242C2" w:rsidR="0026661F" w:rsidRPr="0026661F" w:rsidRDefault="0026661F" w:rsidP="0026661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6661F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(1,249,620)</w:t>
            </w:r>
          </w:p>
        </w:tc>
        <w:tc>
          <w:tcPr>
            <w:tcW w:w="1039" w:type="dxa"/>
            <w:gridSpan w:val="2"/>
            <w:shd w:val="clear" w:color="auto" w:fill="auto"/>
          </w:tcPr>
          <w:p w14:paraId="5040D5B5" w14:textId="124B4D30" w:rsidR="0026661F" w:rsidRPr="0026661F" w:rsidRDefault="0026661F" w:rsidP="0026661F">
            <w:pPr>
              <w:tabs>
                <w:tab w:val="clear" w:pos="907"/>
                <w:tab w:val="left" w:pos="743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26661F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(167,452)</w:t>
            </w:r>
          </w:p>
        </w:tc>
        <w:tc>
          <w:tcPr>
            <w:tcW w:w="1026" w:type="dxa"/>
            <w:shd w:val="clear" w:color="auto" w:fill="auto"/>
          </w:tcPr>
          <w:p w14:paraId="62534F0D" w14:textId="4F56935E" w:rsidR="0026661F" w:rsidRPr="0026661F" w:rsidRDefault="0026661F" w:rsidP="0026661F">
            <w:pPr>
              <w:tabs>
                <w:tab w:val="clear" w:pos="907"/>
                <w:tab w:val="left" w:pos="743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661F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(232,373)</w:t>
            </w:r>
          </w:p>
        </w:tc>
      </w:tr>
      <w:tr w:rsidR="0026661F" w14:paraId="4AEACFAE" w14:textId="77777777" w:rsidTr="00902A32">
        <w:trPr>
          <w:gridAfter w:val="1"/>
          <w:wAfter w:w="40" w:type="dxa"/>
          <w:cantSplit/>
        </w:trPr>
        <w:tc>
          <w:tcPr>
            <w:tcW w:w="3024" w:type="dxa"/>
            <w:hideMark/>
          </w:tcPr>
          <w:p w14:paraId="4C35330E" w14:textId="77777777" w:rsidR="0026661F" w:rsidRPr="00FA587C" w:rsidRDefault="0026661F" w:rsidP="0026661F">
            <w:pPr>
              <w:tabs>
                <w:tab w:val="clear" w:pos="2580"/>
                <w:tab w:val="left" w:pos="360"/>
              </w:tabs>
              <w:spacing w:line="240" w:lineRule="auto"/>
              <w:ind w:left="227" w:right="-288" w:hanging="227"/>
              <w:rPr>
                <w:rFonts w:ascii="Browallia New" w:hAnsi="Browallia New" w:cs="Browallia New"/>
                <w:sz w:val="24"/>
                <w:szCs w:val="24"/>
              </w:rPr>
            </w:pPr>
            <w:r w:rsidRPr="00FA587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</w:t>
            </w:r>
            <w:r w:rsidRPr="00FA587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สยามสเนล</w:t>
            </w:r>
            <w:r w:rsidRPr="00FA587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950" w:type="dxa"/>
            <w:shd w:val="clear" w:color="auto" w:fill="auto"/>
          </w:tcPr>
          <w:p w14:paraId="2FF48158" w14:textId="279F7B2A" w:rsidR="0026661F" w:rsidRPr="00FA587C" w:rsidRDefault="0026661F" w:rsidP="0026661F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49.00</w:t>
            </w:r>
          </w:p>
        </w:tc>
        <w:tc>
          <w:tcPr>
            <w:tcW w:w="940" w:type="dxa"/>
            <w:gridSpan w:val="2"/>
            <w:shd w:val="clear" w:color="auto" w:fill="auto"/>
          </w:tcPr>
          <w:p w14:paraId="5212DDF7" w14:textId="22FE6CCD" w:rsidR="0026661F" w:rsidRPr="00FA587C" w:rsidRDefault="0026661F" w:rsidP="0026661F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587C">
              <w:rPr>
                <w:rFonts w:ascii="Browallia New" w:hAnsi="Browallia New" w:cs="Browallia New"/>
                <w:sz w:val="24"/>
                <w:szCs w:val="24"/>
                <w:lang w:val="en-GB"/>
              </w:rPr>
              <w:t>49.00</w:t>
            </w:r>
          </w:p>
        </w:tc>
        <w:tc>
          <w:tcPr>
            <w:tcW w:w="999" w:type="dxa"/>
            <w:shd w:val="clear" w:color="auto" w:fill="auto"/>
          </w:tcPr>
          <w:p w14:paraId="38DA3422" w14:textId="54CB0708" w:rsidR="0026661F" w:rsidRPr="0026661F" w:rsidRDefault="0026661F" w:rsidP="0026661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6661F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(3,687)</w:t>
            </w:r>
          </w:p>
        </w:tc>
        <w:tc>
          <w:tcPr>
            <w:tcW w:w="1056" w:type="dxa"/>
            <w:shd w:val="clear" w:color="auto" w:fill="auto"/>
          </w:tcPr>
          <w:p w14:paraId="260EC94E" w14:textId="368B0174" w:rsidR="0026661F" w:rsidRPr="0026661F" w:rsidRDefault="0026661F" w:rsidP="0026661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661F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(2,737)</w:t>
            </w:r>
          </w:p>
        </w:tc>
        <w:tc>
          <w:tcPr>
            <w:tcW w:w="1039" w:type="dxa"/>
            <w:gridSpan w:val="2"/>
            <w:shd w:val="clear" w:color="auto" w:fill="auto"/>
          </w:tcPr>
          <w:p w14:paraId="204D7DB8" w14:textId="24D91AF6" w:rsidR="0026661F" w:rsidRPr="0026661F" w:rsidRDefault="0026661F" w:rsidP="0026661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26661F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1,709</w:t>
            </w:r>
          </w:p>
        </w:tc>
        <w:tc>
          <w:tcPr>
            <w:tcW w:w="1026" w:type="dxa"/>
            <w:shd w:val="clear" w:color="auto" w:fill="auto"/>
          </w:tcPr>
          <w:p w14:paraId="57DCC127" w14:textId="74D12327" w:rsidR="0026661F" w:rsidRPr="0026661F" w:rsidRDefault="0026661F" w:rsidP="0026661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661F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5,395</w:t>
            </w:r>
          </w:p>
        </w:tc>
      </w:tr>
      <w:tr w:rsidR="0026661F" w14:paraId="3B56B8DD" w14:textId="77777777" w:rsidTr="00902A32">
        <w:trPr>
          <w:gridAfter w:val="1"/>
          <w:wAfter w:w="40" w:type="dxa"/>
          <w:cantSplit/>
        </w:trPr>
        <w:tc>
          <w:tcPr>
            <w:tcW w:w="3024" w:type="dxa"/>
            <w:shd w:val="clear" w:color="auto" w:fill="auto"/>
            <w:hideMark/>
          </w:tcPr>
          <w:p w14:paraId="2D2E303C" w14:textId="77777777" w:rsidR="0026661F" w:rsidRPr="00FA587C" w:rsidRDefault="0026661F" w:rsidP="0026661F">
            <w:pPr>
              <w:tabs>
                <w:tab w:val="clear" w:pos="2580"/>
                <w:tab w:val="left" w:pos="360"/>
              </w:tabs>
              <w:spacing w:line="240" w:lineRule="auto"/>
              <w:ind w:left="227" w:right="-288" w:hanging="22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587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รวม</w:t>
            </w:r>
          </w:p>
        </w:tc>
        <w:tc>
          <w:tcPr>
            <w:tcW w:w="950" w:type="dxa"/>
            <w:shd w:val="clear" w:color="auto" w:fill="auto"/>
          </w:tcPr>
          <w:p w14:paraId="5FFD4875" w14:textId="77777777" w:rsidR="0026661F" w:rsidRPr="00FA587C" w:rsidRDefault="0026661F" w:rsidP="0026661F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40" w:type="dxa"/>
            <w:gridSpan w:val="2"/>
            <w:shd w:val="clear" w:color="auto" w:fill="auto"/>
          </w:tcPr>
          <w:p w14:paraId="12D1A878" w14:textId="77777777" w:rsidR="0026661F" w:rsidRPr="00FA587C" w:rsidRDefault="0026661F" w:rsidP="0026661F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038AFA8" w14:textId="7A22F4D7" w:rsidR="0026661F" w:rsidRPr="0026661F" w:rsidRDefault="0026661F" w:rsidP="0026661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661F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(152,494)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69B76C03" w14:textId="6F99BDF6" w:rsidR="0026661F" w:rsidRPr="0026661F" w:rsidRDefault="0026661F" w:rsidP="0026661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6661F">
              <w:rPr>
                <w:rFonts w:ascii="Browallia New" w:hAnsi="Browallia New" w:cs="Browallia New" w:hint="cs"/>
                <w:sz w:val="24"/>
                <w:szCs w:val="24"/>
              </w:rPr>
              <w:t>(1,252,357)</w:t>
            </w:r>
          </w:p>
        </w:tc>
        <w:tc>
          <w:tcPr>
            <w:tcW w:w="1039" w:type="dxa"/>
            <w:gridSpan w:val="2"/>
            <w:shd w:val="clear" w:color="auto" w:fill="auto"/>
            <w:vAlign w:val="bottom"/>
          </w:tcPr>
          <w:p w14:paraId="3CB7A0D5" w14:textId="01A93647" w:rsidR="0026661F" w:rsidRPr="0026661F" w:rsidRDefault="0026661F" w:rsidP="0026661F">
            <w:pPr>
              <w:pBdr>
                <w:bottom w:val="single" w:sz="12" w:space="1" w:color="auto"/>
              </w:pBdr>
              <w:tabs>
                <w:tab w:val="clear" w:pos="907"/>
                <w:tab w:val="left" w:pos="743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26661F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(165,743)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BA1DAE0" w14:textId="6C973C5C" w:rsidR="0026661F" w:rsidRPr="0026661F" w:rsidRDefault="0026661F" w:rsidP="0026661F">
            <w:pPr>
              <w:pBdr>
                <w:bottom w:val="single" w:sz="12" w:space="1" w:color="auto"/>
              </w:pBdr>
              <w:tabs>
                <w:tab w:val="clear" w:pos="907"/>
                <w:tab w:val="left" w:pos="743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6661F">
              <w:rPr>
                <w:rFonts w:ascii="Browallia New" w:hAnsi="Browallia New" w:cs="Browallia New" w:hint="cs"/>
                <w:sz w:val="24"/>
                <w:szCs w:val="24"/>
              </w:rPr>
              <w:t>(226,978)</w:t>
            </w:r>
          </w:p>
        </w:tc>
      </w:tr>
    </w:tbl>
    <w:p w14:paraId="7A0801AD" w14:textId="77777777" w:rsidR="009D4E3B" w:rsidRPr="00D4007C" w:rsidRDefault="009D4E3B" w:rsidP="002D63B0">
      <w:pPr>
        <w:tabs>
          <w:tab w:val="clear" w:pos="227"/>
        </w:tabs>
        <w:spacing w:line="240" w:lineRule="auto"/>
        <w:ind w:left="45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06D33901" w14:textId="4446422E" w:rsidR="0023179B" w:rsidRPr="002D63B0" w:rsidRDefault="00CD5E00" w:rsidP="002D63B0">
      <w:pPr>
        <w:tabs>
          <w:tab w:val="clear" w:pos="227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A587C">
        <w:rPr>
          <w:rFonts w:ascii="Browallia New" w:hAnsi="Browallia New" w:cs="Browallia New"/>
          <w:sz w:val="28"/>
          <w:szCs w:val="28"/>
          <w:cs/>
          <w:lang w:val="en-GB"/>
        </w:rPr>
        <w:t>สรุปข้อมูลทางการเงินของ</w:t>
      </w:r>
      <w:r w:rsidR="0082578F">
        <w:rPr>
          <w:rFonts w:ascii="Browallia New" w:hAnsi="Browallia New" w:cs="Browallia New"/>
          <w:sz w:val="28"/>
          <w:szCs w:val="28"/>
          <w:cs/>
          <w:lang w:val="en-GB"/>
        </w:rPr>
        <w:t>บริษัท ดับบลิวซีไอ โฮลดิ้ง จำกัด (มหาชน)</w:t>
      </w:r>
      <w:r w:rsidRPr="00FA587C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และ</w:t>
      </w:r>
      <w:r w:rsidRPr="00FA587C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 </w:t>
      </w:r>
      <w:r w:rsidRPr="00FA587C">
        <w:rPr>
          <w:rFonts w:ascii="Browallia New" w:hAnsi="Browallia New" w:cs="Browallia New" w:hint="cs"/>
          <w:sz w:val="28"/>
          <w:szCs w:val="28"/>
          <w:cs/>
          <w:lang w:val="en-GB"/>
        </w:rPr>
        <w:t>ส</w:t>
      </w:r>
      <w:r w:rsidRPr="002E03FC">
        <w:rPr>
          <w:rFonts w:ascii="Browallia New" w:hAnsi="Browallia New" w:cs="Browallia New" w:hint="cs"/>
          <w:sz w:val="28"/>
          <w:szCs w:val="28"/>
          <w:cs/>
          <w:lang w:val="en-GB"/>
        </w:rPr>
        <w:t>ย</w:t>
      </w:r>
      <w:r w:rsidRPr="00FA587C">
        <w:rPr>
          <w:rFonts w:ascii="Browallia New" w:hAnsi="Browallia New" w:cs="Browallia New" w:hint="cs"/>
          <w:sz w:val="28"/>
          <w:szCs w:val="28"/>
          <w:cs/>
          <w:lang w:val="en-GB"/>
        </w:rPr>
        <w:t>ามสเนล</w:t>
      </w:r>
      <w:r w:rsidRPr="00FA587C">
        <w:rPr>
          <w:rFonts w:ascii="Browallia New" w:hAnsi="Browallia New" w:cs="Browallia New"/>
          <w:sz w:val="28"/>
          <w:szCs w:val="28"/>
          <w:cs/>
          <w:lang w:val="en-GB"/>
        </w:rPr>
        <w:t xml:space="preserve"> จำกัด ก่อนการตัดราย</w:t>
      </w:r>
      <w:r w:rsidRPr="00FA587C">
        <w:rPr>
          <w:rFonts w:ascii="Browallia New" w:hAnsi="Browallia New" w:cs="Browallia New" w:hint="cs"/>
          <w:sz w:val="28"/>
          <w:szCs w:val="28"/>
          <w:cs/>
          <w:lang w:val="en-GB"/>
        </w:rPr>
        <w:t>การ</w:t>
      </w:r>
      <w:r w:rsidRPr="00FA587C">
        <w:rPr>
          <w:rFonts w:ascii="Browallia New" w:hAnsi="Browallia New" w:cs="Browallia New"/>
          <w:sz w:val="28"/>
          <w:szCs w:val="28"/>
          <w:cs/>
          <w:lang w:val="en-GB"/>
        </w:rPr>
        <w:t>ระหว่างกัน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และรายการปรับปรุงอื่นในการจัดทำงบการเงินรวม</w:t>
      </w:r>
      <w:r w:rsidRPr="00FA587C">
        <w:rPr>
          <w:rFonts w:ascii="Browallia New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2B4847CA" w14:textId="77777777" w:rsidR="0023179B" w:rsidRPr="00D4007C" w:rsidRDefault="0023179B" w:rsidP="001A7A60">
      <w:pPr>
        <w:tabs>
          <w:tab w:val="clear" w:pos="227"/>
        </w:tabs>
        <w:spacing w:line="240" w:lineRule="auto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W w:w="9099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19"/>
        <w:gridCol w:w="3580"/>
        <w:gridCol w:w="18"/>
        <w:gridCol w:w="1157"/>
        <w:gridCol w:w="15"/>
        <w:gridCol w:w="227"/>
        <w:gridCol w:w="9"/>
        <w:gridCol w:w="1187"/>
        <w:gridCol w:w="236"/>
        <w:gridCol w:w="1164"/>
        <w:gridCol w:w="7"/>
        <w:gridCol w:w="229"/>
        <w:gridCol w:w="13"/>
        <w:gridCol w:w="1229"/>
        <w:gridCol w:w="9"/>
      </w:tblGrid>
      <w:tr w:rsidR="00CE33BA" w:rsidRPr="00FA587C" w14:paraId="41810B9D" w14:textId="77777777" w:rsidTr="00902A32">
        <w:trPr>
          <w:gridBefore w:val="1"/>
          <w:wBefore w:w="19" w:type="dxa"/>
        </w:trPr>
        <w:tc>
          <w:tcPr>
            <w:tcW w:w="3598" w:type="dxa"/>
            <w:gridSpan w:val="2"/>
          </w:tcPr>
          <w:p w14:paraId="638238C2" w14:textId="77777777" w:rsidR="00CE33BA" w:rsidRPr="00FA587C" w:rsidRDefault="00CE33BA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82" w:type="dxa"/>
            <w:gridSpan w:val="12"/>
          </w:tcPr>
          <w:p w14:paraId="15C85567" w14:textId="77777777" w:rsidR="00CE33BA" w:rsidRPr="00FA587C" w:rsidRDefault="00CE33BA" w:rsidP="00AE6BB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A587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CE33BA" w:rsidRPr="00FA587C" w14:paraId="2C73A760" w14:textId="77777777" w:rsidTr="00902A32">
        <w:trPr>
          <w:gridBefore w:val="1"/>
          <w:wBefore w:w="19" w:type="dxa"/>
        </w:trPr>
        <w:tc>
          <w:tcPr>
            <w:tcW w:w="3598" w:type="dxa"/>
            <w:gridSpan w:val="2"/>
          </w:tcPr>
          <w:p w14:paraId="0EA74C8C" w14:textId="77777777" w:rsidR="00CE33BA" w:rsidRPr="00FA587C" w:rsidRDefault="00CE33BA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5" w:type="dxa"/>
            <w:gridSpan w:val="5"/>
            <w:tcBorders>
              <w:bottom w:val="single" w:sz="4" w:space="0" w:color="auto"/>
            </w:tcBorders>
          </w:tcPr>
          <w:p w14:paraId="4330476A" w14:textId="1A066CA3" w:rsidR="00CE33BA" w:rsidRPr="00FA587C" w:rsidRDefault="0082578F" w:rsidP="00C45C75">
            <w:pPr>
              <w:tabs>
                <w:tab w:val="clear" w:pos="2580"/>
                <w:tab w:val="clear" w:pos="2807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 ดับบลิวซีไอ โฮลดิ้ง จำกัด (มหาชน)</w:t>
            </w:r>
          </w:p>
        </w:tc>
        <w:tc>
          <w:tcPr>
            <w:tcW w:w="236" w:type="dxa"/>
          </w:tcPr>
          <w:p w14:paraId="2E307BF6" w14:textId="77777777" w:rsidR="00CE33BA" w:rsidRPr="00FA587C" w:rsidRDefault="00CE33BA" w:rsidP="00AE6BB0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51" w:type="dxa"/>
            <w:gridSpan w:val="6"/>
            <w:tcBorders>
              <w:bottom w:val="single" w:sz="4" w:space="0" w:color="auto"/>
            </w:tcBorders>
          </w:tcPr>
          <w:p w14:paraId="151046AA" w14:textId="77777777" w:rsidR="00CE33BA" w:rsidRPr="00FA587C" w:rsidRDefault="00CE33BA" w:rsidP="00C45C75">
            <w:pPr>
              <w:tabs>
                <w:tab w:val="clear" w:pos="2580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A587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บริษัท </w:t>
            </w:r>
            <w:r w:rsidRPr="00FA587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สยามสเนล</w:t>
            </w:r>
            <w:r w:rsidRPr="00FA587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FA587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จำกัด</w:t>
            </w:r>
          </w:p>
        </w:tc>
      </w:tr>
      <w:tr w:rsidR="00C45C75" w:rsidRPr="00F456D8" w14:paraId="277CE64C" w14:textId="77777777" w:rsidTr="00902A32">
        <w:trPr>
          <w:gridBefore w:val="1"/>
          <w:wBefore w:w="19" w:type="dxa"/>
        </w:trPr>
        <w:tc>
          <w:tcPr>
            <w:tcW w:w="3598" w:type="dxa"/>
            <w:gridSpan w:val="2"/>
          </w:tcPr>
          <w:p w14:paraId="6BE8C984" w14:textId="77777777" w:rsidR="00C45C75" w:rsidRPr="00FA587C" w:rsidRDefault="00C45C75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7BD45" w14:textId="28F06E01" w:rsidR="00C45C75" w:rsidRPr="00FA587C" w:rsidRDefault="00D72858" w:rsidP="00AE6BB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720604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42" w:type="dxa"/>
            <w:gridSpan w:val="2"/>
            <w:tcBorders>
              <w:top w:val="single" w:sz="4" w:space="0" w:color="auto"/>
            </w:tcBorders>
            <w:vAlign w:val="bottom"/>
          </w:tcPr>
          <w:p w14:paraId="5E74E4B2" w14:textId="77777777" w:rsidR="00C45C75" w:rsidRPr="00FA587C" w:rsidRDefault="00C45C75" w:rsidP="00AE6BB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65855" w14:textId="71204B15" w:rsidR="00C45C75" w:rsidRPr="00FA587C" w:rsidRDefault="00D72858" w:rsidP="00AE6BB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720604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236" w:type="dxa"/>
            <w:vAlign w:val="bottom"/>
          </w:tcPr>
          <w:p w14:paraId="68277C49" w14:textId="77777777" w:rsidR="00C45C75" w:rsidRPr="00FA587C" w:rsidRDefault="00C45C75" w:rsidP="00AE6BB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7DA54" w14:textId="1E8549B0" w:rsidR="00C45C75" w:rsidRPr="00FA587C" w:rsidRDefault="00D72858" w:rsidP="00791EB8">
            <w:pPr>
              <w:tabs>
                <w:tab w:val="clear" w:pos="907"/>
              </w:tabs>
              <w:spacing w:line="240" w:lineRule="auto"/>
              <w:ind w:left="-96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72060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42" w:type="dxa"/>
            <w:gridSpan w:val="2"/>
            <w:vAlign w:val="bottom"/>
          </w:tcPr>
          <w:p w14:paraId="6CDFB23D" w14:textId="77777777" w:rsidR="00C45C75" w:rsidRPr="00FA587C" w:rsidRDefault="00C45C75" w:rsidP="00C45C75">
            <w:pPr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CC5B350" w14:textId="04445F3B" w:rsidR="00C45C75" w:rsidRPr="00FA587C" w:rsidRDefault="00D72858" w:rsidP="00AE6BB0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720604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C45C75" w:rsidRPr="00902A32" w14:paraId="2A430BDF" w14:textId="77777777" w:rsidTr="00902A32">
        <w:trPr>
          <w:gridBefore w:val="1"/>
          <w:wBefore w:w="19" w:type="dxa"/>
          <w:trHeight w:val="62"/>
        </w:trPr>
        <w:tc>
          <w:tcPr>
            <w:tcW w:w="3598" w:type="dxa"/>
            <w:gridSpan w:val="2"/>
          </w:tcPr>
          <w:p w14:paraId="7D9BAA1A" w14:textId="77777777" w:rsidR="00C45C75" w:rsidRPr="00902A32" w:rsidRDefault="00C45C75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57D9A600" w14:textId="77777777" w:rsidR="00C45C75" w:rsidRPr="00902A32" w:rsidRDefault="00C45C75" w:rsidP="00AE6BB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2" w:type="dxa"/>
            <w:gridSpan w:val="2"/>
          </w:tcPr>
          <w:p w14:paraId="53C21FE5" w14:textId="77777777" w:rsidR="00C45C75" w:rsidRPr="00902A32" w:rsidRDefault="00C45C75" w:rsidP="00AE6BB0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</w:tcBorders>
          </w:tcPr>
          <w:p w14:paraId="594E827C" w14:textId="77777777" w:rsidR="00C45C75" w:rsidRPr="00902A32" w:rsidRDefault="00C45C75" w:rsidP="00AE6BB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33F0B746" w14:textId="77777777" w:rsidR="00C45C75" w:rsidRPr="00902A32" w:rsidRDefault="00C45C75" w:rsidP="00AE6BB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</w:tcBorders>
          </w:tcPr>
          <w:p w14:paraId="34B3C54F" w14:textId="77777777" w:rsidR="00C45C75" w:rsidRPr="00902A32" w:rsidRDefault="00C45C75" w:rsidP="00AE6BB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2" w:type="dxa"/>
            <w:gridSpan w:val="2"/>
          </w:tcPr>
          <w:p w14:paraId="6FA5291C" w14:textId="77777777" w:rsidR="00C45C75" w:rsidRPr="00902A32" w:rsidRDefault="00C45C75" w:rsidP="00AE6BB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</w:tcBorders>
          </w:tcPr>
          <w:p w14:paraId="2E2706F7" w14:textId="77777777" w:rsidR="00C45C75" w:rsidRPr="00902A32" w:rsidRDefault="00C45C75" w:rsidP="00AE6BB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D76598" w:rsidRPr="00C45C75" w14:paraId="648FB43C" w14:textId="77777777" w:rsidTr="00902A32">
        <w:trPr>
          <w:gridBefore w:val="1"/>
          <w:wBefore w:w="19" w:type="dxa"/>
        </w:trPr>
        <w:tc>
          <w:tcPr>
            <w:tcW w:w="3598" w:type="dxa"/>
            <w:gridSpan w:val="2"/>
            <w:vAlign w:val="bottom"/>
          </w:tcPr>
          <w:p w14:paraId="692B3131" w14:textId="77777777" w:rsidR="00D76598" w:rsidRPr="00C45C75" w:rsidRDefault="00D76598" w:rsidP="00D7659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390B1412" w14:textId="33C01536" w:rsidR="00D76598" w:rsidRPr="00657601" w:rsidRDefault="00E13D23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267,959</w:t>
            </w:r>
          </w:p>
        </w:tc>
        <w:tc>
          <w:tcPr>
            <w:tcW w:w="242" w:type="dxa"/>
            <w:gridSpan w:val="2"/>
          </w:tcPr>
          <w:p w14:paraId="790DC642" w14:textId="77777777" w:rsidR="00D76598" w:rsidRPr="00C45C75" w:rsidRDefault="00D76598" w:rsidP="00D76598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207BDC5F" w14:textId="2A3A2D07" w:rsidR="00D76598" w:rsidRPr="00FA587C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7601">
              <w:rPr>
                <w:rFonts w:ascii="Browallia New" w:hAnsi="Browallia New" w:cs="Browallia New"/>
                <w:sz w:val="28"/>
                <w:szCs w:val="28"/>
                <w:lang w:val="en-GB"/>
              </w:rPr>
              <w:t>279,263</w:t>
            </w:r>
          </w:p>
        </w:tc>
        <w:tc>
          <w:tcPr>
            <w:tcW w:w="236" w:type="dxa"/>
          </w:tcPr>
          <w:p w14:paraId="4AC1EEDE" w14:textId="77777777" w:rsidR="00D76598" w:rsidRPr="00C45C75" w:rsidRDefault="00D76598" w:rsidP="00D7659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0CF5A9FF" w14:textId="645FD805" w:rsidR="00D76598" w:rsidRPr="002166F8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66F8">
              <w:rPr>
                <w:rFonts w:ascii="Browallia New" w:hAnsi="Browallia New" w:cs="Browallia New"/>
                <w:sz w:val="28"/>
                <w:szCs w:val="28"/>
                <w:lang w:val="en-GB"/>
              </w:rPr>
              <w:t>10,902</w:t>
            </w:r>
          </w:p>
        </w:tc>
        <w:tc>
          <w:tcPr>
            <w:tcW w:w="242" w:type="dxa"/>
            <w:gridSpan w:val="2"/>
            <w:vAlign w:val="bottom"/>
          </w:tcPr>
          <w:p w14:paraId="47874BF7" w14:textId="77777777" w:rsidR="00D76598" w:rsidRPr="00C45C75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gridSpan w:val="2"/>
            <w:tcBorders>
              <w:left w:val="nil"/>
            </w:tcBorders>
            <w:vAlign w:val="bottom"/>
          </w:tcPr>
          <w:p w14:paraId="2C7A22A4" w14:textId="0C2262AB" w:rsidR="00D76598" w:rsidRPr="00FA587C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21,098</w:t>
            </w:r>
          </w:p>
        </w:tc>
      </w:tr>
      <w:tr w:rsidR="00D76598" w:rsidRPr="00C45C75" w14:paraId="3ADB825F" w14:textId="77777777" w:rsidTr="00902A32">
        <w:trPr>
          <w:gridBefore w:val="1"/>
          <w:wBefore w:w="19" w:type="dxa"/>
        </w:trPr>
        <w:tc>
          <w:tcPr>
            <w:tcW w:w="3598" w:type="dxa"/>
            <w:gridSpan w:val="2"/>
            <w:vAlign w:val="bottom"/>
          </w:tcPr>
          <w:p w14:paraId="780246A6" w14:textId="77777777" w:rsidR="00D76598" w:rsidRPr="00C45C75" w:rsidRDefault="00D76598" w:rsidP="00D7659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D3AE1" w14:textId="36A705BF" w:rsidR="00D76598" w:rsidRPr="00A17A6F" w:rsidRDefault="00E13D23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1,448,65</w:t>
            </w:r>
            <w:r w:rsidR="00800BE4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242" w:type="dxa"/>
            <w:gridSpan w:val="2"/>
          </w:tcPr>
          <w:p w14:paraId="35A884DC" w14:textId="77777777" w:rsidR="00D76598" w:rsidRPr="00C45C75" w:rsidRDefault="00D76598" w:rsidP="00D76598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6" w:type="dxa"/>
            <w:gridSpan w:val="2"/>
            <w:tcBorders>
              <w:bottom w:val="single" w:sz="4" w:space="0" w:color="auto"/>
            </w:tcBorders>
            <w:vAlign w:val="bottom"/>
          </w:tcPr>
          <w:p w14:paraId="1CFDAB77" w14:textId="14DE1E1E" w:rsidR="00D76598" w:rsidRPr="00FA587C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7601">
              <w:rPr>
                <w:rFonts w:ascii="Browallia New" w:hAnsi="Browallia New" w:cs="Browallia New"/>
                <w:sz w:val="28"/>
                <w:szCs w:val="28"/>
                <w:lang w:val="en-GB"/>
              </w:rPr>
              <w:t>1,967,541</w:t>
            </w:r>
          </w:p>
        </w:tc>
        <w:tc>
          <w:tcPr>
            <w:tcW w:w="236" w:type="dxa"/>
          </w:tcPr>
          <w:p w14:paraId="4AA7A8E8" w14:textId="77777777" w:rsidR="00D76598" w:rsidRPr="00C45C75" w:rsidRDefault="00D76598" w:rsidP="00D7659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79A5C" w14:textId="4BEF1A3C" w:rsidR="00D76598" w:rsidRPr="002166F8" w:rsidRDefault="00D76598" w:rsidP="00D7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66F8">
              <w:rPr>
                <w:rFonts w:ascii="Browallia New" w:hAnsi="Browallia New" w:cs="Browallia New"/>
                <w:sz w:val="28"/>
                <w:szCs w:val="28"/>
              </w:rPr>
              <w:t>18,512</w:t>
            </w:r>
          </w:p>
        </w:tc>
        <w:tc>
          <w:tcPr>
            <w:tcW w:w="242" w:type="dxa"/>
            <w:gridSpan w:val="2"/>
            <w:vAlign w:val="bottom"/>
          </w:tcPr>
          <w:p w14:paraId="47B9793D" w14:textId="77777777" w:rsidR="00D76598" w:rsidRPr="00C45C75" w:rsidRDefault="00D76598" w:rsidP="00D76598">
            <w:pPr>
              <w:tabs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316CED61" w14:textId="1E2FFD7C" w:rsidR="00D76598" w:rsidRPr="00FA587C" w:rsidRDefault="00D76598" w:rsidP="00D76598">
            <w:pPr>
              <w:tabs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21,816</w:t>
            </w:r>
          </w:p>
        </w:tc>
      </w:tr>
      <w:tr w:rsidR="00D76598" w:rsidRPr="00C45C75" w14:paraId="58F0E260" w14:textId="77777777" w:rsidTr="00902A32">
        <w:trPr>
          <w:gridBefore w:val="1"/>
          <w:wBefore w:w="19" w:type="dxa"/>
        </w:trPr>
        <w:tc>
          <w:tcPr>
            <w:tcW w:w="3598" w:type="dxa"/>
            <w:gridSpan w:val="2"/>
            <w:vAlign w:val="bottom"/>
          </w:tcPr>
          <w:p w14:paraId="12255214" w14:textId="77777777" w:rsidR="00D76598" w:rsidRPr="00C45C75" w:rsidRDefault="00D76598" w:rsidP="00D76598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รวมสินทรัพย์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3CCA7B65" w14:textId="13A336C3" w:rsidR="00D76598" w:rsidRPr="00A17A6F" w:rsidRDefault="00E13D23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1,716,618</w:t>
            </w:r>
          </w:p>
        </w:tc>
        <w:tc>
          <w:tcPr>
            <w:tcW w:w="242" w:type="dxa"/>
            <w:gridSpan w:val="2"/>
          </w:tcPr>
          <w:p w14:paraId="3EEC9906" w14:textId="77777777" w:rsidR="00D76598" w:rsidRPr="00C45C75" w:rsidRDefault="00D76598" w:rsidP="00D76598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5B75206" w14:textId="28361DB2" w:rsidR="00D76598" w:rsidRPr="00FA587C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7601">
              <w:rPr>
                <w:rFonts w:ascii="Browallia New" w:hAnsi="Browallia New" w:cs="Browallia New"/>
                <w:sz w:val="28"/>
                <w:szCs w:val="28"/>
                <w:lang w:val="en-GB"/>
              </w:rPr>
              <w:t>2,246,804</w:t>
            </w:r>
          </w:p>
        </w:tc>
        <w:tc>
          <w:tcPr>
            <w:tcW w:w="236" w:type="dxa"/>
          </w:tcPr>
          <w:p w14:paraId="34D277AA" w14:textId="77777777" w:rsidR="00D76598" w:rsidRPr="00C45C75" w:rsidRDefault="00D76598" w:rsidP="00D7659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945732D" w14:textId="2ECE4CDC" w:rsidR="00D76598" w:rsidRPr="002166F8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66F8">
              <w:rPr>
                <w:rFonts w:ascii="Browallia New" w:hAnsi="Browallia New" w:cs="Browallia New"/>
                <w:sz w:val="28"/>
                <w:szCs w:val="28"/>
                <w:lang w:val="en-GB"/>
              </w:rPr>
              <w:t>29,414</w:t>
            </w:r>
          </w:p>
        </w:tc>
        <w:tc>
          <w:tcPr>
            <w:tcW w:w="242" w:type="dxa"/>
            <w:gridSpan w:val="2"/>
            <w:vAlign w:val="bottom"/>
          </w:tcPr>
          <w:p w14:paraId="48604496" w14:textId="77777777" w:rsidR="00D76598" w:rsidRPr="00C45C75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0341405" w14:textId="321C3CD7" w:rsidR="00D76598" w:rsidRPr="00FA587C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42,914</w:t>
            </w:r>
          </w:p>
        </w:tc>
      </w:tr>
      <w:tr w:rsidR="00720604" w:rsidRPr="00902A32" w14:paraId="476018BF" w14:textId="77777777" w:rsidTr="00902A32">
        <w:trPr>
          <w:gridBefore w:val="1"/>
          <w:wBefore w:w="19" w:type="dxa"/>
          <w:trHeight w:hRule="exact" w:val="304"/>
        </w:trPr>
        <w:tc>
          <w:tcPr>
            <w:tcW w:w="3598" w:type="dxa"/>
            <w:gridSpan w:val="2"/>
            <w:vAlign w:val="bottom"/>
          </w:tcPr>
          <w:p w14:paraId="3943994C" w14:textId="77777777" w:rsidR="00720604" w:rsidRPr="00902A32" w:rsidRDefault="00720604" w:rsidP="00720604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15CD751" w14:textId="77777777" w:rsidR="00720604" w:rsidRPr="00902A32" w:rsidRDefault="00720604" w:rsidP="0072060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242" w:type="dxa"/>
            <w:gridSpan w:val="2"/>
          </w:tcPr>
          <w:p w14:paraId="11BD2F0C" w14:textId="77777777" w:rsidR="00720604" w:rsidRPr="00902A32" w:rsidRDefault="00720604" w:rsidP="00720604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21C29323" w14:textId="77777777" w:rsidR="00720604" w:rsidRPr="00902A32" w:rsidRDefault="00720604" w:rsidP="0072060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236" w:type="dxa"/>
          </w:tcPr>
          <w:p w14:paraId="40936CE6" w14:textId="77777777" w:rsidR="00720604" w:rsidRPr="00902A32" w:rsidRDefault="00720604" w:rsidP="0072060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72C57C75" w14:textId="77777777" w:rsidR="00720604" w:rsidRPr="00902A32" w:rsidRDefault="00720604" w:rsidP="0072060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1D448A98" w14:textId="77777777" w:rsidR="00720604" w:rsidRPr="00902A32" w:rsidRDefault="00720604" w:rsidP="0072060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238" w:type="dxa"/>
            <w:gridSpan w:val="2"/>
            <w:tcBorders>
              <w:left w:val="nil"/>
            </w:tcBorders>
            <w:vAlign w:val="bottom"/>
          </w:tcPr>
          <w:p w14:paraId="6985A6E2" w14:textId="77777777" w:rsidR="00720604" w:rsidRPr="00902A32" w:rsidRDefault="00720604" w:rsidP="0072060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</w:tr>
      <w:tr w:rsidR="00D76598" w:rsidRPr="00C45C75" w14:paraId="33DB8BBF" w14:textId="77777777" w:rsidTr="00902A32">
        <w:trPr>
          <w:gridBefore w:val="1"/>
          <w:wBefore w:w="19" w:type="dxa"/>
        </w:trPr>
        <w:tc>
          <w:tcPr>
            <w:tcW w:w="3598" w:type="dxa"/>
            <w:gridSpan w:val="2"/>
            <w:vAlign w:val="bottom"/>
          </w:tcPr>
          <w:p w14:paraId="53379434" w14:textId="77777777" w:rsidR="00D76598" w:rsidRPr="00C45C75" w:rsidRDefault="00D76598" w:rsidP="00D7659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163D777E" w14:textId="45055198" w:rsidR="00D76598" w:rsidRPr="00C45C75" w:rsidRDefault="00E13D23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858,193</w:t>
            </w:r>
          </w:p>
        </w:tc>
        <w:tc>
          <w:tcPr>
            <w:tcW w:w="242" w:type="dxa"/>
            <w:gridSpan w:val="2"/>
          </w:tcPr>
          <w:p w14:paraId="4F1DE621" w14:textId="77777777" w:rsidR="00D76598" w:rsidRPr="00C45C75" w:rsidRDefault="00D76598" w:rsidP="00D76598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49125329" w14:textId="410C6EF8" w:rsidR="00D76598" w:rsidRPr="00FA587C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1,761,454</w:t>
            </w:r>
          </w:p>
        </w:tc>
        <w:tc>
          <w:tcPr>
            <w:tcW w:w="236" w:type="dxa"/>
          </w:tcPr>
          <w:p w14:paraId="5F0D1732" w14:textId="77777777" w:rsidR="00D76598" w:rsidRPr="00C45C75" w:rsidRDefault="00D76598" w:rsidP="00D7659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143FC810" w14:textId="3906D70A" w:rsidR="00D76598" w:rsidRPr="002166F8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66F8">
              <w:rPr>
                <w:rFonts w:ascii="Browallia New" w:hAnsi="Browallia New" w:cs="Browallia New"/>
                <w:sz w:val="28"/>
                <w:szCs w:val="28"/>
              </w:rPr>
              <w:t>27,025</w:t>
            </w:r>
          </w:p>
        </w:tc>
        <w:tc>
          <w:tcPr>
            <w:tcW w:w="242" w:type="dxa"/>
            <w:gridSpan w:val="2"/>
            <w:vAlign w:val="bottom"/>
          </w:tcPr>
          <w:p w14:paraId="6DEABAB1" w14:textId="77777777" w:rsidR="00D76598" w:rsidRPr="00C45C75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gridSpan w:val="2"/>
            <w:tcBorders>
              <w:left w:val="nil"/>
            </w:tcBorders>
            <w:vAlign w:val="bottom"/>
          </w:tcPr>
          <w:p w14:paraId="610910EF" w14:textId="5AE149CC" w:rsidR="00D76598" w:rsidRPr="00FA587C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28,167</w:t>
            </w:r>
          </w:p>
        </w:tc>
      </w:tr>
      <w:tr w:rsidR="00D76598" w:rsidRPr="00C45C75" w14:paraId="5FAE4613" w14:textId="77777777" w:rsidTr="00902A32">
        <w:trPr>
          <w:gridBefore w:val="1"/>
          <w:wBefore w:w="19" w:type="dxa"/>
        </w:trPr>
        <w:tc>
          <w:tcPr>
            <w:tcW w:w="3598" w:type="dxa"/>
            <w:gridSpan w:val="2"/>
            <w:vAlign w:val="bottom"/>
          </w:tcPr>
          <w:p w14:paraId="088CFFF2" w14:textId="77777777" w:rsidR="00D76598" w:rsidRPr="00C45C75" w:rsidRDefault="00D76598" w:rsidP="00D7659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3AD6C" w14:textId="79CCD53A" w:rsidR="00D76598" w:rsidRPr="00C45C75" w:rsidRDefault="00E13D23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1,360,526</w:t>
            </w:r>
          </w:p>
        </w:tc>
        <w:tc>
          <w:tcPr>
            <w:tcW w:w="242" w:type="dxa"/>
            <w:gridSpan w:val="2"/>
          </w:tcPr>
          <w:p w14:paraId="5360DF26" w14:textId="77777777" w:rsidR="00D76598" w:rsidRPr="00C45C75" w:rsidRDefault="00D76598" w:rsidP="00D76598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6" w:type="dxa"/>
            <w:gridSpan w:val="2"/>
            <w:tcBorders>
              <w:bottom w:val="single" w:sz="4" w:space="0" w:color="auto"/>
            </w:tcBorders>
            <w:vAlign w:val="bottom"/>
          </w:tcPr>
          <w:p w14:paraId="465DA99E" w14:textId="150A070C" w:rsidR="00D76598" w:rsidRPr="00FA587C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1,122,459</w:t>
            </w:r>
          </w:p>
        </w:tc>
        <w:tc>
          <w:tcPr>
            <w:tcW w:w="236" w:type="dxa"/>
          </w:tcPr>
          <w:p w14:paraId="1240F30F" w14:textId="77777777" w:rsidR="00D76598" w:rsidRPr="00C45C75" w:rsidRDefault="00D76598" w:rsidP="00D7659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94610" w14:textId="56747C43" w:rsidR="00D76598" w:rsidRPr="002166F8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66F8">
              <w:rPr>
                <w:rFonts w:ascii="Browallia New" w:hAnsi="Browallia New" w:cs="Browallia New"/>
                <w:sz w:val="28"/>
                <w:szCs w:val="28"/>
                <w:lang w:val="en-GB"/>
              </w:rPr>
              <w:t>2,285</w:t>
            </w:r>
          </w:p>
        </w:tc>
        <w:tc>
          <w:tcPr>
            <w:tcW w:w="242" w:type="dxa"/>
            <w:gridSpan w:val="2"/>
            <w:vAlign w:val="bottom"/>
          </w:tcPr>
          <w:p w14:paraId="3EC1B5D2" w14:textId="77777777" w:rsidR="00D76598" w:rsidRPr="00C45C75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2869033F" w14:textId="0FD8EC3B" w:rsidR="00D76598" w:rsidRPr="00FA587C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7,119</w:t>
            </w:r>
          </w:p>
        </w:tc>
      </w:tr>
      <w:tr w:rsidR="00D76598" w:rsidRPr="00C45C75" w14:paraId="36386FCF" w14:textId="77777777" w:rsidTr="00902A32">
        <w:trPr>
          <w:gridBefore w:val="1"/>
          <w:wBefore w:w="19" w:type="dxa"/>
        </w:trPr>
        <w:tc>
          <w:tcPr>
            <w:tcW w:w="3598" w:type="dxa"/>
            <w:gridSpan w:val="2"/>
            <w:vAlign w:val="bottom"/>
          </w:tcPr>
          <w:p w14:paraId="3BC33DF7" w14:textId="77777777" w:rsidR="00D76598" w:rsidRPr="00C45C75" w:rsidRDefault="00D76598" w:rsidP="00D76598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รวมหนี้สิน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C2CF842" w14:textId="39F090A6" w:rsidR="00D76598" w:rsidRPr="00C45C75" w:rsidRDefault="00E13D23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2,218,719</w:t>
            </w:r>
          </w:p>
        </w:tc>
        <w:tc>
          <w:tcPr>
            <w:tcW w:w="242" w:type="dxa"/>
            <w:gridSpan w:val="2"/>
          </w:tcPr>
          <w:p w14:paraId="743CD969" w14:textId="77777777" w:rsidR="00D76598" w:rsidRPr="00C45C75" w:rsidRDefault="00D76598" w:rsidP="00D76598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D6D7E63" w14:textId="3CBD20DD" w:rsidR="00D76598" w:rsidRPr="00FA587C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7601">
              <w:rPr>
                <w:rFonts w:ascii="Browallia New" w:hAnsi="Browallia New" w:cs="Browallia New"/>
                <w:sz w:val="28"/>
                <w:szCs w:val="28"/>
                <w:lang w:val="en-GB"/>
              </w:rPr>
              <w:t>2,883,913</w:t>
            </w:r>
          </w:p>
        </w:tc>
        <w:tc>
          <w:tcPr>
            <w:tcW w:w="236" w:type="dxa"/>
          </w:tcPr>
          <w:p w14:paraId="4C9695DF" w14:textId="77777777" w:rsidR="00D76598" w:rsidRPr="00C45C75" w:rsidRDefault="00D76598" w:rsidP="00D7659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8007A28" w14:textId="4DD00A2E" w:rsidR="00D76598" w:rsidRPr="002166F8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66F8">
              <w:rPr>
                <w:rFonts w:ascii="Browallia New" w:hAnsi="Browallia New" w:cs="Browallia New"/>
                <w:sz w:val="28"/>
                <w:szCs w:val="28"/>
                <w:lang w:val="en-GB"/>
              </w:rPr>
              <w:t>29,310</w:t>
            </w:r>
          </w:p>
        </w:tc>
        <w:tc>
          <w:tcPr>
            <w:tcW w:w="242" w:type="dxa"/>
            <w:gridSpan w:val="2"/>
            <w:vAlign w:val="bottom"/>
          </w:tcPr>
          <w:p w14:paraId="555B2AD2" w14:textId="77777777" w:rsidR="00D76598" w:rsidRPr="00C45C75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25868F69" w14:textId="0FEB541A" w:rsidR="00D76598" w:rsidRPr="00FA587C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35,286</w:t>
            </w:r>
          </w:p>
        </w:tc>
      </w:tr>
      <w:tr w:rsidR="00D76598" w:rsidRPr="00902A32" w14:paraId="6B074F5B" w14:textId="77777777" w:rsidTr="00902A32">
        <w:trPr>
          <w:gridBefore w:val="1"/>
          <w:wBefore w:w="19" w:type="dxa"/>
        </w:trPr>
        <w:tc>
          <w:tcPr>
            <w:tcW w:w="3598" w:type="dxa"/>
            <w:gridSpan w:val="2"/>
            <w:vAlign w:val="bottom"/>
          </w:tcPr>
          <w:p w14:paraId="2E2628AC" w14:textId="77777777" w:rsidR="00D76598" w:rsidRPr="00902A32" w:rsidRDefault="00D76598" w:rsidP="00D7659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08F32B79" w14:textId="77777777" w:rsidR="00D76598" w:rsidRPr="00902A32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242" w:type="dxa"/>
            <w:gridSpan w:val="2"/>
          </w:tcPr>
          <w:p w14:paraId="73D78464" w14:textId="77777777" w:rsidR="00D76598" w:rsidRPr="00902A32" w:rsidRDefault="00D76598" w:rsidP="00D76598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96" w:type="dxa"/>
            <w:gridSpan w:val="2"/>
            <w:tcBorders>
              <w:top w:val="single" w:sz="12" w:space="0" w:color="auto"/>
            </w:tcBorders>
            <w:vAlign w:val="bottom"/>
          </w:tcPr>
          <w:p w14:paraId="2DFEDC73" w14:textId="77777777" w:rsidR="00D76598" w:rsidRPr="00902A32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255C05D0" w14:textId="77777777" w:rsidR="00D76598" w:rsidRPr="00902A32" w:rsidRDefault="00D76598" w:rsidP="00D7659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171" w:type="dxa"/>
            <w:gridSpan w:val="2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5657D4D4" w14:textId="77777777" w:rsidR="00D76598" w:rsidRPr="00902A32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028CA1CF" w14:textId="77777777" w:rsidR="00D76598" w:rsidRPr="00902A32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38" w:type="dxa"/>
            <w:gridSpan w:val="2"/>
            <w:tcBorders>
              <w:top w:val="single" w:sz="12" w:space="0" w:color="auto"/>
              <w:left w:val="nil"/>
            </w:tcBorders>
            <w:vAlign w:val="bottom"/>
          </w:tcPr>
          <w:p w14:paraId="68283F0A" w14:textId="77777777" w:rsidR="00D76598" w:rsidRPr="00902A32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D76598" w:rsidRPr="00C45C75" w14:paraId="76EEDCD2" w14:textId="77777777" w:rsidTr="00902A32">
        <w:trPr>
          <w:gridBefore w:val="1"/>
          <w:wBefore w:w="19" w:type="dxa"/>
        </w:trPr>
        <w:tc>
          <w:tcPr>
            <w:tcW w:w="3598" w:type="dxa"/>
            <w:gridSpan w:val="2"/>
            <w:vAlign w:val="bottom"/>
          </w:tcPr>
          <w:p w14:paraId="127C360B" w14:textId="77777777" w:rsidR="00D76598" w:rsidRPr="00C45C75" w:rsidRDefault="00D76598" w:rsidP="00D7659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ส่วนของผู้ถือหุ้นของบริษัท</w:t>
            </w:r>
          </w:p>
        </w:tc>
        <w:tc>
          <w:tcPr>
            <w:tcW w:w="1157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423211B2" w14:textId="64DBDF15" w:rsidR="00D76598" w:rsidRPr="00657601" w:rsidRDefault="00E13D23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(319,838)</w:t>
            </w:r>
          </w:p>
        </w:tc>
        <w:tc>
          <w:tcPr>
            <w:tcW w:w="242" w:type="dxa"/>
            <w:gridSpan w:val="2"/>
          </w:tcPr>
          <w:p w14:paraId="15DDC15E" w14:textId="77777777" w:rsidR="00D76598" w:rsidRPr="002A25F6" w:rsidRDefault="00D76598" w:rsidP="00D76598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gridSpan w:val="2"/>
            <w:tcBorders>
              <w:bottom w:val="single" w:sz="12" w:space="0" w:color="auto"/>
            </w:tcBorders>
            <w:vAlign w:val="bottom"/>
          </w:tcPr>
          <w:p w14:paraId="774FF59B" w14:textId="3EA29F65" w:rsidR="00D76598" w:rsidRPr="002A25F6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760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319,638</w:t>
            </w:r>
            <w:r w:rsidRPr="0065760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518E3FEE" w14:textId="77777777" w:rsidR="00D76598" w:rsidRPr="00C45C75" w:rsidRDefault="00D76598" w:rsidP="00D7659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gridSpan w:val="2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59377AC8" w14:textId="41235982" w:rsidR="00D76598" w:rsidRPr="002A25F6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25F6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</w:p>
        </w:tc>
        <w:tc>
          <w:tcPr>
            <w:tcW w:w="242" w:type="dxa"/>
            <w:gridSpan w:val="2"/>
            <w:vAlign w:val="bottom"/>
          </w:tcPr>
          <w:p w14:paraId="406E2505" w14:textId="77777777" w:rsidR="00D76598" w:rsidRPr="002A25F6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gridSpan w:val="2"/>
            <w:tcBorders>
              <w:left w:val="nil"/>
              <w:bottom w:val="single" w:sz="12" w:space="0" w:color="auto"/>
            </w:tcBorders>
            <w:vAlign w:val="bottom"/>
          </w:tcPr>
          <w:p w14:paraId="5C8F0CE7" w14:textId="5206138E" w:rsidR="00D76598" w:rsidRPr="002A25F6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25F6">
              <w:rPr>
                <w:rFonts w:ascii="Browallia New" w:hAnsi="Browallia New" w:cs="Browallia New"/>
                <w:sz w:val="28"/>
                <w:szCs w:val="28"/>
                <w:lang w:val="en-GB"/>
              </w:rPr>
              <w:t>3,890</w:t>
            </w:r>
          </w:p>
        </w:tc>
      </w:tr>
      <w:tr w:rsidR="00791EB8" w:rsidRPr="00902A32" w14:paraId="00ADA593" w14:textId="77777777" w:rsidTr="00902A32">
        <w:trPr>
          <w:gridBefore w:val="1"/>
          <w:wBefore w:w="19" w:type="dxa"/>
        </w:trPr>
        <w:tc>
          <w:tcPr>
            <w:tcW w:w="3598" w:type="dxa"/>
            <w:gridSpan w:val="2"/>
            <w:vAlign w:val="bottom"/>
          </w:tcPr>
          <w:p w14:paraId="449A5B80" w14:textId="77777777" w:rsidR="00791EB8" w:rsidRPr="00902A32" w:rsidRDefault="00791EB8" w:rsidP="00791EB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  <w:shd w:val="clear" w:color="auto" w:fill="auto"/>
          </w:tcPr>
          <w:p w14:paraId="70B51709" w14:textId="77777777" w:rsidR="00791EB8" w:rsidRPr="00902A32" w:rsidRDefault="00791EB8" w:rsidP="00791E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242" w:type="dxa"/>
            <w:gridSpan w:val="2"/>
          </w:tcPr>
          <w:p w14:paraId="6E41B6CB" w14:textId="77777777" w:rsidR="00791EB8" w:rsidRPr="00902A32" w:rsidRDefault="00791EB8" w:rsidP="00791EB8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96" w:type="dxa"/>
            <w:gridSpan w:val="2"/>
            <w:tcBorders>
              <w:top w:val="single" w:sz="12" w:space="0" w:color="auto"/>
            </w:tcBorders>
          </w:tcPr>
          <w:p w14:paraId="6A0E73C4" w14:textId="77777777" w:rsidR="00791EB8" w:rsidRPr="00902A32" w:rsidRDefault="00791EB8" w:rsidP="00791E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477C274E" w14:textId="77777777" w:rsidR="00791EB8" w:rsidRPr="00902A32" w:rsidRDefault="00791EB8" w:rsidP="00791EB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171" w:type="dxa"/>
            <w:gridSpan w:val="2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00FCB3E8" w14:textId="77777777" w:rsidR="00791EB8" w:rsidRPr="00902A32" w:rsidRDefault="00791EB8" w:rsidP="00791E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798E7337" w14:textId="77777777" w:rsidR="00791EB8" w:rsidRPr="00902A32" w:rsidRDefault="00791EB8" w:rsidP="00791E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38" w:type="dxa"/>
            <w:gridSpan w:val="2"/>
            <w:tcBorders>
              <w:top w:val="single" w:sz="12" w:space="0" w:color="auto"/>
              <w:left w:val="nil"/>
            </w:tcBorders>
            <w:vAlign w:val="bottom"/>
          </w:tcPr>
          <w:p w14:paraId="68E6FE10" w14:textId="77777777" w:rsidR="00791EB8" w:rsidRPr="00902A32" w:rsidRDefault="00791EB8" w:rsidP="00791E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D76598" w:rsidRPr="00C45C75" w14:paraId="518D1AA6" w14:textId="77777777" w:rsidTr="00902A32">
        <w:trPr>
          <w:gridBefore w:val="1"/>
          <w:wBefore w:w="19" w:type="dxa"/>
        </w:trPr>
        <w:tc>
          <w:tcPr>
            <w:tcW w:w="3598" w:type="dxa"/>
            <w:gridSpan w:val="2"/>
            <w:vAlign w:val="bottom"/>
          </w:tcPr>
          <w:p w14:paraId="20B5B240" w14:textId="77777777" w:rsidR="00D76598" w:rsidRPr="00C45C75" w:rsidRDefault="00D76598" w:rsidP="00D7659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157" w:type="dxa"/>
            <w:tcBorders>
              <w:bottom w:val="single" w:sz="12" w:space="0" w:color="auto"/>
            </w:tcBorders>
            <w:shd w:val="clear" w:color="auto" w:fill="auto"/>
          </w:tcPr>
          <w:p w14:paraId="7583FD6A" w14:textId="179FD1D6" w:rsidR="00D76598" w:rsidRPr="00657601" w:rsidRDefault="00E13D23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(182,26</w:t>
            </w:r>
            <w:r w:rsidR="004362B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42" w:type="dxa"/>
            <w:gridSpan w:val="2"/>
          </w:tcPr>
          <w:p w14:paraId="639DD1BD" w14:textId="77777777" w:rsidR="00D76598" w:rsidRPr="00C45C75" w:rsidRDefault="00D76598" w:rsidP="00D76598">
            <w:pPr>
              <w:tabs>
                <w:tab w:val="clear" w:pos="907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6" w:type="dxa"/>
            <w:gridSpan w:val="2"/>
            <w:tcBorders>
              <w:bottom w:val="single" w:sz="12" w:space="0" w:color="auto"/>
            </w:tcBorders>
          </w:tcPr>
          <w:p w14:paraId="38843C6B" w14:textId="7FC9A8C0" w:rsidR="00D76598" w:rsidRPr="00FA587C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57601">
              <w:rPr>
                <w:rFonts w:ascii="Browallia New" w:hAnsi="Browallia New" w:cs="Browallia New"/>
                <w:sz w:val="28"/>
                <w:szCs w:val="28"/>
                <w:lang w:val="en-GB"/>
              </w:rPr>
              <w:t>(317,471)</w:t>
            </w:r>
          </w:p>
        </w:tc>
        <w:tc>
          <w:tcPr>
            <w:tcW w:w="236" w:type="dxa"/>
          </w:tcPr>
          <w:p w14:paraId="440E98E8" w14:textId="77777777" w:rsidR="00D76598" w:rsidRPr="00C45C75" w:rsidRDefault="00D76598" w:rsidP="00D7659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gridSpan w:val="2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7F0CD36B" w14:textId="70ACF3F9" w:rsidR="00D76598" w:rsidRPr="00C45C75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007C">
              <w:rPr>
                <w:rFonts w:ascii="Browallia New" w:hAnsi="Browallia New" w:cs="Browallia New"/>
                <w:sz w:val="28"/>
                <w:szCs w:val="28"/>
              </w:rPr>
              <w:t>51</w:t>
            </w: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2A17B997" w14:textId="77777777" w:rsidR="00D76598" w:rsidRPr="00C45C75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tcBorders>
              <w:left w:val="nil"/>
              <w:bottom w:val="single" w:sz="12" w:space="0" w:color="auto"/>
            </w:tcBorders>
            <w:shd w:val="clear" w:color="auto" w:fill="auto"/>
            <w:vAlign w:val="bottom"/>
          </w:tcPr>
          <w:p w14:paraId="6B37AA4C" w14:textId="4E290B92" w:rsidR="00D76598" w:rsidRPr="00FA587C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3,738</w:t>
            </w:r>
          </w:p>
        </w:tc>
      </w:tr>
      <w:tr w:rsidR="00DA32F1" w:rsidRPr="00C45C75" w14:paraId="69A586E3" w14:textId="77777777" w:rsidTr="00902A32">
        <w:trPr>
          <w:gridAfter w:val="1"/>
          <w:wAfter w:w="9" w:type="dxa"/>
        </w:trPr>
        <w:tc>
          <w:tcPr>
            <w:tcW w:w="3599" w:type="dxa"/>
            <w:gridSpan w:val="2"/>
          </w:tcPr>
          <w:p w14:paraId="48C5E7C7" w14:textId="77777777" w:rsidR="00DA32F1" w:rsidRPr="00336857" w:rsidRDefault="00DA32F1" w:rsidP="00DA32F1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91" w:type="dxa"/>
            <w:gridSpan w:val="12"/>
          </w:tcPr>
          <w:p w14:paraId="6B59A897" w14:textId="0C526716" w:rsidR="00DA32F1" w:rsidRPr="00336857" w:rsidRDefault="00DA32F1" w:rsidP="00657601">
            <w:pPr>
              <w:tabs>
                <w:tab w:val="left" w:pos="540"/>
              </w:tabs>
              <w:spacing w:line="240" w:lineRule="auto"/>
              <w:ind w:left="34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685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DA32F1" w:rsidRPr="00C45C75" w14:paraId="1B8C25ED" w14:textId="77777777" w:rsidTr="00902A32">
        <w:trPr>
          <w:gridAfter w:val="1"/>
          <w:wAfter w:w="9" w:type="dxa"/>
        </w:trPr>
        <w:tc>
          <w:tcPr>
            <w:tcW w:w="3599" w:type="dxa"/>
            <w:gridSpan w:val="2"/>
          </w:tcPr>
          <w:p w14:paraId="0E34B12C" w14:textId="77777777" w:rsidR="00DA32F1" w:rsidRPr="00336857" w:rsidRDefault="00DA32F1" w:rsidP="00DA32F1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3" w:type="dxa"/>
            <w:gridSpan w:val="6"/>
            <w:tcBorders>
              <w:bottom w:val="single" w:sz="4" w:space="0" w:color="auto"/>
            </w:tcBorders>
          </w:tcPr>
          <w:p w14:paraId="38E14147" w14:textId="77777777" w:rsidR="00902A32" w:rsidRDefault="0082578F" w:rsidP="00467FE2">
            <w:pPr>
              <w:tabs>
                <w:tab w:val="left" w:pos="540"/>
              </w:tabs>
              <w:spacing w:line="240" w:lineRule="auto"/>
              <w:ind w:left="-80" w:right="-147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บริษัท ดับบลิวซีไอ โฮลดิ้ง </w:t>
            </w:r>
          </w:p>
          <w:p w14:paraId="167D9E62" w14:textId="0F4DDB43" w:rsidR="00DA32F1" w:rsidRPr="00336857" w:rsidRDefault="0082578F" w:rsidP="00467FE2">
            <w:pPr>
              <w:tabs>
                <w:tab w:val="left" w:pos="540"/>
              </w:tabs>
              <w:spacing w:line="240" w:lineRule="auto"/>
              <w:ind w:left="-80" w:right="-147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จำกัด (มหาชน)</w:t>
            </w:r>
          </w:p>
        </w:tc>
        <w:tc>
          <w:tcPr>
            <w:tcW w:w="236" w:type="dxa"/>
          </w:tcPr>
          <w:p w14:paraId="6C31CE52" w14:textId="77777777" w:rsidR="00DA32F1" w:rsidRPr="00336857" w:rsidRDefault="00DA32F1" w:rsidP="00DA32F1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42" w:type="dxa"/>
            <w:gridSpan w:val="5"/>
            <w:tcBorders>
              <w:bottom w:val="single" w:sz="4" w:space="0" w:color="auto"/>
            </w:tcBorders>
          </w:tcPr>
          <w:p w14:paraId="540A8D80" w14:textId="77777777" w:rsidR="00902A32" w:rsidRDefault="00902A32" w:rsidP="00DA32F1">
            <w:pPr>
              <w:tabs>
                <w:tab w:val="clear" w:pos="2580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4DC50CE2" w14:textId="16F1C475" w:rsidR="00DA32F1" w:rsidRPr="00336857" w:rsidRDefault="00DA32F1" w:rsidP="00DA32F1">
            <w:pPr>
              <w:tabs>
                <w:tab w:val="clear" w:pos="2580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685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บริษัท </w:t>
            </w:r>
            <w:r w:rsidRPr="00336857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สยามสเนล</w:t>
            </w:r>
            <w:r w:rsidRPr="0033685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3685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จำกัด</w:t>
            </w:r>
          </w:p>
        </w:tc>
      </w:tr>
      <w:tr w:rsidR="00DA32F1" w:rsidRPr="00C45C75" w14:paraId="6485DB73" w14:textId="77777777" w:rsidTr="00902A32">
        <w:trPr>
          <w:gridAfter w:val="1"/>
          <w:wAfter w:w="9" w:type="dxa"/>
        </w:trPr>
        <w:tc>
          <w:tcPr>
            <w:tcW w:w="3599" w:type="dxa"/>
            <w:gridSpan w:val="2"/>
          </w:tcPr>
          <w:p w14:paraId="6A97B72F" w14:textId="77777777" w:rsidR="00DA32F1" w:rsidRPr="00336857" w:rsidRDefault="00DA32F1" w:rsidP="00DA32F1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B67DB" w14:textId="4F27AF9D" w:rsidR="00DA32F1" w:rsidRPr="00336857" w:rsidRDefault="00D72858" w:rsidP="00DA32F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201996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22AC17F9" w14:textId="77777777" w:rsidR="00DA32F1" w:rsidRPr="00336857" w:rsidRDefault="00DA32F1" w:rsidP="00DA32F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07603" w14:textId="4C4C1E71" w:rsidR="00DA32F1" w:rsidRPr="00336857" w:rsidRDefault="00D72858" w:rsidP="00DA32F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20199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236" w:type="dxa"/>
            <w:vAlign w:val="bottom"/>
          </w:tcPr>
          <w:p w14:paraId="5B5C20AA" w14:textId="77777777" w:rsidR="00DA32F1" w:rsidRPr="00336857" w:rsidRDefault="00DA32F1" w:rsidP="00DA32F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DEFD9" w14:textId="22069592" w:rsidR="00DA32F1" w:rsidRPr="00336857" w:rsidRDefault="00D72858" w:rsidP="00720604">
            <w:pPr>
              <w:tabs>
                <w:tab w:val="clear" w:pos="907"/>
              </w:tabs>
              <w:spacing w:line="240" w:lineRule="auto"/>
              <w:ind w:left="-150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20199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46C74CB8" w14:textId="77777777" w:rsidR="00DA32F1" w:rsidRPr="00336857" w:rsidRDefault="00DA32F1" w:rsidP="00282622">
            <w:pPr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6D71678" w14:textId="66100749" w:rsidR="00DA32F1" w:rsidRPr="00336857" w:rsidRDefault="00D72858" w:rsidP="00DA32F1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20199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DA32F1" w:rsidRPr="00C45C75" w14:paraId="15E6D09E" w14:textId="77777777" w:rsidTr="00902A32">
        <w:trPr>
          <w:gridAfter w:val="1"/>
          <w:wAfter w:w="9" w:type="dxa"/>
          <w:trHeight w:val="329"/>
        </w:trPr>
        <w:tc>
          <w:tcPr>
            <w:tcW w:w="3599" w:type="dxa"/>
            <w:gridSpan w:val="2"/>
          </w:tcPr>
          <w:p w14:paraId="7E40AD28" w14:textId="77777777" w:rsidR="00DA32F1" w:rsidRPr="00C45C75" w:rsidRDefault="00DA32F1" w:rsidP="00DA32F1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90" w:type="dxa"/>
            <w:gridSpan w:val="3"/>
            <w:tcBorders>
              <w:top w:val="single" w:sz="4" w:space="0" w:color="auto"/>
            </w:tcBorders>
          </w:tcPr>
          <w:p w14:paraId="123FC455" w14:textId="77777777" w:rsidR="00DA32F1" w:rsidRPr="00C45C75" w:rsidRDefault="00DA32F1" w:rsidP="00DA32F1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335B9A77" w14:textId="77777777" w:rsidR="00DA32F1" w:rsidRPr="00C45C75" w:rsidRDefault="00DA32F1" w:rsidP="00DA32F1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5C4199CD" w14:textId="77777777" w:rsidR="00DA32F1" w:rsidRPr="00C45C75" w:rsidRDefault="00DA32F1" w:rsidP="00DA32F1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BB62DC1" w14:textId="77777777" w:rsidR="00DA32F1" w:rsidRPr="00C45C75" w:rsidRDefault="00DA32F1" w:rsidP="00DA32F1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77062E9C" w14:textId="77777777" w:rsidR="00DA32F1" w:rsidRPr="00C45C75" w:rsidRDefault="00DA32F1" w:rsidP="00DA32F1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43370D49" w14:textId="77777777" w:rsidR="00DA32F1" w:rsidRPr="00C45C75" w:rsidRDefault="00DA32F1" w:rsidP="00DA32F1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</w:tcBorders>
          </w:tcPr>
          <w:p w14:paraId="320571AD" w14:textId="77777777" w:rsidR="00DA32F1" w:rsidRPr="00C45C75" w:rsidRDefault="00DA32F1" w:rsidP="00DA32F1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76598" w:rsidRPr="00C45C75" w14:paraId="3BE0721F" w14:textId="77777777" w:rsidTr="00902A32">
        <w:trPr>
          <w:gridAfter w:val="1"/>
          <w:wAfter w:w="9" w:type="dxa"/>
        </w:trPr>
        <w:tc>
          <w:tcPr>
            <w:tcW w:w="3599" w:type="dxa"/>
            <w:gridSpan w:val="2"/>
            <w:vAlign w:val="bottom"/>
          </w:tcPr>
          <w:p w14:paraId="52DDFDE9" w14:textId="77777777" w:rsidR="00D76598" w:rsidRPr="00C45C75" w:rsidRDefault="00D76598" w:rsidP="00D7659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1190" w:type="dxa"/>
            <w:gridSpan w:val="3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2962BC8C" w14:textId="7A0A6CDC" w:rsidR="00D76598" w:rsidRPr="00466F85" w:rsidRDefault="00000BF1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211,090</w:t>
            </w:r>
          </w:p>
        </w:tc>
        <w:tc>
          <w:tcPr>
            <w:tcW w:w="236" w:type="dxa"/>
            <w:gridSpan w:val="2"/>
          </w:tcPr>
          <w:p w14:paraId="4BE805B9" w14:textId="77777777" w:rsidR="00D76598" w:rsidRPr="00C118E0" w:rsidRDefault="00D76598" w:rsidP="00D76598">
            <w:pPr>
              <w:tabs>
                <w:tab w:val="left" w:pos="0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87" w:type="dxa"/>
            <w:tcBorders>
              <w:bottom w:val="single" w:sz="12" w:space="0" w:color="auto"/>
            </w:tcBorders>
            <w:vAlign w:val="bottom"/>
          </w:tcPr>
          <w:p w14:paraId="1F307342" w14:textId="78679E28" w:rsidR="00D76598" w:rsidRPr="00C45C75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657,968</w:t>
            </w:r>
          </w:p>
        </w:tc>
        <w:tc>
          <w:tcPr>
            <w:tcW w:w="236" w:type="dxa"/>
          </w:tcPr>
          <w:p w14:paraId="20C277C8" w14:textId="77777777" w:rsidR="00D76598" w:rsidRPr="00C45C75" w:rsidRDefault="00D76598" w:rsidP="00D76598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5F79EE19" w14:textId="34A27C1A" w:rsidR="00D76598" w:rsidRPr="005A6EEC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6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21,975</w:t>
            </w:r>
          </w:p>
        </w:tc>
        <w:tc>
          <w:tcPr>
            <w:tcW w:w="236" w:type="dxa"/>
            <w:gridSpan w:val="2"/>
            <w:vAlign w:val="bottom"/>
          </w:tcPr>
          <w:p w14:paraId="63B028FF" w14:textId="77777777" w:rsidR="00D76598" w:rsidRPr="00C45C75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gridSpan w:val="2"/>
            <w:tcBorders>
              <w:left w:val="nil"/>
              <w:bottom w:val="single" w:sz="12" w:space="0" w:color="auto"/>
            </w:tcBorders>
            <w:vAlign w:val="bottom"/>
          </w:tcPr>
          <w:p w14:paraId="78219866" w14:textId="5700B5EB" w:rsidR="00D76598" w:rsidRPr="00C45C75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41,782</w:t>
            </w:r>
          </w:p>
        </w:tc>
      </w:tr>
      <w:tr w:rsidR="00D76598" w:rsidRPr="00C45C75" w14:paraId="35C02FD1" w14:textId="77777777" w:rsidTr="00902A32">
        <w:trPr>
          <w:gridAfter w:val="1"/>
          <w:wAfter w:w="9" w:type="dxa"/>
        </w:trPr>
        <w:tc>
          <w:tcPr>
            <w:tcW w:w="3599" w:type="dxa"/>
            <w:gridSpan w:val="2"/>
            <w:vAlign w:val="bottom"/>
          </w:tcPr>
          <w:p w14:paraId="2C86ECD9" w14:textId="7394B418" w:rsidR="00D76598" w:rsidRPr="00C45C75" w:rsidRDefault="00D76598" w:rsidP="00D76598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1190" w:type="dxa"/>
            <w:gridSpan w:val="3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4F3915A6" w14:textId="7C303FEE" w:rsidR="00D76598" w:rsidRPr="007F27C8" w:rsidRDefault="002D63B0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00BF1">
              <w:rPr>
                <w:rFonts w:ascii="Browallia New" w:hAnsi="Browallia New" w:cs="Browallia New"/>
                <w:sz w:val="28"/>
                <w:szCs w:val="28"/>
                <w:lang w:val="en-GB"/>
              </w:rPr>
              <w:t>238,467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gridSpan w:val="2"/>
          </w:tcPr>
          <w:p w14:paraId="5C0072D2" w14:textId="77777777" w:rsidR="00D76598" w:rsidRPr="00C118E0" w:rsidRDefault="00D76598" w:rsidP="00D76598">
            <w:pPr>
              <w:tabs>
                <w:tab w:val="left" w:pos="0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87" w:type="dxa"/>
            <w:tcBorders>
              <w:top w:val="single" w:sz="12" w:space="0" w:color="auto"/>
            </w:tcBorders>
            <w:vAlign w:val="bottom"/>
          </w:tcPr>
          <w:p w14:paraId="1841C340" w14:textId="3A2B4F14" w:rsidR="00D76598" w:rsidRPr="00C45C75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27C8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1,461,332</w:t>
            </w:r>
            <w:r w:rsidRPr="007F27C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2DEC2360" w14:textId="77777777" w:rsidR="00D76598" w:rsidRPr="00C45C75" w:rsidRDefault="00D76598" w:rsidP="00D76598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5715EB65" w14:textId="5E8D0650" w:rsidR="00D76598" w:rsidRPr="005A6EEC" w:rsidRDefault="00D76598" w:rsidP="00D7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6EEC">
              <w:rPr>
                <w:rFonts w:ascii="Browallia New" w:hAnsi="Browallia New" w:cs="Browallia New"/>
                <w:sz w:val="28"/>
                <w:szCs w:val="28"/>
                <w:lang w:val="en-GB"/>
              </w:rPr>
              <w:t>(3,837)</w:t>
            </w:r>
          </w:p>
        </w:tc>
        <w:tc>
          <w:tcPr>
            <w:tcW w:w="236" w:type="dxa"/>
            <w:gridSpan w:val="2"/>
            <w:vAlign w:val="bottom"/>
          </w:tcPr>
          <w:p w14:paraId="7EF47381" w14:textId="77777777" w:rsidR="00D76598" w:rsidRPr="00C118E0" w:rsidRDefault="00D76598" w:rsidP="00D76598">
            <w:pPr>
              <w:tabs>
                <w:tab w:val="left" w:pos="0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gridSpan w:val="2"/>
            <w:tcBorders>
              <w:top w:val="single" w:sz="12" w:space="0" w:color="auto"/>
              <w:left w:val="nil"/>
            </w:tcBorders>
            <w:vAlign w:val="bottom"/>
          </w:tcPr>
          <w:p w14:paraId="030018B3" w14:textId="514FEB03" w:rsidR="00D76598" w:rsidRPr="00C118E0" w:rsidRDefault="00D76598" w:rsidP="00D76598">
            <w:pPr>
              <w:tabs>
                <w:tab w:val="left" w:pos="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118E0">
              <w:rPr>
                <w:rFonts w:ascii="Browallia New" w:hAnsi="Browallia New" w:cs="Browallia New"/>
                <w:sz w:val="28"/>
                <w:szCs w:val="28"/>
                <w:lang w:val="en-GB"/>
              </w:rPr>
              <w:t>(2,848)</w:t>
            </w:r>
          </w:p>
        </w:tc>
      </w:tr>
      <w:tr w:rsidR="00D76598" w:rsidRPr="00C45C75" w14:paraId="6AE843E0" w14:textId="77777777" w:rsidTr="00902A32">
        <w:trPr>
          <w:gridAfter w:val="1"/>
          <w:wAfter w:w="9" w:type="dxa"/>
        </w:trPr>
        <w:tc>
          <w:tcPr>
            <w:tcW w:w="3599" w:type="dxa"/>
            <w:gridSpan w:val="2"/>
            <w:vAlign w:val="bottom"/>
          </w:tcPr>
          <w:p w14:paraId="28F745E3" w14:textId="772EC1DE" w:rsidR="00D76598" w:rsidRPr="00C45C75" w:rsidRDefault="00D76598" w:rsidP="00D76598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1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0E198" w14:textId="33629080" w:rsidR="00D76598" w:rsidRPr="007F27C8" w:rsidRDefault="002D63B0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00BF1">
              <w:rPr>
                <w:rFonts w:ascii="Browallia New" w:hAnsi="Browallia New" w:cs="Browallia New"/>
                <w:sz w:val="28"/>
                <w:szCs w:val="28"/>
                <w:lang w:val="en-GB"/>
              </w:rPr>
              <w:t>135,892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gridSpan w:val="2"/>
          </w:tcPr>
          <w:p w14:paraId="211B4CAD" w14:textId="77777777" w:rsidR="00D76598" w:rsidRPr="00C118E0" w:rsidRDefault="00D76598" w:rsidP="00D76598">
            <w:pPr>
              <w:tabs>
                <w:tab w:val="left" w:pos="0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2F595520" w14:textId="2A85977F" w:rsidR="00D76598" w:rsidRPr="00C45C75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(1,451,429)</w:t>
            </w:r>
          </w:p>
        </w:tc>
        <w:tc>
          <w:tcPr>
            <w:tcW w:w="236" w:type="dxa"/>
          </w:tcPr>
          <w:p w14:paraId="11238305" w14:textId="77777777" w:rsidR="00D76598" w:rsidRPr="00C45C75" w:rsidRDefault="00D76598" w:rsidP="00D76598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61ADB" w14:textId="75485EB2" w:rsidR="00D76598" w:rsidRPr="005A6EEC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6EEC">
              <w:rPr>
                <w:rFonts w:ascii="Browallia New" w:hAnsi="Browallia New" w:cs="Browallia New"/>
                <w:sz w:val="28"/>
                <w:szCs w:val="28"/>
                <w:lang w:val="en-GB"/>
              </w:rPr>
              <w:t>(3,687)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A20F456" w14:textId="77777777" w:rsidR="00D76598" w:rsidRPr="00C45C75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D4A6A99" w14:textId="01F7A87C" w:rsidR="00D76598" w:rsidRPr="00C45C75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(2,737)</w:t>
            </w:r>
          </w:p>
        </w:tc>
      </w:tr>
      <w:tr w:rsidR="00D76598" w:rsidRPr="00C45C75" w14:paraId="329E4397" w14:textId="77777777" w:rsidTr="00902A32">
        <w:trPr>
          <w:gridAfter w:val="1"/>
          <w:wAfter w:w="9" w:type="dxa"/>
        </w:trPr>
        <w:tc>
          <w:tcPr>
            <w:tcW w:w="3599" w:type="dxa"/>
            <w:gridSpan w:val="2"/>
            <w:vAlign w:val="bottom"/>
          </w:tcPr>
          <w:p w14:paraId="6B80CF79" w14:textId="224A8B12" w:rsidR="00D76598" w:rsidRPr="00C45C75" w:rsidRDefault="00D76598" w:rsidP="00D7659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ขาดทุน</w:t>
            </w: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สำหรับปี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7A452C3" w14:textId="652B9FCA" w:rsidR="00D76598" w:rsidRPr="007F27C8" w:rsidRDefault="00000BF1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(374,359</w:t>
            </w:r>
            <w:r w:rsidR="002D63B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gridSpan w:val="2"/>
          </w:tcPr>
          <w:p w14:paraId="0607DBC9" w14:textId="77777777" w:rsidR="00D76598" w:rsidRPr="00C118E0" w:rsidRDefault="00D76598" w:rsidP="00D76598">
            <w:pPr>
              <w:tabs>
                <w:tab w:val="left" w:pos="0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687526F" w14:textId="6211A5D2" w:rsidR="00D76598" w:rsidRPr="00C45C75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27C8">
              <w:rPr>
                <w:rFonts w:ascii="Browallia New" w:hAnsi="Browallia New" w:cs="Browallia New"/>
                <w:sz w:val="28"/>
                <w:szCs w:val="28"/>
                <w:lang w:val="en-GB"/>
              </w:rPr>
              <w:t>(2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F27C8">
              <w:rPr>
                <w:rFonts w:ascii="Browallia New" w:hAnsi="Browallia New" w:cs="Browallia New"/>
                <w:sz w:val="28"/>
                <w:szCs w:val="28"/>
                <w:lang w:val="en-GB"/>
              </w:rPr>
              <w:t>912,761)</w:t>
            </w:r>
          </w:p>
        </w:tc>
        <w:tc>
          <w:tcPr>
            <w:tcW w:w="236" w:type="dxa"/>
          </w:tcPr>
          <w:p w14:paraId="407250CE" w14:textId="77777777" w:rsidR="00D76598" w:rsidRPr="00C45C75" w:rsidRDefault="00D76598" w:rsidP="00D76598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C92B8A3" w14:textId="7465CAFF" w:rsidR="00D76598" w:rsidRPr="005A6EEC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6EEC">
              <w:rPr>
                <w:rFonts w:ascii="Browallia New" w:hAnsi="Browallia New" w:cs="Browallia New"/>
                <w:sz w:val="28"/>
                <w:szCs w:val="28"/>
                <w:lang w:val="en-GB"/>
              </w:rPr>
              <w:t>(7,524)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3C24233" w14:textId="77777777" w:rsidR="00D76598" w:rsidRPr="00336857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bottom"/>
          </w:tcPr>
          <w:p w14:paraId="6E72511A" w14:textId="15076116" w:rsidR="00D76598" w:rsidRPr="00336857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(5,585)</w:t>
            </w:r>
          </w:p>
        </w:tc>
      </w:tr>
      <w:tr w:rsidR="00D76598" w:rsidRPr="00C45C75" w14:paraId="6573DFF2" w14:textId="77777777" w:rsidTr="00902A32">
        <w:trPr>
          <w:gridAfter w:val="1"/>
          <w:wAfter w:w="9" w:type="dxa"/>
        </w:trPr>
        <w:tc>
          <w:tcPr>
            <w:tcW w:w="3599" w:type="dxa"/>
            <w:gridSpan w:val="2"/>
            <w:vAlign w:val="bottom"/>
          </w:tcPr>
          <w:p w14:paraId="7C93B61E" w14:textId="0B262113" w:rsidR="00D76598" w:rsidRPr="00C45C75" w:rsidRDefault="00D76598" w:rsidP="00D7659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90" w:type="dxa"/>
            <w:gridSpan w:val="3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49BE9AED" w14:textId="033108AA" w:rsidR="00D76598" w:rsidRPr="007F27C8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304A6405" w14:textId="77777777" w:rsidR="00D76598" w:rsidRPr="00C118E0" w:rsidRDefault="00D76598" w:rsidP="00D76598">
            <w:pPr>
              <w:tabs>
                <w:tab w:val="left" w:pos="0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87" w:type="dxa"/>
            <w:tcBorders>
              <w:top w:val="single" w:sz="12" w:space="0" w:color="auto"/>
            </w:tcBorders>
            <w:vAlign w:val="bottom"/>
          </w:tcPr>
          <w:p w14:paraId="30EBD934" w14:textId="505C6239" w:rsidR="00D76598" w:rsidRPr="00C45C75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2F85B02" w14:textId="77777777" w:rsidR="00D76598" w:rsidRPr="00C45C75" w:rsidRDefault="00D76598" w:rsidP="00D76598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CC841A0" w14:textId="55F5C391" w:rsidR="00D76598" w:rsidRPr="005A6EEC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98A9886" w14:textId="77777777" w:rsidR="00D76598" w:rsidRPr="00C45C75" w:rsidRDefault="00D76598" w:rsidP="00D76598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gridSpan w:val="2"/>
            <w:tcBorders>
              <w:top w:val="single" w:sz="12" w:space="0" w:color="auto"/>
              <w:left w:val="nil"/>
            </w:tcBorders>
            <w:shd w:val="clear" w:color="auto" w:fill="auto"/>
            <w:vAlign w:val="bottom"/>
          </w:tcPr>
          <w:p w14:paraId="350A4132" w14:textId="7A883212" w:rsidR="00D76598" w:rsidRPr="00C45C75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76598" w:rsidRPr="00C45C75" w14:paraId="35BD1C93" w14:textId="77777777" w:rsidTr="00902A32">
        <w:trPr>
          <w:gridAfter w:val="1"/>
          <w:wAfter w:w="9" w:type="dxa"/>
        </w:trPr>
        <w:tc>
          <w:tcPr>
            <w:tcW w:w="3599" w:type="dxa"/>
            <w:gridSpan w:val="2"/>
            <w:vAlign w:val="bottom"/>
          </w:tcPr>
          <w:p w14:paraId="29633D61" w14:textId="77777777" w:rsidR="00D76598" w:rsidRPr="00C45C75" w:rsidRDefault="00D76598" w:rsidP="00D76598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กำไรขาดทุนเบ็ดเสร็จรวมของผู้ถือหุ้นของบริษัท</w:t>
            </w:r>
          </w:p>
        </w:tc>
        <w:tc>
          <w:tcPr>
            <w:tcW w:w="1190" w:type="dxa"/>
            <w:gridSpan w:val="3"/>
            <w:shd w:val="clear" w:color="auto" w:fill="auto"/>
            <w:vAlign w:val="bottom"/>
          </w:tcPr>
          <w:p w14:paraId="5F366C62" w14:textId="09E57D7C" w:rsidR="00D76598" w:rsidRPr="007F27C8" w:rsidRDefault="002D63B0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00BF1">
              <w:rPr>
                <w:rFonts w:ascii="Browallia New" w:hAnsi="Browallia New" w:cs="Browallia New"/>
                <w:sz w:val="28"/>
                <w:szCs w:val="28"/>
                <w:lang w:val="en-GB"/>
              </w:rPr>
              <w:t>246,327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gridSpan w:val="2"/>
          </w:tcPr>
          <w:p w14:paraId="45E8C3A4" w14:textId="77777777" w:rsidR="00D76598" w:rsidRPr="00C118E0" w:rsidRDefault="00D76598" w:rsidP="00D76598">
            <w:pPr>
              <w:tabs>
                <w:tab w:val="left" w:pos="0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87" w:type="dxa"/>
            <w:vAlign w:val="bottom"/>
          </w:tcPr>
          <w:p w14:paraId="0DA654D4" w14:textId="5A135C74" w:rsidR="00D76598" w:rsidRPr="00C45C75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27C8">
              <w:rPr>
                <w:rFonts w:ascii="Browallia New" w:hAnsi="Browallia New" w:cs="Browallia New"/>
                <w:sz w:val="28"/>
                <w:szCs w:val="28"/>
                <w:lang w:val="en-GB"/>
              </w:rPr>
              <w:t>(1,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457,267</w:t>
            </w:r>
            <w:r w:rsidRPr="007F27C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41111239" w14:textId="77777777" w:rsidR="00D76598" w:rsidRPr="00C45C75" w:rsidRDefault="00D76598" w:rsidP="00D76598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6F4D9F1" w14:textId="46AFBCAF" w:rsidR="00D76598" w:rsidRPr="005A6EEC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6EEC">
              <w:rPr>
                <w:rFonts w:ascii="Browallia New" w:hAnsi="Browallia New" w:cs="Browallia New"/>
                <w:sz w:val="28"/>
                <w:szCs w:val="28"/>
                <w:lang w:val="en-GB"/>
              </w:rPr>
              <w:t>(3,837)</w:t>
            </w:r>
          </w:p>
        </w:tc>
        <w:tc>
          <w:tcPr>
            <w:tcW w:w="236" w:type="dxa"/>
            <w:gridSpan w:val="2"/>
            <w:vAlign w:val="bottom"/>
          </w:tcPr>
          <w:p w14:paraId="3A59C619" w14:textId="77777777" w:rsidR="00D76598" w:rsidRPr="00C45C75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gridSpan w:val="2"/>
            <w:tcBorders>
              <w:left w:val="nil"/>
            </w:tcBorders>
            <w:vAlign w:val="bottom"/>
          </w:tcPr>
          <w:p w14:paraId="211174DE" w14:textId="572439C6" w:rsidR="00D76598" w:rsidRPr="00C45C75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(2,848)</w:t>
            </w:r>
          </w:p>
        </w:tc>
      </w:tr>
      <w:tr w:rsidR="00D76598" w:rsidRPr="00C45C75" w14:paraId="66F5450B" w14:textId="77777777" w:rsidTr="00902A32">
        <w:trPr>
          <w:gridAfter w:val="1"/>
          <w:wAfter w:w="9" w:type="dxa"/>
        </w:trPr>
        <w:tc>
          <w:tcPr>
            <w:tcW w:w="3599" w:type="dxa"/>
            <w:gridSpan w:val="2"/>
            <w:vAlign w:val="bottom"/>
          </w:tcPr>
          <w:p w14:paraId="32FE0886" w14:textId="77777777" w:rsidR="00D76598" w:rsidRPr="00C45C75" w:rsidRDefault="00D76598" w:rsidP="00D76598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กำไรขาดทุนเบ็ดเสร็จรวมของส่วนได้เสียที่ไม่มีอำนาจควบคุม</w:t>
            </w:r>
          </w:p>
        </w:tc>
        <w:tc>
          <w:tcPr>
            <w:tcW w:w="11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9BD57" w14:textId="18E1D7F7" w:rsidR="00D76598" w:rsidRPr="007F27C8" w:rsidRDefault="002D63B0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00BF1">
              <w:rPr>
                <w:rFonts w:ascii="Browallia New" w:hAnsi="Browallia New" w:cs="Browallia New"/>
                <w:sz w:val="28"/>
                <w:szCs w:val="28"/>
                <w:lang w:val="en-GB"/>
              </w:rPr>
              <w:t>140,371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gridSpan w:val="2"/>
          </w:tcPr>
          <w:p w14:paraId="6301A971" w14:textId="77777777" w:rsidR="00D76598" w:rsidRPr="00C118E0" w:rsidRDefault="00D76598" w:rsidP="00D76598">
            <w:pPr>
              <w:tabs>
                <w:tab w:val="left" w:pos="0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51CE3109" w14:textId="33CEAEF3" w:rsidR="00D76598" w:rsidRPr="00C118E0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27C8">
              <w:rPr>
                <w:rFonts w:ascii="Browallia New" w:hAnsi="Browallia New" w:cs="Browallia New"/>
                <w:sz w:val="28"/>
                <w:szCs w:val="28"/>
                <w:lang w:val="en-GB"/>
              </w:rPr>
              <w:t>(1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,447,391</w:t>
            </w:r>
            <w:r w:rsidRPr="007F27C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6E3C1011" w14:textId="77777777" w:rsidR="00D76598" w:rsidRPr="00C45C75" w:rsidRDefault="00D76598" w:rsidP="00D76598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1484D" w14:textId="5EE66482" w:rsidR="00D76598" w:rsidRPr="005A6EEC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6EEC">
              <w:rPr>
                <w:rFonts w:ascii="Browallia New" w:hAnsi="Browallia New" w:cs="Browallia New"/>
                <w:sz w:val="28"/>
                <w:szCs w:val="28"/>
                <w:lang w:val="en-GB"/>
              </w:rPr>
              <w:t>(3,687)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07F69A6" w14:textId="77777777" w:rsidR="00D76598" w:rsidRPr="00C118E0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304B736" w14:textId="23C934ED" w:rsidR="00D76598" w:rsidRPr="00C118E0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118E0">
              <w:rPr>
                <w:rFonts w:ascii="Browallia New" w:hAnsi="Browallia New" w:cs="Browallia New"/>
                <w:sz w:val="28"/>
                <w:szCs w:val="28"/>
                <w:lang w:val="en-GB"/>
              </w:rPr>
              <w:t>(2,737)</w:t>
            </w:r>
          </w:p>
        </w:tc>
      </w:tr>
      <w:tr w:rsidR="00D76598" w:rsidRPr="00C45C75" w14:paraId="3CB348AF" w14:textId="77777777" w:rsidTr="00902A32">
        <w:trPr>
          <w:gridAfter w:val="1"/>
          <w:wAfter w:w="9" w:type="dxa"/>
        </w:trPr>
        <w:tc>
          <w:tcPr>
            <w:tcW w:w="3599" w:type="dxa"/>
            <w:gridSpan w:val="2"/>
            <w:vAlign w:val="bottom"/>
          </w:tcPr>
          <w:p w14:paraId="7D369A3F" w14:textId="5AE0E17A" w:rsidR="00D76598" w:rsidRPr="00C45C75" w:rsidRDefault="00D76598" w:rsidP="00D7659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กำไรขาดทุนเบ็ดเสร็จรวมสำหรับปี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32C86F87" w14:textId="340CDA77" w:rsidR="00D76598" w:rsidRPr="007F27C8" w:rsidRDefault="002D63B0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832D7">
              <w:rPr>
                <w:rFonts w:ascii="Browallia New" w:hAnsi="Browallia New" w:cs="Browallia New"/>
                <w:sz w:val="28"/>
                <w:szCs w:val="28"/>
                <w:lang w:val="en-GB"/>
              </w:rPr>
              <w:t>386,698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gridSpan w:val="2"/>
          </w:tcPr>
          <w:p w14:paraId="4E6B65A2" w14:textId="77777777" w:rsidR="00D76598" w:rsidRPr="00C118E0" w:rsidRDefault="00D76598" w:rsidP="00D76598">
            <w:pPr>
              <w:tabs>
                <w:tab w:val="left" w:pos="0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926DEA8" w14:textId="1B1A6DD5" w:rsidR="00D76598" w:rsidRPr="00C118E0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27C8">
              <w:rPr>
                <w:rFonts w:ascii="Browallia New" w:hAnsi="Browallia New" w:cs="Browallia New"/>
                <w:sz w:val="28"/>
                <w:szCs w:val="28"/>
                <w:lang w:val="en-GB"/>
              </w:rPr>
              <w:t>(2,9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04,658</w:t>
            </w:r>
            <w:r w:rsidRPr="007F27C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33388E9A" w14:textId="77777777" w:rsidR="00D76598" w:rsidRPr="00C45C75" w:rsidRDefault="00D76598" w:rsidP="00D76598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BC36CEF" w14:textId="47AAAE63" w:rsidR="00D76598" w:rsidRPr="005A6EEC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6EEC">
              <w:rPr>
                <w:rFonts w:ascii="Browallia New" w:hAnsi="Browallia New" w:cs="Browallia New"/>
                <w:sz w:val="28"/>
                <w:szCs w:val="28"/>
                <w:lang w:val="en-GB"/>
              </w:rPr>
              <w:t>(7,524)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336CF23" w14:textId="77777777" w:rsidR="00D76598" w:rsidRPr="00C118E0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bottom"/>
          </w:tcPr>
          <w:p w14:paraId="58B54209" w14:textId="79003353" w:rsidR="00D76598" w:rsidRPr="00C118E0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118E0">
              <w:rPr>
                <w:rFonts w:ascii="Browallia New" w:hAnsi="Browallia New" w:cs="Browallia New"/>
                <w:sz w:val="28"/>
                <w:szCs w:val="28"/>
                <w:lang w:val="en-GB"/>
              </w:rPr>
              <w:t>(5,585)</w:t>
            </w:r>
          </w:p>
        </w:tc>
      </w:tr>
    </w:tbl>
    <w:p w14:paraId="1C16A374" w14:textId="77777777" w:rsidR="00B0142D" w:rsidRPr="007A7B66" w:rsidRDefault="00B0142D" w:rsidP="00D038CF">
      <w:pPr>
        <w:ind w:firstLine="706"/>
        <w:rPr>
          <w:sz w:val="36"/>
          <w:szCs w:val="36"/>
        </w:rPr>
      </w:pPr>
    </w:p>
    <w:tbl>
      <w:tblPr>
        <w:tblW w:w="9072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621"/>
        <w:gridCol w:w="1167"/>
        <w:gridCol w:w="237"/>
        <w:gridCol w:w="1176"/>
        <w:gridCol w:w="240"/>
        <w:gridCol w:w="1164"/>
        <w:gridCol w:w="240"/>
        <w:gridCol w:w="1227"/>
      </w:tblGrid>
      <w:tr w:rsidR="00C118E0" w:rsidRPr="00C45C75" w14:paraId="4DBFEA02" w14:textId="77777777" w:rsidTr="00DA7AB9">
        <w:tc>
          <w:tcPr>
            <w:tcW w:w="3621" w:type="dxa"/>
          </w:tcPr>
          <w:p w14:paraId="05DE4BED" w14:textId="5EDC2C80" w:rsidR="00C118E0" w:rsidRPr="00C45C75" w:rsidRDefault="00C118E0" w:rsidP="0033685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451" w:type="dxa"/>
            <w:gridSpan w:val="7"/>
            <w:shd w:val="clear" w:color="auto" w:fill="auto"/>
          </w:tcPr>
          <w:p w14:paraId="3B83E39E" w14:textId="608A7C57" w:rsidR="00C118E0" w:rsidRPr="00C45C75" w:rsidRDefault="00C118E0" w:rsidP="003368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685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336857" w:rsidRPr="00C45C75" w14:paraId="4525E446" w14:textId="77777777" w:rsidTr="00DA7AB9">
        <w:tc>
          <w:tcPr>
            <w:tcW w:w="3621" w:type="dxa"/>
          </w:tcPr>
          <w:p w14:paraId="683C808A" w14:textId="77777777" w:rsidR="00336857" w:rsidRPr="00C45C75" w:rsidRDefault="00336857" w:rsidP="0033685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580" w:type="dxa"/>
            <w:gridSpan w:val="3"/>
            <w:shd w:val="clear" w:color="auto" w:fill="auto"/>
          </w:tcPr>
          <w:p w14:paraId="0A67873E" w14:textId="775E83A5" w:rsidR="00336857" w:rsidRPr="00C45C75" w:rsidRDefault="0082578F" w:rsidP="002E0B6F">
            <w:pPr>
              <w:tabs>
                <w:tab w:val="clear" w:pos="454"/>
                <w:tab w:val="clear" w:pos="680"/>
                <w:tab w:val="left" w:pos="258"/>
              </w:tabs>
              <w:spacing w:line="240" w:lineRule="auto"/>
              <w:ind w:left="-102" w:right="-8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 ดับบลิวซีไอ โฮลดิ้ง จำกัด (มหาชน)</w:t>
            </w:r>
          </w:p>
        </w:tc>
        <w:tc>
          <w:tcPr>
            <w:tcW w:w="240" w:type="dxa"/>
          </w:tcPr>
          <w:p w14:paraId="40BC01CE" w14:textId="77777777" w:rsidR="00336857" w:rsidRPr="00C45C75" w:rsidRDefault="00336857" w:rsidP="002E0B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31" w:type="dxa"/>
            <w:gridSpan w:val="3"/>
            <w:tcBorders>
              <w:bottom w:val="single" w:sz="4" w:space="0" w:color="auto"/>
            </w:tcBorders>
          </w:tcPr>
          <w:p w14:paraId="7535CE93" w14:textId="77777777" w:rsidR="00972487" w:rsidRDefault="00972487" w:rsidP="002E0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2F435523" w14:textId="7609E8D3" w:rsidR="00336857" w:rsidRPr="00C45C75" w:rsidRDefault="00336857" w:rsidP="002E0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3685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บริษัท </w:t>
            </w:r>
            <w:r w:rsidRPr="00336857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สยามสเนล</w:t>
            </w:r>
            <w:r w:rsidRPr="0033685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3685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จำกัด</w:t>
            </w:r>
          </w:p>
        </w:tc>
      </w:tr>
      <w:tr w:rsidR="00336857" w:rsidRPr="00C45C75" w14:paraId="15104FE2" w14:textId="77777777" w:rsidTr="00DA7AB9">
        <w:tc>
          <w:tcPr>
            <w:tcW w:w="3621" w:type="dxa"/>
          </w:tcPr>
          <w:p w14:paraId="1E496B4A" w14:textId="77777777" w:rsidR="00336857" w:rsidRPr="00C45C75" w:rsidRDefault="00336857" w:rsidP="0033685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5BE58" w14:textId="2580D3F3" w:rsidR="00336857" w:rsidRPr="00C45C75" w:rsidRDefault="00D72858" w:rsidP="002E0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201996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4E83DBE2" w14:textId="77777777" w:rsidR="00336857" w:rsidRPr="00C45C75" w:rsidRDefault="00336857" w:rsidP="002E0B6F">
            <w:pPr>
              <w:tabs>
                <w:tab w:val="left" w:pos="540"/>
              </w:tabs>
              <w:spacing w:line="240" w:lineRule="auto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7437F" w14:textId="06C70E54" w:rsidR="00336857" w:rsidRPr="00C45C75" w:rsidRDefault="00D72858" w:rsidP="002E0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20199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240" w:type="dxa"/>
            <w:vAlign w:val="bottom"/>
          </w:tcPr>
          <w:p w14:paraId="4D052EA3" w14:textId="77777777" w:rsidR="00336857" w:rsidRPr="00C45C75" w:rsidRDefault="00336857" w:rsidP="002E0B6F">
            <w:pPr>
              <w:tabs>
                <w:tab w:val="clear" w:pos="907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AF256" w14:textId="51DD4684" w:rsidR="00336857" w:rsidRPr="00C45C75" w:rsidRDefault="00D72858" w:rsidP="002E0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20199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1C8FC641" w14:textId="77777777" w:rsidR="00336857" w:rsidRPr="00C45C75" w:rsidRDefault="00336857" w:rsidP="002E0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2B56C80" w14:textId="3EEB2016" w:rsidR="00336857" w:rsidRPr="00C45C75" w:rsidRDefault="00D72858" w:rsidP="002E0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20199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336857" w:rsidRPr="00C45C75" w14:paraId="6F41B49C" w14:textId="77777777" w:rsidTr="00DA7AB9">
        <w:tc>
          <w:tcPr>
            <w:tcW w:w="3621" w:type="dxa"/>
            <w:vAlign w:val="bottom"/>
          </w:tcPr>
          <w:p w14:paraId="361DAD63" w14:textId="77777777" w:rsidR="00336857" w:rsidRPr="00C45C75" w:rsidRDefault="00336857" w:rsidP="0033685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1868F" w14:textId="77777777" w:rsidR="00336857" w:rsidRPr="00C45C75" w:rsidRDefault="00336857" w:rsidP="003368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8E3DC64" w14:textId="77777777" w:rsidR="00336857" w:rsidRPr="00C45C75" w:rsidRDefault="00336857" w:rsidP="00336857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288AA3E6" w14:textId="77777777" w:rsidR="00336857" w:rsidRPr="00C45C75" w:rsidRDefault="00336857" w:rsidP="003368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69BE718A" w14:textId="77777777" w:rsidR="00336857" w:rsidRPr="00C45C75" w:rsidRDefault="00336857" w:rsidP="0033685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6A3CF" w14:textId="422BEB87" w:rsidR="00336857" w:rsidRPr="003E73D4" w:rsidRDefault="00336857" w:rsidP="003368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14:paraId="61970C85" w14:textId="77777777" w:rsidR="00336857" w:rsidRPr="00C45C75" w:rsidRDefault="00336857" w:rsidP="003368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</w:tcBorders>
            <w:vAlign w:val="bottom"/>
          </w:tcPr>
          <w:p w14:paraId="7AC83FBA" w14:textId="77777777" w:rsidR="00336857" w:rsidRPr="00C45C75" w:rsidRDefault="00336857" w:rsidP="003368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76598" w:rsidRPr="00C45C75" w14:paraId="691C404B" w14:textId="77777777" w:rsidTr="00DA7AB9">
        <w:tc>
          <w:tcPr>
            <w:tcW w:w="3621" w:type="dxa"/>
            <w:vAlign w:val="bottom"/>
          </w:tcPr>
          <w:p w14:paraId="7FAEA1C8" w14:textId="1D9FAC01" w:rsidR="00D76598" w:rsidRPr="00C45C75" w:rsidRDefault="00D76598" w:rsidP="00D76598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6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เงินสดสุทธิ</w:t>
            </w:r>
            <w:r w:rsidR="0022354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จาก</w:t>
            </w:r>
            <w:r w:rsidR="0022354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22354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ใช้ไปใน</w:t>
            </w:r>
            <w:r w:rsidR="0022354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) </w:t>
            </w: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กิจกรรมดำเนินงาน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9816885" w14:textId="173C3B2C" w:rsidR="00D76598" w:rsidRPr="00F37FAC" w:rsidRDefault="002D63B0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(28</w:t>
            </w:r>
            <w:r w:rsidR="00661B83">
              <w:rPr>
                <w:rFonts w:ascii="Browallia New" w:hAnsi="Browallia New" w:cs="Browallia New"/>
                <w:sz w:val="28"/>
                <w:szCs w:val="28"/>
              </w:rPr>
              <w:t>9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832D7">
              <w:rPr>
                <w:rFonts w:ascii="Browallia New" w:hAnsi="Browallia New" w:cs="Browallia New"/>
                <w:sz w:val="28"/>
                <w:szCs w:val="28"/>
              </w:rPr>
              <w:t>045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2493A1B1" w14:textId="77777777" w:rsidR="00D76598" w:rsidRPr="00C45C75" w:rsidRDefault="00D76598" w:rsidP="00D76598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4EAEC1F1" w14:textId="3120786E" w:rsidR="00D76598" w:rsidRPr="00C45C75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(271,680)</w:t>
            </w:r>
          </w:p>
        </w:tc>
        <w:tc>
          <w:tcPr>
            <w:tcW w:w="240" w:type="dxa"/>
          </w:tcPr>
          <w:p w14:paraId="21530EB3" w14:textId="77777777" w:rsidR="00D76598" w:rsidRPr="00C45C75" w:rsidRDefault="00D76598" w:rsidP="00D7659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A679BD5" w14:textId="4292C7B5" w:rsidR="00D76598" w:rsidRPr="005A6EEC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6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2,092</w:t>
            </w:r>
          </w:p>
        </w:tc>
        <w:tc>
          <w:tcPr>
            <w:tcW w:w="240" w:type="dxa"/>
            <w:vAlign w:val="bottom"/>
          </w:tcPr>
          <w:p w14:paraId="43D1F3B3" w14:textId="77777777" w:rsidR="00D76598" w:rsidRPr="00C45C75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7" w:type="dxa"/>
            <w:tcBorders>
              <w:left w:val="nil"/>
            </w:tcBorders>
            <w:vAlign w:val="bottom"/>
          </w:tcPr>
          <w:p w14:paraId="687EF224" w14:textId="4C576621" w:rsidR="00D76598" w:rsidRPr="00C45C75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7,521</w:t>
            </w:r>
          </w:p>
        </w:tc>
      </w:tr>
      <w:tr w:rsidR="00D76598" w:rsidRPr="00C45C75" w14:paraId="32ED0347" w14:textId="77777777" w:rsidTr="00DA7AB9">
        <w:tc>
          <w:tcPr>
            <w:tcW w:w="3621" w:type="dxa"/>
            <w:vAlign w:val="bottom"/>
          </w:tcPr>
          <w:p w14:paraId="7BDB68B1" w14:textId="77777777" w:rsidR="00D76598" w:rsidRPr="00C45C75" w:rsidRDefault="00D76598" w:rsidP="00D76598">
            <w:pPr>
              <w:tabs>
                <w:tab w:val="clear" w:pos="454"/>
                <w:tab w:val="clear" w:pos="680"/>
              </w:tabs>
              <w:spacing w:line="240" w:lineRule="auto"/>
              <w:ind w:left="252" w:right="-90" w:hanging="26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เงินสดสุทธิจาก </w:t>
            </w:r>
            <w:r w:rsidRPr="00C45C7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ใช้ไปใน) กิจกรรมการลงทุน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B4C3A46" w14:textId="709AD838" w:rsidR="00D76598" w:rsidRPr="00C45C75" w:rsidRDefault="002D63B0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(1</w:t>
            </w:r>
            <w:r w:rsidR="000832D7">
              <w:rPr>
                <w:rFonts w:ascii="Browallia New" w:hAnsi="Browallia New" w:cs="Browallia New"/>
                <w:sz w:val="28"/>
                <w:szCs w:val="28"/>
                <w:lang w:val="en-GB"/>
              </w:rPr>
              <w:t>2,134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7" w:type="dxa"/>
          </w:tcPr>
          <w:p w14:paraId="26645F88" w14:textId="77777777" w:rsidR="00D76598" w:rsidRPr="00C45C75" w:rsidRDefault="00D76598" w:rsidP="00D76598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3B19E8C" w14:textId="45B8E7BB" w:rsidR="00D76598" w:rsidRPr="00C45C75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(40,927)</w:t>
            </w:r>
          </w:p>
        </w:tc>
        <w:tc>
          <w:tcPr>
            <w:tcW w:w="240" w:type="dxa"/>
          </w:tcPr>
          <w:p w14:paraId="001C5F45" w14:textId="77777777" w:rsidR="00D76598" w:rsidRPr="00C45C75" w:rsidRDefault="00D76598" w:rsidP="00D7659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5B7F77A9" w14:textId="14043B3B" w:rsidR="00D76598" w:rsidRPr="005A6EEC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6EE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  <w:vAlign w:val="bottom"/>
          </w:tcPr>
          <w:p w14:paraId="441E84EF" w14:textId="77777777" w:rsidR="00D76598" w:rsidRPr="00C45C75" w:rsidRDefault="00D76598" w:rsidP="00D76598">
            <w:pPr>
              <w:tabs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7" w:type="dxa"/>
            <w:tcBorders>
              <w:left w:val="nil"/>
            </w:tcBorders>
            <w:vAlign w:val="bottom"/>
          </w:tcPr>
          <w:p w14:paraId="61DE9452" w14:textId="4FF5D5A1" w:rsidR="00D76598" w:rsidRPr="00C45C75" w:rsidRDefault="00D76598" w:rsidP="00D76598">
            <w:pPr>
              <w:tabs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(1,737)</w:t>
            </w:r>
          </w:p>
        </w:tc>
      </w:tr>
      <w:tr w:rsidR="00D76598" w:rsidRPr="00C45C75" w14:paraId="6E1C11FE" w14:textId="77777777" w:rsidTr="00DA7AB9">
        <w:tc>
          <w:tcPr>
            <w:tcW w:w="3621" w:type="dxa"/>
            <w:vAlign w:val="bottom"/>
          </w:tcPr>
          <w:p w14:paraId="49A38D70" w14:textId="77777777" w:rsidR="00D76598" w:rsidRPr="00C45C75" w:rsidRDefault="00D76598" w:rsidP="00D76598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6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เงินสดสุทธิจาก</w:t>
            </w:r>
            <w:r w:rsidRPr="00C45C7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ใช้ไปใน) กิจกรรมจัดหาเงิน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5E8F1" w14:textId="0FE9C6C6" w:rsidR="00D76598" w:rsidRPr="00C45C75" w:rsidRDefault="002D63B0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298,492</w:t>
            </w:r>
          </w:p>
        </w:tc>
        <w:tc>
          <w:tcPr>
            <w:tcW w:w="237" w:type="dxa"/>
          </w:tcPr>
          <w:p w14:paraId="20762491" w14:textId="77777777" w:rsidR="00D76598" w:rsidRPr="00C45C75" w:rsidRDefault="00D76598" w:rsidP="00D76598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6F659F4C" w14:textId="619ECD9E" w:rsidR="00D76598" w:rsidRPr="00C45C75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(98,426)</w:t>
            </w:r>
          </w:p>
        </w:tc>
        <w:tc>
          <w:tcPr>
            <w:tcW w:w="240" w:type="dxa"/>
          </w:tcPr>
          <w:p w14:paraId="289D1189" w14:textId="77777777" w:rsidR="00D76598" w:rsidRPr="00C45C75" w:rsidRDefault="00D76598" w:rsidP="00D7659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6700A" w14:textId="0160FD0F" w:rsidR="00D76598" w:rsidRPr="005A6EEC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6EEC">
              <w:rPr>
                <w:rFonts w:ascii="Browallia New" w:hAnsi="Browallia New" w:cs="Browallia New"/>
                <w:sz w:val="28"/>
                <w:szCs w:val="28"/>
                <w:lang w:val="en-GB"/>
              </w:rPr>
              <w:t>(3,412)</w:t>
            </w:r>
          </w:p>
        </w:tc>
        <w:tc>
          <w:tcPr>
            <w:tcW w:w="240" w:type="dxa"/>
            <w:vAlign w:val="bottom"/>
          </w:tcPr>
          <w:p w14:paraId="6DF4FD1B" w14:textId="77777777" w:rsidR="00D76598" w:rsidRPr="00C45C75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7" w:type="dxa"/>
            <w:tcBorders>
              <w:left w:val="nil"/>
              <w:bottom w:val="single" w:sz="4" w:space="0" w:color="auto"/>
            </w:tcBorders>
            <w:vAlign w:val="bottom"/>
          </w:tcPr>
          <w:p w14:paraId="6A9EEDF7" w14:textId="251172EF" w:rsidR="00D76598" w:rsidRPr="00C45C75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(7,685)</w:t>
            </w:r>
          </w:p>
        </w:tc>
      </w:tr>
      <w:tr w:rsidR="00D76598" w:rsidRPr="00C45C75" w14:paraId="5BA33843" w14:textId="77777777" w:rsidTr="00DA7AB9">
        <w:tc>
          <w:tcPr>
            <w:tcW w:w="3621" w:type="dxa"/>
            <w:vAlign w:val="bottom"/>
          </w:tcPr>
          <w:p w14:paraId="45EB2161" w14:textId="149C642E" w:rsidR="00D76598" w:rsidRPr="00C45C75" w:rsidRDefault="00D76598" w:rsidP="00D76598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เงินสดรับ (จ่าย)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86C537D" w14:textId="43BFB25C" w:rsidR="00D76598" w:rsidRPr="00C45C75" w:rsidRDefault="000832D7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(2,687)</w:t>
            </w:r>
          </w:p>
        </w:tc>
        <w:tc>
          <w:tcPr>
            <w:tcW w:w="237" w:type="dxa"/>
          </w:tcPr>
          <w:p w14:paraId="1ECBC6AB" w14:textId="77777777" w:rsidR="00D76598" w:rsidRPr="00C45C75" w:rsidRDefault="00D76598" w:rsidP="00D76598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A9142F3" w14:textId="24431AB0" w:rsidR="00D76598" w:rsidRPr="00C45C75" w:rsidRDefault="00D76598" w:rsidP="00D7659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(411,033)</w:t>
            </w:r>
          </w:p>
        </w:tc>
        <w:tc>
          <w:tcPr>
            <w:tcW w:w="240" w:type="dxa"/>
          </w:tcPr>
          <w:p w14:paraId="01C219EE" w14:textId="77777777" w:rsidR="00D76598" w:rsidRPr="00C45C75" w:rsidRDefault="00D76598" w:rsidP="00D7659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E69750A" w14:textId="00D8EBE4" w:rsidR="00D76598" w:rsidRPr="005A6EEC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6EEC">
              <w:rPr>
                <w:rFonts w:ascii="Browallia New" w:hAnsi="Browallia New" w:cs="Browallia New"/>
                <w:sz w:val="28"/>
                <w:szCs w:val="28"/>
                <w:lang w:val="en-GB"/>
              </w:rPr>
              <w:t>(1,320)</w:t>
            </w:r>
          </w:p>
        </w:tc>
        <w:tc>
          <w:tcPr>
            <w:tcW w:w="240" w:type="dxa"/>
            <w:vAlign w:val="bottom"/>
          </w:tcPr>
          <w:p w14:paraId="7EBBAF3D" w14:textId="77777777" w:rsidR="00D76598" w:rsidRPr="00C45C75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013EA742" w14:textId="2972EE74" w:rsidR="00D76598" w:rsidRPr="00C45C75" w:rsidRDefault="00D76598" w:rsidP="00D7659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(1,901)</w:t>
            </w:r>
          </w:p>
        </w:tc>
      </w:tr>
    </w:tbl>
    <w:p w14:paraId="4B443FA1" w14:textId="029C3577" w:rsidR="008E6936" w:rsidRDefault="000926DB" w:rsidP="00C053F4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>
        <w:rPr>
          <w:rFonts w:ascii="Browallia New" w:hAnsi="Browallia New" w:cs="Browallia New" w:hint="cs"/>
          <w:sz w:val="28"/>
          <w:szCs w:val="28"/>
          <w:u w:val="single"/>
          <w:cs/>
        </w:rPr>
        <w:t xml:space="preserve">   </w:t>
      </w:r>
    </w:p>
    <w:p w14:paraId="3DBBD16D" w14:textId="695E091B" w:rsidR="00255371" w:rsidRDefault="00255371" w:rsidP="00C053F4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7903EBA" w14:textId="53C35151" w:rsidR="00255371" w:rsidRDefault="00255371" w:rsidP="00C053F4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71371E9" w14:textId="1005B730" w:rsidR="00255371" w:rsidRDefault="00255371" w:rsidP="00C053F4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651611D" w14:textId="3B07639C" w:rsidR="00255371" w:rsidRDefault="00255371" w:rsidP="00C053F4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5853BDA" w14:textId="0355EE6B" w:rsidR="00255371" w:rsidRDefault="00255371" w:rsidP="00C053F4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2A838A5" w14:textId="5A91C724" w:rsidR="00255371" w:rsidRDefault="00255371" w:rsidP="00C053F4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5918892" w14:textId="5B31105F" w:rsidR="00255371" w:rsidRDefault="00255371" w:rsidP="00C053F4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44DE35C" w14:textId="3B17E18A" w:rsidR="00255371" w:rsidRDefault="00255371" w:rsidP="00C053F4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E344FEA" w14:textId="57EA833F" w:rsidR="00255371" w:rsidRDefault="00255371" w:rsidP="00C053F4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AB9ED6A" w14:textId="29D5DA12" w:rsidR="00255371" w:rsidRDefault="00255371" w:rsidP="00C053F4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C1BA0DC" w14:textId="1AF6D3DE" w:rsidR="00255371" w:rsidRDefault="00255371" w:rsidP="00C053F4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437284A" w14:textId="68E78E60" w:rsidR="005753E0" w:rsidRPr="005A6EEC" w:rsidRDefault="005753E0" w:rsidP="00DA7AB9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5A6EEC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เงินลงทุนในบริษัทอื่น</w:t>
      </w:r>
    </w:p>
    <w:p w14:paraId="685C6090" w14:textId="77777777" w:rsidR="001E401B" w:rsidRPr="00747399" w:rsidRDefault="001E401B" w:rsidP="001E401B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9036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76"/>
        <w:gridCol w:w="900"/>
        <w:gridCol w:w="900"/>
        <w:gridCol w:w="990"/>
        <w:gridCol w:w="962"/>
        <w:gridCol w:w="1018"/>
        <w:gridCol w:w="990"/>
      </w:tblGrid>
      <w:tr w:rsidR="005753E0" w:rsidRPr="00B6314B" w14:paraId="0E6F6DE4" w14:textId="77777777" w:rsidTr="00DA7AB9">
        <w:trPr>
          <w:cantSplit/>
          <w:trHeight w:val="124"/>
        </w:trPr>
        <w:tc>
          <w:tcPr>
            <w:tcW w:w="3276" w:type="dxa"/>
          </w:tcPr>
          <w:p w14:paraId="6B7D1A7D" w14:textId="77777777" w:rsidR="005753E0" w:rsidRPr="002E0B6F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6E0E25" w14:textId="77777777" w:rsidR="005753E0" w:rsidRPr="00B43977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216819" w14:textId="77777777" w:rsidR="005753E0" w:rsidRPr="00B43977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A36BEF" w14:textId="77777777" w:rsidR="005753E0" w:rsidRPr="00B43977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2" w:type="dxa"/>
          </w:tcPr>
          <w:p w14:paraId="02709C66" w14:textId="77777777" w:rsidR="005753E0" w:rsidRPr="00B43977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08" w:type="dxa"/>
            <w:gridSpan w:val="2"/>
          </w:tcPr>
          <w:p w14:paraId="352CB02D" w14:textId="77777777" w:rsidR="005753E0" w:rsidRPr="00B43977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97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B43977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5753E0" w:rsidRPr="00B6314B" w14:paraId="791F69CC" w14:textId="77777777" w:rsidTr="00DA7AB9">
        <w:trPr>
          <w:cantSplit/>
        </w:trPr>
        <w:tc>
          <w:tcPr>
            <w:tcW w:w="3276" w:type="dxa"/>
          </w:tcPr>
          <w:p w14:paraId="63D78F81" w14:textId="77777777" w:rsidR="005753E0" w:rsidRPr="00B43977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760" w:type="dxa"/>
            <w:gridSpan w:val="6"/>
          </w:tcPr>
          <w:p w14:paraId="5FA9333C" w14:textId="77777777" w:rsidR="005753E0" w:rsidRPr="00B43977" w:rsidRDefault="005753E0" w:rsidP="00AE6B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43977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5753E0" w:rsidRPr="00B6314B" w14:paraId="6581872B" w14:textId="77777777" w:rsidTr="00DA7AB9">
        <w:trPr>
          <w:cantSplit/>
        </w:trPr>
        <w:tc>
          <w:tcPr>
            <w:tcW w:w="3276" w:type="dxa"/>
          </w:tcPr>
          <w:p w14:paraId="452AB19E" w14:textId="77777777" w:rsidR="005753E0" w:rsidRPr="00B43977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  <w:gridSpan w:val="2"/>
          </w:tcPr>
          <w:p w14:paraId="11ECD3A4" w14:textId="77777777" w:rsidR="005753E0" w:rsidRPr="00B43977" w:rsidRDefault="005753E0" w:rsidP="00AE6B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43977">
              <w:rPr>
                <w:rFonts w:ascii="Browallia New" w:hAnsi="Browallia New" w:cs="Browalli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52" w:type="dxa"/>
            <w:gridSpan w:val="2"/>
          </w:tcPr>
          <w:p w14:paraId="457FFADE" w14:textId="77777777" w:rsidR="005753E0" w:rsidRPr="00B43977" w:rsidRDefault="005753E0" w:rsidP="00AE6B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43977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2008" w:type="dxa"/>
            <w:gridSpan w:val="2"/>
          </w:tcPr>
          <w:p w14:paraId="59C7EAA4" w14:textId="77777777" w:rsidR="005753E0" w:rsidRPr="00B43977" w:rsidRDefault="005753E0" w:rsidP="00AE6B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977">
              <w:rPr>
                <w:rFonts w:ascii="Browallia New" w:hAnsi="Browallia New" w:cs="Browallia New"/>
                <w:sz w:val="24"/>
                <w:szCs w:val="24"/>
                <w:cs/>
              </w:rPr>
              <w:t>วิธีราคาทุน</w:t>
            </w:r>
          </w:p>
        </w:tc>
      </w:tr>
      <w:tr w:rsidR="00761DAF" w:rsidRPr="00B6314B" w14:paraId="44F8F664" w14:textId="77777777" w:rsidTr="00DA7AB9">
        <w:trPr>
          <w:cantSplit/>
        </w:trPr>
        <w:tc>
          <w:tcPr>
            <w:tcW w:w="3276" w:type="dxa"/>
          </w:tcPr>
          <w:p w14:paraId="352B648C" w14:textId="77777777" w:rsidR="00761DAF" w:rsidRPr="00B43977" w:rsidRDefault="00761DAF" w:rsidP="00761DAF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5CBD2639" w14:textId="620096C3" w:rsidR="00761DAF" w:rsidRPr="00B43977" w:rsidRDefault="00D72858" w:rsidP="00761DA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1C0E92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14:paraId="5F7050F7" w14:textId="143BA204" w:rsidR="00761DAF" w:rsidRPr="00B43977" w:rsidRDefault="00D72858" w:rsidP="00761DA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1C0E92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990" w:type="dxa"/>
          </w:tcPr>
          <w:p w14:paraId="72DF0206" w14:textId="52C4B589" w:rsidR="00761DAF" w:rsidRPr="00B43977" w:rsidRDefault="00D72858" w:rsidP="00761DA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1C0E92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62" w:type="dxa"/>
          </w:tcPr>
          <w:p w14:paraId="705D8867" w14:textId="0A6E61A8" w:rsidR="00761DAF" w:rsidRPr="00B43977" w:rsidRDefault="00D72858" w:rsidP="00761DA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1C0E92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018" w:type="dxa"/>
          </w:tcPr>
          <w:p w14:paraId="4F46CABB" w14:textId="4A001A86" w:rsidR="00761DAF" w:rsidRPr="00B43977" w:rsidRDefault="00D72858" w:rsidP="00761DA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1C0E92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14:paraId="69DC56C0" w14:textId="63AD213F" w:rsidR="00761DAF" w:rsidRPr="00B43977" w:rsidRDefault="00D72858" w:rsidP="00761DA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1C0E92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5753E0" w:rsidRPr="00757C94" w14:paraId="1C21A779" w14:textId="77777777" w:rsidTr="00DA7AB9">
        <w:trPr>
          <w:cantSplit/>
        </w:trPr>
        <w:tc>
          <w:tcPr>
            <w:tcW w:w="3276" w:type="dxa"/>
          </w:tcPr>
          <w:p w14:paraId="1E1130B9" w14:textId="77777777" w:rsidR="005753E0" w:rsidRPr="00757C94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486ED3F" w14:textId="77777777" w:rsidR="005753E0" w:rsidRPr="00757C94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7483AAB" w14:textId="77777777" w:rsidR="005753E0" w:rsidRPr="00757C94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8FF6F1D" w14:textId="77777777" w:rsidR="005753E0" w:rsidRPr="00757C94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2" w:type="dxa"/>
          </w:tcPr>
          <w:p w14:paraId="0A567FD5" w14:textId="77777777" w:rsidR="005753E0" w:rsidRPr="00757C94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18" w:type="dxa"/>
          </w:tcPr>
          <w:p w14:paraId="3372CF1E" w14:textId="77777777" w:rsidR="005753E0" w:rsidRPr="00757C94" w:rsidRDefault="005753E0" w:rsidP="00AE6BB0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6808957" w14:textId="77777777" w:rsidR="005753E0" w:rsidRPr="00757C94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E6936" w:rsidRPr="00B6314B" w14:paraId="264038C0" w14:textId="77777777" w:rsidTr="00DA7AB9">
        <w:trPr>
          <w:cantSplit/>
        </w:trPr>
        <w:tc>
          <w:tcPr>
            <w:tcW w:w="3276" w:type="dxa"/>
            <w:vAlign w:val="bottom"/>
          </w:tcPr>
          <w:p w14:paraId="522290C4" w14:textId="77777777" w:rsidR="008E6936" w:rsidRPr="00B43977" w:rsidRDefault="008E6936" w:rsidP="008E6936">
            <w:pPr>
              <w:spacing w:line="240" w:lineRule="auto"/>
              <w:ind w:right="-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43977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แดทโซ เอเชีย คอร์ปอร์เรชั่น จำกัด</w:t>
            </w:r>
          </w:p>
        </w:tc>
        <w:tc>
          <w:tcPr>
            <w:tcW w:w="900" w:type="dxa"/>
            <w:vAlign w:val="bottom"/>
          </w:tcPr>
          <w:p w14:paraId="131897CE" w14:textId="74CEC305" w:rsidR="008E6936" w:rsidRPr="005A6EEC" w:rsidRDefault="008E6936" w:rsidP="008E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6EEC">
              <w:rPr>
                <w:rFonts w:ascii="Browallia New" w:hAnsi="Browallia New" w:cs="Browallia New"/>
                <w:sz w:val="24"/>
                <w:szCs w:val="24"/>
              </w:rPr>
              <w:t>300,000</w:t>
            </w:r>
          </w:p>
        </w:tc>
        <w:tc>
          <w:tcPr>
            <w:tcW w:w="900" w:type="dxa"/>
            <w:vAlign w:val="bottom"/>
          </w:tcPr>
          <w:p w14:paraId="31848331" w14:textId="68C29862" w:rsidR="008E6936" w:rsidRPr="005A6EEC" w:rsidRDefault="008E6936" w:rsidP="008E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6EEC">
              <w:rPr>
                <w:rFonts w:ascii="Browallia New" w:hAnsi="Browallia New" w:cs="Browallia New"/>
                <w:sz w:val="24"/>
                <w:szCs w:val="24"/>
              </w:rPr>
              <w:t>300,000</w:t>
            </w:r>
          </w:p>
        </w:tc>
        <w:tc>
          <w:tcPr>
            <w:tcW w:w="990" w:type="dxa"/>
            <w:vAlign w:val="bottom"/>
          </w:tcPr>
          <w:p w14:paraId="43A9C1F9" w14:textId="10185C4C" w:rsidR="008E6936" w:rsidRPr="005A6EEC" w:rsidRDefault="008E6936" w:rsidP="008E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6EEC">
              <w:rPr>
                <w:rFonts w:ascii="Browallia New" w:hAnsi="Browallia New" w:cs="Browallia New"/>
                <w:sz w:val="24"/>
                <w:szCs w:val="24"/>
              </w:rPr>
              <w:t>12.00</w:t>
            </w:r>
          </w:p>
        </w:tc>
        <w:tc>
          <w:tcPr>
            <w:tcW w:w="962" w:type="dxa"/>
            <w:vAlign w:val="bottom"/>
          </w:tcPr>
          <w:p w14:paraId="628338C2" w14:textId="254A9D74" w:rsidR="008E6936" w:rsidRPr="005A6EEC" w:rsidRDefault="008E6936" w:rsidP="008E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6EEC">
              <w:rPr>
                <w:rFonts w:ascii="Browallia New" w:hAnsi="Browallia New" w:cs="Browallia New"/>
                <w:sz w:val="24"/>
                <w:szCs w:val="24"/>
              </w:rPr>
              <w:t>12.00</w:t>
            </w:r>
          </w:p>
        </w:tc>
        <w:tc>
          <w:tcPr>
            <w:tcW w:w="1018" w:type="dxa"/>
            <w:vAlign w:val="bottom"/>
          </w:tcPr>
          <w:p w14:paraId="5F25595E" w14:textId="2A4A9650" w:rsidR="008E6936" w:rsidRPr="005A6EEC" w:rsidRDefault="008E6936" w:rsidP="008E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6EEC">
              <w:rPr>
                <w:rFonts w:ascii="Browallia New" w:hAnsi="Browallia New" w:cs="Browallia New"/>
                <w:sz w:val="24"/>
                <w:szCs w:val="24"/>
              </w:rPr>
              <w:t>36,000</w:t>
            </w:r>
          </w:p>
        </w:tc>
        <w:tc>
          <w:tcPr>
            <w:tcW w:w="990" w:type="dxa"/>
            <w:vAlign w:val="bottom"/>
          </w:tcPr>
          <w:p w14:paraId="36E264C2" w14:textId="03D387F9" w:rsidR="008E6936" w:rsidRPr="005A6EEC" w:rsidRDefault="008E6936" w:rsidP="008E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6EEC">
              <w:rPr>
                <w:rFonts w:ascii="Browallia New" w:hAnsi="Browallia New" w:cs="Browallia New"/>
                <w:sz w:val="24"/>
                <w:szCs w:val="24"/>
              </w:rPr>
              <w:t>36,000</w:t>
            </w:r>
          </w:p>
        </w:tc>
      </w:tr>
      <w:tr w:rsidR="008E6936" w:rsidRPr="00B6314B" w14:paraId="4139E5CA" w14:textId="77777777" w:rsidTr="00DA7AB9">
        <w:trPr>
          <w:cantSplit/>
        </w:trPr>
        <w:tc>
          <w:tcPr>
            <w:tcW w:w="3276" w:type="dxa"/>
            <w:vAlign w:val="bottom"/>
          </w:tcPr>
          <w:p w14:paraId="08CDE22A" w14:textId="77777777" w:rsidR="008E6936" w:rsidRPr="00B43977" w:rsidRDefault="008E6936" w:rsidP="008E6936">
            <w:pPr>
              <w:spacing w:line="240" w:lineRule="auto"/>
              <w:ind w:right="-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43977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อิเมจิแมกซ์ จำกัด</w:t>
            </w:r>
          </w:p>
        </w:tc>
        <w:tc>
          <w:tcPr>
            <w:tcW w:w="900" w:type="dxa"/>
            <w:vAlign w:val="bottom"/>
          </w:tcPr>
          <w:p w14:paraId="5D6A1283" w14:textId="3B1C9572" w:rsidR="008E6936" w:rsidRPr="005A6EEC" w:rsidRDefault="008E6936" w:rsidP="008E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6EEC">
              <w:rPr>
                <w:rFonts w:ascii="Browallia New" w:hAnsi="Browallia New" w:cs="Browallia New"/>
                <w:sz w:val="24"/>
                <w:szCs w:val="24"/>
              </w:rPr>
              <w:t>108,000</w:t>
            </w:r>
          </w:p>
        </w:tc>
        <w:tc>
          <w:tcPr>
            <w:tcW w:w="900" w:type="dxa"/>
            <w:vAlign w:val="bottom"/>
          </w:tcPr>
          <w:p w14:paraId="495520B4" w14:textId="0C5CDC6B" w:rsidR="008E6936" w:rsidRPr="005A6EEC" w:rsidRDefault="008E6936" w:rsidP="008E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6EEC">
              <w:rPr>
                <w:rFonts w:ascii="Browallia New" w:hAnsi="Browallia New" w:cs="Browallia New"/>
                <w:sz w:val="24"/>
                <w:szCs w:val="24"/>
              </w:rPr>
              <w:t>108,000</w:t>
            </w:r>
          </w:p>
        </w:tc>
        <w:tc>
          <w:tcPr>
            <w:tcW w:w="990" w:type="dxa"/>
            <w:vAlign w:val="bottom"/>
          </w:tcPr>
          <w:p w14:paraId="61D46F8E" w14:textId="119989D5" w:rsidR="008E6936" w:rsidRPr="005A6EEC" w:rsidRDefault="008E6936" w:rsidP="008E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6EEC">
              <w:rPr>
                <w:rFonts w:ascii="Browallia New" w:hAnsi="Browallia New" w:cs="Browallia New"/>
                <w:sz w:val="24"/>
                <w:szCs w:val="24"/>
              </w:rPr>
              <w:t>7.40</w:t>
            </w:r>
          </w:p>
        </w:tc>
        <w:tc>
          <w:tcPr>
            <w:tcW w:w="962" w:type="dxa"/>
            <w:vAlign w:val="bottom"/>
          </w:tcPr>
          <w:p w14:paraId="2DC89672" w14:textId="3A87449B" w:rsidR="008E6936" w:rsidRPr="005A6EEC" w:rsidRDefault="008E6936" w:rsidP="008E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6EEC">
              <w:rPr>
                <w:rFonts w:ascii="Browallia New" w:hAnsi="Browallia New" w:cs="Browallia New"/>
                <w:sz w:val="24"/>
                <w:szCs w:val="24"/>
              </w:rPr>
              <w:t>7.40</w:t>
            </w:r>
          </w:p>
        </w:tc>
        <w:tc>
          <w:tcPr>
            <w:tcW w:w="1018" w:type="dxa"/>
            <w:vAlign w:val="bottom"/>
          </w:tcPr>
          <w:p w14:paraId="0340508F" w14:textId="0A755701" w:rsidR="008E6936" w:rsidRPr="005A6EEC" w:rsidRDefault="008E6936" w:rsidP="008E69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6EEC">
              <w:rPr>
                <w:rFonts w:ascii="Browallia New" w:hAnsi="Browallia New" w:cs="Browallia New"/>
                <w:sz w:val="24"/>
                <w:szCs w:val="24"/>
              </w:rPr>
              <w:t>8,000</w:t>
            </w:r>
          </w:p>
        </w:tc>
        <w:tc>
          <w:tcPr>
            <w:tcW w:w="990" w:type="dxa"/>
            <w:vAlign w:val="bottom"/>
          </w:tcPr>
          <w:p w14:paraId="555F39D1" w14:textId="651416A6" w:rsidR="008E6936" w:rsidRPr="005A6EEC" w:rsidRDefault="008E6936" w:rsidP="008E69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6EEC">
              <w:rPr>
                <w:rFonts w:ascii="Browallia New" w:hAnsi="Browallia New" w:cs="Browallia New"/>
                <w:sz w:val="24"/>
                <w:szCs w:val="24"/>
              </w:rPr>
              <w:t>8,000</w:t>
            </w:r>
          </w:p>
        </w:tc>
      </w:tr>
      <w:tr w:rsidR="008E6936" w:rsidRPr="00B6314B" w14:paraId="0D57038A" w14:textId="77777777" w:rsidTr="00DA7AB9">
        <w:trPr>
          <w:cantSplit/>
        </w:trPr>
        <w:tc>
          <w:tcPr>
            <w:tcW w:w="3276" w:type="dxa"/>
            <w:vAlign w:val="bottom"/>
          </w:tcPr>
          <w:p w14:paraId="65313F36" w14:textId="77777777" w:rsidR="008E6936" w:rsidRPr="00B43977" w:rsidRDefault="008E6936" w:rsidP="008E6936">
            <w:pPr>
              <w:spacing w:line="240" w:lineRule="auto"/>
              <w:ind w:right="-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43977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</w:tcPr>
          <w:p w14:paraId="2D52E9BD" w14:textId="77777777" w:rsidR="008E6936" w:rsidRPr="005A6EEC" w:rsidRDefault="008E6936" w:rsidP="008E693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60DDB972" w14:textId="77777777" w:rsidR="008E6936" w:rsidRPr="005A6EEC" w:rsidRDefault="008E6936" w:rsidP="008E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2036B0" w14:textId="77777777" w:rsidR="008E6936" w:rsidRPr="005A6EEC" w:rsidRDefault="008E6936" w:rsidP="008E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2" w:type="dxa"/>
            <w:vAlign w:val="bottom"/>
          </w:tcPr>
          <w:p w14:paraId="2FDEC379" w14:textId="77777777" w:rsidR="008E6936" w:rsidRPr="005A6EEC" w:rsidRDefault="008E6936" w:rsidP="008E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0FFDC204" w14:textId="52976FF8" w:rsidR="008E6936" w:rsidRPr="005A6EEC" w:rsidRDefault="008E6936" w:rsidP="008E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6EEC">
              <w:rPr>
                <w:rFonts w:ascii="Browallia New" w:hAnsi="Browallia New" w:cs="Browallia New"/>
                <w:sz w:val="24"/>
                <w:szCs w:val="24"/>
                <w:lang w:val="en-GB"/>
              </w:rPr>
              <w:t>44,000</w:t>
            </w:r>
          </w:p>
        </w:tc>
        <w:tc>
          <w:tcPr>
            <w:tcW w:w="990" w:type="dxa"/>
            <w:shd w:val="clear" w:color="auto" w:fill="auto"/>
          </w:tcPr>
          <w:p w14:paraId="1508CAC1" w14:textId="4EB5CB2D" w:rsidR="008E6936" w:rsidRPr="005A6EEC" w:rsidRDefault="008E6936" w:rsidP="008E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6EEC">
              <w:rPr>
                <w:rFonts w:ascii="Browallia New" w:hAnsi="Browallia New" w:cs="Browallia New"/>
                <w:sz w:val="24"/>
                <w:szCs w:val="24"/>
                <w:lang w:val="en-GB"/>
              </w:rPr>
              <w:t>44,000</w:t>
            </w:r>
          </w:p>
        </w:tc>
      </w:tr>
      <w:tr w:rsidR="008E6936" w:rsidRPr="00B6314B" w14:paraId="0B088323" w14:textId="77777777" w:rsidTr="00DA7AB9">
        <w:trPr>
          <w:cantSplit/>
        </w:trPr>
        <w:tc>
          <w:tcPr>
            <w:tcW w:w="3276" w:type="dxa"/>
            <w:vAlign w:val="bottom"/>
          </w:tcPr>
          <w:p w14:paraId="5E2F8C2A" w14:textId="4B016AFF" w:rsidR="008E6936" w:rsidRPr="00B43977" w:rsidRDefault="008E6936" w:rsidP="008E6936">
            <w:pPr>
              <w:spacing w:line="240" w:lineRule="auto"/>
              <w:ind w:right="-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4397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4397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900" w:type="dxa"/>
          </w:tcPr>
          <w:p w14:paraId="61210897" w14:textId="77777777" w:rsidR="008E6936" w:rsidRPr="005A6EEC" w:rsidRDefault="008E6936" w:rsidP="008E693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4B5360D2" w14:textId="77777777" w:rsidR="008E6936" w:rsidRPr="005A6EEC" w:rsidRDefault="008E6936" w:rsidP="008E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B63B91" w14:textId="77777777" w:rsidR="008E6936" w:rsidRPr="005A6EEC" w:rsidRDefault="008E6936" w:rsidP="008E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2" w:type="dxa"/>
            <w:vAlign w:val="bottom"/>
          </w:tcPr>
          <w:p w14:paraId="62181D5D" w14:textId="77777777" w:rsidR="008E6936" w:rsidRPr="005A6EEC" w:rsidRDefault="008E6936" w:rsidP="008E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522B6402" w14:textId="16AF5630" w:rsidR="008E6936" w:rsidRPr="005A6EEC" w:rsidRDefault="008E6936" w:rsidP="008E69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6EE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5A6EEC">
              <w:rPr>
                <w:rFonts w:ascii="Browallia New" w:hAnsi="Browallia New" w:cs="Browallia New"/>
                <w:sz w:val="24"/>
                <w:szCs w:val="24"/>
                <w:lang w:val="en-GB"/>
              </w:rPr>
              <w:t>44,000</w:t>
            </w:r>
            <w:r w:rsidRPr="005A6EE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65A877CB" w14:textId="2F405444" w:rsidR="008E6936" w:rsidRPr="005A6EEC" w:rsidRDefault="008E6936" w:rsidP="008E69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6EE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5A6EEC">
              <w:rPr>
                <w:rFonts w:ascii="Browallia New" w:hAnsi="Browallia New" w:cs="Browallia New"/>
                <w:sz w:val="24"/>
                <w:szCs w:val="24"/>
                <w:lang w:val="en-GB"/>
              </w:rPr>
              <w:t>44,000</w:t>
            </w:r>
            <w:r w:rsidRPr="005A6EE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E6936" w:rsidRPr="00B6314B" w14:paraId="256197C2" w14:textId="77777777" w:rsidTr="00DA7AB9">
        <w:trPr>
          <w:cantSplit/>
        </w:trPr>
        <w:tc>
          <w:tcPr>
            <w:tcW w:w="3276" w:type="dxa"/>
          </w:tcPr>
          <w:p w14:paraId="609B87C4" w14:textId="77777777" w:rsidR="008E6936" w:rsidRPr="00B43977" w:rsidRDefault="008E6936" w:rsidP="008E6936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4"/>
                <w:szCs w:val="24"/>
              </w:rPr>
            </w:pPr>
            <w:r w:rsidRPr="00B43977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00" w:type="dxa"/>
          </w:tcPr>
          <w:p w14:paraId="49B450EE" w14:textId="77777777" w:rsidR="008E6936" w:rsidRPr="005A6EEC" w:rsidRDefault="008E6936" w:rsidP="008E6936">
            <w:pPr>
              <w:pStyle w:val="BodyTextInden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591956D" w14:textId="77777777" w:rsidR="008E6936" w:rsidRPr="005A6EEC" w:rsidRDefault="008E6936" w:rsidP="008E6936">
            <w:pPr>
              <w:pStyle w:val="BodyTextInden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D1E3DB4" w14:textId="77777777" w:rsidR="008E6936" w:rsidRPr="005A6EEC" w:rsidRDefault="008E6936" w:rsidP="008E6936">
            <w:pPr>
              <w:pStyle w:val="BodyTextInden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62" w:type="dxa"/>
          </w:tcPr>
          <w:p w14:paraId="6C320AB0" w14:textId="77777777" w:rsidR="008E6936" w:rsidRPr="005A6EEC" w:rsidRDefault="008E6936" w:rsidP="008E6936">
            <w:pPr>
              <w:pStyle w:val="BodyTextInden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56D0FC25" w14:textId="5F8A21CA" w:rsidR="008E6936" w:rsidRPr="005A6EEC" w:rsidRDefault="008E6936" w:rsidP="008E693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6EE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65FB2C" w14:textId="18425B81" w:rsidR="008E6936" w:rsidRPr="005A6EEC" w:rsidRDefault="002936E2" w:rsidP="008E693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6EE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2BACB2DD" w14:textId="77777777" w:rsidR="00255371" w:rsidRPr="00747399" w:rsidRDefault="00F706AF" w:rsidP="00F706AF">
      <w:pPr>
        <w:tabs>
          <w:tab w:val="clear" w:pos="454"/>
          <w:tab w:val="clear" w:pos="680"/>
          <w:tab w:val="left" w:pos="709"/>
        </w:tabs>
        <w:ind w:left="706" w:hanging="139"/>
        <w:jc w:val="thaiDistribute"/>
        <w:rPr>
          <w:rFonts w:ascii="Browallia New" w:hAnsi="Browallia New" w:cs="Browallia New"/>
          <w:caps/>
          <w:sz w:val="28"/>
          <w:szCs w:val="28"/>
          <w:lang w:eastAsia="zh-HK"/>
        </w:rPr>
      </w:pPr>
      <w:r w:rsidRPr="00747399">
        <w:rPr>
          <w:rFonts w:ascii="Browallia New" w:hAnsi="Browallia New" w:cs="Browallia New"/>
          <w:caps/>
          <w:sz w:val="28"/>
          <w:szCs w:val="28"/>
          <w:lang w:eastAsia="zh-HK"/>
        </w:rPr>
        <w:t xml:space="preserve">  </w:t>
      </w:r>
    </w:p>
    <w:p w14:paraId="20EE72FF" w14:textId="0C6577AC" w:rsidR="00BC4FD4" w:rsidRPr="00747399" w:rsidRDefault="00BC4FD4" w:rsidP="00747399">
      <w:pPr>
        <w:pStyle w:val="Preformatted"/>
        <w:tabs>
          <w:tab w:val="clear" w:pos="0"/>
          <w:tab w:val="clear" w:pos="959"/>
        </w:tabs>
        <w:ind w:left="420"/>
        <w:jc w:val="thaiDistribute"/>
        <w:rPr>
          <w:rFonts w:ascii="Browallia New" w:hAnsi="Browallia New" w:cs="Browallia New"/>
          <w:sz w:val="28"/>
          <w:szCs w:val="28"/>
        </w:rPr>
      </w:pPr>
      <w:r w:rsidRPr="00747399">
        <w:rPr>
          <w:rFonts w:ascii="Browallia New" w:hAnsi="Browallia New" w:cs="Browallia New"/>
          <w:sz w:val="28"/>
          <w:szCs w:val="28"/>
          <w:cs/>
        </w:rPr>
        <w:t>บริษัทบันทึกค่าเผื่อการด้อยค่าเงินลงทุนในบริษัทอื่นทั้งจำนวน เนื่องจากผู้บริหารพิจารณาว่ามูลค่าที่</w:t>
      </w:r>
      <w:r w:rsidR="00301FAC" w:rsidRPr="00747399">
        <w:rPr>
          <w:rFonts w:ascii="Browallia New" w:hAnsi="Browallia New" w:cs="Browallia New" w:hint="cs"/>
          <w:sz w:val="28"/>
          <w:szCs w:val="28"/>
          <w:cs/>
        </w:rPr>
        <w:t>คาดว่า</w:t>
      </w:r>
      <w:r w:rsidRPr="00747399">
        <w:rPr>
          <w:rFonts w:ascii="Browallia New" w:hAnsi="Browallia New" w:cs="Browallia New"/>
          <w:sz w:val="28"/>
          <w:szCs w:val="28"/>
          <w:cs/>
        </w:rPr>
        <w:t>จะ</w:t>
      </w:r>
      <w:r w:rsidR="00F706AF" w:rsidRPr="00747399">
        <w:rPr>
          <w:rFonts w:ascii="Browallia New" w:hAnsi="Browallia New" w:cs="Browallia New"/>
          <w:sz w:val="28"/>
          <w:szCs w:val="28"/>
        </w:rPr>
        <w:t xml:space="preserve">   </w:t>
      </w:r>
      <w:r w:rsidRPr="00747399">
        <w:rPr>
          <w:rFonts w:ascii="Browallia New" w:hAnsi="Browallia New" w:cs="Browallia New"/>
          <w:sz w:val="28"/>
          <w:szCs w:val="28"/>
          <w:cs/>
        </w:rPr>
        <w:t>ได้รับคืนต่ำกว่ามูลค่า</w:t>
      </w:r>
      <w:r w:rsidR="00C053F4" w:rsidRPr="00747399">
        <w:rPr>
          <w:rFonts w:ascii="Browallia New" w:hAnsi="Browallia New" w:cs="Browallia New" w:hint="cs"/>
          <w:sz w:val="28"/>
          <w:szCs w:val="28"/>
          <w:cs/>
        </w:rPr>
        <w:t>ตาม</w:t>
      </w:r>
      <w:r w:rsidRPr="00747399">
        <w:rPr>
          <w:rFonts w:ascii="Browallia New" w:hAnsi="Browallia New" w:cs="Browallia New"/>
          <w:sz w:val="28"/>
          <w:szCs w:val="28"/>
          <w:cs/>
        </w:rPr>
        <w:t>บัญชีของเงินลงทุน</w:t>
      </w:r>
    </w:p>
    <w:p w14:paraId="0165D082" w14:textId="77777777" w:rsidR="00892802" w:rsidRPr="00747399" w:rsidRDefault="00892802" w:rsidP="00747399">
      <w:pPr>
        <w:pStyle w:val="Preformatted"/>
        <w:tabs>
          <w:tab w:val="clear" w:pos="0"/>
          <w:tab w:val="clear" w:pos="959"/>
        </w:tabs>
        <w:ind w:left="420"/>
        <w:jc w:val="thaiDistribute"/>
        <w:rPr>
          <w:rFonts w:ascii="Browallia New" w:hAnsi="Browallia New" w:cs="Browallia New"/>
          <w:sz w:val="28"/>
          <w:szCs w:val="28"/>
        </w:rPr>
      </w:pPr>
    </w:p>
    <w:p w14:paraId="714162E9" w14:textId="5573ECA2" w:rsidR="00892802" w:rsidRPr="00747399" w:rsidRDefault="00892802" w:rsidP="00747399">
      <w:pPr>
        <w:pStyle w:val="Preformatted"/>
        <w:tabs>
          <w:tab w:val="clear" w:pos="0"/>
          <w:tab w:val="clear" w:pos="959"/>
        </w:tabs>
        <w:ind w:left="420"/>
        <w:jc w:val="thaiDistribute"/>
        <w:rPr>
          <w:rFonts w:ascii="Browallia New" w:hAnsi="Browallia New" w:cs="Browallia New"/>
          <w:sz w:val="28"/>
          <w:szCs w:val="28"/>
        </w:rPr>
      </w:pPr>
      <w:r w:rsidRPr="00747399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747399">
        <w:rPr>
          <w:rFonts w:ascii="Browallia New" w:hAnsi="Browallia New" w:cs="Browallia New"/>
          <w:sz w:val="28"/>
          <w:szCs w:val="28"/>
        </w:rPr>
        <w:t>24</w:t>
      </w:r>
      <w:r w:rsidRPr="00747399">
        <w:rPr>
          <w:rFonts w:ascii="Browallia New" w:hAnsi="Browallia New" w:cs="Browallia New"/>
          <w:sz w:val="28"/>
          <w:szCs w:val="28"/>
          <w:cs/>
        </w:rPr>
        <w:t xml:space="preserve"> ตุลาคม </w:t>
      </w:r>
      <w:r w:rsidRPr="00747399">
        <w:rPr>
          <w:rFonts w:ascii="Browallia New" w:hAnsi="Browallia New" w:cs="Browallia New"/>
          <w:sz w:val="28"/>
          <w:szCs w:val="28"/>
        </w:rPr>
        <w:t>2560</w:t>
      </w:r>
      <w:r w:rsidRPr="00747399">
        <w:rPr>
          <w:rFonts w:ascii="Browallia New" w:hAnsi="Browallia New" w:cs="Browallia New"/>
          <w:sz w:val="28"/>
          <w:szCs w:val="28"/>
          <w:cs/>
        </w:rPr>
        <w:t xml:space="preserve"> ที่ประชุมวิสามัญผู้ถือหุ้นบริษัท แดทโซ เอเชีย คอร์ปอเรชั่น จำกัด มีมติอนุมัติให้เพิ่มทุนจดทะเบียนจำนวน </w:t>
      </w:r>
      <w:r w:rsidRPr="00747399">
        <w:rPr>
          <w:rFonts w:ascii="Browallia New" w:hAnsi="Browallia New" w:cs="Browallia New"/>
          <w:sz w:val="28"/>
          <w:szCs w:val="28"/>
        </w:rPr>
        <w:t>100</w:t>
      </w:r>
      <w:r w:rsidRPr="00747399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Pr="00747399">
        <w:rPr>
          <w:rFonts w:ascii="Browallia New" w:hAnsi="Browallia New" w:cs="Browallia New" w:hint="cs"/>
          <w:sz w:val="28"/>
          <w:szCs w:val="28"/>
          <w:cs/>
        </w:rPr>
        <w:t xml:space="preserve">จากเดิมจำนวน </w:t>
      </w:r>
      <w:r w:rsidRPr="00747399">
        <w:rPr>
          <w:rFonts w:ascii="Browallia New" w:hAnsi="Browallia New" w:cs="Browallia New"/>
          <w:sz w:val="28"/>
          <w:szCs w:val="28"/>
        </w:rPr>
        <w:t xml:space="preserve">200 </w:t>
      </w:r>
      <w:r w:rsidRPr="00747399">
        <w:rPr>
          <w:rFonts w:ascii="Browallia New" w:hAnsi="Browallia New" w:cs="Browallia New" w:hint="cs"/>
          <w:sz w:val="28"/>
          <w:szCs w:val="28"/>
          <w:cs/>
        </w:rPr>
        <w:t xml:space="preserve">ล้านบาท </w:t>
      </w:r>
      <w:r w:rsidRPr="00747399">
        <w:rPr>
          <w:rFonts w:ascii="Browallia New" w:hAnsi="Browallia New" w:cs="Browallia New"/>
          <w:sz w:val="28"/>
          <w:szCs w:val="28"/>
          <w:cs/>
        </w:rPr>
        <w:t xml:space="preserve">เป็นจำนวน </w:t>
      </w:r>
      <w:r w:rsidRPr="00747399">
        <w:rPr>
          <w:rFonts w:ascii="Browallia New" w:hAnsi="Browallia New" w:cs="Browallia New"/>
          <w:sz w:val="28"/>
          <w:szCs w:val="28"/>
        </w:rPr>
        <w:t>300</w:t>
      </w:r>
      <w:r w:rsidRPr="00747399">
        <w:rPr>
          <w:rFonts w:ascii="Browallia New" w:hAnsi="Browallia New" w:cs="Browallia New"/>
          <w:sz w:val="28"/>
          <w:szCs w:val="28"/>
          <w:cs/>
        </w:rPr>
        <w:t xml:space="preserve"> ล้านบาท โดยออกหุ้นสามัญจำนวน </w:t>
      </w:r>
      <w:r w:rsidRPr="00747399">
        <w:rPr>
          <w:rFonts w:ascii="Browallia New" w:hAnsi="Browallia New" w:cs="Browallia New"/>
          <w:sz w:val="28"/>
          <w:szCs w:val="28"/>
        </w:rPr>
        <w:t>1</w:t>
      </w:r>
      <w:r w:rsidR="008A508D" w:rsidRPr="00747399">
        <w:rPr>
          <w:rFonts w:ascii="Browallia New" w:hAnsi="Browallia New" w:cs="Browallia New"/>
          <w:sz w:val="28"/>
          <w:szCs w:val="28"/>
        </w:rPr>
        <w:t>,000,000</w:t>
      </w:r>
      <w:r w:rsidRPr="00747399">
        <w:rPr>
          <w:rFonts w:ascii="Browallia New" w:hAnsi="Browallia New" w:cs="Browallia New"/>
          <w:sz w:val="28"/>
          <w:szCs w:val="28"/>
          <w:cs/>
        </w:rPr>
        <w:t xml:space="preserve"> หุ้น มูลค่าที่ตราไว้ หุ้นละ </w:t>
      </w:r>
      <w:r w:rsidRPr="00747399">
        <w:rPr>
          <w:rFonts w:ascii="Browallia New" w:hAnsi="Browallia New" w:cs="Browallia New"/>
          <w:sz w:val="28"/>
          <w:szCs w:val="28"/>
        </w:rPr>
        <w:t xml:space="preserve">100 </w:t>
      </w:r>
      <w:r w:rsidRPr="00747399">
        <w:rPr>
          <w:rFonts w:ascii="Browallia New" w:hAnsi="Browallia New" w:cs="Browallia New"/>
          <w:sz w:val="28"/>
          <w:szCs w:val="28"/>
          <w:cs/>
        </w:rPr>
        <w:t xml:space="preserve">บาท ให้แก่ผู้ถือหุ้นเดิมในอัตราส่วน </w:t>
      </w:r>
      <w:r w:rsidRPr="00747399">
        <w:rPr>
          <w:rFonts w:ascii="Browallia New" w:hAnsi="Browallia New" w:cs="Browallia New"/>
          <w:sz w:val="28"/>
          <w:szCs w:val="28"/>
        </w:rPr>
        <w:t>2</w:t>
      </w:r>
      <w:r w:rsidRPr="00747399">
        <w:rPr>
          <w:rFonts w:ascii="Browallia New" w:hAnsi="Browallia New" w:cs="Browallia New"/>
          <w:sz w:val="28"/>
          <w:szCs w:val="28"/>
          <w:cs/>
        </w:rPr>
        <w:t xml:space="preserve"> หุ้นเดิมต่อ </w:t>
      </w:r>
      <w:r w:rsidRPr="00747399">
        <w:rPr>
          <w:rFonts w:ascii="Browallia New" w:hAnsi="Browallia New" w:cs="Browallia New"/>
          <w:sz w:val="28"/>
          <w:szCs w:val="28"/>
        </w:rPr>
        <w:t xml:space="preserve">1 </w:t>
      </w:r>
      <w:r w:rsidRPr="00747399">
        <w:rPr>
          <w:rFonts w:ascii="Browallia New" w:hAnsi="Browallia New" w:cs="Browallia New"/>
          <w:sz w:val="28"/>
          <w:szCs w:val="28"/>
          <w:cs/>
        </w:rPr>
        <w:t>หุ้นสามัญใหม่</w:t>
      </w:r>
      <w:r w:rsidRPr="00747399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14:paraId="747C6F7D" w14:textId="77777777" w:rsidR="00892802" w:rsidRPr="00747399" w:rsidRDefault="00892802" w:rsidP="00747399">
      <w:pPr>
        <w:pStyle w:val="Preformatted"/>
        <w:tabs>
          <w:tab w:val="clear" w:pos="0"/>
          <w:tab w:val="clear" w:pos="959"/>
        </w:tabs>
        <w:ind w:left="420"/>
        <w:jc w:val="thaiDistribute"/>
        <w:rPr>
          <w:rFonts w:ascii="Browallia New" w:hAnsi="Browallia New" w:cs="Browallia New"/>
          <w:sz w:val="28"/>
          <w:szCs w:val="28"/>
        </w:rPr>
      </w:pPr>
    </w:p>
    <w:p w14:paraId="33570015" w14:textId="727148B7" w:rsidR="001B38C5" w:rsidRPr="00747399" w:rsidRDefault="00892802" w:rsidP="00747399">
      <w:pPr>
        <w:pStyle w:val="Preformatted"/>
        <w:tabs>
          <w:tab w:val="clear" w:pos="0"/>
          <w:tab w:val="clear" w:pos="959"/>
        </w:tabs>
        <w:ind w:left="420"/>
        <w:jc w:val="thaiDistribute"/>
        <w:rPr>
          <w:rFonts w:ascii="Browallia New" w:hAnsi="Browallia New" w:cs="Browallia New"/>
          <w:sz w:val="28"/>
          <w:szCs w:val="28"/>
        </w:rPr>
      </w:pPr>
      <w:r w:rsidRPr="00747399">
        <w:rPr>
          <w:rFonts w:ascii="Browallia New" w:hAnsi="Browallia New" w:cs="Browallia New"/>
          <w:sz w:val="28"/>
          <w:szCs w:val="28"/>
          <w:cs/>
        </w:rPr>
        <w:t xml:space="preserve">ในการประชุมคณะกรรมการบริษัทครั้งที่ </w:t>
      </w:r>
      <w:r w:rsidRPr="00747399">
        <w:rPr>
          <w:rFonts w:ascii="Browallia New" w:hAnsi="Browallia New" w:cs="Browallia New"/>
          <w:sz w:val="28"/>
          <w:szCs w:val="28"/>
        </w:rPr>
        <w:t xml:space="preserve">19/2560 </w:t>
      </w:r>
      <w:r w:rsidRPr="00747399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747399">
        <w:rPr>
          <w:rFonts w:ascii="Browallia New" w:hAnsi="Browallia New" w:cs="Browallia New"/>
          <w:sz w:val="28"/>
          <w:szCs w:val="28"/>
        </w:rPr>
        <w:t xml:space="preserve">10 </w:t>
      </w:r>
      <w:r w:rsidRPr="00747399">
        <w:rPr>
          <w:rFonts w:ascii="Browallia New" w:hAnsi="Browallia New" w:cs="Browallia New"/>
          <w:sz w:val="28"/>
          <w:szCs w:val="28"/>
          <w:cs/>
        </w:rPr>
        <w:t xml:space="preserve">พฤศจิกายน </w:t>
      </w:r>
      <w:r w:rsidRPr="00747399">
        <w:rPr>
          <w:rFonts w:ascii="Browallia New" w:hAnsi="Browallia New" w:cs="Browallia New"/>
          <w:sz w:val="28"/>
          <w:szCs w:val="28"/>
        </w:rPr>
        <w:t xml:space="preserve">2560 </w:t>
      </w:r>
      <w:r w:rsidRPr="00747399">
        <w:rPr>
          <w:rFonts w:ascii="Browallia New" w:hAnsi="Browallia New" w:cs="Browallia New"/>
          <w:sz w:val="28"/>
          <w:szCs w:val="28"/>
          <w:cs/>
        </w:rPr>
        <w:t>คณะกรรมการมีมติสละสิทธิจองซื้อหุ้นเพิ่มทุนของบริษัท แดทโซ เอเชีย คอร์ปอร์เรชั่น จำกัด ท</w:t>
      </w:r>
      <w:r w:rsidRPr="00747399">
        <w:rPr>
          <w:rFonts w:ascii="Browallia New" w:hAnsi="Browallia New" w:cs="Browallia New" w:hint="cs"/>
          <w:sz w:val="28"/>
          <w:szCs w:val="28"/>
          <w:cs/>
        </w:rPr>
        <w:t>ำ</w:t>
      </w:r>
      <w:r w:rsidRPr="00747399">
        <w:rPr>
          <w:rFonts w:ascii="Browallia New" w:hAnsi="Browallia New" w:cs="Browallia New"/>
          <w:sz w:val="28"/>
          <w:szCs w:val="28"/>
          <w:cs/>
        </w:rPr>
        <w:t>ให้สัดส่วนในการถือหุ้น</w:t>
      </w:r>
      <w:r w:rsidRPr="00747399">
        <w:rPr>
          <w:rFonts w:ascii="Browallia New" w:hAnsi="Browallia New" w:cs="Browallia New" w:hint="cs"/>
          <w:sz w:val="28"/>
          <w:szCs w:val="28"/>
          <w:cs/>
        </w:rPr>
        <w:t>ของบริษัทลดลงเหลือ</w:t>
      </w:r>
      <w:r w:rsidRPr="00747399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Pr="00747399">
        <w:rPr>
          <w:rFonts w:ascii="Browallia New" w:hAnsi="Browallia New" w:cs="Browallia New"/>
          <w:sz w:val="28"/>
          <w:szCs w:val="28"/>
        </w:rPr>
        <w:t>12</w:t>
      </w:r>
      <w:r w:rsidRPr="00747399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6A2D54B5" w14:textId="77777777" w:rsidR="006D39A4" w:rsidRPr="00747399" w:rsidRDefault="006D39A4" w:rsidP="001B38C5">
      <w:pPr>
        <w:pStyle w:val="Preformatted"/>
        <w:tabs>
          <w:tab w:val="clear" w:pos="0"/>
          <w:tab w:val="clear" w:pos="959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985B022" w14:textId="0F63F53B" w:rsidR="001B38C5" w:rsidRPr="00747399" w:rsidRDefault="007A7327" w:rsidP="00747399">
      <w:pPr>
        <w:pStyle w:val="Preformatted"/>
        <w:numPr>
          <w:ilvl w:val="0"/>
          <w:numId w:val="16"/>
        </w:numPr>
        <w:tabs>
          <w:tab w:val="clear" w:pos="0"/>
          <w:tab w:val="clear" w:pos="644"/>
          <w:tab w:val="clear" w:pos="959"/>
        </w:tabs>
        <w:ind w:left="420" w:hanging="420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747399">
        <w:rPr>
          <w:rFonts w:ascii="Browallia New" w:hAnsi="Browallia New" w:cs="Browallia New" w:hint="cs"/>
          <w:sz w:val="28"/>
          <w:szCs w:val="28"/>
          <w:u w:val="single"/>
          <w:cs/>
          <w:lang w:val="en-GB"/>
        </w:rPr>
        <w:t xml:space="preserve">เงินให้กู้ยืม </w:t>
      </w:r>
      <w:r w:rsidRPr="00747399">
        <w:rPr>
          <w:rFonts w:ascii="Browallia New" w:hAnsi="Browallia New" w:cs="Browallia New"/>
          <w:sz w:val="28"/>
          <w:szCs w:val="28"/>
          <w:u w:val="single"/>
          <w:lang w:val="en-GB"/>
        </w:rPr>
        <w:t xml:space="preserve">- </w:t>
      </w:r>
      <w:r w:rsidRPr="00747399">
        <w:rPr>
          <w:rFonts w:ascii="Browallia New" w:hAnsi="Browallia New" w:cs="Browallia New" w:hint="cs"/>
          <w:sz w:val="28"/>
          <w:szCs w:val="28"/>
          <w:u w:val="single"/>
          <w:cs/>
          <w:lang w:val="en-GB"/>
        </w:rPr>
        <w:t>บริษัทอื่น</w:t>
      </w:r>
    </w:p>
    <w:p w14:paraId="085658DA" w14:textId="77777777" w:rsidR="006F311D" w:rsidRPr="00747399" w:rsidRDefault="006F311D" w:rsidP="006F311D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0BE7C9C" w14:textId="7C9BDD3A" w:rsidR="007A7327" w:rsidRPr="00747399" w:rsidRDefault="007A7327" w:rsidP="00747399">
      <w:pPr>
        <w:pStyle w:val="Preformatted"/>
        <w:tabs>
          <w:tab w:val="clear" w:pos="0"/>
          <w:tab w:val="clear" w:pos="959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747399">
        <w:rPr>
          <w:rFonts w:ascii="Browallia New" w:hAnsi="Browallia New" w:cs="Browallia New" w:hint="cs"/>
          <w:sz w:val="28"/>
          <w:szCs w:val="28"/>
          <w:cs/>
        </w:rPr>
        <w:t xml:space="preserve">วันที่ </w:t>
      </w:r>
      <w:r w:rsidRPr="00747399">
        <w:rPr>
          <w:rFonts w:ascii="Browallia New" w:hAnsi="Browallia New" w:cs="Browallia New"/>
          <w:sz w:val="28"/>
          <w:szCs w:val="28"/>
        </w:rPr>
        <w:t>5</w:t>
      </w:r>
      <w:r w:rsidRPr="00747399">
        <w:rPr>
          <w:rFonts w:ascii="Browallia New" w:hAnsi="Browallia New" w:cs="Browallia New" w:hint="cs"/>
          <w:sz w:val="28"/>
          <w:szCs w:val="28"/>
          <w:cs/>
        </w:rPr>
        <w:t xml:space="preserve"> ตุลาคม </w:t>
      </w:r>
      <w:r w:rsidRPr="00747399">
        <w:rPr>
          <w:rFonts w:ascii="Browallia New" w:hAnsi="Browallia New" w:cs="Browallia New"/>
          <w:sz w:val="28"/>
          <w:szCs w:val="28"/>
        </w:rPr>
        <w:t>2561</w:t>
      </w:r>
      <w:r w:rsidRPr="00747399">
        <w:rPr>
          <w:rFonts w:ascii="Browallia New" w:hAnsi="Browallia New" w:cs="Browallia New" w:hint="cs"/>
          <w:sz w:val="28"/>
          <w:szCs w:val="28"/>
          <w:cs/>
        </w:rPr>
        <w:t xml:space="preserve"> บริษัทย่อยทางอ้อมแห่งหนึ่งทำสัญญาให้กู้ยืมเงินแก่บริษัทแห่งหนึ่งจำนวน </w:t>
      </w:r>
      <w:r w:rsidRPr="00747399">
        <w:rPr>
          <w:rFonts w:ascii="Browallia New" w:hAnsi="Browallia New" w:cs="Browallia New"/>
          <w:sz w:val="28"/>
          <w:szCs w:val="28"/>
        </w:rPr>
        <w:t>100</w:t>
      </w:r>
      <w:r w:rsidRPr="00747399">
        <w:rPr>
          <w:rFonts w:ascii="Browallia New" w:hAnsi="Browallia New" w:cs="Browallia New" w:hint="cs"/>
          <w:sz w:val="28"/>
          <w:szCs w:val="28"/>
          <w:cs/>
        </w:rPr>
        <w:t xml:space="preserve"> ล้านบาท ในรูปตั๋วสัญญาใช้เงิน โดยมีอัตราดอกเบี้ยร้อยละ </w:t>
      </w:r>
      <w:r w:rsidRPr="00747399">
        <w:rPr>
          <w:rFonts w:ascii="Browallia New" w:hAnsi="Browallia New" w:cs="Browallia New"/>
          <w:sz w:val="28"/>
          <w:szCs w:val="28"/>
        </w:rPr>
        <w:t>6.50</w:t>
      </w:r>
      <w:r w:rsidRPr="00747399">
        <w:rPr>
          <w:rFonts w:ascii="Browallia New" w:hAnsi="Browallia New" w:cs="Browallia New" w:hint="cs"/>
          <w:sz w:val="28"/>
          <w:szCs w:val="28"/>
          <w:cs/>
        </w:rPr>
        <w:t xml:space="preserve"> ต่อปี มีกำหนดชำระคืนเงินต้นและดอกเบี้ยในวันที่ </w:t>
      </w:r>
      <w:r w:rsidRPr="00747399">
        <w:rPr>
          <w:rFonts w:ascii="Browallia New" w:hAnsi="Browallia New" w:cs="Browallia New"/>
          <w:sz w:val="28"/>
          <w:szCs w:val="28"/>
        </w:rPr>
        <w:t>30</w:t>
      </w:r>
      <w:r w:rsidRPr="00747399">
        <w:rPr>
          <w:rFonts w:ascii="Browallia New" w:hAnsi="Browallia New" w:cs="Browallia New" w:hint="cs"/>
          <w:sz w:val="28"/>
          <w:szCs w:val="28"/>
          <w:cs/>
        </w:rPr>
        <w:t xml:space="preserve"> มิถุนายน </w:t>
      </w:r>
      <w:r w:rsidRPr="00747399">
        <w:rPr>
          <w:rFonts w:ascii="Browallia New" w:hAnsi="Browallia New" w:cs="Browallia New"/>
          <w:sz w:val="28"/>
          <w:szCs w:val="28"/>
        </w:rPr>
        <w:t>2562</w:t>
      </w:r>
      <w:r w:rsidRPr="00747399">
        <w:rPr>
          <w:rFonts w:ascii="Browallia New" w:hAnsi="Browallia New" w:cs="Browallia New" w:hint="cs"/>
          <w:sz w:val="28"/>
          <w:szCs w:val="28"/>
          <w:cs/>
        </w:rPr>
        <w:t xml:space="preserve"> โดยมีวัตถุประสงค์การให้กู้เพื่อให้ได้รับผลประโยชน์ตอบแทนจากดอกเบี้ยและได้รับสิทธิประโยชน์เป็นกรณีพิเศษในการเป็นผู้สนับสนุนการจัดประกวด</w:t>
      </w:r>
      <w:r w:rsidRPr="00747399">
        <w:rPr>
          <w:rFonts w:ascii="Browallia New" w:hAnsi="Browallia New" w:cs="Browallia New"/>
          <w:sz w:val="28"/>
          <w:szCs w:val="28"/>
        </w:rPr>
        <w:t xml:space="preserve"> Miss Universe 2018</w:t>
      </w:r>
    </w:p>
    <w:p w14:paraId="6072B280" w14:textId="08C38B2A" w:rsidR="00B21B84" w:rsidRPr="007A7327" w:rsidRDefault="00B21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  <w:sectPr w:rsidR="00B21B84" w:rsidRPr="007A7327" w:rsidSect="003B5FB0">
          <w:footerReference w:type="default" r:id="rId11"/>
          <w:footerReference w:type="first" r:id="rId12"/>
          <w:pgSz w:w="11909" w:h="16834" w:code="9"/>
          <w:pgMar w:top="1560" w:right="1136" w:bottom="1259" w:left="1418" w:header="992" w:footer="460" w:gutter="0"/>
          <w:pgNumType w:start="9"/>
          <w:cols w:space="720"/>
          <w:docGrid w:linePitch="245"/>
        </w:sectPr>
      </w:pPr>
    </w:p>
    <w:p w14:paraId="50E6F510" w14:textId="7F13D542" w:rsidR="00903D86" w:rsidRPr="001E4098" w:rsidRDefault="00946BD3" w:rsidP="00903D86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50"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ที่ดิน</w:t>
      </w:r>
      <w:r w:rsidR="000E519E">
        <w:rPr>
          <w:rFonts w:ascii="Browallia New" w:hAnsi="Browallia New" w:cs="Browallia New" w:hint="cs"/>
          <w:sz w:val="28"/>
          <w:szCs w:val="28"/>
          <w:u w:val="single"/>
          <w:cs/>
        </w:rPr>
        <w:t xml:space="preserve"> </w:t>
      </w:r>
      <w:r w:rsidR="00903D86" w:rsidRPr="00C04DF6">
        <w:rPr>
          <w:rFonts w:ascii="Browallia New" w:hAnsi="Browallia New" w:cs="Browallia New"/>
          <w:sz w:val="28"/>
          <w:szCs w:val="28"/>
          <w:u w:val="single"/>
          <w:cs/>
        </w:rPr>
        <w:t>อาคารและอุปกรณ์</w:t>
      </w:r>
    </w:p>
    <w:p w14:paraId="71FC245B" w14:textId="77777777" w:rsidR="001E4098" w:rsidRPr="001C0E92" w:rsidRDefault="001E4098" w:rsidP="001E4098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tbl>
      <w:tblPr>
        <w:tblW w:w="14222" w:type="dxa"/>
        <w:tblInd w:w="36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80"/>
        <w:gridCol w:w="250"/>
        <w:gridCol w:w="920"/>
        <w:gridCol w:w="199"/>
        <w:gridCol w:w="1182"/>
        <w:gridCol w:w="24"/>
        <w:gridCol w:w="94"/>
        <w:gridCol w:w="86"/>
        <w:gridCol w:w="966"/>
        <w:gridCol w:w="26"/>
        <w:gridCol w:w="177"/>
        <w:gridCol w:w="967"/>
        <w:gridCol w:w="27"/>
        <w:gridCol w:w="1318"/>
        <w:gridCol w:w="22"/>
        <w:gridCol w:w="1398"/>
        <w:gridCol w:w="1170"/>
        <w:gridCol w:w="10"/>
        <w:gridCol w:w="1160"/>
        <w:gridCol w:w="88"/>
        <w:gridCol w:w="1258"/>
      </w:tblGrid>
      <w:tr w:rsidR="00247E94" w:rsidRPr="00247E94" w14:paraId="3F9D5952" w14:textId="77777777" w:rsidTr="001C0E92">
        <w:trPr>
          <w:cantSplit/>
        </w:trPr>
        <w:tc>
          <w:tcPr>
            <w:tcW w:w="2880" w:type="dxa"/>
            <w:shd w:val="clear" w:color="auto" w:fill="auto"/>
          </w:tcPr>
          <w:p w14:paraId="4D1B77DF" w14:textId="77777777" w:rsidR="00247E94" w:rsidRPr="00D36179" w:rsidRDefault="00247E94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1D27403" w14:textId="77777777" w:rsidR="00247E94" w:rsidRPr="00D36179" w:rsidRDefault="00247E94" w:rsidP="0001389A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99" w:type="dxa"/>
            <w:gridSpan w:val="4"/>
            <w:shd w:val="clear" w:color="auto" w:fill="auto"/>
          </w:tcPr>
          <w:p w14:paraId="71B9744C" w14:textId="77777777" w:rsidR="00247E94" w:rsidRPr="00D36179" w:rsidRDefault="00247E94" w:rsidP="0001389A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5" w:type="dxa"/>
            <w:gridSpan w:val="4"/>
            <w:shd w:val="clear" w:color="auto" w:fill="auto"/>
          </w:tcPr>
          <w:p w14:paraId="72AF864F" w14:textId="77777777" w:rsidR="00247E94" w:rsidRPr="00D36179" w:rsidRDefault="00247E94" w:rsidP="0001389A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418" w:type="dxa"/>
            <w:gridSpan w:val="10"/>
            <w:shd w:val="clear" w:color="auto" w:fill="auto"/>
            <w:hideMark/>
          </w:tcPr>
          <w:p w14:paraId="52C08AE5" w14:textId="77777777" w:rsidR="00247E94" w:rsidRPr="00247E94" w:rsidRDefault="00247E94" w:rsidP="0001389A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(หน่วย </w:t>
            </w: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: 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247E94" w:rsidRPr="00247E94" w14:paraId="72E95E02" w14:textId="77777777" w:rsidTr="001C0E92">
        <w:trPr>
          <w:cantSplit/>
        </w:trPr>
        <w:tc>
          <w:tcPr>
            <w:tcW w:w="2880" w:type="dxa"/>
            <w:shd w:val="clear" w:color="auto" w:fill="auto"/>
          </w:tcPr>
          <w:p w14:paraId="1278685F" w14:textId="77777777" w:rsidR="00247E94" w:rsidRPr="00247E94" w:rsidRDefault="00247E94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2" w:type="dxa"/>
            <w:gridSpan w:val="20"/>
            <w:shd w:val="clear" w:color="auto" w:fill="auto"/>
          </w:tcPr>
          <w:p w14:paraId="3048C63A" w14:textId="77777777" w:rsidR="00247E94" w:rsidRPr="003D14A4" w:rsidRDefault="00247E94" w:rsidP="003D14A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D14A4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</w:t>
            </w:r>
            <w:r w:rsidRPr="003D14A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47E94" w:rsidRPr="00247E94" w14:paraId="2DB6F0E1" w14:textId="77777777" w:rsidTr="001C0E92">
        <w:trPr>
          <w:cantSplit/>
        </w:trPr>
        <w:tc>
          <w:tcPr>
            <w:tcW w:w="2880" w:type="dxa"/>
            <w:shd w:val="clear" w:color="auto" w:fill="auto"/>
          </w:tcPr>
          <w:p w14:paraId="7DC862BE" w14:textId="77777777" w:rsidR="00247E94" w:rsidRPr="00247E94" w:rsidRDefault="00247E94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B810225" w14:textId="77777777" w:rsidR="00247E94" w:rsidRPr="00247E94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6F3C074D" w14:textId="77777777" w:rsidR="00247E94" w:rsidRPr="00247E94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             ส่วนปรับปรุงอาคาร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6CF10836" w14:textId="77777777" w:rsidR="00247E94" w:rsidRPr="00247E94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ส่วนปรับปรุงพื้นที่เช่า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75D4E78A" w14:textId="77777777" w:rsidR="00247E94" w:rsidRPr="00247E94" w:rsidRDefault="00247E94" w:rsidP="000E5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อุปกรณ์และเครื่องมือแพทย์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03C396F1" w14:textId="1BACC1EC" w:rsidR="00247E94" w:rsidRPr="00247E94" w:rsidRDefault="00B01B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เครื่องมือและ</w:t>
            </w:r>
            <w:r w:rsidR="00247E94"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1824E22" w14:textId="77777777" w:rsidR="00247E94" w:rsidRPr="00247E94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7EFC12C3" w14:textId="77777777" w:rsidR="00247E94" w:rsidRPr="00247E94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768CDAF" w14:textId="77777777" w:rsidR="00247E94" w:rsidRPr="00247E94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7AA787EA" w14:textId="77777777" w:rsidR="00247E94" w:rsidRPr="00247E94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สินทรัพย์ระหว่าง</w:t>
            </w:r>
          </w:p>
          <w:p w14:paraId="081617F1" w14:textId="77777777" w:rsidR="00247E94" w:rsidRPr="00247E94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2A13CCF" w14:textId="77777777" w:rsidR="00247E94" w:rsidRPr="00247E94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EA6BD40" w14:textId="77777777" w:rsidR="00247E94" w:rsidRPr="00247E94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247E94" w:rsidRPr="00247E94" w14:paraId="0A37A941" w14:textId="77777777" w:rsidTr="001C0E92">
        <w:trPr>
          <w:cantSplit/>
        </w:trPr>
        <w:tc>
          <w:tcPr>
            <w:tcW w:w="2880" w:type="dxa"/>
            <w:shd w:val="clear" w:color="auto" w:fill="auto"/>
            <w:hideMark/>
          </w:tcPr>
          <w:p w14:paraId="5E43BD28" w14:textId="77777777" w:rsidR="00247E94" w:rsidRPr="00247E94" w:rsidRDefault="00247E94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7BC8411" w14:textId="77777777" w:rsidR="00247E94" w:rsidRPr="00247E94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46236687" w14:textId="77777777" w:rsidR="00247E94" w:rsidRPr="00247E94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57212787" w14:textId="77777777" w:rsidR="00247E94" w:rsidRPr="00247E94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2DF641C2" w14:textId="77777777" w:rsidR="00247E94" w:rsidRPr="00247E94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5B456F8A" w14:textId="77777777" w:rsidR="00247E94" w:rsidRPr="00247E94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11D4E697" w14:textId="77777777" w:rsidR="00247E94" w:rsidRPr="00247E94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2F9EE016" w14:textId="77777777" w:rsidR="00247E94" w:rsidRPr="00247E94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7D076C6D" w14:textId="77777777" w:rsidR="00247E94" w:rsidRPr="00247E94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0D799E5" w14:textId="77777777" w:rsidR="00247E94" w:rsidRPr="00247E94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5308E" w:rsidRPr="00247E94" w14:paraId="0F3D1C10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1464EBE5" w14:textId="0E9E8D4F" w:rsidR="0015308E" w:rsidRPr="00247E94" w:rsidRDefault="0015308E" w:rsidP="0015308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247E9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EBA7C64" w14:textId="2802DB02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83,200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5342FE1D" w14:textId="48C023CB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183,883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4C1B8D0E" w14:textId="7D052A10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478,031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57FF28DA" w14:textId="0C608350" w:rsidR="0015308E" w:rsidRPr="0015308E" w:rsidRDefault="001C0A32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177,975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2CF1A12" w14:textId="5F835FD8" w:rsidR="0015308E" w:rsidRPr="0015308E" w:rsidRDefault="00C517D8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423,943</w:t>
            </w:r>
          </w:p>
        </w:tc>
        <w:tc>
          <w:tcPr>
            <w:tcW w:w="1398" w:type="dxa"/>
            <w:shd w:val="clear" w:color="auto" w:fill="auto"/>
          </w:tcPr>
          <w:p w14:paraId="0E280D71" w14:textId="4C427F11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184,435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319866EB" w14:textId="72494A0B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32,566</w:t>
            </w:r>
          </w:p>
        </w:tc>
        <w:tc>
          <w:tcPr>
            <w:tcW w:w="1248" w:type="dxa"/>
            <w:gridSpan w:val="2"/>
            <w:shd w:val="clear" w:color="auto" w:fill="auto"/>
          </w:tcPr>
          <w:p w14:paraId="3EB1080F" w14:textId="28DEC236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122</w:t>
            </w:r>
          </w:p>
        </w:tc>
        <w:tc>
          <w:tcPr>
            <w:tcW w:w="1258" w:type="dxa"/>
            <w:shd w:val="clear" w:color="auto" w:fill="auto"/>
          </w:tcPr>
          <w:p w14:paraId="288EF441" w14:textId="53B511D0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1,564,155</w:t>
            </w:r>
          </w:p>
        </w:tc>
      </w:tr>
      <w:tr w:rsidR="0015308E" w:rsidRPr="00247E94" w14:paraId="14877080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47299D04" w14:textId="77777777" w:rsidR="0015308E" w:rsidRPr="00247E94" w:rsidRDefault="0015308E" w:rsidP="0015308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2796C1C" w14:textId="17C1E44D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273536DB" w14:textId="77DD142A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2,716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3F862A61" w14:textId="0FB526F1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6,718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19149545" w14:textId="2ACD368A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12,369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5AF3D3A" w14:textId="53C131A6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24,258</w:t>
            </w:r>
          </w:p>
        </w:tc>
        <w:tc>
          <w:tcPr>
            <w:tcW w:w="1398" w:type="dxa"/>
            <w:shd w:val="clear" w:color="auto" w:fill="auto"/>
          </w:tcPr>
          <w:p w14:paraId="6ECCA6A5" w14:textId="0633919D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3,336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3C21FA35" w14:textId="0CBFBBA4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C517D8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248" w:type="dxa"/>
            <w:gridSpan w:val="2"/>
            <w:shd w:val="clear" w:color="auto" w:fill="auto"/>
          </w:tcPr>
          <w:p w14:paraId="7E889D3D" w14:textId="6E51B80D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28,832</w:t>
            </w:r>
          </w:p>
        </w:tc>
        <w:tc>
          <w:tcPr>
            <w:tcW w:w="1258" w:type="dxa"/>
            <w:shd w:val="clear" w:color="auto" w:fill="auto"/>
          </w:tcPr>
          <w:p w14:paraId="5A053321" w14:textId="17CD4574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78,56</w:t>
            </w:r>
            <w:r w:rsidR="00C517D8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</w:tr>
      <w:tr w:rsidR="0015308E" w:rsidRPr="00247E94" w14:paraId="432711A1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2AF3AD7A" w14:textId="77777777" w:rsidR="0015308E" w:rsidRPr="00247E94" w:rsidRDefault="0015308E" w:rsidP="0015308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152E607" w14:textId="1CFC86D8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444F8A09" w14:textId="566ED6E7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3A6F5FE6" w14:textId="657D1DF6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(55,955)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5DBED238" w14:textId="107CA5B4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(9)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C939C1C" w14:textId="6D24B275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45D8E258" w14:textId="1B47A16D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(3,30</w:t>
            </w:r>
            <w:r w:rsidR="00C517D8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1530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2C7033B2" w14:textId="2F51DF44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(5,684)</w:t>
            </w:r>
          </w:p>
        </w:tc>
        <w:tc>
          <w:tcPr>
            <w:tcW w:w="1248" w:type="dxa"/>
            <w:gridSpan w:val="2"/>
            <w:shd w:val="clear" w:color="auto" w:fill="auto"/>
          </w:tcPr>
          <w:p w14:paraId="677BF274" w14:textId="57B6815E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19112E39" w14:textId="271AC13B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(64,95</w:t>
            </w:r>
            <w:r w:rsidR="00C517D8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1530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5308E" w:rsidRPr="00247E94" w14:paraId="3BCAC0D5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4CDC2DEC" w14:textId="77777777" w:rsidR="0015308E" w:rsidRPr="00247E94" w:rsidRDefault="0015308E" w:rsidP="0015308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 / (โอนออก)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5DA87CF" w14:textId="0699717C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1B98D835" w14:textId="6195F605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51AB3215" w14:textId="56929263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6,053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2FAD3EC0" w14:textId="2EFB8F86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16,866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44D0D8A" w14:textId="4FC0CB4A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25,28</w:t>
            </w:r>
            <w:r w:rsidR="00A30C8B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398" w:type="dxa"/>
            <w:shd w:val="clear" w:color="auto" w:fill="auto"/>
          </w:tcPr>
          <w:p w14:paraId="3B0D2D0B" w14:textId="0FF5AED0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134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0385C489" w14:textId="3B3CE93C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8" w:type="dxa"/>
            <w:gridSpan w:val="2"/>
            <w:shd w:val="clear" w:color="auto" w:fill="auto"/>
          </w:tcPr>
          <w:p w14:paraId="3DD15E76" w14:textId="027A2385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(28,943)</w:t>
            </w:r>
          </w:p>
        </w:tc>
        <w:tc>
          <w:tcPr>
            <w:tcW w:w="1258" w:type="dxa"/>
            <w:shd w:val="clear" w:color="auto" w:fill="auto"/>
          </w:tcPr>
          <w:p w14:paraId="2421B288" w14:textId="6BA73514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19,39</w:t>
            </w:r>
            <w:r w:rsidR="00C517D8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</w:tc>
      </w:tr>
      <w:tr w:rsidR="0015308E" w:rsidRPr="00247E94" w14:paraId="21938B38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36C4E2F2" w14:textId="7FB731BC" w:rsidR="0015308E" w:rsidRPr="00247E94" w:rsidRDefault="0015308E" w:rsidP="0015308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จัดประเภทเป็น</w:t>
            </w:r>
            <w:r w:rsidRPr="00C7699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สินทรัพย์ที่ถือไว้เพื่อขาย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A4332E2" w14:textId="643469DF" w:rsidR="0015308E" w:rsidRPr="0015308E" w:rsidRDefault="0015308E" w:rsidP="0015308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3F03E131" w14:textId="0EB42263" w:rsidR="0015308E" w:rsidRPr="0015308E" w:rsidRDefault="0015308E" w:rsidP="0015308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12E2ED85" w14:textId="73645C0B" w:rsidR="0015308E" w:rsidRPr="0015308E" w:rsidRDefault="0015308E" w:rsidP="0015308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(196,796)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26BEBD31" w14:textId="71C30045" w:rsidR="0015308E" w:rsidRPr="0015308E" w:rsidRDefault="0015308E" w:rsidP="0015308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E6CCB47" w14:textId="3393B86F" w:rsidR="0015308E" w:rsidRPr="0015308E" w:rsidRDefault="0015308E" w:rsidP="0015308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(185,202)</w:t>
            </w:r>
          </w:p>
        </w:tc>
        <w:tc>
          <w:tcPr>
            <w:tcW w:w="1398" w:type="dxa"/>
            <w:shd w:val="clear" w:color="auto" w:fill="auto"/>
          </w:tcPr>
          <w:p w14:paraId="2EBF51C3" w14:textId="2963D3AF" w:rsidR="0015308E" w:rsidRPr="0015308E" w:rsidRDefault="0015308E" w:rsidP="0015308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(38,538)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7CB08020" w14:textId="61C74305" w:rsidR="0015308E" w:rsidRPr="0015308E" w:rsidRDefault="0015308E" w:rsidP="0015308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8" w:type="dxa"/>
            <w:gridSpan w:val="2"/>
            <w:shd w:val="clear" w:color="auto" w:fill="auto"/>
          </w:tcPr>
          <w:p w14:paraId="1A30471C" w14:textId="5266B253" w:rsidR="0015308E" w:rsidRPr="0015308E" w:rsidRDefault="0015308E" w:rsidP="0015308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4924BDD6" w14:textId="063E6935" w:rsidR="0015308E" w:rsidRPr="0015308E" w:rsidRDefault="0015308E" w:rsidP="0015308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 xml:space="preserve">     (420,536)</w:t>
            </w:r>
          </w:p>
        </w:tc>
      </w:tr>
      <w:tr w:rsidR="0015308E" w:rsidRPr="00247E94" w14:paraId="1B1664FD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6C547269" w14:textId="3FC17692" w:rsidR="0015308E" w:rsidRPr="00247E94" w:rsidRDefault="0015308E" w:rsidP="0015308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EB60779" w14:textId="54B0CF28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83,200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2849AB5D" w14:textId="349AD957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186,599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2D3FD2BF" w14:textId="527F3965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238,051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0484B990" w14:textId="70063B40" w:rsidR="0015308E" w:rsidRPr="0015308E" w:rsidRDefault="00C517D8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207,201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2CF8A6C" w14:textId="4BA0909C" w:rsidR="0015308E" w:rsidRPr="0015308E" w:rsidRDefault="00C517D8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288,287</w:t>
            </w:r>
          </w:p>
        </w:tc>
        <w:tc>
          <w:tcPr>
            <w:tcW w:w="1398" w:type="dxa"/>
            <w:shd w:val="clear" w:color="auto" w:fill="auto"/>
          </w:tcPr>
          <w:p w14:paraId="1EFE4B85" w14:textId="360F7531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146,06</w:t>
            </w:r>
            <w:r w:rsidR="00C517D8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1CA3F194" w14:textId="1384FA73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27,21</w:t>
            </w:r>
            <w:r w:rsidR="00C517D8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248" w:type="dxa"/>
            <w:gridSpan w:val="2"/>
            <w:shd w:val="clear" w:color="auto" w:fill="auto"/>
          </w:tcPr>
          <w:p w14:paraId="58778073" w14:textId="46E7CBC9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258" w:type="dxa"/>
            <w:shd w:val="clear" w:color="auto" w:fill="auto"/>
          </w:tcPr>
          <w:p w14:paraId="7B8792C4" w14:textId="4F273BE6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1,176,62</w:t>
            </w:r>
            <w:r w:rsidR="00C517D8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</w:tr>
      <w:tr w:rsidR="0015308E" w:rsidRPr="00247E94" w14:paraId="0036A98A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452CF415" w14:textId="3B4F0570" w:rsidR="0015308E" w:rsidRPr="00247E94" w:rsidRDefault="0015308E" w:rsidP="0015308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89CAFFB" w14:textId="159B6530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5E180EAB" w14:textId="70118C79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5BF791D5" w14:textId="7680AB74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5,090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43A27ECE" w14:textId="164B1AD7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3,505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BE78A4A" w14:textId="7E32524A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262</w:t>
            </w:r>
          </w:p>
        </w:tc>
        <w:tc>
          <w:tcPr>
            <w:tcW w:w="1398" w:type="dxa"/>
            <w:shd w:val="clear" w:color="auto" w:fill="auto"/>
          </w:tcPr>
          <w:p w14:paraId="0CB1107A" w14:textId="6FA3022F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1,264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7FD1D8C1" w14:textId="6575A932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8,702</w:t>
            </w:r>
          </w:p>
        </w:tc>
        <w:tc>
          <w:tcPr>
            <w:tcW w:w="1248" w:type="dxa"/>
            <w:gridSpan w:val="2"/>
            <w:shd w:val="clear" w:color="auto" w:fill="auto"/>
          </w:tcPr>
          <w:p w14:paraId="30756C69" w14:textId="1A2B018A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23CCBB35" w14:textId="7695680C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18,823</w:t>
            </w:r>
          </w:p>
        </w:tc>
      </w:tr>
      <w:tr w:rsidR="0015308E" w:rsidRPr="00247E94" w14:paraId="261D5C47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16B35E88" w14:textId="722FF5A9" w:rsidR="0015308E" w:rsidRDefault="0015308E" w:rsidP="0015308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ปรับมูลค่า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A3E40DF" w14:textId="1FBC4E46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82,800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414BB76D" w14:textId="07985388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10C8B9BA" w14:textId="3A07E7E2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7F89C1F9" w14:textId="28F04AC7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2E37081" w14:textId="0C3EEFE1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4A5FF93A" w14:textId="4229A73E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5EE90348" w14:textId="052CCF1A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8" w:type="dxa"/>
            <w:gridSpan w:val="2"/>
            <w:shd w:val="clear" w:color="auto" w:fill="auto"/>
          </w:tcPr>
          <w:p w14:paraId="2C2FB980" w14:textId="4A04A2D6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shd w:val="clear" w:color="auto" w:fill="auto"/>
          </w:tcPr>
          <w:p w14:paraId="3DEC1CE5" w14:textId="7D7566A5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82,800</w:t>
            </w:r>
          </w:p>
        </w:tc>
      </w:tr>
      <w:tr w:rsidR="0015308E" w:rsidRPr="00247E94" w14:paraId="3AA7E6E3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4C12B8F9" w14:textId="77777777" w:rsidR="0015308E" w:rsidRPr="00247E94" w:rsidRDefault="0015308E" w:rsidP="0015308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54EF7E3" w14:textId="340DC9D5" w:rsidR="0015308E" w:rsidRPr="0015308E" w:rsidRDefault="00721A62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41886FA5" w14:textId="3C0C6074" w:rsidR="0015308E" w:rsidRPr="0015308E" w:rsidRDefault="00721A62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2A2FDEEA" w14:textId="563D6373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098785E9" w14:textId="533D26C4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(1,233)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F28F963" w14:textId="18A11A86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(55)</w:t>
            </w:r>
          </w:p>
        </w:tc>
        <w:tc>
          <w:tcPr>
            <w:tcW w:w="1398" w:type="dxa"/>
            <w:shd w:val="clear" w:color="auto" w:fill="auto"/>
          </w:tcPr>
          <w:p w14:paraId="51F41837" w14:textId="01A29377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(21,730)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1C51DA3D" w14:textId="7820557F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8" w:type="dxa"/>
            <w:gridSpan w:val="2"/>
            <w:shd w:val="clear" w:color="auto" w:fill="auto"/>
          </w:tcPr>
          <w:p w14:paraId="0B2E0AFD" w14:textId="4EFFC3BC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00684190" w14:textId="64CA0EB9" w:rsidR="0015308E" w:rsidRPr="0015308E" w:rsidRDefault="0015308E" w:rsidP="0015308E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(23,018)</w:t>
            </w:r>
          </w:p>
        </w:tc>
      </w:tr>
      <w:tr w:rsidR="00721A62" w:rsidRPr="00247E94" w14:paraId="3C4F2991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1D4A96E4" w14:textId="796E01A2" w:rsidR="00721A62" w:rsidRPr="00247E94" w:rsidRDefault="00721A62" w:rsidP="00721A62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ตัด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18B7CE6" w14:textId="2A989339" w:rsidR="00721A62" w:rsidRPr="00721A62" w:rsidRDefault="00721A62" w:rsidP="00721A6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6F4355C0" w14:textId="5E17F950" w:rsidR="00721A62" w:rsidRPr="00721A62" w:rsidRDefault="00721A62" w:rsidP="00721A6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053D8A8F" w14:textId="7DB7AD8D" w:rsidR="00721A62" w:rsidRPr="00721A62" w:rsidRDefault="00721A62" w:rsidP="00721A6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(85,120)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24F94154" w14:textId="6B16B0CE" w:rsidR="00721A62" w:rsidRPr="00721A62" w:rsidRDefault="00721A62" w:rsidP="00721A6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94C01E5" w14:textId="224E5F01" w:rsidR="00721A62" w:rsidRPr="00721A62" w:rsidRDefault="00721A62" w:rsidP="00721A6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(29,700)</w:t>
            </w:r>
          </w:p>
        </w:tc>
        <w:tc>
          <w:tcPr>
            <w:tcW w:w="1398" w:type="dxa"/>
            <w:shd w:val="clear" w:color="auto" w:fill="auto"/>
          </w:tcPr>
          <w:p w14:paraId="43F16184" w14:textId="0714EF1D" w:rsidR="00721A62" w:rsidRPr="00721A62" w:rsidRDefault="00721A62" w:rsidP="00721A6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(2,065)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1E36EF0E" w14:textId="4C28B06D" w:rsidR="00721A62" w:rsidRPr="00721A62" w:rsidRDefault="00721A62" w:rsidP="00721A6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8" w:type="dxa"/>
            <w:gridSpan w:val="2"/>
            <w:shd w:val="clear" w:color="auto" w:fill="auto"/>
          </w:tcPr>
          <w:p w14:paraId="3C7DA75B" w14:textId="70A4F112" w:rsidR="00721A62" w:rsidRPr="00721A62" w:rsidRDefault="00721A62" w:rsidP="00721A6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3B8A1B89" w14:textId="49781C0D" w:rsidR="00721A62" w:rsidRPr="00721A62" w:rsidRDefault="00721A62" w:rsidP="00721A6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(116,885)</w:t>
            </w:r>
          </w:p>
        </w:tc>
      </w:tr>
      <w:tr w:rsidR="00721A62" w:rsidRPr="00247E94" w14:paraId="45C307E0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16B4AE18" w14:textId="4995D080" w:rsidR="00721A62" w:rsidRPr="00247E94" w:rsidRDefault="00721A62" w:rsidP="00721A62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 / (โอนออก)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C877FCC" w14:textId="1FD8F532" w:rsidR="00721A62" w:rsidRPr="0015308E" w:rsidRDefault="00721A62" w:rsidP="00721A6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653E8DF9" w14:textId="61433ACE" w:rsidR="00721A62" w:rsidRPr="0015308E" w:rsidRDefault="00721A62" w:rsidP="00721A6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2BD973A2" w14:textId="6B33E127" w:rsidR="00721A62" w:rsidRPr="0015308E" w:rsidRDefault="00721A62" w:rsidP="00721A6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5035D016" w14:textId="405179B9" w:rsidR="00721A62" w:rsidRPr="0015308E" w:rsidRDefault="00721A62" w:rsidP="00721A6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3,084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B7CCBB6" w14:textId="10B77F0F" w:rsidR="00721A62" w:rsidRPr="0015308E" w:rsidRDefault="00721A62" w:rsidP="00721A6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3D9FD84A" w14:textId="6A92158C" w:rsidR="00721A62" w:rsidRPr="0015308E" w:rsidRDefault="00721A62" w:rsidP="00721A6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38395A30" w14:textId="0151976C" w:rsidR="00721A62" w:rsidRPr="0015308E" w:rsidRDefault="00721A62" w:rsidP="00721A6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8" w:type="dxa"/>
            <w:gridSpan w:val="2"/>
            <w:shd w:val="clear" w:color="auto" w:fill="auto"/>
          </w:tcPr>
          <w:p w14:paraId="0B45ABF9" w14:textId="322AAB81" w:rsidR="00721A62" w:rsidRPr="0015308E" w:rsidRDefault="00721A62" w:rsidP="00721A6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0AE31C58" w14:textId="2A024038" w:rsidR="00721A62" w:rsidRPr="0015308E" w:rsidRDefault="00721A62" w:rsidP="00721A6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3,084</w:t>
            </w:r>
          </w:p>
        </w:tc>
      </w:tr>
      <w:tr w:rsidR="00721A62" w:rsidRPr="00247E94" w14:paraId="1FC30886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5651676F" w14:textId="340D07F3" w:rsidR="00721A62" w:rsidRPr="00247E94" w:rsidRDefault="00721A62" w:rsidP="00721A62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จัดประเภทเป็น</w:t>
            </w:r>
            <w:r w:rsidRPr="00C7699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สินทรัพย์ที่ถือไว้เพื่อขาย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BF9F4CE" w14:textId="336666D8" w:rsidR="00721A62" w:rsidRPr="0015308E" w:rsidRDefault="00721A62" w:rsidP="00721A6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0F313065" w14:textId="7A843B07" w:rsidR="00721A62" w:rsidRPr="0015308E" w:rsidRDefault="00721A62" w:rsidP="00721A6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6D1A56F3" w14:textId="3DD979D6" w:rsidR="00721A62" w:rsidRPr="0015308E" w:rsidRDefault="00721A62" w:rsidP="00721A6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(53,038)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26869453" w14:textId="5B23D364" w:rsidR="00721A62" w:rsidRPr="0015308E" w:rsidRDefault="00721A62" w:rsidP="00721A6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3F50B4C" w14:textId="08719C91" w:rsidR="00721A62" w:rsidRPr="0015308E" w:rsidRDefault="00721A62" w:rsidP="00721A6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(47,089)</w:t>
            </w:r>
          </w:p>
        </w:tc>
        <w:tc>
          <w:tcPr>
            <w:tcW w:w="1398" w:type="dxa"/>
            <w:shd w:val="clear" w:color="auto" w:fill="auto"/>
          </w:tcPr>
          <w:p w14:paraId="3ABF1F9A" w14:textId="0990161C" w:rsidR="00721A62" w:rsidRPr="0015308E" w:rsidRDefault="00721A62" w:rsidP="00721A6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(14,357)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512C2B3D" w14:textId="77ACE2D2" w:rsidR="00721A62" w:rsidRPr="0015308E" w:rsidRDefault="00721A62" w:rsidP="00721A6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8" w:type="dxa"/>
            <w:gridSpan w:val="2"/>
            <w:shd w:val="clear" w:color="auto" w:fill="auto"/>
          </w:tcPr>
          <w:p w14:paraId="2683AA43" w14:textId="065555FC" w:rsidR="00721A62" w:rsidRPr="0015308E" w:rsidRDefault="00721A62" w:rsidP="00721A6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shd w:val="clear" w:color="auto" w:fill="auto"/>
          </w:tcPr>
          <w:p w14:paraId="2427A3C8" w14:textId="3E868A66" w:rsidR="00721A62" w:rsidRPr="0015308E" w:rsidRDefault="00721A62" w:rsidP="00721A62">
            <w:pPr>
              <w:pBdr>
                <w:bottom w:val="single" w:sz="4" w:space="1" w:color="auto"/>
              </w:pBdr>
              <w:tabs>
                <w:tab w:val="clear" w:pos="907"/>
                <w:tab w:val="left" w:pos="93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(114,484)</w:t>
            </w:r>
          </w:p>
        </w:tc>
      </w:tr>
      <w:tr w:rsidR="00721A62" w:rsidRPr="00247E94" w14:paraId="5301AEC3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182AC07E" w14:textId="6FBF3F4D" w:rsidR="00721A62" w:rsidRPr="00247E94" w:rsidRDefault="00721A62" w:rsidP="00721A62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247E9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</w:rPr>
              <w:t>61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B276403" w14:textId="4A784B7D" w:rsidR="00721A62" w:rsidRPr="0015308E" w:rsidRDefault="00721A62" w:rsidP="00721A6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166,000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71349071" w14:textId="03F4CB7D" w:rsidR="00721A62" w:rsidRPr="0015308E" w:rsidRDefault="00721A62" w:rsidP="00721A6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186,599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08963897" w14:textId="2E3187D1" w:rsidR="00721A62" w:rsidRPr="0015308E" w:rsidRDefault="00721A62" w:rsidP="00721A6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104,98</w:t>
            </w:r>
            <w:r w:rsidR="001176B1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06059DF3" w14:textId="535F6516" w:rsidR="00721A62" w:rsidRPr="0015308E" w:rsidRDefault="00721A62" w:rsidP="00721A6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20B18">
              <w:rPr>
                <w:rFonts w:ascii="Browallia New" w:hAnsi="Browallia New" w:cs="Browallia New"/>
                <w:sz w:val="22"/>
                <w:szCs w:val="22"/>
              </w:rPr>
              <w:t>12,557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0892362" w14:textId="2D6ADCCC" w:rsidR="00721A62" w:rsidRPr="0015308E" w:rsidRDefault="00721A62" w:rsidP="00721A6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20B18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153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20B18">
              <w:rPr>
                <w:rFonts w:ascii="Browallia New" w:hAnsi="Browallia New" w:cs="Browallia New"/>
                <w:sz w:val="22"/>
                <w:szCs w:val="22"/>
              </w:rPr>
              <w:t>705</w:t>
            </w:r>
          </w:p>
        </w:tc>
        <w:tc>
          <w:tcPr>
            <w:tcW w:w="1398" w:type="dxa"/>
            <w:shd w:val="clear" w:color="auto" w:fill="auto"/>
          </w:tcPr>
          <w:p w14:paraId="481F319B" w14:textId="7D18E8C6" w:rsidR="00721A62" w:rsidRPr="0015308E" w:rsidRDefault="00721A62" w:rsidP="00721A6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109,172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6FBEDA54" w14:textId="1C3A61D1" w:rsidR="00721A62" w:rsidRPr="0015308E" w:rsidRDefault="00721A62" w:rsidP="00721A6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35,91</w:t>
            </w:r>
            <w:r w:rsidR="00B20B18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248" w:type="dxa"/>
            <w:gridSpan w:val="2"/>
            <w:shd w:val="clear" w:color="auto" w:fill="auto"/>
          </w:tcPr>
          <w:p w14:paraId="07CAAC40" w14:textId="7FF3F07F" w:rsidR="00721A62" w:rsidRPr="0015308E" w:rsidRDefault="00721A62" w:rsidP="00721A6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258" w:type="dxa"/>
            <w:shd w:val="clear" w:color="auto" w:fill="auto"/>
          </w:tcPr>
          <w:p w14:paraId="053EBDBD" w14:textId="4C5E2E86" w:rsidR="00721A62" w:rsidRPr="0015308E" w:rsidRDefault="00721A62" w:rsidP="00721A6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1,026,945</w:t>
            </w:r>
          </w:p>
        </w:tc>
      </w:tr>
      <w:tr w:rsidR="00721A62" w:rsidRPr="00247E94" w14:paraId="7635EC95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029A440A" w14:textId="77777777" w:rsidR="00721A62" w:rsidRPr="00247E94" w:rsidRDefault="00721A62" w:rsidP="00721A62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330D4E6" w14:textId="1151E692" w:rsidR="00721A62" w:rsidRPr="0015308E" w:rsidRDefault="00721A62" w:rsidP="00721A6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33646E46" w14:textId="0CE39182" w:rsidR="00721A62" w:rsidRPr="0015308E" w:rsidRDefault="00721A62" w:rsidP="00721A6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2EE7416E" w14:textId="3D1294CF" w:rsidR="00721A62" w:rsidRPr="0015308E" w:rsidRDefault="00721A62" w:rsidP="00721A6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78C5F62B" w14:textId="126162A8" w:rsidR="00721A62" w:rsidRPr="0015308E" w:rsidRDefault="00721A62" w:rsidP="00721A62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5D81CE53" w14:textId="0C2F6C7B" w:rsidR="00721A62" w:rsidRPr="0015308E" w:rsidRDefault="00721A62" w:rsidP="00721A62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398" w:type="dxa"/>
            <w:shd w:val="clear" w:color="auto" w:fill="auto"/>
          </w:tcPr>
          <w:p w14:paraId="57D525FC" w14:textId="6C7629D3" w:rsidR="00721A62" w:rsidRPr="0015308E" w:rsidRDefault="00721A62" w:rsidP="00721A6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271F1A9A" w14:textId="45F1E8A0" w:rsidR="00721A62" w:rsidRPr="0015308E" w:rsidRDefault="00721A62" w:rsidP="00721A6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248" w:type="dxa"/>
            <w:gridSpan w:val="2"/>
            <w:shd w:val="clear" w:color="auto" w:fill="auto"/>
          </w:tcPr>
          <w:p w14:paraId="6F4C488E" w14:textId="56CE5DD0" w:rsidR="00721A62" w:rsidRPr="0015308E" w:rsidRDefault="00721A62" w:rsidP="00721A6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258" w:type="dxa"/>
            <w:shd w:val="clear" w:color="auto" w:fill="auto"/>
          </w:tcPr>
          <w:p w14:paraId="5C885BC8" w14:textId="042D3EC9" w:rsidR="00721A62" w:rsidRPr="0015308E" w:rsidRDefault="00721A62" w:rsidP="00721A6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</w:tr>
      <w:tr w:rsidR="00721A62" w:rsidRPr="00247E94" w14:paraId="0E1B43C5" w14:textId="77777777" w:rsidTr="001C0E92">
        <w:trPr>
          <w:cantSplit/>
        </w:trPr>
        <w:tc>
          <w:tcPr>
            <w:tcW w:w="2880" w:type="dxa"/>
            <w:shd w:val="clear" w:color="auto" w:fill="auto"/>
            <w:hideMark/>
          </w:tcPr>
          <w:p w14:paraId="0DC203AC" w14:textId="77777777" w:rsidR="00721A62" w:rsidRPr="00247E94" w:rsidRDefault="00721A62" w:rsidP="00721A62">
            <w:pPr>
              <w:pStyle w:val="Heading6"/>
              <w:ind w:left="162" w:hanging="180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713948E" w14:textId="77777777" w:rsidR="00721A62" w:rsidRPr="0015308E" w:rsidRDefault="00721A62" w:rsidP="00721A6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7536F8D4" w14:textId="77777777" w:rsidR="00721A62" w:rsidRPr="0015308E" w:rsidRDefault="00721A62" w:rsidP="00721A6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58F4D6C6" w14:textId="77777777" w:rsidR="00721A62" w:rsidRPr="0015308E" w:rsidRDefault="00721A62" w:rsidP="00721A6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43E04A36" w14:textId="77777777" w:rsidR="00721A62" w:rsidRPr="0015308E" w:rsidRDefault="00721A62" w:rsidP="00721A62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0E8BE31F" w14:textId="77777777" w:rsidR="00721A62" w:rsidRPr="0015308E" w:rsidRDefault="00721A62" w:rsidP="00721A62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398" w:type="dxa"/>
            <w:shd w:val="clear" w:color="auto" w:fill="auto"/>
          </w:tcPr>
          <w:p w14:paraId="2794C626" w14:textId="77777777" w:rsidR="00721A62" w:rsidRPr="0015308E" w:rsidRDefault="00721A62" w:rsidP="00721A6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118267E4" w14:textId="77777777" w:rsidR="00721A62" w:rsidRPr="0015308E" w:rsidRDefault="00721A62" w:rsidP="00721A6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52D83F43" w14:textId="77777777" w:rsidR="00721A62" w:rsidRPr="0015308E" w:rsidRDefault="00721A62" w:rsidP="00721A6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258" w:type="dxa"/>
            <w:shd w:val="clear" w:color="auto" w:fill="auto"/>
          </w:tcPr>
          <w:p w14:paraId="4CFFD856" w14:textId="77777777" w:rsidR="00721A62" w:rsidRPr="0015308E" w:rsidRDefault="00721A62" w:rsidP="00721A6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</w:tr>
      <w:tr w:rsidR="0001480A" w:rsidRPr="00247E94" w14:paraId="3B4600A5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47039EF4" w14:textId="0EC063C2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247E9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0F5CDEE" w14:textId="39CA9E86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 xml:space="preserve">         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20EA14C1" w14:textId="2D304FCD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42,395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4F2AFC2A" w14:textId="5BCB535F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209,28</w:t>
            </w:r>
            <w:r w:rsidR="00437124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3F18BF1C" w14:textId="7939994B" w:rsidR="0001480A" w:rsidRPr="0015308E" w:rsidRDefault="00437124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34,204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3686592" w14:textId="0160889B" w:rsidR="0001480A" w:rsidRPr="0015308E" w:rsidRDefault="00437124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301,891</w:t>
            </w:r>
          </w:p>
        </w:tc>
        <w:tc>
          <w:tcPr>
            <w:tcW w:w="1398" w:type="dxa"/>
            <w:shd w:val="clear" w:color="auto" w:fill="auto"/>
          </w:tcPr>
          <w:p w14:paraId="470D680E" w14:textId="381BD777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135,61</w:t>
            </w:r>
            <w:r w:rsidR="00885A4B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685DCF01" w14:textId="17676908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8,936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71DB451C" w14:textId="75350F80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 xml:space="preserve">         -</w:t>
            </w:r>
          </w:p>
        </w:tc>
        <w:tc>
          <w:tcPr>
            <w:tcW w:w="1258" w:type="dxa"/>
            <w:shd w:val="clear" w:color="auto" w:fill="auto"/>
          </w:tcPr>
          <w:p w14:paraId="03F724A8" w14:textId="222EA117" w:rsidR="0001480A" w:rsidRPr="0015308E" w:rsidRDefault="00437124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732,326</w:t>
            </w:r>
          </w:p>
        </w:tc>
      </w:tr>
      <w:tr w:rsidR="0001480A" w:rsidRPr="00247E94" w14:paraId="47AB3F5F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4DF166FD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108D93E" w14:textId="1F2096E2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 xml:space="preserve">         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0B82F77E" w14:textId="3C6908CC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11,42</w:t>
            </w:r>
            <w:r w:rsidR="00437124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3A5D59B1" w14:textId="504BB6E4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57,258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2A46A8A1" w14:textId="03B426CB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37,878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3BFED58" w14:textId="73A1C760" w:rsidR="0001480A" w:rsidRPr="0015308E" w:rsidRDefault="00437124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74,576</w:t>
            </w:r>
          </w:p>
        </w:tc>
        <w:tc>
          <w:tcPr>
            <w:tcW w:w="1398" w:type="dxa"/>
            <w:shd w:val="clear" w:color="auto" w:fill="auto"/>
          </w:tcPr>
          <w:p w14:paraId="25014667" w14:textId="2191C420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25,701</w:t>
            </w:r>
          </w:p>
        </w:tc>
        <w:tc>
          <w:tcPr>
            <w:tcW w:w="1170" w:type="dxa"/>
            <w:shd w:val="clear" w:color="auto" w:fill="auto"/>
          </w:tcPr>
          <w:p w14:paraId="3CF69397" w14:textId="701DBC17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4,463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5A88EE35" w14:textId="5FC40426" w:rsidR="0001480A" w:rsidRPr="0015308E" w:rsidRDefault="00437124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522745BD" w14:textId="1FFD9984" w:rsidR="0001480A" w:rsidRPr="0015308E" w:rsidRDefault="00437124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="00A833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</w:rPr>
              <w:t>305</w:t>
            </w:r>
          </w:p>
        </w:tc>
      </w:tr>
      <w:tr w:rsidR="0001480A" w:rsidRPr="00247E94" w14:paraId="319667C9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0FAB05F1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F0FADA4" w14:textId="1CE7632F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 xml:space="preserve">         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0785442C" w14:textId="73D4C4FB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1E950C6D" w14:textId="18C0ED99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(27,48</w:t>
            </w:r>
            <w:r w:rsidR="00437124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1530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570A6D2A" w14:textId="43BC670F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60ACD9B" w14:textId="2DCA7920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277E9BFC" w14:textId="4B958FD3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(2,981)</w:t>
            </w:r>
          </w:p>
        </w:tc>
        <w:tc>
          <w:tcPr>
            <w:tcW w:w="1170" w:type="dxa"/>
            <w:shd w:val="clear" w:color="auto" w:fill="auto"/>
          </w:tcPr>
          <w:p w14:paraId="3F32E2DF" w14:textId="7BD2CB7C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(4,40</w:t>
            </w:r>
            <w:r w:rsidR="00437124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1530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1E365410" w14:textId="080EF2D6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2543B57E" w14:textId="718CBE53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(34,87</w:t>
            </w:r>
            <w:r w:rsidR="00437124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1530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1480A" w:rsidRPr="00247E94" w14:paraId="37E79887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6386AA59" w14:textId="41CBBD1A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จัดประเภทเป็น</w:t>
            </w:r>
            <w:r w:rsidRPr="00C7699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สินทรัพย์ที่ถือไว้เพื่อขาย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04213D0" w14:textId="0BC5D475" w:rsidR="0001480A" w:rsidRPr="0015308E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 xml:space="preserve">         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41FEF997" w14:textId="3F743C75" w:rsidR="0001480A" w:rsidRPr="0015308E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6DB9E653" w14:textId="22CF575D" w:rsidR="0001480A" w:rsidRPr="0015308E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(110,2</w:t>
            </w:r>
            <w:r w:rsidR="00437124">
              <w:rPr>
                <w:rFonts w:ascii="Browallia New" w:hAnsi="Browallia New" w:cs="Browallia New"/>
                <w:sz w:val="22"/>
                <w:szCs w:val="22"/>
              </w:rPr>
              <w:t>89</w:t>
            </w:r>
            <w:r w:rsidRPr="001530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0FC60181" w14:textId="5FAEA716" w:rsidR="0001480A" w:rsidRPr="0015308E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A347560" w14:textId="4A4CD9F9" w:rsidR="0001480A" w:rsidRPr="0015308E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(145,781)</w:t>
            </w:r>
          </w:p>
        </w:tc>
        <w:tc>
          <w:tcPr>
            <w:tcW w:w="1398" w:type="dxa"/>
            <w:shd w:val="clear" w:color="auto" w:fill="auto"/>
          </w:tcPr>
          <w:p w14:paraId="0987B09B" w14:textId="0152FD47" w:rsidR="0001480A" w:rsidRPr="0015308E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(32,452)</w:t>
            </w:r>
          </w:p>
        </w:tc>
        <w:tc>
          <w:tcPr>
            <w:tcW w:w="1170" w:type="dxa"/>
            <w:shd w:val="clear" w:color="auto" w:fill="auto"/>
          </w:tcPr>
          <w:p w14:paraId="358EDDC9" w14:textId="67CB3BC5" w:rsidR="0001480A" w:rsidRPr="0015308E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44DF39B1" w14:textId="7AC0F07F" w:rsidR="0001480A" w:rsidRPr="0015308E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42B514B1" w14:textId="093E4F93" w:rsidR="0001480A" w:rsidRPr="0015308E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(288,52</w:t>
            </w:r>
            <w:r w:rsidR="0043712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15308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1480A" w:rsidRPr="00247E94" w14:paraId="4475557F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59746BD3" w14:textId="348B469A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247E9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25950D2" w14:textId="180F6526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177E79F5" w14:textId="5153C629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53,82</w:t>
            </w:r>
            <w:r w:rsidR="00437124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6A197488" w14:textId="67FA24B0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128,7</w:t>
            </w:r>
            <w:r w:rsidR="00437124">
              <w:rPr>
                <w:rFonts w:ascii="Browallia New" w:hAnsi="Browallia New" w:cs="Browallia New"/>
                <w:sz w:val="22"/>
                <w:szCs w:val="22"/>
              </w:rPr>
              <w:t>69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6D987F03" w14:textId="23127E26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885A4B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153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5A4B">
              <w:rPr>
                <w:rFonts w:ascii="Browallia New" w:hAnsi="Browallia New" w:cs="Browallia New"/>
                <w:sz w:val="22"/>
                <w:szCs w:val="22"/>
              </w:rPr>
              <w:t>082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E4D8EBA" w14:textId="75F7157B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85A4B">
              <w:rPr>
                <w:rFonts w:ascii="Browallia New" w:hAnsi="Browallia New" w:cs="Browallia New"/>
                <w:sz w:val="22"/>
                <w:szCs w:val="22"/>
              </w:rPr>
              <w:t>30,686</w:t>
            </w:r>
          </w:p>
        </w:tc>
        <w:tc>
          <w:tcPr>
            <w:tcW w:w="1398" w:type="dxa"/>
            <w:shd w:val="clear" w:color="auto" w:fill="auto"/>
          </w:tcPr>
          <w:p w14:paraId="50693A21" w14:textId="5082E978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125,880</w:t>
            </w:r>
          </w:p>
        </w:tc>
        <w:tc>
          <w:tcPr>
            <w:tcW w:w="1170" w:type="dxa"/>
            <w:shd w:val="clear" w:color="auto" w:fill="auto"/>
          </w:tcPr>
          <w:p w14:paraId="6FE7E58B" w14:textId="0E6BD661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8,99</w:t>
            </w:r>
            <w:r w:rsidR="00437124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2E5DF25E" w14:textId="3CDC700A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6527D723" w14:textId="1BCB8B8E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620,23</w:t>
            </w:r>
            <w:r w:rsidR="00437124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</w:tr>
      <w:tr w:rsidR="0001480A" w:rsidRPr="00247E94" w14:paraId="3E2A2C69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645DC5AC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C753DD5" w14:textId="25FF1346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38D2193A" w14:textId="45931C67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11,070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6F1EA1DB" w14:textId="37B56932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11,354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05343BF5" w14:textId="45916B78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43,002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FECE0F9" w14:textId="76D4BF4B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20,330</w:t>
            </w:r>
          </w:p>
        </w:tc>
        <w:tc>
          <w:tcPr>
            <w:tcW w:w="1398" w:type="dxa"/>
            <w:shd w:val="clear" w:color="auto" w:fill="auto"/>
          </w:tcPr>
          <w:p w14:paraId="7D7F886B" w14:textId="5ABBA53E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10,603</w:t>
            </w:r>
          </w:p>
        </w:tc>
        <w:tc>
          <w:tcPr>
            <w:tcW w:w="1170" w:type="dxa"/>
            <w:shd w:val="clear" w:color="auto" w:fill="auto"/>
          </w:tcPr>
          <w:p w14:paraId="20A17A84" w14:textId="6BBF253F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4,271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6DE5E75A" w14:textId="1F04C70B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27E959E3" w14:textId="1554ACDE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100,630</w:t>
            </w:r>
          </w:p>
        </w:tc>
      </w:tr>
      <w:tr w:rsidR="0001480A" w:rsidRPr="00247E94" w14:paraId="21A537F4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470BDC65" w14:textId="60B90943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D12ED1A" w14:textId="6C787924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4A1ED330" w14:textId="64CC58A1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1B98C2FD" w14:textId="0E7110C0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(26)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4E7D22A0" w14:textId="229C5DAF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(462)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1A62F3D" w14:textId="63C2C46F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(7,881)</w:t>
            </w:r>
          </w:p>
        </w:tc>
        <w:tc>
          <w:tcPr>
            <w:tcW w:w="1398" w:type="dxa"/>
            <w:shd w:val="clear" w:color="auto" w:fill="auto"/>
          </w:tcPr>
          <w:p w14:paraId="4F6F0C34" w14:textId="41F6C990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(21,651)</w:t>
            </w:r>
          </w:p>
        </w:tc>
        <w:tc>
          <w:tcPr>
            <w:tcW w:w="1170" w:type="dxa"/>
            <w:shd w:val="clear" w:color="auto" w:fill="auto"/>
          </w:tcPr>
          <w:p w14:paraId="723406F2" w14:textId="339F8117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50FB6CDF" w14:textId="092818CA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588C83B2" w14:textId="624BB128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(30,020)</w:t>
            </w:r>
          </w:p>
        </w:tc>
      </w:tr>
      <w:tr w:rsidR="0001480A" w:rsidRPr="00247E94" w14:paraId="3476ACB3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7D0ABCB4" w14:textId="55C18F6F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ค่าเสื่อมราคาสำหรับส่วนที่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ตัดจ่าย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FF64AC4" w14:textId="7504F2C1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469F00F8" w14:textId="59E1C84E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5CF4F3AC" w14:textId="7D0AB8F5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(53,824)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3C34F58F" w14:textId="1F667CA1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6BD5440" w14:textId="39C7E19D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(51)</w:t>
            </w:r>
          </w:p>
        </w:tc>
        <w:tc>
          <w:tcPr>
            <w:tcW w:w="1398" w:type="dxa"/>
            <w:shd w:val="clear" w:color="auto" w:fill="auto"/>
          </w:tcPr>
          <w:p w14:paraId="38560B45" w14:textId="4427158F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(1,932)</w:t>
            </w:r>
          </w:p>
        </w:tc>
        <w:tc>
          <w:tcPr>
            <w:tcW w:w="1170" w:type="dxa"/>
            <w:shd w:val="clear" w:color="auto" w:fill="auto"/>
          </w:tcPr>
          <w:p w14:paraId="57FB1EBF" w14:textId="2A72DA67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57D76691" w14:textId="133177E3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7D86B911" w14:textId="6BD10A77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308E">
              <w:rPr>
                <w:rFonts w:ascii="Browallia New" w:hAnsi="Browallia New" w:cs="Browallia New"/>
                <w:sz w:val="22"/>
                <w:szCs w:val="22"/>
              </w:rPr>
              <w:t>(55,807)</w:t>
            </w:r>
          </w:p>
        </w:tc>
      </w:tr>
      <w:tr w:rsidR="0001480A" w:rsidRPr="00247E94" w14:paraId="44DA3879" w14:textId="77777777" w:rsidTr="00A30C8B">
        <w:trPr>
          <w:cantSplit/>
        </w:trPr>
        <w:tc>
          <w:tcPr>
            <w:tcW w:w="2880" w:type="dxa"/>
            <w:shd w:val="clear" w:color="auto" w:fill="auto"/>
          </w:tcPr>
          <w:p w14:paraId="72F694E7" w14:textId="6477E0F3" w:rsidR="0001480A" w:rsidRPr="00C960D3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จัดประเภทเป็น</w:t>
            </w:r>
            <w:r w:rsidRPr="00C7699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สินทรัพย์ที่ถือไว้เพื่อขาย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8BB5D2C" w14:textId="45CE2B48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46F2598B" w14:textId="115F45EC" w:rsidR="0001480A" w:rsidRPr="0015308E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5A620D60" w14:textId="02A7F303" w:rsidR="0001480A" w:rsidRPr="00C27677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27677">
              <w:rPr>
                <w:rFonts w:ascii="Browallia New" w:hAnsi="Browallia New" w:cs="Browallia New"/>
                <w:sz w:val="22"/>
                <w:szCs w:val="22"/>
                <w:lang w:val="en-GB"/>
              </w:rPr>
              <w:t>(39,057)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7EA7FA95" w14:textId="00226614" w:rsidR="0001480A" w:rsidRPr="00C27677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2767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0D4516C0" w14:textId="42B2B248" w:rsidR="0001480A" w:rsidRPr="00C27677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27677">
              <w:rPr>
                <w:rFonts w:ascii="Browallia New" w:hAnsi="Browallia New" w:cs="Browallia New"/>
                <w:sz w:val="22"/>
                <w:szCs w:val="22"/>
                <w:lang w:val="en-GB"/>
              </w:rPr>
              <w:t>(44,010)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E867787" w14:textId="5C6E5AA7" w:rsidR="0001480A" w:rsidRPr="00C27677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27677">
              <w:rPr>
                <w:rFonts w:ascii="Browallia New" w:hAnsi="Browallia New" w:cs="Browallia New"/>
                <w:sz w:val="22"/>
                <w:szCs w:val="22"/>
                <w:lang w:val="en-GB"/>
              </w:rPr>
              <w:t>(13,095)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A43D39" w14:textId="109894D5" w:rsidR="0001480A" w:rsidRPr="00C27677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2767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72CDA2F9" w14:textId="489272E4" w:rsidR="0001480A" w:rsidRPr="00C27677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2767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5F2209E" w14:textId="354E618E" w:rsidR="0001480A" w:rsidRPr="00C27677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27677">
              <w:rPr>
                <w:rFonts w:ascii="Browallia New" w:hAnsi="Browallia New" w:cs="Browallia New"/>
                <w:sz w:val="22"/>
                <w:szCs w:val="22"/>
                <w:lang w:val="en-GB"/>
              </w:rPr>
              <w:t>(96,162)</w:t>
            </w:r>
          </w:p>
        </w:tc>
      </w:tr>
      <w:tr w:rsidR="0001480A" w:rsidRPr="00247E94" w14:paraId="01BFB64C" w14:textId="77777777" w:rsidTr="00A30C8B">
        <w:trPr>
          <w:cantSplit/>
        </w:trPr>
        <w:tc>
          <w:tcPr>
            <w:tcW w:w="2880" w:type="dxa"/>
            <w:shd w:val="clear" w:color="auto" w:fill="auto"/>
            <w:hideMark/>
          </w:tcPr>
          <w:p w14:paraId="7A4637D0" w14:textId="3D08FC13" w:rsidR="0001480A" w:rsidRPr="00C960D3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C960D3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960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C960D3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2D81D3F" w14:textId="0F0A1D45" w:rsidR="0001480A" w:rsidRPr="0001480A" w:rsidRDefault="0001480A" w:rsidP="006E653A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48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67E6EF4C" w14:textId="1FB8BB94" w:rsidR="0001480A" w:rsidRPr="0001480A" w:rsidRDefault="0001480A" w:rsidP="006E653A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1480A">
              <w:rPr>
                <w:rFonts w:ascii="Browallia New" w:hAnsi="Browallia New" w:cs="Browallia New"/>
                <w:sz w:val="22"/>
                <w:szCs w:val="22"/>
              </w:rPr>
              <w:t>64,89</w:t>
            </w:r>
            <w:r w:rsidR="00885A4B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217728BA" w14:textId="77F61601" w:rsidR="0001480A" w:rsidRPr="0001480A" w:rsidRDefault="0001480A" w:rsidP="006E653A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480A">
              <w:rPr>
                <w:rFonts w:ascii="Browallia New" w:hAnsi="Browallia New" w:cs="Browallia New"/>
                <w:sz w:val="22"/>
                <w:szCs w:val="22"/>
              </w:rPr>
              <w:t>47,21</w:t>
            </w:r>
            <w:r w:rsidR="00885A4B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7362338B" w14:textId="3BD08FAE" w:rsidR="0001480A" w:rsidRPr="0001480A" w:rsidRDefault="0001480A" w:rsidP="006E653A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480A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885A4B">
              <w:rPr>
                <w:rFonts w:ascii="Browallia New" w:hAnsi="Browallia New" w:cs="Browallia New"/>
                <w:sz w:val="22"/>
                <w:szCs w:val="22"/>
              </w:rPr>
              <w:t>4,622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196062BF" w14:textId="62E840DE" w:rsidR="0001480A" w:rsidRPr="0001480A" w:rsidRDefault="0001480A" w:rsidP="006E653A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480A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885A4B">
              <w:rPr>
                <w:rFonts w:ascii="Browallia New" w:hAnsi="Browallia New" w:cs="Browallia New"/>
                <w:sz w:val="22"/>
                <w:szCs w:val="22"/>
              </w:rPr>
              <w:t>9,074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1B8E79F" w14:textId="759040AF" w:rsidR="0001480A" w:rsidRPr="0001480A" w:rsidRDefault="0001480A" w:rsidP="006E653A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480A">
              <w:rPr>
                <w:rFonts w:ascii="Browallia New" w:hAnsi="Browallia New" w:cs="Browallia New"/>
                <w:sz w:val="22"/>
                <w:szCs w:val="22"/>
              </w:rPr>
              <w:t>99,805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9A7502" w14:textId="04B54086" w:rsidR="0001480A" w:rsidRPr="0001480A" w:rsidRDefault="0001480A" w:rsidP="006E653A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480A">
              <w:rPr>
                <w:rFonts w:ascii="Browallia New" w:hAnsi="Browallia New" w:cs="Browallia New"/>
                <w:sz w:val="22"/>
                <w:szCs w:val="22"/>
              </w:rPr>
              <w:t>13,26</w:t>
            </w:r>
            <w:r w:rsidR="00885A4B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3987BB0C" w14:textId="564ED10A" w:rsidR="0001480A" w:rsidRPr="0001480A" w:rsidRDefault="0001480A" w:rsidP="006E653A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48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71F95BA" w14:textId="491E2809" w:rsidR="0001480A" w:rsidRPr="0001480A" w:rsidRDefault="0001480A" w:rsidP="006E653A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480A">
              <w:rPr>
                <w:rFonts w:ascii="Browallia New" w:hAnsi="Browallia New" w:cs="Browallia New"/>
                <w:sz w:val="22"/>
                <w:szCs w:val="22"/>
              </w:rPr>
              <w:t>538,87</w:t>
            </w:r>
            <w:r w:rsidR="00A83342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</w:tr>
      <w:tr w:rsidR="0001480A" w:rsidRPr="00247E94" w14:paraId="7A66C2A2" w14:textId="77777777" w:rsidTr="001C0E92">
        <w:trPr>
          <w:cantSplit/>
        </w:trPr>
        <w:tc>
          <w:tcPr>
            <w:tcW w:w="2880" w:type="dxa"/>
            <w:shd w:val="clear" w:color="auto" w:fill="auto"/>
          </w:tcPr>
          <w:p w14:paraId="63E7D8DF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077DB45" w14:textId="77777777" w:rsidR="0001480A" w:rsidRPr="00247E94" w:rsidRDefault="0001480A" w:rsidP="0001480A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99" w:type="dxa"/>
            <w:gridSpan w:val="4"/>
            <w:shd w:val="clear" w:color="auto" w:fill="auto"/>
          </w:tcPr>
          <w:p w14:paraId="2123D45D" w14:textId="77777777" w:rsidR="0001480A" w:rsidRPr="00247E94" w:rsidRDefault="0001480A" w:rsidP="0001480A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5" w:type="dxa"/>
            <w:gridSpan w:val="4"/>
            <w:shd w:val="clear" w:color="auto" w:fill="auto"/>
          </w:tcPr>
          <w:p w14:paraId="7696B5A5" w14:textId="77777777" w:rsidR="0001480A" w:rsidRPr="00247E94" w:rsidRDefault="0001480A" w:rsidP="0001480A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418" w:type="dxa"/>
            <w:gridSpan w:val="10"/>
            <w:shd w:val="clear" w:color="auto" w:fill="auto"/>
            <w:hideMark/>
          </w:tcPr>
          <w:p w14:paraId="0EC36E2F" w14:textId="77777777" w:rsidR="0001480A" w:rsidRPr="00247E94" w:rsidRDefault="0001480A" w:rsidP="0001480A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(หน่วย </w:t>
            </w: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: 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01480A" w:rsidRPr="00247E94" w14:paraId="4F849037" w14:textId="77777777" w:rsidTr="001C0E92">
        <w:trPr>
          <w:cantSplit/>
        </w:trPr>
        <w:tc>
          <w:tcPr>
            <w:tcW w:w="2880" w:type="dxa"/>
            <w:shd w:val="clear" w:color="auto" w:fill="auto"/>
          </w:tcPr>
          <w:p w14:paraId="5345BE95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2" w:type="dxa"/>
            <w:gridSpan w:val="20"/>
            <w:shd w:val="clear" w:color="auto" w:fill="auto"/>
          </w:tcPr>
          <w:p w14:paraId="35AD2C2D" w14:textId="77777777" w:rsidR="0001480A" w:rsidRPr="00247E94" w:rsidRDefault="0001480A" w:rsidP="0001480A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01480A" w:rsidRPr="00247E94" w14:paraId="0EDF41DE" w14:textId="77777777" w:rsidTr="001C0E92">
        <w:trPr>
          <w:cantSplit/>
        </w:trPr>
        <w:tc>
          <w:tcPr>
            <w:tcW w:w="2880" w:type="dxa"/>
            <w:shd w:val="clear" w:color="auto" w:fill="auto"/>
          </w:tcPr>
          <w:p w14:paraId="2B9D6DF7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1906A5B" w14:textId="77777777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2C4D05CB" w14:textId="77777777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             ส่วนปรับปรุงอาคาร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21E40355" w14:textId="77777777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ส่วนปรับปรุงพื้นที่เช่า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43608B67" w14:textId="77777777" w:rsidR="0001480A" w:rsidRPr="00247E94" w:rsidRDefault="0001480A" w:rsidP="000148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อุปกรณ์และเครื่องมือแพทย์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69D0B8BF" w14:textId="729E0C4B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เครื่องมือและ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74C586C" w14:textId="77777777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16E8E354" w14:textId="77777777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F65DAEA" w14:textId="77777777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018C3534" w14:textId="77777777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สินทรัพย์ระหว่าง</w:t>
            </w:r>
          </w:p>
          <w:p w14:paraId="7AE1B878" w14:textId="77777777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06ED6B8" w14:textId="77777777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7303146" w14:textId="77777777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01480A" w:rsidRPr="00247E94" w14:paraId="606EE4EE" w14:textId="77777777" w:rsidTr="001C0E92">
        <w:trPr>
          <w:cantSplit/>
        </w:trPr>
        <w:tc>
          <w:tcPr>
            <w:tcW w:w="2880" w:type="dxa"/>
            <w:shd w:val="clear" w:color="auto" w:fill="auto"/>
          </w:tcPr>
          <w:p w14:paraId="25EEA9CE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หัก</w:t>
            </w:r>
            <w:r w:rsidRPr="00247E9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FF51A9A" w14:textId="77777777" w:rsidR="0001480A" w:rsidRPr="00247E94" w:rsidRDefault="0001480A" w:rsidP="0001480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090A6CD3" w14:textId="77777777" w:rsidR="0001480A" w:rsidRPr="00247E94" w:rsidRDefault="0001480A" w:rsidP="0001480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6FFD9D30" w14:textId="77777777" w:rsidR="0001480A" w:rsidRPr="00247E94" w:rsidRDefault="0001480A" w:rsidP="0001480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6F841FAA" w14:textId="77777777" w:rsidR="0001480A" w:rsidRPr="00247E94" w:rsidRDefault="0001480A" w:rsidP="0001480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3ABFA5E2" w14:textId="77777777" w:rsidR="0001480A" w:rsidRPr="00247E94" w:rsidRDefault="0001480A" w:rsidP="0001480A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654BA2F2" w14:textId="77777777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B70192" w14:textId="77777777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04C407D9" w14:textId="77777777" w:rsidR="0001480A" w:rsidRPr="00247E94" w:rsidRDefault="0001480A" w:rsidP="0001480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F6DC015" w14:textId="77777777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1480A" w:rsidRPr="00247E94" w14:paraId="17EB8B59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19516FAE" w14:textId="2B652154" w:rsidR="0001480A" w:rsidRPr="00247E94" w:rsidRDefault="0001480A" w:rsidP="0001480A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247E9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4362B4B" w14:textId="3892CE31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 xml:space="preserve">        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0D27C839" w14:textId="6FE172D5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 xml:space="preserve">        -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4A38DC5E" w14:textId="7D51FD90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64,430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026ADBB1" w14:textId="45924826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 xml:space="preserve">        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87ACB19" w14:textId="0ACE185D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 xml:space="preserve">       1,949</w:t>
            </w:r>
          </w:p>
        </w:tc>
        <w:tc>
          <w:tcPr>
            <w:tcW w:w="1398" w:type="dxa"/>
            <w:shd w:val="clear" w:color="auto" w:fill="auto"/>
          </w:tcPr>
          <w:p w14:paraId="79CE67F4" w14:textId="748A3EFB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1,070</w:t>
            </w:r>
          </w:p>
        </w:tc>
        <w:tc>
          <w:tcPr>
            <w:tcW w:w="1170" w:type="dxa"/>
            <w:shd w:val="clear" w:color="auto" w:fill="auto"/>
          </w:tcPr>
          <w:p w14:paraId="7E7705BB" w14:textId="521A7EEA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 xml:space="preserve">        -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3723CE25" w14:textId="22CAA7FC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 xml:space="preserve">        -</w:t>
            </w:r>
          </w:p>
        </w:tc>
        <w:tc>
          <w:tcPr>
            <w:tcW w:w="1258" w:type="dxa"/>
            <w:shd w:val="clear" w:color="auto" w:fill="auto"/>
          </w:tcPr>
          <w:p w14:paraId="73A83AFA" w14:textId="051E27B2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67,449</w:t>
            </w:r>
          </w:p>
        </w:tc>
      </w:tr>
      <w:tr w:rsidR="0001480A" w:rsidRPr="00247E94" w14:paraId="3D8F1857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424D98FE" w14:textId="77777777" w:rsidR="0001480A" w:rsidRPr="00247E94" w:rsidRDefault="0001480A" w:rsidP="0001480A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5F322F0" w14:textId="30E9B7D2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4B9022C9" w14:textId="0949CFCE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73934B70" w14:textId="2AB8A73D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2,489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74C20065" w14:textId="28866A67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1961482" w14:textId="4ABF377E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059D95C6" w14:textId="122FDF6E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987788B" w14:textId="4DAAD92A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2D281509" w14:textId="4D7D5B83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75BBB802" w14:textId="109F3172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2,489</w:t>
            </w:r>
          </w:p>
        </w:tc>
      </w:tr>
      <w:tr w:rsidR="0001480A" w:rsidRPr="00247E94" w14:paraId="5FAA1993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3E1CAFC0" w14:textId="3839F21F" w:rsidR="0001480A" w:rsidRPr="00247E94" w:rsidRDefault="0001480A" w:rsidP="0001480A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47E94">
              <w:rPr>
                <w:rFonts w:ascii="Browallia New" w:hAnsi="Browallia New" w:cs="Browallia New" w:hint="cs"/>
                <w:sz w:val="22"/>
                <w:szCs w:val="22"/>
                <w:cs/>
              </w:rPr>
              <w:t>ลดลง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D8F3668" w14:textId="06AF7CEA" w:rsidR="0001480A" w:rsidRPr="00193CDD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2A2735EF" w14:textId="646D3C26" w:rsidR="0001480A" w:rsidRPr="00193CDD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3D4CD8EF" w14:textId="77740581" w:rsidR="0001480A" w:rsidRPr="00193CDD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(34,631)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482B0AC3" w14:textId="6C440DCE" w:rsidR="0001480A" w:rsidRPr="00193CDD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648AEAF" w14:textId="6B2E96B2" w:rsidR="0001480A" w:rsidRPr="00193CDD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(1,949)</w:t>
            </w:r>
          </w:p>
        </w:tc>
        <w:tc>
          <w:tcPr>
            <w:tcW w:w="1398" w:type="dxa"/>
            <w:shd w:val="clear" w:color="auto" w:fill="auto"/>
          </w:tcPr>
          <w:p w14:paraId="1D62533B" w14:textId="50AE0CC6" w:rsidR="0001480A" w:rsidRPr="00193CDD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(1,070)</w:t>
            </w:r>
          </w:p>
        </w:tc>
        <w:tc>
          <w:tcPr>
            <w:tcW w:w="1170" w:type="dxa"/>
            <w:shd w:val="clear" w:color="auto" w:fill="auto"/>
          </w:tcPr>
          <w:p w14:paraId="601FC83D" w14:textId="162005C2" w:rsidR="0001480A" w:rsidRPr="00193CDD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3E51A2C7" w14:textId="6A31A328" w:rsidR="0001480A" w:rsidRPr="00193CDD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5CDE853B" w14:textId="6258E9E7" w:rsidR="0001480A" w:rsidRPr="00193CDD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(37,650)</w:t>
            </w:r>
          </w:p>
        </w:tc>
      </w:tr>
      <w:tr w:rsidR="0001480A" w:rsidRPr="00247E94" w14:paraId="524D2BF1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7BAC1951" w14:textId="7155AC4E" w:rsidR="0001480A" w:rsidRPr="00247E94" w:rsidRDefault="0001480A" w:rsidP="0001480A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247E9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4543303" w14:textId="3DA624F4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7D35B3DB" w14:textId="3E75FF1D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1041DA7D" w14:textId="6686575B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32,288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49679FB0" w14:textId="7BC003A2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765F835" w14:textId="28A45644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0DEFD7DB" w14:textId="42AD4340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538B4CA" w14:textId="059B2D45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2B7C871F" w14:textId="65B897F0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63586CA7" w14:textId="0A83EB59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32,288</w:t>
            </w:r>
          </w:p>
        </w:tc>
      </w:tr>
      <w:tr w:rsidR="0001480A" w:rsidRPr="00247E94" w14:paraId="0325BA60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759B9E41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E131E6B" w14:textId="49F2F6ED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6E82E3FB" w14:textId="3C39429C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6C1BA4">
              <w:rPr>
                <w:rFonts w:ascii="Browallia New" w:hAnsi="Browallia New" w:cs="Browallia New"/>
                <w:sz w:val="22"/>
                <w:szCs w:val="22"/>
              </w:rPr>
              <w:t>4,284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2E7110CA" w14:textId="128059E0" w:rsidR="0001480A" w:rsidRPr="00193CDD" w:rsidRDefault="006C1BA4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27,137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429DF1EB" w14:textId="325749F9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056AAB9" w14:textId="5A2948BE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57E059B1" w14:textId="17A66531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4DDB703" w14:textId="341A54B8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58C2D484" w14:textId="7C85C724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455FB168" w14:textId="55DA39D2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6C1BA4">
              <w:rPr>
                <w:rFonts w:ascii="Browallia New" w:hAnsi="Browallia New" w:cs="Browallia New"/>
                <w:sz w:val="22"/>
                <w:szCs w:val="22"/>
              </w:rPr>
              <w:t>1,421</w:t>
            </w:r>
          </w:p>
        </w:tc>
      </w:tr>
      <w:tr w:rsidR="0001480A" w:rsidRPr="00247E94" w14:paraId="3B237FE6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596BB550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47E94">
              <w:rPr>
                <w:rFonts w:ascii="Browallia New" w:hAnsi="Browallia New" w:cs="Browallia New" w:hint="cs"/>
                <w:sz w:val="22"/>
                <w:szCs w:val="22"/>
                <w:cs/>
              </w:rPr>
              <w:t>ลดลง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417A000" w14:textId="0E7C49EC" w:rsidR="0001480A" w:rsidRPr="00193CDD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6961D3A0" w14:textId="39852505" w:rsidR="0001480A" w:rsidRPr="00193CDD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690080BB" w14:textId="01E76064" w:rsidR="0001480A" w:rsidRPr="00193CDD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(24,087)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53577D72" w14:textId="0281EF36" w:rsidR="0001480A" w:rsidRPr="00193CDD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E744D63" w14:textId="3C9FA2C2" w:rsidR="0001480A" w:rsidRPr="00193CDD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2EC9BA0A" w14:textId="03630D94" w:rsidR="0001480A" w:rsidRPr="00193CDD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BF2DAC4" w14:textId="1EBD02C3" w:rsidR="0001480A" w:rsidRPr="00193CDD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7EBF4F77" w14:textId="5DA0DE92" w:rsidR="0001480A" w:rsidRPr="00193CDD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0C588643" w14:textId="08ECBA48" w:rsidR="0001480A" w:rsidRPr="00193CDD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(24,087)</w:t>
            </w:r>
          </w:p>
        </w:tc>
      </w:tr>
      <w:tr w:rsidR="0001480A" w:rsidRPr="00247E94" w14:paraId="6B22FC95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5BEE5FF0" w14:textId="7F79D6F4" w:rsidR="0001480A" w:rsidRPr="00247E94" w:rsidRDefault="0001480A" w:rsidP="0001480A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247E9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</w:rPr>
              <w:t>61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2E35BAB" w14:textId="7ED86F96" w:rsidR="0001480A" w:rsidRPr="00193CDD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47409506" w14:textId="43BFA801" w:rsidR="0001480A" w:rsidRPr="00193CDD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6C1BA4">
              <w:rPr>
                <w:rFonts w:ascii="Browallia New" w:hAnsi="Browallia New" w:cs="Browallia New"/>
                <w:sz w:val="22"/>
                <w:szCs w:val="22"/>
              </w:rPr>
              <w:t>4,284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13A1E238" w14:textId="2582155F" w:rsidR="0001480A" w:rsidRPr="00193CDD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6C1BA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193CD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C1BA4">
              <w:rPr>
                <w:rFonts w:ascii="Browallia New" w:hAnsi="Browallia New" w:cs="Browallia New"/>
                <w:sz w:val="22"/>
                <w:szCs w:val="22"/>
              </w:rPr>
              <w:t>338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44704C6B" w14:textId="62A78C0C" w:rsidR="0001480A" w:rsidRPr="00193CDD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330890D" w14:textId="3A385613" w:rsidR="0001480A" w:rsidRPr="00193CDD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18068BF2" w14:textId="3DABE78E" w:rsidR="0001480A" w:rsidRPr="00193CDD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E337CAF" w14:textId="3670BD52" w:rsidR="0001480A" w:rsidRPr="00193CDD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28432123" w14:textId="2BCB0B0F" w:rsidR="0001480A" w:rsidRPr="00193CDD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325B1435" w14:textId="03430A7B" w:rsidR="0001480A" w:rsidRPr="00193CDD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6C1BA4">
              <w:rPr>
                <w:rFonts w:ascii="Browallia New" w:hAnsi="Browallia New" w:cs="Browallia New"/>
                <w:sz w:val="22"/>
                <w:szCs w:val="22"/>
              </w:rPr>
              <w:t>9,622</w:t>
            </w:r>
          </w:p>
        </w:tc>
      </w:tr>
      <w:tr w:rsidR="0001480A" w:rsidRPr="00247E94" w14:paraId="7D7DE0ED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3840DD56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B77F3CD" w14:textId="77777777" w:rsidR="0001480A" w:rsidRPr="00193CDD" w:rsidRDefault="0001480A" w:rsidP="0001480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33D0C4DB" w14:textId="77777777" w:rsidR="0001480A" w:rsidRPr="00193CDD" w:rsidRDefault="0001480A" w:rsidP="0001480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6B1CE70A" w14:textId="77777777" w:rsidR="0001480A" w:rsidRPr="00193CDD" w:rsidRDefault="0001480A" w:rsidP="0001480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4ED85089" w14:textId="77777777" w:rsidR="0001480A" w:rsidRPr="00193CDD" w:rsidRDefault="0001480A" w:rsidP="0001480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5B9672CE" w14:textId="77777777" w:rsidR="0001480A" w:rsidRPr="00193CDD" w:rsidRDefault="0001480A" w:rsidP="0001480A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35BF3D47" w14:textId="77777777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49E8A9D" w14:textId="77777777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513856E4" w14:textId="77777777" w:rsidR="0001480A" w:rsidRPr="00193CDD" w:rsidRDefault="0001480A" w:rsidP="0001480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shd w:val="clear" w:color="auto" w:fill="auto"/>
          </w:tcPr>
          <w:p w14:paraId="796A48F5" w14:textId="77777777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1480A" w:rsidRPr="00247E94" w14:paraId="374E41CC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612AE319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E9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55731CA" w14:textId="77777777" w:rsidR="0001480A" w:rsidRPr="00193CDD" w:rsidRDefault="0001480A" w:rsidP="0001480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3D1DE7F4" w14:textId="77777777" w:rsidR="0001480A" w:rsidRPr="00193CDD" w:rsidRDefault="0001480A" w:rsidP="0001480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3F583FC0" w14:textId="77777777" w:rsidR="0001480A" w:rsidRPr="00193CDD" w:rsidRDefault="0001480A" w:rsidP="0001480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379286DC" w14:textId="77777777" w:rsidR="0001480A" w:rsidRPr="00193CDD" w:rsidRDefault="0001480A" w:rsidP="0001480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0B4C8529" w14:textId="77777777" w:rsidR="0001480A" w:rsidRPr="00193CDD" w:rsidRDefault="0001480A" w:rsidP="0001480A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119D2434" w14:textId="77777777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4829C1B" w14:textId="77777777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31ABA102" w14:textId="77777777" w:rsidR="0001480A" w:rsidRPr="00193CDD" w:rsidRDefault="0001480A" w:rsidP="0001480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shd w:val="clear" w:color="auto" w:fill="auto"/>
          </w:tcPr>
          <w:p w14:paraId="204CA478" w14:textId="77777777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1480A" w:rsidRPr="00565066" w14:paraId="4AF0D7C6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503EFD69" w14:textId="58069B26" w:rsidR="0001480A" w:rsidRPr="00247E94" w:rsidRDefault="0001480A" w:rsidP="0001480A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247E9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B8C77DE" w14:textId="6762E7CF" w:rsidR="0001480A" w:rsidRPr="00193CDD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83,200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76DF4780" w14:textId="6584423C" w:rsidR="0001480A" w:rsidRPr="00193CDD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132,77</w:t>
            </w:r>
            <w:r w:rsidR="006C1BA4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6EC7011E" w14:textId="1BB164BB" w:rsidR="0001480A" w:rsidRPr="00193CDD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76,99</w:t>
            </w:r>
            <w:r w:rsidR="006C1BA4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6382D368" w14:textId="05F60665" w:rsidR="0001480A" w:rsidRPr="00193CDD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135,119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CF53232" w14:textId="774AE2F1" w:rsidR="0001480A" w:rsidRPr="00193CDD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6C1BA4">
              <w:rPr>
                <w:rFonts w:ascii="Browallia New" w:hAnsi="Browallia New" w:cs="Browallia New"/>
                <w:sz w:val="22"/>
                <w:szCs w:val="22"/>
              </w:rPr>
              <w:t>7,601</w:t>
            </w:r>
          </w:p>
        </w:tc>
        <w:tc>
          <w:tcPr>
            <w:tcW w:w="1398" w:type="dxa"/>
            <w:shd w:val="clear" w:color="auto" w:fill="auto"/>
          </w:tcPr>
          <w:p w14:paraId="559373D7" w14:textId="155423D4" w:rsidR="0001480A" w:rsidRPr="00193CDD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20,18</w:t>
            </w:r>
            <w:r w:rsidR="001176B1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14CFEA7B" w14:textId="4C3FBBA8" w:rsidR="0001480A" w:rsidRPr="00193CDD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18,225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07632F54" w14:textId="0D85377B" w:rsidR="0001480A" w:rsidRPr="00193CDD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258" w:type="dxa"/>
            <w:shd w:val="clear" w:color="auto" w:fill="auto"/>
          </w:tcPr>
          <w:p w14:paraId="031B574D" w14:textId="13AA4AB1" w:rsidR="0001480A" w:rsidRPr="00193CDD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524,105</w:t>
            </w:r>
          </w:p>
        </w:tc>
      </w:tr>
      <w:tr w:rsidR="0001480A" w:rsidRPr="00565066" w14:paraId="35958F11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1492A69E" w14:textId="6AB7EE83" w:rsidR="0001480A" w:rsidRPr="00247E94" w:rsidRDefault="0001480A" w:rsidP="0001480A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90EC427" w14:textId="2B83E3F7" w:rsidR="0001480A" w:rsidRPr="00193CDD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166,000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2687F452" w14:textId="6B9DC599" w:rsidR="0001480A" w:rsidRPr="00193CDD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6C1BA4">
              <w:rPr>
                <w:rFonts w:ascii="Browallia New" w:hAnsi="Browallia New" w:cs="Browallia New"/>
                <w:sz w:val="22"/>
                <w:szCs w:val="22"/>
              </w:rPr>
              <w:t>7,421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48B4B3B2" w14:textId="15BD81A9" w:rsidR="0001480A" w:rsidRPr="00193CDD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C1BA4">
              <w:rPr>
                <w:rFonts w:ascii="Browallia New" w:hAnsi="Browallia New" w:cs="Browallia New"/>
                <w:sz w:val="22"/>
                <w:szCs w:val="22"/>
              </w:rPr>
              <w:t>2,429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575E9F8F" w14:textId="19542445" w:rsidR="0001480A" w:rsidRPr="00193CDD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6C1BA4">
              <w:rPr>
                <w:rFonts w:ascii="Browallia New" w:hAnsi="Browallia New" w:cs="Browallia New"/>
                <w:sz w:val="22"/>
                <w:szCs w:val="22"/>
              </w:rPr>
              <w:t>7,935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41C205E" w14:textId="50858899" w:rsidR="0001480A" w:rsidRPr="00193CDD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C1BA4">
              <w:rPr>
                <w:rFonts w:ascii="Browallia New" w:hAnsi="Browallia New" w:cs="Browallia New"/>
                <w:sz w:val="22"/>
                <w:szCs w:val="22"/>
              </w:rPr>
              <w:t>2,631</w:t>
            </w:r>
          </w:p>
        </w:tc>
        <w:tc>
          <w:tcPr>
            <w:tcW w:w="1398" w:type="dxa"/>
            <w:shd w:val="clear" w:color="auto" w:fill="auto"/>
          </w:tcPr>
          <w:p w14:paraId="261293D0" w14:textId="319604EB" w:rsidR="0001480A" w:rsidRPr="00193CDD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9,367</w:t>
            </w:r>
          </w:p>
        </w:tc>
        <w:tc>
          <w:tcPr>
            <w:tcW w:w="1170" w:type="dxa"/>
            <w:shd w:val="clear" w:color="auto" w:fill="auto"/>
          </w:tcPr>
          <w:p w14:paraId="31BD47FD" w14:textId="463663AC" w:rsidR="0001480A" w:rsidRPr="00193CDD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22,656</w:t>
            </w:r>
          </w:p>
        </w:tc>
        <w:tc>
          <w:tcPr>
            <w:tcW w:w="1258" w:type="dxa"/>
            <w:gridSpan w:val="3"/>
            <w:shd w:val="clear" w:color="auto" w:fill="auto"/>
          </w:tcPr>
          <w:p w14:paraId="457F7BF1" w14:textId="5AC2C4C5" w:rsidR="0001480A" w:rsidRPr="00193CDD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258" w:type="dxa"/>
            <w:shd w:val="clear" w:color="auto" w:fill="auto"/>
          </w:tcPr>
          <w:p w14:paraId="46C2ADE2" w14:textId="26ED237C" w:rsidR="0001480A" w:rsidRPr="00193CDD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="006C1BA4">
              <w:rPr>
                <w:rFonts w:ascii="Browallia New" w:hAnsi="Browallia New" w:cs="Browallia New"/>
                <w:sz w:val="22"/>
                <w:szCs w:val="22"/>
              </w:rPr>
              <w:t>8,450</w:t>
            </w:r>
          </w:p>
        </w:tc>
      </w:tr>
      <w:tr w:rsidR="0001480A" w:rsidRPr="00247E94" w14:paraId="3ABA6840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459E6275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833EFD4" w14:textId="77777777" w:rsidR="0001480A" w:rsidRPr="00193CDD" w:rsidRDefault="0001480A" w:rsidP="0001480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2B84833D" w14:textId="77777777" w:rsidR="0001480A" w:rsidRPr="00193CDD" w:rsidRDefault="0001480A" w:rsidP="0001480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15AB923B" w14:textId="77777777" w:rsidR="0001480A" w:rsidRPr="00193CDD" w:rsidRDefault="0001480A" w:rsidP="0001480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72159774" w14:textId="77777777" w:rsidR="0001480A" w:rsidRPr="00193CDD" w:rsidRDefault="0001480A" w:rsidP="0001480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41603BEB" w14:textId="77777777" w:rsidR="0001480A" w:rsidRPr="00193CDD" w:rsidRDefault="0001480A" w:rsidP="0001480A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23E78D1A" w14:textId="77777777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51CD30D" w14:textId="77777777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3DD93A77" w14:textId="77777777" w:rsidR="0001480A" w:rsidRPr="00193CDD" w:rsidRDefault="0001480A" w:rsidP="0001480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shd w:val="clear" w:color="auto" w:fill="auto"/>
          </w:tcPr>
          <w:p w14:paraId="51A4CF88" w14:textId="77777777" w:rsidR="0001480A" w:rsidRPr="00193CDD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1480A" w:rsidRPr="00247E94" w14:paraId="709E84F7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1C3E42E8" w14:textId="2A48D21C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247E9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170" w:type="dxa"/>
            <w:gridSpan w:val="2"/>
            <w:tcBorders>
              <w:left w:val="nil"/>
            </w:tcBorders>
            <w:shd w:val="clear" w:color="auto" w:fill="auto"/>
          </w:tcPr>
          <w:p w14:paraId="1B998817" w14:textId="77777777" w:rsidR="0001480A" w:rsidRPr="00193CDD" w:rsidRDefault="0001480A" w:rsidP="0001480A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6C068A9B" w14:textId="77777777" w:rsidR="0001480A" w:rsidRPr="00193CDD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52005B9C" w14:textId="77777777" w:rsidR="0001480A" w:rsidRPr="00193CDD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72C760E3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65DCCFE9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632109C4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0580822B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2E0E568E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</w:tcPr>
          <w:p w14:paraId="771B627E" w14:textId="77777777" w:rsidR="0001480A" w:rsidRPr="00193CDD" w:rsidRDefault="0001480A" w:rsidP="0001480A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1480A" w:rsidRPr="00247E94" w14:paraId="32DC59EE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0C5FE80D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655F8FD" w14:textId="77777777" w:rsidR="0001480A" w:rsidRPr="00193CDD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3B3DD994" w14:textId="77777777" w:rsidR="0001480A" w:rsidRPr="00193CDD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4ED0CA2C" w14:textId="77777777" w:rsidR="0001480A" w:rsidRPr="00193CDD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3AE8D7CC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11AB7079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790690BE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0BEBD179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70CFB997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</w:tcPr>
          <w:p w14:paraId="6C0FBD41" w14:textId="7E575D2E" w:rsidR="0001480A" w:rsidRPr="00193CDD" w:rsidRDefault="0001480A" w:rsidP="0001480A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192,835</w:t>
            </w:r>
          </w:p>
        </w:tc>
      </w:tr>
      <w:tr w:rsidR="0001480A" w:rsidRPr="00247E94" w14:paraId="7431D924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4A72C7EB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108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06C4EA6" w14:textId="77777777" w:rsidR="0001480A" w:rsidRPr="00193CDD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46120CB2" w14:textId="77777777" w:rsidR="0001480A" w:rsidRPr="00193CDD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3D7DF310" w14:textId="77777777" w:rsidR="0001480A" w:rsidRPr="00193CDD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23E283F5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43ED0AFF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77CBACEE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5BB60D90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723324C0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</w:tcPr>
          <w:p w14:paraId="2F15D8FB" w14:textId="7ACD7864" w:rsidR="0001480A" w:rsidRPr="00193CDD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18,470</w:t>
            </w:r>
          </w:p>
        </w:tc>
      </w:tr>
      <w:tr w:rsidR="0001480A" w:rsidRPr="00247E94" w14:paraId="51A94987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3764309E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9A9DEAA" w14:textId="77777777" w:rsidR="0001480A" w:rsidRPr="00193CDD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24CFDB41" w14:textId="77777777" w:rsidR="0001480A" w:rsidRPr="00193CDD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551B08A1" w14:textId="77777777" w:rsidR="0001480A" w:rsidRPr="00193CDD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0926F54A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369CC178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36B6EB2A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22688A8B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1F97B9A2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</w:tcPr>
          <w:p w14:paraId="1AB94C1A" w14:textId="3D0CE047" w:rsidR="0001480A" w:rsidRPr="00193CDD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211,305</w:t>
            </w:r>
          </w:p>
        </w:tc>
      </w:tr>
      <w:tr w:rsidR="0001480A" w:rsidRPr="00247E94" w14:paraId="29B904A2" w14:textId="77777777" w:rsidTr="00E17BDC">
        <w:trPr>
          <w:cantSplit/>
        </w:trPr>
        <w:tc>
          <w:tcPr>
            <w:tcW w:w="2880" w:type="dxa"/>
            <w:shd w:val="clear" w:color="auto" w:fill="auto"/>
          </w:tcPr>
          <w:p w14:paraId="66768FD7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D79161A" w14:textId="77777777" w:rsidR="0001480A" w:rsidRPr="00193CDD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5951CBF8" w14:textId="77777777" w:rsidR="0001480A" w:rsidRPr="00193CDD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320AD1EB" w14:textId="77777777" w:rsidR="0001480A" w:rsidRPr="00193CDD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642402A1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5485C7A8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2B496AD3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3A93DE9E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55D0358E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</w:tcPr>
          <w:p w14:paraId="2FA3607A" w14:textId="77777777" w:rsidR="0001480A" w:rsidRPr="00193CDD" w:rsidRDefault="0001480A" w:rsidP="0001480A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1480A" w:rsidRPr="00247E94" w14:paraId="028FD067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39F38C4D" w14:textId="15DA2055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247E9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61</w:t>
            </w:r>
          </w:p>
        </w:tc>
        <w:tc>
          <w:tcPr>
            <w:tcW w:w="1170" w:type="dxa"/>
            <w:gridSpan w:val="2"/>
            <w:tcBorders>
              <w:left w:val="nil"/>
            </w:tcBorders>
            <w:shd w:val="clear" w:color="auto" w:fill="auto"/>
          </w:tcPr>
          <w:p w14:paraId="4F5A2A75" w14:textId="77777777" w:rsidR="0001480A" w:rsidRPr="00193CDD" w:rsidRDefault="0001480A" w:rsidP="0001480A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511BA517" w14:textId="77777777" w:rsidR="0001480A" w:rsidRPr="00193CDD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2C995459" w14:textId="77777777" w:rsidR="0001480A" w:rsidRPr="00193CDD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1145B0E1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399F5359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2072578A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5D951662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3B8891DB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</w:tcPr>
          <w:p w14:paraId="015059C0" w14:textId="77777777" w:rsidR="0001480A" w:rsidRPr="00193CDD" w:rsidRDefault="0001480A" w:rsidP="0001480A">
            <w:pPr>
              <w:spacing w:line="240" w:lineRule="auto"/>
              <w:ind w:right="-4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1480A" w:rsidRPr="00247E94" w14:paraId="37977761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623AB4FE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13E54BF" w14:textId="77777777" w:rsidR="0001480A" w:rsidRPr="00193CDD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4F45CDCC" w14:textId="77777777" w:rsidR="0001480A" w:rsidRPr="00193CDD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43F4DD9B" w14:textId="77777777" w:rsidR="0001480A" w:rsidRPr="00193CDD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23E66817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5933F998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39FB21BF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724A7AF2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2E5B7899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</w:tcPr>
          <w:p w14:paraId="062E419A" w14:textId="019D2BAC" w:rsidR="0001480A" w:rsidRPr="00193CDD" w:rsidRDefault="0001480A" w:rsidP="0001480A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81,728</w:t>
            </w:r>
          </w:p>
        </w:tc>
      </w:tr>
      <w:tr w:rsidR="0001480A" w:rsidRPr="00247E94" w14:paraId="73E6886E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48CB9430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500C802" w14:textId="77777777" w:rsidR="0001480A" w:rsidRPr="00193CDD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4A05D502" w14:textId="77777777" w:rsidR="0001480A" w:rsidRPr="00193CDD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5CC99739" w14:textId="77777777" w:rsidR="0001480A" w:rsidRPr="00193CDD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3CBB5C52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7AD17DDE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51D6A3CF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32572746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548A718F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</w:tcPr>
          <w:p w14:paraId="5E335F94" w14:textId="113D7F97" w:rsidR="0001480A" w:rsidRPr="00193CDD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18,90</w:t>
            </w:r>
            <w:r w:rsidR="00AB3A46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</w:tr>
      <w:tr w:rsidR="0001480A" w:rsidRPr="00D36179" w14:paraId="05A7FFA5" w14:textId="77777777" w:rsidTr="00E17BDC">
        <w:trPr>
          <w:cantSplit/>
        </w:trPr>
        <w:tc>
          <w:tcPr>
            <w:tcW w:w="2880" w:type="dxa"/>
            <w:shd w:val="clear" w:color="auto" w:fill="auto"/>
            <w:hideMark/>
          </w:tcPr>
          <w:p w14:paraId="6E0CD1BA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CD6D0D1" w14:textId="77777777" w:rsidR="0001480A" w:rsidRPr="00193CDD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5815D2B1" w14:textId="77777777" w:rsidR="0001480A" w:rsidRPr="00193CDD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5840B860" w14:textId="77777777" w:rsidR="0001480A" w:rsidRPr="00193CDD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45EE202E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5B554E5D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72AC34D3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53738A32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128990A2" w14:textId="77777777" w:rsidR="0001480A" w:rsidRPr="00193CDD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</w:tcPr>
          <w:p w14:paraId="427E62FB" w14:textId="0BF1E5F1" w:rsidR="0001480A" w:rsidRPr="00193CDD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93CDD">
              <w:rPr>
                <w:rFonts w:ascii="Browallia New" w:hAnsi="Browallia New" w:cs="Browallia New"/>
                <w:sz w:val="22"/>
                <w:szCs w:val="22"/>
              </w:rPr>
              <w:t>100,6</w:t>
            </w:r>
            <w:r w:rsidR="00AB3A46"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</w:tr>
      <w:tr w:rsidR="0001480A" w:rsidRPr="00D36179" w14:paraId="3867FC73" w14:textId="77777777" w:rsidTr="001C0E92">
        <w:trPr>
          <w:cantSplit/>
        </w:trPr>
        <w:tc>
          <w:tcPr>
            <w:tcW w:w="2880" w:type="dxa"/>
            <w:shd w:val="clear" w:color="auto" w:fill="auto"/>
          </w:tcPr>
          <w:p w14:paraId="75CF08E8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295B1BB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63D019BD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41785A73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4132D21B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55B337F7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5776D69F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05146E14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7BCFA059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747612D" w14:textId="77777777" w:rsidR="0001480A" w:rsidRPr="00247E94" w:rsidRDefault="0001480A" w:rsidP="0001480A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1480A" w:rsidRPr="00D36179" w14:paraId="7FB142DF" w14:textId="77777777" w:rsidTr="001C0E92">
        <w:trPr>
          <w:cantSplit/>
        </w:trPr>
        <w:tc>
          <w:tcPr>
            <w:tcW w:w="2880" w:type="dxa"/>
            <w:shd w:val="clear" w:color="auto" w:fill="auto"/>
          </w:tcPr>
          <w:p w14:paraId="6CE619ED" w14:textId="77777777" w:rsidR="0001480A" w:rsidRDefault="0001480A" w:rsidP="0001480A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60D608D" w14:textId="77777777" w:rsidR="0001480A" w:rsidRDefault="0001480A" w:rsidP="0001480A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CD083F5" w14:textId="527D9015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6632A04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354FB764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4E3B4C4C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53EAD8B3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738823BD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48D00C43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707330E4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0E2790C5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EE98573" w14:textId="77777777" w:rsidR="0001480A" w:rsidRPr="00247E94" w:rsidRDefault="0001480A" w:rsidP="0001480A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1480A" w:rsidRPr="00D36179" w14:paraId="0AD2B249" w14:textId="77777777" w:rsidTr="001C0E92">
        <w:trPr>
          <w:cantSplit/>
        </w:trPr>
        <w:tc>
          <w:tcPr>
            <w:tcW w:w="2880" w:type="dxa"/>
            <w:shd w:val="clear" w:color="auto" w:fill="auto"/>
          </w:tcPr>
          <w:p w14:paraId="64EC7E37" w14:textId="77777777" w:rsidR="0001480A" w:rsidRDefault="0001480A" w:rsidP="0001480A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FB2EE01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6E61827D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2DD7E55B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4E8695EC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1C324B9D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508B8772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13D81036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62F29B64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04038E0" w14:textId="77777777" w:rsidR="0001480A" w:rsidRPr="00247E94" w:rsidRDefault="0001480A" w:rsidP="0001480A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1480A" w:rsidRPr="00D36179" w14:paraId="68A2F617" w14:textId="77777777" w:rsidTr="001C0E92">
        <w:trPr>
          <w:cantSplit/>
        </w:trPr>
        <w:tc>
          <w:tcPr>
            <w:tcW w:w="2880" w:type="dxa"/>
            <w:shd w:val="clear" w:color="auto" w:fill="auto"/>
          </w:tcPr>
          <w:p w14:paraId="24977227" w14:textId="77777777" w:rsidR="0001480A" w:rsidRDefault="0001480A" w:rsidP="0001480A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1031902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4EE34F92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017078D2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52D7CF87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3C415393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312FF210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17662A7B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45785BEB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56B18CB" w14:textId="77777777" w:rsidR="0001480A" w:rsidRPr="00247E94" w:rsidRDefault="0001480A" w:rsidP="0001480A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1480A" w:rsidRPr="00247E94" w14:paraId="45FFF242" w14:textId="77777777" w:rsidTr="001C0E92">
        <w:tc>
          <w:tcPr>
            <w:tcW w:w="2880" w:type="dxa"/>
          </w:tcPr>
          <w:p w14:paraId="79AAED3B" w14:textId="77777777" w:rsidR="0001480A" w:rsidRPr="00D36179" w:rsidRDefault="0001480A" w:rsidP="0001480A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lang w:val="en-GB"/>
              </w:rPr>
            </w:pPr>
          </w:p>
        </w:tc>
        <w:tc>
          <w:tcPr>
            <w:tcW w:w="250" w:type="dxa"/>
          </w:tcPr>
          <w:p w14:paraId="2D5BF356" w14:textId="77777777" w:rsidR="0001480A" w:rsidRPr="00D36179" w:rsidRDefault="0001480A" w:rsidP="0001480A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19" w:type="dxa"/>
            <w:gridSpan w:val="2"/>
          </w:tcPr>
          <w:p w14:paraId="3B92EA4E" w14:textId="77777777" w:rsidR="0001480A" w:rsidRPr="00D36179" w:rsidRDefault="0001480A" w:rsidP="0001480A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86" w:type="dxa"/>
            <w:gridSpan w:val="4"/>
          </w:tcPr>
          <w:p w14:paraId="0E3397CB" w14:textId="77777777" w:rsidR="0001480A" w:rsidRPr="00D36179" w:rsidRDefault="0001480A" w:rsidP="0001480A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587" w:type="dxa"/>
            <w:gridSpan w:val="13"/>
            <w:hideMark/>
          </w:tcPr>
          <w:p w14:paraId="6C52F7F9" w14:textId="77777777" w:rsidR="0001480A" w:rsidRPr="00247E94" w:rsidRDefault="0001480A" w:rsidP="0001480A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(หน่วย </w:t>
            </w: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: 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01480A" w:rsidRPr="00247E94" w14:paraId="67864929" w14:textId="77777777" w:rsidTr="001C0E92">
        <w:tc>
          <w:tcPr>
            <w:tcW w:w="2880" w:type="dxa"/>
          </w:tcPr>
          <w:p w14:paraId="06FDAFE9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2" w:type="dxa"/>
            <w:gridSpan w:val="20"/>
          </w:tcPr>
          <w:p w14:paraId="4D5240A1" w14:textId="77777777" w:rsidR="0001480A" w:rsidRPr="00247E94" w:rsidRDefault="0001480A" w:rsidP="0001480A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เฉพาะของบริษัท</w:t>
            </w:r>
          </w:p>
        </w:tc>
      </w:tr>
      <w:tr w:rsidR="0001480A" w:rsidRPr="00247E94" w14:paraId="303119E1" w14:textId="77777777" w:rsidTr="001C0E92">
        <w:tc>
          <w:tcPr>
            <w:tcW w:w="2880" w:type="dxa"/>
          </w:tcPr>
          <w:p w14:paraId="25B1A095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A6A432E" w14:textId="77777777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381" w:type="dxa"/>
            <w:gridSpan w:val="2"/>
            <w:vAlign w:val="bottom"/>
          </w:tcPr>
          <w:p w14:paraId="49A00763" w14:textId="77777777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             ส่วนปรับปรุงอาคาร</w:t>
            </w:r>
          </w:p>
        </w:tc>
        <w:tc>
          <w:tcPr>
            <w:tcW w:w="1170" w:type="dxa"/>
            <w:gridSpan w:val="4"/>
            <w:vAlign w:val="bottom"/>
          </w:tcPr>
          <w:p w14:paraId="1B484C57" w14:textId="77777777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ส่วนปรับปรุงพื้นที่เช่า</w:t>
            </w:r>
          </w:p>
        </w:tc>
        <w:tc>
          <w:tcPr>
            <w:tcW w:w="1170" w:type="dxa"/>
            <w:gridSpan w:val="3"/>
            <w:vAlign w:val="bottom"/>
          </w:tcPr>
          <w:p w14:paraId="3FA5643F" w14:textId="77777777" w:rsidR="0001480A" w:rsidRPr="00247E94" w:rsidRDefault="0001480A" w:rsidP="000148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อุปกรณ์และเครื่องมือแพทย์</w:t>
            </w:r>
          </w:p>
        </w:tc>
        <w:tc>
          <w:tcPr>
            <w:tcW w:w="1345" w:type="dxa"/>
            <w:gridSpan w:val="2"/>
            <w:vAlign w:val="bottom"/>
          </w:tcPr>
          <w:p w14:paraId="47039908" w14:textId="59B6229A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เครื่องมือและ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420" w:type="dxa"/>
            <w:gridSpan w:val="2"/>
            <w:vAlign w:val="bottom"/>
          </w:tcPr>
          <w:p w14:paraId="7012A111" w14:textId="77777777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  <w:vAlign w:val="bottom"/>
          </w:tcPr>
          <w:p w14:paraId="15BA0F3A" w14:textId="77777777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DE6D5E6" w14:textId="77777777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gridSpan w:val="2"/>
            <w:vAlign w:val="bottom"/>
          </w:tcPr>
          <w:p w14:paraId="3BA8AA61" w14:textId="77777777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346" w:type="dxa"/>
            <w:gridSpan w:val="2"/>
            <w:vAlign w:val="bottom"/>
          </w:tcPr>
          <w:p w14:paraId="509D0C33" w14:textId="77777777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3E9ECE0" w14:textId="77777777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01480A" w:rsidRPr="00247E94" w14:paraId="2CD2B93C" w14:textId="77777777" w:rsidTr="001C0E92">
        <w:trPr>
          <w:cantSplit/>
        </w:trPr>
        <w:tc>
          <w:tcPr>
            <w:tcW w:w="2880" w:type="dxa"/>
            <w:hideMark/>
          </w:tcPr>
          <w:p w14:paraId="66BA91AC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70" w:type="dxa"/>
            <w:gridSpan w:val="2"/>
          </w:tcPr>
          <w:p w14:paraId="1E735186" w14:textId="77777777" w:rsidR="0001480A" w:rsidRPr="00247E94" w:rsidRDefault="0001480A" w:rsidP="0001480A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1" w:type="dxa"/>
            <w:gridSpan w:val="2"/>
          </w:tcPr>
          <w:p w14:paraId="490B3395" w14:textId="77777777" w:rsidR="0001480A" w:rsidRPr="00247E94" w:rsidRDefault="0001480A" w:rsidP="0001480A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4"/>
          </w:tcPr>
          <w:p w14:paraId="4DC6B3EB" w14:textId="77777777" w:rsidR="0001480A" w:rsidRPr="00247E94" w:rsidRDefault="0001480A" w:rsidP="0001480A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5AF12193" w14:textId="77777777" w:rsidR="0001480A" w:rsidRPr="00247E94" w:rsidRDefault="0001480A" w:rsidP="0001480A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5" w:type="dxa"/>
            <w:gridSpan w:val="2"/>
          </w:tcPr>
          <w:p w14:paraId="6FA1F11F" w14:textId="77777777" w:rsidR="0001480A" w:rsidRPr="00247E94" w:rsidRDefault="0001480A" w:rsidP="0001480A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20" w:type="dxa"/>
            <w:gridSpan w:val="2"/>
          </w:tcPr>
          <w:p w14:paraId="32AC219B" w14:textId="77777777" w:rsidR="0001480A" w:rsidRPr="00247E94" w:rsidRDefault="0001480A" w:rsidP="0001480A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0920E27" w14:textId="77777777" w:rsidR="0001480A" w:rsidRPr="00247E94" w:rsidRDefault="0001480A" w:rsidP="0001480A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4E35B5A6" w14:textId="77777777" w:rsidR="0001480A" w:rsidRPr="00247E94" w:rsidRDefault="0001480A" w:rsidP="0001480A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6" w:type="dxa"/>
            <w:gridSpan w:val="2"/>
          </w:tcPr>
          <w:p w14:paraId="7D868614" w14:textId="77777777" w:rsidR="0001480A" w:rsidRPr="00247E94" w:rsidRDefault="0001480A" w:rsidP="0001480A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1480A" w:rsidRPr="00247E94" w14:paraId="75F9AD5D" w14:textId="77777777" w:rsidTr="001C0E92">
        <w:trPr>
          <w:cantSplit/>
        </w:trPr>
        <w:tc>
          <w:tcPr>
            <w:tcW w:w="2880" w:type="dxa"/>
            <w:hideMark/>
          </w:tcPr>
          <w:p w14:paraId="2B18F1F7" w14:textId="66FAC15F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247E9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1170" w:type="dxa"/>
            <w:gridSpan w:val="2"/>
            <w:vAlign w:val="bottom"/>
          </w:tcPr>
          <w:p w14:paraId="770748EC" w14:textId="22D64799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488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381" w:type="dxa"/>
            <w:gridSpan w:val="2"/>
            <w:vAlign w:val="bottom"/>
          </w:tcPr>
          <w:p w14:paraId="6D858EC7" w14:textId="11858217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488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170" w:type="dxa"/>
            <w:gridSpan w:val="4"/>
            <w:vAlign w:val="bottom"/>
          </w:tcPr>
          <w:p w14:paraId="37C34AAD" w14:textId="49DC6719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488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170" w:type="dxa"/>
            <w:gridSpan w:val="3"/>
          </w:tcPr>
          <w:p w14:paraId="5A14955B" w14:textId="276C1382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177,975</w:t>
            </w:r>
          </w:p>
        </w:tc>
        <w:tc>
          <w:tcPr>
            <w:tcW w:w="1345" w:type="dxa"/>
            <w:gridSpan w:val="2"/>
            <w:vAlign w:val="bottom"/>
          </w:tcPr>
          <w:p w14:paraId="62B29AF9" w14:textId="78352B81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1,620</w:t>
            </w:r>
          </w:p>
        </w:tc>
        <w:tc>
          <w:tcPr>
            <w:tcW w:w="1420" w:type="dxa"/>
            <w:gridSpan w:val="2"/>
            <w:vAlign w:val="bottom"/>
          </w:tcPr>
          <w:p w14:paraId="78F03744" w14:textId="2AD2E66E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2,906</w:t>
            </w:r>
          </w:p>
        </w:tc>
        <w:tc>
          <w:tcPr>
            <w:tcW w:w="1170" w:type="dxa"/>
          </w:tcPr>
          <w:p w14:paraId="328532BA" w14:textId="77DED975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23,103</w:t>
            </w:r>
          </w:p>
        </w:tc>
        <w:tc>
          <w:tcPr>
            <w:tcW w:w="1170" w:type="dxa"/>
            <w:gridSpan w:val="2"/>
            <w:vAlign w:val="bottom"/>
          </w:tcPr>
          <w:p w14:paraId="3AF7C956" w14:textId="3B4952FE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488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346" w:type="dxa"/>
            <w:gridSpan w:val="2"/>
            <w:vAlign w:val="bottom"/>
          </w:tcPr>
          <w:p w14:paraId="4EF3B1D2" w14:textId="0701ACEC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205,604</w:t>
            </w:r>
          </w:p>
        </w:tc>
      </w:tr>
      <w:tr w:rsidR="0001480A" w:rsidRPr="00247E94" w14:paraId="46EF6A3F" w14:textId="77777777" w:rsidTr="001C0E92">
        <w:trPr>
          <w:cantSplit/>
        </w:trPr>
        <w:tc>
          <w:tcPr>
            <w:tcW w:w="2880" w:type="dxa"/>
            <w:hideMark/>
          </w:tcPr>
          <w:p w14:paraId="067CAE18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170" w:type="dxa"/>
            <w:gridSpan w:val="2"/>
            <w:vAlign w:val="bottom"/>
          </w:tcPr>
          <w:p w14:paraId="782F7202" w14:textId="66539A9F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1" w:type="dxa"/>
            <w:gridSpan w:val="2"/>
            <w:vAlign w:val="bottom"/>
          </w:tcPr>
          <w:p w14:paraId="4F35A5C5" w14:textId="305FAB24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4"/>
            <w:vAlign w:val="bottom"/>
          </w:tcPr>
          <w:p w14:paraId="582557E6" w14:textId="613554B3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2BA9EA86" w14:textId="55FF41F3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12,369</w:t>
            </w:r>
          </w:p>
        </w:tc>
        <w:tc>
          <w:tcPr>
            <w:tcW w:w="1345" w:type="dxa"/>
            <w:gridSpan w:val="2"/>
            <w:vAlign w:val="bottom"/>
          </w:tcPr>
          <w:p w14:paraId="3096D399" w14:textId="3C91E8D6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</w:p>
        </w:tc>
        <w:tc>
          <w:tcPr>
            <w:tcW w:w="1420" w:type="dxa"/>
            <w:gridSpan w:val="2"/>
            <w:vAlign w:val="bottom"/>
          </w:tcPr>
          <w:p w14:paraId="254061E9" w14:textId="449E2040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</w:p>
        </w:tc>
        <w:tc>
          <w:tcPr>
            <w:tcW w:w="1170" w:type="dxa"/>
          </w:tcPr>
          <w:p w14:paraId="31F8EC81" w14:textId="01480E2C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333</w:t>
            </w:r>
          </w:p>
        </w:tc>
        <w:tc>
          <w:tcPr>
            <w:tcW w:w="1170" w:type="dxa"/>
            <w:gridSpan w:val="2"/>
            <w:vAlign w:val="bottom"/>
          </w:tcPr>
          <w:p w14:paraId="3595E7EE" w14:textId="44545612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vAlign w:val="bottom"/>
          </w:tcPr>
          <w:p w14:paraId="52EF71D9" w14:textId="7276D132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12,882</w:t>
            </w:r>
          </w:p>
        </w:tc>
      </w:tr>
      <w:tr w:rsidR="0001480A" w:rsidRPr="00247E94" w14:paraId="2CA6E2E9" w14:textId="77777777" w:rsidTr="001C0E92">
        <w:trPr>
          <w:cantSplit/>
        </w:trPr>
        <w:tc>
          <w:tcPr>
            <w:tcW w:w="2880" w:type="dxa"/>
          </w:tcPr>
          <w:p w14:paraId="0BF32179" w14:textId="6F850F26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70" w:type="dxa"/>
            <w:gridSpan w:val="2"/>
            <w:vAlign w:val="bottom"/>
          </w:tcPr>
          <w:p w14:paraId="0957D86E" w14:textId="53445C9B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  <w:vAlign w:val="bottom"/>
          </w:tcPr>
          <w:p w14:paraId="0A16B3A7" w14:textId="00A18074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4"/>
            <w:vAlign w:val="bottom"/>
          </w:tcPr>
          <w:p w14:paraId="23F6D048" w14:textId="4EC982F5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4EA11FFD" w14:textId="23B1E047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(9)</w:t>
            </w:r>
          </w:p>
        </w:tc>
        <w:tc>
          <w:tcPr>
            <w:tcW w:w="1345" w:type="dxa"/>
            <w:gridSpan w:val="2"/>
            <w:vAlign w:val="bottom"/>
          </w:tcPr>
          <w:p w14:paraId="165511D7" w14:textId="79F5B89D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20" w:type="dxa"/>
            <w:gridSpan w:val="2"/>
            <w:vAlign w:val="bottom"/>
          </w:tcPr>
          <w:p w14:paraId="589A3248" w14:textId="62B86169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E87D172" w14:textId="567DD515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B7ABB5C" w14:textId="34645B99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vAlign w:val="bottom"/>
          </w:tcPr>
          <w:p w14:paraId="1E729410" w14:textId="091AD5AD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(9)</w:t>
            </w:r>
          </w:p>
        </w:tc>
      </w:tr>
      <w:tr w:rsidR="0001480A" w:rsidRPr="00247E94" w14:paraId="6B6AAE02" w14:textId="77777777" w:rsidTr="001C0E92">
        <w:trPr>
          <w:cantSplit/>
        </w:trPr>
        <w:tc>
          <w:tcPr>
            <w:tcW w:w="2880" w:type="dxa"/>
          </w:tcPr>
          <w:p w14:paraId="53AFB474" w14:textId="6CD3E4C9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 / (โอนออก)</w:t>
            </w:r>
          </w:p>
        </w:tc>
        <w:tc>
          <w:tcPr>
            <w:tcW w:w="1170" w:type="dxa"/>
            <w:gridSpan w:val="2"/>
            <w:vAlign w:val="bottom"/>
          </w:tcPr>
          <w:p w14:paraId="16AA9CD6" w14:textId="65840033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  <w:vAlign w:val="bottom"/>
          </w:tcPr>
          <w:p w14:paraId="2A4F774A" w14:textId="140880C4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4"/>
            <w:vAlign w:val="bottom"/>
          </w:tcPr>
          <w:p w14:paraId="45A0188A" w14:textId="2540A9AF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29DA4AFD" w14:textId="3CBA672E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16,866</w:t>
            </w:r>
          </w:p>
        </w:tc>
        <w:tc>
          <w:tcPr>
            <w:tcW w:w="1345" w:type="dxa"/>
            <w:gridSpan w:val="2"/>
            <w:vAlign w:val="bottom"/>
          </w:tcPr>
          <w:p w14:paraId="367B921E" w14:textId="561529EC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2,550</w:t>
            </w:r>
          </w:p>
        </w:tc>
        <w:tc>
          <w:tcPr>
            <w:tcW w:w="1420" w:type="dxa"/>
            <w:gridSpan w:val="2"/>
            <w:vAlign w:val="bottom"/>
          </w:tcPr>
          <w:p w14:paraId="3DA16A4E" w14:textId="04F63740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4781144" w14:textId="74B25708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D3B633A" w14:textId="78C1C45D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vAlign w:val="bottom"/>
          </w:tcPr>
          <w:p w14:paraId="2A5A75EC" w14:textId="3C972ABB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19,416</w:t>
            </w:r>
          </w:p>
        </w:tc>
      </w:tr>
      <w:tr w:rsidR="0001480A" w:rsidRPr="00247E94" w14:paraId="5E709926" w14:textId="77777777" w:rsidTr="001C0E92">
        <w:trPr>
          <w:cantSplit/>
        </w:trPr>
        <w:tc>
          <w:tcPr>
            <w:tcW w:w="2880" w:type="dxa"/>
            <w:hideMark/>
          </w:tcPr>
          <w:p w14:paraId="36A9860A" w14:textId="6EEA3EA9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1170" w:type="dxa"/>
            <w:gridSpan w:val="2"/>
            <w:vAlign w:val="bottom"/>
          </w:tcPr>
          <w:p w14:paraId="2087FD22" w14:textId="0D98B18D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  <w:vAlign w:val="bottom"/>
          </w:tcPr>
          <w:p w14:paraId="1C06D07A" w14:textId="752B82A8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4"/>
            <w:vAlign w:val="bottom"/>
          </w:tcPr>
          <w:p w14:paraId="4C78AAF7" w14:textId="3FF5ECD6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</w:tcPr>
          <w:p w14:paraId="4C43ACFB" w14:textId="7F69BF27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207,201</w:t>
            </w:r>
          </w:p>
        </w:tc>
        <w:tc>
          <w:tcPr>
            <w:tcW w:w="1345" w:type="dxa"/>
            <w:gridSpan w:val="2"/>
            <w:vAlign w:val="bottom"/>
          </w:tcPr>
          <w:p w14:paraId="5B4FFE8F" w14:textId="598C2327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4,264</w:t>
            </w:r>
          </w:p>
        </w:tc>
        <w:tc>
          <w:tcPr>
            <w:tcW w:w="1420" w:type="dxa"/>
            <w:gridSpan w:val="2"/>
            <w:vAlign w:val="bottom"/>
          </w:tcPr>
          <w:p w14:paraId="26E5AAF0" w14:textId="1A33571D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2,992</w:t>
            </w:r>
          </w:p>
        </w:tc>
        <w:tc>
          <w:tcPr>
            <w:tcW w:w="1170" w:type="dxa"/>
          </w:tcPr>
          <w:p w14:paraId="53DB7DBF" w14:textId="5F147BC5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23,436</w:t>
            </w:r>
          </w:p>
        </w:tc>
        <w:tc>
          <w:tcPr>
            <w:tcW w:w="1170" w:type="dxa"/>
            <w:gridSpan w:val="2"/>
            <w:vAlign w:val="bottom"/>
          </w:tcPr>
          <w:p w14:paraId="2673E9F2" w14:textId="531EC82C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vAlign w:val="bottom"/>
          </w:tcPr>
          <w:p w14:paraId="47E2AF6C" w14:textId="0748D72D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237,893</w:t>
            </w:r>
          </w:p>
        </w:tc>
      </w:tr>
      <w:tr w:rsidR="0001480A" w:rsidRPr="00247E94" w14:paraId="690A77B9" w14:textId="77777777" w:rsidTr="00FC2C90">
        <w:trPr>
          <w:cantSplit/>
        </w:trPr>
        <w:tc>
          <w:tcPr>
            <w:tcW w:w="2880" w:type="dxa"/>
            <w:hideMark/>
          </w:tcPr>
          <w:p w14:paraId="20B03B9F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170" w:type="dxa"/>
            <w:gridSpan w:val="2"/>
            <w:vAlign w:val="bottom"/>
          </w:tcPr>
          <w:p w14:paraId="23EBFD0F" w14:textId="398E256A" w:rsidR="0001480A" w:rsidRPr="00AE5B95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381" w:type="dxa"/>
            <w:gridSpan w:val="2"/>
            <w:vAlign w:val="bottom"/>
          </w:tcPr>
          <w:p w14:paraId="2F57E811" w14:textId="78D12B0C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170" w:type="dxa"/>
            <w:gridSpan w:val="4"/>
            <w:vAlign w:val="bottom"/>
          </w:tcPr>
          <w:p w14:paraId="5A6E8FD1" w14:textId="2556287A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170" w:type="dxa"/>
            <w:gridSpan w:val="3"/>
          </w:tcPr>
          <w:p w14:paraId="5E90353E" w14:textId="1BBFAFB2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</w:rPr>
              <w:t>3,505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5D577013" w14:textId="23C3FE3B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7E737FF6" w14:textId="30FCEA9C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809</w:t>
            </w:r>
          </w:p>
        </w:tc>
        <w:tc>
          <w:tcPr>
            <w:tcW w:w="1170" w:type="dxa"/>
            <w:shd w:val="clear" w:color="auto" w:fill="auto"/>
          </w:tcPr>
          <w:p w14:paraId="3000F242" w14:textId="71C13FF4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F5AAB6A" w14:textId="2987F695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446EC864" w14:textId="1DBF7951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4,577</w:t>
            </w:r>
          </w:p>
        </w:tc>
      </w:tr>
      <w:tr w:rsidR="0001480A" w:rsidRPr="00247E94" w14:paraId="19118DC2" w14:textId="77777777" w:rsidTr="001C0E92">
        <w:trPr>
          <w:cantSplit/>
        </w:trPr>
        <w:tc>
          <w:tcPr>
            <w:tcW w:w="2880" w:type="dxa"/>
          </w:tcPr>
          <w:p w14:paraId="23E98DEB" w14:textId="5C87224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70" w:type="dxa"/>
            <w:gridSpan w:val="2"/>
            <w:vAlign w:val="bottom"/>
          </w:tcPr>
          <w:p w14:paraId="51F62CB0" w14:textId="77B1CD50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381" w:type="dxa"/>
            <w:gridSpan w:val="2"/>
            <w:vAlign w:val="bottom"/>
          </w:tcPr>
          <w:p w14:paraId="6C1D3E3E" w14:textId="2CD4687D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170" w:type="dxa"/>
            <w:gridSpan w:val="4"/>
            <w:vAlign w:val="bottom"/>
          </w:tcPr>
          <w:p w14:paraId="38E9B65A" w14:textId="24288611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170" w:type="dxa"/>
            <w:gridSpan w:val="3"/>
            <w:vAlign w:val="bottom"/>
          </w:tcPr>
          <w:p w14:paraId="79056ED6" w14:textId="559DCDB3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</w:rPr>
              <w:t>(1,233)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607A0745" w14:textId="21E92B7D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4475C1C0" w14:textId="09361DA0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96BADD" w14:textId="7C1B33FA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58BA180" w14:textId="600B8E10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68BF9705" w14:textId="3AA5E825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</w:rPr>
              <w:t>(1,233)</w:t>
            </w:r>
          </w:p>
        </w:tc>
      </w:tr>
      <w:tr w:rsidR="0001480A" w:rsidRPr="00247E94" w14:paraId="0824D949" w14:textId="77777777" w:rsidTr="001C0E92">
        <w:trPr>
          <w:cantSplit/>
        </w:trPr>
        <w:tc>
          <w:tcPr>
            <w:tcW w:w="2880" w:type="dxa"/>
            <w:hideMark/>
          </w:tcPr>
          <w:p w14:paraId="519FD46A" w14:textId="1895DECB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 / (โอนออก)</w:t>
            </w:r>
          </w:p>
        </w:tc>
        <w:tc>
          <w:tcPr>
            <w:tcW w:w="1170" w:type="dxa"/>
            <w:gridSpan w:val="2"/>
            <w:vAlign w:val="bottom"/>
          </w:tcPr>
          <w:p w14:paraId="7BA4C909" w14:textId="52C2EED1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381" w:type="dxa"/>
            <w:gridSpan w:val="2"/>
            <w:vAlign w:val="bottom"/>
          </w:tcPr>
          <w:p w14:paraId="7BC15900" w14:textId="5974348B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170" w:type="dxa"/>
            <w:gridSpan w:val="4"/>
            <w:vAlign w:val="bottom"/>
          </w:tcPr>
          <w:p w14:paraId="43804338" w14:textId="26B6F51A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170" w:type="dxa"/>
            <w:gridSpan w:val="3"/>
            <w:vAlign w:val="bottom"/>
          </w:tcPr>
          <w:p w14:paraId="2A9F9CAD" w14:textId="09C7A3B1" w:rsidR="0001480A" w:rsidRPr="00315C0B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3,084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484A70D0" w14:textId="4ADF8562" w:rsidR="0001480A" w:rsidRPr="00315C0B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6AD6BED7" w14:textId="7C0CD066" w:rsidR="0001480A" w:rsidRPr="00315C0B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6431CB" w14:textId="12A3C40E" w:rsidR="0001480A" w:rsidRPr="00315C0B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DD723F8" w14:textId="3655F725" w:rsidR="0001480A" w:rsidRPr="00315C0B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218BB82A" w14:textId="2FA50F40" w:rsidR="0001480A" w:rsidRPr="00315C0B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3,084</w:t>
            </w:r>
          </w:p>
        </w:tc>
      </w:tr>
      <w:tr w:rsidR="0001480A" w:rsidRPr="00247E94" w14:paraId="28528AD3" w14:textId="77777777" w:rsidTr="001C0E92">
        <w:trPr>
          <w:cantSplit/>
        </w:trPr>
        <w:tc>
          <w:tcPr>
            <w:tcW w:w="2880" w:type="dxa"/>
            <w:hideMark/>
          </w:tcPr>
          <w:p w14:paraId="5A002FA5" w14:textId="5F433263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247E9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</w:rPr>
              <w:t>61</w:t>
            </w:r>
          </w:p>
        </w:tc>
        <w:tc>
          <w:tcPr>
            <w:tcW w:w="1170" w:type="dxa"/>
            <w:gridSpan w:val="2"/>
            <w:vAlign w:val="bottom"/>
          </w:tcPr>
          <w:p w14:paraId="5430A548" w14:textId="297E1E84" w:rsidR="0001480A" w:rsidRPr="00CD4883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381" w:type="dxa"/>
            <w:gridSpan w:val="2"/>
            <w:vAlign w:val="bottom"/>
          </w:tcPr>
          <w:p w14:paraId="69419AEA" w14:textId="66657DD3" w:rsidR="0001480A" w:rsidRPr="00CD4883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170" w:type="dxa"/>
            <w:gridSpan w:val="4"/>
            <w:vAlign w:val="bottom"/>
          </w:tcPr>
          <w:p w14:paraId="14E0E218" w14:textId="5E98F99E" w:rsidR="0001480A" w:rsidRPr="00CD4883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170" w:type="dxa"/>
            <w:gridSpan w:val="3"/>
          </w:tcPr>
          <w:p w14:paraId="124E7974" w14:textId="6A46CCA2" w:rsidR="0001480A" w:rsidRPr="00315C0B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212,557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67961C99" w14:textId="39256082" w:rsidR="0001480A" w:rsidRPr="00315C0B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4,527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04D40209" w14:textId="69F42627" w:rsidR="0001480A" w:rsidRPr="00315C0B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3,801</w:t>
            </w:r>
          </w:p>
        </w:tc>
        <w:tc>
          <w:tcPr>
            <w:tcW w:w="1170" w:type="dxa"/>
            <w:shd w:val="clear" w:color="auto" w:fill="auto"/>
          </w:tcPr>
          <w:p w14:paraId="545ECEB0" w14:textId="56689895" w:rsidR="0001480A" w:rsidRPr="00315C0B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23,436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42C1159" w14:textId="74D3EAC5" w:rsidR="0001480A" w:rsidRPr="00315C0B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39A27440" w14:textId="05B273FC" w:rsidR="0001480A" w:rsidRPr="00315C0B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244,321</w:t>
            </w:r>
          </w:p>
        </w:tc>
      </w:tr>
      <w:tr w:rsidR="0001480A" w:rsidRPr="00247E94" w14:paraId="70F0AFE7" w14:textId="77777777" w:rsidTr="001C0E92">
        <w:trPr>
          <w:cantSplit/>
        </w:trPr>
        <w:tc>
          <w:tcPr>
            <w:tcW w:w="2880" w:type="dxa"/>
          </w:tcPr>
          <w:p w14:paraId="01A496C0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2237EBEA" w14:textId="77777777" w:rsidR="0001480A" w:rsidRPr="00CD4883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81" w:type="dxa"/>
            <w:gridSpan w:val="2"/>
          </w:tcPr>
          <w:p w14:paraId="56623145" w14:textId="77777777" w:rsidR="0001480A" w:rsidRPr="00CD4883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4"/>
          </w:tcPr>
          <w:p w14:paraId="1009116D" w14:textId="77777777" w:rsidR="0001480A" w:rsidRPr="00CD4883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3"/>
          </w:tcPr>
          <w:p w14:paraId="46EE4D3A" w14:textId="77777777" w:rsidR="0001480A" w:rsidRPr="00315C0B" w:rsidRDefault="0001480A" w:rsidP="0001480A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5" w:type="dxa"/>
            <w:gridSpan w:val="2"/>
          </w:tcPr>
          <w:p w14:paraId="3F15809D" w14:textId="77777777" w:rsidR="0001480A" w:rsidRPr="00315C0B" w:rsidRDefault="0001480A" w:rsidP="0001480A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20" w:type="dxa"/>
            <w:gridSpan w:val="2"/>
          </w:tcPr>
          <w:p w14:paraId="36F3D902" w14:textId="77777777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D8F0A0" w14:textId="77777777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74940E3A" w14:textId="77777777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6" w:type="dxa"/>
            <w:gridSpan w:val="2"/>
          </w:tcPr>
          <w:p w14:paraId="6EF2BAAF" w14:textId="77777777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1480A" w:rsidRPr="00247E94" w14:paraId="0E46B129" w14:textId="77777777" w:rsidTr="001C0E92">
        <w:trPr>
          <w:cantSplit/>
        </w:trPr>
        <w:tc>
          <w:tcPr>
            <w:tcW w:w="2880" w:type="dxa"/>
            <w:hideMark/>
          </w:tcPr>
          <w:p w14:paraId="5C991326" w14:textId="77777777" w:rsidR="0001480A" w:rsidRPr="00247E94" w:rsidRDefault="0001480A" w:rsidP="0001480A">
            <w:pPr>
              <w:pStyle w:val="Heading6"/>
              <w:ind w:left="162" w:hanging="180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170" w:type="dxa"/>
            <w:gridSpan w:val="2"/>
          </w:tcPr>
          <w:p w14:paraId="778077BC" w14:textId="77777777" w:rsidR="0001480A" w:rsidRPr="00CD4883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81" w:type="dxa"/>
            <w:gridSpan w:val="2"/>
          </w:tcPr>
          <w:p w14:paraId="167E6CD2" w14:textId="77777777" w:rsidR="0001480A" w:rsidRPr="00CD4883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4"/>
          </w:tcPr>
          <w:p w14:paraId="0B218225" w14:textId="77777777" w:rsidR="0001480A" w:rsidRPr="00CD4883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3"/>
          </w:tcPr>
          <w:p w14:paraId="1F8A6E5B" w14:textId="77777777" w:rsidR="0001480A" w:rsidRPr="00315C0B" w:rsidRDefault="0001480A" w:rsidP="0001480A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345" w:type="dxa"/>
            <w:gridSpan w:val="2"/>
          </w:tcPr>
          <w:p w14:paraId="1CB85348" w14:textId="77777777" w:rsidR="0001480A" w:rsidRPr="00315C0B" w:rsidRDefault="0001480A" w:rsidP="0001480A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420" w:type="dxa"/>
            <w:gridSpan w:val="2"/>
          </w:tcPr>
          <w:p w14:paraId="665FA9CD" w14:textId="77777777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</w:tcPr>
          <w:p w14:paraId="7F020399" w14:textId="77777777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gridSpan w:val="2"/>
          </w:tcPr>
          <w:p w14:paraId="0B50F487" w14:textId="77777777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6" w:type="dxa"/>
            <w:gridSpan w:val="2"/>
          </w:tcPr>
          <w:p w14:paraId="3BC1A0E8" w14:textId="77777777" w:rsidR="0001480A" w:rsidRPr="00315C0B" w:rsidRDefault="0001480A" w:rsidP="0001480A">
            <w:pPr>
              <w:tabs>
                <w:tab w:val="clear" w:pos="680"/>
                <w:tab w:val="left" w:pos="1133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</w:tr>
      <w:tr w:rsidR="0001480A" w:rsidRPr="00247E94" w14:paraId="7627B9D9" w14:textId="77777777" w:rsidTr="001C0E92">
        <w:trPr>
          <w:cantSplit/>
        </w:trPr>
        <w:tc>
          <w:tcPr>
            <w:tcW w:w="2880" w:type="dxa"/>
            <w:hideMark/>
          </w:tcPr>
          <w:p w14:paraId="4907334F" w14:textId="4A31FEB1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247E9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60</w:t>
            </w:r>
          </w:p>
        </w:tc>
        <w:tc>
          <w:tcPr>
            <w:tcW w:w="1170" w:type="dxa"/>
            <w:gridSpan w:val="2"/>
            <w:vAlign w:val="bottom"/>
          </w:tcPr>
          <w:p w14:paraId="34482721" w14:textId="4D7EED30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381" w:type="dxa"/>
            <w:gridSpan w:val="2"/>
            <w:vAlign w:val="bottom"/>
          </w:tcPr>
          <w:p w14:paraId="4F11F720" w14:textId="195E18AA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170" w:type="dxa"/>
            <w:gridSpan w:val="4"/>
            <w:vAlign w:val="bottom"/>
          </w:tcPr>
          <w:p w14:paraId="7F42742B" w14:textId="49E4FD83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170" w:type="dxa"/>
            <w:gridSpan w:val="3"/>
            <w:vAlign w:val="bottom"/>
          </w:tcPr>
          <w:p w14:paraId="336F84E4" w14:textId="70DE5691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34,204</w:t>
            </w:r>
          </w:p>
        </w:tc>
        <w:tc>
          <w:tcPr>
            <w:tcW w:w="1345" w:type="dxa"/>
            <w:gridSpan w:val="2"/>
            <w:vAlign w:val="bottom"/>
          </w:tcPr>
          <w:p w14:paraId="5849EEA0" w14:textId="1CABD990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408</w:t>
            </w:r>
          </w:p>
        </w:tc>
        <w:tc>
          <w:tcPr>
            <w:tcW w:w="1420" w:type="dxa"/>
            <w:gridSpan w:val="2"/>
            <w:vAlign w:val="bottom"/>
          </w:tcPr>
          <w:p w14:paraId="27545B20" w14:textId="07C6178C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952</w:t>
            </w:r>
          </w:p>
        </w:tc>
        <w:tc>
          <w:tcPr>
            <w:tcW w:w="1170" w:type="dxa"/>
            <w:vAlign w:val="bottom"/>
          </w:tcPr>
          <w:p w14:paraId="6A389CC9" w14:textId="55820C1B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4,473</w:t>
            </w:r>
          </w:p>
        </w:tc>
        <w:tc>
          <w:tcPr>
            <w:tcW w:w="1170" w:type="dxa"/>
            <w:gridSpan w:val="2"/>
            <w:vAlign w:val="bottom"/>
          </w:tcPr>
          <w:p w14:paraId="18E3B3C6" w14:textId="79175520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346" w:type="dxa"/>
            <w:gridSpan w:val="2"/>
            <w:vAlign w:val="bottom"/>
          </w:tcPr>
          <w:p w14:paraId="727463DB" w14:textId="0F29AD5B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40,037</w:t>
            </w:r>
          </w:p>
        </w:tc>
      </w:tr>
      <w:tr w:rsidR="0001480A" w:rsidRPr="00247E94" w14:paraId="6027DCAC" w14:textId="77777777" w:rsidTr="001C0E92">
        <w:trPr>
          <w:cantSplit/>
        </w:trPr>
        <w:tc>
          <w:tcPr>
            <w:tcW w:w="2880" w:type="dxa"/>
            <w:hideMark/>
          </w:tcPr>
          <w:p w14:paraId="6D11AC3F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gridSpan w:val="2"/>
            <w:vAlign w:val="bottom"/>
          </w:tcPr>
          <w:p w14:paraId="5A09D4D0" w14:textId="4CEC31EE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  <w:vAlign w:val="bottom"/>
          </w:tcPr>
          <w:p w14:paraId="46360701" w14:textId="1C44684E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4"/>
            <w:vAlign w:val="bottom"/>
          </w:tcPr>
          <w:p w14:paraId="21B78A3B" w14:textId="076240F2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193EBD3F" w14:textId="5F6237C3" w:rsidR="0001480A" w:rsidRPr="00315C0B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37,878</w:t>
            </w:r>
          </w:p>
        </w:tc>
        <w:tc>
          <w:tcPr>
            <w:tcW w:w="1345" w:type="dxa"/>
            <w:gridSpan w:val="2"/>
            <w:vAlign w:val="bottom"/>
          </w:tcPr>
          <w:p w14:paraId="16EEDC20" w14:textId="5602285A" w:rsidR="0001480A" w:rsidRPr="00315C0B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</w:rPr>
              <w:t>629</w:t>
            </w:r>
          </w:p>
        </w:tc>
        <w:tc>
          <w:tcPr>
            <w:tcW w:w="1420" w:type="dxa"/>
            <w:gridSpan w:val="2"/>
            <w:vAlign w:val="bottom"/>
          </w:tcPr>
          <w:p w14:paraId="647F80FA" w14:textId="2BD2EFD8" w:rsidR="0001480A" w:rsidRPr="00315C0B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593</w:t>
            </w:r>
          </w:p>
        </w:tc>
        <w:tc>
          <w:tcPr>
            <w:tcW w:w="1170" w:type="dxa"/>
            <w:vAlign w:val="bottom"/>
          </w:tcPr>
          <w:p w14:paraId="0A83F05C" w14:textId="56480191" w:rsidR="0001480A" w:rsidRPr="00315C0B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3,463</w:t>
            </w:r>
          </w:p>
        </w:tc>
        <w:tc>
          <w:tcPr>
            <w:tcW w:w="1170" w:type="dxa"/>
            <w:gridSpan w:val="2"/>
            <w:vAlign w:val="bottom"/>
          </w:tcPr>
          <w:p w14:paraId="02A89E5E" w14:textId="2370F82F" w:rsidR="0001480A" w:rsidRPr="00315C0B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vAlign w:val="bottom"/>
          </w:tcPr>
          <w:p w14:paraId="19D01E52" w14:textId="3FEDFB1E" w:rsidR="0001480A" w:rsidRPr="00315C0B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42,563</w:t>
            </w:r>
          </w:p>
        </w:tc>
      </w:tr>
      <w:tr w:rsidR="0001480A" w:rsidRPr="00247E94" w14:paraId="20096310" w14:textId="77777777" w:rsidTr="001C0E92">
        <w:trPr>
          <w:cantSplit/>
        </w:trPr>
        <w:tc>
          <w:tcPr>
            <w:tcW w:w="2880" w:type="dxa"/>
            <w:hideMark/>
          </w:tcPr>
          <w:p w14:paraId="2E8AF95F" w14:textId="2BF86ABD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247E9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60</w:t>
            </w:r>
          </w:p>
        </w:tc>
        <w:tc>
          <w:tcPr>
            <w:tcW w:w="1170" w:type="dxa"/>
            <w:gridSpan w:val="2"/>
            <w:vAlign w:val="bottom"/>
          </w:tcPr>
          <w:p w14:paraId="248D75B3" w14:textId="2964F53A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  <w:vAlign w:val="bottom"/>
          </w:tcPr>
          <w:p w14:paraId="61E912BE" w14:textId="758DBEE1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4"/>
            <w:vAlign w:val="bottom"/>
          </w:tcPr>
          <w:p w14:paraId="4580DE23" w14:textId="1B2ED78B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7BD6B9C1" w14:textId="474D8C39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72,082</w:t>
            </w:r>
          </w:p>
        </w:tc>
        <w:tc>
          <w:tcPr>
            <w:tcW w:w="1345" w:type="dxa"/>
            <w:gridSpan w:val="2"/>
            <w:vAlign w:val="bottom"/>
          </w:tcPr>
          <w:p w14:paraId="77A12788" w14:textId="4DB65B46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1,037</w:t>
            </w:r>
          </w:p>
        </w:tc>
        <w:tc>
          <w:tcPr>
            <w:tcW w:w="1420" w:type="dxa"/>
            <w:gridSpan w:val="2"/>
            <w:vAlign w:val="bottom"/>
          </w:tcPr>
          <w:p w14:paraId="7C768783" w14:textId="75312737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1,545</w:t>
            </w:r>
          </w:p>
        </w:tc>
        <w:tc>
          <w:tcPr>
            <w:tcW w:w="1170" w:type="dxa"/>
            <w:vAlign w:val="bottom"/>
          </w:tcPr>
          <w:p w14:paraId="6A399736" w14:textId="7FF1BB5A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7,936</w:t>
            </w:r>
          </w:p>
        </w:tc>
        <w:tc>
          <w:tcPr>
            <w:tcW w:w="1170" w:type="dxa"/>
            <w:gridSpan w:val="2"/>
            <w:vAlign w:val="bottom"/>
          </w:tcPr>
          <w:p w14:paraId="3E6ADEBD" w14:textId="51EBF57E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vAlign w:val="bottom"/>
          </w:tcPr>
          <w:p w14:paraId="24EFD69F" w14:textId="7D4F5C2B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82,600</w:t>
            </w:r>
          </w:p>
        </w:tc>
      </w:tr>
      <w:tr w:rsidR="0001480A" w:rsidRPr="00247E94" w14:paraId="72B123BD" w14:textId="77777777" w:rsidTr="001C0E92">
        <w:trPr>
          <w:cantSplit/>
        </w:trPr>
        <w:tc>
          <w:tcPr>
            <w:tcW w:w="2880" w:type="dxa"/>
            <w:hideMark/>
          </w:tcPr>
          <w:p w14:paraId="232A135D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gridSpan w:val="2"/>
            <w:vAlign w:val="bottom"/>
          </w:tcPr>
          <w:p w14:paraId="20359341" w14:textId="1C369C96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  <w:vAlign w:val="bottom"/>
          </w:tcPr>
          <w:p w14:paraId="425EEE7E" w14:textId="68158938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4"/>
            <w:vAlign w:val="bottom"/>
          </w:tcPr>
          <w:p w14:paraId="4EF0355C" w14:textId="1B0772B1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703BDF3D" w14:textId="228E0999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</w:rPr>
              <w:t>42,259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43F018AD" w14:textId="3E12F9B0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876</w:t>
            </w:r>
          </w:p>
        </w:tc>
        <w:tc>
          <w:tcPr>
            <w:tcW w:w="1420" w:type="dxa"/>
            <w:gridSpan w:val="2"/>
            <w:vAlign w:val="bottom"/>
          </w:tcPr>
          <w:p w14:paraId="6CEF85E1" w14:textId="7901BD3C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698</w:t>
            </w:r>
          </w:p>
        </w:tc>
        <w:tc>
          <w:tcPr>
            <w:tcW w:w="1170" w:type="dxa"/>
            <w:vAlign w:val="bottom"/>
          </w:tcPr>
          <w:p w14:paraId="3BEFEB32" w14:textId="52C5A101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3,487</w:t>
            </w:r>
          </w:p>
        </w:tc>
        <w:tc>
          <w:tcPr>
            <w:tcW w:w="1170" w:type="dxa"/>
            <w:gridSpan w:val="2"/>
            <w:vAlign w:val="bottom"/>
          </w:tcPr>
          <w:p w14:paraId="7E1EAAB6" w14:textId="24C8F742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7988083E" w14:textId="02BE8719" w:rsidR="0001480A" w:rsidRPr="00315C0B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47,320</w:t>
            </w:r>
          </w:p>
        </w:tc>
      </w:tr>
      <w:tr w:rsidR="0001480A" w:rsidRPr="00247E94" w14:paraId="4D11F5E8" w14:textId="77777777" w:rsidTr="001C0E92">
        <w:trPr>
          <w:cantSplit/>
        </w:trPr>
        <w:tc>
          <w:tcPr>
            <w:tcW w:w="2880" w:type="dxa"/>
          </w:tcPr>
          <w:p w14:paraId="4C493EAB" w14:textId="1EDA4245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ค่าเสื่อมราคาสำหรับ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ส่วนที่จำหน่าย</w:t>
            </w:r>
          </w:p>
        </w:tc>
        <w:tc>
          <w:tcPr>
            <w:tcW w:w="1170" w:type="dxa"/>
            <w:gridSpan w:val="2"/>
            <w:vAlign w:val="bottom"/>
          </w:tcPr>
          <w:p w14:paraId="30F5F4F2" w14:textId="6966320C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  <w:vAlign w:val="bottom"/>
          </w:tcPr>
          <w:p w14:paraId="66C2C50C" w14:textId="64E837B1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4"/>
            <w:vAlign w:val="bottom"/>
          </w:tcPr>
          <w:p w14:paraId="590E5518" w14:textId="2EA79BE6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15E35D9A" w14:textId="6251747D" w:rsidR="0001480A" w:rsidRPr="00315C0B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(462)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4E8A954A" w14:textId="28AF7541" w:rsidR="0001480A" w:rsidRPr="00315C0B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20" w:type="dxa"/>
            <w:gridSpan w:val="2"/>
            <w:vAlign w:val="bottom"/>
          </w:tcPr>
          <w:p w14:paraId="358E2880" w14:textId="4EC71C11" w:rsidR="0001480A" w:rsidRPr="00315C0B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9B49091" w14:textId="365509BF" w:rsidR="0001480A" w:rsidRPr="00315C0B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0F1ACAE5" w14:textId="1FE5E1B2" w:rsidR="0001480A" w:rsidRPr="00315C0B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11E659DC" w14:textId="69EED845" w:rsidR="0001480A" w:rsidRPr="00315C0B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(462)</w:t>
            </w:r>
          </w:p>
        </w:tc>
      </w:tr>
      <w:tr w:rsidR="0001480A" w:rsidRPr="00247E94" w14:paraId="3E34594C" w14:textId="77777777" w:rsidTr="001C0E92">
        <w:trPr>
          <w:cantSplit/>
        </w:trPr>
        <w:tc>
          <w:tcPr>
            <w:tcW w:w="2880" w:type="dxa"/>
            <w:hideMark/>
          </w:tcPr>
          <w:p w14:paraId="2053E456" w14:textId="778AFFA0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247E9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1</w:t>
            </w:r>
          </w:p>
        </w:tc>
        <w:tc>
          <w:tcPr>
            <w:tcW w:w="1170" w:type="dxa"/>
            <w:gridSpan w:val="2"/>
            <w:vAlign w:val="bottom"/>
          </w:tcPr>
          <w:p w14:paraId="4D6B6805" w14:textId="54536AF9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  <w:vAlign w:val="bottom"/>
          </w:tcPr>
          <w:p w14:paraId="2C826B2C" w14:textId="63DD7B6E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4"/>
            <w:vAlign w:val="bottom"/>
          </w:tcPr>
          <w:p w14:paraId="22564B48" w14:textId="3B8B894E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6392C9E4" w14:textId="0AEBBF63" w:rsidR="0001480A" w:rsidRPr="00315C0B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113,879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11582DA3" w14:textId="1119F729" w:rsidR="0001480A" w:rsidRPr="00315C0B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1,913</w:t>
            </w:r>
          </w:p>
        </w:tc>
        <w:tc>
          <w:tcPr>
            <w:tcW w:w="1420" w:type="dxa"/>
            <w:gridSpan w:val="2"/>
            <w:vAlign w:val="bottom"/>
          </w:tcPr>
          <w:p w14:paraId="7EDB78B7" w14:textId="2C2B8A3B" w:rsidR="0001480A" w:rsidRPr="00315C0B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2,243</w:t>
            </w:r>
          </w:p>
        </w:tc>
        <w:tc>
          <w:tcPr>
            <w:tcW w:w="1170" w:type="dxa"/>
            <w:vAlign w:val="bottom"/>
          </w:tcPr>
          <w:p w14:paraId="44B2EEA7" w14:textId="1D62C4F7" w:rsidR="0001480A" w:rsidRPr="00315C0B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11,423</w:t>
            </w:r>
          </w:p>
        </w:tc>
        <w:tc>
          <w:tcPr>
            <w:tcW w:w="1170" w:type="dxa"/>
            <w:gridSpan w:val="2"/>
            <w:vAlign w:val="bottom"/>
          </w:tcPr>
          <w:p w14:paraId="1F7A6558" w14:textId="50FF249B" w:rsidR="0001480A" w:rsidRPr="00315C0B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358EB14B" w14:textId="712AEECD" w:rsidR="0001480A" w:rsidRPr="00315C0B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129,458</w:t>
            </w:r>
          </w:p>
        </w:tc>
      </w:tr>
      <w:tr w:rsidR="0001480A" w:rsidRPr="00247E94" w14:paraId="4628B4A2" w14:textId="77777777" w:rsidTr="001C0E92">
        <w:trPr>
          <w:cantSplit/>
        </w:trPr>
        <w:tc>
          <w:tcPr>
            <w:tcW w:w="2880" w:type="dxa"/>
          </w:tcPr>
          <w:p w14:paraId="446372CE" w14:textId="77777777" w:rsidR="0001480A" w:rsidRPr="00247E94" w:rsidRDefault="0001480A" w:rsidP="0001480A">
            <w:pPr>
              <w:pStyle w:val="Heading6"/>
              <w:ind w:left="162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6381B55" w14:textId="77777777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217D6532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629FF66B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DBD5D1C" w14:textId="77777777" w:rsidR="0001480A" w:rsidRPr="00315C0B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5" w:type="dxa"/>
            <w:gridSpan w:val="2"/>
            <w:vAlign w:val="bottom"/>
          </w:tcPr>
          <w:p w14:paraId="54A9C6C6" w14:textId="77777777" w:rsidR="0001480A" w:rsidRPr="00315C0B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103B7E56" w14:textId="77777777" w:rsidR="0001480A" w:rsidRPr="00315C0B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56A6C01" w14:textId="77777777" w:rsidR="0001480A" w:rsidRPr="00315C0B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EBE3621" w14:textId="77777777" w:rsidR="0001480A" w:rsidRPr="00315C0B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6" w:type="dxa"/>
            <w:gridSpan w:val="2"/>
            <w:vAlign w:val="bottom"/>
          </w:tcPr>
          <w:p w14:paraId="122F930A" w14:textId="77777777" w:rsidR="0001480A" w:rsidRPr="00315C0B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1480A" w:rsidRPr="00247E94" w14:paraId="454BA979" w14:textId="77777777" w:rsidTr="001C0E92">
        <w:trPr>
          <w:cantSplit/>
        </w:trPr>
        <w:tc>
          <w:tcPr>
            <w:tcW w:w="2880" w:type="dxa"/>
          </w:tcPr>
          <w:p w14:paraId="22A68811" w14:textId="77777777" w:rsidR="0001480A" w:rsidRPr="00247E94" w:rsidRDefault="0001480A" w:rsidP="0001480A">
            <w:pPr>
              <w:pStyle w:val="Heading6"/>
              <w:ind w:left="162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gridSpan w:val="2"/>
            <w:vAlign w:val="bottom"/>
          </w:tcPr>
          <w:p w14:paraId="69BEA627" w14:textId="77777777" w:rsidR="0001480A" w:rsidRPr="00247E94" w:rsidRDefault="0001480A" w:rsidP="0001480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51F905ED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5965342E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A8FB5CF" w14:textId="77777777" w:rsidR="0001480A" w:rsidRPr="00315C0B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163E8BA9" w14:textId="77777777" w:rsidR="0001480A" w:rsidRPr="00315C0B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7880947A" w14:textId="77777777" w:rsidR="0001480A" w:rsidRPr="00315C0B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CD1476" w14:textId="77777777" w:rsidR="0001480A" w:rsidRPr="00315C0B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196F4B9" w14:textId="77777777" w:rsidR="0001480A" w:rsidRPr="00315C0B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67370870" w14:textId="77777777" w:rsidR="0001480A" w:rsidRPr="00315C0B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1480A" w:rsidRPr="00247E94" w14:paraId="5723544A" w14:textId="77777777" w:rsidTr="001C0E92">
        <w:trPr>
          <w:cantSplit/>
        </w:trPr>
        <w:tc>
          <w:tcPr>
            <w:tcW w:w="2880" w:type="dxa"/>
            <w:hideMark/>
          </w:tcPr>
          <w:p w14:paraId="02B1594F" w14:textId="3BC97308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247E9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60</w:t>
            </w:r>
          </w:p>
        </w:tc>
        <w:tc>
          <w:tcPr>
            <w:tcW w:w="1170" w:type="dxa"/>
            <w:gridSpan w:val="2"/>
            <w:vAlign w:val="bottom"/>
          </w:tcPr>
          <w:p w14:paraId="68BBD0B6" w14:textId="2BF50859" w:rsidR="0001480A" w:rsidRPr="00247E94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  <w:vAlign w:val="bottom"/>
          </w:tcPr>
          <w:p w14:paraId="0842CBFC" w14:textId="724DF6FA" w:rsidR="0001480A" w:rsidRPr="00247E94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4"/>
            <w:vAlign w:val="bottom"/>
          </w:tcPr>
          <w:p w14:paraId="05984251" w14:textId="3408BAF3" w:rsidR="0001480A" w:rsidRPr="00247E94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</w:tcPr>
          <w:p w14:paraId="3D34C0A5" w14:textId="4DF8C5EE" w:rsidR="0001480A" w:rsidRPr="00315C0B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135,119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2BCF3BA8" w14:textId="5BCE2A81" w:rsidR="0001480A" w:rsidRPr="00315C0B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3,227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48305AF9" w14:textId="0F41780C" w:rsidR="0001480A" w:rsidRPr="00315C0B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1,447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1ECC1E" w14:textId="5DA72E63" w:rsidR="0001480A" w:rsidRPr="00315C0B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15,500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2893D36" w14:textId="71AB777C" w:rsidR="0001480A" w:rsidRPr="00315C0B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       -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15FE482B" w14:textId="5A13C2FC" w:rsidR="0001480A" w:rsidRPr="00315C0B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155,293</w:t>
            </w:r>
          </w:p>
        </w:tc>
      </w:tr>
      <w:tr w:rsidR="0001480A" w:rsidRPr="00247E94" w14:paraId="4C0E1292" w14:textId="77777777" w:rsidTr="001C0E92">
        <w:trPr>
          <w:cantSplit/>
        </w:trPr>
        <w:tc>
          <w:tcPr>
            <w:tcW w:w="2880" w:type="dxa"/>
            <w:hideMark/>
          </w:tcPr>
          <w:p w14:paraId="01657D58" w14:textId="4A93981E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1</w:t>
            </w:r>
          </w:p>
        </w:tc>
        <w:tc>
          <w:tcPr>
            <w:tcW w:w="1170" w:type="dxa"/>
            <w:gridSpan w:val="2"/>
            <w:vAlign w:val="bottom"/>
          </w:tcPr>
          <w:p w14:paraId="2D864002" w14:textId="4ED1DF28" w:rsidR="0001480A" w:rsidRPr="00247E94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  <w:vAlign w:val="bottom"/>
          </w:tcPr>
          <w:p w14:paraId="1252588F" w14:textId="2FFABE6C" w:rsidR="0001480A" w:rsidRPr="00247E94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4"/>
            <w:vAlign w:val="bottom"/>
          </w:tcPr>
          <w:p w14:paraId="7C1C1E08" w14:textId="391D9B4F" w:rsidR="0001480A" w:rsidRPr="00247E94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</w:tcPr>
          <w:p w14:paraId="5DB90451" w14:textId="3A052264" w:rsidR="0001480A" w:rsidRPr="00315C0B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98,678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1DE76CC6" w14:textId="720516C4" w:rsidR="0001480A" w:rsidRPr="00315C0B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2,614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52449722" w14:textId="48473F22" w:rsidR="0001480A" w:rsidRPr="00315C0B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1,558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66DDD4" w14:textId="704DE4C6" w:rsidR="0001480A" w:rsidRPr="00315C0B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12,013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158C5C4" w14:textId="77182286" w:rsidR="0001480A" w:rsidRPr="00315C0B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45A7A913" w14:textId="774E6F92" w:rsidR="0001480A" w:rsidRPr="00315C0B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114,863</w:t>
            </w:r>
          </w:p>
        </w:tc>
      </w:tr>
      <w:tr w:rsidR="0001480A" w:rsidRPr="00247E94" w14:paraId="4A805A3A" w14:textId="77777777" w:rsidTr="001C0E92">
        <w:trPr>
          <w:cantSplit/>
        </w:trPr>
        <w:tc>
          <w:tcPr>
            <w:tcW w:w="2880" w:type="dxa"/>
          </w:tcPr>
          <w:p w14:paraId="52EB5A15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29EBB8D0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81" w:type="dxa"/>
            <w:gridSpan w:val="2"/>
          </w:tcPr>
          <w:p w14:paraId="531DCD97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4"/>
          </w:tcPr>
          <w:p w14:paraId="39650561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3"/>
          </w:tcPr>
          <w:p w14:paraId="738C26D0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  <w:shd w:val="clear" w:color="auto" w:fill="auto"/>
          </w:tcPr>
          <w:p w14:paraId="62B9EBD4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14:paraId="1198FE02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35554BF9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450609B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  <w:shd w:val="clear" w:color="auto" w:fill="auto"/>
          </w:tcPr>
          <w:p w14:paraId="3A96E949" w14:textId="77777777" w:rsidR="0001480A" w:rsidRPr="00247E94" w:rsidRDefault="0001480A" w:rsidP="0001480A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1480A" w:rsidRPr="00247E94" w14:paraId="4C17075B" w14:textId="77777777" w:rsidTr="001C0E92">
        <w:trPr>
          <w:cantSplit/>
        </w:trPr>
        <w:tc>
          <w:tcPr>
            <w:tcW w:w="2880" w:type="dxa"/>
          </w:tcPr>
          <w:p w14:paraId="58A6DD89" w14:textId="77777777" w:rsidR="0001480A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9362EC2" w14:textId="2A820281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6EAC87DD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81" w:type="dxa"/>
            <w:gridSpan w:val="2"/>
          </w:tcPr>
          <w:p w14:paraId="6BE51CBF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4"/>
          </w:tcPr>
          <w:p w14:paraId="4F8CC824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3"/>
          </w:tcPr>
          <w:p w14:paraId="66E6F78D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45B3BA55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1B002E1E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70F5E334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241A2579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</w:tcPr>
          <w:p w14:paraId="1A1C55DF" w14:textId="77777777" w:rsidR="0001480A" w:rsidRPr="00247E94" w:rsidRDefault="0001480A" w:rsidP="0001480A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1480A" w:rsidRPr="00247E94" w14:paraId="278A368B" w14:textId="77777777" w:rsidTr="001C0E92">
        <w:trPr>
          <w:cantSplit/>
        </w:trPr>
        <w:tc>
          <w:tcPr>
            <w:tcW w:w="2880" w:type="dxa"/>
          </w:tcPr>
          <w:p w14:paraId="3D175D7F" w14:textId="77777777" w:rsidR="0001480A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446AAFC5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81" w:type="dxa"/>
            <w:gridSpan w:val="2"/>
          </w:tcPr>
          <w:p w14:paraId="4BE60237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4"/>
          </w:tcPr>
          <w:p w14:paraId="51EFD62A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3"/>
          </w:tcPr>
          <w:p w14:paraId="78F7EF75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5AAA526A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53289089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563DC46A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1AA4FEE3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</w:tcPr>
          <w:p w14:paraId="46D2FEEA" w14:textId="77777777" w:rsidR="0001480A" w:rsidRPr="00247E94" w:rsidRDefault="0001480A" w:rsidP="0001480A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1480A" w:rsidRPr="00247E94" w14:paraId="66C338C7" w14:textId="77777777" w:rsidTr="001C0E92">
        <w:trPr>
          <w:cantSplit/>
        </w:trPr>
        <w:tc>
          <w:tcPr>
            <w:tcW w:w="2880" w:type="dxa"/>
          </w:tcPr>
          <w:p w14:paraId="561358D0" w14:textId="77777777" w:rsidR="0001480A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3F4309D7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81" w:type="dxa"/>
            <w:gridSpan w:val="2"/>
          </w:tcPr>
          <w:p w14:paraId="09DD54A0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4"/>
          </w:tcPr>
          <w:p w14:paraId="0B043799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3"/>
          </w:tcPr>
          <w:p w14:paraId="3BD5A846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0EA5480B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75C993D4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513910F1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154BE12B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</w:tcPr>
          <w:p w14:paraId="1B09EC84" w14:textId="77777777" w:rsidR="0001480A" w:rsidRPr="00247E94" w:rsidRDefault="0001480A" w:rsidP="0001480A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1480A" w:rsidRPr="00247E94" w14:paraId="0C981BC6" w14:textId="77777777" w:rsidTr="001C0E92">
        <w:trPr>
          <w:cantSplit/>
        </w:trPr>
        <w:tc>
          <w:tcPr>
            <w:tcW w:w="2880" w:type="dxa"/>
          </w:tcPr>
          <w:p w14:paraId="0BC7E8CF" w14:textId="77777777" w:rsidR="0001480A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0F3B04E0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81" w:type="dxa"/>
            <w:gridSpan w:val="2"/>
          </w:tcPr>
          <w:p w14:paraId="6636B746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4"/>
          </w:tcPr>
          <w:p w14:paraId="5C21F795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3"/>
          </w:tcPr>
          <w:p w14:paraId="1E23F256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64149399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046F43EE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3B8DB1CA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45EA724A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</w:tcPr>
          <w:p w14:paraId="4E2F6DE7" w14:textId="77777777" w:rsidR="0001480A" w:rsidRPr="00247E94" w:rsidRDefault="0001480A" w:rsidP="0001480A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1480A" w:rsidRPr="00247E94" w14:paraId="373A2D27" w14:textId="77777777" w:rsidTr="001C0E92">
        <w:trPr>
          <w:cantSplit/>
        </w:trPr>
        <w:tc>
          <w:tcPr>
            <w:tcW w:w="2880" w:type="dxa"/>
          </w:tcPr>
          <w:p w14:paraId="0071A0CA" w14:textId="77777777" w:rsidR="0001480A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223209BA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81" w:type="dxa"/>
            <w:gridSpan w:val="2"/>
          </w:tcPr>
          <w:p w14:paraId="74ABDBB7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4"/>
          </w:tcPr>
          <w:p w14:paraId="0018FB33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3"/>
          </w:tcPr>
          <w:p w14:paraId="59698B33" w14:textId="4D724F54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410DFBCB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5081812C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13455A71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66AB5247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</w:tcPr>
          <w:p w14:paraId="55805498" w14:textId="20E6B31E" w:rsidR="0001480A" w:rsidRPr="00247E94" w:rsidRDefault="0001480A" w:rsidP="0001480A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(หน่วย </w:t>
            </w: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: 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01480A" w:rsidRPr="00247E94" w14:paraId="1AC395DE" w14:textId="77777777" w:rsidTr="001C0E92">
        <w:trPr>
          <w:cantSplit/>
        </w:trPr>
        <w:tc>
          <w:tcPr>
            <w:tcW w:w="2880" w:type="dxa"/>
          </w:tcPr>
          <w:p w14:paraId="2DAAB358" w14:textId="77777777" w:rsidR="0001480A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2" w:type="dxa"/>
            <w:gridSpan w:val="20"/>
          </w:tcPr>
          <w:p w14:paraId="69AC86FD" w14:textId="6CF46CBF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เฉพาะของบริษัท</w:t>
            </w:r>
          </w:p>
        </w:tc>
      </w:tr>
      <w:tr w:rsidR="0001480A" w:rsidRPr="00247E94" w14:paraId="5577871F" w14:textId="77777777" w:rsidTr="001C0E92">
        <w:trPr>
          <w:cantSplit/>
        </w:trPr>
        <w:tc>
          <w:tcPr>
            <w:tcW w:w="2880" w:type="dxa"/>
          </w:tcPr>
          <w:p w14:paraId="6B604131" w14:textId="77777777" w:rsidR="0001480A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6B1EEEF" w14:textId="4F965717" w:rsidR="0001480A" w:rsidRPr="00247E94" w:rsidRDefault="0001480A" w:rsidP="000148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381" w:type="dxa"/>
            <w:gridSpan w:val="2"/>
            <w:vAlign w:val="bottom"/>
          </w:tcPr>
          <w:p w14:paraId="532823A9" w14:textId="5597F8E0" w:rsidR="0001480A" w:rsidRPr="00247E94" w:rsidRDefault="0001480A" w:rsidP="000148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             ส่วนปรับปรุงอาคาร</w:t>
            </w:r>
          </w:p>
        </w:tc>
        <w:tc>
          <w:tcPr>
            <w:tcW w:w="1170" w:type="dxa"/>
            <w:gridSpan w:val="4"/>
            <w:vAlign w:val="bottom"/>
          </w:tcPr>
          <w:p w14:paraId="45ECE642" w14:textId="42339C51" w:rsidR="0001480A" w:rsidRPr="00247E94" w:rsidRDefault="0001480A" w:rsidP="000148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ส่วนปรับปรุงพื้นที่เช่า</w:t>
            </w:r>
          </w:p>
        </w:tc>
        <w:tc>
          <w:tcPr>
            <w:tcW w:w="1170" w:type="dxa"/>
            <w:gridSpan w:val="3"/>
            <w:vAlign w:val="bottom"/>
          </w:tcPr>
          <w:p w14:paraId="2C4A3FFA" w14:textId="51009B54" w:rsidR="0001480A" w:rsidRPr="00247E94" w:rsidRDefault="0001480A" w:rsidP="000148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อุปกรณ์และเครื่องมือแพทย์</w:t>
            </w:r>
          </w:p>
        </w:tc>
        <w:tc>
          <w:tcPr>
            <w:tcW w:w="1345" w:type="dxa"/>
            <w:gridSpan w:val="2"/>
            <w:vAlign w:val="bottom"/>
          </w:tcPr>
          <w:p w14:paraId="37853708" w14:textId="1F53BF6F" w:rsidR="0001480A" w:rsidRPr="00247E94" w:rsidRDefault="0001480A" w:rsidP="000148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เครื่องมือและ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420" w:type="dxa"/>
            <w:gridSpan w:val="2"/>
            <w:vAlign w:val="bottom"/>
          </w:tcPr>
          <w:p w14:paraId="0C9D0640" w14:textId="6AE3B799" w:rsidR="0001480A" w:rsidRPr="00247E94" w:rsidRDefault="0001480A" w:rsidP="000148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  <w:vAlign w:val="bottom"/>
          </w:tcPr>
          <w:p w14:paraId="7F057EA4" w14:textId="5F9C60BA" w:rsidR="0001480A" w:rsidRPr="00247E94" w:rsidRDefault="0001480A" w:rsidP="000148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gridSpan w:val="2"/>
            <w:vAlign w:val="bottom"/>
          </w:tcPr>
          <w:p w14:paraId="10D85F07" w14:textId="0D37BC1B" w:rsidR="0001480A" w:rsidRPr="00247E94" w:rsidRDefault="0001480A" w:rsidP="000148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346" w:type="dxa"/>
            <w:gridSpan w:val="2"/>
            <w:vAlign w:val="bottom"/>
          </w:tcPr>
          <w:p w14:paraId="57C25659" w14:textId="366F08B1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01480A" w:rsidRPr="00247E94" w14:paraId="40A1444E" w14:textId="77777777" w:rsidTr="001C0E92">
        <w:trPr>
          <w:cantSplit/>
        </w:trPr>
        <w:tc>
          <w:tcPr>
            <w:tcW w:w="2880" w:type="dxa"/>
          </w:tcPr>
          <w:p w14:paraId="7804686D" w14:textId="77777777" w:rsidR="0001480A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C272418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64A0885B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7D9BEA84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180B386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  <w:vAlign w:val="bottom"/>
          </w:tcPr>
          <w:p w14:paraId="21741956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7DFCC32B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64D83B09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65DB032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  <w:vAlign w:val="bottom"/>
          </w:tcPr>
          <w:p w14:paraId="633D4587" w14:textId="77777777" w:rsidR="0001480A" w:rsidRPr="00247E94" w:rsidRDefault="0001480A" w:rsidP="0001480A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1480A" w:rsidRPr="00247E94" w14:paraId="15DFC38D" w14:textId="77777777" w:rsidTr="001C0E92">
        <w:trPr>
          <w:cantSplit/>
        </w:trPr>
        <w:tc>
          <w:tcPr>
            <w:tcW w:w="2880" w:type="dxa"/>
            <w:hideMark/>
          </w:tcPr>
          <w:p w14:paraId="39125290" w14:textId="706D9145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247E9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60</w:t>
            </w:r>
          </w:p>
        </w:tc>
        <w:tc>
          <w:tcPr>
            <w:tcW w:w="1170" w:type="dxa"/>
            <w:gridSpan w:val="2"/>
            <w:tcBorders>
              <w:left w:val="nil"/>
            </w:tcBorders>
          </w:tcPr>
          <w:p w14:paraId="0EF642F2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1" w:type="dxa"/>
            <w:gridSpan w:val="2"/>
          </w:tcPr>
          <w:p w14:paraId="1872EF38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4"/>
          </w:tcPr>
          <w:p w14:paraId="0C4FFEC1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73ECE98F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62C8FCAC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539237B6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2B702A2B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090E806D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  <w:vAlign w:val="bottom"/>
          </w:tcPr>
          <w:p w14:paraId="0C61900C" w14:textId="77777777" w:rsidR="0001480A" w:rsidRPr="00247E94" w:rsidRDefault="0001480A" w:rsidP="0001480A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1480A" w:rsidRPr="00247E94" w14:paraId="111E4740" w14:textId="77777777" w:rsidTr="001C0E92">
        <w:trPr>
          <w:cantSplit/>
        </w:trPr>
        <w:tc>
          <w:tcPr>
            <w:tcW w:w="2880" w:type="dxa"/>
            <w:hideMark/>
          </w:tcPr>
          <w:p w14:paraId="445DABA0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70" w:type="dxa"/>
            <w:gridSpan w:val="2"/>
            <w:tcBorders>
              <w:left w:val="nil"/>
            </w:tcBorders>
          </w:tcPr>
          <w:p w14:paraId="588DE3D4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1" w:type="dxa"/>
            <w:gridSpan w:val="2"/>
          </w:tcPr>
          <w:p w14:paraId="566A1986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4"/>
          </w:tcPr>
          <w:p w14:paraId="3F621DE5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3221A977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506F1AD0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51647C92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170BD32B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3BB0E234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  <w:vAlign w:val="bottom"/>
          </w:tcPr>
          <w:p w14:paraId="0BE2A69B" w14:textId="2E96A843" w:rsidR="0001480A" w:rsidRPr="00247E94" w:rsidRDefault="0001480A" w:rsidP="0001480A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7539">
              <w:rPr>
                <w:rFonts w:ascii="Browallia New" w:hAnsi="Browallia New" w:cs="Browallia New"/>
                <w:sz w:val="22"/>
                <w:szCs w:val="22"/>
                <w:lang w:val="en-GB"/>
              </w:rPr>
              <w:t>37,878</w:t>
            </w:r>
          </w:p>
        </w:tc>
      </w:tr>
      <w:tr w:rsidR="0001480A" w:rsidRPr="00247E94" w14:paraId="4420EEDA" w14:textId="77777777" w:rsidTr="001C0E92">
        <w:trPr>
          <w:cantSplit/>
        </w:trPr>
        <w:tc>
          <w:tcPr>
            <w:tcW w:w="2880" w:type="dxa"/>
            <w:hideMark/>
          </w:tcPr>
          <w:p w14:paraId="51A02BE7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108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gridSpan w:val="2"/>
            <w:tcBorders>
              <w:left w:val="nil"/>
            </w:tcBorders>
          </w:tcPr>
          <w:p w14:paraId="08C12BF7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1" w:type="dxa"/>
            <w:gridSpan w:val="2"/>
          </w:tcPr>
          <w:p w14:paraId="75C05D8C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4"/>
          </w:tcPr>
          <w:p w14:paraId="6FD1B440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5AFCE6C5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332E0695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07BF5501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522CB6CB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186D62C3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  <w:vAlign w:val="bottom"/>
          </w:tcPr>
          <w:p w14:paraId="3772A496" w14:textId="64C1D1CD" w:rsidR="0001480A" w:rsidRPr="00247E94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F53FB">
              <w:rPr>
                <w:rFonts w:ascii="Browallia New" w:hAnsi="Browallia New" w:cs="Browallia New"/>
                <w:sz w:val="22"/>
                <w:szCs w:val="22"/>
                <w:lang w:val="en-GB"/>
              </w:rPr>
              <w:t>4,685</w:t>
            </w:r>
          </w:p>
        </w:tc>
      </w:tr>
      <w:tr w:rsidR="0001480A" w:rsidRPr="00247E94" w14:paraId="2985498C" w14:textId="77777777" w:rsidTr="001C0E92">
        <w:trPr>
          <w:cantSplit/>
        </w:trPr>
        <w:tc>
          <w:tcPr>
            <w:tcW w:w="2880" w:type="dxa"/>
            <w:hideMark/>
          </w:tcPr>
          <w:p w14:paraId="3E77EB4D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70" w:type="dxa"/>
            <w:gridSpan w:val="2"/>
            <w:tcBorders>
              <w:left w:val="nil"/>
            </w:tcBorders>
          </w:tcPr>
          <w:p w14:paraId="198AB51A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1" w:type="dxa"/>
            <w:gridSpan w:val="2"/>
          </w:tcPr>
          <w:p w14:paraId="79526EE6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4"/>
          </w:tcPr>
          <w:p w14:paraId="6A756031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33F834B5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540AD5B9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3EB60F78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697C52B2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617D6A47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  <w:vAlign w:val="bottom"/>
          </w:tcPr>
          <w:p w14:paraId="23630A0D" w14:textId="7A9A9FE7" w:rsidR="0001480A" w:rsidRPr="00247E94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F53FB">
              <w:rPr>
                <w:rFonts w:ascii="Browallia New" w:hAnsi="Browallia New" w:cs="Browallia New"/>
                <w:sz w:val="22"/>
                <w:szCs w:val="22"/>
                <w:lang w:val="en-GB"/>
              </w:rPr>
              <w:t>42,563</w:t>
            </w:r>
          </w:p>
        </w:tc>
      </w:tr>
      <w:tr w:rsidR="0001480A" w:rsidRPr="00247E94" w14:paraId="6E541031" w14:textId="77777777" w:rsidTr="001C0E92">
        <w:trPr>
          <w:cantSplit/>
        </w:trPr>
        <w:tc>
          <w:tcPr>
            <w:tcW w:w="2880" w:type="dxa"/>
          </w:tcPr>
          <w:p w14:paraId="79635BDE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left w:val="nil"/>
            </w:tcBorders>
          </w:tcPr>
          <w:p w14:paraId="73C855F2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81" w:type="dxa"/>
            <w:gridSpan w:val="2"/>
          </w:tcPr>
          <w:p w14:paraId="67962052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4"/>
          </w:tcPr>
          <w:p w14:paraId="0562C9ED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3"/>
          </w:tcPr>
          <w:p w14:paraId="39E93E4C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4407C21A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78AE26C6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4C127722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7B714145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</w:tcPr>
          <w:p w14:paraId="42E1DFD0" w14:textId="77777777" w:rsidR="0001480A" w:rsidRPr="00247E94" w:rsidRDefault="0001480A" w:rsidP="0001480A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1480A" w:rsidRPr="00247E94" w14:paraId="5111E12F" w14:textId="77777777" w:rsidTr="001C0E92">
        <w:trPr>
          <w:cantSplit/>
        </w:trPr>
        <w:tc>
          <w:tcPr>
            <w:tcW w:w="2880" w:type="dxa"/>
            <w:hideMark/>
          </w:tcPr>
          <w:p w14:paraId="29FE1BA4" w14:textId="364549AD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247E9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6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1</w:t>
            </w:r>
          </w:p>
        </w:tc>
        <w:tc>
          <w:tcPr>
            <w:tcW w:w="1170" w:type="dxa"/>
            <w:gridSpan w:val="2"/>
            <w:tcBorders>
              <w:left w:val="nil"/>
            </w:tcBorders>
          </w:tcPr>
          <w:p w14:paraId="14773587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1" w:type="dxa"/>
            <w:gridSpan w:val="2"/>
          </w:tcPr>
          <w:p w14:paraId="3C4D3271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4"/>
          </w:tcPr>
          <w:p w14:paraId="7894EDF1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04792F0A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380E491B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17176CAC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78B0D07B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323B0242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  <w:vAlign w:val="bottom"/>
          </w:tcPr>
          <w:p w14:paraId="1CD27652" w14:textId="77777777" w:rsidR="0001480A" w:rsidRPr="00247E94" w:rsidRDefault="0001480A" w:rsidP="0001480A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1480A" w:rsidRPr="00247E94" w14:paraId="6AAF6B39" w14:textId="77777777" w:rsidTr="001C0E92">
        <w:trPr>
          <w:cantSplit/>
        </w:trPr>
        <w:tc>
          <w:tcPr>
            <w:tcW w:w="2880" w:type="dxa"/>
            <w:hideMark/>
          </w:tcPr>
          <w:p w14:paraId="35F8A729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70" w:type="dxa"/>
            <w:gridSpan w:val="2"/>
          </w:tcPr>
          <w:p w14:paraId="1F3196A1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1" w:type="dxa"/>
            <w:gridSpan w:val="2"/>
          </w:tcPr>
          <w:p w14:paraId="4C6C63F2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4"/>
          </w:tcPr>
          <w:p w14:paraId="7543235C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2BB08891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2E73FE2A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32EA62C8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64DC5E1B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75132EA3" w14:textId="77777777" w:rsidR="0001480A" w:rsidRPr="00247E94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  <w:vAlign w:val="bottom"/>
          </w:tcPr>
          <w:p w14:paraId="7BF11494" w14:textId="04F9C282" w:rsidR="0001480A" w:rsidRPr="00315C0B" w:rsidRDefault="0001480A" w:rsidP="0001480A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42,259</w:t>
            </w:r>
          </w:p>
        </w:tc>
      </w:tr>
      <w:tr w:rsidR="0001480A" w:rsidRPr="00247E94" w14:paraId="5B3DE133" w14:textId="77777777" w:rsidTr="001C0E92">
        <w:trPr>
          <w:cantSplit/>
        </w:trPr>
        <w:tc>
          <w:tcPr>
            <w:tcW w:w="2880" w:type="dxa"/>
            <w:shd w:val="clear" w:color="auto" w:fill="auto"/>
            <w:hideMark/>
          </w:tcPr>
          <w:p w14:paraId="66B1547A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C02C64E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1" w:type="dxa"/>
            <w:gridSpan w:val="2"/>
            <w:shd w:val="clear" w:color="auto" w:fill="auto"/>
          </w:tcPr>
          <w:p w14:paraId="517E6D16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14:paraId="7A2BBB28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7AB7E962" w14:textId="77777777" w:rsidR="0001480A" w:rsidRPr="00FA7539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5" w:type="dxa"/>
            <w:gridSpan w:val="2"/>
            <w:shd w:val="clear" w:color="auto" w:fill="auto"/>
          </w:tcPr>
          <w:p w14:paraId="7C815E8B" w14:textId="77777777" w:rsidR="0001480A" w:rsidRPr="00FA7539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14:paraId="0A14E3C6" w14:textId="77777777" w:rsidR="0001480A" w:rsidRPr="00FA7539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E72DE59" w14:textId="77777777" w:rsidR="0001480A" w:rsidRPr="00FA7539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7C8D7BE" w14:textId="77777777" w:rsidR="0001480A" w:rsidRPr="00FA7539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6F0984F0" w14:textId="7CA7A627" w:rsidR="0001480A" w:rsidRPr="00315C0B" w:rsidRDefault="0001480A" w:rsidP="0001480A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5,061</w:t>
            </w:r>
          </w:p>
        </w:tc>
      </w:tr>
      <w:tr w:rsidR="0001480A" w:rsidRPr="00D36179" w14:paraId="6EF2D633" w14:textId="77777777" w:rsidTr="001C0E92">
        <w:trPr>
          <w:cantSplit/>
        </w:trPr>
        <w:tc>
          <w:tcPr>
            <w:tcW w:w="2880" w:type="dxa"/>
            <w:shd w:val="clear" w:color="auto" w:fill="auto"/>
            <w:hideMark/>
          </w:tcPr>
          <w:p w14:paraId="6FF53EA9" w14:textId="77777777" w:rsidR="0001480A" w:rsidRPr="00247E94" w:rsidRDefault="0001480A" w:rsidP="0001480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FA7539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FA7539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E71D122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1" w:type="dxa"/>
            <w:gridSpan w:val="2"/>
            <w:shd w:val="clear" w:color="auto" w:fill="auto"/>
          </w:tcPr>
          <w:p w14:paraId="5F70C304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14:paraId="03F65D1A" w14:textId="77777777" w:rsidR="0001480A" w:rsidRPr="00247E94" w:rsidRDefault="0001480A" w:rsidP="0001480A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1D5E7076" w14:textId="77777777" w:rsidR="0001480A" w:rsidRPr="00FA7539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5" w:type="dxa"/>
            <w:gridSpan w:val="2"/>
            <w:shd w:val="clear" w:color="auto" w:fill="auto"/>
          </w:tcPr>
          <w:p w14:paraId="4B0D1351" w14:textId="77777777" w:rsidR="0001480A" w:rsidRPr="00FA7539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14:paraId="4FAAE9F5" w14:textId="77777777" w:rsidR="0001480A" w:rsidRPr="00FA7539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ADE4C8B" w14:textId="77777777" w:rsidR="0001480A" w:rsidRPr="00FA7539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D2B69F4" w14:textId="77777777" w:rsidR="0001480A" w:rsidRPr="00FA7539" w:rsidRDefault="0001480A" w:rsidP="0001480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358CA06A" w14:textId="469E1776" w:rsidR="0001480A" w:rsidRPr="00315C0B" w:rsidRDefault="0001480A" w:rsidP="0001480A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15C0B">
              <w:rPr>
                <w:rFonts w:ascii="Browallia New" w:hAnsi="Browallia New" w:cs="Browallia New"/>
                <w:sz w:val="22"/>
                <w:szCs w:val="22"/>
                <w:lang w:val="en-GB"/>
              </w:rPr>
              <w:t>47,320</w:t>
            </w:r>
          </w:p>
        </w:tc>
      </w:tr>
    </w:tbl>
    <w:p w14:paraId="0A1F11BE" w14:textId="4F60E619" w:rsidR="00334187" w:rsidRDefault="00334187" w:rsidP="002E2D04"/>
    <w:p w14:paraId="4A40AD16" w14:textId="5B8C5FDA" w:rsidR="00D75B3E" w:rsidRPr="00D75B3E" w:rsidRDefault="00D75B3E" w:rsidP="00D75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 New" w:hAnsi="Browallia New" w:cs="Browallia New"/>
          <w:sz w:val="28"/>
          <w:szCs w:val="28"/>
        </w:rPr>
      </w:pPr>
      <w:r w:rsidRPr="00C110DE">
        <w:rPr>
          <w:rFonts w:ascii="Browallia New" w:hAnsi="Browallia New" w:cs="Browallia New"/>
          <w:sz w:val="28"/>
          <w:szCs w:val="28"/>
          <w:cs/>
        </w:rPr>
        <w:t xml:space="preserve">ในระหว่างปี </w:t>
      </w:r>
      <w:r w:rsidRPr="00C110DE">
        <w:rPr>
          <w:rFonts w:ascii="Browallia New" w:hAnsi="Browallia New" w:cs="Browallia New"/>
          <w:sz w:val="28"/>
          <w:szCs w:val="28"/>
        </w:rPr>
        <w:t xml:space="preserve">2561 </w:t>
      </w:r>
      <w:r w:rsidRPr="00C110DE">
        <w:rPr>
          <w:rFonts w:ascii="Browallia New" w:hAnsi="Browallia New" w:cs="Browallia New"/>
          <w:sz w:val="28"/>
          <w:szCs w:val="28"/>
          <w:cs/>
        </w:rPr>
        <w:t>บริษัทย่อยทางอ้อม</w:t>
      </w:r>
      <w:r w:rsidR="00E31ED1" w:rsidRPr="00C110DE">
        <w:rPr>
          <w:rFonts w:ascii="Browallia New" w:hAnsi="Browallia New" w:cs="Browallia New" w:hint="cs"/>
          <w:sz w:val="28"/>
          <w:szCs w:val="28"/>
          <w:cs/>
        </w:rPr>
        <w:t>เปลี่ยนแปลงการแสดงมูลค่าของที่ดินเป็นวิธีตีราคาใหม่</w:t>
      </w:r>
      <w:r w:rsidRPr="00C110DE">
        <w:rPr>
          <w:rFonts w:ascii="Browallia New" w:hAnsi="Browallia New" w:cs="Browallia New"/>
          <w:sz w:val="28"/>
          <w:szCs w:val="28"/>
          <w:cs/>
        </w:rPr>
        <w:t xml:space="preserve"> โดยใช้ผู้เชี่ยวชาญอิสระภายใต้หลักเกณฑ์ที่ระบุไว้ในนโยบายบัญชีของบริษัท มูลค่าที่ดิน ที่ตีใหม่ใช้วิธีการประเมิ</w:t>
      </w:r>
      <w:r w:rsidR="009C25F8" w:rsidRPr="00C110DE">
        <w:rPr>
          <w:rFonts w:ascii="Browallia New" w:hAnsi="Browallia New" w:cs="Browallia New" w:hint="cs"/>
          <w:sz w:val="28"/>
          <w:szCs w:val="28"/>
          <w:cs/>
        </w:rPr>
        <w:t>น</w:t>
      </w:r>
      <w:r w:rsidRPr="00C110DE">
        <w:rPr>
          <w:rFonts w:ascii="Browallia New" w:hAnsi="Browallia New" w:cs="Browallia New"/>
          <w:sz w:val="28"/>
          <w:szCs w:val="28"/>
          <w:cs/>
        </w:rPr>
        <w:t xml:space="preserve">ราคาแบบวิธีเปรียบเทียบราคาตลาด โดยบันทึกส่วนเกินทุนจากการตีราคาที่ดิน </w:t>
      </w:r>
      <w:r w:rsidR="00E31ED1" w:rsidRPr="00C110DE">
        <w:rPr>
          <w:rFonts w:ascii="Browallia New" w:hAnsi="Browallia New" w:cs="Browallia New" w:hint="cs"/>
          <w:sz w:val="28"/>
          <w:szCs w:val="28"/>
          <w:cs/>
        </w:rPr>
        <w:t>ไว้ใน</w:t>
      </w:r>
      <w:r w:rsidR="00E31ED1" w:rsidRPr="00C110DE">
        <w:rPr>
          <w:rFonts w:ascii="Browallia New" w:hAnsi="Browallia New" w:cs="Browallia New"/>
          <w:sz w:val="28"/>
          <w:szCs w:val="28"/>
          <w:cs/>
        </w:rPr>
        <w:t>ส่วนผู้ถือหุ้นในงบแสดงฐานะการเงิน</w:t>
      </w:r>
      <w:r w:rsidRPr="00C110DE">
        <w:rPr>
          <w:rFonts w:ascii="Browallia New" w:hAnsi="Browallia New" w:cs="Browallia New"/>
          <w:sz w:val="28"/>
          <w:szCs w:val="28"/>
          <w:cs/>
        </w:rPr>
        <w:t xml:space="preserve"> จำนวนรวม </w:t>
      </w:r>
      <w:r w:rsidRPr="00C110DE">
        <w:rPr>
          <w:rFonts w:ascii="Browallia New" w:hAnsi="Browallia New" w:cs="Browallia New"/>
          <w:sz w:val="28"/>
          <w:szCs w:val="28"/>
        </w:rPr>
        <w:t xml:space="preserve">82.80 </w:t>
      </w:r>
      <w:r w:rsidRPr="00C110DE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Pr="00C110DE">
        <w:rPr>
          <w:rFonts w:ascii="Browallia New" w:hAnsi="Browallia New" w:cs="Browallia New"/>
          <w:sz w:val="28"/>
          <w:szCs w:val="28"/>
        </w:rPr>
        <w:t>(</w:t>
      </w:r>
      <w:r w:rsidRPr="00C110DE">
        <w:rPr>
          <w:rFonts w:ascii="Browallia New" w:hAnsi="Browallia New" w:cs="Browallia New"/>
          <w:sz w:val="28"/>
          <w:szCs w:val="28"/>
          <w:cs/>
        </w:rPr>
        <w:t xml:space="preserve">สุทธิจากภาษีจำนวน </w:t>
      </w:r>
      <w:r w:rsidRPr="00C110DE">
        <w:rPr>
          <w:rFonts w:ascii="Browallia New" w:hAnsi="Browallia New" w:cs="Browallia New"/>
          <w:sz w:val="28"/>
          <w:szCs w:val="28"/>
        </w:rPr>
        <w:t xml:space="preserve">66.24 </w:t>
      </w:r>
      <w:r w:rsidRPr="00C110DE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C110DE">
        <w:rPr>
          <w:rFonts w:ascii="Browallia New" w:hAnsi="Browallia New" w:cs="Browallia New"/>
          <w:sz w:val="28"/>
          <w:szCs w:val="28"/>
        </w:rPr>
        <w:t>)</w:t>
      </w:r>
    </w:p>
    <w:p w14:paraId="53681C22" w14:textId="77777777" w:rsidR="00D75B3E" w:rsidRPr="00D75B3E" w:rsidRDefault="00D75B3E" w:rsidP="00D75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 New" w:hAnsi="Browallia New" w:cs="Browallia New"/>
          <w:sz w:val="28"/>
          <w:szCs w:val="28"/>
        </w:rPr>
      </w:pPr>
    </w:p>
    <w:p w14:paraId="34555C76" w14:textId="7E4E8A94" w:rsidR="00C50AEF" w:rsidRDefault="00170C0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ณ </w:t>
      </w:r>
      <w:r w:rsidR="00C70BF3" w:rsidRPr="00C04DF6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C70BF3" w:rsidRPr="00C04DF6">
        <w:rPr>
          <w:rFonts w:ascii="Browallia New" w:hAnsi="Browallia New" w:cs="Browallia New"/>
          <w:sz w:val="28"/>
          <w:szCs w:val="28"/>
        </w:rPr>
        <w:t>31</w:t>
      </w:r>
      <w:r w:rsidR="00C70BF3" w:rsidRPr="00C04DF6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8633A2">
        <w:rPr>
          <w:rFonts w:ascii="Browallia New" w:hAnsi="Browallia New" w:cs="Browallia New"/>
          <w:sz w:val="28"/>
          <w:szCs w:val="28"/>
        </w:rPr>
        <w:t>256</w:t>
      </w:r>
      <w:r w:rsidR="00CD07BD">
        <w:rPr>
          <w:rFonts w:ascii="Browallia New" w:hAnsi="Browallia New" w:cs="Browallia New" w:hint="cs"/>
          <w:sz w:val="28"/>
          <w:szCs w:val="28"/>
          <w:cs/>
        </w:rPr>
        <w:t>1</w:t>
      </w:r>
      <w:r w:rsidR="00C71DCA">
        <w:rPr>
          <w:rFonts w:ascii="Browallia New" w:hAnsi="Browallia New" w:cs="Browallia New"/>
          <w:sz w:val="28"/>
          <w:szCs w:val="28"/>
        </w:rPr>
        <w:t xml:space="preserve"> </w:t>
      </w:r>
      <w:r w:rsidR="00C71DCA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="00C71DCA">
        <w:rPr>
          <w:rFonts w:ascii="Browallia New" w:hAnsi="Browallia New" w:cs="Browallia New"/>
          <w:sz w:val="28"/>
          <w:szCs w:val="28"/>
        </w:rPr>
        <w:t>2560</w:t>
      </w:r>
      <w:r w:rsidR="00C70BF3" w:rsidRPr="00C04DF6">
        <w:rPr>
          <w:rFonts w:ascii="Browallia New" w:hAnsi="Browallia New" w:cs="Browallia New"/>
          <w:sz w:val="28"/>
          <w:szCs w:val="28"/>
        </w:rPr>
        <w:t xml:space="preserve"> </w:t>
      </w:r>
      <w:r w:rsidR="00C70BF3" w:rsidRPr="00C04DF6">
        <w:rPr>
          <w:rFonts w:ascii="Browallia New" w:hAnsi="Browallia New" w:cs="Browallia New"/>
          <w:sz w:val="28"/>
          <w:szCs w:val="28"/>
          <w:cs/>
        </w:rPr>
        <w:t>บริษัท</w:t>
      </w:r>
      <w:r w:rsidR="004A2A0E">
        <w:rPr>
          <w:rFonts w:ascii="Browallia New" w:hAnsi="Browallia New" w:cs="Browallia New" w:hint="cs"/>
          <w:sz w:val="28"/>
          <w:szCs w:val="28"/>
          <w:cs/>
        </w:rPr>
        <w:t xml:space="preserve">และบริษัทย่อย </w:t>
      </w:r>
    </w:p>
    <w:p w14:paraId="56D82B31" w14:textId="77777777" w:rsidR="00C50AEF" w:rsidRDefault="00C50AEF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 New" w:hAnsi="Browallia New" w:cs="Browallia New"/>
          <w:sz w:val="28"/>
          <w:szCs w:val="28"/>
        </w:rPr>
      </w:pPr>
    </w:p>
    <w:p w14:paraId="7456BF31" w14:textId="1A8DDC79" w:rsidR="00C70BF3" w:rsidRPr="00F04853" w:rsidRDefault="00C50AEF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</w:rPr>
        <w:t xml:space="preserve">1) </w:t>
      </w:r>
      <w:r w:rsidR="00C70BF3" w:rsidRPr="00C04DF6">
        <w:rPr>
          <w:rFonts w:ascii="Browallia New" w:hAnsi="Browallia New" w:cs="Browallia New"/>
          <w:sz w:val="28"/>
          <w:szCs w:val="28"/>
          <w:cs/>
        </w:rPr>
        <w:t>มีอุปกรณ์</w:t>
      </w:r>
      <w:r w:rsidR="00790D1B">
        <w:rPr>
          <w:rFonts w:ascii="Browallia New" w:hAnsi="Browallia New" w:cs="Browallia New" w:hint="cs"/>
          <w:sz w:val="28"/>
          <w:szCs w:val="28"/>
          <w:cs/>
        </w:rPr>
        <w:t>ตาม</w:t>
      </w:r>
      <w:r w:rsidR="00C70BF3" w:rsidRPr="00C04DF6">
        <w:rPr>
          <w:rFonts w:ascii="Browallia New" w:hAnsi="Browallia New" w:cs="Browallia New"/>
          <w:sz w:val="28"/>
          <w:szCs w:val="28"/>
          <w:cs/>
        </w:rPr>
        <w:t>สัญญาเช่าการเงินโดยมีมูลค่าสุทธิตามบัญชีของสิ</w:t>
      </w:r>
      <w:r w:rsidR="006C662B">
        <w:rPr>
          <w:rFonts w:ascii="Browallia New" w:hAnsi="Browallia New" w:cs="Browallia New"/>
          <w:sz w:val="28"/>
          <w:szCs w:val="28"/>
          <w:cs/>
        </w:rPr>
        <w:t>นทรัพย์ดังกล่าว จำนวนเงิน</w:t>
      </w:r>
      <w:r w:rsidR="006C662B" w:rsidRPr="00432C33">
        <w:rPr>
          <w:rFonts w:ascii="Browallia New" w:hAnsi="Browallia New" w:cs="Browallia New"/>
          <w:sz w:val="28"/>
          <w:szCs w:val="28"/>
          <w:cs/>
        </w:rPr>
        <w:t>ประมาณ</w:t>
      </w:r>
      <w:r w:rsidR="004A2A0E" w:rsidRPr="00432C33">
        <w:rPr>
          <w:rFonts w:ascii="Browallia New" w:hAnsi="Browallia New" w:cs="Browallia New"/>
          <w:sz w:val="28"/>
          <w:szCs w:val="28"/>
        </w:rPr>
        <w:t xml:space="preserve"> </w:t>
      </w:r>
      <w:r w:rsidR="00B83843">
        <w:rPr>
          <w:rFonts w:ascii="Browallia New" w:hAnsi="Browallia New" w:cs="Browallia New"/>
          <w:sz w:val="28"/>
          <w:szCs w:val="28"/>
        </w:rPr>
        <w:t>14.81</w:t>
      </w:r>
      <w:r w:rsidR="004B68E5" w:rsidRPr="00432C33">
        <w:rPr>
          <w:rFonts w:ascii="Browallia New" w:hAnsi="Browallia New" w:cs="Browallia New"/>
          <w:sz w:val="28"/>
          <w:szCs w:val="28"/>
        </w:rPr>
        <w:t xml:space="preserve"> </w:t>
      </w:r>
      <w:r w:rsidR="00790D1B" w:rsidRPr="00432C33">
        <w:rPr>
          <w:rFonts w:ascii="Browallia New" w:hAnsi="Browallia New" w:cs="Browallia New" w:hint="cs"/>
          <w:sz w:val="28"/>
          <w:szCs w:val="28"/>
          <w:cs/>
        </w:rPr>
        <w:t>ล้านบ</w:t>
      </w:r>
      <w:r w:rsidR="00790D1B" w:rsidRPr="006A1E4D">
        <w:rPr>
          <w:rFonts w:ascii="Browallia New" w:hAnsi="Browallia New" w:cs="Browallia New" w:hint="cs"/>
          <w:sz w:val="28"/>
          <w:szCs w:val="28"/>
          <w:cs/>
        </w:rPr>
        <w:t>าท</w:t>
      </w:r>
      <w:r w:rsidR="00DB5B5E" w:rsidRPr="006A1E4D">
        <w:rPr>
          <w:rFonts w:ascii="Browallia New" w:hAnsi="Browallia New" w:cs="Browallia New"/>
          <w:sz w:val="28"/>
          <w:szCs w:val="28"/>
        </w:rPr>
        <w:t xml:space="preserve"> </w:t>
      </w:r>
      <w:r w:rsidR="00F04853">
        <w:rPr>
          <w:rFonts w:ascii="Browallia New" w:hAnsi="Browallia New" w:cs="Browallia New"/>
          <w:sz w:val="28"/>
          <w:szCs w:val="28"/>
          <w:lang w:val="en-GB"/>
        </w:rPr>
        <w:t>(</w:t>
      </w:r>
      <w:proofErr w:type="gramStart"/>
      <w:r w:rsidR="00F04853">
        <w:rPr>
          <w:rFonts w:ascii="Browallia New" w:hAnsi="Browallia New" w:cs="Browallia New"/>
          <w:sz w:val="28"/>
          <w:szCs w:val="28"/>
          <w:lang w:val="en-GB"/>
        </w:rPr>
        <w:t>2560 :</w:t>
      </w:r>
      <w:proofErr w:type="gramEnd"/>
      <w:r w:rsidR="00F0485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633A2" w:rsidRPr="006A1E4D">
        <w:rPr>
          <w:rFonts w:ascii="Browallia New" w:hAnsi="Browallia New" w:cs="Browallia New"/>
          <w:sz w:val="28"/>
          <w:szCs w:val="28"/>
        </w:rPr>
        <w:t>1.</w:t>
      </w:r>
      <w:r w:rsidR="00CD07BD">
        <w:rPr>
          <w:rFonts w:ascii="Browallia New" w:hAnsi="Browallia New" w:cs="Browallia New" w:hint="cs"/>
          <w:sz w:val="28"/>
          <w:szCs w:val="28"/>
          <w:cs/>
        </w:rPr>
        <w:t>53</w:t>
      </w:r>
      <w:r w:rsidR="008633A2" w:rsidRPr="006A1E4D">
        <w:rPr>
          <w:rFonts w:ascii="Browallia New" w:hAnsi="Browallia New" w:cs="Browallia New"/>
          <w:sz w:val="28"/>
          <w:szCs w:val="28"/>
        </w:rPr>
        <w:t xml:space="preserve"> </w:t>
      </w:r>
      <w:r w:rsidR="0087626F" w:rsidRPr="00E93242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F04853">
        <w:rPr>
          <w:rFonts w:ascii="Browallia New" w:hAnsi="Browallia New" w:cs="Browallia New"/>
          <w:sz w:val="28"/>
          <w:szCs w:val="28"/>
        </w:rPr>
        <w:t>)</w:t>
      </w:r>
      <w:r w:rsidR="00805FBB">
        <w:rPr>
          <w:rFonts w:ascii="Browallia New" w:hAnsi="Browallia New" w:cs="Browallia New"/>
          <w:sz w:val="28"/>
          <w:szCs w:val="28"/>
        </w:rPr>
        <w:t xml:space="preserve"> </w:t>
      </w:r>
    </w:p>
    <w:p w14:paraId="3EF1AEF1" w14:textId="77777777" w:rsidR="00C70BF3" w:rsidRPr="00C04DF6" w:rsidRDefault="00C70BF3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 New" w:hAnsi="Browallia New" w:cs="Browallia New"/>
          <w:sz w:val="28"/>
          <w:szCs w:val="28"/>
        </w:rPr>
      </w:pPr>
    </w:p>
    <w:p w14:paraId="619D2D2E" w14:textId="73C4A887" w:rsidR="00247E94" w:rsidRDefault="00C50AEF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t xml:space="preserve">2) </w:t>
      </w:r>
      <w:r w:rsidR="00C70BF3" w:rsidRPr="00B4305F">
        <w:rPr>
          <w:rFonts w:ascii="Browallia New" w:hAnsi="Browallia New" w:cs="Browallia New"/>
          <w:sz w:val="28"/>
          <w:szCs w:val="28"/>
          <w:cs/>
        </w:rPr>
        <w:t>มี</w:t>
      </w:r>
      <w:r w:rsidR="00D06E12" w:rsidRPr="00B4305F">
        <w:rPr>
          <w:rFonts w:ascii="Browallia New" w:hAnsi="Browallia New" w:cs="Browallia New"/>
          <w:sz w:val="28"/>
          <w:szCs w:val="28"/>
          <w:cs/>
        </w:rPr>
        <w:t>อุปกรณ์</w:t>
      </w:r>
      <w:r w:rsidR="00C70BF3" w:rsidRPr="00B4305F">
        <w:rPr>
          <w:rFonts w:ascii="Browallia New" w:hAnsi="Browallia New" w:cs="Browallia New"/>
          <w:sz w:val="28"/>
          <w:szCs w:val="28"/>
          <w:cs/>
        </w:rPr>
        <w:t>ส่วนหนึ่ง</w:t>
      </w:r>
      <w:r w:rsidR="00D06E12">
        <w:rPr>
          <w:rFonts w:ascii="Browallia New" w:hAnsi="Browallia New" w:cs="Browallia New" w:hint="cs"/>
          <w:sz w:val="28"/>
          <w:szCs w:val="28"/>
          <w:cs/>
        </w:rPr>
        <w:t xml:space="preserve"> ที่</w:t>
      </w:r>
      <w:r w:rsidR="00C70BF3" w:rsidRPr="00B4305F">
        <w:rPr>
          <w:rFonts w:ascii="Browallia New" w:hAnsi="Browallia New" w:cs="Browallia New"/>
          <w:sz w:val="28"/>
          <w:szCs w:val="28"/>
          <w:cs/>
        </w:rPr>
        <w:t xml:space="preserve">คิดค่าเสื่อมราคาเต็มมูลค่า และยังใช้งานอยู่ </w:t>
      </w:r>
      <w:r w:rsidR="00D06E12">
        <w:rPr>
          <w:rFonts w:ascii="Browallia New" w:hAnsi="Browallia New" w:cs="Browallia New" w:hint="cs"/>
          <w:sz w:val="28"/>
          <w:szCs w:val="28"/>
          <w:cs/>
        </w:rPr>
        <w:t>โดย</w:t>
      </w:r>
      <w:r w:rsidR="00C70BF3" w:rsidRPr="00B4305F">
        <w:rPr>
          <w:rFonts w:ascii="Browallia New" w:hAnsi="Browallia New" w:cs="Browallia New"/>
          <w:sz w:val="28"/>
          <w:szCs w:val="28"/>
          <w:cs/>
        </w:rPr>
        <w:t>มีราคาทุน</w:t>
      </w:r>
      <w:r w:rsidR="00C70BF3" w:rsidRPr="006A1E4D">
        <w:rPr>
          <w:rFonts w:ascii="Browallia New" w:hAnsi="Browallia New" w:cs="Browallia New"/>
          <w:sz w:val="28"/>
          <w:szCs w:val="28"/>
          <w:cs/>
        </w:rPr>
        <w:t xml:space="preserve">ประมาณ </w:t>
      </w:r>
      <w:r w:rsidR="00664D3E">
        <w:rPr>
          <w:rFonts w:ascii="Browallia New" w:hAnsi="Browallia New" w:cs="Browallia New"/>
          <w:sz w:val="28"/>
          <w:szCs w:val="28"/>
        </w:rPr>
        <w:t>3</w:t>
      </w:r>
      <w:r w:rsidR="000000AF">
        <w:rPr>
          <w:rFonts w:ascii="Browallia New" w:hAnsi="Browallia New" w:cs="Browallia New"/>
          <w:sz w:val="28"/>
          <w:szCs w:val="28"/>
        </w:rPr>
        <w:t>13.86</w:t>
      </w:r>
      <w:r w:rsidR="000168B9" w:rsidRPr="006A1E4D">
        <w:rPr>
          <w:rFonts w:ascii="Browallia New" w:hAnsi="Browallia New" w:cs="Browallia New"/>
          <w:sz w:val="28"/>
          <w:szCs w:val="28"/>
        </w:rPr>
        <w:t xml:space="preserve"> </w:t>
      </w:r>
      <w:r w:rsidR="00C70BF3" w:rsidRPr="006A1E4D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="00D06E12">
        <w:rPr>
          <w:rFonts w:ascii="Browallia New" w:hAnsi="Browallia New" w:cs="Browallia New"/>
          <w:sz w:val="28"/>
          <w:szCs w:val="28"/>
          <w:lang w:val="en-GB"/>
        </w:rPr>
        <w:t>(</w:t>
      </w:r>
      <w:proofErr w:type="gramStart"/>
      <w:r w:rsidR="00D06E12">
        <w:rPr>
          <w:rFonts w:ascii="Browallia New" w:hAnsi="Browallia New" w:cs="Browallia New"/>
          <w:sz w:val="28"/>
          <w:szCs w:val="28"/>
          <w:lang w:val="en-GB"/>
        </w:rPr>
        <w:t>2560 :</w:t>
      </w:r>
      <w:proofErr w:type="gramEnd"/>
      <w:r w:rsidR="00D06E1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D07BD" w:rsidRPr="00CD07BD">
        <w:rPr>
          <w:rFonts w:ascii="Browallia New" w:hAnsi="Browallia New" w:cs="Browallia New"/>
          <w:sz w:val="28"/>
          <w:szCs w:val="28"/>
        </w:rPr>
        <w:t>145.59</w:t>
      </w:r>
      <w:r w:rsidR="008633A2" w:rsidRPr="006A1E4D">
        <w:rPr>
          <w:rFonts w:ascii="Browallia New" w:hAnsi="Browallia New" w:cs="Browallia New"/>
          <w:sz w:val="28"/>
          <w:szCs w:val="28"/>
        </w:rPr>
        <w:t xml:space="preserve"> </w:t>
      </w:r>
      <w:r w:rsidR="00C70BF3" w:rsidRPr="00C04DF6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D06E12">
        <w:rPr>
          <w:rFonts w:ascii="Browallia New" w:hAnsi="Browallia New" w:cs="Browallia New"/>
          <w:sz w:val="28"/>
          <w:szCs w:val="28"/>
        </w:rPr>
        <w:t>)</w:t>
      </w:r>
    </w:p>
    <w:p w14:paraId="172684A0" w14:textId="3BBAABCB" w:rsidR="00D06E12" w:rsidRDefault="00D06E12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 New" w:hAnsi="Browallia New" w:cs="Browallia New"/>
          <w:sz w:val="28"/>
          <w:szCs w:val="28"/>
        </w:rPr>
      </w:pPr>
    </w:p>
    <w:p w14:paraId="035D5108" w14:textId="12080AC2" w:rsidR="00D06E12" w:rsidRPr="00D06E12" w:rsidRDefault="00C50AEF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A6196">
        <w:rPr>
          <w:rFonts w:ascii="Browallia New" w:hAnsi="Browallia New" w:cs="Browallia New"/>
          <w:sz w:val="28"/>
          <w:szCs w:val="28"/>
        </w:rPr>
        <w:t xml:space="preserve">3) </w:t>
      </w:r>
      <w:r w:rsidR="00D06E12" w:rsidRPr="00BA6196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727987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="00D06E12" w:rsidRPr="00BA6196">
        <w:rPr>
          <w:rFonts w:ascii="Browallia New" w:hAnsi="Browallia New" w:cs="Browallia New" w:hint="cs"/>
          <w:sz w:val="28"/>
          <w:szCs w:val="28"/>
          <w:cs/>
        </w:rPr>
        <w:t>บันทึกค่าเผื่อการด้อยค่าของ</w:t>
      </w:r>
      <w:r w:rsidR="00BA6196" w:rsidRPr="00BA6196">
        <w:rPr>
          <w:rFonts w:ascii="Browallia New" w:hAnsi="Browallia New" w:cs="Browallia New" w:hint="cs"/>
          <w:sz w:val="28"/>
          <w:szCs w:val="28"/>
          <w:cs/>
        </w:rPr>
        <w:t>อาคารและส่วนปรับปรุงอาคาร และส่วนปรับปรุงพื้นที่เช่า</w:t>
      </w:r>
      <w:r w:rsidR="00D06E12" w:rsidRPr="00BA6196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D06E12" w:rsidRPr="00BA6196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จำนวน </w:t>
      </w:r>
      <w:r w:rsidR="00BA6196" w:rsidRPr="00BA6196">
        <w:rPr>
          <w:rFonts w:ascii="Browallia New" w:hAnsi="Browallia New" w:cs="Browallia New"/>
          <w:sz w:val="28"/>
          <w:szCs w:val="28"/>
          <w:lang w:val="en-GB"/>
        </w:rPr>
        <w:t>54.28</w:t>
      </w:r>
      <w:r w:rsidR="00D06E12" w:rsidRPr="00BA6196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ล้านบาท</w:t>
      </w:r>
      <w:r w:rsidR="002464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A6196" w:rsidRPr="00BA6196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 </w:t>
      </w:r>
      <w:r w:rsidR="00BA6196" w:rsidRPr="00BA6196">
        <w:rPr>
          <w:rFonts w:ascii="Browallia New" w:hAnsi="Browallia New" w:cs="Browallia New"/>
          <w:sz w:val="28"/>
          <w:szCs w:val="28"/>
        </w:rPr>
        <w:t xml:space="preserve">23.14 </w:t>
      </w:r>
      <w:r w:rsidR="00BA6196" w:rsidRPr="00BA6196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D06E12" w:rsidRPr="00BA6196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อันเป็นผลเนื่องมาจากการประเมินมูลค่าธุรกิจ ตามหมายเหตุข้อ </w:t>
      </w:r>
      <w:r w:rsidR="00D06E12" w:rsidRPr="00BA6196">
        <w:rPr>
          <w:rFonts w:ascii="Browallia New" w:hAnsi="Browallia New" w:cs="Browallia New"/>
          <w:sz w:val="28"/>
          <w:szCs w:val="28"/>
          <w:lang w:val="en-GB"/>
        </w:rPr>
        <w:t>1</w:t>
      </w:r>
      <w:r w:rsidR="005A6EEC" w:rsidRPr="00BA6196">
        <w:rPr>
          <w:rFonts w:ascii="Browallia New" w:hAnsi="Browallia New" w:cs="Browallia New"/>
          <w:sz w:val="28"/>
          <w:szCs w:val="28"/>
          <w:lang w:val="en-GB"/>
        </w:rPr>
        <w:t>8</w:t>
      </w:r>
    </w:p>
    <w:p w14:paraId="4862B1D3" w14:textId="77777777" w:rsidR="00D60295" w:rsidRDefault="00D60295" w:rsidP="00D60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right="6"/>
        <w:jc w:val="thaiDistribute"/>
        <w:rPr>
          <w:rFonts w:ascii="Browallia New" w:hAnsi="Browallia New" w:cs="Browallia New"/>
          <w:sz w:val="28"/>
          <w:szCs w:val="28"/>
        </w:rPr>
        <w:sectPr w:rsidR="00D60295" w:rsidSect="007A7B66">
          <w:footerReference w:type="default" r:id="rId13"/>
          <w:pgSz w:w="16834" w:h="11909" w:orient="landscape" w:code="9"/>
          <w:pgMar w:top="1418" w:right="1099" w:bottom="1136" w:left="1259" w:header="992" w:footer="400" w:gutter="0"/>
          <w:cols w:space="720"/>
          <w:docGrid w:linePitch="245"/>
        </w:sectPr>
      </w:pPr>
    </w:p>
    <w:p w14:paraId="19FC8F84" w14:textId="2083E968" w:rsidR="00CC37C8" w:rsidRPr="00BB47D4" w:rsidRDefault="005753E0" w:rsidP="00DA7AB9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hanging="644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04DF6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สินทรัพย์ไม่มีตัวตน</w:t>
      </w:r>
    </w:p>
    <w:p w14:paraId="4F2BB4C3" w14:textId="77777777" w:rsidR="00BB47D4" w:rsidRPr="00544880" w:rsidRDefault="00BB47D4" w:rsidP="00BB47D4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8846" w:type="dxa"/>
        <w:tblInd w:w="426" w:type="dxa"/>
        <w:tblLook w:val="01E0" w:firstRow="1" w:lastRow="1" w:firstColumn="1" w:lastColumn="1" w:noHBand="0" w:noVBand="0"/>
      </w:tblPr>
      <w:tblGrid>
        <w:gridCol w:w="2346"/>
        <w:gridCol w:w="1134"/>
        <w:gridCol w:w="48"/>
        <w:gridCol w:w="1086"/>
        <w:gridCol w:w="1134"/>
        <w:gridCol w:w="992"/>
        <w:gridCol w:w="48"/>
        <w:gridCol w:w="999"/>
        <w:gridCol w:w="1059"/>
      </w:tblGrid>
      <w:tr w:rsidR="006B39C5" w:rsidRPr="006B39C5" w14:paraId="38BE859C" w14:textId="77777777" w:rsidTr="008D0CD1">
        <w:tc>
          <w:tcPr>
            <w:tcW w:w="2346" w:type="dxa"/>
            <w:shd w:val="clear" w:color="auto" w:fill="auto"/>
          </w:tcPr>
          <w:p w14:paraId="7AC441A0" w14:textId="79B9A3EA" w:rsidR="006B39C5" w:rsidRPr="00BB5627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500" w:type="dxa"/>
            <w:gridSpan w:val="8"/>
            <w:shd w:val="clear" w:color="auto" w:fill="auto"/>
            <w:hideMark/>
          </w:tcPr>
          <w:p w14:paraId="56168378" w14:textId="77777777" w:rsidR="006B39C5" w:rsidRPr="006B39C5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(หน่วย </w:t>
            </w:r>
            <w:r w:rsidRPr="006B39C5">
              <w:rPr>
                <w:rFonts w:ascii="Browallia New" w:hAnsi="Browallia New" w:cs="Browallia New"/>
                <w:sz w:val="22"/>
                <w:szCs w:val="22"/>
              </w:rPr>
              <w:t xml:space="preserve">: </w:t>
            </w: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>พันบาท)</w:t>
            </w:r>
          </w:p>
        </w:tc>
      </w:tr>
      <w:tr w:rsidR="006B39C5" w:rsidRPr="006B39C5" w14:paraId="1E4255E7" w14:textId="77777777" w:rsidTr="008D0CD1">
        <w:tc>
          <w:tcPr>
            <w:tcW w:w="2346" w:type="dxa"/>
            <w:shd w:val="clear" w:color="auto" w:fill="auto"/>
          </w:tcPr>
          <w:p w14:paraId="0018848C" w14:textId="77777777" w:rsidR="006B39C5" w:rsidRPr="006B39C5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500" w:type="dxa"/>
            <w:gridSpan w:val="8"/>
            <w:shd w:val="clear" w:color="auto" w:fill="auto"/>
            <w:vAlign w:val="bottom"/>
            <w:hideMark/>
          </w:tcPr>
          <w:p w14:paraId="47A19E4A" w14:textId="77777777" w:rsidR="006B39C5" w:rsidRPr="006B39C5" w:rsidRDefault="006B39C5" w:rsidP="000138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</w:t>
            </w:r>
            <w:r w:rsidRPr="006B39C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นรวม</w:t>
            </w: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>ของบริษัท</w:t>
            </w:r>
          </w:p>
        </w:tc>
      </w:tr>
      <w:tr w:rsidR="006B39C5" w:rsidRPr="006B39C5" w14:paraId="154D1AFC" w14:textId="77777777" w:rsidTr="008D0CD1">
        <w:trPr>
          <w:trHeight w:val="681"/>
        </w:trPr>
        <w:tc>
          <w:tcPr>
            <w:tcW w:w="2346" w:type="dxa"/>
            <w:shd w:val="clear" w:color="auto" w:fill="auto"/>
          </w:tcPr>
          <w:p w14:paraId="71E637F0" w14:textId="77777777" w:rsidR="006B39C5" w:rsidRPr="006B39C5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FCD4CC" w14:textId="42084D60" w:rsidR="006B39C5" w:rsidRPr="006B39C5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97C4B16" w14:textId="77777777" w:rsidR="006B39C5" w:rsidRPr="006B39C5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cs/>
                <w:lang w:val="en-GB"/>
              </w:rPr>
              <w:t>เครื่องหมายการค้า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594E94" w14:textId="77777777" w:rsidR="006B39C5" w:rsidRPr="006B39C5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 New" w:hAnsi="Browallia New" w:cs="Browallia New"/>
                <w:cs/>
              </w:rPr>
            </w:pPr>
            <w:r w:rsidRPr="006B39C5">
              <w:rPr>
                <w:rFonts w:ascii="Browallia New" w:hAnsi="Browallia New" w:cs="Browallia New"/>
                <w:cs/>
              </w:rPr>
              <w:t>ความสัมพันธ์กับลูกค้า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1D285777" w14:textId="77777777" w:rsidR="006B39C5" w:rsidRPr="006B39C5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left" w:pos="884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cs/>
                <w:lang w:val="en-GB"/>
              </w:rPr>
              <w:t>สิทธิการขยาย</w:t>
            </w:r>
          </w:p>
          <w:p w14:paraId="2FB01F96" w14:textId="77777777" w:rsidR="006B39C5" w:rsidRPr="006B39C5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cs/>
                <w:lang w:val="en-GB"/>
              </w:rPr>
              <w:t>กิจการในต่างประเทศ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2B88F8B" w14:textId="77777777" w:rsidR="006B39C5" w:rsidRPr="006B39C5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6B39C5">
              <w:rPr>
                <w:rFonts w:ascii="Browallia New" w:hAnsi="Browallia New" w:cs="Browallia New" w:hint="cs"/>
                <w:cs/>
                <w:lang w:val="en-GB"/>
              </w:rPr>
              <w:t>สินทรัพย์ทางปัญญา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4D677700" w14:textId="77777777" w:rsidR="006B39C5" w:rsidRPr="006B39C5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</w:tr>
      <w:tr w:rsidR="006B39C5" w:rsidRPr="006B39C5" w14:paraId="729AE335" w14:textId="77777777" w:rsidTr="008D0CD1">
        <w:tc>
          <w:tcPr>
            <w:tcW w:w="2346" w:type="dxa"/>
            <w:shd w:val="clear" w:color="auto" w:fill="auto"/>
            <w:hideMark/>
          </w:tcPr>
          <w:p w14:paraId="4A11032C" w14:textId="77777777" w:rsidR="006B39C5" w:rsidRPr="006B39C5" w:rsidRDefault="006B39C5" w:rsidP="0001389A">
            <w:pPr>
              <w:pStyle w:val="30"/>
              <w:tabs>
                <w:tab w:val="clear" w:pos="360"/>
              </w:tabs>
              <w:rPr>
                <w:rFonts w:ascii="Browallia New" w:hAnsi="Browallia New" w:cs="Browallia New"/>
                <w:b/>
                <w:bCs/>
                <w:cs/>
              </w:rPr>
            </w:pPr>
            <w:r w:rsidRPr="006B39C5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auto"/>
          </w:tcPr>
          <w:p w14:paraId="09B38FB8" w14:textId="77777777" w:rsidR="006B39C5" w:rsidRPr="006B39C5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89D4C6D" w14:textId="77777777" w:rsidR="006B39C5" w:rsidRPr="006B39C5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589CF7B" w14:textId="77777777" w:rsidR="006B39C5" w:rsidRPr="006B39C5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14:paraId="22E99261" w14:textId="77777777" w:rsidR="006B39C5" w:rsidRPr="006B39C5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9" w:type="dxa"/>
            <w:shd w:val="clear" w:color="auto" w:fill="auto"/>
          </w:tcPr>
          <w:p w14:paraId="75A14DE7" w14:textId="77777777" w:rsidR="006B39C5" w:rsidRPr="006B39C5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59" w:type="dxa"/>
            <w:shd w:val="clear" w:color="auto" w:fill="auto"/>
          </w:tcPr>
          <w:p w14:paraId="48369FBD" w14:textId="77777777" w:rsidR="006B39C5" w:rsidRPr="006B39C5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CD07BD" w:rsidRPr="006B39C5" w14:paraId="59B5AD63" w14:textId="77777777" w:rsidTr="008D0CD1">
        <w:tc>
          <w:tcPr>
            <w:tcW w:w="2346" w:type="dxa"/>
            <w:shd w:val="clear" w:color="auto" w:fill="auto"/>
            <w:vAlign w:val="bottom"/>
          </w:tcPr>
          <w:p w14:paraId="3B0B6862" w14:textId="3F3516A2" w:rsidR="00CD07BD" w:rsidRPr="006B39C5" w:rsidRDefault="00CD07BD" w:rsidP="00CD07BD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6B39C5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B04275" w14:textId="36369734" w:rsidR="00CD07BD" w:rsidRPr="00420DEA" w:rsidRDefault="00CD07BD" w:rsidP="00CD07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72,638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7F24796" w14:textId="6753808D" w:rsidR="00CD07BD" w:rsidRPr="00420DEA" w:rsidRDefault="00CD07BD" w:rsidP="00CD07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1,506,461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B13177" w14:textId="09779930" w:rsidR="00CD07BD" w:rsidRPr="00420DEA" w:rsidRDefault="00CD07BD" w:rsidP="00CD07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12,185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2CC37241" w14:textId="4C3C727F" w:rsidR="00CD07BD" w:rsidRPr="00420DEA" w:rsidRDefault="00CD07BD" w:rsidP="00CD07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523,704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1030127" w14:textId="4601447C" w:rsidR="00CD07BD" w:rsidRPr="00420DEA" w:rsidRDefault="00CD07BD" w:rsidP="00CD07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4,230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4B501154" w14:textId="39AD146D" w:rsidR="00CD07BD" w:rsidRPr="00420DEA" w:rsidRDefault="00CD07BD" w:rsidP="00CD07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2,119,218</w:t>
            </w:r>
          </w:p>
        </w:tc>
      </w:tr>
      <w:tr w:rsidR="00CD07BD" w:rsidRPr="006B39C5" w14:paraId="68356943" w14:textId="77777777" w:rsidTr="008D0CD1">
        <w:tc>
          <w:tcPr>
            <w:tcW w:w="2346" w:type="dxa"/>
            <w:shd w:val="clear" w:color="auto" w:fill="auto"/>
            <w:vAlign w:val="bottom"/>
          </w:tcPr>
          <w:p w14:paraId="55201FD9" w14:textId="7DC5E2F8" w:rsidR="00CD07BD" w:rsidRPr="006B39C5" w:rsidRDefault="00CD07BD" w:rsidP="00CD07BD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729D7A" w14:textId="3FF56919" w:rsidR="00CD07BD" w:rsidRPr="00420DEA" w:rsidRDefault="00CD07BD" w:rsidP="00CD07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cs/>
              </w:rPr>
              <w:t>10,771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4101C66" w14:textId="44CDB335" w:rsidR="00CD07BD" w:rsidRPr="00420DEA" w:rsidRDefault="00CD07BD" w:rsidP="00CD07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 xml:space="preserve">  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1E4F0B" w14:textId="2260CAE7" w:rsidR="00CD07BD" w:rsidRPr="00420DEA" w:rsidRDefault="00CD07BD" w:rsidP="00CD07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 xml:space="preserve">           -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7ACB389A" w14:textId="7654C0CE" w:rsidR="00CD07BD" w:rsidRPr="00420DEA" w:rsidRDefault="00CD07BD" w:rsidP="00CD07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 xml:space="preserve">           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1476374" w14:textId="2C758437" w:rsidR="00CD07BD" w:rsidRPr="00420DEA" w:rsidRDefault="00CD07BD" w:rsidP="00CD07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 xml:space="preserve">           -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0ABF4E8F" w14:textId="335E02AE" w:rsidR="00CD07BD" w:rsidRPr="00420DEA" w:rsidRDefault="00CD07BD" w:rsidP="00CD07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10,771</w:t>
            </w:r>
          </w:p>
        </w:tc>
      </w:tr>
      <w:tr w:rsidR="00CD07BD" w:rsidRPr="006B39C5" w14:paraId="66D0CD8C" w14:textId="77777777" w:rsidTr="008D0CD1">
        <w:tc>
          <w:tcPr>
            <w:tcW w:w="2346" w:type="dxa"/>
            <w:shd w:val="clear" w:color="auto" w:fill="auto"/>
            <w:vAlign w:val="bottom"/>
          </w:tcPr>
          <w:p w14:paraId="36A10D65" w14:textId="10990ACB" w:rsidR="00CD07BD" w:rsidRPr="006B39C5" w:rsidRDefault="00CD07BD" w:rsidP="00CD07BD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D07BD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8B9BD4" w14:textId="389998BD" w:rsidR="00CD07BD" w:rsidRPr="00420DEA" w:rsidRDefault="00CD07BD" w:rsidP="00CD07BD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US"/>
              </w:rPr>
              <w:t>(2,550)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5E60071" w14:textId="77856818" w:rsidR="00CD07BD" w:rsidRPr="00420DEA" w:rsidRDefault="00CD07BD" w:rsidP="00CD07BD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 xml:space="preserve">  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AB9C29" w14:textId="53F74DF7" w:rsidR="00CD07BD" w:rsidRPr="00420DEA" w:rsidRDefault="00CD07BD" w:rsidP="00CD07BD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 xml:space="preserve">           -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599291B5" w14:textId="5176D046" w:rsidR="00CD07BD" w:rsidRPr="00420DEA" w:rsidRDefault="00CD07BD" w:rsidP="00CD07BD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 xml:space="preserve">         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6ECAB29" w14:textId="5620FB93" w:rsidR="00CD07BD" w:rsidRPr="00420DEA" w:rsidRDefault="00CD07BD" w:rsidP="00CD07BD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 xml:space="preserve">       -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206F3F01" w14:textId="4A6010B1" w:rsidR="00CD07BD" w:rsidRPr="00420DEA" w:rsidRDefault="00CD07BD" w:rsidP="00CD07BD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(2,550)</w:t>
            </w:r>
          </w:p>
        </w:tc>
      </w:tr>
      <w:tr w:rsidR="00CD07BD" w:rsidRPr="006B39C5" w14:paraId="565F15F1" w14:textId="77777777" w:rsidTr="008D0CD1">
        <w:tc>
          <w:tcPr>
            <w:tcW w:w="2346" w:type="dxa"/>
            <w:shd w:val="clear" w:color="auto" w:fill="auto"/>
            <w:vAlign w:val="bottom"/>
          </w:tcPr>
          <w:p w14:paraId="64141AB6" w14:textId="52CFE3F2" w:rsidR="00CD07BD" w:rsidRPr="006B39C5" w:rsidRDefault="00CD07BD" w:rsidP="00CD07BD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6B39C5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519D1E" w14:textId="11278EE7" w:rsidR="00CD07BD" w:rsidRPr="00420DEA" w:rsidRDefault="00CD07BD" w:rsidP="00CD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39" w:right="-1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20DEA">
              <w:rPr>
                <w:rFonts w:ascii="Browallia New" w:hAnsi="Browallia New" w:cs="Browallia New"/>
                <w:sz w:val="22"/>
                <w:szCs w:val="22"/>
                <w:lang w:val="en-GB"/>
              </w:rPr>
              <w:t>80,859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0058268" w14:textId="1DCF8F88" w:rsidR="00CD07BD" w:rsidRPr="00420DEA" w:rsidRDefault="00CD07BD" w:rsidP="00CD07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1,506,461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68A906" w14:textId="37197F3A" w:rsidR="00CD07BD" w:rsidRPr="00420DEA" w:rsidRDefault="00CD07BD" w:rsidP="00CD07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12,185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00290B79" w14:textId="7BE4AE33" w:rsidR="00CD07BD" w:rsidRPr="00420DEA" w:rsidRDefault="00CD07BD" w:rsidP="00CD07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523,704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1A9CE97" w14:textId="6F78E44D" w:rsidR="00CD07BD" w:rsidRPr="00420DEA" w:rsidRDefault="00CD07BD" w:rsidP="00CD07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4,230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2A674216" w14:textId="775471B6" w:rsidR="00CD07BD" w:rsidRPr="00420DEA" w:rsidRDefault="00CD07BD" w:rsidP="00CD07BD">
            <w:pPr>
              <w:tabs>
                <w:tab w:val="clear" w:pos="680"/>
                <w:tab w:val="clear" w:pos="907"/>
                <w:tab w:val="left" w:pos="360"/>
                <w:tab w:val="left" w:pos="720"/>
              </w:tabs>
              <w:spacing w:line="240" w:lineRule="auto"/>
              <w:ind w:left="-39" w:right="-1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20DEA">
              <w:rPr>
                <w:rFonts w:ascii="Browallia New" w:hAnsi="Browallia New" w:cs="Browallia New"/>
                <w:sz w:val="22"/>
                <w:szCs w:val="22"/>
                <w:lang w:val="en-GB"/>
              </w:rPr>
              <w:t>2,127,439</w:t>
            </w:r>
          </w:p>
        </w:tc>
      </w:tr>
      <w:tr w:rsidR="001B15A4" w:rsidRPr="006B39C5" w14:paraId="5B2DF38B" w14:textId="77777777" w:rsidTr="008D0CD1">
        <w:tc>
          <w:tcPr>
            <w:tcW w:w="2346" w:type="dxa"/>
            <w:shd w:val="clear" w:color="auto" w:fill="auto"/>
            <w:vAlign w:val="bottom"/>
          </w:tcPr>
          <w:p w14:paraId="4A94B5BD" w14:textId="2B2C3A0A" w:rsidR="001B15A4" w:rsidRPr="006B39C5" w:rsidRDefault="001B15A4" w:rsidP="001B15A4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0CF537" w14:textId="0BB2669B" w:rsidR="001B15A4" w:rsidRPr="00420DEA" w:rsidRDefault="001B15A4" w:rsidP="00D479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39"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20DEA">
              <w:rPr>
                <w:rFonts w:ascii="Browallia New" w:hAnsi="Browallia New" w:cs="Browallia New"/>
                <w:sz w:val="22"/>
                <w:szCs w:val="22"/>
              </w:rPr>
              <w:t>13,900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A282BD9" w14:textId="5616FD35" w:rsidR="001B15A4" w:rsidRPr="00420DEA" w:rsidRDefault="001B15A4" w:rsidP="00D47917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 xml:space="preserve">  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27211C" w14:textId="4AFCBD3C" w:rsidR="001B15A4" w:rsidRPr="00420DEA" w:rsidRDefault="001B15A4" w:rsidP="00D47917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 xml:space="preserve">           -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622E23FC" w14:textId="5CF47E9D" w:rsidR="001B15A4" w:rsidRPr="00420DEA" w:rsidRDefault="001B15A4" w:rsidP="00D47917">
            <w:pPr>
              <w:pStyle w:val="30"/>
              <w:pBdr>
                <w:bottom w:val="single" w:sz="4" w:space="1" w:color="auto"/>
              </w:pBdr>
              <w:tabs>
                <w:tab w:val="left" w:pos="621"/>
              </w:tabs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 xml:space="preserve">           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F275B48" w14:textId="2AAA2261" w:rsidR="001B15A4" w:rsidRPr="00420DEA" w:rsidRDefault="001B15A4" w:rsidP="00D47917">
            <w:pPr>
              <w:pStyle w:val="30"/>
              <w:pBdr>
                <w:bottom w:val="single" w:sz="4" w:space="1" w:color="auto"/>
              </w:pBdr>
              <w:tabs>
                <w:tab w:val="left" w:pos="576"/>
              </w:tabs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 xml:space="preserve">           -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43E59FBD" w14:textId="5BF5B8CE" w:rsidR="001B15A4" w:rsidRPr="00420DEA" w:rsidRDefault="001B15A4" w:rsidP="00D47917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360"/>
                <w:tab w:val="left" w:pos="720"/>
              </w:tabs>
              <w:spacing w:line="240" w:lineRule="auto"/>
              <w:ind w:left="-39" w:right="-1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20DEA">
              <w:rPr>
                <w:rFonts w:ascii="Browallia New" w:hAnsi="Browallia New" w:cs="Browallia New"/>
                <w:sz w:val="22"/>
                <w:szCs w:val="22"/>
                <w:lang w:val="en-GB"/>
              </w:rPr>
              <w:t>13,900</w:t>
            </w:r>
          </w:p>
        </w:tc>
      </w:tr>
      <w:tr w:rsidR="001B15A4" w:rsidRPr="006B39C5" w14:paraId="65BD9E39" w14:textId="77777777" w:rsidTr="008D0CD1">
        <w:tc>
          <w:tcPr>
            <w:tcW w:w="2346" w:type="dxa"/>
            <w:shd w:val="clear" w:color="auto" w:fill="auto"/>
            <w:vAlign w:val="bottom"/>
          </w:tcPr>
          <w:p w14:paraId="0D4305DD" w14:textId="2D697523" w:rsidR="001B15A4" w:rsidRPr="006B39C5" w:rsidRDefault="001B15A4" w:rsidP="001B15A4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44999E" w14:textId="1437F666" w:rsidR="001B15A4" w:rsidRPr="00420DEA" w:rsidRDefault="001B15A4" w:rsidP="001B15A4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94,759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5C6344A" w14:textId="41F45B6E" w:rsidR="001B15A4" w:rsidRPr="00420DEA" w:rsidRDefault="001B15A4" w:rsidP="001B15A4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1,506,461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D0D851" w14:textId="56646386" w:rsidR="001B15A4" w:rsidRPr="00420DEA" w:rsidRDefault="001B15A4" w:rsidP="001B15A4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12,185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0A0788AD" w14:textId="644B0057" w:rsidR="001B15A4" w:rsidRPr="00420DEA" w:rsidRDefault="001B15A4" w:rsidP="001B15A4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523,704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5E130207" w14:textId="2C5902B1" w:rsidR="001B15A4" w:rsidRPr="00420DEA" w:rsidRDefault="001B15A4" w:rsidP="001B15A4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4,230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1A41B4B1" w14:textId="6DC90828" w:rsidR="001B15A4" w:rsidRPr="00420DEA" w:rsidRDefault="001B15A4" w:rsidP="001B15A4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2,141,339</w:t>
            </w:r>
          </w:p>
        </w:tc>
      </w:tr>
      <w:tr w:rsidR="00CD07BD" w:rsidRPr="006B39C5" w14:paraId="6CC7495C" w14:textId="77777777" w:rsidTr="008D0CD1">
        <w:tc>
          <w:tcPr>
            <w:tcW w:w="2346" w:type="dxa"/>
            <w:shd w:val="clear" w:color="auto" w:fill="auto"/>
          </w:tcPr>
          <w:p w14:paraId="366BEC31" w14:textId="77777777" w:rsidR="00CD07BD" w:rsidRPr="006B39C5" w:rsidRDefault="00CD07BD" w:rsidP="00CD07BD">
            <w:pPr>
              <w:pStyle w:val="30"/>
              <w:tabs>
                <w:tab w:val="clear" w:pos="360"/>
              </w:tabs>
              <w:ind w:left="175" w:hanging="17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550D476" w14:textId="77777777" w:rsidR="00CD07BD" w:rsidRPr="00420DEA" w:rsidRDefault="00CD07BD" w:rsidP="00CD07B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8F3A9B4" w14:textId="77777777" w:rsidR="00CD07BD" w:rsidRPr="00420DEA" w:rsidRDefault="00CD07BD" w:rsidP="00CD07B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6C23B60" w14:textId="77777777" w:rsidR="00CD07BD" w:rsidRPr="00420DEA" w:rsidRDefault="00CD07BD" w:rsidP="00CD07B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14:paraId="446CBBAC" w14:textId="77777777" w:rsidR="00CD07BD" w:rsidRPr="00420DEA" w:rsidRDefault="00CD07BD" w:rsidP="00CD07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9" w:type="dxa"/>
            <w:shd w:val="clear" w:color="auto" w:fill="auto"/>
          </w:tcPr>
          <w:p w14:paraId="1A68A19C" w14:textId="77777777" w:rsidR="00CD07BD" w:rsidRPr="00420DEA" w:rsidRDefault="00CD07BD" w:rsidP="00CD07B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9" w:type="dxa"/>
            <w:shd w:val="clear" w:color="auto" w:fill="auto"/>
          </w:tcPr>
          <w:p w14:paraId="3B0C9545" w14:textId="77777777" w:rsidR="00CD07BD" w:rsidRPr="00420DEA" w:rsidRDefault="00CD07BD" w:rsidP="00CD07B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D07BD" w:rsidRPr="006B39C5" w14:paraId="4A0C611E" w14:textId="77777777" w:rsidTr="008D0CD1">
        <w:tc>
          <w:tcPr>
            <w:tcW w:w="2346" w:type="dxa"/>
            <w:shd w:val="clear" w:color="auto" w:fill="auto"/>
            <w:hideMark/>
          </w:tcPr>
          <w:p w14:paraId="345651B3" w14:textId="77777777" w:rsidR="00CD07BD" w:rsidRPr="006B39C5" w:rsidRDefault="00CD07BD" w:rsidP="00CD07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B39C5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th-TH"/>
              </w:rPr>
              <w:t>หัก</w:t>
            </w:r>
            <w:r w:rsidRPr="006B39C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6B39C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ค่าตัดจำหน่ายสะสม</w:t>
            </w:r>
          </w:p>
        </w:tc>
        <w:tc>
          <w:tcPr>
            <w:tcW w:w="1134" w:type="dxa"/>
            <w:shd w:val="clear" w:color="auto" w:fill="auto"/>
          </w:tcPr>
          <w:p w14:paraId="6E88FC7E" w14:textId="77777777" w:rsidR="00CD07BD" w:rsidRPr="00420DEA" w:rsidRDefault="00CD07BD" w:rsidP="00CD07BD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84B5E05" w14:textId="77777777" w:rsidR="00CD07BD" w:rsidRPr="00420DEA" w:rsidRDefault="00CD07BD" w:rsidP="00CD07BD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E629D31" w14:textId="77777777" w:rsidR="00CD07BD" w:rsidRPr="00420DEA" w:rsidRDefault="00CD07BD" w:rsidP="00CD07BD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48351D31" w14:textId="77777777" w:rsidR="00CD07BD" w:rsidRPr="00420DEA" w:rsidRDefault="00CD07BD" w:rsidP="00CD07B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9" w:type="dxa"/>
            <w:shd w:val="clear" w:color="auto" w:fill="auto"/>
          </w:tcPr>
          <w:p w14:paraId="38ADCA13" w14:textId="77777777" w:rsidR="00CD07BD" w:rsidRPr="00420DEA" w:rsidRDefault="00CD07BD" w:rsidP="00CD07BD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9" w:type="dxa"/>
            <w:shd w:val="clear" w:color="auto" w:fill="auto"/>
          </w:tcPr>
          <w:p w14:paraId="7E2E1C9B" w14:textId="77777777" w:rsidR="00CD07BD" w:rsidRPr="00420DEA" w:rsidRDefault="00CD07BD" w:rsidP="00CD07BD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D07BD" w:rsidRPr="006B39C5" w14:paraId="67CFD04A" w14:textId="77777777" w:rsidTr="008D0CD1">
        <w:tc>
          <w:tcPr>
            <w:tcW w:w="2346" w:type="dxa"/>
            <w:shd w:val="clear" w:color="auto" w:fill="auto"/>
            <w:vAlign w:val="bottom"/>
          </w:tcPr>
          <w:p w14:paraId="57F68AA6" w14:textId="55370268" w:rsidR="00CD07BD" w:rsidRPr="006B39C5" w:rsidRDefault="00CD07BD" w:rsidP="00CD07BD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31D879" w14:textId="263F99F0" w:rsidR="00CD07BD" w:rsidRPr="00420DEA" w:rsidRDefault="00CD07BD" w:rsidP="00CD07B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28,138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B4A6F74" w14:textId="710161D4" w:rsidR="00CD07BD" w:rsidRPr="00420DEA" w:rsidRDefault="00CD07BD" w:rsidP="00CD07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 xml:space="preserve">  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A27249" w14:textId="5D12F375" w:rsidR="00CD07BD" w:rsidRPr="00420DEA" w:rsidRDefault="00CD07BD" w:rsidP="00CD07B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8,122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20071664" w14:textId="3B12A9A5" w:rsidR="00CD07BD" w:rsidRPr="00420DEA" w:rsidRDefault="00CD07BD" w:rsidP="00CD07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 xml:space="preserve">         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AF2B2D3" w14:textId="5602E61F" w:rsidR="00CD07BD" w:rsidRPr="00420DEA" w:rsidRDefault="00CD07BD" w:rsidP="00CD07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 xml:space="preserve">       -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5BC320D7" w14:textId="48432288" w:rsidR="00CD07BD" w:rsidRPr="00420DEA" w:rsidRDefault="00CD07BD" w:rsidP="00CD07B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36,260</w:t>
            </w:r>
          </w:p>
        </w:tc>
      </w:tr>
      <w:tr w:rsidR="00CD07BD" w:rsidRPr="006B39C5" w14:paraId="2BED297C" w14:textId="77777777" w:rsidTr="008D0CD1">
        <w:tc>
          <w:tcPr>
            <w:tcW w:w="2346" w:type="dxa"/>
            <w:shd w:val="clear" w:color="auto" w:fill="auto"/>
            <w:vAlign w:val="bottom"/>
          </w:tcPr>
          <w:p w14:paraId="2A768E36" w14:textId="77777777" w:rsidR="00CD07BD" w:rsidRPr="006B39C5" w:rsidRDefault="00CD07BD" w:rsidP="00CD07BD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ค่าตัดจำหน่ายสำหรับปี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3A739A" w14:textId="52908B21" w:rsidR="00CD07BD" w:rsidRPr="00420DEA" w:rsidRDefault="00CD07BD" w:rsidP="00CD07BD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10,727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A71A772" w14:textId="0E365505" w:rsidR="00CD07BD" w:rsidRPr="00420DEA" w:rsidRDefault="00CD07BD" w:rsidP="00CD07BD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31ABB6" w14:textId="55686719" w:rsidR="00CD07BD" w:rsidRPr="00420DEA" w:rsidRDefault="00CD07BD" w:rsidP="00CD07BD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4,063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6D954326" w14:textId="21481276" w:rsidR="00CD07BD" w:rsidRPr="00420DEA" w:rsidRDefault="00CD07BD" w:rsidP="00CD07BD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23E0770" w14:textId="64F8ED51" w:rsidR="00CD07BD" w:rsidRPr="00420DEA" w:rsidRDefault="00CD07BD" w:rsidP="00CD07BD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70B00643" w14:textId="3CB51BF6" w:rsidR="00CD07BD" w:rsidRPr="00420DEA" w:rsidRDefault="00CD07BD" w:rsidP="00CD07BD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14,790</w:t>
            </w:r>
          </w:p>
        </w:tc>
      </w:tr>
      <w:tr w:rsidR="00CD07BD" w:rsidRPr="006B39C5" w14:paraId="28728854" w14:textId="77777777" w:rsidTr="008D0CD1">
        <w:tc>
          <w:tcPr>
            <w:tcW w:w="2346" w:type="dxa"/>
            <w:shd w:val="clear" w:color="auto" w:fill="auto"/>
            <w:vAlign w:val="bottom"/>
          </w:tcPr>
          <w:p w14:paraId="445D3850" w14:textId="396A7177" w:rsidR="00CD07BD" w:rsidRPr="006B39C5" w:rsidRDefault="00CD07BD" w:rsidP="00CD07BD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6B39C5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462CBA" w14:textId="5F16ABF4" w:rsidR="00CD07BD" w:rsidRPr="00420DEA" w:rsidRDefault="00CD07BD" w:rsidP="00CD07B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38,865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A2EC957" w14:textId="4E60C842" w:rsidR="00CD07BD" w:rsidRPr="00420DEA" w:rsidRDefault="00CD07BD" w:rsidP="00CD07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EEEC6B" w14:textId="071680A1" w:rsidR="00CD07BD" w:rsidRPr="00420DEA" w:rsidRDefault="00CD07BD" w:rsidP="00CD07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12,185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2BF0883C" w14:textId="1BF23DB3" w:rsidR="00CD07BD" w:rsidRPr="00420DEA" w:rsidRDefault="00CD07BD" w:rsidP="00CD07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5A72496" w14:textId="21F6B566" w:rsidR="00CD07BD" w:rsidRPr="00420DEA" w:rsidRDefault="00CD07BD" w:rsidP="00CD07BD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38337093" w14:textId="7833779B" w:rsidR="00CD07BD" w:rsidRPr="00420DEA" w:rsidRDefault="00CD07BD" w:rsidP="00CD07B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51,050</w:t>
            </w:r>
          </w:p>
        </w:tc>
      </w:tr>
      <w:tr w:rsidR="001B15A4" w:rsidRPr="006B39C5" w14:paraId="3CA471D8" w14:textId="77777777" w:rsidTr="008D0CD1">
        <w:tc>
          <w:tcPr>
            <w:tcW w:w="2346" w:type="dxa"/>
            <w:shd w:val="clear" w:color="auto" w:fill="auto"/>
            <w:vAlign w:val="bottom"/>
          </w:tcPr>
          <w:p w14:paraId="4CE4B896" w14:textId="2325394B" w:rsidR="001B15A4" w:rsidRPr="006B39C5" w:rsidRDefault="001B15A4" w:rsidP="001B15A4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ค่าตัดจำหน่ายสำหรับปี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8A2390" w14:textId="6613C08B" w:rsidR="001B15A4" w:rsidRPr="00420DEA" w:rsidRDefault="001B15A4" w:rsidP="00EC49F0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left" w:pos="546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EC49F0">
              <w:rPr>
                <w:rFonts w:ascii="Browallia New" w:hAnsi="Browallia New" w:cs="Browallia New"/>
                <w:lang w:val="en-GB"/>
              </w:rPr>
              <w:t>11,774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78339AF" w14:textId="1ECE8D95" w:rsidR="001B15A4" w:rsidRPr="00420DEA" w:rsidRDefault="001B15A4" w:rsidP="00EC49F0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left" w:pos="546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48B77B" w14:textId="751A54FB" w:rsidR="001B15A4" w:rsidRPr="00420DEA" w:rsidRDefault="001B15A4" w:rsidP="00EC49F0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40B3B968" w14:textId="0E3B28CF" w:rsidR="001B15A4" w:rsidRPr="00420DEA" w:rsidRDefault="001B15A4" w:rsidP="00EC49F0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9DCAECF" w14:textId="0E9937FD" w:rsidR="001B15A4" w:rsidRPr="00420DEA" w:rsidRDefault="001B15A4" w:rsidP="00EC49F0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322B27D9" w14:textId="27058D86" w:rsidR="001B15A4" w:rsidRPr="00420DEA" w:rsidRDefault="001B15A4" w:rsidP="00EC49F0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11,774</w:t>
            </w:r>
          </w:p>
        </w:tc>
      </w:tr>
      <w:tr w:rsidR="001B15A4" w:rsidRPr="006B39C5" w14:paraId="36334A63" w14:textId="77777777" w:rsidTr="008D0CD1">
        <w:tc>
          <w:tcPr>
            <w:tcW w:w="2346" w:type="dxa"/>
            <w:shd w:val="clear" w:color="auto" w:fill="auto"/>
            <w:vAlign w:val="bottom"/>
          </w:tcPr>
          <w:p w14:paraId="612E7D5F" w14:textId="086BFD5B" w:rsidR="001B15A4" w:rsidRPr="006B39C5" w:rsidRDefault="001B15A4" w:rsidP="001B15A4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8C97C7" w14:textId="66A3F48D" w:rsidR="001B15A4" w:rsidRPr="00420DEA" w:rsidRDefault="00420DEA" w:rsidP="001B15A4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50,639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FA78735" w14:textId="778A6B1C" w:rsidR="001B15A4" w:rsidRPr="00420DEA" w:rsidRDefault="001B15A4" w:rsidP="001B15A4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FAD4E5" w14:textId="143C01CB" w:rsidR="001B15A4" w:rsidRPr="00420DEA" w:rsidRDefault="001B15A4" w:rsidP="001B15A4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12,185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09C62A77" w14:textId="5D1D7C85" w:rsidR="001B15A4" w:rsidRPr="00420DEA" w:rsidRDefault="001B15A4" w:rsidP="001B15A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257BF78" w14:textId="4F3EE7DC" w:rsidR="001B15A4" w:rsidRPr="00420DEA" w:rsidRDefault="001B15A4" w:rsidP="001B15A4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4B5926D3" w14:textId="14C5BD86" w:rsidR="001B15A4" w:rsidRPr="00420DEA" w:rsidRDefault="00420DEA" w:rsidP="001B15A4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62,824</w:t>
            </w:r>
          </w:p>
        </w:tc>
      </w:tr>
      <w:tr w:rsidR="00CD07BD" w:rsidRPr="006B39C5" w14:paraId="20DE8AF4" w14:textId="77777777" w:rsidTr="008D0CD1">
        <w:tc>
          <w:tcPr>
            <w:tcW w:w="2346" w:type="dxa"/>
            <w:shd w:val="clear" w:color="auto" w:fill="auto"/>
            <w:vAlign w:val="bottom"/>
          </w:tcPr>
          <w:p w14:paraId="64D48041" w14:textId="77777777" w:rsidR="00CD07BD" w:rsidRPr="006B39C5" w:rsidRDefault="00CD07BD" w:rsidP="00CD07BD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4932CD" w14:textId="77777777" w:rsidR="00CD07BD" w:rsidRPr="00420DEA" w:rsidRDefault="00CD07BD" w:rsidP="00CD07B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E2EBF9B" w14:textId="77777777" w:rsidR="00CD07BD" w:rsidRPr="00420DEA" w:rsidRDefault="00CD07BD" w:rsidP="00CD07B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79950B" w14:textId="77777777" w:rsidR="00CD07BD" w:rsidRPr="00420DEA" w:rsidRDefault="00CD07BD" w:rsidP="00CD07B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4D57AAE0" w14:textId="77777777" w:rsidR="00CD07BD" w:rsidRPr="00420DEA" w:rsidRDefault="00CD07BD" w:rsidP="00CD07BD">
            <w:pPr>
              <w:pStyle w:val="30"/>
              <w:tabs>
                <w:tab w:val="clear" w:pos="360"/>
                <w:tab w:val="left" w:pos="618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7433216" w14:textId="77777777" w:rsidR="00CD07BD" w:rsidRPr="00420DEA" w:rsidRDefault="00CD07BD" w:rsidP="00CD07B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27E5403F" w14:textId="77777777" w:rsidR="00CD07BD" w:rsidRPr="00420DEA" w:rsidRDefault="00CD07BD" w:rsidP="00CD07B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D07BD" w:rsidRPr="006B39C5" w14:paraId="4A4579FC" w14:textId="77777777" w:rsidTr="008D0CD1">
        <w:tc>
          <w:tcPr>
            <w:tcW w:w="2346" w:type="dxa"/>
            <w:shd w:val="clear" w:color="auto" w:fill="auto"/>
          </w:tcPr>
          <w:p w14:paraId="0D87C6A4" w14:textId="25F166C4" w:rsidR="00CD07BD" w:rsidRPr="006B39C5" w:rsidRDefault="00CD07BD" w:rsidP="00CD07BD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หัก</w:t>
            </w:r>
            <w:r w:rsidRPr="00247E9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DC4637" w14:textId="77777777" w:rsidR="00CD07BD" w:rsidRPr="00420DEA" w:rsidRDefault="00CD07BD" w:rsidP="00CD07B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97E6E25" w14:textId="77777777" w:rsidR="00CD07BD" w:rsidRPr="00420DEA" w:rsidRDefault="00CD07BD" w:rsidP="00CD07B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5443D4" w14:textId="77777777" w:rsidR="00CD07BD" w:rsidRPr="00420DEA" w:rsidRDefault="00CD07BD" w:rsidP="00CD07B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15BAF34F" w14:textId="77777777" w:rsidR="00CD07BD" w:rsidRPr="00420DEA" w:rsidRDefault="00CD07BD" w:rsidP="00CD07BD">
            <w:pPr>
              <w:pStyle w:val="30"/>
              <w:tabs>
                <w:tab w:val="clear" w:pos="360"/>
                <w:tab w:val="left" w:pos="618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014E8A1" w14:textId="77777777" w:rsidR="00CD07BD" w:rsidRPr="00420DEA" w:rsidRDefault="00CD07BD" w:rsidP="00CD07B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7D2D3489" w14:textId="77777777" w:rsidR="00CD07BD" w:rsidRPr="00420DEA" w:rsidRDefault="00CD07BD" w:rsidP="00CD07B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D07BD" w:rsidRPr="00CD07BD" w14:paraId="4BA3AF98" w14:textId="77777777" w:rsidTr="008D0CD1">
        <w:tc>
          <w:tcPr>
            <w:tcW w:w="2346" w:type="dxa"/>
            <w:shd w:val="clear" w:color="auto" w:fill="auto"/>
          </w:tcPr>
          <w:p w14:paraId="2C94F574" w14:textId="75BAEAAE" w:rsidR="00CD07BD" w:rsidRPr="00CD07BD" w:rsidRDefault="00CD07BD" w:rsidP="00CD07BD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D07B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D07B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CD07BD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CD07BD">
              <w:rPr>
                <w:rFonts w:ascii="Browallia New" w:hAnsi="Browallia New" w:cs="Browallia New"/>
                <w:sz w:val="22"/>
                <w:szCs w:val="22"/>
                <w:cs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14:paraId="69991F4E" w14:textId="14B2FFE5" w:rsidR="00CD07BD" w:rsidRPr="00420DEA" w:rsidRDefault="00CD07BD" w:rsidP="00CD07B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252EE12" w14:textId="320FA92B" w:rsidR="00CD07BD" w:rsidRPr="00420DEA" w:rsidRDefault="00CD07BD" w:rsidP="00CD07B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283F03F" w14:textId="1DD99A35" w:rsidR="00CD07BD" w:rsidRPr="00420DEA" w:rsidRDefault="00CD07BD" w:rsidP="00CD07B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0" w:type="dxa"/>
            <w:gridSpan w:val="2"/>
            <w:shd w:val="clear" w:color="auto" w:fill="auto"/>
          </w:tcPr>
          <w:p w14:paraId="0AA47436" w14:textId="3FFDB6F3" w:rsidR="00CD07BD" w:rsidRPr="00420DEA" w:rsidRDefault="00CD07BD" w:rsidP="00CD07BD">
            <w:pPr>
              <w:pStyle w:val="30"/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620AEE7E" w14:textId="03605E00" w:rsidR="00CD07BD" w:rsidRPr="00420DEA" w:rsidRDefault="00CD07BD" w:rsidP="00CD07B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9" w:type="dxa"/>
            <w:shd w:val="clear" w:color="auto" w:fill="auto"/>
          </w:tcPr>
          <w:p w14:paraId="586C3E6D" w14:textId="2302D1AF" w:rsidR="00CD07BD" w:rsidRPr="00420DEA" w:rsidRDefault="00CD07BD" w:rsidP="00CD07B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D07BD" w:rsidRPr="00CD07BD" w14:paraId="418FEB58" w14:textId="77777777" w:rsidTr="008D0CD1">
        <w:tc>
          <w:tcPr>
            <w:tcW w:w="2346" w:type="dxa"/>
            <w:shd w:val="clear" w:color="auto" w:fill="auto"/>
          </w:tcPr>
          <w:p w14:paraId="4BF20F51" w14:textId="5C818632" w:rsidR="00CD07BD" w:rsidRPr="00CD07BD" w:rsidRDefault="00CD07BD" w:rsidP="00CD07BD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D07BD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</w:tcPr>
          <w:p w14:paraId="204266C0" w14:textId="3E32FC71" w:rsidR="00CD07BD" w:rsidRPr="00420DEA" w:rsidRDefault="00CD07BD" w:rsidP="00510D4D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E6CA2CD" w14:textId="450B5B09" w:rsidR="00CD07BD" w:rsidRPr="00420DEA" w:rsidRDefault="00CD07BD" w:rsidP="00510D4D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8AE5E27" w14:textId="5FB035E5" w:rsidR="00CD07BD" w:rsidRPr="00420DEA" w:rsidRDefault="00CD07BD" w:rsidP="00510D4D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0" w:type="dxa"/>
            <w:gridSpan w:val="2"/>
            <w:shd w:val="clear" w:color="auto" w:fill="auto"/>
          </w:tcPr>
          <w:p w14:paraId="745EC32D" w14:textId="061072ED" w:rsidR="00CD07BD" w:rsidRPr="00420DEA" w:rsidRDefault="00CD07BD" w:rsidP="00510D4D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523,704</w:t>
            </w:r>
          </w:p>
        </w:tc>
        <w:tc>
          <w:tcPr>
            <w:tcW w:w="999" w:type="dxa"/>
            <w:shd w:val="clear" w:color="auto" w:fill="auto"/>
          </w:tcPr>
          <w:p w14:paraId="72727A59" w14:textId="4015B4AE" w:rsidR="00CD07BD" w:rsidRPr="00420DEA" w:rsidRDefault="00CD07BD" w:rsidP="00510D4D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9" w:type="dxa"/>
            <w:shd w:val="clear" w:color="auto" w:fill="auto"/>
          </w:tcPr>
          <w:p w14:paraId="2CCCA2D7" w14:textId="1BC15519" w:rsidR="00CD07BD" w:rsidRPr="00420DEA" w:rsidRDefault="00CD07BD" w:rsidP="00510D4D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523,704</w:t>
            </w:r>
          </w:p>
        </w:tc>
      </w:tr>
      <w:tr w:rsidR="00CD07BD" w:rsidRPr="00CD07BD" w14:paraId="70EFAC66" w14:textId="77777777" w:rsidTr="008D0CD1">
        <w:tc>
          <w:tcPr>
            <w:tcW w:w="2346" w:type="dxa"/>
            <w:shd w:val="clear" w:color="auto" w:fill="auto"/>
          </w:tcPr>
          <w:p w14:paraId="36A46A54" w14:textId="0902405A" w:rsidR="00CD07BD" w:rsidRPr="00CD07BD" w:rsidRDefault="00CD07BD" w:rsidP="00CD07BD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D07BD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D07B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CD07BD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CD07BD">
              <w:rPr>
                <w:rFonts w:ascii="Browallia New" w:hAnsi="Browallia New" w:cs="Browallia New"/>
                <w:sz w:val="22"/>
                <w:szCs w:val="22"/>
                <w:cs/>
              </w:rPr>
              <w:t>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8FF6D9" w14:textId="631F2EAE" w:rsidR="00CD07BD" w:rsidRPr="00420DEA" w:rsidRDefault="00CD07BD" w:rsidP="00CD07B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9FDD6F9" w14:textId="6E69A67F" w:rsidR="00CD07BD" w:rsidRPr="00420DEA" w:rsidRDefault="00CD07BD" w:rsidP="00CD07B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2CD6C3" w14:textId="41BBB5F0" w:rsidR="00CD07BD" w:rsidRPr="00420DEA" w:rsidRDefault="00CD07BD" w:rsidP="00CD07B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0" w:type="dxa"/>
            <w:gridSpan w:val="2"/>
            <w:shd w:val="clear" w:color="auto" w:fill="auto"/>
          </w:tcPr>
          <w:p w14:paraId="6537DB8B" w14:textId="73AA2C8D" w:rsidR="00CD07BD" w:rsidRPr="00420DEA" w:rsidRDefault="00CD07BD" w:rsidP="00CD07BD">
            <w:pPr>
              <w:pStyle w:val="30"/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523,704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AEE4222" w14:textId="4F8184C2" w:rsidR="00CD07BD" w:rsidRPr="00420DEA" w:rsidRDefault="00CD07BD" w:rsidP="00CD07B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9" w:type="dxa"/>
            <w:shd w:val="clear" w:color="auto" w:fill="auto"/>
          </w:tcPr>
          <w:p w14:paraId="116BD5A4" w14:textId="3BF5D8C7" w:rsidR="00CD07BD" w:rsidRPr="00420DEA" w:rsidRDefault="00CD07BD" w:rsidP="00CD07B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523,704</w:t>
            </w:r>
          </w:p>
        </w:tc>
      </w:tr>
      <w:tr w:rsidR="00CB58E4" w:rsidRPr="00CD07BD" w14:paraId="2907423D" w14:textId="77777777" w:rsidTr="008D0CD1">
        <w:tc>
          <w:tcPr>
            <w:tcW w:w="2346" w:type="dxa"/>
            <w:shd w:val="clear" w:color="auto" w:fill="auto"/>
          </w:tcPr>
          <w:p w14:paraId="1F04E7C5" w14:textId="735432B2" w:rsidR="00CB58E4" w:rsidRPr="00CD07BD" w:rsidRDefault="00CB58E4" w:rsidP="00CB58E4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D07BD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</w:tcPr>
          <w:p w14:paraId="1A3C40BE" w14:textId="46BD08B5" w:rsidR="00CB58E4" w:rsidRPr="00420DEA" w:rsidRDefault="00420DEA" w:rsidP="00CB58E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9,22</w:t>
            </w:r>
            <w:r w:rsidR="003E3568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48C7A24" w14:textId="4C58021D" w:rsidR="00CB58E4" w:rsidRPr="00420DEA" w:rsidRDefault="00CB58E4" w:rsidP="00CB58E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34</w:t>
            </w:r>
            <w:r w:rsidR="00F24452">
              <w:rPr>
                <w:rFonts w:ascii="Browallia New" w:hAnsi="Browallia New" w:cs="Browallia New"/>
                <w:lang w:val="en-GB"/>
              </w:rPr>
              <w:t>1,780</w:t>
            </w:r>
          </w:p>
        </w:tc>
        <w:tc>
          <w:tcPr>
            <w:tcW w:w="1134" w:type="dxa"/>
            <w:shd w:val="clear" w:color="auto" w:fill="auto"/>
          </w:tcPr>
          <w:p w14:paraId="6C3664A2" w14:textId="2CF8B7BA" w:rsidR="00CB58E4" w:rsidRPr="00420DEA" w:rsidRDefault="00CB58E4" w:rsidP="00CB58E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0" w:type="dxa"/>
            <w:gridSpan w:val="2"/>
            <w:shd w:val="clear" w:color="auto" w:fill="auto"/>
          </w:tcPr>
          <w:p w14:paraId="7DBF8579" w14:textId="7129D213" w:rsidR="00CB58E4" w:rsidRPr="00420DEA" w:rsidRDefault="00CB58E4" w:rsidP="00CB58E4">
            <w:pPr>
              <w:pStyle w:val="30"/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37705F14" w14:textId="7836FA8D" w:rsidR="00CB58E4" w:rsidRPr="00420DEA" w:rsidRDefault="00CB58E4" w:rsidP="00CB58E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9" w:type="dxa"/>
            <w:shd w:val="clear" w:color="auto" w:fill="auto"/>
          </w:tcPr>
          <w:p w14:paraId="6CFC604C" w14:textId="7ABD82BA" w:rsidR="00CB58E4" w:rsidRPr="00420DEA" w:rsidRDefault="00420DEA" w:rsidP="00CB58E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351,</w:t>
            </w:r>
            <w:r w:rsidR="00F24452">
              <w:rPr>
                <w:rFonts w:ascii="Browallia New" w:hAnsi="Browallia New" w:cs="Browallia New"/>
                <w:lang w:val="en-GB"/>
              </w:rPr>
              <w:t>007</w:t>
            </w:r>
          </w:p>
        </w:tc>
      </w:tr>
      <w:tr w:rsidR="00CB58E4" w:rsidRPr="00CD07BD" w14:paraId="5D6DC189" w14:textId="77777777" w:rsidTr="008D0CD1">
        <w:tc>
          <w:tcPr>
            <w:tcW w:w="2346" w:type="dxa"/>
            <w:shd w:val="clear" w:color="auto" w:fill="auto"/>
          </w:tcPr>
          <w:p w14:paraId="73B44C6C" w14:textId="416D925C" w:rsidR="00CB58E4" w:rsidRPr="00CD07BD" w:rsidRDefault="00CB58E4" w:rsidP="00CB58E4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D07BD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D07B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CD07BD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Pr="00CD07BD">
              <w:rPr>
                <w:rFonts w:ascii="Browallia New" w:hAnsi="Browallia New" w:cs="Browallia New"/>
                <w:sz w:val="22"/>
                <w:szCs w:val="22"/>
                <w:cs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E4C78A" w14:textId="76CA6EB8" w:rsidR="00CB58E4" w:rsidRPr="00420DEA" w:rsidRDefault="00420DEA" w:rsidP="00CB58E4">
            <w:pPr>
              <w:pStyle w:val="30"/>
              <w:pBdr>
                <w:top w:val="single" w:sz="4" w:space="1" w:color="auto"/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9,22</w:t>
            </w:r>
            <w:r w:rsidR="003E3568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1C7E028" w14:textId="0CF19CFD" w:rsidR="00CB58E4" w:rsidRPr="00420DEA" w:rsidRDefault="00CB58E4" w:rsidP="00CB58E4">
            <w:pPr>
              <w:pStyle w:val="30"/>
              <w:pBdr>
                <w:top w:val="single" w:sz="4" w:space="1" w:color="auto"/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34</w:t>
            </w:r>
            <w:r w:rsidR="00F24452">
              <w:rPr>
                <w:rFonts w:ascii="Browallia New" w:hAnsi="Browallia New" w:cs="Browallia New"/>
                <w:lang w:val="en-GB"/>
              </w:rPr>
              <w:t>1,780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EF555F" w14:textId="01B7A84B" w:rsidR="00CB58E4" w:rsidRPr="00420DEA" w:rsidRDefault="00CB58E4" w:rsidP="00CB58E4">
            <w:pPr>
              <w:pStyle w:val="30"/>
              <w:pBdr>
                <w:top w:val="single" w:sz="4" w:space="1" w:color="auto"/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0" w:type="dxa"/>
            <w:gridSpan w:val="2"/>
            <w:shd w:val="clear" w:color="auto" w:fill="auto"/>
          </w:tcPr>
          <w:p w14:paraId="47AAD449" w14:textId="7DBFE9F5" w:rsidR="00CB58E4" w:rsidRPr="00420DEA" w:rsidRDefault="00CB58E4" w:rsidP="00CB58E4">
            <w:pPr>
              <w:pStyle w:val="30"/>
              <w:pBdr>
                <w:top w:val="single" w:sz="4" w:space="1" w:color="auto"/>
                <w:bottom w:val="single" w:sz="4" w:space="1" w:color="auto"/>
              </w:pBdr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523,704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F9EC5E3" w14:textId="467F5C5C" w:rsidR="00CB58E4" w:rsidRPr="00420DEA" w:rsidRDefault="00CB58E4" w:rsidP="00CB58E4">
            <w:pPr>
              <w:pStyle w:val="30"/>
              <w:pBdr>
                <w:top w:val="single" w:sz="4" w:space="1" w:color="auto"/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9" w:type="dxa"/>
            <w:shd w:val="clear" w:color="auto" w:fill="auto"/>
          </w:tcPr>
          <w:p w14:paraId="091A9FB6" w14:textId="0745A2CE" w:rsidR="00CB58E4" w:rsidRPr="00420DEA" w:rsidRDefault="00420DEA" w:rsidP="00CB58E4">
            <w:pPr>
              <w:pStyle w:val="30"/>
              <w:pBdr>
                <w:top w:val="single" w:sz="4" w:space="1" w:color="auto"/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87</w:t>
            </w:r>
            <w:r w:rsidR="00F24452">
              <w:rPr>
                <w:rFonts w:ascii="Browallia New" w:hAnsi="Browallia New" w:cs="Browallia New"/>
                <w:lang w:val="en-GB"/>
              </w:rPr>
              <w:t>4,711</w:t>
            </w:r>
          </w:p>
        </w:tc>
      </w:tr>
      <w:tr w:rsidR="00CB58E4" w:rsidRPr="006B39C5" w14:paraId="393320C3" w14:textId="77777777" w:rsidTr="008D0CD1">
        <w:tc>
          <w:tcPr>
            <w:tcW w:w="2346" w:type="dxa"/>
            <w:shd w:val="clear" w:color="auto" w:fill="auto"/>
          </w:tcPr>
          <w:p w14:paraId="2FC3249B" w14:textId="2DBD1523" w:rsidR="00CB58E4" w:rsidRPr="006B39C5" w:rsidRDefault="00CB58E4" w:rsidP="00CB58E4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6012A4" w14:textId="77777777" w:rsidR="00CB58E4" w:rsidRPr="00420DEA" w:rsidRDefault="00CB58E4" w:rsidP="00CB58E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CB81EFB" w14:textId="77777777" w:rsidR="00CB58E4" w:rsidRPr="00420DEA" w:rsidRDefault="00CB58E4" w:rsidP="00CB58E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895155" w14:textId="77777777" w:rsidR="00CB58E4" w:rsidRPr="00420DEA" w:rsidRDefault="00CB58E4" w:rsidP="00CB58E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75021506" w14:textId="77777777" w:rsidR="00CB58E4" w:rsidRPr="00420DEA" w:rsidRDefault="00CB58E4" w:rsidP="00CB58E4">
            <w:pPr>
              <w:pStyle w:val="30"/>
              <w:tabs>
                <w:tab w:val="clear" w:pos="360"/>
                <w:tab w:val="left" w:pos="618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BED7DCA" w14:textId="77777777" w:rsidR="00CB58E4" w:rsidRPr="00420DEA" w:rsidRDefault="00CB58E4" w:rsidP="00CB58E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0FF9CE8" w14:textId="77777777" w:rsidR="00CB58E4" w:rsidRPr="00420DEA" w:rsidRDefault="00CB58E4" w:rsidP="00CB58E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B58E4" w:rsidRPr="006B39C5" w14:paraId="4BC9B0A9" w14:textId="77777777" w:rsidTr="008D0CD1">
        <w:tc>
          <w:tcPr>
            <w:tcW w:w="2346" w:type="dxa"/>
            <w:shd w:val="clear" w:color="auto" w:fill="auto"/>
          </w:tcPr>
          <w:p w14:paraId="4F0256CA" w14:textId="77777777" w:rsidR="00CB58E4" w:rsidRPr="006B39C5" w:rsidRDefault="00CB58E4" w:rsidP="00CB58E4">
            <w:pPr>
              <w:pStyle w:val="Heading6"/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34" w:type="dxa"/>
            <w:shd w:val="clear" w:color="auto" w:fill="auto"/>
          </w:tcPr>
          <w:p w14:paraId="27C85295" w14:textId="77777777" w:rsidR="00CB58E4" w:rsidRPr="00420DEA" w:rsidRDefault="00CB58E4" w:rsidP="00CB58E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B14F7BE" w14:textId="77777777" w:rsidR="00CB58E4" w:rsidRPr="00420DEA" w:rsidRDefault="00CB58E4" w:rsidP="00CB58E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E711726" w14:textId="77777777" w:rsidR="00CB58E4" w:rsidRPr="00420DEA" w:rsidRDefault="00CB58E4" w:rsidP="00CB58E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14:paraId="539218EB" w14:textId="77777777" w:rsidR="00CB58E4" w:rsidRPr="00420DEA" w:rsidRDefault="00CB58E4" w:rsidP="00CB58E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9" w:type="dxa"/>
            <w:shd w:val="clear" w:color="auto" w:fill="auto"/>
          </w:tcPr>
          <w:p w14:paraId="26D2E2FD" w14:textId="77777777" w:rsidR="00CB58E4" w:rsidRPr="00420DEA" w:rsidRDefault="00CB58E4" w:rsidP="00CB58E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9" w:type="dxa"/>
            <w:shd w:val="clear" w:color="auto" w:fill="auto"/>
          </w:tcPr>
          <w:p w14:paraId="035AC1CE" w14:textId="77777777" w:rsidR="00CB58E4" w:rsidRPr="00420DEA" w:rsidRDefault="00CB58E4" w:rsidP="00CB58E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B58E4" w:rsidRPr="006B39C5" w14:paraId="1D25AE40" w14:textId="77777777" w:rsidTr="008D0CD1">
        <w:tc>
          <w:tcPr>
            <w:tcW w:w="2346" w:type="dxa"/>
            <w:shd w:val="clear" w:color="auto" w:fill="auto"/>
          </w:tcPr>
          <w:p w14:paraId="138B1F69" w14:textId="3EE6A5DE" w:rsidR="00CB58E4" w:rsidRPr="006B39C5" w:rsidRDefault="00CB58E4" w:rsidP="00CB58E4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40B4B8" w14:textId="7620B439" w:rsidR="00CB58E4" w:rsidRPr="00420DEA" w:rsidRDefault="00CB58E4" w:rsidP="00CB58E4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41,994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C61CBD0" w14:textId="5FAEF341" w:rsidR="00CB58E4" w:rsidRPr="00420DEA" w:rsidRDefault="00CB58E4" w:rsidP="00CB58E4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1,506,461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D4C3A7" w14:textId="55B6EAE4" w:rsidR="00CB58E4" w:rsidRPr="00420DEA" w:rsidRDefault="00CB58E4" w:rsidP="00CB58E4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3362B662" w14:textId="655E0458" w:rsidR="00CB58E4" w:rsidRPr="00420DEA" w:rsidRDefault="00CB58E4" w:rsidP="00CB58E4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CFBA9D6" w14:textId="62D983CD" w:rsidR="00CB58E4" w:rsidRPr="00420DEA" w:rsidRDefault="00CB58E4" w:rsidP="00CB58E4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4,230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0DAF6796" w14:textId="4DA23586" w:rsidR="00CB58E4" w:rsidRPr="00420DEA" w:rsidRDefault="00CB58E4" w:rsidP="00CB58E4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1,552,685</w:t>
            </w:r>
          </w:p>
        </w:tc>
      </w:tr>
      <w:tr w:rsidR="00CB58E4" w:rsidRPr="006B39C5" w14:paraId="390826FA" w14:textId="77777777" w:rsidTr="008D0CD1">
        <w:tc>
          <w:tcPr>
            <w:tcW w:w="2346" w:type="dxa"/>
            <w:shd w:val="clear" w:color="auto" w:fill="auto"/>
          </w:tcPr>
          <w:p w14:paraId="499A8F09" w14:textId="2AC1F2EB" w:rsidR="00CB58E4" w:rsidRPr="006B39C5" w:rsidRDefault="00CB58E4" w:rsidP="00CB58E4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6E388A" w14:textId="468B3CB6" w:rsidR="00CB58E4" w:rsidRPr="00420DEA" w:rsidRDefault="00CB58E4" w:rsidP="00CB58E4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34,89</w:t>
            </w:r>
            <w:r w:rsidR="003E3568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47BF208" w14:textId="456F92B9" w:rsidR="00CB58E4" w:rsidRPr="00420DEA" w:rsidRDefault="00CB58E4" w:rsidP="00CB58E4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1,16</w:t>
            </w:r>
            <w:r w:rsidR="00F24452">
              <w:rPr>
                <w:rFonts w:ascii="Browallia New" w:hAnsi="Browallia New" w:cs="Browallia New"/>
                <w:lang w:val="en-GB"/>
              </w:rPr>
              <w:t>4,681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00E5F6" w14:textId="01740C54" w:rsidR="00CB58E4" w:rsidRPr="00420DEA" w:rsidRDefault="00CB58E4" w:rsidP="00CB58E4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3782EC07" w14:textId="5C09ABD6" w:rsidR="00CB58E4" w:rsidRPr="00420DEA" w:rsidRDefault="00CB58E4" w:rsidP="00CB58E4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4A5A455" w14:textId="7A1208DB" w:rsidR="00CB58E4" w:rsidRPr="00420DEA" w:rsidRDefault="00CB58E4" w:rsidP="00CB58E4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420DEA">
              <w:rPr>
                <w:rFonts w:ascii="Browallia New" w:hAnsi="Browallia New" w:cs="Browallia New"/>
                <w:lang w:val="en-GB"/>
              </w:rPr>
              <w:t>4,230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519E17E9" w14:textId="5F7CCB09" w:rsidR="00CB58E4" w:rsidRPr="00420DEA" w:rsidRDefault="00CB58E4" w:rsidP="00CB58E4">
            <w:pPr>
              <w:pBdr>
                <w:bottom w:val="single" w:sz="12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20DEA">
              <w:rPr>
                <w:rFonts w:ascii="Browallia New" w:hAnsi="Browallia New" w:cs="Browallia New"/>
                <w:sz w:val="22"/>
                <w:szCs w:val="22"/>
                <w:lang w:val="en-GB"/>
              </w:rPr>
              <w:t>1,20</w:t>
            </w:r>
            <w:r w:rsidR="00F24452">
              <w:rPr>
                <w:rFonts w:ascii="Browallia New" w:hAnsi="Browallia New" w:cs="Browallia New"/>
                <w:sz w:val="22"/>
                <w:szCs w:val="22"/>
                <w:lang w:val="en-GB"/>
              </w:rPr>
              <w:t>3,804</w:t>
            </w:r>
          </w:p>
        </w:tc>
      </w:tr>
      <w:tr w:rsidR="00CB58E4" w:rsidRPr="006B39C5" w14:paraId="211CF532" w14:textId="77777777" w:rsidTr="008D0CD1">
        <w:tc>
          <w:tcPr>
            <w:tcW w:w="2346" w:type="dxa"/>
            <w:shd w:val="clear" w:color="auto" w:fill="auto"/>
          </w:tcPr>
          <w:p w14:paraId="08CC1CCA" w14:textId="77777777" w:rsidR="00CB58E4" w:rsidRPr="006B39C5" w:rsidRDefault="00CB58E4" w:rsidP="00CB58E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14:paraId="19792E4D" w14:textId="77777777" w:rsidR="00CB58E4" w:rsidRPr="006B39C5" w:rsidRDefault="00CB58E4" w:rsidP="00CB58E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58F20D4C" w14:textId="77777777" w:rsidR="00CB58E4" w:rsidRPr="006B39C5" w:rsidRDefault="00CB58E4" w:rsidP="00CB58E4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8F507D5" w14:textId="77777777" w:rsidR="00CB58E4" w:rsidRPr="006B39C5" w:rsidRDefault="00CB58E4" w:rsidP="00CB58E4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4B3A4D72" w14:textId="77777777" w:rsidR="00CB58E4" w:rsidRPr="006B39C5" w:rsidRDefault="00CB58E4" w:rsidP="00CB58E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16B9EACE" w14:textId="77777777" w:rsidR="00CB58E4" w:rsidRPr="006B39C5" w:rsidRDefault="00CB58E4" w:rsidP="00CB58E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757192E3" w14:textId="77777777" w:rsidR="00CB58E4" w:rsidRPr="006B39C5" w:rsidRDefault="00CB58E4" w:rsidP="00CB58E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B58E4" w:rsidRPr="006B39C5" w14:paraId="149F4572" w14:textId="77777777" w:rsidTr="008D0CD1">
        <w:tc>
          <w:tcPr>
            <w:tcW w:w="2346" w:type="dxa"/>
            <w:shd w:val="clear" w:color="auto" w:fill="auto"/>
          </w:tcPr>
          <w:p w14:paraId="6EF733D6" w14:textId="59A3E029" w:rsidR="00CB58E4" w:rsidRPr="006B39C5" w:rsidRDefault="00CB58E4" w:rsidP="00CB58E4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B39C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ค่าตัดจำหน่ายสำหรับปี 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60</w:t>
            </w:r>
          </w:p>
        </w:tc>
        <w:tc>
          <w:tcPr>
            <w:tcW w:w="1182" w:type="dxa"/>
            <w:gridSpan w:val="2"/>
            <w:shd w:val="clear" w:color="auto" w:fill="auto"/>
          </w:tcPr>
          <w:p w14:paraId="1C8C8D2F" w14:textId="77777777" w:rsidR="00CB58E4" w:rsidRPr="006B39C5" w:rsidRDefault="00CB58E4" w:rsidP="00CB58E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5711020A" w14:textId="77777777" w:rsidR="00CB58E4" w:rsidRPr="006B39C5" w:rsidRDefault="00CB58E4" w:rsidP="00CB58E4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bookmarkStart w:id="5" w:name="_GoBack"/>
            <w:bookmarkEnd w:id="5"/>
          </w:p>
        </w:tc>
        <w:tc>
          <w:tcPr>
            <w:tcW w:w="1134" w:type="dxa"/>
            <w:shd w:val="clear" w:color="auto" w:fill="auto"/>
          </w:tcPr>
          <w:p w14:paraId="42881BCA" w14:textId="77777777" w:rsidR="00CB58E4" w:rsidRPr="006B39C5" w:rsidRDefault="00CB58E4" w:rsidP="00CB58E4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A9EEC45" w14:textId="77777777" w:rsidR="00CB58E4" w:rsidRPr="006B39C5" w:rsidRDefault="00CB58E4" w:rsidP="00CB58E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3DDB15BE" w14:textId="77777777" w:rsidR="00CB58E4" w:rsidRPr="006B39C5" w:rsidRDefault="00CB58E4" w:rsidP="00CB58E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18DDEB79" w14:textId="77777777" w:rsidR="00CB58E4" w:rsidRPr="006B39C5" w:rsidRDefault="00CB58E4" w:rsidP="00CB58E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B58E4" w:rsidRPr="006B39C5" w14:paraId="06F7CAC0" w14:textId="77777777" w:rsidTr="008D0CD1">
        <w:tc>
          <w:tcPr>
            <w:tcW w:w="2346" w:type="dxa"/>
            <w:shd w:val="clear" w:color="auto" w:fill="auto"/>
          </w:tcPr>
          <w:p w14:paraId="3D37DAA4" w14:textId="77777777" w:rsidR="00CB58E4" w:rsidRPr="006B39C5" w:rsidRDefault="00CB58E4" w:rsidP="00CB58E4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82" w:type="dxa"/>
            <w:gridSpan w:val="2"/>
            <w:shd w:val="clear" w:color="auto" w:fill="auto"/>
          </w:tcPr>
          <w:p w14:paraId="22CB9035" w14:textId="77777777" w:rsidR="00CB58E4" w:rsidRPr="006B39C5" w:rsidRDefault="00CB58E4" w:rsidP="00CB58E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766817CB" w14:textId="77777777" w:rsidR="00CB58E4" w:rsidRPr="006B39C5" w:rsidRDefault="00CB58E4" w:rsidP="00CB58E4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265BF16" w14:textId="77777777" w:rsidR="00CB58E4" w:rsidRPr="006B39C5" w:rsidRDefault="00CB58E4" w:rsidP="00CB58E4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46057AD" w14:textId="77777777" w:rsidR="00CB58E4" w:rsidRPr="006B39C5" w:rsidRDefault="00CB58E4" w:rsidP="00CB58E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5F1079E3" w14:textId="77777777" w:rsidR="00CB58E4" w:rsidRPr="006B39C5" w:rsidRDefault="00CB58E4" w:rsidP="00CB58E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1620E4D7" w14:textId="2F7965AA" w:rsidR="00CB58E4" w:rsidRPr="006B39C5" w:rsidRDefault="00CB58E4" w:rsidP="00CB58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2,284</w:t>
            </w:r>
          </w:p>
        </w:tc>
      </w:tr>
      <w:tr w:rsidR="00CB58E4" w:rsidRPr="006B39C5" w14:paraId="3E2B3ED2" w14:textId="77777777" w:rsidTr="008D0CD1">
        <w:tc>
          <w:tcPr>
            <w:tcW w:w="2346" w:type="dxa"/>
            <w:shd w:val="clear" w:color="auto" w:fill="auto"/>
          </w:tcPr>
          <w:p w14:paraId="6B29D587" w14:textId="77777777" w:rsidR="00CB58E4" w:rsidRPr="006B39C5" w:rsidRDefault="00CB58E4" w:rsidP="00CB58E4">
            <w:pPr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82" w:type="dxa"/>
            <w:gridSpan w:val="2"/>
            <w:shd w:val="clear" w:color="auto" w:fill="auto"/>
          </w:tcPr>
          <w:p w14:paraId="3EF19B92" w14:textId="77777777" w:rsidR="00CB58E4" w:rsidRPr="006B39C5" w:rsidRDefault="00CB58E4" w:rsidP="00CB58E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55EA0FDF" w14:textId="77777777" w:rsidR="00CB58E4" w:rsidRPr="006B39C5" w:rsidRDefault="00CB58E4" w:rsidP="00CB58E4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F6FC411" w14:textId="77777777" w:rsidR="00CB58E4" w:rsidRPr="006B39C5" w:rsidRDefault="00CB58E4" w:rsidP="00CB58E4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4DC182C9" w14:textId="77777777" w:rsidR="00CB58E4" w:rsidRPr="006B39C5" w:rsidRDefault="00CB58E4" w:rsidP="00CB58E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13C34538" w14:textId="77777777" w:rsidR="00CB58E4" w:rsidRPr="006B39C5" w:rsidRDefault="00CB58E4" w:rsidP="00CB58E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454333E9" w14:textId="5F3E0186" w:rsidR="00CB58E4" w:rsidRPr="006B39C5" w:rsidRDefault="00CB58E4" w:rsidP="00CB58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12,506</w:t>
            </w:r>
          </w:p>
        </w:tc>
      </w:tr>
      <w:tr w:rsidR="00CB58E4" w:rsidRPr="006B39C5" w14:paraId="3BBE2994" w14:textId="77777777" w:rsidTr="008D0CD1">
        <w:tc>
          <w:tcPr>
            <w:tcW w:w="2346" w:type="dxa"/>
            <w:shd w:val="clear" w:color="auto" w:fill="auto"/>
          </w:tcPr>
          <w:p w14:paraId="1C15DB94" w14:textId="77777777" w:rsidR="00CB58E4" w:rsidRPr="006B39C5" w:rsidRDefault="00CB58E4" w:rsidP="00CB58E4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6B39C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82" w:type="dxa"/>
            <w:gridSpan w:val="2"/>
            <w:shd w:val="clear" w:color="auto" w:fill="auto"/>
          </w:tcPr>
          <w:p w14:paraId="0D9575B7" w14:textId="77777777" w:rsidR="00CB58E4" w:rsidRPr="006B39C5" w:rsidRDefault="00CB58E4" w:rsidP="00CB58E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39D1A2C1" w14:textId="77777777" w:rsidR="00CB58E4" w:rsidRPr="006B39C5" w:rsidRDefault="00CB58E4" w:rsidP="00CB58E4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A5DA593" w14:textId="77777777" w:rsidR="00CB58E4" w:rsidRPr="006B39C5" w:rsidRDefault="00CB58E4" w:rsidP="00CB58E4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5A5BB9D" w14:textId="77777777" w:rsidR="00CB58E4" w:rsidRPr="006B39C5" w:rsidRDefault="00CB58E4" w:rsidP="00CB58E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321B4D41" w14:textId="77777777" w:rsidR="00CB58E4" w:rsidRPr="006B39C5" w:rsidRDefault="00CB58E4" w:rsidP="00CB58E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5C6F7A92" w14:textId="68CD588E" w:rsidR="00CB58E4" w:rsidRPr="006B39C5" w:rsidRDefault="00CB58E4" w:rsidP="00CB58E4">
            <w:pPr>
              <w:pBdr>
                <w:bottom w:val="single" w:sz="12" w:space="1" w:color="auto"/>
              </w:pBdr>
              <w:spacing w:line="240" w:lineRule="auto"/>
              <w:ind w:left="162" w:right="-36" w:hanging="16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14,790</w:t>
            </w:r>
          </w:p>
        </w:tc>
      </w:tr>
      <w:tr w:rsidR="00CB58E4" w:rsidRPr="006B39C5" w14:paraId="75ECCC41" w14:textId="77777777" w:rsidTr="008D0CD1">
        <w:tc>
          <w:tcPr>
            <w:tcW w:w="2346" w:type="dxa"/>
            <w:shd w:val="clear" w:color="auto" w:fill="auto"/>
          </w:tcPr>
          <w:p w14:paraId="094DD3E2" w14:textId="77777777" w:rsidR="00CB58E4" w:rsidRPr="006B39C5" w:rsidRDefault="00CB58E4" w:rsidP="00CB58E4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14:paraId="09C632A9" w14:textId="77777777" w:rsidR="00CB58E4" w:rsidRPr="006B39C5" w:rsidRDefault="00CB58E4" w:rsidP="00CB58E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139241A8" w14:textId="77777777" w:rsidR="00CB58E4" w:rsidRPr="006B39C5" w:rsidRDefault="00CB58E4" w:rsidP="00CB58E4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CED8FB6" w14:textId="77777777" w:rsidR="00CB58E4" w:rsidRPr="006B39C5" w:rsidRDefault="00CB58E4" w:rsidP="00CB58E4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0AF3678" w14:textId="77777777" w:rsidR="00CB58E4" w:rsidRPr="006B39C5" w:rsidRDefault="00CB58E4" w:rsidP="00CB58E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0CC99574" w14:textId="77777777" w:rsidR="00CB58E4" w:rsidRPr="006B39C5" w:rsidRDefault="00CB58E4" w:rsidP="00CB58E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2C77405C" w14:textId="77777777" w:rsidR="00CB58E4" w:rsidRPr="006B39C5" w:rsidRDefault="00CB58E4" w:rsidP="00CB58E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B58E4" w:rsidRPr="006B39C5" w14:paraId="68001485" w14:textId="77777777" w:rsidTr="008D0CD1">
        <w:tc>
          <w:tcPr>
            <w:tcW w:w="2346" w:type="dxa"/>
            <w:shd w:val="clear" w:color="auto" w:fill="auto"/>
          </w:tcPr>
          <w:p w14:paraId="1864DAB8" w14:textId="24DFA3E4" w:rsidR="00CB58E4" w:rsidRPr="006B39C5" w:rsidRDefault="00CB58E4" w:rsidP="00CB58E4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B39C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ค่าตัดจำหน่ายสำหรับปี </w:t>
            </w:r>
            <w:r w:rsidRPr="006B39C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6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1</w:t>
            </w:r>
          </w:p>
        </w:tc>
        <w:tc>
          <w:tcPr>
            <w:tcW w:w="1182" w:type="dxa"/>
            <w:gridSpan w:val="2"/>
            <w:shd w:val="clear" w:color="auto" w:fill="auto"/>
          </w:tcPr>
          <w:p w14:paraId="7027771E" w14:textId="77777777" w:rsidR="00CB58E4" w:rsidRPr="006B39C5" w:rsidRDefault="00CB58E4" w:rsidP="00CB58E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3511B588" w14:textId="77777777" w:rsidR="00CB58E4" w:rsidRPr="006B39C5" w:rsidRDefault="00CB58E4" w:rsidP="00CB58E4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36DF129" w14:textId="77777777" w:rsidR="00CB58E4" w:rsidRPr="006B39C5" w:rsidRDefault="00CB58E4" w:rsidP="00CB58E4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2BC961B3" w14:textId="77777777" w:rsidR="00CB58E4" w:rsidRPr="006B39C5" w:rsidRDefault="00CB58E4" w:rsidP="00CB58E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67B5E585" w14:textId="77777777" w:rsidR="00CB58E4" w:rsidRPr="006B39C5" w:rsidRDefault="00CB58E4" w:rsidP="00CB58E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483302D2" w14:textId="77777777" w:rsidR="00CB58E4" w:rsidRPr="006B39C5" w:rsidRDefault="00CB58E4" w:rsidP="00CB58E4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B58E4" w:rsidRPr="006B39C5" w14:paraId="3F6EA668" w14:textId="77777777" w:rsidTr="008D0CD1">
        <w:tc>
          <w:tcPr>
            <w:tcW w:w="2346" w:type="dxa"/>
            <w:shd w:val="clear" w:color="auto" w:fill="auto"/>
          </w:tcPr>
          <w:p w14:paraId="6620112C" w14:textId="77777777" w:rsidR="00CB58E4" w:rsidRPr="006B39C5" w:rsidRDefault="00CB58E4" w:rsidP="00CB58E4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82" w:type="dxa"/>
            <w:gridSpan w:val="2"/>
            <w:shd w:val="clear" w:color="auto" w:fill="auto"/>
          </w:tcPr>
          <w:p w14:paraId="773FC389" w14:textId="77777777" w:rsidR="00CB58E4" w:rsidRPr="006B39C5" w:rsidRDefault="00CB58E4" w:rsidP="00CB58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6" w:type="dxa"/>
            <w:shd w:val="clear" w:color="auto" w:fill="auto"/>
          </w:tcPr>
          <w:p w14:paraId="643D56F4" w14:textId="77777777" w:rsidR="00CB58E4" w:rsidRPr="006B39C5" w:rsidRDefault="00CB58E4" w:rsidP="00CB58E4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03DB5F8" w14:textId="77777777" w:rsidR="00CB58E4" w:rsidRPr="006B39C5" w:rsidRDefault="00CB58E4" w:rsidP="00CB58E4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7AB113" w14:textId="77777777" w:rsidR="00CB58E4" w:rsidRPr="006B39C5" w:rsidRDefault="00CB58E4" w:rsidP="00CB58E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4FE818C4" w14:textId="77777777" w:rsidR="00CB58E4" w:rsidRPr="006B39C5" w:rsidRDefault="00CB58E4" w:rsidP="00CB58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59" w:type="dxa"/>
            <w:shd w:val="clear" w:color="auto" w:fill="auto"/>
          </w:tcPr>
          <w:p w14:paraId="160B0294" w14:textId="6042A528" w:rsidR="00CB58E4" w:rsidRPr="00420DEA" w:rsidRDefault="00CB58E4" w:rsidP="00CB58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20DEA">
              <w:rPr>
                <w:rFonts w:ascii="Browallia New" w:hAnsi="Browallia New" w:cs="Browallia New"/>
                <w:sz w:val="22"/>
                <w:szCs w:val="22"/>
                <w:lang w:val="en-GB"/>
              </w:rPr>
              <w:t>1,531</w:t>
            </w:r>
          </w:p>
        </w:tc>
      </w:tr>
      <w:tr w:rsidR="00CB58E4" w:rsidRPr="006B39C5" w14:paraId="4E36765E" w14:textId="77777777" w:rsidTr="008D0CD1">
        <w:tc>
          <w:tcPr>
            <w:tcW w:w="2346" w:type="dxa"/>
            <w:shd w:val="clear" w:color="auto" w:fill="auto"/>
          </w:tcPr>
          <w:p w14:paraId="12F2B7EE" w14:textId="77777777" w:rsidR="00CB58E4" w:rsidRPr="006B39C5" w:rsidRDefault="00CB58E4" w:rsidP="00CB58E4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82" w:type="dxa"/>
            <w:gridSpan w:val="2"/>
            <w:shd w:val="clear" w:color="auto" w:fill="auto"/>
          </w:tcPr>
          <w:p w14:paraId="0486D844" w14:textId="77777777" w:rsidR="00CB58E4" w:rsidRPr="006B39C5" w:rsidRDefault="00CB58E4" w:rsidP="00CB58E4">
            <w:pPr>
              <w:tabs>
                <w:tab w:val="clear" w:pos="227"/>
                <w:tab w:val="clear" w:pos="454"/>
                <w:tab w:val="clear" w:pos="680"/>
                <w:tab w:val="clear" w:pos="6322"/>
                <w:tab w:val="left" w:pos="720"/>
                <w:tab w:val="left" w:pos="968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6" w:type="dxa"/>
            <w:shd w:val="clear" w:color="auto" w:fill="auto"/>
          </w:tcPr>
          <w:p w14:paraId="44236206" w14:textId="77777777" w:rsidR="00CB58E4" w:rsidRPr="006B39C5" w:rsidRDefault="00CB58E4" w:rsidP="00CB58E4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C74584C" w14:textId="77777777" w:rsidR="00CB58E4" w:rsidRPr="006B39C5" w:rsidRDefault="00CB58E4" w:rsidP="00CB58E4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66C2677" w14:textId="77777777" w:rsidR="00CB58E4" w:rsidRPr="006B39C5" w:rsidRDefault="00CB58E4" w:rsidP="00CB58E4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6E0C6850" w14:textId="77777777" w:rsidR="00CB58E4" w:rsidRPr="006B39C5" w:rsidRDefault="00CB58E4" w:rsidP="00CB58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59" w:type="dxa"/>
            <w:shd w:val="clear" w:color="auto" w:fill="auto"/>
          </w:tcPr>
          <w:p w14:paraId="6D0AB108" w14:textId="77C6E58A" w:rsidR="00CB58E4" w:rsidRPr="00420DEA" w:rsidRDefault="00CB58E4" w:rsidP="00CB58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20DEA">
              <w:rPr>
                <w:rFonts w:ascii="Browallia New" w:hAnsi="Browallia New" w:cs="Browallia New"/>
                <w:sz w:val="22"/>
                <w:szCs w:val="22"/>
                <w:lang w:val="en-GB"/>
              </w:rPr>
              <w:t>10,243</w:t>
            </w:r>
          </w:p>
        </w:tc>
      </w:tr>
      <w:tr w:rsidR="00CB58E4" w:rsidRPr="00BB5627" w14:paraId="7407F13C" w14:textId="77777777" w:rsidTr="008D0CD1">
        <w:tc>
          <w:tcPr>
            <w:tcW w:w="2346" w:type="dxa"/>
            <w:shd w:val="clear" w:color="auto" w:fill="auto"/>
          </w:tcPr>
          <w:p w14:paraId="1A67D4BC" w14:textId="77777777" w:rsidR="00CB58E4" w:rsidRPr="006B39C5" w:rsidRDefault="00CB58E4" w:rsidP="00CB58E4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6B39C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82" w:type="dxa"/>
            <w:gridSpan w:val="2"/>
            <w:shd w:val="clear" w:color="auto" w:fill="auto"/>
          </w:tcPr>
          <w:p w14:paraId="1C58E8F2" w14:textId="77777777" w:rsidR="00CB58E4" w:rsidRPr="006B39C5" w:rsidRDefault="00CB58E4" w:rsidP="00CB58E4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6" w:type="dxa"/>
            <w:shd w:val="clear" w:color="auto" w:fill="auto"/>
          </w:tcPr>
          <w:p w14:paraId="19ED4BAE" w14:textId="77777777" w:rsidR="00CB58E4" w:rsidRPr="006B39C5" w:rsidRDefault="00CB58E4" w:rsidP="00CB58E4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F7D1BCA" w14:textId="77777777" w:rsidR="00CB58E4" w:rsidRPr="006B39C5" w:rsidRDefault="00CB58E4" w:rsidP="00CB58E4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D9FFC75" w14:textId="77777777" w:rsidR="00CB58E4" w:rsidRPr="006B39C5" w:rsidRDefault="00CB58E4" w:rsidP="00CB58E4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3DA4F9CF" w14:textId="77777777" w:rsidR="00CB58E4" w:rsidRPr="006B39C5" w:rsidRDefault="00CB58E4" w:rsidP="00CB58E4">
            <w:pPr>
              <w:spacing w:line="240" w:lineRule="auto"/>
              <w:ind w:left="162" w:right="-36" w:hanging="16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59" w:type="dxa"/>
            <w:shd w:val="clear" w:color="auto" w:fill="auto"/>
          </w:tcPr>
          <w:p w14:paraId="7D1043DA" w14:textId="2460E28F" w:rsidR="00CB58E4" w:rsidRPr="00420DEA" w:rsidRDefault="00CB58E4" w:rsidP="00CB58E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20DEA">
              <w:rPr>
                <w:rFonts w:ascii="Browallia New" w:hAnsi="Browallia New" w:cs="Browallia New"/>
                <w:sz w:val="22"/>
                <w:szCs w:val="22"/>
                <w:lang w:val="en-GB"/>
              </w:rPr>
              <w:t>11,774</w:t>
            </w:r>
          </w:p>
        </w:tc>
      </w:tr>
    </w:tbl>
    <w:p w14:paraId="13207FE3" w14:textId="1D3B2874" w:rsidR="00D60295" w:rsidRDefault="00D60295">
      <w:pPr>
        <w:rPr>
          <w:sz w:val="36"/>
          <w:szCs w:val="36"/>
        </w:rPr>
      </w:pPr>
    </w:p>
    <w:p w14:paraId="018BB7B2" w14:textId="6812E690" w:rsidR="00CB4943" w:rsidRDefault="00CB4943">
      <w:pPr>
        <w:rPr>
          <w:sz w:val="36"/>
          <w:szCs w:val="36"/>
        </w:rPr>
      </w:pPr>
    </w:p>
    <w:p w14:paraId="38242208" w14:textId="77777777" w:rsidR="00CB4943" w:rsidRPr="00CD07BD" w:rsidRDefault="00CB4943">
      <w:pPr>
        <w:rPr>
          <w:sz w:val="36"/>
          <w:szCs w:val="36"/>
        </w:rPr>
      </w:pPr>
    </w:p>
    <w:tbl>
      <w:tblPr>
        <w:tblW w:w="9024" w:type="dxa"/>
        <w:tblInd w:w="426" w:type="dxa"/>
        <w:tblLook w:val="04A0" w:firstRow="1" w:lastRow="0" w:firstColumn="1" w:lastColumn="0" w:noHBand="0" w:noVBand="1"/>
      </w:tblPr>
      <w:tblGrid>
        <w:gridCol w:w="4230"/>
        <w:gridCol w:w="2290"/>
        <w:gridCol w:w="2504"/>
      </w:tblGrid>
      <w:tr w:rsidR="006B39C5" w:rsidRPr="006B39C5" w14:paraId="1C113178" w14:textId="77777777" w:rsidTr="00DA7AB9">
        <w:trPr>
          <w:cantSplit/>
        </w:trPr>
        <w:tc>
          <w:tcPr>
            <w:tcW w:w="4230" w:type="dxa"/>
          </w:tcPr>
          <w:p w14:paraId="1813FF0E" w14:textId="77777777" w:rsidR="006B39C5" w:rsidRDefault="006B39C5" w:rsidP="0001389A">
            <w:pPr>
              <w:spacing w:line="240" w:lineRule="auto"/>
              <w:ind w:left="162" w:right="-36" w:hanging="16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90" w:type="dxa"/>
            <w:vAlign w:val="bottom"/>
          </w:tcPr>
          <w:p w14:paraId="522C69B7" w14:textId="77777777" w:rsidR="006B39C5" w:rsidRDefault="006B39C5" w:rsidP="0001389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04" w:type="dxa"/>
          </w:tcPr>
          <w:p w14:paraId="0CE08313" w14:textId="77777777" w:rsidR="006B39C5" w:rsidRPr="006B39C5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6B39C5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6B39C5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พันบาท)</w:t>
            </w:r>
          </w:p>
        </w:tc>
      </w:tr>
      <w:tr w:rsidR="006B39C5" w:rsidRPr="006B39C5" w14:paraId="024C6144" w14:textId="77777777" w:rsidTr="00DA7AB9">
        <w:trPr>
          <w:cantSplit/>
        </w:trPr>
        <w:tc>
          <w:tcPr>
            <w:tcW w:w="4230" w:type="dxa"/>
          </w:tcPr>
          <w:p w14:paraId="5AA37998" w14:textId="77777777" w:rsidR="006B39C5" w:rsidRPr="006B39C5" w:rsidRDefault="006B39C5" w:rsidP="0001389A">
            <w:pPr>
              <w:spacing w:line="240" w:lineRule="auto"/>
              <w:ind w:left="162" w:right="-36" w:hanging="16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90" w:type="dxa"/>
            <w:vAlign w:val="bottom"/>
          </w:tcPr>
          <w:p w14:paraId="4C7CB47A" w14:textId="77777777" w:rsidR="006B39C5" w:rsidRPr="006B39C5" w:rsidRDefault="006B39C5" w:rsidP="0001389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04" w:type="dxa"/>
            <w:tcBorders>
              <w:bottom w:val="single" w:sz="4" w:space="0" w:color="auto"/>
            </w:tcBorders>
            <w:vAlign w:val="bottom"/>
          </w:tcPr>
          <w:p w14:paraId="67249A9D" w14:textId="77777777" w:rsidR="006B39C5" w:rsidRPr="006B39C5" w:rsidRDefault="006B39C5" w:rsidP="00BB47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</w:t>
            </w:r>
            <w:r w:rsidRPr="006B39C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นเฉพาะ</w:t>
            </w:r>
            <w:r w:rsidRPr="006B39C5">
              <w:rPr>
                <w:rFonts w:ascii="Browallia New" w:hAnsi="Browallia New" w:cs="Browallia New"/>
                <w:sz w:val="28"/>
                <w:szCs w:val="28"/>
                <w:cs/>
              </w:rPr>
              <w:t>ของบริษัท</w:t>
            </w:r>
          </w:p>
        </w:tc>
      </w:tr>
      <w:tr w:rsidR="006B39C5" w:rsidRPr="006B39C5" w14:paraId="7E1016B7" w14:textId="77777777" w:rsidTr="00DA7AB9">
        <w:trPr>
          <w:cantSplit/>
        </w:trPr>
        <w:tc>
          <w:tcPr>
            <w:tcW w:w="4230" w:type="dxa"/>
          </w:tcPr>
          <w:p w14:paraId="473C1437" w14:textId="77777777" w:rsidR="006B39C5" w:rsidRPr="006B39C5" w:rsidRDefault="006B39C5" w:rsidP="0001389A">
            <w:pPr>
              <w:spacing w:line="240" w:lineRule="auto"/>
              <w:ind w:left="162" w:right="-36" w:hanging="16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90" w:type="dxa"/>
            <w:vAlign w:val="bottom"/>
          </w:tcPr>
          <w:p w14:paraId="66E069C2" w14:textId="77777777" w:rsidR="006B39C5" w:rsidRPr="006B39C5" w:rsidRDefault="006B39C5" w:rsidP="0001389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A4617E9" w14:textId="77777777" w:rsidR="006B39C5" w:rsidRPr="006B39C5" w:rsidRDefault="006B39C5" w:rsidP="00BB47D4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โปรแกรมคอมพิวเตอร์</w:t>
            </w:r>
          </w:p>
        </w:tc>
      </w:tr>
      <w:tr w:rsidR="006B39C5" w:rsidRPr="006B39C5" w14:paraId="3C6CE2A7" w14:textId="77777777" w:rsidTr="00DA7AB9">
        <w:trPr>
          <w:cantSplit/>
        </w:trPr>
        <w:tc>
          <w:tcPr>
            <w:tcW w:w="4230" w:type="dxa"/>
            <w:hideMark/>
          </w:tcPr>
          <w:p w14:paraId="4A4458D9" w14:textId="77777777" w:rsidR="006B39C5" w:rsidRPr="006B39C5" w:rsidRDefault="006B39C5" w:rsidP="0001389A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B39C5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290" w:type="dxa"/>
          </w:tcPr>
          <w:p w14:paraId="3B116C1A" w14:textId="77777777" w:rsidR="006B39C5" w:rsidRPr="006B39C5" w:rsidRDefault="006B39C5" w:rsidP="0001389A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tcBorders>
              <w:top w:val="single" w:sz="4" w:space="0" w:color="auto"/>
            </w:tcBorders>
          </w:tcPr>
          <w:p w14:paraId="266CF12C" w14:textId="77777777" w:rsidR="006B39C5" w:rsidRPr="006B39C5" w:rsidRDefault="006B39C5" w:rsidP="0001389A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D07BD" w:rsidRPr="006B39C5" w14:paraId="1F7AEB38" w14:textId="77777777" w:rsidTr="00DA7AB9">
        <w:trPr>
          <w:cantSplit/>
        </w:trPr>
        <w:tc>
          <w:tcPr>
            <w:tcW w:w="4230" w:type="dxa"/>
            <w:hideMark/>
          </w:tcPr>
          <w:p w14:paraId="383FE6F4" w14:textId="653B99F6" w:rsidR="00CD07BD" w:rsidRPr="006B39C5" w:rsidRDefault="00CD07BD" w:rsidP="00CD07BD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B39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มกราคม </w:t>
            </w:r>
            <w:r w:rsidRPr="006B39C5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60</w:t>
            </w:r>
          </w:p>
        </w:tc>
        <w:tc>
          <w:tcPr>
            <w:tcW w:w="2290" w:type="dxa"/>
            <w:vAlign w:val="bottom"/>
          </w:tcPr>
          <w:p w14:paraId="068BE0A8" w14:textId="77777777" w:rsidR="00CD07BD" w:rsidRPr="006B39C5" w:rsidRDefault="00CD07BD" w:rsidP="00CD07B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vAlign w:val="bottom"/>
          </w:tcPr>
          <w:p w14:paraId="3F36417B" w14:textId="1C4A2EB0" w:rsidR="00CD07BD" w:rsidRPr="006B39C5" w:rsidRDefault="00CD07BD" w:rsidP="00CD07BD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47,624                                     </w:t>
            </w:r>
          </w:p>
        </w:tc>
      </w:tr>
      <w:tr w:rsidR="00CD07BD" w:rsidRPr="006B39C5" w14:paraId="41828B24" w14:textId="77777777" w:rsidTr="00DA7AB9">
        <w:trPr>
          <w:cantSplit/>
        </w:trPr>
        <w:tc>
          <w:tcPr>
            <w:tcW w:w="4230" w:type="dxa"/>
            <w:hideMark/>
          </w:tcPr>
          <w:p w14:paraId="499E8D86" w14:textId="77777777" w:rsidR="00CD07BD" w:rsidRPr="006B39C5" w:rsidRDefault="00CD07BD" w:rsidP="00CD07BD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ซื้อเพิ่ม </w:t>
            </w:r>
          </w:p>
        </w:tc>
        <w:tc>
          <w:tcPr>
            <w:tcW w:w="2290" w:type="dxa"/>
            <w:vAlign w:val="bottom"/>
          </w:tcPr>
          <w:p w14:paraId="62A820C6" w14:textId="77777777" w:rsidR="00CD07BD" w:rsidRPr="006B39C5" w:rsidRDefault="00CD07BD" w:rsidP="00CD07B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vAlign w:val="bottom"/>
          </w:tcPr>
          <w:p w14:paraId="66FE36A0" w14:textId="64EDE7E8" w:rsidR="00CD07BD" w:rsidRPr="006B39C5" w:rsidRDefault="00CD07BD" w:rsidP="00CD07BD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3,035</w:t>
            </w:r>
          </w:p>
        </w:tc>
      </w:tr>
      <w:tr w:rsidR="00CD07BD" w:rsidRPr="006B39C5" w14:paraId="43E1B9CD" w14:textId="77777777" w:rsidTr="00DA7AB9">
        <w:trPr>
          <w:cantSplit/>
        </w:trPr>
        <w:tc>
          <w:tcPr>
            <w:tcW w:w="4230" w:type="dxa"/>
          </w:tcPr>
          <w:p w14:paraId="69505DB7" w14:textId="6FADFCE6" w:rsidR="00CD07BD" w:rsidRPr="006B39C5" w:rsidRDefault="00CD07BD" w:rsidP="00CD07BD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2290" w:type="dxa"/>
            <w:vAlign w:val="bottom"/>
          </w:tcPr>
          <w:p w14:paraId="4B2814AE" w14:textId="77777777" w:rsidR="00CD07BD" w:rsidRPr="006B39C5" w:rsidRDefault="00CD07BD" w:rsidP="00CD07B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vAlign w:val="bottom"/>
          </w:tcPr>
          <w:p w14:paraId="5BAE2C2E" w14:textId="15E6A48C" w:rsidR="00CD07BD" w:rsidRPr="006B39C5" w:rsidRDefault="00CD07BD" w:rsidP="00CD07BD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</w:rPr>
              <w:t>2,550)</w:t>
            </w:r>
          </w:p>
        </w:tc>
      </w:tr>
      <w:tr w:rsidR="00CD07BD" w:rsidRPr="006B39C5" w14:paraId="33098BD7" w14:textId="77777777" w:rsidTr="00DA7AB9">
        <w:trPr>
          <w:cantSplit/>
        </w:trPr>
        <w:tc>
          <w:tcPr>
            <w:tcW w:w="4230" w:type="dxa"/>
            <w:hideMark/>
          </w:tcPr>
          <w:p w14:paraId="01EAAB3E" w14:textId="5910C8A7" w:rsidR="00CD07BD" w:rsidRPr="006B39C5" w:rsidRDefault="00CD07BD" w:rsidP="00CD07BD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B39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 </w:t>
            </w:r>
            <w:r w:rsidRPr="006B39C5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60</w:t>
            </w:r>
          </w:p>
        </w:tc>
        <w:tc>
          <w:tcPr>
            <w:tcW w:w="2290" w:type="dxa"/>
            <w:vAlign w:val="bottom"/>
          </w:tcPr>
          <w:p w14:paraId="22B80D44" w14:textId="77777777" w:rsidR="00CD07BD" w:rsidRPr="006B39C5" w:rsidRDefault="00CD07BD" w:rsidP="00CD07BD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E1B5D6" w14:textId="4CDE7D32" w:rsidR="00CD07BD" w:rsidRPr="006B39C5" w:rsidRDefault="00CD07BD" w:rsidP="00CD07BD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48,109</w:t>
            </w:r>
          </w:p>
        </w:tc>
      </w:tr>
      <w:tr w:rsidR="00207741" w:rsidRPr="006B39C5" w14:paraId="343A832B" w14:textId="77777777" w:rsidTr="00DA7AB9">
        <w:trPr>
          <w:cantSplit/>
        </w:trPr>
        <w:tc>
          <w:tcPr>
            <w:tcW w:w="4230" w:type="dxa"/>
            <w:hideMark/>
          </w:tcPr>
          <w:p w14:paraId="10467A52" w14:textId="77777777" w:rsidR="00207741" w:rsidRPr="006B39C5" w:rsidRDefault="00207741" w:rsidP="0020774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ซื้อเพิ่ม </w:t>
            </w:r>
          </w:p>
        </w:tc>
        <w:tc>
          <w:tcPr>
            <w:tcW w:w="2290" w:type="dxa"/>
            <w:vAlign w:val="bottom"/>
          </w:tcPr>
          <w:p w14:paraId="7ACF4CA4" w14:textId="77777777" w:rsidR="00207741" w:rsidRPr="006B39C5" w:rsidRDefault="00207741" w:rsidP="0020774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shd w:val="clear" w:color="auto" w:fill="auto"/>
            <w:vAlign w:val="bottom"/>
          </w:tcPr>
          <w:p w14:paraId="7DBC19E6" w14:textId="5F575665" w:rsidR="00207741" w:rsidRPr="00CC5A5A" w:rsidRDefault="00207741" w:rsidP="00207741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5A5A">
              <w:rPr>
                <w:rFonts w:ascii="Browallia New" w:hAnsi="Browallia New" w:cs="Browallia New"/>
                <w:sz w:val="28"/>
                <w:szCs w:val="28"/>
                <w:lang w:val="en-GB"/>
              </w:rPr>
              <w:t>13,900</w:t>
            </w:r>
          </w:p>
        </w:tc>
      </w:tr>
      <w:tr w:rsidR="00207741" w:rsidRPr="006B39C5" w14:paraId="37B580FA" w14:textId="77777777" w:rsidTr="00DA7AB9">
        <w:trPr>
          <w:cantSplit/>
        </w:trPr>
        <w:tc>
          <w:tcPr>
            <w:tcW w:w="4230" w:type="dxa"/>
            <w:hideMark/>
          </w:tcPr>
          <w:p w14:paraId="784A1FF3" w14:textId="5D911D8F" w:rsidR="00207741" w:rsidRPr="006B39C5" w:rsidRDefault="00207741" w:rsidP="0020774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B39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</w:t>
            </w:r>
          </w:p>
        </w:tc>
        <w:tc>
          <w:tcPr>
            <w:tcW w:w="2290" w:type="dxa"/>
            <w:vAlign w:val="bottom"/>
          </w:tcPr>
          <w:p w14:paraId="4EB89654" w14:textId="77777777" w:rsidR="00207741" w:rsidRPr="006B39C5" w:rsidRDefault="00207741" w:rsidP="0020774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A6BE178" w14:textId="1B656959" w:rsidR="00207741" w:rsidRPr="00CC5A5A" w:rsidRDefault="00207741" w:rsidP="00207741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5A5A">
              <w:rPr>
                <w:rFonts w:ascii="Browallia New" w:hAnsi="Browallia New" w:cs="Browallia New"/>
                <w:sz w:val="28"/>
                <w:szCs w:val="28"/>
                <w:lang w:val="en-GB"/>
              </w:rPr>
              <w:t>62,009</w:t>
            </w:r>
          </w:p>
        </w:tc>
      </w:tr>
      <w:tr w:rsidR="00207741" w:rsidRPr="006B39C5" w14:paraId="0E777F59" w14:textId="77777777" w:rsidTr="00DA7AB9">
        <w:trPr>
          <w:cantSplit/>
        </w:trPr>
        <w:tc>
          <w:tcPr>
            <w:tcW w:w="4230" w:type="dxa"/>
          </w:tcPr>
          <w:p w14:paraId="4921BC21" w14:textId="77777777" w:rsidR="00207741" w:rsidRPr="006B39C5" w:rsidRDefault="00207741" w:rsidP="00207741">
            <w:pPr>
              <w:pStyle w:val="Heading6"/>
              <w:ind w:left="162" w:hanging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90" w:type="dxa"/>
          </w:tcPr>
          <w:p w14:paraId="2E3B1881" w14:textId="77777777" w:rsidR="00207741" w:rsidRPr="006B39C5" w:rsidRDefault="00207741" w:rsidP="0020774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504" w:type="dxa"/>
            <w:tcBorders>
              <w:top w:val="single" w:sz="12" w:space="0" w:color="auto"/>
            </w:tcBorders>
          </w:tcPr>
          <w:p w14:paraId="2C27D086" w14:textId="77777777" w:rsidR="00207741" w:rsidRPr="00CC5A5A" w:rsidRDefault="00207741" w:rsidP="00207741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</w:tr>
      <w:tr w:rsidR="00207741" w:rsidRPr="006B39C5" w14:paraId="57D35D56" w14:textId="77777777" w:rsidTr="00DA7AB9">
        <w:trPr>
          <w:cantSplit/>
        </w:trPr>
        <w:tc>
          <w:tcPr>
            <w:tcW w:w="4230" w:type="dxa"/>
            <w:hideMark/>
          </w:tcPr>
          <w:p w14:paraId="195D2491" w14:textId="77777777" w:rsidR="00207741" w:rsidRPr="006B39C5" w:rsidRDefault="00207741" w:rsidP="00207741">
            <w:pPr>
              <w:pStyle w:val="Heading6"/>
              <w:ind w:left="162" w:hanging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290" w:type="dxa"/>
          </w:tcPr>
          <w:p w14:paraId="2550A119" w14:textId="77777777" w:rsidR="00207741" w:rsidRPr="006B39C5" w:rsidRDefault="00207741" w:rsidP="0020774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504" w:type="dxa"/>
          </w:tcPr>
          <w:p w14:paraId="21410E6E" w14:textId="77777777" w:rsidR="00207741" w:rsidRPr="00CC5A5A" w:rsidRDefault="00207741" w:rsidP="00207741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</w:tr>
      <w:tr w:rsidR="00207741" w:rsidRPr="006B39C5" w14:paraId="7D2C6DD7" w14:textId="77777777" w:rsidTr="00DA7AB9">
        <w:trPr>
          <w:cantSplit/>
        </w:trPr>
        <w:tc>
          <w:tcPr>
            <w:tcW w:w="4230" w:type="dxa"/>
            <w:hideMark/>
          </w:tcPr>
          <w:p w14:paraId="62B0A21A" w14:textId="0F52A08A" w:rsidR="00207741" w:rsidRPr="006B39C5" w:rsidRDefault="00207741" w:rsidP="0020774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B39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มกราคม </w:t>
            </w:r>
            <w:r w:rsidRPr="006B39C5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60</w:t>
            </w:r>
          </w:p>
        </w:tc>
        <w:tc>
          <w:tcPr>
            <w:tcW w:w="2290" w:type="dxa"/>
            <w:vAlign w:val="bottom"/>
          </w:tcPr>
          <w:p w14:paraId="2D47B4EF" w14:textId="77777777" w:rsidR="00207741" w:rsidRPr="006B39C5" w:rsidRDefault="00207741" w:rsidP="0020774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vAlign w:val="bottom"/>
          </w:tcPr>
          <w:p w14:paraId="32F50779" w14:textId="646D4B96" w:rsidR="00207741" w:rsidRPr="00CC5A5A" w:rsidRDefault="00207741" w:rsidP="00207741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5A5A">
              <w:rPr>
                <w:rFonts w:ascii="Browallia New" w:hAnsi="Browallia New" w:cs="Browallia New"/>
                <w:sz w:val="28"/>
                <w:szCs w:val="28"/>
                <w:lang w:val="en-GB"/>
              </w:rPr>
              <w:t>11,742</w:t>
            </w:r>
          </w:p>
        </w:tc>
      </w:tr>
      <w:tr w:rsidR="00207741" w:rsidRPr="006B39C5" w14:paraId="6A78B342" w14:textId="77777777" w:rsidTr="00DA7AB9">
        <w:trPr>
          <w:cantSplit/>
        </w:trPr>
        <w:tc>
          <w:tcPr>
            <w:tcW w:w="4230" w:type="dxa"/>
            <w:hideMark/>
          </w:tcPr>
          <w:p w14:paraId="2C7EDCD9" w14:textId="77777777" w:rsidR="00207741" w:rsidRPr="006B39C5" w:rsidRDefault="00207741" w:rsidP="0020774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</w:t>
            </w:r>
            <w:r w:rsidRPr="006B39C5">
              <w:rPr>
                <w:rFonts w:ascii="Browallia New" w:hAnsi="Browallia New" w:cs="Browallia New" w:hint="cs"/>
                <w:sz w:val="28"/>
                <w:szCs w:val="28"/>
                <w:cs/>
              </w:rPr>
              <w:t>ย</w:t>
            </w:r>
            <w:r w:rsidRPr="006B39C5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2290" w:type="dxa"/>
            <w:vAlign w:val="bottom"/>
          </w:tcPr>
          <w:p w14:paraId="19EB4188" w14:textId="77777777" w:rsidR="00207741" w:rsidRPr="006B39C5" w:rsidRDefault="00207741" w:rsidP="0020774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vAlign w:val="bottom"/>
          </w:tcPr>
          <w:p w14:paraId="713DC9EE" w14:textId="4FF9B62C" w:rsidR="00207741" w:rsidRPr="00CC5A5A" w:rsidRDefault="00207741" w:rsidP="00207741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5A5A">
              <w:rPr>
                <w:rFonts w:ascii="Browallia New" w:hAnsi="Browallia New" w:cs="Browallia New"/>
                <w:sz w:val="28"/>
                <w:szCs w:val="28"/>
                <w:lang w:val="en-GB"/>
              </w:rPr>
              <w:t>8,175</w:t>
            </w:r>
          </w:p>
        </w:tc>
      </w:tr>
      <w:tr w:rsidR="00207741" w:rsidRPr="006B39C5" w14:paraId="173DD067" w14:textId="77777777" w:rsidTr="00DA7AB9">
        <w:trPr>
          <w:cantSplit/>
          <w:trHeight w:val="310"/>
        </w:trPr>
        <w:tc>
          <w:tcPr>
            <w:tcW w:w="4230" w:type="dxa"/>
            <w:hideMark/>
          </w:tcPr>
          <w:p w14:paraId="3381D84C" w14:textId="159E4F8C" w:rsidR="00207741" w:rsidRPr="0083299A" w:rsidRDefault="00207741" w:rsidP="0020774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B39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 </w:t>
            </w:r>
            <w:r w:rsidRPr="006B39C5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60</w:t>
            </w:r>
          </w:p>
        </w:tc>
        <w:tc>
          <w:tcPr>
            <w:tcW w:w="2290" w:type="dxa"/>
            <w:vAlign w:val="bottom"/>
          </w:tcPr>
          <w:p w14:paraId="1753B5FA" w14:textId="77777777" w:rsidR="00207741" w:rsidRPr="006B39C5" w:rsidRDefault="00207741" w:rsidP="0020774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78ED8C" w14:textId="45E052C5" w:rsidR="00207741" w:rsidRPr="00CC5A5A" w:rsidRDefault="00207741" w:rsidP="00207741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5A5A">
              <w:rPr>
                <w:rFonts w:ascii="Browallia New" w:hAnsi="Browallia New" w:cs="Browallia New"/>
                <w:sz w:val="28"/>
                <w:szCs w:val="28"/>
                <w:lang w:val="en-GB"/>
              </w:rPr>
              <w:t>19,917</w:t>
            </w:r>
          </w:p>
        </w:tc>
      </w:tr>
      <w:tr w:rsidR="00207741" w:rsidRPr="006B39C5" w14:paraId="5BF47FD6" w14:textId="77777777" w:rsidTr="00DA7AB9">
        <w:trPr>
          <w:cantSplit/>
        </w:trPr>
        <w:tc>
          <w:tcPr>
            <w:tcW w:w="4230" w:type="dxa"/>
            <w:hideMark/>
          </w:tcPr>
          <w:p w14:paraId="3970D044" w14:textId="77777777" w:rsidR="00207741" w:rsidRPr="006B39C5" w:rsidRDefault="00207741" w:rsidP="0020774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290" w:type="dxa"/>
            <w:vAlign w:val="bottom"/>
          </w:tcPr>
          <w:p w14:paraId="37F2A5AB" w14:textId="77777777" w:rsidR="00207741" w:rsidRPr="006B39C5" w:rsidRDefault="00207741" w:rsidP="0020774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A74EC" w14:textId="732DFC6A" w:rsidR="00207741" w:rsidRPr="00CC5A5A" w:rsidRDefault="00207741" w:rsidP="00207741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5A5A">
              <w:rPr>
                <w:rFonts w:ascii="Browallia New" w:hAnsi="Browallia New" w:cs="Browallia New"/>
                <w:sz w:val="28"/>
                <w:szCs w:val="28"/>
                <w:lang w:val="en-GB"/>
              </w:rPr>
              <w:t>10,030</w:t>
            </w:r>
          </w:p>
        </w:tc>
      </w:tr>
      <w:tr w:rsidR="00207741" w:rsidRPr="006B39C5" w14:paraId="12EEB582" w14:textId="77777777" w:rsidTr="00DA7AB9">
        <w:trPr>
          <w:cantSplit/>
          <w:trHeight w:val="310"/>
        </w:trPr>
        <w:tc>
          <w:tcPr>
            <w:tcW w:w="4230" w:type="dxa"/>
            <w:hideMark/>
          </w:tcPr>
          <w:p w14:paraId="4DD9298E" w14:textId="7F2DEA4D" w:rsidR="00207741" w:rsidRPr="006B39C5" w:rsidRDefault="00207741" w:rsidP="0020774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B39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</w:t>
            </w:r>
          </w:p>
        </w:tc>
        <w:tc>
          <w:tcPr>
            <w:tcW w:w="2290" w:type="dxa"/>
            <w:vAlign w:val="bottom"/>
          </w:tcPr>
          <w:p w14:paraId="1F1C0D3F" w14:textId="77777777" w:rsidR="00207741" w:rsidRPr="006B39C5" w:rsidRDefault="00207741" w:rsidP="0020774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234E981" w14:textId="4639742E" w:rsidR="00207741" w:rsidRPr="00CC5A5A" w:rsidRDefault="00207741" w:rsidP="00207741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5A5A">
              <w:rPr>
                <w:rFonts w:ascii="Browallia New" w:hAnsi="Browallia New" w:cs="Browallia New"/>
                <w:sz w:val="28"/>
                <w:szCs w:val="28"/>
                <w:lang w:val="en-GB"/>
              </w:rPr>
              <w:t>29,947</w:t>
            </w:r>
          </w:p>
        </w:tc>
      </w:tr>
      <w:tr w:rsidR="00207741" w:rsidRPr="006B39C5" w14:paraId="6DC986F1" w14:textId="77777777" w:rsidTr="00DA7AB9">
        <w:trPr>
          <w:cantSplit/>
          <w:trHeight w:val="310"/>
        </w:trPr>
        <w:tc>
          <w:tcPr>
            <w:tcW w:w="4230" w:type="dxa"/>
          </w:tcPr>
          <w:p w14:paraId="6AB6062E" w14:textId="77777777" w:rsidR="00207741" w:rsidRPr="006B39C5" w:rsidRDefault="00207741" w:rsidP="0020774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90" w:type="dxa"/>
            <w:vAlign w:val="bottom"/>
          </w:tcPr>
          <w:p w14:paraId="6417F743" w14:textId="77777777" w:rsidR="00207741" w:rsidRPr="006B39C5" w:rsidRDefault="00207741" w:rsidP="0020774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tcBorders>
              <w:top w:val="single" w:sz="12" w:space="0" w:color="auto"/>
            </w:tcBorders>
          </w:tcPr>
          <w:p w14:paraId="0675BC68" w14:textId="77777777" w:rsidR="00207741" w:rsidRPr="00CC5A5A" w:rsidRDefault="00207741" w:rsidP="00207741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07741" w:rsidRPr="006B39C5" w14:paraId="527A71FE" w14:textId="77777777" w:rsidTr="00DA7AB9">
        <w:trPr>
          <w:cantSplit/>
        </w:trPr>
        <w:tc>
          <w:tcPr>
            <w:tcW w:w="4230" w:type="dxa"/>
          </w:tcPr>
          <w:p w14:paraId="674ACF59" w14:textId="77777777" w:rsidR="00207741" w:rsidRPr="0009128E" w:rsidRDefault="00207741" w:rsidP="00207741">
            <w:pPr>
              <w:pStyle w:val="Heading6"/>
              <w:ind w:left="162" w:hanging="162"/>
              <w:rPr>
                <w:rFonts w:ascii="Browallia New" w:hAnsi="Browallia New" w:cs="Browallia New"/>
                <w:sz w:val="28"/>
                <w:szCs w:val="28"/>
              </w:rPr>
            </w:pPr>
            <w:r w:rsidRPr="0009128E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290" w:type="dxa"/>
          </w:tcPr>
          <w:p w14:paraId="3C0176A7" w14:textId="77777777" w:rsidR="00207741" w:rsidRPr="006B39C5" w:rsidRDefault="00207741" w:rsidP="0020774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</w:tcPr>
          <w:p w14:paraId="1F31BF09" w14:textId="77777777" w:rsidR="00207741" w:rsidRPr="00CC5A5A" w:rsidRDefault="00207741" w:rsidP="00207741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07741" w:rsidRPr="006B39C5" w14:paraId="3F789FB4" w14:textId="77777777" w:rsidTr="00DA7AB9">
        <w:trPr>
          <w:cantSplit/>
        </w:trPr>
        <w:tc>
          <w:tcPr>
            <w:tcW w:w="4230" w:type="dxa"/>
            <w:hideMark/>
          </w:tcPr>
          <w:p w14:paraId="3E74002E" w14:textId="1BB7360B" w:rsidR="00207741" w:rsidRPr="006B39C5" w:rsidRDefault="00207741" w:rsidP="0020774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B39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 </w:t>
            </w:r>
            <w:r w:rsidRPr="006B39C5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60</w:t>
            </w:r>
          </w:p>
        </w:tc>
        <w:tc>
          <w:tcPr>
            <w:tcW w:w="2290" w:type="dxa"/>
            <w:vAlign w:val="bottom"/>
          </w:tcPr>
          <w:p w14:paraId="0337B590" w14:textId="77777777" w:rsidR="00207741" w:rsidRPr="006B39C5" w:rsidRDefault="00207741" w:rsidP="0020774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tcBorders>
              <w:bottom w:val="single" w:sz="12" w:space="0" w:color="auto"/>
            </w:tcBorders>
            <w:vAlign w:val="bottom"/>
          </w:tcPr>
          <w:p w14:paraId="0B3D086B" w14:textId="3FD2936B" w:rsidR="00207741" w:rsidRPr="00CC5A5A" w:rsidRDefault="00207741" w:rsidP="00207741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5A5A">
              <w:rPr>
                <w:rFonts w:ascii="Browallia New" w:hAnsi="Browallia New" w:cs="Browallia New"/>
                <w:sz w:val="28"/>
                <w:szCs w:val="28"/>
                <w:lang w:val="en-GB"/>
              </w:rPr>
              <w:t>28,192</w:t>
            </w:r>
          </w:p>
        </w:tc>
      </w:tr>
      <w:tr w:rsidR="00207741" w:rsidRPr="00207741" w14:paraId="6B5E5DFE" w14:textId="77777777" w:rsidTr="00DA7AB9">
        <w:trPr>
          <w:cantSplit/>
        </w:trPr>
        <w:tc>
          <w:tcPr>
            <w:tcW w:w="4230" w:type="dxa"/>
            <w:hideMark/>
          </w:tcPr>
          <w:p w14:paraId="11939B05" w14:textId="12CEA285" w:rsidR="00207741" w:rsidRPr="006B39C5" w:rsidRDefault="00207741" w:rsidP="0020774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B39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</w:t>
            </w:r>
          </w:p>
        </w:tc>
        <w:tc>
          <w:tcPr>
            <w:tcW w:w="2290" w:type="dxa"/>
            <w:vAlign w:val="bottom"/>
          </w:tcPr>
          <w:p w14:paraId="66AEC2D1" w14:textId="77777777" w:rsidR="00207741" w:rsidRPr="006B39C5" w:rsidRDefault="00207741" w:rsidP="0020774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974A803" w14:textId="0DF75380" w:rsidR="00207741" w:rsidRPr="00CC5A5A" w:rsidRDefault="00207741" w:rsidP="00207741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5A5A">
              <w:rPr>
                <w:rFonts w:ascii="Browallia New" w:hAnsi="Browallia New" w:cs="Browallia New"/>
                <w:sz w:val="28"/>
                <w:szCs w:val="28"/>
                <w:lang w:val="en-GB"/>
              </w:rPr>
              <w:t>32,062</w:t>
            </w:r>
          </w:p>
        </w:tc>
      </w:tr>
      <w:tr w:rsidR="00207741" w:rsidRPr="006B39C5" w14:paraId="5E4F8494" w14:textId="77777777" w:rsidTr="00DA7AB9">
        <w:trPr>
          <w:cantSplit/>
        </w:trPr>
        <w:tc>
          <w:tcPr>
            <w:tcW w:w="4230" w:type="dxa"/>
          </w:tcPr>
          <w:p w14:paraId="42479C34" w14:textId="77777777" w:rsidR="00207741" w:rsidRPr="006B39C5" w:rsidRDefault="00207741" w:rsidP="0020774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90" w:type="dxa"/>
          </w:tcPr>
          <w:p w14:paraId="50403D9F" w14:textId="77777777" w:rsidR="00207741" w:rsidRPr="006B39C5" w:rsidRDefault="00207741" w:rsidP="0020774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04" w:type="dxa"/>
          </w:tcPr>
          <w:p w14:paraId="4B88E895" w14:textId="77777777" w:rsidR="00207741" w:rsidRPr="006B39C5" w:rsidRDefault="00207741" w:rsidP="00207741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double"/>
              </w:rPr>
            </w:pPr>
          </w:p>
        </w:tc>
      </w:tr>
      <w:tr w:rsidR="00207741" w:rsidRPr="006B39C5" w14:paraId="63C53BAA" w14:textId="77777777" w:rsidTr="00DA7AB9">
        <w:trPr>
          <w:cantSplit/>
        </w:trPr>
        <w:tc>
          <w:tcPr>
            <w:tcW w:w="4230" w:type="dxa"/>
            <w:hideMark/>
          </w:tcPr>
          <w:p w14:paraId="6D754D38" w14:textId="3C606838" w:rsidR="00207741" w:rsidRPr="006B39C5" w:rsidRDefault="00207741" w:rsidP="0020774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B39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6B39C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ตัดจำหน่าย</w:t>
            </w:r>
            <w:r w:rsidRPr="006B39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 </w:t>
            </w:r>
            <w:r w:rsidRPr="006B39C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2290" w:type="dxa"/>
          </w:tcPr>
          <w:p w14:paraId="48205D8C" w14:textId="77777777" w:rsidR="00207741" w:rsidRPr="006B39C5" w:rsidRDefault="00207741" w:rsidP="0020774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04" w:type="dxa"/>
          </w:tcPr>
          <w:p w14:paraId="1CB1959C" w14:textId="77777777" w:rsidR="00207741" w:rsidRPr="006B39C5" w:rsidRDefault="00207741" w:rsidP="00207741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double"/>
              </w:rPr>
            </w:pPr>
          </w:p>
        </w:tc>
      </w:tr>
      <w:tr w:rsidR="00207741" w:rsidRPr="006B39C5" w14:paraId="75202DD2" w14:textId="77777777" w:rsidTr="00DA7AB9">
        <w:trPr>
          <w:cantSplit/>
        </w:trPr>
        <w:tc>
          <w:tcPr>
            <w:tcW w:w="4230" w:type="dxa"/>
            <w:hideMark/>
          </w:tcPr>
          <w:p w14:paraId="208ED93A" w14:textId="77777777" w:rsidR="00207741" w:rsidRPr="006B39C5" w:rsidRDefault="00207741" w:rsidP="00207741">
            <w:pPr>
              <w:spacing w:line="240" w:lineRule="auto"/>
              <w:ind w:left="162" w:right="-108" w:hanging="162"/>
              <w:rPr>
                <w:rFonts w:ascii="Browallia New" w:hAnsi="Browallia New" w:cs="Browallia New"/>
                <w:sz w:val="28"/>
                <w:szCs w:val="28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290" w:type="dxa"/>
          </w:tcPr>
          <w:p w14:paraId="23305233" w14:textId="77777777" w:rsidR="00207741" w:rsidRPr="006B39C5" w:rsidRDefault="00207741" w:rsidP="0020774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04" w:type="dxa"/>
            <w:tcBorders>
              <w:bottom w:val="single" w:sz="12" w:space="0" w:color="auto"/>
            </w:tcBorders>
          </w:tcPr>
          <w:p w14:paraId="0FCE36FC" w14:textId="1B1960CE" w:rsidR="00207741" w:rsidRPr="006B39C5" w:rsidRDefault="00207741" w:rsidP="00207741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8,175</w:t>
            </w:r>
          </w:p>
        </w:tc>
      </w:tr>
      <w:tr w:rsidR="00207741" w:rsidRPr="006B39C5" w14:paraId="5BFAA37E" w14:textId="77777777" w:rsidTr="00DA7AB9">
        <w:trPr>
          <w:cantSplit/>
          <w:trHeight w:val="255"/>
        </w:trPr>
        <w:tc>
          <w:tcPr>
            <w:tcW w:w="4230" w:type="dxa"/>
          </w:tcPr>
          <w:p w14:paraId="6E8ACE0B" w14:textId="77777777" w:rsidR="00207741" w:rsidRPr="006B39C5" w:rsidRDefault="00207741" w:rsidP="00207741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290" w:type="dxa"/>
          </w:tcPr>
          <w:p w14:paraId="5E0F6678" w14:textId="77777777" w:rsidR="00207741" w:rsidRPr="006B39C5" w:rsidRDefault="00207741" w:rsidP="0020774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double"/>
              </w:rPr>
            </w:pPr>
          </w:p>
        </w:tc>
        <w:tc>
          <w:tcPr>
            <w:tcW w:w="2504" w:type="dxa"/>
            <w:tcBorders>
              <w:top w:val="single" w:sz="12" w:space="0" w:color="auto"/>
            </w:tcBorders>
          </w:tcPr>
          <w:p w14:paraId="0FDAE7C8" w14:textId="77777777" w:rsidR="00207741" w:rsidRPr="006B39C5" w:rsidRDefault="00207741" w:rsidP="00207741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double"/>
              </w:rPr>
            </w:pPr>
          </w:p>
        </w:tc>
      </w:tr>
      <w:tr w:rsidR="00207741" w:rsidRPr="006B39C5" w14:paraId="75A32F56" w14:textId="77777777" w:rsidTr="00DA7AB9">
        <w:trPr>
          <w:cantSplit/>
        </w:trPr>
        <w:tc>
          <w:tcPr>
            <w:tcW w:w="4230" w:type="dxa"/>
            <w:hideMark/>
          </w:tcPr>
          <w:p w14:paraId="395F0FAF" w14:textId="0A8538EE" w:rsidR="00207741" w:rsidRPr="006B39C5" w:rsidRDefault="00207741" w:rsidP="0020774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B39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6B39C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ตัดจำหน่าย</w:t>
            </w:r>
            <w:r w:rsidRPr="006B39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 </w:t>
            </w:r>
            <w:r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2290" w:type="dxa"/>
          </w:tcPr>
          <w:p w14:paraId="0EE99088" w14:textId="77777777" w:rsidR="00207741" w:rsidRPr="006B39C5" w:rsidRDefault="00207741" w:rsidP="0020774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04" w:type="dxa"/>
          </w:tcPr>
          <w:p w14:paraId="315A70B9" w14:textId="77777777" w:rsidR="00207741" w:rsidRPr="006B39C5" w:rsidRDefault="00207741" w:rsidP="00207741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double"/>
              </w:rPr>
            </w:pPr>
          </w:p>
        </w:tc>
      </w:tr>
      <w:tr w:rsidR="008E6936" w:rsidRPr="00C45B9F" w14:paraId="01210758" w14:textId="77777777" w:rsidTr="00DA7AB9">
        <w:trPr>
          <w:cantSplit/>
        </w:trPr>
        <w:tc>
          <w:tcPr>
            <w:tcW w:w="4230" w:type="dxa"/>
            <w:hideMark/>
          </w:tcPr>
          <w:p w14:paraId="105BF70C" w14:textId="77777777" w:rsidR="008E6936" w:rsidRPr="006B39C5" w:rsidRDefault="008E6936" w:rsidP="008E6936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290" w:type="dxa"/>
          </w:tcPr>
          <w:p w14:paraId="33214421" w14:textId="77777777" w:rsidR="008E6936" w:rsidRPr="006B39C5" w:rsidRDefault="008E6936" w:rsidP="008E6936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04" w:type="dxa"/>
            <w:tcBorders>
              <w:bottom w:val="single" w:sz="12" w:space="0" w:color="auto"/>
            </w:tcBorders>
            <w:shd w:val="clear" w:color="auto" w:fill="auto"/>
          </w:tcPr>
          <w:p w14:paraId="1E3F6561" w14:textId="584EDE5A" w:rsidR="008E6936" w:rsidRPr="006B39C5" w:rsidRDefault="008E6936" w:rsidP="008E6936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C5A5A">
              <w:rPr>
                <w:rFonts w:ascii="Browallia New" w:hAnsi="Browallia New" w:cs="Browallia New"/>
                <w:sz w:val="28"/>
                <w:szCs w:val="28"/>
              </w:rPr>
              <w:t>10,030</w:t>
            </w:r>
          </w:p>
        </w:tc>
      </w:tr>
    </w:tbl>
    <w:p w14:paraId="4E4F1C4E" w14:textId="2B13684D" w:rsidR="00C36339" w:rsidRDefault="00C36339" w:rsidP="00882D7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0D89BA7" w14:textId="141EC5D1" w:rsidR="00CD2D31" w:rsidRDefault="00CD2D31" w:rsidP="00CD2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 New" w:hAnsi="Browallia New" w:cs="Browallia New"/>
          <w:sz w:val="28"/>
          <w:szCs w:val="28"/>
        </w:rPr>
      </w:pPr>
      <w:r w:rsidRPr="00C04DF6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C04DF6">
        <w:rPr>
          <w:rFonts w:ascii="Browallia New" w:hAnsi="Browallia New" w:cs="Browallia New"/>
          <w:sz w:val="28"/>
          <w:szCs w:val="28"/>
        </w:rPr>
        <w:t>31</w:t>
      </w:r>
      <w:r w:rsidRPr="00C04DF6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B4305F">
        <w:rPr>
          <w:rFonts w:ascii="Browallia New" w:hAnsi="Browallia New" w:cs="Browallia New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>6</w:t>
      </w:r>
      <w:r w:rsidR="00510FD2">
        <w:rPr>
          <w:rFonts w:ascii="Browallia New" w:hAnsi="Browallia New" w:cs="Browallia New"/>
          <w:sz w:val="28"/>
          <w:szCs w:val="28"/>
        </w:rPr>
        <w:t>1</w:t>
      </w:r>
      <w:r w:rsidRPr="00B4305F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B4305F">
        <w:rPr>
          <w:rFonts w:ascii="Browallia New" w:hAnsi="Browallia New" w:cs="Browallia New"/>
          <w:sz w:val="28"/>
          <w:szCs w:val="28"/>
        </w:rPr>
        <w:t>25</w:t>
      </w:r>
      <w:r w:rsidR="00510FD2">
        <w:rPr>
          <w:rFonts w:ascii="Browallia New" w:hAnsi="Browallia New" w:cs="Browallia New"/>
          <w:sz w:val="28"/>
          <w:szCs w:val="28"/>
        </w:rPr>
        <w:t>60</w:t>
      </w:r>
      <w:r w:rsidRPr="00B4305F">
        <w:rPr>
          <w:rFonts w:ascii="Browallia New" w:hAnsi="Browallia New" w:cs="Browallia New"/>
          <w:sz w:val="28"/>
          <w:szCs w:val="28"/>
          <w:cs/>
        </w:rPr>
        <w:t xml:space="preserve"> บริษัทและบริษัทย่อยมี</w:t>
      </w:r>
      <w:r>
        <w:rPr>
          <w:rFonts w:ascii="Browallia New" w:hAnsi="Browallia New" w:cs="Browallia New" w:hint="cs"/>
          <w:sz w:val="28"/>
          <w:szCs w:val="28"/>
          <w:cs/>
        </w:rPr>
        <w:t>โปรแกรมคอมพิวเตอร์</w:t>
      </w:r>
      <w:r w:rsidRPr="00B4305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F6146" w:rsidRPr="00B4305F">
        <w:rPr>
          <w:rFonts w:ascii="Browallia New" w:hAnsi="Browallia New" w:cs="Browallia New"/>
          <w:sz w:val="28"/>
          <w:szCs w:val="28"/>
          <w:cs/>
        </w:rPr>
        <w:t>ส่วนหนึ่ง</w:t>
      </w:r>
      <w:r w:rsidR="002F6146">
        <w:rPr>
          <w:rFonts w:ascii="Browallia New" w:hAnsi="Browallia New" w:cs="Browallia New" w:hint="cs"/>
          <w:sz w:val="28"/>
          <w:szCs w:val="28"/>
          <w:cs/>
        </w:rPr>
        <w:t>ที่</w:t>
      </w:r>
      <w:r>
        <w:rPr>
          <w:rFonts w:ascii="Browallia New" w:hAnsi="Browallia New" w:cs="Browallia New" w:hint="cs"/>
          <w:sz w:val="28"/>
          <w:szCs w:val="28"/>
          <w:cs/>
        </w:rPr>
        <w:t>ตัดจำหน่าย</w:t>
      </w:r>
      <w:r w:rsidRPr="00B4305F">
        <w:rPr>
          <w:rFonts w:ascii="Browallia New" w:hAnsi="Browallia New" w:cs="Browallia New"/>
          <w:sz w:val="28"/>
          <w:szCs w:val="28"/>
          <w:cs/>
        </w:rPr>
        <w:t xml:space="preserve">เต็มมูลค่า และยังใช้งานอยู่ </w:t>
      </w:r>
      <w:r w:rsidR="00A3452C">
        <w:rPr>
          <w:rFonts w:ascii="Browallia New" w:hAnsi="Browallia New" w:cs="Browallia New" w:hint="cs"/>
          <w:sz w:val="28"/>
          <w:szCs w:val="28"/>
          <w:cs/>
        </w:rPr>
        <w:t>โดย</w:t>
      </w:r>
      <w:r w:rsidRPr="00B4305F">
        <w:rPr>
          <w:rFonts w:ascii="Browallia New" w:hAnsi="Browallia New" w:cs="Browallia New"/>
          <w:sz w:val="28"/>
          <w:szCs w:val="28"/>
          <w:cs/>
        </w:rPr>
        <w:t>มีราคาทุน</w:t>
      </w:r>
      <w:r w:rsidRPr="00412F41">
        <w:rPr>
          <w:rFonts w:ascii="Browallia New" w:hAnsi="Browallia New" w:cs="Browallia New"/>
          <w:sz w:val="28"/>
          <w:szCs w:val="28"/>
          <w:cs/>
        </w:rPr>
        <w:t xml:space="preserve">ประมาณ </w:t>
      </w:r>
      <w:r w:rsidR="00F81FB2" w:rsidRPr="00412F41">
        <w:rPr>
          <w:rFonts w:ascii="Browallia New" w:hAnsi="Browallia New" w:cs="Browallia New"/>
          <w:sz w:val="28"/>
          <w:szCs w:val="28"/>
        </w:rPr>
        <w:t>1</w:t>
      </w:r>
      <w:r w:rsidR="000000AF">
        <w:rPr>
          <w:rFonts w:ascii="Browallia New" w:hAnsi="Browallia New" w:cs="Browallia New"/>
          <w:sz w:val="28"/>
          <w:szCs w:val="28"/>
        </w:rPr>
        <w:t>8.46</w:t>
      </w:r>
      <w:r w:rsidRPr="00F81FB2">
        <w:rPr>
          <w:rFonts w:ascii="Browallia New" w:hAnsi="Browallia New" w:cs="Browallia New"/>
          <w:sz w:val="28"/>
          <w:szCs w:val="28"/>
        </w:rPr>
        <w:t xml:space="preserve"> </w:t>
      </w:r>
      <w:r w:rsidRPr="00F81FB2">
        <w:rPr>
          <w:rFonts w:ascii="Browallia New" w:hAnsi="Browallia New" w:cs="Browallia New"/>
          <w:sz w:val="28"/>
          <w:szCs w:val="28"/>
          <w:cs/>
        </w:rPr>
        <w:t>ล้าน</w:t>
      </w:r>
      <w:r w:rsidRPr="006A1E4D">
        <w:rPr>
          <w:rFonts w:ascii="Browallia New" w:hAnsi="Browallia New" w:cs="Browallia New"/>
          <w:sz w:val="28"/>
          <w:szCs w:val="28"/>
          <w:cs/>
        </w:rPr>
        <w:t xml:space="preserve">บาท และ </w:t>
      </w:r>
      <w:r w:rsidR="00CD07BD" w:rsidRPr="00CD07BD">
        <w:rPr>
          <w:rFonts w:ascii="Browallia New" w:hAnsi="Browallia New" w:cs="Browallia New"/>
          <w:sz w:val="28"/>
          <w:szCs w:val="28"/>
        </w:rPr>
        <w:t>12.15</w:t>
      </w:r>
      <w:r w:rsidRPr="000A149C">
        <w:rPr>
          <w:rFonts w:ascii="Browallia New" w:hAnsi="Browallia New" w:cs="Browallia New"/>
          <w:sz w:val="28"/>
          <w:szCs w:val="28"/>
        </w:rPr>
        <w:t xml:space="preserve"> </w:t>
      </w:r>
      <w:r w:rsidRPr="000A149C">
        <w:rPr>
          <w:rFonts w:ascii="Browallia New" w:hAnsi="Browallia New" w:cs="Browallia New"/>
          <w:sz w:val="28"/>
          <w:szCs w:val="28"/>
          <w:cs/>
        </w:rPr>
        <w:t>ล้าน</w:t>
      </w:r>
      <w:r w:rsidRPr="00C04DF6">
        <w:rPr>
          <w:rFonts w:ascii="Browallia New" w:hAnsi="Browallia New" w:cs="Browallia New"/>
          <w:sz w:val="28"/>
          <w:szCs w:val="28"/>
          <w:cs/>
        </w:rPr>
        <w:t>บาท</w:t>
      </w:r>
      <w:r w:rsidRPr="00C04DF6">
        <w:rPr>
          <w:rFonts w:ascii="Browallia New" w:hAnsi="Browallia New" w:cs="Browallia New"/>
          <w:sz w:val="28"/>
          <w:szCs w:val="28"/>
        </w:rPr>
        <w:t xml:space="preserve"> </w:t>
      </w:r>
      <w:r w:rsidRPr="00C04DF6">
        <w:rPr>
          <w:rFonts w:ascii="Browallia New" w:hAnsi="Browallia New" w:cs="Browallia New"/>
          <w:sz w:val="28"/>
          <w:szCs w:val="28"/>
          <w:cs/>
        </w:rPr>
        <w:t>ตามลำดับ</w:t>
      </w:r>
    </w:p>
    <w:p w14:paraId="09AD0D1C" w14:textId="77777777" w:rsidR="00444DD1" w:rsidRDefault="00444DD1" w:rsidP="00CD2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 New" w:hAnsi="Browallia New" w:cs="Browallia New"/>
          <w:sz w:val="28"/>
          <w:szCs w:val="28"/>
        </w:rPr>
      </w:pPr>
    </w:p>
    <w:p w14:paraId="4408DDAB" w14:textId="042DB8C4" w:rsidR="00444DD1" w:rsidRPr="00F57403" w:rsidRDefault="00636781" w:rsidP="00CD07BD">
      <w:pPr>
        <w:tabs>
          <w:tab w:val="clear" w:pos="227"/>
          <w:tab w:val="clear" w:pos="454"/>
          <w:tab w:val="clear" w:pos="680"/>
          <w:tab w:val="left" w:pos="360"/>
          <w:tab w:val="left" w:pos="450"/>
        </w:tabs>
        <w:ind w:left="450"/>
        <w:jc w:val="thaiDistribute"/>
        <w:rPr>
          <w:rFonts w:ascii="Browallia New" w:hAnsi="Browallia New" w:cs="Browallia New"/>
          <w:caps/>
          <w:sz w:val="28"/>
          <w:szCs w:val="28"/>
          <w:cs/>
          <w:lang w:eastAsia="zh-HK"/>
        </w:rPr>
      </w:pPr>
      <w:r w:rsidRPr="002F6135">
        <w:rPr>
          <w:rFonts w:ascii="Browallia New" w:hAnsi="Browallia New" w:cs="Browallia New" w:hint="cs"/>
          <w:caps/>
          <w:sz w:val="28"/>
          <w:szCs w:val="28"/>
          <w:cs/>
          <w:lang w:eastAsia="zh-HK"/>
        </w:rPr>
        <w:t xml:space="preserve">ณ วันที่ </w:t>
      </w:r>
      <w:r w:rsidRPr="002F6135">
        <w:rPr>
          <w:rFonts w:ascii="Browallia New" w:hAnsi="Browallia New" w:cs="Browallia New"/>
          <w:caps/>
          <w:sz w:val="28"/>
          <w:szCs w:val="28"/>
          <w:lang w:val="en-GB" w:eastAsia="zh-HK"/>
        </w:rPr>
        <w:t xml:space="preserve">31 </w:t>
      </w:r>
      <w:r w:rsidRPr="002F6135">
        <w:rPr>
          <w:rFonts w:ascii="Browallia New" w:hAnsi="Browallia New" w:cs="Browallia New" w:hint="cs"/>
          <w:caps/>
          <w:sz w:val="28"/>
          <w:szCs w:val="28"/>
          <w:cs/>
          <w:lang w:val="en-GB" w:eastAsia="zh-HK"/>
        </w:rPr>
        <w:t xml:space="preserve">ธันวาคม </w:t>
      </w:r>
      <w:r w:rsidRPr="002F6135">
        <w:rPr>
          <w:rFonts w:ascii="Browallia New" w:hAnsi="Browallia New" w:cs="Browallia New"/>
          <w:caps/>
          <w:sz w:val="28"/>
          <w:szCs w:val="28"/>
          <w:lang w:val="en-GB" w:eastAsia="zh-HK"/>
        </w:rPr>
        <w:t xml:space="preserve">2560 </w:t>
      </w:r>
      <w:r w:rsidR="00444DD1" w:rsidRPr="002F6135">
        <w:rPr>
          <w:rFonts w:ascii="Browallia New" w:hAnsi="Browallia New" w:cs="Browallia New"/>
          <w:caps/>
          <w:sz w:val="28"/>
          <w:szCs w:val="28"/>
          <w:cs/>
          <w:lang w:eastAsia="zh-HK"/>
        </w:rPr>
        <w:t>บริษัท</w:t>
      </w:r>
      <w:r w:rsidR="0029491A" w:rsidRPr="002F6135">
        <w:rPr>
          <w:rFonts w:ascii="Browallia New" w:hAnsi="Browallia New" w:cs="Browallia New" w:hint="cs"/>
          <w:caps/>
          <w:sz w:val="28"/>
          <w:szCs w:val="28"/>
          <w:cs/>
          <w:lang w:eastAsia="zh-HK"/>
        </w:rPr>
        <w:t>ย่อย</w:t>
      </w:r>
      <w:r w:rsidR="00444DD1" w:rsidRPr="002F6135">
        <w:rPr>
          <w:rFonts w:ascii="Browallia New" w:hAnsi="Browallia New" w:cs="Browallia New"/>
          <w:caps/>
          <w:sz w:val="28"/>
          <w:szCs w:val="28"/>
          <w:cs/>
          <w:lang w:eastAsia="zh-HK"/>
        </w:rPr>
        <w:t>บันทึกค่าเผื่อการด้อยค่า</w:t>
      </w:r>
      <w:r w:rsidR="0029491A" w:rsidRPr="002F6135">
        <w:rPr>
          <w:rFonts w:ascii="Browallia New" w:hAnsi="Browallia New" w:cs="Browallia New" w:hint="cs"/>
          <w:caps/>
          <w:sz w:val="28"/>
          <w:szCs w:val="28"/>
          <w:cs/>
          <w:lang w:eastAsia="zh-HK"/>
        </w:rPr>
        <w:t>ของ</w:t>
      </w:r>
      <w:r w:rsidR="00444DD1" w:rsidRPr="002F6135">
        <w:rPr>
          <w:rFonts w:ascii="Browallia New" w:hAnsi="Browallia New" w:cs="Browallia New" w:hint="cs"/>
          <w:caps/>
          <w:sz w:val="28"/>
          <w:szCs w:val="28"/>
          <w:cs/>
          <w:lang w:eastAsia="zh-HK"/>
        </w:rPr>
        <w:t>สิทธิการขยายกิจการในต่างประเทศ</w:t>
      </w:r>
      <w:r w:rsidR="00444DD1" w:rsidRPr="002F6135">
        <w:rPr>
          <w:rFonts w:ascii="Browallia New" w:hAnsi="Browallia New" w:cs="Browallia New"/>
          <w:caps/>
          <w:sz w:val="28"/>
          <w:szCs w:val="28"/>
          <w:cs/>
          <w:lang w:eastAsia="zh-HK"/>
        </w:rPr>
        <w:t>จำนวน</w:t>
      </w:r>
      <w:r w:rsidR="00444DD1" w:rsidRPr="002F6135">
        <w:rPr>
          <w:rFonts w:ascii="Browallia New" w:hAnsi="Browallia New" w:cs="Browallia New"/>
          <w:caps/>
          <w:sz w:val="28"/>
          <w:szCs w:val="28"/>
          <w:lang w:eastAsia="zh-HK"/>
        </w:rPr>
        <w:t xml:space="preserve"> 523.7</w:t>
      </w:r>
      <w:r w:rsidR="0029491A" w:rsidRPr="002F6135">
        <w:rPr>
          <w:rFonts w:ascii="Browallia New" w:hAnsi="Browallia New" w:cs="Browallia New"/>
          <w:caps/>
          <w:sz w:val="28"/>
          <w:szCs w:val="28"/>
          <w:lang w:eastAsia="zh-HK"/>
        </w:rPr>
        <w:t>0</w:t>
      </w:r>
      <w:r w:rsidR="00444DD1" w:rsidRPr="002F6135">
        <w:rPr>
          <w:rFonts w:ascii="Browallia New" w:hAnsi="Browallia New" w:cs="Browallia New"/>
          <w:caps/>
          <w:sz w:val="28"/>
          <w:szCs w:val="28"/>
          <w:lang w:eastAsia="zh-HK"/>
        </w:rPr>
        <w:t xml:space="preserve"> </w:t>
      </w:r>
      <w:r w:rsidR="00444DD1" w:rsidRPr="002F6135">
        <w:rPr>
          <w:rFonts w:ascii="Browallia New" w:hAnsi="Browallia New" w:cs="Browallia New" w:hint="cs"/>
          <w:caps/>
          <w:sz w:val="28"/>
          <w:szCs w:val="28"/>
          <w:cs/>
          <w:lang w:eastAsia="zh-HK"/>
        </w:rPr>
        <w:t>ล้านบาท</w:t>
      </w:r>
      <w:r w:rsidR="00444DD1" w:rsidRPr="002F6135">
        <w:rPr>
          <w:rFonts w:ascii="Browallia New" w:hAnsi="Browallia New" w:cs="Browallia New"/>
          <w:caps/>
          <w:sz w:val="28"/>
          <w:szCs w:val="28"/>
          <w:cs/>
          <w:lang w:eastAsia="zh-HK"/>
        </w:rPr>
        <w:t xml:space="preserve"> เนื่องจากผู้บริหารพิจารณาว่า</w:t>
      </w:r>
      <w:r w:rsidR="00FE236F" w:rsidRPr="002F6135">
        <w:rPr>
          <w:rFonts w:ascii="Browallia New" w:hAnsi="Browallia New" w:cs="Browallia New" w:hint="cs"/>
          <w:caps/>
          <w:sz w:val="28"/>
          <w:szCs w:val="28"/>
          <w:cs/>
          <w:lang w:eastAsia="zh-HK"/>
        </w:rPr>
        <w:t>ยัง</w:t>
      </w:r>
      <w:r w:rsidR="00444DD1" w:rsidRPr="002F6135">
        <w:rPr>
          <w:rFonts w:ascii="Browallia New" w:hAnsi="Browallia New" w:cs="Browallia New" w:hint="cs"/>
          <w:caps/>
          <w:sz w:val="28"/>
          <w:szCs w:val="28"/>
          <w:cs/>
          <w:lang w:eastAsia="zh-HK"/>
        </w:rPr>
        <w:t>ไม่มีแผนการขยายกิจการในต่างประเทศในอนาคตอันใกล้</w:t>
      </w:r>
    </w:p>
    <w:p w14:paraId="4AE4D447" w14:textId="7BCB4D25" w:rsidR="00544880" w:rsidRDefault="00544880" w:rsidP="00882D7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15B7968" w14:textId="5C72AD71" w:rsidR="00EE5386" w:rsidRPr="00EE5386" w:rsidRDefault="00EE5386" w:rsidP="00EE5386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EE5386">
        <w:rPr>
          <w:rFonts w:ascii="Browallia New" w:hAnsi="Browallia New" w:cs="Browallia New" w:hint="cs"/>
          <w:sz w:val="28"/>
          <w:szCs w:val="28"/>
          <w:cs/>
        </w:rPr>
        <w:t>บริษัท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บันทึกค่าเผื่อการด้อยค่าของเครื่องหมายการค้าจำนวน </w:t>
      </w:r>
      <w:r>
        <w:rPr>
          <w:rFonts w:ascii="Browallia New" w:hAnsi="Browallia New" w:cs="Browallia New"/>
          <w:sz w:val="28"/>
          <w:szCs w:val="28"/>
        </w:rPr>
        <w:t xml:space="preserve">341.78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ล้านบาท อันเป็นผลเนื่องมาจากการประเมินมูลค่าธุรกิจตามหมายเหตุข้อ </w:t>
      </w:r>
      <w:r>
        <w:rPr>
          <w:rFonts w:ascii="Browallia New" w:hAnsi="Browallia New" w:cs="Browallia New"/>
          <w:sz w:val="28"/>
          <w:szCs w:val="28"/>
        </w:rPr>
        <w:t>18</w:t>
      </w:r>
    </w:p>
    <w:p w14:paraId="4A7957B2" w14:textId="170D0B47" w:rsidR="00EE5386" w:rsidRDefault="00EE5386" w:rsidP="00882D7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A765FDB" w14:textId="5A48562F" w:rsidR="00CB4943" w:rsidRDefault="00CB4943" w:rsidP="00882D7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41F2C0E" w14:textId="77777777" w:rsidR="00CB4943" w:rsidRDefault="00CB4943" w:rsidP="00882D7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451F0FF" w14:textId="77777777" w:rsidR="00FB5C61" w:rsidRPr="005F619F" w:rsidRDefault="00FB5C61" w:rsidP="00D02327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5F619F">
        <w:rPr>
          <w:rFonts w:ascii="Browallia New" w:hAnsi="Browallia New" w:cs="Browallia New" w:hint="cs"/>
          <w:sz w:val="28"/>
          <w:szCs w:val="28"/>
          <w:u w:val="single"/>
          <w:cs/>
        </w:rPr>
        <w:lastRenderedPageBreak/>
        <w:t>ค่าความนิยม</w:t>
      </w:r>
    </w:p>
    <w:p w14:paraId="76973DC6" w14:textId="77777777" w:rsidR="00FB5C61" w:rsidRPr="005F619F" w:rsidRDefault="00FB5C61" w:rsidP="00FB5C6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329DEA6" w14:textId="0C47B138" w:rsidR="0092153E" w:rsidRPr="0065358A" w:rsidRDefault="0035279F" w:rsidP="0092153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</w:rPr>
        <w:t>ค่าความนิยม</w:t>
      </w:r>
      <w:r w:rsidR="0092153E" w:rsidRPr="00DD63B2">
        <w:rPr>
          <w:rFonts w:ascii="Browallia New" w:hAnsi="Browallia New" w:cs="Browallia New"/>
          <w:color w:val="auto"/>
          <w:sz w:val="28"/>
          <w:szCs w:val="28"/>
          <w:cs/>
        </w:rPr>
        <w:t>เกิดจากการซื้อ</w:t>
      </w:r>
      <w:r w:rsidR="0092153E">
        <w:rPr>
          <w:rFonts w:ascii="Browallia New" w:hAnsi="Browallia New" w:cs="Browallia New" w:hint="cs"/>
          <w:sz w:val="28"/>
          <w:szCs w:val="28"/>
          <w:cs/>
        </w:rPr>
        <w:t xml:space="preserve">ธุรกิจเสริมความงาม </w:t>
      </w:r>
      <w:r w:rsidR="0092153E" w:rsidRPr="00DD63B2">
        <w:rPr>
          <w:rFonts w:ascii="Browallia New" w:hAnsi="Browallia New" w:cs="Browallia New"/>
          <w:sz w:val="28"/>
          <w:szCs w:val="28"/>
          <w:cs/>
        </w:rPr>
        <w:t xml:space="preserve">ในระหว่างปี </w:t>
      </w:r>
      <w:r w:rsidR="0092153E">
        <w:rPr>
          <w:rFonts w:ascii="Browallia New" w:hAnsi="Browallia New" w:cs="Browallia New"/>
          <w:sz w:val="28"/>
          <w:szCs w:val="28"/>
        </w:rPr>
        <w:t>2557</w:t>
      </w:r>
      <w:r w:rsidR="0092153E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184F5AC0" w14:textId="571456A1" w:rsidR="0035279F" w:rsidRPr="00CB4943" w:rsidRDefault="0035279F" w:rsidP="0092153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p w14:paraId="2309C477" w14:textId="69438A9B" w:rsidR="0009128E" w:rsidRDefault="0035279F" w:rsidP="00C338F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รายการเคลื่อนไหวสำหรับมูลค่าของค่าความนิยม มีดังนี้</w:t>
      </w:r>
    </w:p>
    <w:p w14:paraId="5F293E2A" w14:textId="77777777" w:rsidR="00BB47D4" w:rsidRPr="00CB4943" w:rsidRDefault="00BB47D4" w:rsidP="00C338F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906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8"/>
        <w:gridCol w:w="1590"/>
        <w:gridCol w:w="198"/>
        <w:gridCol w:w="1590"/>
      </w:tblGrid>
      <w:tr w:rsidR="0035279F" w:rsidRPr="00C04DF6" w14:paraId="1AB41D57" w14:textId="77777777" w:rsidTr="004E3DB5">
        <w:trPr>
          <w:cantSplit/>
        </w:trPr>
        <w:tc>
          <w:tcPr>
            <w:tcW w:w="5528" w:type="dxa"/>
          </w:tcPr>
          <w:p w14:paraId="76EF92CB" w14:textId="77777777" w:rsidR="0035279F" w:rsidRPr="00C04DF6" w:rsidRDefault="0035279F" w:rsidP="0019293B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4DF6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3378" w:type="dxa"/>
            <w:gridSpan w:val="3"/>
          </w:tcPr>
          <w:p w14:paraId="5FDF75B9" w14:textId="77777777" w:rsidR="0035279F" w:rsidRPr="00C04DF6" w:rsidRDefault="0035279F" w:rsidP="0019293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4D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C04DF6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C04DF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C04DF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5279F" w:rsidRPr="00C04DF6" w14:paraId="3A35D8FA" w14:textId="77777777" w:rsidTr="004E3DB5">
        <w:trPr>
          <w:cantSplit/>
        </w:trPr>
        <w:tc>
          <w:tcPr>
            <w:tcW w:w="5528" w:type="dxa"/>
          </w:tcPr>
          <w:p w14:paraId="0AD65200" w14:textId="77777777" w:rsidR="0035279F" w:rsidRPr="00C04DF6" w:rsidRDefault="0035279F" w:rsidP="0019293B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378" w:type="dxa"/>
            <w:gridSpan w:val="3"/>
            <w:tcBorders>
              <w:bottom w:val="single" w:sz="4" w:space="0" w:color="auto"/>
            </w:tcBorders>
          </w:tcPr>
          <w:p w14:paraId="5B1470BD" w14:textId="77777777" w:rsidR="0035279F" w:rsidRPr="00C04DF6" w:rsidRDefault="0035279F" w:rsidP="0019293B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4DF6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5279F" w:rsidRPr="00C04DF6" w14:paraId="6360CEE6" w14:textId="77777777" w:rsidTr="004E3DB5">
        <w:trPr>
          <w:cantSplit/>
        </w:trPr>
        <w:tc>
          <w:tcPr>
            <w:tcW w:w="5528" w:type="dxa"/>
          </w:tcPr>
          <w:p w14:paraId="3ED1D240" w14:textId="77777777" w:rsidR="0035279F" w:rsidRPr="00C04DF6" w:rsidRDefault="0035279F" w:rsidP="0019293B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BBC84" w14:textId="60CDF851" w:rsidR="0035279F" w:rsidRPr="00C04DF6" w:rsidRDefault="002059BA" w:rsidP="00192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A8208D">
              <w:rPr>
                <w:rFonts w:ascii="Browallia New" w:hAnsi="Browallia New" w:cs="Browallia New" w:hint="cs"/>
                <w:sz w:val="28"/>
                <w:szCs w:val="28"/>
                <w:cs/>
              </w:rPr>
              <w:t>1</w:t>
            </w:r>
          </w:p>
        </w:tc>
        <w:tc>
          <w:tcPr>
            <w:tcW w:w="198" w:type="dxa"/>
            <w:tcBorders>
              <w:top w:val="single" w:sz="4" w:space="0" w:color="auto"/>
            </w:tcBorders>
            <w:shd w:val="clear" w:color="auto" w:fill="auto"/>
          </w:tcPr>
          <w:p w14:paraId="2FFBD092" w14:textId="77777777" w:rsidR="0035279F" w:rsidRPr="00C04DF6" w:rsidRDefault="0035279F" w:rsidP="00192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D48DA" w14:textId="085A2188" w:rsidR="0035279F" w:rsidRPr="00C04DF6" w:rsidRDefault="002059BA" w:rsidP="00192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A8208D">
              <w:rPr>
                <w:rFonts w:ascii="Browallia New" w:hAnsi="Browallia New" w:cs="Browallia New" w:hint="cs"/>
                <w:sz w:val="28"/>
                <w:szCs w:val="28"/>
                <w:cs/>
              </w:rPr>
              <w:t>60</w:t>
            </w:r>
          </w:p>
        </w:tc>
      </w:tr>
      <w:tr w:rsidR="0035279F" w:rsidRPr="009A51CF" w14:paraId="169AE40D" w14:textId="77777777" w:rsidTr="004E3DB5">
        <w:trPr>
          <w:cantSplit/>
          <w:trHeight w:val="269"/>
        </w:trPr>
        <w:tc>
          <w:tcPr>
            <w:tcW w:w="5528" w:type="dxa"/>
          </w:tcPr>
          <w:p w14:paraId="13EE497D" w14:textId="77777777" w:rsidR="0035279F" w:rsidRPr="009A51CF" w:rsidRDefault="0035279F" w:rsidP="00192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37860485" w14:textId="77777777" w:rsidR="0035279F" w:rsidRPr="009A51CF" w:rsidRDefault="0035279F" w:rsidP="00192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14:paraId="2B68406E" w14:textId="77777777" w:rsidR="0035279F" w:rsidRPr="009A51CF" w:rsidRDefault="0035279F" w:rsidP="0019293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590" w:type="dxa"/>
            <w:shd w:val="clear" w:color="auto" w:fill="auto"/>
          </w:tcPr>
          <w:p w14:paraId="597C74D5" w14:textId="77777777" w:rsidR="0035279F" w:rsidRPr="009A51CF" w:rsidRDefault="0035279F" w:rsidP="00192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A8208D" w:rsidRPr="00C04DF6" w14:paraId="468AF54E" w14:textId="77777777" w:rsidTr="00510D4D">
        <w:trPr>
          <w:cantSplit/>
        </w:trPr>
        <w:tc>
          <w:tcPr>
            <w:tcW w:w="5528" w:type="dxa"/>
          </w:tcPr>
          <w:p w14:paraId="4F2B83F0" w14:textId="31972A59" w:rsidR="00A8208D" w:rsidRPr="0035279F" w:rsidRDefault="00A8208D" w:rsidP="00A8208D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มูลค่าตามบัญชี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สุทธิ ณ วันที่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590" w:type="dxa"/>
            <w:shd w:val="clear" w:color="auto" w:fill="auto"/>
          </w:tcPr>
          <w:p w14:paraId="53717763" w14:textId="032E0D5F" w:rsidR="00A8208D" w:rsidRPr="00562E0B" w:rsidRDefault="00CB58E4" w:rsidP="00A8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85,929</w:t>
            </w:r>
          </w:p>
        </w:tc>
        <w:tc>
          <w:tcPr>
            <w:tcW w:w="198" w:type="dxa"/>
            <w:shd w:val="clear" w:color="auto" w:fill="auto"/>
          </w:tcPr>
          <w:p w14:paraId="42FDEBB4" w14:textId="77777777" w:rsidR="00A8208D" w:rsidRPr="00562E0B" w:rsidRDefault="00A8208D" w:rsidP="00A8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90" w:type="dxa"/>
            <w:shd w:val="clear" w:color="auto" w:fill="auto"/>
          </w:tcPr>
          <w:p w14:paraId="224830F5" w14:textId="3683332B" w:rsidR="00A8208D" w:rsidRPr="00562E0B" w:rsidRDefault="00A8208D" w:rsidP="00A8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ab/>
              <w:t>1,420,811</w:t>
            </w:r>
          </w:p>
        </w:tc>
      </w:tr>
      <w:tr w:rsidR="00A8208D" w:rsidRPr="00AB0CF9" w14:paraId="1DF61D62" w14:textId="77777777" w:rsidTr="00510D4D">
        <w:trPr>
          <w:cantSplit/>
          <w:trHeight w:val="306"/>
        </w:trPr>
        <w:tc>
          <w:tcPr>
            <w:tcW w:w="5528" w:type="dxa"/>
          </w:tcPr>
          <w:p w14:paraId="5BF1840E" w14:textId="466F82FE" w:rsidR="00A8208D" w:rsidRPr="00AB0CF9" w:rsidRDefault="00A8208D" w:rsidP="00A8208D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B0CF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B0CF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ด้อยค่า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</w:tcPr>
          <w:p w14:paraId="5B63FB4E" w14:textId="7CCB0475" w:rsidR="00A8208D" w:rsidRPr="00444DD1" w:rsidRDefault="00CB58E4" w:rsidP="00A8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(85,929)</w:t>
            </w:r>
          </w:p>
        </w:tc>
        <w:tc>
          <w:tcPr>
            <w:tcW w:w="198" w:type="dxa"/>
            <w:shd w:val="clear" w:color="auto" w:fill="auto"/>
          </w:tcPr>
          <w:p w14:paraId="25ACC098" w14:textId="77777777" w:rsidR="00A8208D" w:rsidRPr="00444DD1" w:rsidRDefault="00A8208D" w:rsidP="00A8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</w:tcPr>
          <w:p w14:paraId="6F655837" w14:textId="624ED947" w:rsidR="00A8208D" w:rsidRPr="00562E0B" w:rsidRDefault="00A8208D" w:rsidP="00A8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4DD1">
              <w:rPr>
                <w:rFonts w:ascii="Browallia New" w:hAnsi="Browallia New" w:cs="Browallia New"/>
                <w:sz w:val="28"/>
                <w:szCs w:val="28"/>
              </w:rPr>
              <w:t xml:space="preserve">(1,334,882)            </w:t>
            </w:r>
          </w:p>
        </w:tc>
      </w:tr>
      <w:tr w:rsidR="00A8208D" w:rsidRPr="00C04DF6" w14:paraId="10D0207D" w14:textId="77777777" w:rsidTr="00510D4D">
        <w:trPr>
          <w:cantSplit/>
          <w:trHeight w:val="351"/>
        </w:trPr>
        <w:tc>
          <w:tcPr>
            <w:tcW w:w="5528" w:type="dxa"/>
          </w:tcPr>
          <w:p w14:paraId="05D2058F" w14:textId="77777777" w:rsidR="00A8208D" w:rsidRPr="0035279F" w:rsidRDefault="00A8208D" w:rsidP="00A8208D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มูลค่าตามบัญชี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สุทธิ ณ วันที่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52BE0F7" w14:textId="13770686" w:rsidR="00A8208D" w:rsidRPr="00562E0B" w:rsidRDefault="00CB58E4" w:rsidP="00A8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5F624F67" w14:textId="77777777" w:rsidR="00A8208D" w:rsidRPr="00562E0B" w:rsidRDefault="00A8208D" w:rsidP="00A8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98CFCEE" w14:textId="05F25EC6" w:rsidR="00A8208D" w:rsidRPr="00562E0B" w:rsidRDefault="00A8208D" w:rsidP="00A8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85,929</w:t>
            </w:r>
          </w:p>
        </w:tc>
      </w:tr>
    </w:tbl>
    <w:p w14:paraId="70D8BC2E" w14:textId="77777777" w:rsidR="00E71A77" w:rsidRPr="00CB4943" w:rsidRDefault="00E71A77" w:rsidP="0092153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2"/>
          <w:szCs w:val="22"/>
        </w:rPr>
      </w:pPr>
    </w:p>
    <w:p w14:paraId="5B168AB6" w14:textId="77777777" w:rsidR="0092153E" w:rsidRPr="00DD63B2" w:rsidRDefault="0092153E" w:rsidP="0092153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i/>
          <w:iCs/>
          <w:color w:val="auto"/>
          <w:sz w:val="28"/>
          <w:szCs w:val="28"/>
          <w:cs/>
        </w:rPr>
      </w:pPr>
      <w:r w:rsidRPr="00DD63B2">
        <w:rPr>
          <w:rFonts w:ascii="Browallia New" w:hAnsi="Browallia New" w:cs="Browallia New"/>
          <w:i/>
          <w:iCs/>
          <w:sz w:val="28"/>
          <w:szCs w:val="28"/>
          <w:cs/>
        </w:rPr>
        <w:t>การทดสอบการด้อยค่า</w:t>
      </w:r>
    </w:p>
    <w:p w14:paraId="0AD460E8" w14:textId="6BA1E171" w:rsidR="0092153E" w:rsidRDefault="0092153E" w:rsidP="00D75B3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A149C">
        <w:rPr>
          <w:rFonts w:ascii="Browallia New" w:hAnsi="Browallia New" w:cs="Browallia New"/>
          <w:color w:val="auto"/>
          <w:sz w:val="28"/>
          <w:szCs w:val="28"/>
          <w:cs/>
        </w:rPr>
        <w:t>การทดสอบการด้อยค่าประจำปี ผู้บริหารคำนวณมูลค่าที่คาดว่าจะได้รับคืนของธุรกิจเสริมความงาม โดยได้ว่าจ้างบริษัทที่ปรึกษาทางการเงินแห่งหนึ่งเพื่อทำการประเมินมูลค่าที่คาดว่าจะได้รับคืน ที่ปรึกษาทางการเงินได้ประมาณการกระแสเงินสดอ้างอิงจากการประมาณการทางการเงิน อ้างอิงจากแผนการเงินและการดำเนินงานของ</w:t>
      </w:r>
      <w:r w:rsidRPr="000A149C">
        <w:rPr>
          <w:rFonts w:ascii="Browallia New" w:hAnsi="Browallia New" w:cs="Browallia New" w:hint="cs"/>
          <w:color w:val="auto"/>
          <w:sz w:val="28"/>
          <w:szCs w:val="28"/>
          <w:cs/>
        </w:rPr>
        <w:t>ธุรกิจเสริมความงาม</w:t>
      </w:r>
      <w:r w:rsidRPr="000A149C">
        <w:rPr>
          <w:rFonts w:ascii="Browallia New" w:hAnsi="Browallia New" w:cs="Browallia New"/>
          <w:color w:val="auto"/>
          <w:sz w:val="28"/>
          <w:szCs w:val="28"/>
          <w:cs/>
        </w:rPr>
        <w:t xml:space="preserve"> ซึ่งได้รับการอนุมัติจากผู้บริหาร</w:t>
      </w:r>
      <w:r w:rsidR="000A149C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0A149C" w:rsidRPr="000A149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ผู้บริหารกำหนดมูลค่าที่คาดว่าจะได้รับคืนโดยประเมินจากมูลค่ายุติธรรมหักต้นทุนในการจำหน่ายของสินทรัพย์นั้น การประเมินมูลค่านี้พิจารณาจากข้อมูลระดับ </w:t>
      </w:r>
      <w:r w:rsidR="000A149C" w:rsidRPr="000A149C">
        <w:rPr>
          <w:rFonts w:ascii="Browallia New" w:hAnsi="Browallia New" w:cs="Browallia New"/>
          <w:color w:val="auto"/>
          <w:sz w:val="28"/>
          <w:szCs w:val="28"/>
        </w:rPr>
        <w:t>3</w:t>
      </w:r>
      <w:r w:rsidR="000A149C" w:rsidRPr="000A149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เนื่องจากมีการใช้ข้อมูลที่ไม่สามารถสังเกตได้นำมาใช้ในการประเมินมูลค่า</w:t>
      </w:r>
      <w:r w:rsidR="000A149C" w:rsidRPr="000A149C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3C529361" w14:textId="46ECB64C" w:rsidR="00594384" w:rsidRPr="00CB4943" w:rsidRDefault="00594384" w:rsidP="00D75B3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71920C14" w14:textId="77777777" w:rsidR="0092153E" w:rsidRPr="00344D86" w:rsidRDefault="0092153E" w:rsidP="003F054C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344D86">
        <w:rPr>
          <w:rFonts w:ascii="Browallia New" w:hAnsi="Browallia New" w:cs="Browallia New"/>
          <w:sz w:val="28"/>
          <w:szCs w:val="28"/>
          <w:cs/>
        </w:rPr>
        <w:t>ข้อสมมติฐานที่ใช้ในการคำน</w:t>
      </w:r>
      <w:r>
        <w:rPr>
          <w:rFonts w:ascii="Browallia New" w:hAnsi="Browallia New" w:cs="Browallia New"/>
          <w:sz w:val="28"/>
          <w:szCs w:val="28"/>
          <w:cs/>
        </w:rPr>
        <w:t>วณมูลค่าที่คาดว่าจะได้รับคืนมี</w:t>
      </w:r>
      <w:r w:rsidRPr="00344D86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0AE65122" w14:textId="77777777" w:rsidR="003F054C" w:rsidRPr="00CB4943" w:rsidRDefault="003F054C" w:rsidP="003F054C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7131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6047"/>
        <w:gridCol w:w="1084"/>
      </w:tblGrid>
      <w:tr w:rsidR="003F054C" w:rsidRPr="00E84C9B" w14:paraId="4AF3CA55" w14:textId="77777777" w:rsidTr="00594384">
        <w:trPr>
          <w:trHeight w:val="307"/>
        </w:trPr>
        <w:tc>
          <w:tcPr>
            <w:tcW w:w="6047" w:type="dxa"/>
            <w:vAlign w:val="bottom"/>
          </w:tcPr>
          <w:p w14:paraId="4DB13F04" w14:textId="51858168" w:rsidR="003F054C" w:rsidRPr="00344D86" w:rsidRDefault="003F054C" w:rsidP="003F054C">
            <w:pPr>
              <w:tabs>
                <w:tab w:val="clear" w:pos="907"/>
                <w:tab w:val="left" w:pos="931"/>
              </w:tabs>
              <w:autoSpaceDE w:val="0"/>
              <w:autoSpaceDN w:val="0"/>
              <w:adjustRightInd w:val="0"/>
              <w:ind w:left="162"/>
              <w:rPr>
                <w:rFonts w:ascii="Browallia New" w:hAnsi="Browallia New" w:cs="Browallia New"/>
                <w:sz w:val="28"/>
                <w:szCs w:val="28"/>
              </w:rPr>
            </w:pPr>
            <w:r w:rsidRPr="00344D86">
              <w:rPr>
                <w:rFonts w:ascii="Browallia New" w:hAnsi="Browallia New" w:cs="Browallia New"/>
                <w:sz w:val="28"/>
                <w:szCs w:val="28"/>
                <w:cs/>
              </w:rPr>
              <w:t>อัตรา</w:t>
            </w:r>
            <w:r w:rsidR="00D60295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</w:t>
            </w:r>
            <w:r w:rsidR="00FA5048">
              <w:rPr>
                <w:rFonts w:ascii="Browallia New" w:hAnsi="Browallia New" w:cs="Browallia New" w:hint="cs"/>
                <w:sz w:val="28"/>
                <w:szCs w:val="28"/>
                <w:cs/>
              </w:rPr>
              <w:t>เติบโต</w:t>
            </w:r>
            <w:r w:rsidRPr="00344D8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(ร้อยละ)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23CB57CB" w14:textId="7114F0C2" w:rsidR="003F054C" w:rsidRPr="00340AD8" w:rsidRDefault="00340AD8" w:rsidP="004E3DB5">
            <w:pPr>
              <w:tabs>
                <w:tab w:val="clear" w:pos="907"/>
                <w:tab w:val="left" w:pos="931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D60295" w:rsidRPr="00E84C9B" w14:paraId="706081DF" w14:textId="77777777" w:rsidTr="00594384">
        <w:trPr>
          <w:trHeight w:val="307"/>
        </w:trPr>
        <w:tc>
          <w:tcPr>
            <w:tcW w:w="6047" w:type="dxa"/>
            <w:vAlign w:val="bottom"/>
          </w:tcPr>
          <w:p w14:paraId="6965C3E8" w14:textId="1954BFAD" w:rsidR="00D60295" w:rsidRPr="00344D86" w:rsidRDefault="00D60295" w:rsidP="003F054C">
            <w:pPr>
              <w:tabs>
                <w:tab w:val="clear" w:pos="907"/>
                <w:tab w:val="left" w:pos="931"/>
              </w:tabs>
              <w:autoSpaceDE w:val="0"/>
              <w:autoSpaceDN w:val="0"/>
              <w:adjustRightInd w:val="0"/>
              <w:ind w:lef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44D86">
              <w:rPr>
                <w:rFonts w:ascii="Browallia New" w:hAnsi="Browallia New" w:cs="Browalli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0199472" w14:textId="38AE53C6" w:rsidR="00D60295" w:rsidRDefault="00D60295" w:rsidP="004E3DB5">
            <w:pPr>
              <w:tabs>
                <w:tab w:val="clear" w:pos="907"/>
                <w:tab w:val="left" w:pos="931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12.</w:t>
            </w:r>
            <w:r w:rsidR="0029491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A5048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</w:p>
        </w:tc>
      </w:tr>
    </w:tbl>
    <w:p w14:paraId="20753E0F" w14:textId="77777777" w:rsidR="00F4253D" w:rsidRPr="00CB4943" w:rsidRDefault="00F4253D" w:rsidP="0092153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0"/>
          <w:szCs w:val="20"/>
          <w:u w:val="single"/>
        </w:rPr>
      </w:pPr>
    </w:p>
    <w:p w14:paraId="7E10458C" w14:textId="4F558FAA" w:rsidR="0092153E" w:rsidRPr="00E06347" w:rsidRDefault="0092153E" w:rsidP="0092153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  <w:r w:rsidRPr="00E06347">
        <w:rPr>
          <w:rFonts w:ascii="Browallia New" w:hAnsi="Browallia New" w:cs="Browallia New"/>
          <w:color w:val="auto"/>
          <w:sz w:val="28"/>
          <w:szCs w:val="28"/>
          <w:u w:val="single"/>
          <w:cs/>
        </w:rPr>
        <w:t>สมมติฐานของกระแสเงินสด</w:t>
      </w:r>
    </w:p>
    <w:p w14:paraId="5148F8CE" w14:textId="4897D73A" w:rsidR="0092153E" w:rsidRPr="003F054C" w:rsidRDefault="0092153E" w:rsidP="0092153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3F054C">
        <w:rPr>
          <w:rFonts w:ascii="Browallia New" w:hAnsi="Browallia New" w:cs="Browallia New"/>
          <w:sz w:val="28"/>
          <w:szCs w:val="28"/>
          <w:cs/>
        </w:rPr>
        <w:t>ผู้บริหารประมาณ</w:t>
      </w:r>
      <w:r w:rsidRPr="003F054C">
        <w:rPr>
          <w:rFonts w:ascii="Browallia New" w:hAnsi="Browallia New" w:cs="Browallia New" w:hint="cs"/>
          <w:sz w:val="28"/>
          <w:szCs w:val="28"/>
          <w:cs/>
        </w:rPr>
        <w:t>การ</w:t>
      </w:r>
      <w:r w:rsidRPr="003F054C">
        <w:rPr>
          <w:rFonts w:ascii="Browallia New" w:hAnsi="Browallia New" w:cs="Browallia New"/>
          <w:sz w:val="28"/>
          <w:szCs w:val="28"/>
          <w:cs/>
        </w:rPr>
        <w:t>กำไรขั้นต้น</w:t>
      </w:r>
      <w:r w:rsidR="00D41CB1">
        <w:rPr>
          <w:rFonts w:ascii="Browallia New" w:hAnsi="Browallia New" w:cs="Browallia New" w:hint="cs"/>
          <w:sz w:val="28"/>
          <w:szCs w:val="28"/>
          <w:cs/>
        </w:rPr>
        <w:t>เทียบ</w:t>
      </w:r>
      <w:r w:rsidRPr="003F054C">
        <w:rPr>
          <w:rFonts w:ascii="Browallia New" w:hAnsi="Browallia New" w:cs="Browallia New"/>
          <w:sz w:val="28"/>
          <w:szCs w:val="28"/>
          <w:cs/>
        </w:rPr>
        <w:t>เคียงกับอัตรากำไรขั้นต้นของบริษัท</w:t>
      </w:r>
      <w:r w:rsidR="00D41CB1">
        <w:rPr>
          <w:rFonts w:ascii="Browallia New" w:hAnsi="Browallia New" w:cs="Browallia New" w:hint="cs"/>
          <w:sz w:val="28"/>
          <w:szCs w:val="28"/>
          <w:cs/>
        </w:rPr>
        <w:t>ในกลุ่มอุตสาหกรรมเดียวกัน และ</w:t>
      </w:r>
      <w:r w:rsidR="0009275A">
        <w:rPr>
          <w:rFonts w:ascii="Browallia New" w:hAnsi="Browallia New" w:cs="Browallia New" w:hint="cs"/>
          <w:sz w:val="28"/>
          <w:szCs w:val="28"/>
          <w:cs/>
        </w:rPr>
        <w:t>คาดการณ์การเติบโตของตลาด</w:t>
      </w:r>
      <w:r w:rsidRPr="003F054C">
        <w:rPr>
          <w:rFonts w:ascii="Browallia New" w:hAnsi="Browallia New" w:cs="Browallia New"/>
          <w:sz w:val="28"/>
          <w:szCs w:val="28"/>
          <w:cs/>
        </w:rPr>
        <w:t xml:space="preserve"> ผู้บริหารเชื่อว่าเป็นข้อมูลที่ดีที่สุดที่สามารถหาได้ในการประมาณการนี้ </w:t>
      </w:r>
    </w:p>
    <w:p w14:paraId="777DD4DE" w14:textId="77777777" w:rsidR="003F054C" w:rsidRPr="00CB4943" w:rsidRDefault="003F054C" w:rsidP="00DA7AB9">
      <w:pPr>
        <w:pStyle w:val="CordiaNew"/>
        <w:tabs>
          <w:tab w:val="clear" w:pos="4153"/>
          <w:tab w:val="left" w:pos="426"/>
        </w:tabs>
        <w:ind w:left="426" w:firstLine="15"/>
        <w:jc w:val="thaiDistribute"/>
        <w:rPr>
          <w:rFonts w:ascii="Browallia New" w:hAnsi="Browallia New" w:cs="Browallia New"/>
          <w:sz w:val="22"/>
          <w:szCs w:val="22"/>
          <w:u w:val="single"/>
        </w:rPr>
      </w:pPr>
    </w:p>
    <w:p w14:paraId="315C4747" w14:textId="77777777" w:rsidR="0092153E" w:rsidRPr="00E06347" w:rsidRDefault="0092153E" w:rsidP="0092153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  <w:r w:rsidRPr="00E06347">
        <w:rPr>
          <w:rFonts w:ascii="Browallia New" w:hAnsi="Browallia New" w:cs="Browallia New"/>
          <w:sz w:val="28"/>
          <w:szCs w:val="28"/>
          <w:u w:val="single"/>
          <w:cs/>
        </w:rPr>
        <w:t>อัตราการเติบโต</w:t>
      </w:r>
    </w:p>
    <w:p w14:paraId="1D6EAC0B" w14:textId="77777777" w:rsidR="000A149C" w:rsidRPr="000A149C" w:rsidRDefault="0092153E" w:rsidP="000A149C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3F054C">
        <w:rPr>
          <w:rFonts w:ascii="Browallia New" w:hAnsi="Browallia New" w:cs="Browallia New"/>
          <w:sz w:val="28"/>
          <w:szCs w:val="28"/>
          <w:cs/>
        </w:rPr>
        <w:t>อัตราการเติบโตถัวเฉลี่ยถ่วงน้ำหนักที่ใช้อ้างอิงจาก</w:t>
      </w:r>
      <w:r w:rsidRPr="003F054C">
        <w:rPr>
          <w:rFonts w:ascii="Browallia New" w:hAnsi="Browallia New" w:cs="Browallia New" w:hint="cs"/>
          <w:sz w:val="28"/>
          <w:szCs w:val="28"/>
          <w:cs/>
        </w:rPr>
        <w:t>อัตราการเติบโตเศรษฐกิจของประเทศ</w:t>
      </w:r>
      <w:r w:rsidRPr="003F054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A149C" w:rsidRPr="000A149C">
        <w:rPr>
          <w:rFonts w:ascii="Browallia New" w:hAnsi="Browallia New" w:cs="Browallia New"/>
          <w:sz w:val="28"/>
          <w:szCs w:val="28"/>
          <w:cs/>
        </w:rPr>
        <w:t>อัตราการเติบโตถัวเฉลี่ย</w:t>
      </w:r>
      <w:r w:rsidR="000A149C" w:rsidRPr="000A149C">
        <w:rPr>
          <w:rFonts w:ascii="Browallia New" w:hAnsi="Browallia New" w:cs="Browallia New" w:hint="cs"/>
          <w:sz w:val="28"/>
          <w:szCs w:val="28"/>
          <w:cs/>
        </w:rPr>
        <w:t>ใช้ในการคาดการณ์กระแสเงินสดหลังจากการประมาณการ</w:t>
      </w:r>
    </w:p>
    <w:p w14:paraId="324334C4" w14:textId="5CFA1E16" w:rsidR="00FA5048" w:rsidRPr="00CB4943" w:rsidRDefault="00FA5048" w:rsidP="00C338F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2"/>
          <w:szCs w:val="22"/>
        </w:rPr>
      </w:pPr>
    </w:p>
    <w:p w14:paraId="5F8E61DE" w14:textId="77777777" w:rsidR="000A149C" w:rsidRPr="000A149C" w:rsidRDefault="000A149C" w:rsidP="000A149C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0A149C">
        <w:rPr>
          <w:rFonts w:ascii="Browallia New" w:hAnsi="Browallia New" w:cs="Browallia New" w:hint="cs"/>
          <w:sz w:val="28"/>
          <w:szCs w:val="28"/>
          <w:u w:val="single"/>
          <w:cs/>
        </w:rPr>
        <w:t>ต้นทุนในการจำหน่าย</w:t>
      </w:r>
    </w:p>
    <w:p w14:paraId="744D7B08" w14:textId="77777777" w:rsidR="000A149C" w:rsidRPr="000A149C" w:rsidRDefault="000A149C" w:rsidP="000A149C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0A149C">
        <w:rPr>
          <w:rFonts w:ascii="Browallia New" w:hAnsi="Browallia New" w:cs="Browallia New"/>
          <w:sz w:val="28"/>
          <w:szCs w:val="28"/>
          <w:cs/>
        </w:rPr>
        <w:t>ประมาณการมาจาก</w:t>
      </w:r>
      <w:r w:rsidRPr="000A149C">
        <w:rPr>
          <w:rFonts w:ascii="Browallia New" w:hAnsi="Browallia New" w:cs="Browallia New" w:hint="cs"/>
          <w:sz w:val="28"/>
          <w:szCs w:val="28"/>
          <w:cs/>
        </w:rPr>
        <w:t>ประสบการณ์ในอดีตของบริษัทใน</w:t>
      </w:r>
      <w:r w:rsidRPr="000A149C">
        <w:rPr>
          <w:rFonts w:ascii="Browallia New" w:hAnsi="Browallia New" w:cs="Browallia New"/>
          <w:sz w:val="28"/>
          <w:szCs w:val="28"/>
          <w:cs/>
        </w:rPr>
        <w:t>การขายสินทรัพย์</w:t>
      </w:r>
    </w:p>
    <w:p w14:paraId="02610877" w14:textId="77777777" w:rsidR="000A149C" w:rsidRPr="00CB4943" w:rsidRDefault="000A149C" w:rsidP="00C338F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2"/>
          <w:szCs w:val="22"/>
        </w:rPr>
      </w:pPr>
    </w:p>
    <w:p w14:paraId="40DD3762" w14:textId="77777777" w:rsidR="0092153E" w:rsidRPr="00E06347" w:rsidRDefault="0092153E" w:rsidP="00BB47D4">
      <w:pPr>
        <w:tabs>
          <w:tab w:val="clear" w:pos="454"/>
          <w:tab w:val="left" w:pos="630"/>
        </w:tabs>
        <w:spacing w:line="240" w:lineRule="auto"/>
        <w:ind w:left="441" w:hanging="9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E06347">
        <w:rPr>
          <w:rFonts w:ascii="Browallia New" w:hAnsi="Browallia New" w:cs="Browallia New"/>
          <w:sz w:val="28"/>
          <w:szCs w:val="28"/>
          <w:u w:val="single"/>
          <w:cs/>
        </w:rPr>
        <w:t>อัตราคิดลด</w:t>
      </w:r>
    </w:p>
    <w:p w14:paraId="01A27456" w14:textId="6996F8ED" w:rsidR="0092153E" w:rsidRDefault="0092153E" w:rsidP="00BB47D4">
      <w:pPr>
        <w:tabs>
          <w:tab w:val="clear" w:pos="454"/>
          <w:tab w:val="left" w:pos="630"/>
        </w:tabs>
        <w:spacing w:line="240" w:lineRule="auto"/>
        <w:ind w:left="441" w:hanging="9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>อัตรา</w:t>
      </w:r>
      <w:r w:rsidR="001C37ED">
        <w:rPr>
          <w:rFonts w:ascii="Browallia New" w:hAnsi="Browallia New" w:cs="Browallia New"/>
          <w:sz w:val="28"/>
          <w:szCs w:val="28"/>
          <w:cs/>
        </w:rPr>
        <w:t>คิดลด</w:t>
      </w:r>
      <w:r>
        <w:rPr>
          <w:rFonts w:ascii="Browallia New" w:hAnsi="Browallia New" w:cs="Browallia New"/>
          <w:sz w:val="28"/>
          <w:szCs w:val="28"/>
          <w:cs/>
        </w:rPr>
        <w:t>ได้</w:t>
      </w:r>
      <w:r w:rsidRPr="00DD63B2">
        <w:rPr>
          <w:rFonts w:ascii="Browallia New" w:hAnsi="Browallia New" w:cs="Browallia New"/>
          <w:sz w:val="28"/>
          <w:szCs w:val="28"/>
          <w:cs/>
        </w:rPr>
        <w:t>สะท้อนถึงการประเมินสถานการณ์ตลาดในปัจจุบันของมูลค่าเงินตามเวลาและความเ</w:t>
      </w:r>
      <w:r>
        <w:rPr>
          <w:rFonts w:ascii="Browallia New" w:hAnsi="Browallia New" w:cs="Browallia New"/>
          <w:sz w:val="28"/>
          <w:szCs w:val="28"/>
          <w:cs/>
        </w:rPr>
        <w:t>สี่ยงเฉพาะเจาะ</w:t>
      </w:r>
      <w:r>
        <w:rPr>
          <w:rFonts w:ascii="Browallia New" w:hAnsi="Browallia New" w:cs="Browallia New" w:hint="cs"/>
          <w:sz w:val="28"/>
          <w:szCs w:val="28"/>
          <w:cs/>
        </w:rPr>
        <w:t>จ</w:t>
      </w:r>
      <w:r w:rsidRPr="00DD63B2">
        <w:rPr>
          <w:rFonts w:ascii="Browallia New" w:hAnsi="Browallia New" w:cs="Browallia New"/>
          <w:sz w:val="28"/>
          <w:szCs w:val="28"/>
          <w:cs/>
        </w:rPr>
        <w:t>งของ</w:t>
      </w:r>
      <w:r>
        <w:rPr>
          <w:rFonts w:ascii="Browallia New" w:hAnsi="Browallia New" w:cs="Browallia New" w:hint="cs"/>
          <w:sz w:val="28"/>
          <w:szCs w:val="28"/>
          <w:cs/>
        </w:rPr>
        <w:t>สินทรัพย์</w:t>
      </w:r>
      <w:r w:rsidRPr="00DD63B2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4FBA38E9" w14:textId="77777777" w:rsidR="00F4253D" w:rsidRPr="00DA7AB9" w:rsidRDefault="00F4253D" w:rsidP="0092153E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5055B087" w14:textId="127BDA24" w:rsidR="0092153E" w:rsidRPr="007B1CAB" w:rsidRDefault="0092153E" w:rsidP="00750FE5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lastRenderedPageBreak/>
        <w:t>ในระหว่างปี</w:t>
      </w:r>
      <w:r w:rsidRPr="007B1CAB">
        <w:rPr>
          <w:rFonts w:ascii="Browallia New" w:hAnsi="Browallia New" w:cs="Browallia New"/>
          <w:sz w:val="28"/>
          <w:szCs w:val="28"/>
        </w:rPr>
        <w:t xml:space="preserve"> </w:t>
      </w:r>
      <w:r w:rsidR="004A0CA1">
        <w:rPr>
          <w:rFonts w:ascii="Browallia New" w:hAnsi="Browallia New" w:cs="Browallia New"/>
          <w:sz w:val="28"/>
          <w:szCs w:val="28"/>
          <w:lang w:val="en-GB"/>
        </w:rPr>
        <w:t xml:space="preserve">2561 </w:t>
      </w:r>
      <w:r w:rsidR="004A0CA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 </w:t>
      </w:r>
      <w:r w:rsidRPr="007B1CAB">
        <w:rPr>
          <w:rFonts w:ascii="Browallia New" w:hAnsi="Browallia New" w:cs="Browallia New"/>
          <w:sz w:val="28"/>
          <w:szCs w:val="28"/>
        </w:rPr>
        <w:t>25</w:t>
      </w:r>
      <w:r w:rsidR="003D2504">
        <w:rPr>
          <w:rFonts w:ascii="Browallia New" w:hAnsi="Browallia New" w:cs="Browallia New"/>
          <w:sz w:val="28"/>
          <w:szCs w:val="28"/>
        </w:rPr>
        <w:t>60</w:t>
      </w:r>
      <w:r w:rsidRPr="007B1CAB">
        <w:rPr>
          <w:rFonts w:ascii="Browallia New" w:hAnsi="Browallia New" w:cs="Browallia New"/>
          <w:sz w:val="28"/>
          <w:szCs w:val="28"/>
        </w:rPr>
        <w:t xml:space="preserve"> </w:t>
      </w:r>
      <w:r w:rsidRPr="007B1CAB">
        <w:rPr>
          <w:rFonts w:ascii="Browallia New" w:hAnsi="Browallia New" w:cs="Browallia New"/>
          <w:sz w:val="28"/>
          <w:szCs w:val="28"/>
          <w:cs/>
        </w:rPr>
        <w:t>บริษัทรับรู้ขาดทุนจากการด้อยค่าของค่า</w:t>
      </w:r>
      <w:r w:rsidRPr="000E0795">
        <w:rPr>
          <w:rFonts w:ascii="Browallia New" w:hAnsi="Browallia New" w:cs="Browallia New"/>
          <w:sz w:val="28"/>
          <w:szCs w:val="28"/>
          <w:cs/>
        </w:rPr>
        <w:t>ความ</w:t>
      </w:r>
      <w:r w:rsidRPr="00493B22">
        <w:rPr>
          <w:rFonts w:ascii="Browallia New" w:hAnsi="Browallia New" w:cs="Browallia New"/>
          <w:sz w:val="28"/>
          <w:szCs w:val="28"/>
          <w:cs/>
        </w:rPr>
        <w:t xml:space="preserve">นิยม </w:t>
      </w:r>
      <w:r w:rsidR="00775BE2" w:rsidRPr="00493B22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="00493B22" w:rsidRPr="00493B22">
        <w:rPr>
          <w:rFonts w:ascii="Browallia New" w:hAnsi="Browallia New" w:cs="Browallia New"/>
          <w:sz w:val="28"/>
          <w:szCs w:val="28"/>
          <w:lang w:val="en-GB"/>
        </w:rPr>
        <w:t>86</w:t>
      </w:r>
      <w:r w:rsidR="004A0CA1" w:rsidRPr="00493B2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A0CA1" w:rsidRPr="00493B2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ล้านบาท และ </w:t>
      </w:r>
      <w:r w:rsidR="00444DD1" w:rsidRPr="00493B22">
        <w:rPr>
          <w:rFonts w:ascii="Browallia New" w:hAnsi="Browallia New" w:cs="Browallia New"/>
          <w:sz w:val="28"/>
          <w:szCs w:val="28"/>
        </w:rPr>
        <w:t>1,</w:t>
      </w:r>
      <w:r w:rsidR="00444DD1">
        <w:rPr>
          <w:rFonts w:ascii="Browallia New" w:hAnsi="Browallia New" w:cs="Browallia New"/>
          <w:sz w:val="28"/>
          <w:szCs w:val="28"/>
        </w:rPr>
        <w:t>335</w:t>
      </w:r>
      <w:r w:rsidR="000E0795" w:rsidRPr="000E0795">
        <w:rPr>
          <w:rFonts w:ascii="Browallia New" w:hAnsi="Browallia New" w:cs="Browallia New"/>
          <w:sz w:val="28"/>
          <w:szCs w:val="28"/>
        </w:rPr>
        <w:t xml:space="preserve"> </w:t>
      </w:r>
      <w:r w:rsidR="00775BE2" w:rsidRPr="000E0795">
        <w:rPr>
          <w:rFonts w:ascii="Browallia New" w:hAnsi="Browallia New" w:cs="Browallia New" w:hint="cs"/>
          <w:sz w:val="28"/>
          <w:szCs w:val="28"/>
          <w:cs/>
        </w:rPr>
        <w:t xml:space="preserve">ล้านบาท </w:t>
      </w:r>
      <w:r w:rsidRPr="000E0795">
        <w:rPr>
          <w:rFonts w:ascii="Browallia New" w:hAnsi="Browallia New" w:cs="Browallia New"/>
          <w:sz w:val="28"/>
          <w:szCs w:val="28"/>
          <w:cs/>
        </w:rPr>
        <w:t>ซึ่งปัจจัย</w:t>
      </w:r>
      <w:r w:rsidRPr="007B1CAB">
        <w:rPr>
          <w:rFonts w:ascii="Browallia New" w:hAnsi="Browallia New" w:cs="Browallia New"/>
          <w:sz w:val="28"/>
          <w:szCs w:val="28"/>
          <w:cs/>
        </w:rPr>
        <w:t xml:space="preserve">หลักที่มีผลต่อการขาดทุนดังกล่าวเกิดจากการลดลงของรายได้ที่เคยคาดการณ์ไว้อย่างมีสาระสำคัญ </w:t>
      </w:r>
      <w:r w:rsidR="0071142E">
        <w:rPr>
          <w:rFonts w:ascii="Browallia New" w:hAnsi="Browallia New" w:cs="Browallia New" w:hint="cs"/>
          <w:sz w:val="28"/>
          <w:szCs w:val="28"/>
          <w:cs/>
        </w:rPr>
        <w:t>แผนธุรกิจที่เปลี่ยนแปลงไป</w:t>
      </w:r>
      <w:r w:rsidRPr="007B1CAB">
        <w:rPr>
          <w:rFonts w:ascii="Browallia New" w:hAnsi="Browallia New" w:cs="Browallia New"/>
          <w:sz w:val="28"/>
          <w:szCs w:val="28"/>
          <w:cs/>
        </w:rPr>
        <w:t>เนื่องจากปัจจัยภายนอกต่าง ๆ ตลอดจนภาวะการณ์โดยรวม</w:t>
      </w:r>
    </w:p>
    <w:p w14:paraId="0262081C" w14:textId="2F53BE72" w:rsidR="0092153E" w:rsidRDefault="0092153E" w:rsidP="007F03B2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21CA6F11" w14:textId="77777777" w:rsidR="00C76EA8" w:rsidRDefault="00C76EA8" w:rsidP="00C76EA8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 xml:space="preserve">ในระหว่างปี </w:t>
      </w:r>
      <w:r>
        <w:rPr>
          <w:rFonts w:ascii="Browallia New" w:hAnsi="Browallia New" w:cs="Browallia New"/>
          <w:sz w:val="28"/>
          <w:szCs w:val="28"/>
        </w:rPr>
        <w:t xml:space="preserve">2561 </w:t>
      </w:r>
      <w:r>
        <w:rPr>
          <w:rFonts w:ascii="Browallia New" w:hAnsi="Browallia New" w:cs="Browallia New"/>
          <w:sz w:val="28"/>
          <w:szCs w:val="28"/>
          <w:cs/>
        </w:rPr>
        <w:t xml:space="preserve">บริษัทรับรู้ผลจากการด้อยค่าของกลุ่มธุรกิจความงามจำนวน </w:t>
      </w:r>
      <w:r>
        <w:rPr>
          <w:rFonts w:ascii="Browallia New" w:hAnsi="Browallia New" w:cs="Browallia New"/>
          <w:sz w:val="28"/>
          <w:szCs w:val="28"/>
        </w:rPr>
        <w:t xml:space="preserve">505 </w:t>
      </w:r>
      <w:r>
        <w:rPr>
          <w:rFonts w:ascii="Browallia New" w:hAnsi="Browallia New" w:cs="Browallia New"/>
          <w:sz w:val="28"/>
          <w:szCs w:val="28"/>
          <w:cs/>
        </w:rPr>
        <w:t xml:space="preserve">ล้านบาท โดยนำไปลดค่าความนิยมจากการซื้อธุรกิจความงามจำนวน </w:t>
      </w:r>
      <w:r>
        <w:rPr>
          <w:rFonts w:ascii="Browallia New" w:hAnsi="Browallia New" w:cs="Browallia New"/>
          <w:sz w:val="28"/>
          <w:szCs w:val="28"/>
        </w:rPr>
        <w:t xml:space="preserve">86 </w:t>
      </w:r>
      <w:r>
        <w:rPr>
          <w:rFonts w:ascii="Browallia New" w:hAnsi="Browallia New" w:cs="Browallia New"/>
          <w:sz w:val="28"/>
          <w:szCs w:val="28"/>
          <w:cs/>
        </w:rPr>
        <w:t xml:space="preserve">ล้านบาท ผลขาดทุนจากการด้อยค่าที่เหลืออยู่นำไปลดมูลค่าตามบัญชีของสินทรัพย์ที่เกี่ยวข้องตามสัดส่วน ได้แก่ เครื่องหมายการค้า </w:t>
      </w:r>
      <w:r>
        <w:rPr>
          <w:rFonts w:ascii="Browallia New" w:hAnsi="Browallia New" w:cs="Browallia New"/>
          <w:sz w:val="28"/>
          <w:szCs w:val="28"/>
        </w:rPr>
        <w:t xml:space="preserve">342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ล้านบาท อาคารและส่วนปรับปรุงอาคาร </w:t>
      </w:r>
      <w:r>
        <w:rPr>
          <w:rFonts w:ascii="Browallia New" w:hAnsi="Browallia New" w:cs="Browallia New"/>
          <w:sz w:val="28"/>
          <w:szCs w:val="28"/>
        </w:rPr>
        <w:t xml:space="preserve">54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ล้านบาท และ ส่วนปรับปรุงพื้นที่เช่า </w:t>
      </w:r>
      <w:r>
        <w:rPr>
          <w:rFonts w:ascii="Browallia New" w:hAnsi="Browallia New" w:cs="Browallia New"/>
          <w:sz w:val="28"/>
          <w:szCs w:val="28"/>
        </w:rPr>
        <w:t xml:space="preserve">23 </w:t>
      </w:r>
      <w:r>
        <w:rPr>
          <w:rFonts w:ascii="Browallia New" w:hAnsi="Browallia New" w:cs="Browallia New" w:hint="cs"/>
          <w:sz w:val="28"/>
          <w:szCs w:val="28"/>
          <w:cs/>
        </w:rPr>
        <w:t>ล้านบาท</w:t>
      </w:r>
    </w:p>
    <w:p w14:paraId="1478FF7D" w14:textId="77777777" w:rsidR="00D472C2" w:rsidRPr="00DA7AB9" w:rsidRDefault="00D472C2" w:rsidP="007F03B2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05DDC9AE" w14:textId="0EBF4F2F" w:rsidR="0092153E" w:rsidRPr="00DD63B2" w:rsidRDefault="0092153E" w:rsidP="00750FE5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50FE5">
        <w:rPr>
          <w:rFonts w:ascii="Browallia New" w:hAnsi="Browallia New" w:cs="Browallia New"/>
          <w:sz w:val="28"/>
          <w:szCs w:val="28"/>
          <w:cs/>
        </w:rPr>
        <w:t>ผู้บริหารไม่ได้พิจารณาถึงการเปลี่ยนแปลงอื่นที่อาจเกิดขึ้นและอาจจำเป็นต้องเปลี่ยนแปลงประมาณการที่สำคัญ อย่างไรก็ตาม มูลค่าที่คาดว่าจะได้รับคืนมีความอ่อนไหวจากการเปลี่ยนแปลงของอัตราคิดลด ซึ่งหากอัตราการคิดลดเพิ่มขึ้น/ลดลง ร้อย</w:t>
      </w:r>
      <w:r w:rsidRPr="000A149C">
        <w:rPr>
          <w:rFonts w:ascii="Browallia New" w:hAnsi="Browallia New" w:cs="Browallia New"/>
          <w:sz w:val="28"/>
          <w:szCs w:val="28"/>
          <w:cs/>
        </w:rPr>
        <w:t xml:space="preserve">ละ </w:t>
      </w:r>
      <w:r w:rsidRPr="000A149C">
        <w:rPr>
          <w:rFonts w:ascii="Browallia New" w:hAnsi="Browallia New" w:cs="Browallia New"/>
          <w:sz w:val="28"/>
          <w:szCs w:val="28"/>
        </w:rPr>
        <w:t>0.</w:t>
      </w:r>
      <w:r w:rsidR="0071668E" w:rsidRPr="000A149C">
        <w:rPr>
          <w:rFonts w:ascii="Browallia New" w:hAnsi="Browallia New" w:cs="Browallia New"/>
          <w:sz w:val="28"/>
          <w:szCs w:val="28"/>
        </w:rPr>
        <w:t>2</w:t>
      </w:r>
      <w:r w:rsidRPr="000A149C">
        <w:rPr>
          <w:rFonts w:ascii="Browallia New" w:hAnsi="Browallia New" w:cs="Browallia New"/>
          <w:sz w:val="28"/>
          <w:szCs w:val="28"/>
        </w:rPr>
        <w:t>5</w:t>
      </w:r>
      <w:r w:rsidRPr="000A149C">
        <w:rPr>
          <w:rFonts w:ascii="Browallia New" w:hAnsi="Browallia New" w:cs="Browallia New"/>
          <w:sz w:val="28"/>
          <w:szCs w:val="28"/>
          <w:cs/>
        </w:rPr>
        <w:t xml:space="preserve"> มีผล</w:t>
      </w:r>
      <w:r w:rsidRPr="000A149C">
        <w:rPr>
          <w:rFonts w:ascii="Browallia New" w:hAnsi="Browallia New" w:cs="Browallia New" w:hint="cs"/>
          <w:sz w:val="28"/>
          <w:szCs w:val="28"/>
          <w:cs/>
        </w:rPr>
        <w:t>ทำ</w:t>
      </w:r>
      <w:r w:rsidRPr="000A149C">
        <w:rPr>
          <w:rFonts w:ascii="Browallia New" w:hAnsi="Browallia New" w:cs="Browallia New"/>
          <w:sz w:val="28"/>
          <w:szCs w:val="28"/>
          <w:cs/>
        </w:rPr>
        <w:t>ให้มูลค่า</w:t>
      </w:r>
      <w:r w:rsidR="00FA5048" w:rsidRPr="000A149C">
        <w:rPr>
          <w:rFonts w:ascii="Browallia New" w:hAnsi="Browallia New" w:cs="Browallia New" w:hint="cs"/>
          <w:sz w:val="28"/>
          <w:szCs w:val="28"/>
          <w:cs/>
        </w:rPr>
        <w:t>ที่</w:t>
      </w:r>
      <w:r w:rsidR="00FA5048">
        <w:rPr>
          <w:rFonts w:ascii="Browallia New" w:hAnsi="Browallia New" w:cs="Browallia New" w:hint="cs"/>
          <w:sz w:val="28"/>
          <w:szCs w:val="28"/>
          <w:cs/>
        </w:rPr>
        <w:t>คาดว่าจะได้รับคืน</w:t>
      </w:r>
      <w:r w:rsidRPr="00750FE5">
        <w:rPr>
          <w:rFonts w:ascii="Browallia New" w:hAnsi="Browallia New" w:cs="Browallia New"/>
          <w:sz w:val="28"/>
          <w:szCs w:val="28"/>
          <w:cs/>
        </w:rPr>
        <w:t xml:space="preserve">ลดลง/เพิ่มขึ้น จำนวน </w:t>
      </w:r>
      <w:r w:rsidR="00444DD1">
        <w:rPr>
          <w:rFonts w:ascii="Browallia New" w:hAnsi="Browallia New" w:cs="Browallia New"/>
          <w:sz w:val="28"/>
          <w:szCs w:val="28"/>
        </w:rPr>
        <w:t>61</w:t>
      </w:r>
      <w:r w:rsidRPr="00750FE5">
        <w:rPr>
          <w:rFonts w:ascii="Browallia New" w:hAnsi="Browallia New" w:cs="Browallia New"/>
          <w:sz w:val="28"/>
          <w:szCs w:val="28"/>
          <w:cs/>
        </w:rPr>
        <w:t xml:space="preserve"> ล้านบาท และ </w:t>
      </w:r>
      <w:r w:rsidR="00444DD1">
        <w:rPr>
          <w:rFonts w:ascii="Browallia New" w:hAnsi="Browallia New" w:cs="Browallia New"/>
          <w:sz w:val="28"/>
          <w:szCs w:val="28"/>
        </w:rPr>
        <w:t>65</w:t>
      </w:r>
      <w:r w:rsidRPr="00750FE5">
        <w:rPr>
          <w:rFonts w:ascii="Browallia New" w:hAnsi="Browallia New" w:cs="Browallia New"/>
          <w:sz w:val="28"/>
          <w:szCs w:val="28"/>
          <w:cs/>
        </w:rPr>
        <w:t xml:space="preserve"> ล้านบาท ตามลำดับ</w:t>
      </w:r>
      <w:r w:rsidRPr="00DD63B2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19132610" w14:textId="77777777" w:rsidR="00493B22" w:rsidRDefault="00493B22" w:rsidP="00493B22">
      <w:pPr>
        <w:ind w:firstLine="706"/>
        <w:rPr>
          <w:sz w:val="28"/>
          <w:szCs w:val="28"/>
        </w:rPr>
      </w:pPr>
    </w:p>
    <w:p w14:paraId="4EB5B1AA" w14:textId="2798EE6D" w:rsidR="00A61CFE" w:rsidRDefault="00636781" w:rsidP="00DA7AB9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bookmarkStart w:id="6" w:name="_Hlk2178318"/>
      <w:r w:rsidRPr="00636781">
        <w:rPr>
          <w:rFonts w:ascii="Browallia New" w:hAnsi="Browallia New" w:cs="Browallia New" w:hint="cs"/>
          <w:sz w:val="28"/>
          <w:szCs w:val="28"/>
          <w:u w:val="single"/>
          <w:cs/>
        </w:rPr>
        <w:t xml:space="preserve">เงินประกันสัญญาเช่า </w:t>
      </w:r>
    </w:p>
    <w:p w14:paraId="47E10FA3" w14:textId="77777777" w:rsidR="004745E0" w:rsidRPr="00636781" w:rsidRDefault="004745E0" w:rsidP="00960E8B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8868" w:type="dxa"/>
        <w:tblInd w:w="426" w:type="dxa"/>
        <w:shd w:val="clear" w:color="auto" w:fill="C2D69B" w:themeFill="accent3" w:themeFillTint="99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6"/>
        <w:gridCol w:w="1588"/>
        <w:gridCol w:w="197"/>
        <w:gridCol w:w="1577"/>
      </w:tblGrid>
      <w:tr w:rsidR="00266A83" w:rsidRPr="00B0183C" w14:paraId="2C2F0D77" w14:textId="77777777" w:rsidTr="004745E0">
        <w:trPr>
          <w:cantSplit/>
          <w:trHeight w:val="382"/>
        </w:trPr>
        <w:tc>
          <w:tcPr>
            <w:tcW w:w="5506" w:type="dxa"/>
            <w:shd w:val="clear" w:color="auto" w:fill="auto"/>
          </w:tcPr>
          <w:p w14:paraId="5E6E5B86" w14:textId="77777777" w:rsidR="00266A83" w:rsidRPr="00B0183C" w:rsidRDefault="00266A83" w:rsidP="00266A83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0183C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3362" w:type="dxa"/>
            <w:gridSpan w:val="3"/>
            <w:shd w:val="clear" w:color="auto" w:fill="auto"/>
          </w:tcPr>
          <w:p w14:paraId="4AB9F9EC" w14:textId="39B84812" w:rsidR="00266A83" w:rsidRPr="00C04DF6" w:rsidRDefault="00266A83" w:rsidP="00266A8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3007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E30075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E3007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E3007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66A83" w:rsidRPr="00B0183C" w14:paraId="07BD56C7" w14:textId="77777777" w:rsidTr="004745E0">
        <w:trPr>
          <w:cantSplit/>
          <w:trHeight w:val="395"/>
        </w:trPr>
        <w:tc>
          <w:tcPr>
            <w:tcW w:w="5506" w:type="dxa"/>
            <w:shd w:val="clear" w:color="auto" w:fill="auto"/>
          </w:tcPr>
          <w:p w14:paraId="24246992" w14:textId="77777777" w:rsidR="00266A83" w:rsidRPr="00B0183C" w:rsidRDefault="00266A83" w:rsidP="00266A83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3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F2C9A0" w14:textId="77777777" w:rsidR="00266A83" w:rsidRPr="00C04DF6" w:rsidRDefault="00266A83" w:rsidP="00266A8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4DF6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66A83" w:rsidRPr="00B0183C" w14:paraId="1A6B881D" w14:textId="77777777" w:rsidTr="00A4093E">
        <w:trPr>
          <w:cantSplit/>
          <w:trHeight w:val="369"/>
        </w:trPr>
        <w:tc>
          <w:tcPr>
            <w:tcW w:w="5506" w:type="dxa"/>
            <w:shd w:val="clear" w:color="auto" w:fill="auto"/>
          </w:tcPr>
          <w:p w14:paraId="05B6BFCD" w14:textId="77777777" w:rsidR="00266A83" w:rsidRPr="00B0183C" w:rsidRDefault="00266A83" w:rsidP="00266A83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8D518" w14:textId="77777777" w:rsidR="00266A83" w:rsidRPr="00C04DF6" w:rsidRDefault="00266A83" w:rsidP="0026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</w:t>
            </w:r>
          </w:p>
        </w:tc>
        <w:tc>
          <w:tcPr>
            <w:tcW w:w="197" w:type="dxa"/>
            <w:tcBorders>
              <w:top w:val="single" w:sz="4" w:space="0" w:color="auto"/>
            </w:tcBorders>
            <w:shd w:val="clear" w:color="auto" w:fill="auto"/>
          </w:tcPr>
          <w:p w14:paraId="5543C758" w14:textId="77777777" w:rsidR="00266A83" w:rsidRPr="00C04DF6" w:rsidRDefault="00266A83" w:rsidP="0026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35BB4" w14:textId="77777777" w:rsidR="00266A83" w:rsidRPr="00C04DF6" w:rsidRDefault="00266A83" w:rsidP="0026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60</w:t>
            </w:r>
          </w:p>
        </w:tc>
      </w:tr>
      <w:tr w:rsidR="00266A83" w:rsidRPr="0009128E" w14:paraId="04B4BB13" w14:textId="77777777" w:rsidTr="00A4093E">
        <w:trPr>
          <w:cantSplit/>
          <w:trHeight w:val="267"/>
        </w:trPr>
        <w:tc>
          <w:tcPr>
            <w:tcW w:w="5506" w:type="dxa"/>
            <w:shd w:val="clear" w:color="auto" w:fill="auto"/>
          </w:tcPr>
          <w:p w14:paraId="2A516E8B" w14:textId="77777777" w:rsidR="00266A83" w:rsidRPr="0009128E" w:rsidRDefault="00266A83" w:rsidP="0026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8" w:type="dxa"/>
            <w:shd w:val="clear" w:color="auto" w:fill="auto"/>
          </w:tcPr>
          <w:p w14:paraId="110A9235" w14:textId="77777777" w:rsidR="00266A83" w:rsidRPr="0009128E" w:rsidRDefault="00266A83" w:rsidP="0026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5D97A836" w14:textId="77777777" w:rsidR="00266A83" w:rsidRPr="0009128E" w:rsidRDefault="00266A83" w:rsidP="00266A83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577" w:type="dxa"/>
            <w:shd w:val="clear" w:color="auto" w:fill="auto"/>
          </w:tcPr>
          <w:p w14:paraId="1E1CF8DC" w14:textId="77777777" w:rsidR="00266A83" w:rsidRPr="0009128E" w:rsidRDefault="00266A83" w:rsidP="0026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266A83" w:rsidRPr="00B0183C" w14:paraId="790EBC98" w14:textId="77777777" w:rsidTr="00A4093E">
        <w:trPr>
          <w:cantSplit/>
          <w:trHeight w:val="372"/>
        </w:trPr>
        <w:tc>
          <w:tcPr>
            <w:tcW w:w="5506" w:type="dxa"/>
            <w:shd w:val="clear" w:color="auto" w:fill="auto"/>
          </w:tcPr>
          <w:p w14:paraId="24797370" w14:textId="29F06A11" w:rsidR="00266A83" w:rsidRPr="00A4093E" w:rsidRDefault="00266A83" w:rsidP="00266A83">
            <w:pPr>
              <w:pStyle w:val="CordiaNew"/>
              <w:tabs>
                <w:tab w:val="clear" w:pos="4153"/>
                <w:tab w:val="left" w:pos="426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4093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เงินประกันสัญญาเช่า </w:t>
            </w:r>
          </w:p>
        </w:tc>
        <w:tc>
          <w:tcPr>
            <w:tcW w:w="1588" w:type="dxa"/>
            <w:shd w:val="clear" w:color="auto" w:fill="auto"/>
          </w:tcPr>
          <w:p w14:paraId="624E579E" w14:textId="3207BB26" w:rsidR="00266A83" w:rsidRPr="00D24B44" w:rsidRDefault="00266A83" w:rsidP="00266A83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D24B44">
              <w:rPr>
                <w:rFonts w:ascii="Browallia New" w:hAnsi="Browallia New" w:cs="Browallia New" w:hint="cs"/>
                <w:sz w:val="28"/>
                <w:szCs w:val="28"/>
              </w:rPr>
              <w:t>5,053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7284309F" w14:textId="77777777" w:rsidR="00266A83" w:rsidRPr="00D24B44" w:rsidRDefault="00266A83" w:rsidP="00266A83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77" w:type="dxa"/>
            <w:shd w:val="clear" w:color="auto" w:fill="auto"/>
          </w:tcPr>
          <w:p w14:paraId="544A3700" w14:textId="30C127C5" w:rsidR="00266A83" w:rsidRPr="00D24B44" w:rsidRDefault="00266A83" w:rsidP="00266A83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24B44">
              <w:rPr>
                <w:rFonts w:ascii="Browallia New" w:hAnsi="Browallia New" w:cs="Browallia New" w:hint="cs"/>
                <w:sz w:val="28"/>
                <w:szCs w:val="28"/>
              </w:rPr>
              <w:t>141,099</w:t>
            </w:r>
          </w:p>
        </w:tc>
      </w:tr>
      <w:tr w:rsidR="00266A83" w:rsidRPr="001B085F" w14:paraId="61D64818" w14:textId="77777777" w:rsidTr="008A4F48">
        <w:trPr>
          <w:cantSplit/>
          <w:trHeight w:val="297"/>
        </w:trPr>
        <w:tc>
          <w:tcPr>
            <w:tcW w:w="5506" w:type="dxa"/>
            <w:shd w:val="clear" w:color="auto" w:fill="auto"/>
            <w:vAlign w:val="bottom"/>
          </w:tcPr>
          <w:p w14:paraId="01A75F4A" w14:textId="765485CF" w:rsidR="00266A83" w:rsidRPr="00B0183C" w:rsidRDefault="00266A83" w:rsidP="00266A83">
            <w:pPr>
              <w:pStyle w:val="BodyTextIndent"/>
              <w:spacing w:after="0"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D24B44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D24B4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ค่าเผื่อเงินประกันสัญญาเช่า</w:t>
            </w:r>
          </w:p>
        </w:tc>
        <w:tc>
          <w:tcPr>
            <w:tcW w:w="1588" w:type="dxa"/>
            <w:shd w:val="clear" w:color="auto" w:fill="auto"/>
          </w:tcPr>
          <w:p w14:paraId="0CFF44E5" w14:textId="7D1F824F" w:rsidR="00266A83" w:rsidRPr="00D24B44" w:rsidRDefault="00266A83" w:rsidP="00266A83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24B44">
              <w:rPr>
                <w:rFonts w:ascii="Browallia New" w:hAnsi="Browallia New" w:cs="Browallia New" w:hint="cs"/>
                <w:sz w:val="28"/>
                <w:szCs w:val="28"/>
              </w:rPr>
              <w:t>(9,929)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3802C2B6" w14:textId="77777777" w:rsidR="00266A83" w:rsidRPr="00D24B44" w:rsidRDefault="00266A83" w:rsidP="00266A83">
            <w:pPr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77" w:type="dxa"/>
            <w:shd w:val="clear" w:color="auto" w:fill="auto"/>
          </w:tcPr>
          <w:p w14:paraId="5CF483F7" w14:textId="3CD7176C" w:rsidR="00266A83" w:rsidRPr="00D24B44" w:rsidRDefault="00266A83" w:rsidP="00266A83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24B44">
              <w:rPr>
                <w:rFonts w:ascii="Browallia New" w:hAnsi="Browallia New" w:cs="Browallia New" w:hint="cs"/>
                <w:sz w:val="28"/>
                <w:szCs w:val="28"/>
              </w:rPr>
              <w:t>-</w:t>
            </w:r>
          </w:p>
        </w:tc>
      </w:tr>
      <w:tr w:rsidR="00266A83" w:rsidRPr="001B085F" w14:paraId="109447CD" w14:textId="77777777" w:rsidTr="008A4F48">
        <w:trPr>
          <w:cantSplit/>
          <w:trHeight w:val="297"/>
        </w:trPr>
        <w:tc>
          <w:tcPr>
            <w:tcW w:w="5506" w:type="dxa"/>
            <w:shd w:val="clear" w:color="auto" w:fill="auto"/>
            <w:vAlign w:val="bottom"/>
          </w:tcPr>
          <w:p w14:paraId="2A050CE3" w14:textId="482D7DBC" w:rsidR="00266A83" w:rsidRPr="00B0183C" w:rsidRDefault="00266A83" w:rsidP="00266A83">
            <w:pPr>
              <w:pStyle w:val="BodyTextIndent"/>
              <w:spacing w:after="0" w:line="240" w:lineRule="auto"/>
              <w:ind w:left="114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ECC22EE" w14:textId="22AA547E" w:rsidR="00266A83" w:rsidRPr="00D24B44" w:rsidRDefault="00266A83" w:rsidP="00266A83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24B44">
              <w:rPr>
                <w:rFonts w:ascii="Browallia New" w:hAnsi="Browallia New" w:cs="Browallia New" w:hint="cs"/>
                <w:sz w:val="28"/>
                <w:szCs w:val="28"/>
              </w:rPr>
              <w:t>25,124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1864BC5C" w14:textId="77777777" w:rsidR="00266A83" w:rsidRPr="00D24B44" w:rsidRDefault="00266A83" w:rsidP="00266A83">
            <w:pPr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B9ADC3A" w14:textId="7B781978" w:rsidR="00266A83" w:rsidRPr="00D24B44" w:rsidRDefault="00266A83" w:rsidP="00266A83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24B44">
              <w:rPr>
                <w:rFonts w:ascii="Browallia New" w:hAnsi="Browallia New" w:cs="Browallia New" w:hint="cs"/>
                <w:sz w:val="28"/>
                <w:szCs w:val="28"/>
              </w:rPr>
              <w:t>141,099</w:t>
            </w:r>
          </w:p>
        </w:tc>
      </w:tr>
      <w:bookmarkEnd w:id="6"/>
    </w:tbl>
    <w:p w14:paraId="2FDE3609" w14:textId="77777777" w:rsidR="003A43F6" w:rsidRDefault="003A43F6" w:rsidP="003A43F6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A14BD00" w14:textId="1F663A7B" w:rsidR="00EE21F4" w:rsidRDefault="00ED3010" w:rsidP="00983A6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hanging="644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E30075">
        <w:rPr>
          <w:rFonts w:ascii="Browallia New" w:hAnsi="Browallia New" w:cs="Browallia New"/>
          <w:sz w:val="28"/>
          <w:szCs w:val="28"/>
          <w:u w:val="single"/>
          <w:cs/>
        </w:rPr>
        <w:t>เงินกู้ยืมระยะสั้นจาก</w:t>
      </w:r>
      <w:r w:rsidRPr="00E30075">
        <w:rPr>
          <w:rFonts w:ascii="Browallia New" w:hAnsi="Browallia New" w:cs="Browallia New" w:hint="cs"/>
          <w:sz w:val="28"/>
          <w:szCs w:val="28"/>
          <w:u w:val="single"/>
          <w:cs/>
        </w:rPr>
        <w:t>สถาบันการเงิน</w:t>
      </w:r>
    </w:p>
    <w:p w14:paraId="7CC2B942" w14:textId="77777777" w:rsidR="00142AEE" w:rsidRPr="00E30075" w:rsidRDefault="00142AEE" w:rsidP="00142AE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926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1701"/>
        <w:gridCol w:w="142"/>
        <w:gridCol w:w="1134"/>
        <w:gridCol w:w="283"/>
        <w:gridCol w:w="993"/>
        <w:gridCol w:w="141"/>
        <w:gridCol w:w="1013"/>
        <w:gridCol w:w="263"/>
        <w:gridCol w:w="1041"/>
      </w:tblGrid>
      <w:tr w:rsidR="00BB070F" w:rsidRPr="00E30075" w14:paraId="036E0E5A" w14:textId="77777777" w:rsidTr="006D7D55">
        <w:trPr>
          <w:cantSplit/>
          <w:trHeight w:val="233"/>
        </w:trPr>
        <w:tc>
          <w:tcPr>
            <w:tcW w:w="2551" w:type="dxa"/>
          </w:tcPr>
          <w:p w14:paraId="1142F1D9" w14:textId="77777777" w:rsidR="00BB070F" w:rsidRPr="00E30075" w:rsidRDefault="00BB070F" w:rsidP="00E11697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30075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1701" w:type="dxa"/>
          </w:tcPr>
          <w:p w14:paraId="3F2CF879" w14:textId="77777777" w:rsidR="00BB070F" w:rsidRPr="00E30075" w:rsidRDefault="00BB070F" w:rsidP="00E1169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659A89F9" w14:textId="77777777" w:rsidR="00BB070F" w:rsidRPr="00E30075" w:rsidRDefault="00BB070F" w:rsidP="00E1169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5044D711" w14:textId="284B236B" w:rsidR="00BB070F" w:rsidRPr="00E30075" w:rsidRDefault="00BB070F" w:rsidP="00E1169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" w:type="dxa"/>
          </w:tcPr>
          <w:p w14:paraId="7BFB7AB8" w14:textId="77777777" w:rsidR="00BB070F" w:rsidRPr="00E30075" w:rsidRDefault="00BB070F" w:rsidP="00E1169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17" w:type="dxa"/>
            <w:gridSpan w:val="3"/>
          </w:tcPr>
          <w:p w14:paraId="799FD2FC" w14:textId="77777777" w:rsidR="00BB070F" w:rsidRPr="00E30075" w:rsidRDefault="00BB070F" w:rsidP="00E11697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3007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E30075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E3007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E3007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B070F" w:rsidRPr="00E30075" w14:paraId="3EAA9E60" w14:textId="77777777" w:rsidTr="006D7D55">
        <w:trPr>
          <w:cantSplit/>
          <w:trHeight w:val="242"/>
        </w:trPr>
        <w:tc>
          <w:tcPr>
            <w:tcW w:w="2551" w:type="dxa"/>
          </w:tcPr>
          <w:p w14:paraId="30294F77" w14:textId="77777777" w:rsidR="00BB070F" w:rsidRPr="00E30075" w:rsidRDefault="00BB070F" w:rsidP="00E11697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653D5D75" w14:textId="46480F70" w:rsidR="00BB070F" w:rsidRPr="00E30075" w:rsidRDefault="00293BA0" w:rsidP="00E1169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1F7D">
              <w:rPr>
                <w:rFonts w:ascii="Browallia New" w:hAnsi="Browallia New" w:cs="Browalli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06B9BDBD" w14:textId="77777777" w:rsidR="00BB070F" w:rsidRPr="00E30075" w:rsidRDefault="00BB070F" w:rsidP="00E1169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DA479F" w14:textId="74AC07F2" w:rsidR="00BB070F" w:rsidRPr="00E30075" w:rsidRDefault="00BB070F" w:rsidP="00E1169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30075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3FFA6BDD" w14:textId="77777777" w:rsidR="00BB070F" w:rsidRPr="00E30075" w:rsidRDefault="00BB070F" w:rsidP="00E1169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</w:tcPr>
          <w:p w14:paraId="0508D39B" w14:textId="77777777" w:rsidR="00BB070F" w:rsidRPr="00E30075" w:rsidRDefault="00BB070F" w:rsidP="00E1169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30075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D7D55" w:rsidRPr="00E30075" w14:paraId="3D7C07F8" w14:textId="77777777" w:rsidTr="006D7D55">
        <w:trPr>
          <w:cantSplit/>
          <w:trHeight w:val="226"/>
        </w:trPr>
        <w:tc>
          <w:tcPr>
            <w:tcW w:w="2551" w:type="dxa"/>
          </w:tcPr>
          <w:p w14:paraId="328AA424" w14:textId="77777777" w:rsidR="00BB070F" w:rsidRPr="00E30075" w:rsidRDefault="00BB070F" w:rsidP="00C36339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AD64379" w14:textId="257BE354" w:rsidR="00BB070F" w:rsidRPr="00661F7D" w:rsidRDefault="00BB070F" w:rsidP="002047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61F7D">
              <w:rPr>
                <w:rFonts w:ascii="Browallia New" w:hAnsi="Browallia New" w:cs="Browallia New" w:hint="cs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42" w:type="dxa"/>
          </w:tcPr>
          <w:p w14:paraId="79363AAA" w14:textId="77777777" w:rsidR="00BB070F" w:rsidRDefault="00BB070F" w:rsidP="00C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C7B5B3" w14:textId="065A6251" w:rsidR="00BB070F" w:rsidRPr="00E30075" w:rsidRDefault="00BB070F" w:rsidP="0029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92457C" w14:textId="3B417CD1" w:rsidR="00293BA0" w:rsidRPr="00E30075" w:rsidRDefault="00293BA0" w:rsidP="0029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05508" w14:textId="77EDC710" w:rsidR="00BB070F" w:rsidRPr="00E30075" w:rsidRDefault="00BB070F" w:rsidP="0029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60</w:t>
            </w:r>
          </w:p>
        </w:tc>
        <w:tc>
          <w:tcPr>
            <w:tcW w:w="141" w:type="dxa"/>
            <w:vAlign w:val="center"/>
          </w:tcPr>
          <w:p w14:paraId="034AC31D" w14:textId="77777777" w:rsidR="00BB070F" w:rsidRPr="00E30075" w:rsidRDefault="00BB070F" w:rsidP="00293BA0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center"/>
          </w:tcPr>
          <w:p w14:paraId="662BF3A5" w14:textId="635806F6" w:rsidR="00BB070F" w:rsidRPr="00E30075" w:rsidRDefault="00BB070F" w:rsidP="0029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</w:t>
            </w:r>
          </w:p>
        </w:tc>
        <w:tc>
          <w:tcPr>
            <w:tcW w:w="263" w:type="dxa"/>
            <w:vAlign w:val="center"/>
          </w:tcPr>
          <w:p w14:paraId="3F2EDF0E" w14:textId="77777777" w:rsidR="00BB070F" w:rsidRPr="00E30075" w:rsidRDefault="00BB070F" w:rsidP="0029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center"/>
          </w:tcPr>
          <w:p w14:paraId="042FEBF7" w14:textId="549C6B21" w:rsidR="00BB070F" w:rsidRPr="00E30075" w:rsidRDefault="00BB070F" w:rsidP="0029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60</w:t>
            </w:r>
          </w:p>
        </w:tc>
      </w:tr>
      <w:tr w:rsidR="006D7D55" w:rsidRPr="00566E70" w14:paraId="3D96680A" w14:textId="77777777" w:rsidTr="006D7D55">
        <w:trPr>
          <w:cantSplit/>
          <w:trHeight w:val="175"/>
        </w:trPr>
        <w:tc>
          <w:tcPr>
            <w:tcW w:w="2551" w:type="dxa"/>
          </w:tcPr>
          <w:p w14:paraId="5A4A997F" w14:textId="77777777" w:rsidR="00BB070F" w:rsidRPr="00566E70" w:rsidRDefault="00BB070F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01" w:type="dxa"/>
          </w:tcPr>
          <w:p w14:paraId="58A8E419" w14:textId="77777777" w:rsidR="00BB070F" w:rsidRPr="00566E70" w:rsidRDefault="00BB070F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4A49ADD" w14:textId="77777777" w:rsidR="00BB070F" w:rsidRPr="00566E70" w:rsidRDefault="00BB070F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AEF8642" w14:textId="30757209" w:rsidR="00BB070F" w:rsidRPr="00566E70" w:rsidRDefault="00BB070F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1FE8C1C" w14:textId="77777777" w:rsidR="00BB070F" w:rsidRPr="00566E70" w:rsidRDefault="00BB070F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993" w:type="dxa"/>
          </w:tcPr>
          <w:p w14:paraId="2D51EB02" w14:textId="77777777" w:rsidR="00BB070F" w:rsidRPr="00566E70" w:rsidRDefault="00BB070F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" w:type="dxa"/>
            <w:vAlign w:val="bottom"/>
          </w:tcPr>
          <w:p w14:paraId="3AB18797" w14:textId="77777777" w:rsidR="00BB070F" w:rsidRPr="00566E70" w:rsidRDefault="00BB070F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3" w:type="dxa"/>
          </w:tcPr>
          <w:p w14:paraId="47AB79DB" w14:textId="77777777" w:rsidR="00BB070F" w:rsidRPr="00566E70" w:rsidRDefault="00BB070F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63" w:type="dxa"/>
          </w:tcPr>
          <w:p w14:paraId="186EA3C6" w14:textId="77777777" w:rsidR="00BB070F" w:rsidRPr="00566E70" w:rsidRDefault="00BB070F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41" w:type="dxa"/>
          </w:tcPr>
          <w:p w14:paraId="678D94E8" w14:textId="77777777" w:rsidR="00BB070F" w:rsidRPr="00566E70" w:rsidRDefault="00BB070F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D7D55" w:rsidRPr="00566E70" w14:paraId="32AC7B8D" w14:textId="77777777" w:rsidTr="006D7D55">
        <w:trPr>
          <w:cantSplit/>
          <w:trHeight w:val="200"/>
        </w:trPr>
        <w:tc>
          <w:tcPr>
            <w:tcW w:w="2551" w:type="dxa"/>
          </w:tcPr>
          <w:p w14:paraId="769E8A99" w14:textId="67551470" w:rsidR="00BB070F" w:rsidRPr="00566E70" w:rsidRDefault="00BB070F" w:rsidP="00AA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29A2">
              <w:rPr>
                <w:rStyle w:val="PageNumber"/>
                <w:rFonts w:ascii="Browallia New" w:hAnsi="Browallia New" w:cs="Browalli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701" w:type="dxa"/>
          </w:tcPr>
          <w:p w14:paraId="5057642A" w14:textId="2F2F0832" w:rsidR="00BB070F" w:rsidRPr="00A01C8B" w:rsidRDefault="00D001B0" w:rsidP="00F2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7.12</w:t>
            </w:r>
          </w:p>
        </w:tc>
        <w:tc>
          <w:tcPr>
            <w:tcW w:w="142" w:type="dxa"/>
          </w:tcPr>
          <w:p w14:paraId="7AB52B23" w14:textId="77777777" w:rsidR="00BB070F" w:rsidRPr="00A01C8B" w:rsidRDefault="00BB070F" w:rsidP="00AA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B38042C" w14:textId="59D5D0B9" w:rsidR="00BB070F" w:rsidRPr="00A01C8B" w:rsidRDefault="00BB070F" w:rsidP="00AA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1C8B">
              <w:rPr>
                <w:rFonts w:ascii="Browallia New" w:hAnsi="Browallia New" w:cs="Browallia New"/>
                <w:sz w:val="28"/>
                <w:szCs w:val="28"/>
              </w:rPr>
              <w:t>1,505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04D7BC" w14:textId="77777777" w:rsidR="00BB070F" w:rsidRPr="00566E70" w:rsidRDefault="00BB070F" w:rsidP="00AA10B4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993" w:type="dxa"/>
          </w:tcPr>
          <w:p w14:paraId="27D539A4" w14:textId="59BCEB9F" w:rsidR="00BB070F" w:rsidRPr="00D24B44" w:rsidRDefault="00D24B44" w:rsidP="00D2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16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3A11033F" w14:textId="77777777" w:rsidR="00BB070F" w:rsidRPr="00566E70" w:rsidRDefault="00BB070F" w:rsidP="00AA10B4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3" w:type="dxa"/>
          </w:tcPr>
          <w:p w14:paraId="39B66A58" w14:textId="29308FE7" w:rsidR="00BB070F" w:rsidRPr="008A16DA" w:rsidRDefault="00E12DB3" w:rsidP="00AA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B070F" w:rsidRPr="008A16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261A7F5F" w14:textId="77777777" w:rsidR="00BB070F" w:rsidRPr="00566E70" w:rsidRDefault="00BB070F" w:rsidP="00AA10B4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41" w:type="dxa"/>
          </w:tcPr>
          <w:p w14:paraId="61952B56" w14:textId="509782FB" w:rsidR="00BB070F" w:rsidRPr="00566E70" w:rsidRDefault="00500008" w:rsidP="00AA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6D7D55" w:rsidRPr="00E30075" w14:paraId="5137BF85" w14:textId="77777777" w:rsidTr="006D7D55">
        <w:trPr>
          <w:cantSplit/>
          <w:trHeight w:val="226"/>
        </w:trPr>
        <w:tc>
          <w:tcPr>
            <w:tcW w:w="2551" w:type="dxa"/>
            <w:vAlign w:val="bottom"/>
          </w:tcPr>
          <w:p w14:paraId="4E2226B7" w14:textId="77777777" w:rsidR="00BB070F" w:rsidRPr="00E30075" w:rsidRDefault="00BB070F" w:rsidP="00AA10B4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30075">
              <w:rPr>
                <w:rStyle w:val="PageNumber"/>
                <w:rFonts w:ascii="Browallia New" w:hAnsi="Browallia New" w:cs="Browallia New"/>
                <w:sz w:val="28"/>
                <w:szCs w:val="28"/>
                <w:cs/>
              </w:rPr>
              <w:t>ต</w:t>
            </w:r>
            <w:r w:rsidRPr="00E3007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ั๋วสัญญาใช้เงิน</w:t>
            </w:r>
          </w:p>
        </w:tc>
        <w:tc>
          <w:tcPr>
            <w:tcW w:w="1701" w:type="dxa"/>
          </w:tcPr>
          <w:p w14:paraId="7DCC4790" w14:textId="0DB8D94B" w:rsidR="00BB070F" w:rsidRPr="00A01C8B" w:rsidRDefault="00D001B0" w:rsidP="00F2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6.50</w:t>
            </w:r>
          </w:p>
        </w:tc>
        <w:tc>
          <w:tcPr>
            <w:tcW w:w="142" w:type="dxa"/>
          </w:tcPr>
          <w:p w14:paraId="509599A3" w14:textId="77777777" w:rsidR="00BB070F" w:rsidRPr="00A01C8B" w:rsidRDefault="00BB070F" w:rsidP="00AA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F342794" w14:textId="1344C711" w:rsidR="00BB070F" w:rsidRPr="00A01C8B" w:rsidRDefault="00BB070F" w:rsidP="00AA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01C8B">
              <w:rPr>
                <w:rFonts w:ascii="Browallia New" w:hAnsi="Browallia New" w:cs="Browallia New"/>
                <w:sz w:val="28"/>
                <w:szCs w:val="28"/>
              </w:rPr>
              <w:t>10,000</w:t>
            </w:r>
          </w:p>
        </w:tc>
        <w:tc>
          <w:tcPr>
            <w:tcW w:w="283" w:type="dxa"/>
            <w:shd w:val="clear" w:color="auto" w:fill="auto"/>
          </w:tcPr>
          <w:p w14:paraId="5EDF1E39" w14:textId="77777777" w:rsidR="00BB070F" w:rsidRPr="00E30075" w:rsidRDefault="00BB070F" w:rsidP="00AA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30975929" w14:textId="629673B3" w:rsidR="00BB070F" w:rsidRPr="00E30075" w:rsidRDefault="00BB070F" w:rsidP="00AA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10,00</w:t>
            </w:r>
            <w:r w:rsidR="005B51C0">
              <w:rPr>
                <w:rFonts w:ascii="Browallia New" w:hAnsi="Browallia New" w:cs="Browallia New"/>
                <w:sz w:val="28"/>
                <w:szCs w:val="28"/>
              </w:rPr>
              <w:t>0</w:t>
            </w:r>
          </w:p>
        </w:tc>
        <w:tc>
          <w:tcPr>
            <w:tcW w:w="141" w:type="dxa"/>
          </w:tcPr>
          <w:p w14:paraId="39443550" w14:textId="77777777" w:rsidR="00BB070F" w:rsidRPr="00E30075" w:rsidRDefault="00BB070F" w:rsidP="00AA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13" w:type="dxa"/>
          </w:tcPr>
          <w:p w14:paraId="08BE197B" w14:textId="2ECCE08B" w:rsidR="00BB070F" w:rsidRPr="008A16DA" w:rsidRDefault="00BB070F" w:rsidP="00AA10B4">
            <w:pPr>
              <w:spacing w:line="240" w:lineRule="auto"/>
              <w:ind w:right="1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16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7FE427DF" w14:textId="77777777" w:rsidR="00BB070F" w:rsidRPr="00E30075" w:rsidRDefault="00BB070F" w:rsidP="00AA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1" w:type="dxa"/>
          </w:tcPr>
          <w:p w14:paraId="6EDA8BF2" w14:textId="3DD631EB" w:rsidR="00BB070F" w:rsidRPr="00E30075" w:rsidRDefault="00BB070F" w:rsidP="00AA10B4">
            <w:pPr>
              <w:spacing w:line="240" w:lineRule="auto"/>
              <w:ind w:right="1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D7D55" w:rsidRPr="00E30075" w14:paraId="3822F94E" w14:textId="77777777" w:rsidTr="006D7D55">
        <w:trPr>
          <w:cantSplit/>
          <w:trHeight w:val="199"/>
        </w:trPr>
        <w:tc>
          <w:tcPr>
            <w:tcW w:w="2551" w:type="dxa"/>
            <w:vAlign w:val="bottom"/>
          </w:tcPr>
          <w:p w14:paraId="62BB2DDA" w14:textId="77777777" w:rsidR="00BB070F" w:rsidRPr="00E30075" w:rsidRDefault="00BB070F" w:rsidP="00AA10B4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30075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หนี้สินภายใต้สัญญาทรัส</w:t>
            </w:r>
            <w:r w:rsidRPr="00E30075">
              <w:rPr>
                <w:rFonts w:ascii="Browallia New" w:hAnsi="Browallia New" w:cs="Browallia New" w:hint="cs"/>
                <w:sz w:val="28"/>
                <w:szCs w:val="28"/>
                <w:cs/>
              </w:rPr>
              <w:t>ต์</w:t>
            </w:r>
            <w:r w:rsidRPr="00E30075">
              <w:rPr>
                <w:rFonts w:ascii="Browallia New" w:hAnsi="Browallia New" w:cs="Browallia New"/>
                <w:sz w:val="28"/>
                <w:szCs w:val="28"/>
                <w:cs/>
              </w:rPr>
              <w:t>รีซีท</w:t>
            </w:r>
          </w:p>
        </w:tc>
        <w:tc>
          <w:tcPr>
            <w:tcW w:w="1701" w:type="dxa"/>
          </w:tcPr>
          <w:p w14:paraId="248BBE54" w14:textId="0774BC96" w:rsidR="00BB070F" w:rsidRPr="00A01C8B" w:rsidRDefault="00810E05" w:rsidP="00F2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01C8B">
              <w:rPr>
                <w:rFonts w:ascii="Browallia New" w:hAnsi="Browallia New" w:cs="Browallia New" w:hint="cs"/>
                <w:sz w:val="28"/>
                <w:szCs w:val="28"/>
              </w:rPr>
              <w:t xml:space="preserve">2 </w:t>
            </w:r>
            <w:r w:rsidR="006D7D55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A01C8B">
              <w:rPr>
                <w:rFonts w:ascii="Browallia New" w:hAnsi="Browallia New" w:cs="Browallia New" w:hint="cs"/>
                <w:sz w:val="28"/>
                <w:szCs w:val="28"/>
              </w:rPr>
              <w:t xml:space="preserve"> 4</w:t>
            </w:r>
          </w:p>
        </w:tc>
        <w:tc>
          <w:tcPr>
            <w:tcW w:w="142" w:type="dxa"/>
          </w:tcPr>
          <w:p w14:paraId="5F376F20" w14:textId="77777777" w:rsidR="00BB070F" w:rsidRPr="00A01C8B" w:rsidRDefault="00BB070F" w:rsidP="00AA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1DAEA8C" w14:textId="1633E07A" w:rsidR="00BB070F" w:rsidRPr="00A01C8B" w:rsidRDefault="00BB070F" w:rsidP="00AA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01C8B">
              <w:rPr>
                <w:rFonts w:ascii="Browallia New" w:hAnsi="Browallia New" w:cs="Browallia New"/>
                <w:sz w:val="28"/>
                <w:szCs w:val="28"/>
              </w:rPr>
              <w:t>463,798</w:t>
            </w:r>
          </w:p>
        </w:tc>
        <w:tc>
          <w:tcPr>
            <w:tcW w:w="283" w:type="dxa"/>
            <w:shd w:val="clear" w:color="auto" w:fill="auto"/>
          </w:tcPr>
          <w:p w14:paraId="0664DB59" w14:textId="77777777" w:rsidR="00BB070F" w:rsidRPr="00E30075" w:rsidRDefault="00BB070F" w:rsidP="00AA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663F9AAE" w14:textId="5E50FC16" w:rsidR="00BB070F" w:rsidRPr="00E30075" w:rsidRDefault="00BB070F" w:rsidP="00AA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522,994</w:t>
            </w:r>
          </w:p>
        </w:tc>
        <w:tc>
          <w:tcPr>
            <w:tcW w:w="141" w:type="dxa"/>
          </w:tcPr>
          <w:p w14:paraId="311DEBA4" w14:textId="77777777" w:rsidR="00BB070F" w:rsidRPr="00E30075" w:rsidRDefault="00BB070F" w:rsidP="00AA10B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3E5B1AA" w14:textId="3EFEA4CE" w:rsidR="00BB070F" w:rsidRPr="008A16DA" w:rsidRDefault="00BB070F" w:rsidP="00AA10B4">
            <w:pPr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16DA">
              <w:rPr>
                <w:rFonts w:ascii="Browallia New" w:hAnsi="Browallia New" w:cs="Browallia New"/>
                <w:sz w:val="28"/>
                <w:szCs w:val="28"/>
              </w:rPr>
              <w:t>400,706</w:t>
            </w:r>
          </w:p>
        </w:tc>
        <w:tc>
          <w:tcPr>
            <w:tcW w:w="263" w:type="dxa"/>
          </w:tcPr>
          <w:p w14:paraId="7DDDC4B5" w14:textId="77777777" w:rsidR="00BB070F" w:rsidRPr="00E30075" w:rsidRDefault="00BB070F" w:rsidP="00AA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1" w:type="dxa"/>
          </w:tcPr>
          <w:p w14:paraId="3FD060EB" w14:textId="5D45DC7C" w:rsidR="00BB070F" w:rsidRPr="00E30075" w:rsidRDefault="00BB070F" w:rsidP="00AA10B4">
            <w:pPr>
              <w:spacing w:line="240" w:lineRule="auto"/>
              <w:ind w:right="1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454,985</w:t>
            </w:r>
          </w:p>
        </w:tc>
      </w:tr>
      <w:tr w:rsidR="006D7D55" w:rsidRPr="00E30075" w14:paraId="499346C2" w14:textId="77777777" w:rsidTr="006D7D55">
        <w:trPr>
          <w:cantSplit/>
          <w:trHeight w:val="199"/>
        </w:trPr>
        <w:tc>
          <w:tcPr>
            <w:tcW w:w="2551" w:type="dxa"/>
            <w:vAlign w:val="bottom"/>
          </w:tcPr>
          <w:p w14:paraId="30C2E853" w14:textId="77777777" w:rsidR="00BB070F" w:rsidRPr="00E30075" w:rsidRDefault="00BB070F" w:rsidP="00AA10B4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30075">
              <w:rPr>
                <w:rFonts w:ascii="Browallia New" w:hAnsi="Browallia New" w:cs="Browalli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701" w:type="dxa"/>
          </w:tcPr>
          <w:p w14:paraId="53C92E59" w14:textId="2E17B9B4" w:rsidR="00BB070F" w:rsidRPr="00A01C8B" w:rsidRDefault="00B4033D" w:rsidP="00F2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7.5</w:t>
            </w:r>
            <w:r w:rsidR="00D001B0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6D7D5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001B0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="006D7D5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001B0">
              <w:rPr>
                <w:rFonts w:ascii="Browallia New" w:hAnsi="Browallia New" w:cs="Browallia New"/>
                <w:sz w:val="28"/>
                <w:szCs w:val="28"/>
              </w:rPr>
              <w:t>15.00</w:t>
            </w:r>
          </w:p>
        </w:tc>
        <w:tc>
          <w:tcPr>
            <w:tcW w:w="142" w:type="dxa"/>
          </w:tcPr>
          <w:p w14:paraId="133BF3D7" w14:textId="77777777" w:rsidR="00BB070F" w:rsidRPr="00A01C8B" w:rsidRDefault="00BB070F" w:rsidP="00AA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0577A77" w14:textId="6CAF116A" w:rsidR="00BB070F" w:rsidRPr="00A01C8B" w:rsidRDefault="00BB070F" w:rsidP="00AA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01C8B">
              <w:rPr>
                <w:rFonts w:ascii="Browallia New" w:hAnsi="Browallia New" w:cs="Browallia New"/>
                <w:sz w:val="28"/>
                <w:szCs w:val="28"/>
              </w:rPr>
              <w:t>355,000</w:t>
            </w:r>
          </w:p>
        </w:tc>
        <w:tc>
          <w:tcPr>
            <w:tcW w:w="283" w:type="dxa"/>
            <w:shd w:val="clear" w:color="auto" w:fill="auto"/>
          </w:tcPr>
          <w:p w14:paraId="7701F78D" w14:textId="77777777" w:rsidR="00BB070F" w:rsidRPr="00E30075" w:rsidRDefault="00BB070F" w:rsidP="00AA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2182D1A3" w14:textId="47C463A8" w:rsidR="00BB070F" w:rsidRPr="00E30075" w:rsidRDefault="008675B1" w:rsidP="00AA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381,000</w:t>
            </w:r>
          </w:p>
        </w:tc>
        <w:tc>
          <w:tcPr>
            <w:tcW w:w="141" w:type="dxa"/>
          </w:tcPr>
          <w:p w14:paraId="32B125F8" w14:textId="77777777" w:rsidR="00BB070F" w:rsidRPr="00E30075" w:rsidRDefault="00BB070F" w:rsidP="00AA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10A6712" w14:textId="4A055930" w:rsidR="00BB070F" w:rsidRPr="008A16DA" w:rsidRDefault="00BB070F" w:rsidP="00AA10B4">
            <w:pPr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16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1720FE6D" w14:textId="77777777" w:rsidR="00BB070F" w:rsidRPr="00E30075" w:rsidRDefault="00BB070F" w:rsidP="00AA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1" w:type="dxa"/>
          </w:tcPr>
          <w:p w14:paraId="67CD49C0" w14:textId="5C287243" w:rsidR="00BB070F" w:rsidRPr="00E30075" w:rsidRDefault="00BB070F" w:rsidP="00AA10B4">
            <w:pPr>
              <w:spacing w:line="240" w:lineRule="auto"/>
              <w:ind w:right="1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D7D55" w:rsidRPr="00C04DF6" w14:paraId="7AF21344" w14:textId="77777777" w:rsidTr="006D7D55">
        <w:trPr>
          <w:cantSplit/>
          <w:trHeight w:val="228"/>
        </w:trPr>
        <w:tc>
          <w:tcPr>
            <w:tcW w:w="2551" w:type="dxa"/>
            <w:vAlign w:val="bottom"/>
          </w:tcPr>
          <w:p w14:paraId="320E4B8E" w14:textId="77777777" w:rsidR="00BB070F" w:rsidRPr="00E30075" w:rsidRDefault="00BB070F" w:rsidP="00AA10B4">
            <w:pPr>
              <w:pStyle w:val="Heading7"/>
              <w:ind w:left="294" w:firstLine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3007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E3007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</w:tcPr>
          <w:p w14:paraId="7B9035E6" w14:textId="77777777" w:rsidR="00BB070F" w:rsidRPr="00A01C8B" w:rsidRDefault="00BB070F" w:rsidP="00AA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0114151" w14:textId="77777777" w:rsidR="00BB070F" w:rsidRPr="00A01C8B" w:rsidRDefault="00BB070F" w:rsidP="00AA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9756093" w14:textId="7E063AF8" w:rsidR="00BB070F" w:rsidRPr="00A01C8B" w:rsidRDefault="00BB070F" w:rsidP="00AA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01C8B">
              <w:rPr>
                <w:rFonts w:ascii="Browallia New" w:hAnsi="Browallia New" w:cs="Browallia New"/>
                <w:sz w:val="28"/>
                <w:szCs w:val="28"/>
              </w:rPr>
              <w:t>830,303</w:t>
            </w:r>
          </w:p>
        </w:tc>
        <w:tc>
          <w:tcPr>
            <w:tcW w:w="283" w:type="dxa"/>
            <w:shd w:val="clear" w:color="auto" w:fill="auto"/>
          </w:tcPr>
          <w:p w14:paraId="5706C702" w14:textId="77777777" w:rsidR="00BB070F" w:rsidRPr="00E30075" w:rsidRDefault="00BB070F" w:rsidP="00AA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</w:tcPr>
          <w:p w14:paraId="3A0D8F3D" w14:textId="45B9FE83" w:rsidR="00BB070F" w:rsidRPr="00E30075" w:rsidRDefault="008675B1" w:rsidP="00AA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913,994</w:t>
            </w:r>
          </w:p>
        </w:tc>
        <w:tc>
          <w:tcPr>
            <w:tcW w:w="141" w:type="dxa"/>
          </w:tcPr>
          <w:p w14:paraId="353CE623" w14:textId="77777777" w:rsidR="00BB070F" w:rsidRPr="00E30075" w:rsidRDefault="00BB070F" w:rsidP="00AA10B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12" w:space="0" w:color="auto"/>
            </w:tcBorders>
          </w:tcPr>
          <w:p w14:paraId="7C55916C" w14:textId="4A3B64EC" w:rsidR="00BB070F" w:rsidRPr="008A16DA" w:rsidRDefault="00BB070F" w:rsidP="00AA10B4">
            <w:pPr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16DA">
              <w:rPr>
                <w:rFonts w:ascii="Browallia New" w:hAnsi="Browallia New" w:cs="Browallia New"/>
                <w:sz w:val="28"/>
                <w:szCs w:val="28"/>
              </w:rPr>
              <w:t>400,706</w:t>
            </w:r>
          </w:p>
        </w:tc>
        <w:tc>
          <w:tcPr>
            <w:tcW w:w="263" w:type="dxa"/>
          </w:tcPr>
          <w:p w14:paraId="79B8CBB9" w14:textId="77777777" w:rsidR="00BB070F" w:rsidRPr="00E30075" w:rsidRDefault="00BB070F" w:rsidP="00AA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12" w:space="0" w:color="auto"/>
            </w:tcBorders>
          </w:tcPr>
          <w:p w14:paraId="416C8333" w14:textId="16B45FCA" w:rsidR="00BB070F" w:rsidRPr="00E30075" w:rsidRDefault="00BB070F" w:rsidP="00AA10B4">
            <w:pPr>
              <w:spacing w:line="240" w:lineRule="auto"/>
              <w:ind w:right="1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454,985</w:t>
            </w:r>
          </w:p>
        </w:tc>
      </w:tr>
    </w:tbl>
    <w:p w14:paraId="1AD5EAE7" w14:textId="77777777" w:rsidR="00FB150B" w:rsidRPr="00A8208D" w:rsidRDefault="00FB150B" w:rsidP="00F45D75">
      <w:pPr>
        <w:pStyle w:val="CordiaNew"/>
        <w:shd w:val="clear" w:color="auto" w:fill="FFFFFF" w:themeFill="background1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ABC0D4C" w14:textId="589FDBBA" w:rsidR="00345877" w:rsidRDefault="00345877" w:rsidP="00345877">
      <w:pPr>
        <w:pStyle w:val="CordiaNew"/>
        <w:shd w:val="clear" w:color="auto" w:fill="FFFFFF" w:themeFill="background1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t xml:space="preserve">ตั๋วแลกเงิน </w:t>
      </w:r>
      <w:r w:rsidR="00F45D75">
        <w:rPr>
          <w:rFonts w:ascii="Browallia New" w:hAnsi="Browallia New" w:cs="Browallia New" w:hint="cs"/>
          <w:sz w:val="28"/>
          <w:szCs w:val="28"/>
          <w:cs/>
          <w:lang w:val="en-GB"/>
        </w:rPr>
        <w:t>ที่</w:t>
      </w:r>
      <w:r w:rsidR="00A619E9">
        <w:rPr>
          <w:rFonts w:ascii="Browallia New" w:hAnsi="Browallia New" w:cs="Browallia New" w:hint="cs"/>
          <w:sz w:val="28"/>
          <w:szCs w:val="28"/>
          <w:cs/>
          <w:lang w:val="en-GB"/>
        </w:rPr>
        <w:t>ออ</w:t>
      </w:r>
      <w:r w:rsidR="00F45D75">
        <w:rPr>
          <w:rFonts w:ascii="Browallia New" w:hAnsi="Browallia New" w:cs="Browallia New" w:hint="cs"/>
          <w:sz w:val="28"/>
          <w:szCs w:val="28"/>
          <w:cs/>
          <w:lang w:val="en-GB"/>
        </w:rPr>
        <w:t>กโดยบริษัทย</w:t>
      </w:r>
      <w:r w:rsidR="00790D70">
        <w:rPr>
          <w:rFonts w:ascii="Browallia New" w:hAnsi="Browallia New" w:cs="Browallia New" w:hint="cs"/>
          <w:sz w:val="28"/>
          <w:szCs w:val="28"/>
          <w:cs/>
          <w:lang w:val="en-GB"/>
        </w:rPr>
        <w:t>่อย</w:t>
      </w:r>
      <w:r w:rsidR="00F45D7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จำนวน </w:t>
      </w:r>
      <w:r w:rsidR="00F45D75">
        <w:rPr>
          <w:rFonts w:ascii="Browallia New" w:hAnsi="Browallia New" w:cs="Browallia New"/>
          <w:sz w:val="28"/>
          <w:szCs w:val="28"/>
          <w:lang w:val="en-GB"/>
        </w:rPr>
        <w:t xml:space="preserve">255 </w:t>
      </w:r>
      <w:r w:rsidR="00F45D75"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</w:t>
      </w:r>
      <w:r w:rsidR="00A619E9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ค้ำประกันโดยบริษัท</w:t>
      </w:r>
    </w:p>
    <w:p w14:paraId="430570D0" w14:textId="77777777" w:rsidR="00345877" w:rsidRPr="00A8208D" w:rsidRDefault="00345877" w:rsidP="00345877">
      <w:pPr>
        <w:pStyle w:val="CordiaNew"/>
        <w:shd w:val="clear" w:color="auto" w:fill="FFFFFF" w:themeFill="background1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2C5A285" w14:textId="5AE9ECE7" w:rsidR="00345877" w:rsidRDefault="00345877" w:rsidP="00345877">
      <w:pPr>
        <w:pStyle w:val="CordiaNew"/>
        <w:shd w:val="clear" w:color="auto" w:fill="FFFFFF" w:themeFill="background1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lastRenderedPageBreak/>
        <w:t>ในระหว่าง</w:t>
      </w:r>
      <w:r w:rsidR="004C3CBB">
        <w:rPr>
          <w:rFonts w:ascii="Browallia New" w:hAnsi="Browallia New" w:cs="Browallia New" w:hint="cs"/>
          <w:sz w:val="28"/>
          <w:szCs w:val="28"/>
          <w:cs/>
          <w:lang w:val="en-GB"/>
        </w:rPr>
        <w:t>ปี</w:t>
      </w:r>
      <w:r w:rsidR="004C3CBB">
        <w:rPr>
          <w:rFonts w:ascii="Browallia New" w:hAnsi="Browallia New" w:cs="Browallia New"/>
          <w:sz w:val="28"/>
          <w:szCs w:val="28"/>
          <w:lang w:val="en-GB"/>
        </w:rPr>
        <w:t xml:space="preserve"> 2560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ย่อยแห่งหนึ่งผิดนัดชำระหนี้ตราสารหนี้ประเภทตั๋วแลกเงินกับบริษัทหลักทรัพย์จัดการกองทุนแห่งหนึ่งจำนวน </w:t>
      </w:r>
      <w:r w:rsidRPr="003374A9">
        <w:rPr>
          <w:rFonts w:ascii="Browallia New" w:hAnsi="Browallia New" w:cs="Browallia New"/>
          <w:sz w:val="28"/>
          <w:szCs w:val="28"/>
          <w:lang w:val="en-GB"/>
        </w:rPr>
        <w:t xml:space="preserve">355 </w:t>
      </w:r>
      <w:r w:rsidRPr="003374A9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และถูกบริษัทหลักทรัพย์จัดการกองทุนดังกล่าวฟ้องร้องให้ชำระหนี้ และบริษัทถูกฟ้องในฐานะผู้ค้ำประกันตั๋วแลกเงินที่ผิดนัดชำระจำนวน </w:t>
      </w:r>
      <w:r w:rsidRPr="003374A9">
        <w:rPr>
          <w:rFonts w:ascii="Browallia New" w:hAnsi="Browallia New" w:cs="Browallia New"/>
          <w:sz w:val="28"/>
          <w:szCs w:val="28"/>
          <w:lang w:val="en-GB"/>
        </w:rPr>
        <w:t xml:space="preserve">255 </w:t>
      </w:r>
      <w:r w:rsidRPr="003374A9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บริษัทย่อยได้บันทึกอัตราดอกเบี้ยโดยใช้อัตราดอกเบี้ยผิดนัดชำระร้อยละ </w:t>
      </w:r>
      <w:r w:rsidRPr="003374A9">
        <w:rPr>
          <w:rFonts w:ascii="Browallia New" w:hAnsi="Browallia New" w:cs="Browallia New"/>
          <w:sz w:val="28"/>
          <w:szCs w:val="28"/>
          <w:lang w:val="en-GB"/>
        </w:rPr>
        <w:t xml:space="preserve">7.5 </w:t>
      </w:r>
      <w:r w:rsidRPr="003374A9">
        <w:rPr>
          <w:rFonts w:ascii="Browallia New" w:hAnsi="Browallia New" w:cs="Browallia New"/>
          <w:sz w:val="28"/>
          <w:szCs w:val="28"/>
          <w:cs/>
          <w:lang w:val="en-GB"/>
        </w:rPr>
        <w:t xml:space="preserve">ถึงร้อยละ </w:t>
      </w:r>
      <w:r w:rsidRPr="003374A9">
        <w:rPr>
          <w:rFonts w:ascii="Browallia New" w:hAnsi="Browallia New" w:cs="Browallia New"/>
          <w:sz w:val="28"/>
          <w:szCs w:val="28"/>
          <w:lang w:val="en-GB"/>
        </w:rPr>
        <w:t xml:space="preserve">15 </w:t>
      </w:r>
      <w:r w:rsidRPr="003374A9">
        <w:rPr>
          <w:rFonts w:ascii="Browallia New" w:hAnsi="Browallia New" w:cs="Browallia New"/>
          <w:sz w:val="28"/>
          <w:szCs w:val="28"/>
          <w:cs/>
          <w:lang w:val="en-GB"/>
        </w:rPr>
        <w:t xml:space="preserve">ต่อปี จนกว่าจะชำระหนี้เรียบร้อย </w:t>
      </w:r>
      <w:r w:rsidR="004C3CB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ในเดือนกรกฏาคม </w:t>
      </w:r>
      <w:r w:rsidR="004C3CBB">
        <w:rPr>
          <w:rFonts w:ascii="Browallia New" w:hAnsi="Browallia New" w:cs="Browallia New"/>
          <w:sz w:val="28"/>
          <w:szCs w:val="28"/>
          <w:lang w:val="en-GB"/>
        </w:rPr>
        <w:t xml:space="preserve">2561 </w:t>
      </w:r>
      <w:r w:rsidR="004C3CB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ศาลชั้นต้นพิพากษาให้บริษัทย่อยชำระหนี้จำนวน </w:t>
      </w:r>
      <w:r w:rsidR="004C3CBB">
        <w:rPr>
          <w:rFonts w:ascii="Browallia New" w:hAnsi="Browallia New" w:cs="Browallia New"/>
          <w:sz w:val="28"/>
          <w:szCs w:val="28"/>
          <w:lang w:val="en-GB"/>
        </w:rPr>
        <w:t xml:space="preserve">355 </w:t>
      </w:r>
      <w:r w:rsidR="004C3CBB"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 พร้อมดอกเบี้ยจนกว่าจะชำระหนี้เรียบร้อย</w:t>
      </w:r>
      <w:r w:rsidR="004158A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ซึ่งขณะ</w:t>
      </w:r>
      <w:r w:rsidR="00790D70">
        <w:rPr>
          <w:rFonts w:ascii="Browallia New" w:hAnsi="Browallia New" w:cs="Browallia New" w:hint="cs"/>
          <w:sz w:val="28"/>
          <w:szCs w:val="28"/>
          <w:cs/>
          <w:lang w:val="en-GB"/>
        </w:rPr>
        <w:t>นี้</w:t>
      </w:r>
      <w:r w:rsidR="00CB0CB0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บริษัทย่อย</w:t>
      </w:r>
      <w:r w:rsidR="004158A1">
        <w:rPr>
          <w:rFonts w:ascii="Browallia New" w:hAnsi="Browallia New" w:cs="Browallia New" w:hint="cs"/>
          <w:sz w:val="28"/>
          <w:szCs w:val="28"/>
          <w:cs/>
          <w:lang w:val="en-GB"/>
        </w:rPr>
        <w:t>อยู่ในระหว่างยื่นอุทธรณ์</w:t>
      </w:r>
    </w:p>
    <w:p w14:paraId="5B322F43" w14:textId="77777777" w:rsidR="00CB4943" w:rsidRPr="003374A9" w:rsidRDefault="00CB4943" w:rsidP="00345877">
      <w:pPr>
        <w:pStyle w:val="CordiaNew"/>
        <w:shd w:val="clear" w:color="auto" w:fill="FFFFFF" w:themeFill="background1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77A628D6" w14:textId="4C3F87BB" w:rsidR="00ED0B2B" w:rsidRDefault="00ED0B2B" w:rsidP="00983A60">
      <w:pPr>
        <w:pStyle w:val="CordiaNew"/>
        <w:numPr>
          <w:ilvl w:val="0"/>
          <w:numId w:val="16"/>
        </w:numPr>
        <w:tabs>
          <w:tab w:val="clear" w:pos="4153"/>
          <w:tab w:val="left" w:pos="810"/>
        </w:tabs>
        <w:ind w:left="450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027601">
        <w:rPr>
          <w:rFonts w:ascii="Browallia New" w:hAnsi="Browallia New" w:cs="Browallia New" w:hint="cs"/>
          <w:sz w:val="28"/>
          <w:szCs w:val="28"/>
          <w:u w:val="single"/>
          <w:cs/>
        </w:rPr>
        <w:t>รายได้รับล่วงหน้า</w:t>
      </w:r>
    </w:p>
    <w:p w14:paraId="3C46F869" w14:textId="77777777" w:rsidR="00CC17BD" w:rsidRPr="00A8208D" w:rsidRDefault="00CC17BD" w:rsidP="00CC17B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8934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4"/>
        <w:gridCol w:w="1134"/>
        <w:gridCol w:w="141"/>
        <w:gridCol w:w="1134"/>
        <w:gridCol w:w="142"/>
        <w:gridCol w:w="1154"/>
        <w:gridCol w:w="142"/>
        <w:gridCol w:w="1193"/>
      </w:tblGrid>
      <w:tr w:rsidR="00ED0B2B" w:rsidRPr="00C04DF6" w14:paraId="389CD280" w14:textId="77777777" w:rsidTr="00DA7AB9">
        <w:trPr>
          <w:cantSplit/>
        </w:trPr>
        <w:tc>
          <w:tcPr>
            <w:tcW w:w="3894" w:type="dxa"/>
          </w:tcPr>
          <w:p w14:paraId="1E02C276" w14:textId="77777777" w:rsidR="00ED0B2B" w:rsidRPr="00C04DF6" w:rsidRDefault="00ED0B2B" w:rsidP="00AE6BB0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4DF6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2409" w:type="dxa"/>
            <w:gridSpan w:val="3"/>
          </w:tcPr>
          <w:p w14:paraId="6AEAD9DE" w14:textId="77777777" w:rsidR="00ED0B2B" w:rsidRPr="00C04DF6" w:rsidRDefault="00ED0B2B" w:rsidP="00AE6BB0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4EB511E8" w14:textId="77777777" w:rsidR="00ED0B2B" w:rsidRPr="00C04DF6" w:rsidRDefault="00ED0B2B" w:rsidP="00AE6BB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89" w:type="dxa"/>
            <w:gridSpan w:val="3"/>
          </w:tcPr>
          <w:p w14:paraId="137CDFA7" w14:textId="77777777" w:rsidR="00ED0B2B" w:rsidRPr="00027601" w:rsidRDefault="00ED0B2B" w:rsidP="00AE6BB0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760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027601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02760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02760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D0B2B" w:rsidRPr="00C04DF6" w14:paraId="4BE98C60" w14:textId="77777777" w:rsidTr="00DA7AB9">
        <w:trPr>
          <w:cantSplit/>
        </w:trPr>
        <w:tc>
          <w:tcPr>
            <w:tcW w:w="3894" w:type="dxa"/>
            <w:shd w:val="clear" w:color="auto" w:fill="auto"/>
          </w:tcPr>
          <w:p w14:paraId="73444141" w14:textId="77777777" w:rsidR="00ED0B2B" w:rsidRPr="003740F6" w:rsidRDefault="00ED0B2B" w:rsidP="00AE6BB0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8842C4" w14:textId="77777777" w:rsidR="00ED0B2B" w:rsidRPr="003740F6" w:rsidRDefault="00ED0B2B" w:rsidP="00AE6BB0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740F6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2761F43" w14:textId="77777777" w:rsidR="00ED0B2B" w:rsidRPr="00C04DF6" w:rsidRDefault="00ED0B2B" w:rsidP="00AE6BB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89" w:type="dxa"/>
            <w:gridSpan w:val="3"/>
            <w:tcBorders>
              <w:bottom w:val="single" w:sz="4" w:space="0" w:color="auto"/>
            </w:tcBorders>
          </w:tcPr>
          <w:p w14:paraId="789A20CF" w14:textId="77777777" w:rsidR="00ED0B2B" w:rsidRPr="00027601" w:rsidRDefault="00ED0B2B" w:rsidP="00AE6BB0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27601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36339" w:rsidRPr="00C04DF6" w14:paraId="1129EB29" w14:textId="77777777" w:rsidTr="00DA7AB9">
        <w:trPr>
          <w:cantSplit/>
        </w:trPr>
        <w:tc>
          <w:tcPr>
            <w:tcW w:w="3894" w:type="dxa"/>
            <w:shd w:val="clear" w:color="auto" w:fill="auto"/>
          </w:tcPr>
          <w:p w14:paraId="59BB1D5C" w14:textId="77777777" w:rsidR="00C36339" w:rsidRPr="003740F6" w:rsidRDefault="00C36339" w:rsidP="00C36339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22E22" w14:textId="3FFFE24D" w:rsidR="00C36339" w:rsidRPr="003740F6" w:rsidRDefault="003D2504" w:rsidP="00C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2B2D37">
              <w:rPr>
                <w:rFonts w:ascii="Browallia New" w:hAnsi="Browallia New" w:cs="Browallia New" w:hint="cs"/>
                <w:sz w:val="28"/>
                <w:szCs w:val="28"/>
                <w:cs/>
              </w:rPr>
              <w:t>1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2390B4C8" w14:textId="77777777" w:rsidR="00C36339" w:rsidRPr="003740F6" w:rsidRDefault="00C36339" w:rsidP="00C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41BD3" w14:textId="7364FC32" w:rsidR="00C36339" w:rsidRPr="003740F6" w:rsidRDefault="003D2504" w:rsidP="00C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2B2D37">
              <w:rPr>
                <w:rFonts w:ascii="Browallia New" w:hAnsi="Browallia New" w:cs="Browallia New" w:hint="cs"/>
                <w:sz w:val="28"/>
                <w:szCs w:val="28"/>
                <w:cs/>
              </w:rPr>
              <w:t>60</w:t>
            </w:r>
          </w:p>
        </w:tc>
        <w:tc>
          <w:tcPr>
            <w:tcW w:w="142" w:type="dxa"/>
          </w:tcPr>
          <w:p w14:paraId="5E5C25D9" w14:textId="77777777" w:rsidR="00C36339" w:rsidRPr="00C04DF6" w:rsidRDefault="00C36339" w:rsidP="00C3633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1024D884" w14:textId="2CFE4B1D" w:rsidR="00C36339" w:rsidRPr="00027601" w:rsidRDefault="003D2504" w:rsidP="00C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2B2D37">
              <w:rPr>
                <w:rFonts w:ascii="Browallia New" w:hAnsi="Browallia New" w:cs="Browallia New" w:hint="cs"/>
                <w:sz w:val="28"/>
                <w:szCs w:val="28"/>
                <w:cs/>
              </w:rPr>
              <w:t>1</w:t>
            </w:r>
          </w:p>
        </w:tc>
        <w:tc>
          <w:tcPr>
            <w:tcW w:w="142" w:type="dxa"/>
          </w:tcPr>
          <w:p w14:paraId="7093075B" w14:textId="77777777" w:rsidR="00C36339" w:rsidRPr="00027601" w:rsidRDefault="00C36339" w:rsidP="00C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538E323B" w14:textId="003E51AA" w:rsidR="00C36339" w:rsidRPr="00027601" w:rsidRDefault="003D2504" w:rsidP="00C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2B2D37">
              <w:rPr>
                <w:rFonts w:ascii="Browallia New" w:hAnsi="Browallia New" w:cs="Browallia New" w:hint="cs"/>
                <w:sz w:val="28"/>
                <w:szCs w:val="28"/>
                <w:cs/>
              </w:rPr>
              <w:t>60</w:t>
            </w:r>
          </w:p>
        </w:tc>
      </w:tr>
      <w:tr w:rsidR="00ED0B2B" w:rsidRPr="00566E70" w14:paraId="0AE8D17E" w14:textId="77777777" w:rsidTr="00DA7AB9">
        <w:trPr>
          <w:cantSplit/>
        </w:trPr>
        <w:tc>
          <w:tcPr>
            <w:tcW w:w="3894" w:type="dxa"/>
            <w:shd w:val="clear" w:color="auto" w:fill="auto"/>
          </w:tcPr>
          <w:p w14:paraId="102F42B0" w14:textId="77777777" w:rsidR="00ED0B2B" w:rsidRPr="00566E70" w:rsidRDefault="00ED0B2B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01E15A9" w14:textId="77777777" w:rsidR="00ED0B2B" w:rsidRPr="00566E70" w:rsidRDefault="00ED0B2B" w:rsidP="009A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D319EF5" w14:textId="77777777" w:rsidR="00ED0B2B" w:rsidRPr="00566E70" w:rsidRDefault="00ED0B2B" w:rsidP="00AE6BB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13ABD714" w14:textId="77777777" w:rsidR="00ED0B2B" w:rsidRPr="00566E70" w:rsidRDefault="00ED0B2B" w:rsidP="009A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4266D35C" w14:textId="77777777" w:rsidR="00ED0B2B" w:rsidRPr="00566E70" w:rsidRDefault="00ED0B2B" w:rsidP="00AE6BB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4" w:type="dxa"/>
          </w:tcPr>
          <w:p w14:paraId="7DC759FE" w14:textId="77777777" w:rsidR="00ED0B2B" w:rsidRPr="00566E70" w:rsidRDefault="00ED0B2B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2" w:type="dxa"/>
          </w:tcPr>
          <w:p w14:paraId="63D462DA" w14:textId="77777777" w:rsidR="00ED0B2B" w:rsidRPr="00566E70" w:rsidRDefault="00ED0B2B" w:rsidP="00AE6BB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93" w:type="dxa"/>
          </w:tcPr>
          <w:p w14:paraId="65E12F84" w14:textId="77777777" w:rsidR="00ED0B2B" w:rsidRPr="00566E70" w:rsidRDefault="00ED0B2B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985512" w:rsidRPr="00C04DF6" w14:paraId="62E70DE1" w14:textId="77777777" w:rsidTr="00DA7AB9">
        <w:trPr>
          <w:cantSplit/>
          <w:trHeight w:val="306"/>
        </w:trPr>
        <w:tc>
          <w:tcPr>
            <w:tcW w:w="3894" w:type="dxa"/>
            <w:shd w:val="clear" w:color="auto" w:fill="auto"/>
          </w:tcPr>
          <w:p w14:paraId="20B98FE3" w14:textId="77777777" w:rsidR="00985512" w:rsidRPr="003740F6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740F6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3740F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3740F6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134" w:type="dxa"/>
            <w:shd w:val="clear" w:color="auto" w:fill="auto"/>
          </w:tcPr>
          <w:p w14:paraId="09D1CB63" w14:textId="1936A7D4" w:rsidR="00985512" w:rsidRPr="00EE4912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4912">
              <w:rPr>
                <w:rFonts w:ascii="Browallia New" w:hAnsi="Browallia New" w:cs="Browallia New"/>
                <w:sz w:val="28"/>
                <w:szCs w:val="28"/>
              </w:rPr>
              <w:t>161,981</w:t>
            </w:r>
          </w:p>
        </w:tc>
        <w:tc>
          <w:tcPr>
            <w:tcW w:w="141" w:type="dxa"/>
            <w:shd w:val="clear" w:color="auto" w:fill="auto"/>
          </w:tcPr>
          <w:p w14:paraId="50745939" w14:textId="77777777" w:rsidR="00985512" w:rsidRPr="003740F6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A8FCBC2" w14:textId="7CB3F9FD" w:rsidR="00985512" w:rsidRPr="003740F6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252,689</w:t>
            </w:r>
          </w:p>
        </w:tc>
        <w:tc>
          <w:tcPr>
            <w:tcW w:w="142" w:type="dxa"/>
          </w:tcPr>
          <w:p w14:paraId="1988821C" w14:textId="77777777" w:rsidR="00985512" w:rsidRPr="000A22A0" w:rsidRDefault="00985512" w:rsidP="00985512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4F41B3B" w14:textId="15117662" w:rsidR="00985512" w:rsidRPr="008A16DA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16DA">
              <w:rPr>
                <w:rFonts w:ascii="Browallia New" w:hAnsi="Browallia New" w:cs="Browallia New"/>
                <w:sz w:val="28"/>
                <w:szCs w:val="28"/>
              </w:rPr>
              <w:t>4,010</w:t>
            </w:r>
          </w:p>
        </w:tc>
        <w:tc>
          <w:tcPr>
            <w:tcW w:w="142" w:type="dxa"/>
          </w:tcPr>
          <w:p w14:paraId="43C55C9B" w14:textId="77777777" w:rsidR="00985512" w:rsidRPr="00027601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57E8CAA" w14:textId="068054FC" w:rsidR="00985512" w:rsidRPr="00027601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3,858</w:t>
            </w:r>
          </w:p>
        </w:tc>
      </w:tr>
      <w:tr w:rsidR="00985512" w:rsidRPr="00C04DF6" w14:paraId="0ADCB3B1" w14:textId="77777777" w:rsidTr="00DA7AB9">
        <w:trPr>
          <w:cantSplit/>
          <w:trHeight w:val="351"/>
        </w:trPr>
        <w:tc>
          <w:tcPr>
            <w:tcW w:w="3894" w:type="dxa"/>
            <w:shd w:val="clear" w:color="auto" w:fill="auto"/>
          </w:tcPr>
          <w:p w14:paraId="550C4C73" w14:textId="6E146048" w:rsidR="00985512" w:rsidRPr="003740F6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740F6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3740F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EE491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740F6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เพิ่มขึ้นระหว่างปี</w:t>
            </w:r>
          </w:p>
        </w:tc>
        <w:tc>
          <w:tcPr>
            <w:tcW w:w="1134" w:type="dxa"/>
            <w:shd w:val="clear" w:color="auto" w:fill="auto"/>
          </w:tcPr>
          <w:p w14:paraId="53DDBE34" w14:textId="60D1297C" w:rsidR="00985512" w:rsidRPr="00EE4912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4912">
              <w:rPr>
                <w:rFonts w:ascii="Browallia New" w:hAnsi="Browallia New" w:cs="Browallia New"/>
                <w:sz w:val="28"/>
                <w:szCs w:val="28"/>
              </w:rPr>
              <w:t>143,100</w:t>
            </w:r>
          </w:p>
        </w:tc>
        <w:tc>
          <w:tcPr>
            <w:tcW w:w="141" w:type="dxa"/>
            <w:shd w:val="clear" w:color="auto" w:fill="auto"/>
          </w:tcPr>
          <w:p w14:paraId="7CD6B657" w14:textId="77777777" w:rsidR="00985512" w:rsidRPr="003740F6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41E258F" w14:textId="1F8A52D4" w:rsidR="00985512" w:rsidRPr="003740F6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1,086,032</w:t>
            </w:r>
          </w:p>
        </w:tc>
        <w:tc>
          <w:tcPr>
            <w:tcW w:w="142" w:type="dxa"/>
          </w:tcPr>
          <w:p w14:paraId="2393C5D4" w14:textId="77777777" w:rsidR="00985512" w:rsidRPr="000A22A0" w:rsidRDefault="00985512" w:rsidP="00985512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719188D" w14:textId="59F74F16" w:rsidR="00985512" w:rsidRPr="008A16DA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16DA">
              <w:rPr>
                <w:rFonts w:ascii="Browallia New" w:hAnsi="Browallia New" w:cs="Browallia New"/>
                <w:sz w:val="28"/>
                <w:szCs w:val="28"/>
              </w:rPr>
              <w:t>17,809</w:t>
            </w:r>
          </w:p>
        </w:tc>
        <w:tc>
          <w:tcPr>
            <w:tcW w:w="142" w:type="dxa"/>
          </w:tcPr>
          <w:p w14:paraId="18CFBE74" w14:textId="77777777" w:rsidR="00985512" w:rsidRPr="00027601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74CA2AE6" w14:textId="0448F7F4" w:rsidR="00985512" w:rsidRPr="00027601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29,353</w:t>
            </w:r>
          </w:p>
        </w:tc>
      </w:tr>
      <w:tr w:rsidR="00985512" w:rsidRPr="00C04DF6" w14:paraId="35036BF6" w14:textId="77777777" w:rsidTr="00DA7AB9">
        <w:trPr>
          <w:cantSplit/>
          <w:trHeight w:val="351"/>
        </w:trPr>
        <w:tc>
          <w:tcPr>
            <w:tcW w:w="3894" w:type="dxa"/>
            <w:shd w:val="clear" w:color="auto" w:fill="auto"/>
          </w:tcPr>
          <w:p w14:paraId="1047CD3D" w14:textId="1EBEAC02" w:rsidR="00985512" w:rsidRPr="003740F6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3740F6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3740F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9B3679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  <w:r w:rsidR="00EE491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740F6">
              <w:rPr>
                <w:rFonts w:ascii="Browallia New" w:hAnsi="Browallia New" w:cs="Browallia New" w:hint="cs"/>
                <w:sz w:val="28"/>
                <w:szCs w:val="28"/>
                <w:cs/>
              </w:rPr>
              <w:t>รับรู้เป็นรายได้ระหว่างปี</w:t>
            </w:r>
          </w:p>
        </w:tc>
        <w:tc>
          <w:tcPr>
            <w:tcW w:w="1134" w:type="dxa"/>
            <w:shd w:val="clear" w:color="auto" w:fill="auto"/>
          </w:tcPr>
          <w:p w14:paraId="2D995D00" w14:textId="53316019" w:rsidR="00985512" w:rsidRPr="00EE4912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4912">
              <w:rPr>
                <w:rFonts w:ascii="Browallia New" w:hAnsi="Browallia New" w:cs="Browallia New"/>
                <w:sz w:val="28"/>
                <w:szCs w:val="28"/>
              </w:rPr>
              <w:t>(253,504)</w:t>
            </w:r>
          </w:p>
        </w:tc>
        <w:tc>
          <w:tcPr>
            <w:tcW w:w="141" w:type="dxa"/>
            <w:shd w:val="clear" w:color="auto" w:fill="auto"/>
          </w:tcPr>
          <w:p w14:paraId="6F91998C" w14:textId="77777777" w:rsidR="00985512" w:rsidRPr="003740F6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FBC73D0" w14:textId="1898427E" w:rsidR="00985512" w:rsidRPr="003740F6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(1,090,842)</w:t>
            </w:r>
          </w:p>
        </w:tc>
        <w:tc>
          <w:tcPr>
            <w:tcW w:w="142" w:type="dxa"/>
          </w:tcPr>
          <w:p w14:paraId="3BB3D83E" w14:textId="77777777" w:rsidR="00985512" w:rsidRPr="000A22A0" w:rsidRDefault="00985512" w:rsidP="00985512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D7B88A7" w14:textId="7FA1F5C0" w:rsidR="00985512" w:rsidRPr="008A16DA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16DA">
              <w:rPr>
                <w:rFonts w:ascii="Browallia New" w:hAnsi="Browallia New" w:cs="Browallia New"/>
                <w:sz w:val="28"/>
                <w:szCs w:val="28"/>
              </w:rPr>
              <w:t>(16,818)</w:t>
            </w:r>
          </w:p>
        </w:tc>
        <w:tc>
          <w:tcPr>
            <w:tcW w:w="142" w:type="dxa"/>
          </w:tcPr>
          <w:p w14:paraId="07366F79" w14:textId="77777777" w:rsidR="00985512" w:rsidRPr="00027601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4E5F31B9" w14:textId="7E5D0C27" w:rsidR="00985512" w:rsidRPr="00027601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(29,201)</w:t>
            </w:r>
          </w:p>
        </w:tc>
      </w:tr>
      <w:tr w:rsidR="00985512" w:rsidRPr="00C04DF6" w14:paraId="131932E3" w14:textId="77777777" w:rsidTr="00DA7AB9">
        <w:trPr>
          <w:cantSplit/>
          <w:trHeight w:val="287"/>
        </w:trPr>
        <w:tc>
          <w:tcPr>
            <w:tcW w:w="3894" w:type="dxa"/>
            <w:shd w:val="clear" w:color="auto" w:fill="auto"/>
          </w:tcPr>
          <w:p w14:paraId="72D7C7B6" w14:textId="13D99A54" w:rsidR="00985512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740F6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3740F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9B3679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  <w:r w:rsidR="00EE491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จัดประเภทเป็น</w:t>
            </w:r>
            <w:r w:rsidRPr="0096102D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หนี้สินที่เกี่ยวข้องโดยตรง</w:t>
            </w:r>
          </w:p>
          <w:p w14:paraId="4FE643C6" w14:textId="1440D4EE" w:rsidR="00985512" w:rsidRPr="003740F6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</w:tabs>
              <w:spacing w:line="240" w:lineRule="auto"/>
              <w:ind w:left="468" w:hanging="3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</w:t>
            </w:r>
            <w:r w:rsidRPr="0096102D">
              <w:rPr>
                <w:rFonts w:ascii="Browallia New" w:hAnsi="Browallia New" w:cs="Browallia New"/>
                <w:sz w:val="28"/>
                <w:szCs w:val="28"/>
                <w:cs/>
              </w:rPr>
              <w:t>กับสินทรัพย์ที่ถือไว้เพื่อขาย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C2DECB" w14:textId="2840880F" w:rsidR="00985512" w:rsidRPr="00EE4912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4912">
              <w:rPr>
                <w:rFonts w:ascii="Browallia New" w:hAnsi="Browallia New" w:cs="Browallia New"/>
                <w:sz w:val="28"/>
                <w:szCs w:val="28"/>
              </w:rPr>
              <w:t>(27,143)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1E9DFC0" w14:textId="77777777" w:rsidR="00985512" w:rsidRPr="003740F6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397F9A" w14:textId="243BAD73" w:rsidR="00985512" w:rsidRPr="003740F6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(85,898)</w:t>
            </w:r>
          </w:p>
        </w:tc>
        <w:tc>
          <w:tcPr>
            <w:tcW w:w="142" w:type="dxa"/>
            <w:vAlign w:val="bottom"/>
          </w:tcPr>
          <w:p w14:paraId="2CE0E8ED" w14:textId="77777777" w:rsidR="00985512" w:rsidRPr="000A22A0" w:rsidRDefault="00985512" w:rsidP="00985512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4B549C7C" w14:textId="035DC323" w:rsidR="00985512" w:rsidRPr="008A16DA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7" w:hanging="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16D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8042E2F" w14:textId="77777777" w:rsidR="00985512" w:rsidRPr="00027601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36C76E0" w14:textId="52A81D11" w:rsidR="00985512" w:rsidRPr="00027601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 w:hanging="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85512" w:rsidRPr="00C04DF6" w14:paraId="14B0B6DD" w14:textId="77777777" w:rsidTr="00DA7AB9">
        <w:trPr>
          <w:cantSplit/>
          <w:trHeight w:val="280"/>
        </w:trPr>
        <w:tc>
          <w:tcPr>
            <w:tcW w:w="3894" w:type="dxa"/>
            <w:shd w:val="clear" w:color="auto" w:fill="auto"/>
          </w:tcPr>
          <w:p w14:paraId="48C1FB31" w14:textId="77777777" w:rsidR="00985512" w:rsidRPr="003740F6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740F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3740F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3740F6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CE60A4" w14:textId="4EB06D48" w:rsidR="00985512" w:rsidRPr="00EE4912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4912">
              <w:rPr>
                <w:rFonts w:ascii="Browallia New" w:hAnsi="Browallia New" w:cs="Browallia New"/>
                <w:sz w:val="28"/>
                <w:szCs w:val="28"/>
              </w:rPr>
              <w:t>24,434</w:t>
            </w:r>
          </w:p>
        </w:tc>
        <w:tc>
          <w:tcPr>
            <w:tcW w:w="141" w:type="dxa"/>
            <w:shd w:val="clear" w:color="auto" w:fill="auto"/>
          </w:tcPr>
          <w:p w14:paraId="0C5E4541" w14:textId="77777777" w:rsidR="00985512" w:rsidRPr="003740F6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79381A4" w14:textId="2079C7CE" w:rsidR="00985512" w:rsidRPr="003740F6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161,981</w:t>
            </w:r>
          </w:p>
        </w:tc>
        <w:tc>
          <w:tcPr>
            <w:tcW w:w="142" w:type="dxa"/>
            <w:vAlign w:val="bottom"/>
          </w:tcPr>
          <w:p w14:paraId="10E13ECE" w14:textId="77777777" w:rsidR="00985512" w:rsidRPr="000A22A0" w:rsidRDefault="00985512" w:rsidP="00985512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14:paraId="2C333097" w14:textId="3F13B6E9" w:rsidR="00985512" w:rsidRPr="008A16DA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16DA">
              <w:rPr>
                <w:rFonts w:ascii="Browallia New" w:hAnsi="Browallia New" w:cs="Browallia New"/>
                <w:sz w:val="28"/>
                <w:szCs w:val="28"/>
              </w:rPr>
              <w:t>5,001</w:t>
            </w:r>
          </w:p>
        </w:tc>
        <w:tc>
          <w:tcPr>
            <w:tcW w:w="142" w:type="dxa"/>
          </w:tcPr>
          <w:p w14:paraId="42DBDCD5" w14:textId="77777777" w:rsidR="00985512" w:rsidRPr="00027601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12" w:space="0" w:color="auto"/>
            </w:tcBorders>
          </w:tcPr>
          <w:p w14:paraId="07B3B844" w14:textId="166FFA68" w:rsidR="00985512" w:rsidRPr="00027601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4,010</w:t>
            </w:r>
          </w:p>
        </w:tc>
      </w:tr>
    </w:tbl>
    <w:p w14:paraId="6ED9B910" w14:textId="77777777" w:rsidR="00716B21" w:rsidRDefault="00716B21" w:rsidP="00B06655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8649A1B" w14:textId="2FEB22AF" w:rsidR="0037213E" w:rsidRDefault="003E1238" w:rsidP="00DA7AB9">
      <w:pPr>
        <w:pStyle w:val="CordiaNew"/>
        <w:numPr>
          <w:ilvl w:val="0"/>
          <w:numId w:val="16"/>
        </w:numPr>
        <w:tabs>
          <w:tab w:val="clear" w:pos="4153"/>
          <w:tab w:val="left" w:pos="540"/>
        </w:tabs>
        <w:ind w:left="468" w:hanging="423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D53B5">
        <w:rPr>
          <w:rFonts w:ascii="Browallia New" w:hAnsi="Browallia New" w:cs="Browallia New"/>
          <w:sz w:val="28"/>
          <w:szCs w:val="28"/>
          <w:u w:val="single"/>
          <w:cs/>
        </w:rPr>
        <w:t>หนี้สินตามสัญญาเช่า</w:t>
      </w:r>
      <w:r w:rsidR="0037213E" w:rsidRPr="006D53B5">
        <w:rPr>
          <w:rFonts w:ascii="Browallia New" w:hAnsi="Browallia New" w:cs="Browallia New"/>
          <w:sz w:val="28"/>
          <w:szCs w:val="28"/>
          <w:u w:val="single"/>
          <w:cs/>
        </w:rPr>
        <w:t>การเงิน</w:t>
      </w:r>
      <w:r w:rsidR="00026C00" w:rsidRPr="006D53B5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193CE842" w14:textId="77777777" w:rsidR="00566E70" w:rsidRPr="002E0930" w:rsidRDefault="00566E70" w:rsidP="00566E7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8916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9"/>
        <w:gridCol w:w="1134"/>
        <w:gridCol w:w="141"/>
        <w:gridCol w:w="1134"/>
        <w:gridCol w:w="142"/>
        <w:gridCol w:w="1154"/>
        <w:gridCol w:w="142"/>
        <w:gridCol w:w="1190"/>
      </w:tblGrid>
      <w:tr w:rsidR="00593F67" w:rsidRPr="00566E70" w14:paraId="3CA9D162" w14:textId="77777777" w:rsidTr="00DA7AB9">
        <w:trPr>
          <w:cantSplit/>
        </w:trPr>
        <w:tc>
          <w:tcPr>
            <w:tcW w:w="3879" w:type="dxa"/>
          </w:tcPr>
          <w:p w14:paraId="5013653C" w14:textId="77777777" w:rsidR="00593F67" w:rsidRPr="00566E70" w:rsidRDefault="00593F67" w:rsidP="00AE6BB0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2409" w:type="dxa"/>
            <w:gridSpan w:val="3"/>
          </w:tcPr>
          <w:p w14:paraId="131F7DC6" w14:textId="77777777" w:rsidR="00593F67" w:rsidRPr="00566E70" w:rsidRDefault="00593F67" w:rsidP="00AE6BB0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3A28D9A4" w14:textId="77777777" w:rsidR="00593F67" w:rsidRPr="00566E70" w:rsidRDefault="00593F67" w:rsidP="00AE6BB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86" w:type="dxa"/>
            <w:gridSpan w:val="3"/>
          </w:tcPr>
          <w:p w14:paraId="4C3231B5" w14:textId="77777777" w:rsidR="00593F67" w:rsidRPr="00566E70" w:rsidRDefault="00593F67" w:rsidP="00AE6BB0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566E70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566E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566E7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93F67" w:rsidRPr="00D643DC" w14:paraId="01361241" w14:textId="77777777" w:rsidTr="00DA7AB9">
        <w:trPr>
          <w:cantSplit/>
        </w:trPr>
        <w:tc>
          <w:tcPr>
            <w:tcW w:w="3879" w:type="dxa"/>
          </w:tcPr>
          <w:p w14:paraId="59D27444" w14:textId="77777777" w:rsidR="00593F67" w:rsidRPr="00566E70" w:rsidRDefault="00593F67" w:rsidP="00AE6BB0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C34278" w14:textId="77777777" w:rsidR="00593F67" w:rsidRPr="00D643DC" w:rsidRDefault="00593F67" w:rsidP="00AE6BB0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2D9F9C4" w14:textId="77777777" w:rsidR="00593F67" w:rsidRPr="00D643DC" w:rsidRDefault="00593F67" w:rsidP="00AE6BB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86" w:type="dxa"/>
            <w:gridSpan w:val="3"/>
            <w:tcBorders>
              <w:bottom w:val="single" w:sz="4" w:space="0" w:color="auto"/>
            </w:tcBorders>
          </w:tcPr>
          <w:p w14:paraId="0F4FBDEE" w14:textId="77777777" w:rsidR="00593F67" w:rsidRPr="00D643DC" w:rsidRDefault="00593F67" w:rsidP="00AE6BB0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36339" w:rsidRPr="00D643DC" w14:paraId="40D5770B" w14:textId="77777777" w:rsidTr="00DA7AB9">
        <w:trPr>
          <w:cantSplit/>
        </w:trPr>
        <w:tc>
          <w:tcPr>
            <w:tcW w:w="3879" w:type="dxa"/>
          </w:tcPr>
          <w:p w14:paraId="12670356" w14:textId="77777777" w:rsidR="00C36339" w:rsidRPr="00D643DC" w:rsidRDefault="00C36339" w:rsidP="00C36339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7A4CE" w14:textId="479B391D" w:rsidR="00C36339" w:rsidRPr="00D643DC" w:rsidRDefault="003D2504" w:rsidP="00C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2E0930">
              <w:rPr>
                <w:rFonts w:ascii="Browallia New" w:hAnsi="Browallia New" w:cs="Browallia New" w:hint="cs"/>
                <w:sz w:val="28"/>
                <w:szCs w:val="28"/>
                <w:cs/>
              </w:rPr>
              <w:t>1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7B7A3867" w14:textId="77777777" w:rsidR="00C36339" w:rsidRPr="00D643DC" w:rsidRDefault="00C36339" w:rsidP="00C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2CD81" w14:textId="18E41DB3" w:rsidR="00C36339" w:rsidRPr="00D643DC" w:rsidRDefault="003D2504" w:rsidP="00C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2E0930">
              <w:rPr>
                <w:rFonts w:ascii="Browallia New" w:hAnsi="Browallia New" w:cs="Browallia New" w:hint="cs"/>
                <w:sz w:val="28"/>
                <w:szCs w:val="28"/>
                <w:cs/>
              </w:rPr>
              <w:t>60</w:t>
            </w:r>
          </w:p>
        </w:tc>
        <w:tc>
          <w:tcPr>
            <w:tcW w:w="142" w:type="dxa"/>
          </w:tcPr>
          <w:p w14:paraId="24229652" w14:textId="77777777" w:rsidR="00C36339" w:rsidRPr="00D643DC" w:rsidRDefault="00C36339" w:rsidP="00C3633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DED9411" w14:textId="7F0D8DFA" w:rsidR="00C36339" w:rsidRPr="00D643DC" w:rsidRDefault="003D2504" w:rsidP="00C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2E0930">
              <w:rPr>
                <w:rFonts w:ascii="Browallia New" w:hAnsi="Browallia New" w:cs="Browallia New" w:hint="cs"/>
                <w:sz w:val="28"/>
                <w:szCs w:val="28"/>
                <w:cs/>
              </w:rPr>
              <w:t>1</w:t>
            </w:r>
          </w:p>
        </w:tc>
        <w:tc>
          <w:tcPr>
            <w:tcW w:w="142" w:type="dxa"/>
          </w:tcPr>
          <w:p w14:paraId="7E562691" w14:textId="77777777" w:rsidR="00C36339" w:rsidRPr="00D643DC" w:rsidRDefault="00C36339" w:rsidP="00C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4A127313" w14:textId="1638C532" w:rsidR="00C36339" w:rsidRPr="00D643DC" w:rsidRDefault="003D2504" w:rsidP="00C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2E0930">
              <w:rPr>
                <w:rFonts w:ascii="Browallia New" w:hAnsi="Browallia New" w:cs="Browallia New" w:hint="cs"/>
                <w:sz w:val="28"/>
                <w:szCs w:val="28"/>
                <w:cs/>
              </w:rPr>
              <w:t>60</w:t>
            </w:r>
          </w:p>
        </w:tc>
      </w:tr>
      <w:tr w:rsidR="00593F67" w:rsidRPr="00D643DC" w14:paraId="51AB3F39" w14:textId="77777777" w:rsidTr="00DA7AB9">
        <w:trPr>
          <w:cantSplit/>
        </w:trPr>
        <w:tc>
          <w:tcPr>
            <w:tcW w:w="3879" w:type="dxa"/>
          </w:tcPr>
          <w:p w14:paraId="5844C45A" w14:textId="77777777" w:rsidR="00593F67" w:rsidRPr="00D643DC" w:rsidRDefault="00593F67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</w:t>
            </w:r>
            <w:r w:rsidRPr="00D643DC">
              <w:rPr>
                <w:rFonts w:ascii="Browallia New" w:hAnsi="Browallia New" w:cs="Browallia New" w:hint="cs"/>
                <w:sz w:val="28"/>
                <w:szCs w:val="28"/>
                <w:cs/>
              </w:rPr>
              <w:t>ตาม</w:t>
            </w:r>
            <w:r w:rsidRPr="00D643DC">
              <w:rPr>
                <w:rFonts w:ascii="Browallia New" w:hAnsi="Browallia New" w:cs="Browallia New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134" w:type="dxa"/>
            <w:shd w:val="clear" w:color="auto" w:fill="auto"/>
          </w:tcPr>
          <w:p w14:paraId="612D84FD" w14:textId="77777777" w:rsidR="00593F67" w:rsidRPr="00D643DC" w:rsidRDefault="00593F67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A53C503" w14:textId="77777777" w:rsidR="00593F67" w:rsidRPr="00D643DC" w:rsidRDefault="00593F67" w:rsidP="00AE6BB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6AB9DB87" w14:textId="77777777" w:rsidR="00593F67" w:rsidRPr="00D643DC" w:rsidRDefault="00593F67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  <w:vAlign w:val="bottom"/>
          </w:tcPr>
          <w:p w14:paraId="7727C945" w14:textId="77777777" w:rsidR="00593F67" w:rsidRPr="00D643DC" w:rsidRDefault="00593F67" w:rsidP="00AE6BB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</w:tcPr>
          <w:p w14:paraId="4C61463D" w14:textId="77777777" w:rsidR="00593F67" w:rsidRPr="00D643DC" w:rsidRDefault="00593F67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4AD07AD6" w14:textId="77777777" w:rsidR="00593F67" w:rsidRPr="00D643DC" w:rsidRDefault="00593F67" w:rsidP="00AE6BB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90" w:type="dxa"/>
          </w:tcPr>
          <w:p w14:paraId="3B053411" w14:textId="77777777" w:rsidR="00593F67" w:rsidRPr="00D643DC" w:rsidRDefault="00593F67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85512" w:rsidRPr="00D643DC" w14:paraId="2C3CD42C" w14:textId="77777777" w:rsidTr="00DA7AB9">
        <w:trPr>
          <w:cantSplit/>
        </w:trPr>
        <w:tc>
          <w:tcPr>
            <w:tcW w:w="3879" w:type="dxa"/>
          </w:tcPr>
          <w:p w14:paraId="31A55FC0" w14:textId="77777777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Pr="00D643D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D643D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30570DC3" w14:textId="0C33021D" w:rsidR="00985512" w:rsidRPr="00810E05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E05">
              <w:rPr>
                <w:rFonts w:ascii="Browallia New" w:hAnsi="Browallia New" w:cs="Browallia New"/>
                <w:sz w:val="28"/>
                <w:szCs w:val="28"/>
              </w:rPr>
              <w:t>4,186</w:t>
            </w:r>
          </w:p>
        </w:tc>
        <w:tc>
          <w:tcPr>
            <w:tcW w:w="141" w:type="dxa"/>
            <w:shd w:val="clear" w:color="auto" w:fill="auto"/>
          </w:tcPr>
          <w:p w14:paraId="16B7B07C" w14:textId="77777777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FFA32D5" w14:textId="22263A4A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2,332</w:t>
            </w:r>
          </w:p>
        </w:tc>
        <w:tc>
          <w:tcPr>
            <w:tcW w:w="142" w:type="dxa"/>
          </w:tcPr>
          <w:p w14:paraId="5C7CC82E" w14:textId="77777777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</w:tcPr>
          <w:p w14:paraId="3A186C65" w14:textId="643BF778" w:rsidR="00985512" w:rsidRPr="00C32BA5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32BA5">
              <w:rPr>
                <w:rFonts w:ascii="Browallia New" w:hAnsi="Browallia New" w:cs="Browallia New"/>
                <w:sz w:val="28"/>
                <w:szCs w:val="28"/>
              </w:rPr>
              <w:t>2,332</w:t>
            </w:r>
          </w:p>
        </w:tc>
        <w:tc>
          <w:tcPr>
            <w:tcW w:w="142" w:type="dxa"/>
          </w:tcPr>
          <w:p w14:paraId="560336CE" w14:textId="77777777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0" w:type="dxa"/>
          </w:tcPr>
          <w:p w14:paraId="545A6E0D" w14:textId="77B91114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2,332</w:t>
            </w:r>
          </w:p>
        </w:tc>
      </w:tr>
      <w:tr w:rsidR="00985512" w:rsidRPr="00D643DC" w14:paraId="1E4388DD" w14:textId="77777777" w:rsidTr="00DA7AB9">
        <w:trPr>
          <w:cantSplit/>
        </w:trPr>
        <w:tc>
          <w:tcPr>
            <w:tcW w:w="3879" w:type="dxa"/>
          </w:tcPr>
          <w:p w14:paraId="34A46198" w14:textId="77777777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Pr="00D643D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D643D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แต่ไม่เกิน </w:t>
            </w:r>
            <w:r w:rsidRPr="00D643D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5 </w:t>
            </w:r>
            <w:r w:rsidRPr="00D643D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140D43F" w14:textId="1BE4D321" w:rsidR="00985512" w:rsidRPr="00810E05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E05">
              <w:rPr>
                <w:rFonts w:ascii="Browallia New" w:hAnsi="Browallia New" w:cs="Browallia New"/>
                <w:sz w:val="28"/>
                <w:szCs w:val="28"/>
              </w:rPr>
              <w:t>15,297</w:t>
            </w:r>
          </w:p>
        </w:tc>
        <w:tc>
          <w:tcPr>
            <w:tcW w:w="141" w:type="dxa"/>
            <w:shd w:val="clear" w:color="auto" w:fill="auto"/>
          </w:tcPr>
          <w:p w14:paraId="4F1B2810" w14:textId="77777777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FDCC9F9" w14:textId="2F96EB32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10,810</w:t>
            </w:r>
          </w:p>
        </w:tc>
        <w:tc>
          <w:tcPr>
            <w:tcW w:w="142" w:type="dxa"/>
          </w:tcPr>
          <w:p w14:paraId="343D3F55" w14:textId="77777777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CB36C9B" w14:textId="6B91A76F" w:rsidR="00985512" w:rsidRPr="00C32BA5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32BA5">
              <w:rPr>
                <w:rFonts w:ascii="Browallia New" w:hAnsi="Browallia New" w:cs="Browallia New"/>
                <w:sz w:val="28"/>
                <w:szCs w:val="28"/>
              </w:rPr>
              <w:t>8,478</w:t>
            </w:r>
          </w:p>
        </w:tc>
        <w:tc>
          <w:tcPr>
            <w:tcW w:w="142" w:type="dxa"/>
          </w:tcPr>
          <w:p w14:paraId="7A5A5025" w14:textId="77777777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5C19379" w14:textId="11D1117F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10,810</w:t>
            </w:r>
          </w:p>
        </w:tc>
      </w:tr>
      <w:tr w:rsidR="00985512" w:rsidRPr="00D643DC" w14:paraId="02B82218" w14:textId="77777777" w:rsidTr="00DA7AB9">
        <w:trPr>
          <w:cantSplit/>
        </w:trPr>
        <w:tc>
          <w:tcPr>
            <w:tcW w:w="3879" w:type="dxa"/>
          </w:tcPr>
          <w:p w14:paraId="1FE63C29" w14:textId="77777777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E9EBB5F" w14:textId="348447A2" w:rsidR="00985512" w:rsidRPr="00810E05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E05">
              <w:rPr>
                <w:rFonts w:ascii="Browallia New" w:hAnsi="Browallia New" w:cs="Browallia New"/>
                <w:sz w:val="28"/>
                <w:szCs w:val="28"/>
              </w:rPr>
              <w:t>19,483</w:t>
            </w:r>
          </w:p>
        </w:tc>
        <w:tc>
          <w:tcPr>
            <w:tcW w:w="141" w:type="dxa"/>
            <w:shd w:val="clear" w:color="auto" w:fill="auto"/>
          </w:tcPr>
          <w:p w14:paraId="0A871A7C" w14:textId="77777777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C0FBAE5" w14:textId="4BC9AD7D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13,142</w:t>
            </w:r>
          </w:p>
        </w:tc>
        <w:tc>
          <w:tcPr>
            <w:tcW w:w="142" w:type="dxa"/>
          </w:tcPr>
          <w:p w14:paraId="0281D7B5" w14:textId="77777777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4A3CFF9D" w14:textId="4DD13C4B" w:rsidR="00985512" w:rsidRPr="00C32BA5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32BA5">
              <w:rPr>
                <w:rFonts w:ascii="Browallia New" w:hAnsi="Browallia New" w:cs="Browallia New"/>
                <w:sz w:val="28"/>
                <w:szCs w:val="28"/>
              </w:rPr>
              <w:t>10,810</w:t>
            </w:r>
          </w:p>
        </w:tc>
        <w:tc>
          <w:tcPr>
            <w:tcW w:w="142" w:type="dxa"/>
          </w:tcPr>
          <w:p w14:paraId="2127011B" w14:textId="77777777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706235D5" w14:textId="1C98F7E6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13,142</w:t>
            </w:r>
          </w:p>
        </w:tc>
      </w:tr>
      <w:tr w:rsidR="00985512" w:rsidRPr="00D643DC" w14:paraId="74CBD43D" w14:textId="77777777" w:rsidTr="00DA7AB9">
        <w:trPr>
          <w:cantSplit/>
          <w:trHeight w:val="306"/>
        </w:trPr>
        <w:tc>
          <w:tcPr>
            <w:tcW w:w="3879" w:type="dxa"/>
          </w:tcPr>
          <w:p w14:paraId="6D00B3FB" w14:textId="77777777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643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F05860B" w14:textId="51BCDB3E" w:rsidR="00985512" w:rsidRPr="00810E05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E05">
              <w:rPr>
                <w:rFonts w:ascii="Browallia New" w:hAnsi="Browallia New" w:cs="Browallia New"/>
                <w:sz w:val="28"/>
                <w:szCs w:val="28"/>
              </w:rPr>
              <w:t>(1,339)</w:t>
            </w:r>
          </w:p>
        </w:tc>
        <w:tc>
          <w:tcPr>
            <w:tcW w:w="141" w:type="dxa"/>
            <w:shd w:val="clear" w:color="auto" w:fill="auto"/>
          </w:tcPr>
          <w:p w14:paraId="21F42718" w14:textId="77777777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8C880E" w14:textId="13116376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(1,935)</w:t>
            </w:r>
          </w:p>
        </w:tc>
        <w:tc>
          <w:tcPr>
            <w:tcW w:w="142" w:type="dxa"/>
          </w:tcPr>
          <w:p w14:paraId="604C4DBC" w14:textId="77777777" w:rsidR="00985512" w:rsidRPr="00D643DC" w:rsidRDefault="00985512" w:rsidP="00985512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6A4F1E87" w14:textId="6F02E388" w:rsidR="00985512" w:rsidRPr="00C32BA5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32BA5">
              <w:rPr>
                <w:rFonts w:ascii="Browallia New" w:hAnsi="Browallia New" w:cs="Browallia New"/>
                <w:sz w:val="28"/>
                <w:szCs w:val="28"/>
              </w:rPr>
              <w:t>(1,096)</w:t>
            </w:r>
          </w:p>
        </w:tc>
        <w:tc>
          <w:tcPr>
            <w:tcW w:w="142" w:type="dxa"/>
          </w:tcPr>
          <w:p w14:paraId="78531D32" w14:textId="77777777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2794068B" w14:textId="336B0653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(1,935)</w:t>
            </w:r>
          </w:p>
        </w:tc>
      </w:tr>
      <w:tr w:rsidR="00985512" w:rsidRPr="00D643DC" w14:paraId="1413112C" w14:textId="77777777" w:rsidTr="00DA7AB9">
        <w:trPr>
          <w:cantSplit/>
          <w:trHeight w:val="278"/>
        </w:trPr>
        <w:tc>
          <w:tcPr>
            <w:tcW w:w="3879" w:type="dxa"/>
          </w:tcPr>
          <w:p w14:paraId="4A9A2EE2" w14:textId="77777777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8055E5C" w14:textId="5533C35C" w:rsidR="00985512" w:rsidRPr="00810E05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E05">
              <w:rPr>
                <w:rFonts w:ascii="Browallia New" w:hAnsi="Browallia New" w:cs="Browallia New"/>
                <w:sz w:val="28"/>
                <w:szCs w:val="28"/>
              </w:rPr>
              <w:t>18,144</w:t>
            </w:r>
          </w:p>
        </w:tc>
        <w:tc>
          <w:tcPr>
            <w:tcW w:w="141" w:type="dxa"/>
            <w:shd w:val="clear" w:color="auto" w:fill="auto"/>
          </w:tcPr>
          <w:p w14:paraId="2101A320" w14:textId="77777777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DBC2D6" w14:textId="1D21718C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11,207</w:t>
            </w:r>
          </w:p>
        </w:tc>
        <w:tc>
          <w:tcPr>
            <w:tcW w:w="142" w:type="dxa"/>
          </w:tcPr>
          <w:p w14:paraId="47CE7F22" w14:textId="77777777" w:rsidR="00985512" w:rsidRPr="00D643DC" w:rsidRDefault="00985512" w:rsidP="00985512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57F00AB3" w14:textId="5CDFD3E3" w:rsidR="00985512" w:rsidRPr="00C32BA5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32BA5">
              <w:rPr>
                <w:rFonts w:ascii="Browallia New" w:hAnsi="Browallia New" w:cs="Browallia New"/>
                <w:sz w:val="28"/>
                <w:szCs w:val="28"/>
              </w:rPr>
              <w:t>9,714</w:t>
            </w:r>
          </w:p>
        </w:tc>
        <w:tc>
          <w:tcPr>
            <w:tcW w:w="142" w:type="dxa"/>
          </w:tcPr>
          <w:p w14:paraId="2ED75C94" w14:textId="77777777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170774A8" w14:textId="2BDE7AD7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11,207</w:t>
            </w:r>
          </w:p>
        </w:tc>
      </w:tr>
      <w:tr w:rsidR="00985512" w:rsidRPr="00D643DC" w14:paraId="7744B47E" w14:textId="77777777" w:rsidTr="00DA7AB9">
        <w:trPr>
          <w:cantSplit/>
          <w:trHeight w:val="287"/>
        </w:trPr>
        <w:tc>
          <w:tcPr>
            <w:tcW w:w="3879" w:type="dxa"/>
          </w:tcPr>
          <w:p w14:paraId="3A868B0B" w14:textId="77777777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643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</w:tcPr>
          <w:p w14:paraId="5690F877" w14:textId="3DDA7CE2" w:rsidR="00985512" w:rsidRPr="00810E05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 w:hanging="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E05">
              <w:rPr>
                <w:rFonts w:ascii="Browallia New" w:hAnsi="Browallia New" w:cs="Browallia New"/>
                <w:sz w:val="28"/>
                <w:szCs w:val="28"/>
              </w:rPr>
              <w:t>(3,382)</w:t>
            </w:r>
          </w:p>
        </w:tc>
        <w:tc>
          <w:tcPr>
            <w:tcW w:w="141" w:type="dxa"/>
            <w:shd w:val="clear" w:color="auto" w:fill="auto"/>
          </w:tcPr>
          <w:p w14:paraId="1298D469" w14:textId="77777777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C197832" w14:textId="270DCCDF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(1,493)</w:t>
            </w:r>
          </w:p>
        </w:tc>
        <w:tc>
          <w:tcPr>
            <w:tcW w:w="142" w:type="dxa"/>
          </w:tcPr>
          <w:p w14:paraId="4824C48B" w14:textId="77777777" w:rsidR="00985512" w:rsidRPr="00D643DC" w:rsidRDefault="00985512" w:rsidP="00985512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594F30B" w14:textId="11D0927F" w:rsidR="00985512" w:rsidRPr="00C32BA5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 w:hanging="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2BA5">
              <w:rPr>
                <w:rFonts w:ascii="Browallia New" w:hAnsi="Browallia New" w:cs="Browallia New"/>
                <w:sz w:val="28"/>
                <w:szCs w:val="28"/>
              </w:rPr>
              <w:t>(1,626)</w:t>
            </w:r>
          </w:p>
        </w:tc>
        <w:tc>
          <w:tcPr>
            <w:tcW w:w="142" w:type="dxa"/>
          </w:tcPr>
          <w:p w14:paraId="7E3CD212" w14:textId="77777777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0" w:type="dxa"/>
          </w:tcPr>
          <w:p w14:paraId="7E53FE03" w14:textId="111B5809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 w:hanging="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(1,493)</w:t>
            </w:r>
          </w:p>
        </w:tc>
      </w:tr>
      <w:tr w:rsidR="00985512" w:rsidRPr="00566E70" w14:paraId="46A3CAAB" w14:textId="77777777" w:rsidTr="00DA7AB9">
        <w:trPr>
          <w:cantSplit/>
          <w:trHeight w:val="280"/>
        </w:trPr>
        <w:tc>
          <w:tcPr>
            <w:tcW w:w="3879" w:type="dxa"/>
          </w:tcPr>
          <w:p w14:paraId="21CD4C46" w14:textId="77777777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BF3CEB4" w14:textId="01F5C97D" w:rsidR="00985512" w:rsidRPr="00810E05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E05">
              <w:rPr>
                <w:rFonts w:ascii="Browallia New" w:hAnsi="Browallia New" w:cs="Browallia New"/>
                <w:sz w:val="28"/>
                <w:szCs w:val="28"/>
              </w:rPr>
              <w:t>14,762</w:t>
            </w:r>
          </w:p>
        </w:tc>
        <w:tc>
          <w:tcPr>
            <w:tcW w:w="141" w:type="dxa"/>
            <w:shd w:val="clear" w:color="auto" w:fill="auto"/>
          </w:tcPr>
          <w:p w14:paraId="334DAEDA" w14:textId="77777777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639A468" w14:textId="577945A7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9,714</w:t>
            </w:r>
          </w:p>
        </w:tc>
        <w:tc>
          <w:tcPr>
            <w:tcW w:w="142" w:type="dxa"/>
            <w:vAlign w:val="bottom"/>
          </w:tcPr>
          <w:p w14:paraId="2C650100" w14:textId="77777777" w:rsidR="00985512" w:rsidRPr="00D643DC" w:rsidRDefault="00985512" w:rsidP="00985512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14:paraId="39E420F6" w14:textId="0990BC40" w:rsidR="00985512" w:rsidRPr="00C32BA5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32BA5">
              <w:rPr>
                <w:rFonts w:ascii="Browallia New" w:hAnsi="Browallia New" w:cs="Browallia New"/>
                <w:sz w:val="28"/>
                <w:szCs w:val="28"/>
              </w:rPr>
              <w:t>8,088</w:t>
            </w:r>
          </w:p>
        </w:tc>
        <w:tc>
          <w:tcPr>
            <w:tcW w:w="142" w:type="dxa"/>
          </w:tcPr>
          <w:p w14:paraId="7FD14D89" w14:textId="77777777" w:rsidR="00985512" w:rsidRPr="00D643DC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12" w:space="0" w:color="auto"/>
            </w:tcBorders>
          </w:tcPr>
          <w:p w14:paraId="1B988E9D" w14:textId="610D0126" w:rsidR="00985512" w:rsidRPr="00566E70" w:rsidRDefault="00985512" w:rsidP="0098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9,714</w:t>
            </w:r>
          </w:p>
        </w:tc>
      </w:tr>
    </w:tbl>
    <w:p w14:paraId="499246B4" w14:textId="77777777" w:rsidR="002E0930" w:rsidRDefault="002E0930" w:rsidP="009B60C1">
      <w:pPr>
        <w:tabs>
          <w:tab w:val="clear" w:pos="227"/>
          <w:tab w:val="clear" w:pos="454"/>
          <w:tab w:val="clear" w:pos="680"/>
          <w:tab w:val="left" w:pos="706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2C143A14" w14:textId="686DF117" w:rsidR="00983A60" w:rsidRDefault="00FF54F4" w:rsidP="00DA7AB9">
      <w:pPr>
        <w:tabs>
          <w:tab w:val="clear" w:pos="227"/>
          <w:tab w:val="clear" w:pos="454"/>
          <w:tab w:val="clear" w:pos="680"/>
          <w:tab w:val="left" w:pos="706"/>
        </w:tabs>
        <w:spacing w:line="240" w:lineRule="auto"/>
        <w:ind w:left="48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66E70">
        <w:rPr>
          <w:rFonts w:ascii="Browallia New" w:hAnsi="Browallia New" w:cs="Browallia New"/>
          <w:sz w:val="28"/>
          <w:szCs w:val="28"/>
          <w:cs/>
        </w:rPr>
        <w:t>บริษัทและบริษัทย่อยได้ทำสัญญาเช่าการเงินกับบริษัทในประเทศหลายแห่งเพื่อ</w:t>
      </w:r>
      <w:r w:rsidRPr="00810E05">
        <w:rPr>
          <w:rFonts w:ascii="Browallia New" w:hAnsi="Browallia New" w:cs="Browallia New"/>
          <w:sz w:val="28"/>
          <w:szCs w:val="28"/>
          <w:cs/>
        </w:rPr>
        <w:t xml:space="preserve">เช่าซื้อรถยนต์ โดยมีระยะเวลา </w:t>
      </w:r>
      <w:r w:rsidR="00412F41">
        <w:rPr>
          <w:rFonts w:ascii="Browallia New" w:hAnsi="Browallia New" w:cs="Browallia New"/>
          <w:sz w:val="28"/>
          <w:szCs w:val="28"/>
          <w:lang w:val="en-GB"/>
        </w:rPr>
        <w:t>36</w:t>
      </w:r>
      <w:r w:rsidRPr="00810E0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810E05">
        <w:rPr>
          <w:rFonts w:ascii="Browallia New" w:hAnsi="Browallia New" w:cs="Browallia New"/>
          <w:sz w:val="28"/>
          <w:szCs w:val="28"/>
        </w:rPr>
        <w:t xml:space="preserve"> - 6</w:t>
      </w:r>
      <w:r w:rsidR="006A030C">
        <w:rPr>
          <w:rFonts w:ascii="Browallia New" w:hAnsi="Browallia New" w:cs="Browallia New"/>
          <w:sz w:val="28"/>
          <w:szCs w:val="28"/>
        </w:rPr>
        <w:t>0</w:t>
      </w:r>
      <w:r w:rsidRPr="00810E05">
        <w:rPr>
          <w:rFonts w:ascii="Browallia New" w:hAnsi="Browallia New" w:cs="Browallia New"/>
          <w:sz w:val="28"/>
          <w:szCs w:val="28"/>
        </w:rPr>
        <w:t xml:space="preserve"> </w:t>
      </w:r>
      <w:r w:rsidRPr="00810E05">
        <w:rPr>
          <w:rFonts w:ascii="Browallia New" w:hAnsi="Browallia New" w:cs="Browallia New"/>
          <w:sz w:val="28"/>
          <w:szCs w:val="28"/>
          <w:cs/>
          <w:lang w:val="en-GB"/>
        </w:rPr>
        <w:t>เดือน</w:t>
      </w:r>
    </w:p>
    <w:p w14:paraId="612CBBE9" w14:textId="049C7D39" w:rsidR="00B06655" w:rsidRDefault="00B06655" w:rsidP="00716B21">
      <w:pPr>
        <w:tabs>
          <w:tab w:val="clear" w:pos="227"/>
          <w:tab w:val="clear" w:pos="454"/>
          <w:tab w:val="clear" w:pos="680"/>
          <w:tab w:val="left" w:pos="706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27CB520" w14:textId="053D2FB2" w:rsidR="003973EC" w:rsidRDefault="003973EC" w:rsidP="00716B21">
      <w:pPr>
        <w:tabs>
          <w:tab w:val="clear" w:pos="227"/>
          <w:tab w:val="clear" w:pos="454"/>
          <w:tab w:val="clear" w:pos="680"/>
          <w:tab w:val="left" w:pos="706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75B7372" w14:textId="2A68943A" w:rsidR="003973EC" w:rsidRDefault="003973EC" w:rsidP="00716B21">
      <w:pPr>
        <w:tabs>
          <w:tab w:val="clear" w:pos="227"/>
          <w:tab w:val="clear" w:pos="454"/>
          <w:tab w:val="clear" w:pos="680"/>
          <w:tab w:val="left" w:pos="706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9D49FDD" w14:textId="498710E7" w:rsidR="00D8341E" w:rsidRPr="00566E70" w:rsidRDefault="00D819A3" w:rsidP="00421E2E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>
        <w:rPr>
          <w:rFonts w:ascii="Browallia New" w:hAnsi="Browallia New" w:cs="Browallia New" w:hint="cs"/>
          <w:sz w:val="28"/>
          <w:szCs w:val="28"/>
          <w:u w:val="single"/>
          <w:cs/>
        </w:rPr>
        <w:lastRenderedPageBreak/>
        <w:t>หนี้สิ</w:t>
      </w:r>
      <w:r w:rsidR="00D8341E" w:rsidRPr="00566E70">
        <w:rPr>
          <w:rFonts w:ascii="Browallia New" w:hAnsi="Browallia New" w:cs="Browallia New" w:hint="cs"/>
          <w:sz w:val="28"/>
          <w:szCs w:val="28"/>
          <w:u w:val="single"/>
          <w:cs/>
        </w:rPr>
        <w:t>นหมุนเวียนอื่น</w:t>
      </w:r>
    </w:p>
    <w:p w14:paraId="4F0A2392" w14:textId="77777777" w:rsidR="00566E70" w:rsidRPr="00566E70" w:rsidRDefault="00566E70" w:rsidP="00566E7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Style w:val="TableGrid"/>
        <w:tblW w:w="88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7"/>
        <w:gridCol w:w="1269"/>
        <w:gridCol w:w="1269"/>
        <w:gridCol w:w="1233"/>
        <w:gridCol w:w="1224"/>
      </w:tblGrid>
      <w:tr w:rsidR="00D8341E" w:rsidRPr="00566E70" w14:paraId="74180972" w14:textId="77777777" w:rsidTr="00831098">
        <w:tc>
          <w:tcPr>
            <w:tcW w:w="3897" w:type="dxa"/>
            <w:hideMark/>
          </w:tcPr>
          <w:p w14:paraId="62F948FD" w14:textId="77777777" w:rsidR="00D8341E" w:rsidRPr="00566E70" w:rsidRDefault="00D8341E" w:rsidP="002D4AD6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</w:p>
        </w:tc>
        <w:tc>
          <w:tcPr>
            <w:tcW w:w="2538" w:type="dxa"/>
            <w:gridSpan w:val="2"/>
            <w:vAlign w:val="bottom"/>
          </w:tcPr>
          <w:p w14:paraId="1072053A" w14:textId="77777777" w:rsidR="00D8341E" w:rsidRPr="00566E70" w:rsidRDefault="00D8341E" w:rsidP="002D4AD6">
            <w:pPr>
              <w:jc w:val="center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457" w:type="dxa"/>
            <w:gridSpan w:val="2"/>
            <w:vAlign w:val="bottom"/>
            <w:hideMark/>
          </w:tcPr>
          <w:p w14:paraId="013F4A75" w14:textId="77777777" w:rsidR="00D8341E" w:rsidRPr="00566E70" w:rsidRDefault="00D8341E" w:rsidP="002D4AD6">
            <w:pPr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(หน่วย </w:t>
            </w:r>
            <w:r w:rsidRPr="00566E70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566E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พันบาท)</w:t>
            </w:r>
          </w:p>
        </w:tc>
      </w:tr>
      <w:tr w:rsidR="00D8341E" w:rsidRPr="00566E70" w14:paraId="1F29F5AD" w14:textId="77777777" w:rsidTr="00831098">
        <w:tc>
          <w:tcPr>
            <w:tcW w:w="3897" w:type="dxa"/>
            <w:hideMark/>
          </w:tcPr>
          <w:p w14:paraId="592F5B4A" w14:textId="77777777" w:rsidR="00D8341E" w:rsidRPr="00566E70" w:rsidRDefault="00D8341E" w:rsidP="002D4AD6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566E70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566E70">
              <w:rPr>
                <w:rFonts w:ascii="Browallia New" w:hAnsi="Browallia New" w:cs="Browallia New"/>
                <w:sz w:val="28"/>
                <w:szCs w:val="28"/>
              </w:rPr>
              <w:tab/>
            </w:r>
          </w:p>
        </w:tc>
        <w:tc>
          <w:tcPr>
            <w:tcW w:w="2538" w:type="dxa"/>
            <w:gridSpan w:val="2"/>
            <w:vAlign w:val="bottom"/>
            <w:hideMark/>
          </w:tcPr>
          <w:p w14:paraId="08CE1B73" w14:textId="77777777" w:rsidR="00D8341E" w:rsidRPr="00566E70" w:rsidRDefault="00D8341E" w:rsidP="002D4AD6">
            <w:pPr>
              <w:pBdr>
                <w:bottom w:val="single" w:sz="4" w:space="1" w:color="auto"/>
              </w:pBdr>
              <w:jc w:val="center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57" w:type="dxa"/>
            <w:gridSpan w:val="2"/>
            <w:vAlign w:val="bottom"/>
            <w:hideMark/>
          </w:tcPr>
          <w:p w14:paraId="65FFBE07" w14:textId="77777777" w:rsidR="00D8341E" w:rsidRPr="00566E70" w:rsidRDefault="00D8341E" w:rsidP="002D4AD6">
            <w:pPr>
              <w:pBdr>
                <w:bottom w:val="single" w:sz="4" w:space="1" w:color="auto"/>
              </w:pBdr>
              <w:jc w:val="center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D8341E" w:rsidRPr="00566E70" w14:paraId="4BF1D0F8" w14:textId="77777777" w:rsidTr="00831098">
        <w:tc>
          <w:tcPr>
            <w:tcW w:w="3897" w:type="dxa"/>
          </w:tcPr>
          <w:p w14:paraId="27C2AD3D" w14:textId="77777777" w:rsidR="00D8341E" w:rsidRPr="002E0930" w:rsidRDefault="00D8341E" w:rsidP="00C36339">
            <w:pPr>
              <w:tabs>
                <w:tab w:val="clear" w:pos="6322"/>
                <w:tab w:val="left" w:pos="3673"/>
              </w:tabs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hideMark/>
          </w:tcPr>
          <w:p w14:paraId="727CCA42" w14:textId="5920DB66" w:rsidR="00D8341E" w:rsidRPr="00566E70" w:rsidRDefault="003D2504" w:rsidP="002D4AD6">
            <w:pPr>
              <w:pBdr>
                <w:bottom w:val="single" w:sz="4" w:space="1" w:color="auto"/>
              </w:pBdr>
              <w:tabs>
                <w:tab w:val="left" w:pos="1695"/>
              </w:tabs>
              <w:jc w:val="center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83109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269" w:type="dxa"/>
            <w:hideMark/>
          </w:tcPr>
          <w:p w14:paraId="386842A8" w14:textId="4795C596" w:rsidR="00D8341E" w:rsidRPr="00566E70" w:rsidRDefault="003D2504" w:rsidP="002D4AD6">
            <w:pPr>
              <w:pBdr>
                <w:bottom w:val="single" w:sz="4" w:space="1" w:color="auto"/>
              </w:pBdr>
              <w:jc w:val="center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83109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60</w:t>
            </w:r>
          </w:p>
        </w:tc>
        <w:tc>
          <w:tcPr>
            <w:tcW w:w="1233" w:type="dxa"/>
            <w:hideMark/>
          </w:tcPr>
          <w:p w14:paraId="12D20A77" w14:textId="36E04750" w:rsidR="00D8341E" w:rsidRPr="00566E70" w:rsidRDefault="003D2504" w:rsidP="002D4AD6">
            <w:pPr>
              <w:pBdr>
                <w:bottom w:val="single" w:sz="4" w:space="1" w:color="auto"/>
              </w:pBdr>
              <w:tabs>
                <w:tab w:val="left" w:pos="1695"/>
              </w:tabs>
              <w:jc w:val="center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83109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224" w:type="dxa"/>
            <w:hideMark/>
          </w:tcPr>
          <w:p w14:paraId="1EE82C22" w14:textId="6955D3B1" w:rsidR="00D8341E" w:rsidRPr="00566E70" w:rsidRDefault="003D2504" w:rsidP="002D4AD6">
            <w:pPr>
              <w:pBdr>
                <w:bottom w:val="single" w:sz="4" w:space="1" w:color="auto"/>
              </w:pBdr>
              <w:jc w:val="center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83109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60</w:t>
            </w:r>
          </w:p>
        </w:tc>
      </w:tr>
      <w:tr w:rsidR="00FB10B6" w:rsidRPr="00566E70" w14:paraId="48C9B785" w14:textId="77777777" w:rsidTr="00831098">
        <w:tc>
          <w:tcPr>
            <w:tcW w:w="3897" w:type="dxa"/>
          </w:tcPr>
          <w:p w14:paraId="6712B6F2" w14:textId="77777777" w:rsidR="00FB10B6" w:rsidRPr="00566E70" w:rsidRDefault="00FB10B6" w:rsidP="00E31610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54015634" w14:textId="77777777" w:rsidR="00FB10B6" w:rsidRPr="00566E70" w:rsidRDefault="00FB10B6" w:rsidP="00E31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5254DF22" w14:textId="77777777" w:rsidR="00FB10B6" w:rsidRPr="00566E70" w:rsidRDefault="00FB10B6" w:rsidP="00E31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3" w:type="dxa"/>
            <w:vAlign w:val="center"/>
          </w:tcPr>
          <w:p w14:paraId="1D00F7D1" w14:textId="77777777" w:rsidR="00FB10B6" w:rsidRPr="00566E70" w:rsidRDefault="00FB10B6" w:rsidP="00BA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492FC5F2" w14:textId="77777777" w:rsidR="00FB10B6" w:rsidRPr="00566E70" w:rsidRDefault="00FB10B6" w:rsidP="00E31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72E5A" w:rsidRPr="00566E70" w14:paraId="71D63EA9" w14:textId="77777777" w:rsidTr="00831098">
        <w:tc>
          <w:tcPr>
            <w:tcW w:w="3897" w:type="dxa"/>
          </w:tcPr>
          <w:p w14:paraId="16EA91EA" w14:textId="752D680E" w:rsidR="00B72E5A" w:rsidRPr="00566E70" w:rsidRDefault="00B72E5A" w:rsidP="00B72E5A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566E7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ผลประโยชน์พนักงาน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3FEC6CFD" w14:textId="393F7003" w:rsidR="00B72E5A" w:rsidRPr="00EC5680" w:rsidRDefault="00B72E5A" w:rsidP="00B7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C5680">
              <w:rPr>
                <w:rFonts w:ascii="Browallia New" w:hAnsi="Browallia New" w:cs="Browallia New"/>
                <w:sz w:val="28"/>
                <w:szCs w:val="28"/>
              </w:rPr>
              <w:t>604</w:t>
            </w:r>
          </w:p>
        </w:tc>
        <w:tc>
          <w:tcPr>
            <w:tcW w:w="1269" w:type="dxa"/>
            <w:vAlign w:val="center"/>
          </w:tcPr>
          <w:p w14:paraId="6C1DFB7A" w14:textId="25FAFEFA" w:rsidR="00B72E5A" w:rsidRPr="00566E70" w:rsidRDefault="00B72E5A" w:rsidP="00B7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38,060</w:t>
            </w:r>
          </w:p>
        </w:tc>
        <w:tc>
          <w:tcPr>
            <w:tcW w:w="1233" w:type="dxa"/>
            <w:vAlign w:val="center"/>
          </w:tcPr>
          <w:p w14:paraId="554561CB" w14:textId="541113A5" w:rsidR="00B72E5A" w:rsidRPr="0082274B" w:rsidRDefault="00B72E5A" w:rsidP="00B7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274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center"/>
          </w:tcPr>
          <w:p w14:paraId="61C586EE" w14:textId="283808A6" w:rsidR="00B72E5A" w:rsidRPr="00566E70" w:rsidRDefault="00B72E5A" w:rsidP="00B7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</w:rPr>
              <w:t xml:space="preserve">     -</w:t>
            </w:r>
          </w:p>
        </w:tc>
      </w:tr>
      <w:tr w:rsidR="00B72E5A" w:rsidRPr="00566E70" w14:paraId="082B0668" w14:textId="77777777" w:rsidTr="00831098">
        <w:tc>
          <w:tcPr>
            <w:tcW w:w="3897" w:type="dxa"/>
          </w:tcPr>
          <w:p w14:paraId="432ED04E" w14:textId="4DEE35D6" w:rsidR="00B72E5A" w:rsidRPr="00566E70" w:rsidRDefault="00B72E5A" w:rsidP="00B72E5A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ค่า</w:t>
            </w:r>
            <w:r w:rsidRPr="00566E7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GB"/>
              </w:rPr>
              <w:t>ตอบแทน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ค้างจ่าย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75FA245D" w14:textId="51B902C6" w:rsidR="00B72E5A" w:rsidRPr="00EC5680" w:rsidRDefault="00B72E5A" w:rsidP="00B7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C5680">
              <w:rPr>
                <w:rFonts w:ascii="Browallia New" w:hAnsi="Browallia New" w:cs="Browallia New"/>
                <w:sz w:val="28"/>
                <w:szCs w:val="28"/>
              </w:rPr>
              <w:t xml:space="preserve">  13,134</w:t>
            </w:r>
          </w:p>
        </w:tc>
        <w:tc>
          <w:tcPr>
            <w:tcW w:w="1269" w:type="dxa"/>
            <w:vAlign w:val="center"/>
          </w:tcPr>
          <w:p w14:paraId="1851F06F" w14:textId="2914835E" w:rsidR="00B72E5A" w:rsidRPr="00566E70" w:rsidRDefault="00B72E5A" w:rsidP="00B7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14,435</w:t>
            </w:r>
          </w:p>
        </w:tc>
        <w:tc>
          <w:tcPr>
            <w:tcW w:w="1233" w:type="dxa"/>
            <w:vAlign w:val="center"/>
          </w:tcPr>
          <w:p w14:paraId="1A81947D" w14:textId="2E2B8F03" w:rsidR="00B72E5A" w:rsidRPr="0082274B" w:rsidRDefault="00B72E5A" w:rsidP="00B7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274B">
              <w:rPr>
                <w:rFonts w:ascii="Browallia New" w:hAnsi="Browallia New" w:cs="Browallia New"/>
                <w:sz w:val="28"/>
                <w:szCs w:val="28"/>
              </w:rPr>
              <w:t>12,947</w:t>
            </w:r>
          </w:p>
        </w:tc>
        <w:tc>
          <w:tcPr>
            <w:tcW w:w="1224" w:type="dxa"/>
            <w:vAlign w:val="center"/>
          </w:tcPr>
          <w:p w14:paraId="782A41CB" w14:textId="08B08167" w:rsidR="00B72E5A" w:rsidRPr="00566E70" w:rsidRDefault="00B72E5A" w:rsidP="00B7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12,979</w:t>
            </w:r>
          </w:p>
        </w:tc>
      </w:tr>
      <w:tr w:rsidR="00B72E5A" w:rsidRPr="00566E70" w14:paraId="293015A2" w14:textId="77777777" w:rsidTr="00831098">
        <w:tc>
          <w:tcPr>
            <w:tcW w:w="3897" w:type="dxa"/>
          </w:tcPr>
          <w:p w14:paraId="75A1686B" w14:textId="47F3E049" w:rsidR="00B72E5A" w:rsidRPr="00566E70" w:rsidRDefault="00B72E5A" w:rsidP="00B72E5A">
            <w:pPr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566E7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ค่าโฆษณาค้างจ่าย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4C2FCA41" w14:textId="77678D45" w:rsidR="00B72E5A" w:rsidRPr="00EC5680" w:rsidRDefault="00B72E5A" w:rsidP="00B7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C5680">
              <w:rPr>
                <w:rFonts w:ascii="Browallia New" w:hAnsi="Browallia New" w:cs="Browallia New"/>
                <w:sz w:val="28"/>
                <w:szCs w:val="28"/>
              </w:rPr>
              <w:t>193</w:t>
            </w:r>
          </w:p>
        </w:tc>
        <w:tc>
          <w:tcPr>
            <w:tcW w:w="1269" w:type="dxa"/>
            <w:vAlign w:val="center"/>
          </w:tcPr>
          <w:p w14:paraId="606F0357" w14:textId="1300745F" w:rsidR="00B72E5A" w:rsidRPr="00566E70" w:rsidRDefault="00B72E5A" w:rsidP="00B7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21,572</w:t>
            </w:r>
          </w:p>
        </w:tc>
        <w:tc>
          <w:tcPr>
            <w:tcW w:w="1233" w:type="dxa"/>
            <w:vAlign w:val="center"/>
          </w:tcPr>
          <w:p w14:paraId="1DE017BE" w14:textId="581A3969" w:rsidR="00B72E5A" w:rsidRPr="0082274B" w:rsidRDefault="00B72E5A" w:rsidP="00B7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274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center"/>
          </w:tcPr>
          <w:p w14:paraId="38FBA685" w14:textId="76610FA0" w:rsidR="00B72E5A" w:rsidRPr="00566E70" w:rsidRDefault="00B72E5A" w:rsidP="00B7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</w:rPr>
              <w:t xml:space="preserve">     -</w:t>
            </w:r>
          </w:p>
        </w:tc>
      </w:tr>
      <w:tr w:rsidR="00B72E5A" w:rsidRPr="00566E70" w14:paraId="5E0F42F4" w14:textId="77777777" w:rsidTr="00831098">
        <w:tc>
          <w:tcPr>
            <w:tcW w:w="3897" w:type="dxa"/>
          </w:tcPr>
          <w:p w14:paraId="2A04EEB9" w14:textId="64F906ED" w:rsidR="00B72E5A" w:rsidRPr="00566E70" w:rsidRDefault="00B72E5A" w:rsidP="00B72E5A">
            <w:pPr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</w:pPr>
            <w:r w:rsidRPr="00566E7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1A46EBE7" w14:textId="07D51D37" w:rsidR="00B72E5A" w:rsidRPr="00EC5680" w:rsidRDefault="00B72E5A" w:rsidP="00B7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C5680">
              <w:rPr>
                <w:rFonts w:ascii="Browallia New" w:hAnsi="Browallia New" w:cs="Browallia New"/>
                <w:sz w:val="28"/>
                <w:szCs w:val="28"/>
              </w:rPr>
              <w:t>4,949</w:t>
            </w:r>
          </w:p>
        </w:tc>
        <w:tc>
          <w:tcPr>
            <w:tcW w:w="1269" w:type="dxa"/>
            <w:vAlign w:val="center"/>
          </w:tcPr>
          <w:p w14:paraId="2DD4B557" w14:textId="137D19B9" w:rsidR="00B72E5A" w:rsidRPr="00566E70" w:rsidRDefault="00B72E5A" w:rsidP="00B7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8,493</w:t>
            </w:r>
          </w:p>
        </w:tc>
        <w:tc>
          <w:tcPr>
            <w:tcW w:w="1233" w:type="dxa"/>
            <w:vAlign w:val="center"/>
          </w:tcPr>
          <w:p w14:paraId="543D9BD4" w14:textId="01194A63" w:rsidR="00B72E5A" w:rsidRPr="0082274B" w:rsidRDefault="00B72E5A" w:rsidP="00B7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274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center"/>
          </w:tcPr>
          <w:p w14:paraId="5A8FE9F5" w14:textId="04A16AB5" w:rsidR="00B72E5A" w:rsidRPr="00566E70" w:rsidRDefault="00B72E5A" w:rsidP="00B7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</w:rPr>
              <w:t xml:space="preserve">     -</w:t>
            </w:r>
          </w:p>
        </w:tc>
      </w:tr>
      <w:tr w:rsidR="00DD49E2" w:rsidRPr="00566E70" w14:paraId="350F5938" w14:textId="77777777" w:rsidTr="00831098">
        <w:tc>
          <w:tcPr>
            <w:tcW w:w="3897" w:type="dxa"/>
          </w:tcPr>
          <w:p w14:paraId="336AA2FD" w14:textId="4CCA52C1" w:rsidR="00DD49E2" w:rsidRPr="00566E70" w:rsidRDefault="00DD49E2" w:rsidP="00DD49E2">
            <w:pPr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</w:rPr>
              <w:t>ภาษีค้างจ่าย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1CFBA53F" w14:textId="08D584F1" w:rsidR="00DD49E2" w:rsidRPr="00EC5680" w:rsidRDefault="00DD49E2" w:rsidP="00DD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C5680">
              <w:rPr>
                <w:rFonts w:ascii="Browallia New" w:hAnsi="Browallia New" w:cs="Browallia New"/>
                <w:sz w:val="28"/>
                <w:szCs w:val="28"/>
              </w:rPr>
              <w:t>44,555</w:t>
            </w:r>
          </w:p>
        </w:tc>
        <w:tc>
          <w:tcPr>
            <w:tcW w:w="1269" w:type="dxa"/>
            <w:vAlign w:val="center"/>
          </w:tcPr>
          <w:p w14:paraId="7CFF137C" w14:textId="0259C854" w:rsidR="00DD49E2" w:rsidRDefault="00DD49E2" w:rsidP="00DD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274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33" w:type="dxa"/>
            <w:vAlign w:val="center"/>
          </w:tcPr>
          <w:p w14:paraId="609B85B0" w14:textId="4966E986" w:rsidR="00DD49E2" w:rsidRPr="0082274B" w:rsidRDefault="00DD49E2" w:rsidP="00DD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</w:rPr>
              <w:t xml:space="preserve">     -</w:t>
            </w:r>
          </w:p>
        </w:tc>
        <w:tc>
          <w:tcPr>
            <w:tcW w:w="1224" w:type="dxa"/>
            <w:vAlign w:val="center"/>
          </w:tcPr>
          <w:p w14:paraId="4964A4B4" w14:textId="0C199D91" w:rsidR="00DD49E2" w:rsidRPr="00566E70" w:rsidRDefault="00DD49E2" w:rsidP="00DD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</w:rPr>
              <w:t xml:space="preserve">     -</w:t>
            </w:r>
          </w:p>
        </w:tc>
      </w:tr>
      <w:tr w:rsidR="00DD49E2" w:rsidRPr="00566E70" w14:paraId="3702DAF6" w14:textId="77777777" w:rsidTr="00831098">
        <w:tc>
          <w:tcPr>
            <w:tcW w:w="3897" w:type="dxa"/>
          </w:tcPr>
          <w:p w14:paraId="34BAAF1C" w14:textId="34596A10" w:rsidR="00DD49E2" w:rsidRPr="00566E70" w:rsidRDefault="00DD49E2" w:rsidP="00DD49E2">
            <w:pPr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566E7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ค่าสาธารณูปโภคค้างจ่าย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78DC950B" w14:textId="15CE8C11" w:rsidR="00DD49E2" w:rsidRPr="00EC5680" w:rsidRDefault="00DD49E2" w:rsidP="00DD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C5680">
              <w:rPr>
                <w:rFonts w:ascii="Browallia New" w:hAnsi="Browallia New" w:cs="Browallia New"/>
                <w:sz w:val="28"/>
                <w:szCs w:val="28"/>
              </w:rPr>
              <w:t>80</w:t>
            </w:r>
          </w:p>
        </w:tc>
        <w:tc>
          <w:tcPr>
            <w:tcW w:w="1269" w:type="dxa"/>
            <w:vAlign w:val="center"/>
          </w:tcPr>
          <w:p w14:paraId="414EB8F6" w14:textId="415088B0" w:rsidR="00DD49E2" w:rsidRPr="00566E70" w:rsidRDefault="00DD49E2" w:rsidP="00DD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823</w:t>
            </w:r>
          </w:p>
        </w:tc>
        <w:tc>
          <w:tcPr>
            <w:tcW w:w="1233" w:type="dxa"/>
            <w:vAlign w:val="center"/>
          </w:tcPr>
          <w:p w14:paraId="041A99DA" w14:textId="42477841" w:rsidR="00DD49E2" w:rsidRPr="0082274B" w:rsidRDefault="00DD49E2" w:rsidP="00DD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274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center"/>
          </w:tcPr>
          <w:p w14:paraId="0B8CE391" w14:textId="3F8765B7" w:rsidR="00DD49E2" w:rsidRPr="00566E70" w:rsidRDefault="00DD49E2" w:rsidP="00DD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</w:rPr>
              <w:t xml:space="preserve">     -</w:t>
            </w:r>
          </w:p>
        </w:tc>
      </w:tr>
      <w:tr w:rsidR="00DD49E2" w:rsidRPr="00566E70" w14:paraId="2388040D" w14:textId="77777777" w:rsidTr="00831098">
        <w:tc>
          <w:tcPr>
            <w:tcW w:w="3897" w:type="dxa"/>
          </w:tcPr>
          <w:p w14:paraId="0396EC6F" w14:textId="7332BC42" w:rsidR="00DD49E2" w:rsidRPr="00566E70" w:rsidRDefault="00DD49E2" w:rsidP="00DD49E2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</w:pPr>
            <w:r w:rsidRPr="00566E7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4FF9025D" w14:textId="2FE02DC9" w:rsidR="00DD49E2" w:rsidRPr="00EC5680" w:rsidRDefault="00DD49E2" w:rsidP="00DD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C5680">
              <w:rPr>
                <w:rFonts w:ascii="Browallia New" w:hAnsi="Browallia New" w:cs="Browallia New"/>
                <w:sz w:val="28"/>
                <w:szCs w:val="28"/>
              </w:rPr>
              <w:t>105,300</w:t>
            </w:r>
          </w:p>
        </w:tc>
        <w:tc>
          <w:tcPr>
            <w:tcW w:w="1269" w:type="dxa"/>
            <w:vAlign w:val="center"/>
          </w:tcPr>
          <w:p w14:paraId="1EDC91CA" w14:textId="1D06290B" w:rsidR="00DD49E2" w:rsidRPr="00566E70" w:rsidRDefault="00DD49E2" w:rsidP="00DD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675B1">
              <w:rPr>
                <w:rFonts w:ascii="Browallia New" w:hAnsi="Browallia New" w:cs="Browallia New"/>
                <w:sz w:val="28"/>
                <w:szCs w:val="28"/>
              </w:rPr>
              <w:t>90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675B1">
              <w:rPr>
                <w:rFonts w:ascii="Browallia New" w:hAnsi="Browallia New" w:cs="Browallia New"/>
                <w:sz w:val="28"/>
                <w:szCs w:val="28"/>
              </w:rPr>
              <w:t>72</w:t>
            </w:r>
            <w:r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233" w:type="dxa"/>
            <w:vAlign w:val="center"/>
          </w:tcPr>
          <w:p w14:paraId="0ED1AA5C" w14:textId="4ADD299C" w:rsidR="00DD49E2" w:rsidRPr="0082274B" w:rsidRDefault="00DD49E2" w:rsidP="00DD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274B">
              <w:rPr>
                <w:rFonts w:ascii="Browallia New" w:hAnsi="Browallia New" w:cs="Browallia New"/>
                <w:sz w:val="28"/>
                <w:szCs w:val="28"/>
              </w:rPr>
              <w:t>801</w:t>
            </w:r>
          </w:p>
        </w:tc>
        <w:tc>
          <w:tcPr>
            <w:tcW w:w="1224" w:type="dxa"/>
            <w:vAlign w:val="center"/>
          </w:tcPr>
          <w:p w14:paraId="1C8132D6" w14:textId="4855EDA7" w:rsidR="00DD49E2" w:rsidRPr="00566E70" w:rsidRDefault="00DD49E2" w:rsidP="00DD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401</w:t>
            </w:r>
          </w:p>
        </w:tc>
      </w:tr>
      <w:tr w:rsidR="00DD49E2" w:rsidRPr="00566E70" w14:paraId="27178FA8" w14:textId="77777777" w:rsidTr="00831098">
        <w:tc>
          <w:tcPr>
            <w:tcW w:w="3897" w:type="dxa"/>
          </w:tcPr>
          <w:p w14:paraId="34102510" w14:textId="7F9F9757" w:rsidR="00DD49E2" w:rsidRPr="00566E70" w:rsidRDefault="00DD49E2" w:rsidP="00DD49E2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</w:pPr>
            <w:r w:rsidRPr="00566E70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</w:rPr>
              <w:t>โบนัส</w:t>
            </w:r>
            <w:r w:rsidRPr="00566E7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6A6AB572" w14:textId="4649480B" w:rsidR="00DD49E2" w:rsidRPr="00EC5680" w:rsidRDefault="00DD49E2" w:rsidP="00DD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C5680">
              <w:rPr>
                <w:rFonts w:ascii="Browallia New" w:hAnsi="Browallia New" w:cs="Browallia New"/>
                <w:sz w:val="28"/>
                <w:szCs w:val="28"/>
              </w:rPr>
              <w:t>9,355</w:t>
            </w:r>
          </w:p>
        </w:tc>
        <w:tc>
          <w:tcPr>
            <w:tcW w:w="1269" w:type="dxa"/>
            <w:vAlign w:val="center"/>
          </w:tcPr>
          <w:p w14:paraId="1ABFC011" w14:textId="01113F05" w:rsidR="00DD49E2" w:rsidRPr="00566E70" w:rsidRDefault="00DD49E2" w:rsidP="00DD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19,107</w:t>
            </w:r>
          </w:p>
        </w:tc>
        <w:tc>
          <w:tcPr>
            <w:tcW w:w="1233" w:type="dxa"/>
            <w:vAlign w:val="center"/>
          </w:tcPr>
          <w:p w14:paraId="493803FF" w14:textId="21921C5E" w:rsidR="00DD49E2" w:rsidRPr="0082274B" w:rsidRDefault="00DD49E2" w:rsidP="00DD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274B">
              <w:rPr>
                <w:rFonts w:ascii="Browallia New" w:hAnsi="Browallia New" w:cs="Browallia New"/>
                <w:sz w:val="28"/>
                <w:szCs w:val="28"/>
              </w:rPr>
              <w:t>7,996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4FE33D8" w14:textId="238B0725" w:rsidR="00DD49E2" w:rsidRPr="00566E70" w:rsidRDefault="00DD49E2" w:rsidP="00DD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16,693</w:t>
            </w:r>
          </w:p>
        </w:tc>
      </w:tr>
      <w:tr w:rsidR="00DD49E2" w:rsidRPr="00566E70" w14:paraId="22960B52" w14:textId="77777777" w:rsidTr="00831098">
        <w:tc>
          <w:tcPr>
            <w:tcW w:w="3897" w:type="dxa"/>
          </w:tcPr>
          <w:p w14:paraId="4259B8F7" w14:textId="4DA3FB26" w:rsidR="00DD49E2" w:rsidRPr="00566E70" w:rsidRDefault="00DD49E2" w:rsidP="00DD49E2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</w:rPr>
              <w:t>เงินรับล่วงหน้าค่าแฟรนไชส์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0719B799" w14:textId="69FF4462" w:rsidR="00DD49E2" w:rsidRPr="00EC5680" w:rsidRDefault="00DD49E2" w:rsidP="00DD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C568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9" w:type="dxa"/>
            <w:vAlign w:val="center"/>
          </w:tcPr>
          <w:p w14:paraId="00A51039" w14:textId="0DAB570B" w:rsidR="00DD49E2" w:rsidRPr="00566E70" w:rsidRDefault="00DD49E2" w:rsidP="00DD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385,000</w:t>
            </w:r>
          </w:p>
        </w:tc>
        <w:tc>
          <w:tcPr>
            <w:tcW w:w="1233" w:type="dxa"/>
            <w:vAlign w:val="center"/>
          </w:tcPr>
          <w:p w14:paraId="576C118E" w14:textId="7D56FBB1" w:rsidR="00DD49E2" w:rsidRPr="0082274B" w:rsidRDefault="00DD49E2" w:rsidP="00DD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274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7EA4CED" w14:textId="279DEA5D" w:rsidR="00DD49E2" w:rsidRPr="00566E70" w:rsidRDefault="00DD49E2" w:rsidP="00DD4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D49E2" w:rsidRPr="00566E70" w14:paraId="47225C4E" w14:textId="77777777" w:rsidTr="008344B7">
        <w:tc>
          <w:tcPr>
            <w:tcW w:w="3897" w:type="dxa"/>
            <w:vAlign w:val="center"/>
          </w:tcPr>
          <w:p w14:paraId="466FB011" w14:textId="6797DA7E" w:rsidR="00DD49E2" w:rsidRDefault="00DD49E2" w:rsidP="008344B7">
            <w:pPr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</w:rPr>
              <w:t>ประมา</w:t>
            </w:r>
            <w:r w:rsidR="00EC5680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</w:rPr>
              <w:t>ณ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</w:rPr>
              <w:t>การหนี้สิน</w:t>
            </w:r>
          </w:p>
        </w:tc>
        <w:tc>
          <w:tcPr>
            <w:tcW w:w="1269" w:type="dxa"/>
            <w:shd w:val="clear" w:color="auto" w:fill="auto"/>
          </w:tcPr>
          <w:p w14:paraId="45C24B86" w14:textId="30A5D96E" w:rsidR="008344B7" w:rsidRPr="00EC5680" w:rsidRDefault="00DD49E2" w:rsidP="00834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C5680">
              <w:rPr>
                <w:rFonts w:ascii="Browallia New" w:hAnsi="Browallia New" w:cs="Browallia New"/>
                <w:sz w:val="28"/>
                <w:szCs w:val="28"/>
              </w:rPr>
              <w:t>15,07</w:t>
            </w:r>
            <w:r w:rsidR="008344B7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269" w:type="dxa"/>
          </w:tcPr>
          <w:p w14:paraId="49D83B3B" w14:textId="3FE873DA" w:rsidR="00DD49E2" w:rsidRDefault="008344B7" w:rsidP="00834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33" w:type="dxa"/>
          </w:tcPr>
          <w:p w14:paraId="07652153" w14:textId="77A795AC" w:rsidR="00DD49E2" w:rsidRPr="0082274B" w:rsidRDefault="008344B7" w:rsidP="00834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DBC2D4A" w14:textId="7C586E99" w:rsidR="00DD49E2" w:rsidRDefault="008344B7" w:rsidP="00834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D49E2" w:rsidRPr="00566E70" w14:paraId="591284B9" w14:textId="77777777" w:rsidTr="00831098">
        <w:tc>
          <w:tcPr>
            <w:tcW w:w="3897" w:type="dxa"/>
          </w:tcPr>
          <w:p w14:paraId="4DEEDD9F" w14:textId="7F77F9B0" w:rsidR="00DD49E2" w:rsidRPr="00566E70" w:rsidRDefault="00DD49E2" w:rsidP="00DD49E2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566E7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5FB90270" w14:textId="0F443DD2" w:rsidR="00DD49E2" w:rsidRPr="00EC5680" w:rsidRDefault="00EC5680" w:rsidP="00DD49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C5680">
              <w:rPr>
                <w:rFonts w:ascii="Browallia New" w:hAnsi="Browallia New" w:cs="Browallia New"/>
                <w:sz w:val="28"/>
                <w:szCs w:val="28"/>
              </w:rPr>
              <w:t>52,343</w:t>
            </w:r>
          </w:p>
        </w:tc>
        <w:tc>
          <w:tcPr>
            <w:tcW w:w="1269" w:type="dxa"/>
            <w:vAlign w:val="center"/>
          </w:tcPr>
          <w:p w14:paraId="579F6F2F" w14:textId="01370BA1" w:rsidR="00DD49E2" w:rsidRPr="00566E70" w:rsidRDefault="00DD49E2" w:rsidP="00DD49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34,070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A793884" w14:textId="03D8F77F" w:rsidR="00DD49E2" w:rsidRPr="0082274B" w:rsidRDefault="00DD49E2" w:rsidP="00DD49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274B">
              <w:rPr>
                <w:rFonts w:ascii="Browallia New" w:hAnsi="Browallia New" w:cs="Browallia New"/>
                <w:sz w:val="28"/>
                <w:szCs w:val="28"/>
              </w:rPr>
              <w:t>35,104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779DCA5" w14:textId="7034B60B" w:rsidR="00DD49E2" w:rsidRPr="00566E70" w:rsidRDefault="00DD49E2" w:rsidP="00DD49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4C2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>
              <w:rPr>
                <w:rFonts w:ascii="Browallia New" w:hAnsi="Browallia New" w:cs="Browallia New"/>
                <w:sz w:val="28"/>
                <w:szCs w:val="28"/>
              </w:rPr>
              <w:t>0,054</w:t>
            </w:r>
          </w:p>
        </w:tc>
      </w:tr>
      <w:tr w:rsidR="00DD49E2" w:rsidRPr="00566E70" w14:paraId="64B58CF8" w14:textId="77777777" w:rsidTr="00831098">
        <w:tc>
          <w:tcPr>
            <w:tcW w:w="3897" w:type="dxa"/>
          </w:tcPr>
          <w:p w14:paraId="367AA4CB" w14:textId="3C4C1E6B" w:rsidR="00DD49E2" w:rsidRPr="00566E70" w:rsidRDefault="00DD49E2" w:rsidP="00DD49E2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566E7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1A10D5B1" w14:textId="0781F944" w:rsidR="00DD49E2" w:rsidRPr="00EC5680" w:rsidRDefault="00DD49E2" w:rsidP="00DD49E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C5680">
              <w:rPr>
                <w:rFonts w:ascii="Browallia New" w:hAnsi="Browallia New" w:cs="Browallia New"/>
                <w:sz w:val="28"/>
                <w:szCs w:val="28"/>
              </w:rPr>
              <w:t>245,590</w:t>
            </w:r>
          </w:p>
        </w:tc>
        <w:tc>
          <w:tcPr>
            <w:tcW w:w="1269" w:type="dxa"/>
            <w:vAlign w:val="center"/>
          </w:tcPr>
          <w:p w14:paraId="12E2A7E4" w14:textId="01C3354B" w:rsidR="00DD49E2" w:rsidRPr="00566E70" w:rsidRDefault="008675B1" w:rsidP="00DD49E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712,</w:t>
            </w:r>
            <w:r w:rsidR="00DD49E2">
              <w:rPr>
                <w:rFonts w:ascii="Browallia New" w:hAnsi="Browallia New" w:cs="Browallia New"/>
                <w:sz w:val="28"/>
                <w:szCs w:val="28"/>
              </w:rPr>
              <w:t>2</w:t>
            </w:r>
            <w:r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DD49E2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C4F9F56" w14:textId="198F5FB1" w:rsidR="00DD49E2" w:rsidRPr="0082274B" w:rsidRDefault="00DD49E2" w:rsidP="00DD49E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274B">
              <w:rPr>
                <w:rFonts w:ascii="Browallia New" w:hAnsi="Browallia New" w:cs="Browallia New"/>
                <w:sz w:val="28"/>
                <w:szCs w:val="28"/>
              </w:rPr>
              <w:t>56,848</w:t>
            </w:r>
          </w:p>
        </w:tc>
        <w:tc>
          <w:tcPr>
            <w:tcW w:w="1224" w:type="dxa"/>
            <w:vAlign w:val="center"/>
          </w:tcPr>
          <w:p w14:paraId="35A060FD" w14:textId="3138B00B" w:rsidR="00DD49E2" w:rsidRPr="00566E70" w:rsidRDefault="00DD49E2" w:rsidP="00DD49E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04C2E">
              <w:rPr>
                <w:rFonts w:ascii="Browallia New" w:hAnsi="Browallia New" w:cs="Browallia New"/>
                <w:sz w:val="28"/>
                <w:szCs w:val="28"/>
              </w:rPr>
              <w:t>50,</w:t>
            </w:r>
            <w:r>
              <w:rPr>
                <w:rFonts w:ascii="Browallia New" w:hAnsi="Browallia New" w:cs="Browallia New"/>
                <w:sz w:val="28"/>
                <w:szCs w:val="28"/>
              </w:rPr>
              <w:t>127</w:t>
            </w:r>
          </w:p>
        </w:tc>
      </w:tr>
    </w:tbl>
    <w:p w14:paraId="196CA959" w14:textId="77777777" w:rsidR="00B62EE5" w:rsidRDefault="00B62EE5" w:rsidP="00566E7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BA6BC66" w14:textId="77777777" w:rsidR="00EB5536" w:rsidRDefault="00EB5536" w:rsidP="00983A6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E10D85">
        <w:rPr>
          <w:rFonts w:ascii="Browallia New" w:hAnsi="Browallia New" w:cs="Browallia New"/>
          <w:sz w:val="28"/>
          <w:szCs w:val="28"/>
          <w:u w:val="single"/>
          <w:cs/>
        </w:rPr>
        <w:t>เงินกู้ยืมระยะยาว</w:t>
      </w:r>
      <w:r>
        <w:rPr>
          <w:rFonts w:ascii="Browallia New" w:hAnsi="Browallia New" w:cs="Browallia New" w:hint="cs"/>
          <w:sz w:val="28"/>
          <w:szCs w:val="28"/>
          <w:u w:val="single"/>
          <w:cs/>
        </w:rPr>
        <w:t>จากสถาบันการเงิน</w:t>
      </w:r>
      <w:r w:rsidRPr="00E10D85">
        <w:rPr>
          <w:rFonts w:ascii="Browallia New" w:hAnsi="Browallia New" w:cs="Browallia New"/>
          <w:sz w:val="28"/>
          <w:szCs w:val="28"/>
          <w:u w:val="single"/>
          <w:cs/>
        </w:rPr>
        <w:t xml:space="preserve"> </w:t>
      </w:r>
    </w:p>
    <w:p w14:paraId="06966442" w14:textId="77777777" w:rsidR="00EB5536" w:rsidRDefault="00EB5536" w:rsidP="00EB553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290F99D" w14:textId="77777777" w:rsidR="00EB5536" w:rsidRPr="00566E70" w:rsidRDefault="00EB5536" w:rsidP="00EB5536">
      <w:pPr>
        <w:tabs>
          <w:tab w:val="clear" w:pos="907"/>
          <w:tab w:val="left" w:pos="90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566E70">
        <w:rPr>
          <w:rFonts w:ascii="Browallia New" w:hAnsi="Browallia New" w:cs="Browallia New"/>
          <w:sz w:val="28"/>
          <w:szCs w:val="28"/>
          <w:cs/>
        </w:rPr>
        <w:t>เงินกู้ยืมระยะยาวเป็นเงินกู้ยืมที่มีหลักประกันซึ่งบริษัท</w:t>
      </w:r>
      <w:r w:rsidRPr="00566E70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566E70">
        <w:rPr>
          <w:rFonts w:ascii="Browallia New" w:hAnsi="Browallia New" w:cs="Browallia New"/>
          <w:sz w:val="28"/>
          <w:szCs w:val="28"/>
          <w:cs/>
        </w:rPr>
        <w:t>ได้รับจากธนาคารพาณิชย์ในประเทศ</w:t>
      </w:r>
      <w:r w:rsidRPr="00566E70">
        <w:rPr>
          <w:rFonts w:ascii="Browallia New" w:hAnsi="Browallia New" w:cs="Browallia New" w:hint="cs"/>
          <w:sz w:val="28"/>
          <w:szCs w:val="28"/>
          <w:cs/>
        </w:rPr>
        <w:t>สองแห่ง</w:t>
      </w:r>
      <w:r w:rsidRPr="00566E70">
        <w:rPr>
          <w:rFonts w:ascii="Browallia New" w:hAnsi="Browallia New" w:cs="Browallia New"/>
          <w:sz w:val="28"/>
          <w:szCs w:val="28"/>
          <w:cs/>
        </w:rPr>
        <w:t>โดยมีรายละเอียดดังนี้</w:t>
      </w:r>
    </w:p>
    <w:p w14:paraId="1EC4DA5F" w14:textId="77777777" w:rsidR="00EB5536" w:rsidRPr="00FE6B2C" w:rsidRDefault="00EB5536" w:rsidP="00EB5536">
      <w:pPr>
        <w:rPr>
          <w:sz w:val="28"/>
          <w:szCs w:val="28"/>
        </w:rPr>
      </w:pPr>
    </w:p>
    <w:tbl>
      <w:tblPr>
        <w:tblStyle w:val="TableGrid"/>
        <w:tblW w:w="893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4"/>
        <w:gridCol w:w="990"/>
        <w:gridCol w:w="1170"/>
        <w:gridCol w:w="990"/>
        <w:gridCol w:w="900"/>
        <w:gridCol w:w="1170"/>
        <w:gridCol w:w="900"/>
      </w:tblGrid>
      <w:tr w:rsidR="00824387" w:rsidRPr="000626AA" w14:paraId="58E88D66" w14:textId="6E9F3732" w:rsidTr="00FE6B2C">
        <w:tc>
          <w:tcPr>
            <w:tcW w:w="2814" w:type="dxa"/>
            <w:shd w:val="clear" w:color="auto" w:fill="auto"/>
          </w:tcPr>
          <w:p w14:paraId="1F357286" w14:textId="173279E2" w:rsidR="00824387" w:rsidRPr="00684BD6" w:rsidRDefault="00824387" w:rsidP="00684BD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  <w:shd w:val="clear" w:color="auto" w:fill="auto"/>
          </w:tcPr>
          <w:p w14:paraId="60773992" w14:textId="77777777" w:rsidR="00824387" w:rsidRPr="00684BD6" w:rsidRDefault="00824387" w:rsidP="00684BD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684BD6">
              <w:rPr>
                <w:rFonts w:ascii="Browallia New" w:hAnsi="Browallia New" w:cs="Browallia New"/>
                <w:sz w:val="24"/>
                <w:szCs w:val="24"/>
              </w:rPr>
              <w:t>:</w:t>
            </w:r>
            <w:r w:rsidRPr="00684B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824387" w:rsidRPr="000626AA" w14:paraId="0005A2F7" w14:textId="6C64F6E4" w:rsidTr="00FE6B2C">
        <w:tc>
          <w:tcPr>
            <w:tcW w:w="2814" w:type="dxa"/>
            <w:shd w:val="clear" w:color="auto" w:fill="auto"/>
          </w:tcPr>
          <w:p w14:paraId="6C856974" w14:textId="77777777" w:rsidR="00824387" w:rsidRPr="00684BD6" w:rsidRDefault="00824387" w:rsidP="00684BD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  <w:shd w:val="clear" w:color="auto" w:fill="auto"/>
          </w:tcPr>
          <w:p w14:paraId="552B7A74" w14:textId="0C3CB985" w:rsidR="00824387" w:rsidRPr="00684BD6" w:rsidRDefault="00824387" w:rsidP="0082438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684BD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684B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FE6B2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1</w:t>
            </w:r>
          </w:p>
        </w:tc>
      </w:tr>
      <w:tr w:rsidR="00824387" w:rsidRPr="000626AA" w14:paraId="67DC8D02" w14:textId="267677B2" w:rsidTr="00FE6B2C">
        <w:tc>
          <w:tcPr>
            <w:tcW w:w="2814" w:type="dxa"/>
            <w:shd w:val="clear" w:color="auto" w:fill="auto"/>
          </w:tcPr>
          <w:p w14:paraId="734983A4" w14:textId="77777777" w:rsidR="00824387" w:rsidRPr="00684BD6" w:rsidRDefault="00824387" w:rsidP="00684BD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664C2755" w14:textId="77777777" w:rsidR="00824387" w:rsidRPr="00684BD6" w:rsidRDefault="00824387" w:rsidP="005E6F6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  <w:shd w:val="clear" w:color="auto" w:fill="auto"/>
          </w:tcPr>
          <w:p w14:paraId="128DE024" w14:textId="77777777" w:rsidR="00824387" w:rsidRPr="00684BD6" w:rsidRDefault="00824387" w:rsidP="0082438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824387" w:rsidRPr="000626AA" w14:paraId="3F3C4D87" w14:textId="44DFEA55" w:rsidTr="00FE6B2C">
        <w:tc>
          <w:tcPr>
            <w:tcW w:w="2814" w:type="dxa"/>
            <w:shd w:val="clear" w:color="auto" w:fill="auto"/>
          </w:tcPr>
          <w:p w14:paraId="131A6DF4" w14:textId="77777777" w:rsidR="00824387" w:rsidRPr="00684BD6" w:rsidRDefault="00824387" w:rsidP="00684BD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7F8F684" w14:textId="77777777" w:rsidR="00824387" w:rsidRPr="00684BD6" w:rsidRDefault="00824387" w:rsidP="005E6F6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5160DBB" w14:textId="77777777" w:rsidR="00824387" w:rsidRPr="00684BD6" w:rsidRDefault="00824387" w:rsidP="005E6F6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A198870" w14:textId="77777777" w:rsidR="00824387" w:rsidRPr="00684BD6" w:rsidRDefault="00824387" w:rsidP="005E6F6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84BD6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70" w:type="dxa"/>
            <w:shd w:val="clear" w:color="auto" w:fill="auto"/>
          </w:tcPr>
          <w:p w14:paraId="7CC0163E" w14:textId="77777777" w:rsidR="00E96C80" w:rsidRDefault="00824387" w:rsidP="005E6F6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209411CC" w14:textId="3564F2B7" w:rsidR="00824387" w:rsidRPr="00684BD6" w:rsidRDefault="00824387" w:rsidP="005E6F6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0" w:type="dxa"/>
            <w:shd w:val="clear" w:color="auto" w:fill="auto"/>
          </w:tcPr>
          <w:p w14:paraId="6B7B822B" w14:textId="77777777" w:rsidR="00824387" w:rsidRPr="00684BD6" w:rsidRDefault="00824387" w:rsidP="005E6F6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C3D9B43" w14:textId="77777777" w:rsidR="00824387" w:rsidRPr="00684BD6" w:rsidRDefault="00824387" w:rsidP="005E6F6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27A4C0E" w14:textId="77777777" w:rsidR="00824387" w:rsidRPr="00684BD6" w:rsidRDefault="00824387" w:rsidP="005E6F6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00" w:type="dxa"/>
            <w:shd w:val="clear" w:color="auto" w:fill="auto"/>
          </w:tcPr>
          <w:p w14:paraId="08C49286" w14:textId="77777777" w:rsidR="00824387" w:rsidRPr="00684BD6" w:rsidRDefault="00824387" w:rsidP="0082438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835E58F" w14:textId="77777777" w:rsidR="00824387" w:rsidRPr="00684BD6" w:rsidRDefault="00824387" w:rsidP="0082438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6B498B5" w14:textId="77777777" w:rsidR="00824387" w:rsidRPr="00684BD6" w:rsidRDefault="00824387" w:rsidP="0082438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70" w:type="dxa"/>
            <w:shd w:val="clear" w:color="auto" w:fill="auto"/>
          </w:tcPr>
          <w:p w14:paraId="6BDD1574" w14:textId="77777777" w:rsidR="00E96C80" w:rsidRDefault="00824387" w:rsidP="0082438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1953380A" w14:textId="70223877" w:rsidR="00824387" w:rsidRPr="000626AA" w:rsidRDefault="00824387" w:rsidP="0082438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00" w:type="dxa"/>
            <w:shd w:val="clear" w:color="auto" w:fill="auto"/>
          </w:tcPr>
          <w:p w14:paraId="28999AC5" w14:textId="77777777" w:rsidR="00824387" w:rsidRPr="000626AA" w:rsidRDefault="00824387" w:rsidP="0082438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7D347D1" w14:textId="77777777" w:rsidR="00824387" w:rsidRPr="000626AA" w:rsidRDefault="00824387" w:rsidP="0082438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76E501" w14:textId="77777777" w:rsidR="00824387" w:rsidRPr="000626AA" w:rsidRDefault="00824387" w:rsidP="0082438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</w:tr>
      <w:tr w:rsidR="00824387" w:rsidRPr="000626AA" w14:paraId="2E596A00" w14:textId="3A84CE4A" w:rsidTr="00FE6B2C">
        <w:tc>
          <w:tcPr>
            <w:tcW w:w="2814" w:type="dxa"/>
            <w:shd w:val="clear" w:color="auto" w:fill="auto"/>
          </w:tcPr>
          <w:p w14:paraId="0776F8C2" w14:textId="77777777" w:rsidR="00824387" w:rsidRPr="000626AA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A31CD3D" w14:textId="77777777" w:rsidR="00824387" w:rsidRPr="000626AA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39BA826" w14:textId="77777777" w:rsidR="00824387" w:rsidRPr="000626AA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58EB7E8" w14:textId="77777777" w:rsidR="00824387" w:rsidRPr="000626AA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F323405" w14:textId="77777777" w:rsidR="00824387" w:rsidRPr="000626AA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4027D82" w14:textId="77777777" w:rsidR="00824387" w:rsidRPr="000626AA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E95A7F6" w14:textId="77777777" w:rsidR="00824387" w:rsidRPr="000626AA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0004E" w:rsidRPr="000626AA" w14:paraId="50D56E83" w14:textId="31D36D80" w:rsidTr="00FE6B2C">
        <w:tc>
          <w:tcPr>
            <w:tcW w:w="2814" w:type="dxa"/>
            <w:shd w:val="clear" w:color="auto" w:fill="auto"/>
          </w:tcPr>
          <w:p w14:paraId="37444F7A" w14:textId="77777777" w:rsidR="0020004E" w:rsidRPr="000626AA" w:rsidRDefault="0020004E" w:rsidP="0020004E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วงเงินกู้ </w:t>
            </w:r>
            <w:r w:rsidRPr="000626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1,400 </w:t>
            </w: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0" w:type="dxa"/>
            <w:shd w:val="clear" w:color="auto" w:fill="auto"/>
          </w:tcPr>
          <w:p w14:paraId="52A9CE1E" w14:textId="493A07A9" w:rsidR="0020004E" w:rsidRPr="00D51D6E" w:rsidRDefault="0020004E" w:rsidP="0020004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357,4</w:t>
            </w:r>
            <w:r w:rsidR="008C130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3602A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575523B9" w14:textId="6F471814" w:rsidR="0020004E" w:rsidRPr="00D51D6E" w:rsidRDefault="0020004E" w:rsidP="0020004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(4,614)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8484D57" w14:textId="67BDFCB7" w:rsidR="0020004E" w:rsidRPr="00D51D6E" w:rsidRDefault="0020004E" w:rsidP="0020004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352,7</w:t>
            </w:r>
            <w:r w:rsidR="008C130A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E0061A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14:paraId="08CBFA58" w14:textId="68AFEDEC" w:rsidR="0020004E" w:rsidRPr="00D51D6E" w:rsidRDefault="0020004E" w:rsidP="0020004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357,4</w:t>
            </w:r>
            <w:r w:rsidR="008C130A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170" w:type="dxa"/>
            <w:shd w:val="clear" w:color="auto" w:fill="auto"/>
          </w:tcPr>
          <w:p w14:paraId="144FBFA3" w14:textId="686A87F1" w:rsidR="0020004E" w:rsidRPr="00D51D6E" w:rsidRDefault="0020004E" w:rsidP="0020004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(4,614)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277967F" w14:textId="0581738B" w:rsidR="0020004E" w:rsidRPr="00D51D6E" w:rsidRDefault="0020004E" w:rsidP="0020004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352,7</w:t>
            </w:r>
            <w:r w:rsidR="008C130A">
              <w:rPr>
                <w:rFonts w:ascii="Browallia New" w:hAnsi="Browallia New" w:cs="Browallia New"/>
                <w:sz w:val="24"/>
                <w:szCs w:val="24"/>
              </w:rPr>
              <w:t>98</w:t>
            </w:r>
          </w:p>
        </w:tc>
      </w:tr>
      <w:tr w:rsidR="0020004E" w:rsidRPr="000626AA" w14:paraId="07DD1D2A" w14:textId="67007ED8" w:rsidTr="00CD18CA">
        <w:tc>
          <w:tcPr>
            <w:tcW w:w="2814" w:type="dxa"/>
            <w:shd w:val="clear" w:color="auto" w:fill="auto"/>
          </w:tcPr>
          <w:p w14:paraId="6CB7EDAC" w14:textId="77777777" w:rsidR="0020004E" w:rsidRPr="000626AA" w:rsidRDefault="0020004E" w:rsidP="0020004E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วงเงินกู้  </w:t>
            </w:r>
            <w:r w:rsidRPr="000626AA">
              <w:rPr>
                <w:rFonts w:ascii="Browallia New" w:hAnsi="Browallia New" w:cs="Browallia New"/>
                <w:sz w:val="24"/>
                <w:szCs w:val="24"/>
              </w:rPr>
              <w:t>290</w:t>
            </w:r>
            <w:r w:rsidRPr="000626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6725DCB0" w14:textId="2F5329C5" w:rsidR="0020004E" w:rsidRPr="00D51D6E" w:rsidRDefault="0020004E" w:rsidP="0020004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75,382</w:t>
            </w:r>
          </w:p>
        </w:tc>
        <w:tc>
          <w:tcPr>
            <w:tcW w:w="1170" w:type="dxa"/>
            <w:shd w:val="clear" w:color="auto" w:fill="auto"/>
          </w:tcPr>
          <w:p w14:paraId="329039DC" w14:textId="24762F0E" w:rsidR="0020004E" w:rsidRPr="00D51D6E" w:rsidRDefault="0020004E" w:rsidP="0020004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(840)</w:t>
            </w:r>
          </w:p>
        </w:tc>
        <w:tc>
          <w:tcPr>
            <w:tcW w:w="990" w:type="dxa"/>
            <w:shd w:val="clear" w:color="auto" w:fill="auto"/>
          </w:tcPr>
          <w:p w14:paraId="6208724E" w14:textId="64F7E04F" w:rsidR="0020004E" w:rsidRPr="00D51D6E" w:rsidRDefault="0020004E" w:rsidP="0020004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74,542</w:t>
            </w:r>
          </w:p>
        </w:tc>
        <w:tc>
          <w:tcPr>
            <w:tcW w:w="900" w:type="dxa"/>
            <w:shd w:val="clear" w:color="auto" w:fill="auto"/>
          </w:tcPr>
          <w:p w14:paraId="7915FBD1" w14:textId="146527B2" w:rsidR="0020004E" w:rsidRPr="00D51D6E" w:rsidRDefault="0020004E" w:rsidP="0020004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75,382</w:t>
            </w:r>
          </w:p>
        </w:tc>
        <w:tc>
          <w:tcPr>
            <w:tcW w:w="1170" w:type="dxa"/>
            <w:shd w:val="clear" w:color="auto" w:fill="auto"/>
          </w:tcPr>
          <w:p w14:paraId="5B6A66D4" w14:textId="07B087D9" w:rsidR="0020004E" w:rsidRPr="00D51D6E" w:rsidRDefault="0020004E" w:rsidP="0020004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(840)</w:t>
            </w:r>
          </w:p>
        </w:tc>
        <w:tc>
          <w:tcPr>
            <w:tcW w:w="900" w:type="dxa"/>
            <w:shd w:val="clear" w:color="auto" w:fill="auto"/>
          </w:tcPr>
          <w:p w14:paraId="1BF7AE0E" w14:textId="1A583B71" w:rsidR="0020004E" w:rsidRPr="00D51D6E" w:rsidRDefault="0020004E" w:rsidP="0020004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74,542</w:t>
            </w:r>
          </w:p>
        </w:tc>
      </w:tr>
      <w:tr w:rsidR="0020004E" w:rsidRPr="000626AA" w14:paraId="77158B37" w14:textId="6F89AB02" w:rsidTr="00CD18CA">
        <w:tc>
          <w:tcPr>
            <w:tcW w:w="2814" w:type="dxa"/>
            <w:shd w:val="clear" w:color="auto" w:fill="auto"/>
          </w:tcPr>
          <w:p w14:paraId="48B49213" w14:textId="77777777" w:rsidR="0020004E" w:rsidRPr="000626AA" w:rsidRDefault="0020004E" w:rsidP="0020004E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วงเงินกู้ </w:t>
            </w:r>
            <w:r w:rsidRPr="000626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494 </w:t>
            </w: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5254B71F" w14:textId="45ED2CF3" w:rsidR="0020004E" w:rsidRPr="00D51D6E" w:rsidRDefault="0020004E" w:rsidP="0020004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191,181</w:t>
            </w:r>
          </w:p>
        </w:tc>
        <w:tc>
          <w:tcPr>
            <w:tcW w:w="1170" w:type="dxa"/>
            <w:shd w:val="clear" w:color="auto" w:fill="auto"/>
          </w:tcPr>
          <w:p w14:paraId="17020066" w14:textId="36E24A62" w:rsidR="0020004E" w:rsidRPr="00D51D6E" w:rsidRDefault="0020004E" w:rsidP="0020004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(2,553)</w:t>
            </w:r>
          </w:p>
        </w:tc>
        <w:tc>
          <w:tcPr>
            <w:tcW w:w="990" w:type="dxa"/>
            <w:shd w:val="clear" w:color="auto" w:fill="auto"/>
          </w:tcPr>
          <w:p w14:paraId="42D5FE41" w14:textId="224C5EDB" w:rsidR="0020004E" w:rsidRPr="00D51D6E" w:rsidRDefault="0020004E" w:rsidP="0020004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188,628</w:t>
            </w:r>
          </w:p>
        </w:tc>
        <w:tc>
          <w:tcPr>
            <w:tcW w:w="900" w:type="dxa"/>
            <w:shd w:val="clear" w:color="auto" w:fill="auto"/>
          </w:tcPr>
          <w:p w14:paraId="2687DC1B" w14:textId="493225B6" w:rsidR="0020004E" w:rsidRPr="00D51D6E" w:rsidRDefault="0020004E" w:rsidP="0020004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191,18</w:t>
            </w:r>
            <w:r w:rsidR="00BC7FA6" w:rsidRPr="00D51D6E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4513BF24" w14:textId="2F40D7F7" w:rsidR="0020004E" w:rsidRPr="00D51D6E" w:rsidRDefault="0020004E" w:rsidP="0020004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(2,553)</w:t>
            </w:r>
          </w:p>
        </w:tc>
        <w:tc>
          <w:tcPr>
            <w:tcW w:w="900" w:type="dxa"/>
            <w:shd w:val="clear" w:color="auto" w:fill="auto"/>
          </w:tcPr>
          <w:p w14:paraId="21989EEC" w14:textId="1FE60C83" w:rsidR="0020004E" w:rsidRPr="00D51D6E" w:rsidRDefault="0020004E" w:rsidP="0020004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188,62</w:t>
            </w:r>
            <w:r w:rsidR="00BC7FA6" w:rsidRPr="00D51D6E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</w:tr>
      <w:tr w:rsidR="0020004E" w:rsidRPr="000626AA" w14:paraId="4EDEB98F" w14:textId="2F03107E" w:rsidTr="00FE6B2C">
        <w:tc>
          <w:tcPr>
            <w:tcW w:w="2814" w:type="dxa"/>
            <w:shd w:val="clear" w:color="auto" w:fill="auto"/>
          </w:tcPr>
          <w:p w14:paraId="108AA1C3" w14:textId="77777777" w:rsidR="0020004E" w:rsidRPr="000626AA" w:rsidRDefault="0020004E" w:rsidP="0020004E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วงเงินกู้  </w:t>
            </w: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0626A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ล้านบาท</w:t>
            </w:r>
          </w:p>
        </w:tc>
        <w:tc>
          <w:tcPr>
            <w:tcW w:w="990" w:type="dxa"/>
            <w:shd w:val="clear" w:color="auto" w:fill="auto"/>
          </w:tcPr>
          <w:p w14:paraId="316C7528" w14:textId="31690207" w:rsidR="0020004E" w:rsidRPr="00D51D6E" w:rsidRDefault="0020004E" w:rsidP="0020004E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  <w:lang w:val="en-GB"/>
              </w:rPr>
              <w:t>4,83</w:t>
            </w:r>
            <w:r w:rsidR="00E00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28D745AA" w14:textId="71B48055" w:rsidR="0020004E" w:rsidRPr="00D51D6E" w:rsidRDefault="0020004E" w:rsidP="0020004E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5986532" w14:textId="4CA93EC2" w:rsidR="0020004E" w:rsidRPr="00D51D6E" w:rsidRDefault="0020004E" w:rsidP="0020004E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4,83</w:t>
            </w:r>
            <w:r w:rsidR="00E0061A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14:paraId="226F1239" w14:textId="4E9361AB" w:rsidR="0020004E" w:rsidRPr="00D51D6E" w:rsidRDefault="0020004E" w:rsidP="0020004E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A1ACD21" w14:textId="0716C054" w:rsidR="0020004E" w:rsidRPr="00D51D6E" w:rsidRDefault="0020004E" w:rsidP="0020004E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13C3C37" w14:textId="0EDD1CE0" w:rsidR="0020004E" w:rsidRPr="00D51D6E" w:rsidRDefault="0020004E" w:rsidP="0020004E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0004E" w:rsidRPr="000626AA" w14:paraId="0DC8F586" w14:textId="445A9D99" w:rsidTr="00FE6B2C">
        <w:tc>
          <w:tcPr>
            <w:tcW w:w="2814" w:type="dxa"/>
            <w:shd w:val="clear" w:color="auto" w:fill="auto"/>
          </w:tcPr>
          <w:p w14:paraId="518189E6" w14:textId="77777777" w:rsidR="0020004E" w:rsidRPr="000626AA" w:rsidRDefault="0020004E" w:rsidP="0020004E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71942C6C" w14:textId="53A9865B" w:rsidR="0020004E" w:rsidRPr="00D51D6E" w:rsidRDefault="0020004E" w:rsidP="0020004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  <w:lang w:val="en-GB"/>
              </w:rPr>
              <w:t>628,808</w:t>
            </w:r>
          </w:p>
        </w:tc>
        <w:tc>
          <w:tcPr>
            <w:tcW w:w="1170" w:type="dxa"/>
            <w:shd w:val="clear" w:color="auto" w:fill="auto"/>
          </w:tcPr>
          <w:p w14:paraId="5C790C57" w14:textId="299427C1" w:rsidR="0020004E" w:rsidRPr="00D51D6E" w:rsidRDefault="0020004E" w:rsidP="0020004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(8,007)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ADB4F08" w14:textId="33C5D0A9" w:rsidR="0020004E" w:rsidRPr="00D51D6E" w:rsidRDefault="0020004E" w:rsidP="0020004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620,801</w:t>
            </w:r>
          </w:p>
        </w:tc>
        <w:tc>
          <w:tcPr>
            <w:tcW w:w="900" w:type="dxa"/>
            <w:shd w:val="clear" w:color="auto" w:fill="auto"/>
          </w:tcPr>
          <w:p w14:paraId="3A73AF30" w14:textId="1B305805" w:rsidR="0020004E" w:rsidRPr="00D51D6E" w:rsidRDefault="0020004E" w:rsidP="0020004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623,97</w:t>
            </w:r>
            <w:r w:rsidR="00BC7FA6" w:rsidRPr="00D51D6E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031490A5" w14:textId="00A29995" w:rsidR="0020004E" w:rsidRPr="00D51D6E" w:rsidRDefault="0020004E" w:rsidP="0020004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(8,007)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6FDB301" w14:textId="18972E79" w:rsidR="0020004E" w:rsidRPr="00D51D6E" w:rsidRDefault="0020004E" w:rsidP="0020004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615,96</w:t>
            </w:r>
            <w:r w:rsidR="00BC7FA6" w:rsidRPr="00D51D6E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</w:tr>
      <w:tr w:rsidR="0020004E" w:rsidRPr="000626AA" w14:paraId="010F1D21" w14:textId="7D5DD241" w:rsidTr="00FE6B2C">
        <w:tc>
          <w:tcPr>
            <w:tcW w:w="2814" w:type="dxa"/>
            <w:shd w:val="clear" w:color="auto" w:fill="auto"/>
          </w:tcPr>
          <w:p w14:paraId="717FDD15" w14:textId="77777777" w:rsidR="0020004E" w:rsidRPr="000626AA" w:rsidRDefault="0020004E" w:rsidP="0020004E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626A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14:paraId="515172CD" w14:textId="589599DD" w:rsidR="0020004E" w:rsidRPr="00D51D6E" w:rsidRDefault="0020004E" w:rsidP="0020004E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  <w:lang w:val="en-GB"/>
              </w:rPr>
              <w:t>(212,829)</w:t>
            </w:r>
          </w:p>
        </w:tc>
        <w:tc>
          <w:tcPr>
            <w:tcW w:w="1170" w:type="dxa"/>
            <w:shd w:val="clear" w:color="auto" w:fill="auto"/>
          </w:tcPr>
          <w:p w14:paraId="3CAE0C32" w14:textId="7E3C9DC1" w:rsidR="0020004E" w:rsidRPr="00D51D6E" w:rsidRDefault="0020004E" w:rsidP="0020004E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4,921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C16BF50" w14:textId="767CF995" w:rsidR="0020004E" w:rsidRPr="00D51D6E" w:rsidRDefault="0020004E" w:rsidP="0020004E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(207,908)</w:t>
            </w:r>
          </w:p>
        </w:tc>
        <w:tc>
          <w:tcPr>
            <w:tcW w:w="900" w:type="dxa"/>
            <w:shd w:val="clear" w:color="auto" w:fill="auto"/>
          </w:tcPr>
          <w:p w14:paraId="0FB66883" w14:textId="214F3F5F" w:rsidR="0020004E" w:rsidRPr="00D51D6E" w:rsidRDefault="0020004E" w:rsidP="0020004E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(207,99</w:t>
            </w:r>
            <w:r w:rsidR="00BC7FA6" w:rsidRPr="00D51D6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D51D6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3D41439" w14:textId="492A8A50" w:rsidR="0020004E" w:rsidRPr="00D51D6E" w:rsidRDefault="0020004E" w:rsidP="0020004E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4,92</w:t>
            </w:r>
            <w:r w:rsidRPr="00D51D6E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A18B61B" w14:textId="3AFFF9FE" w:rsidR="0020004E" w:rsidRPr="00D51D6E" w:rsidRDefault="0020004E" w:rsidP="0020004E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(203,07</w:t>
            </w:r>
            <w:r w:rsidR="00BC7FA6" w:rsidRPr="00D51D6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D51D6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0004E" w14:paraId="42C54FC5" w14:textId="307BEDEB" w:rsidTr="00FE6B2C">
        <w:tc>
          <w:tcPr>
            <w:tcW w:w="2814" w:type="dxa"/>
            <w:shd w:val="clear" w:color="auto" w:fill="auto"/>
          </w:tcPr>
          <w:p w14:paraId="3BDD1D02" w14:textId="77777777" w:rsidR="0020004E" w:rsidRPr="000626AA" w:rsidRDefault="0020004E" w:rsidP="0020004E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0626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– </w:t>
            </w: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14:paraId="2CAE9B0A" w14:textId="75C28ABF" w:rsidR="0020004E" w:rsidRPr="00D51D6E" w:rsidRDefault="0020004E" w:rsidP="0020004E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  <w:lang w:val="en-GB"/>
              </w:rPr>
              <w:t>415,979</w:t>
            </w:r>
          </w:p>
        </w:tc>
        <w:tc>
          <w:tcPr>
            <w:tcW w:w="1170" w:type="dxa"/>
            <w:shd w:val="clear" w:color="auto" w:fill="auto"/>
          </w:tcPr>
          <w:p w14:paraId="417E8E3F" w14:textId="4351C2DD" w:rsidR="0020004E" w:rsidRPr="00D51D6E" w:rsidRDefault="0020004E" w:rsidP="0020004E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(3,086)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F23E8E5" w14:textId="32AD7B1E" w:rsidR="0020004E" w:rsidRPr="00D51D6E" w:rsidRDefault="0020004E" w:rsidP="0020004E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412,893</w:t>
            </w:r>
          </w:p>
        </w:tc>
        <w:tc>
          <w:tcPr>
            <w:tcW w:w="900" w:type="dxa"/>
            <w:shd w:val="clear" w:color="auto" w:fill="auto"/>
          </w:tcPr>
          <w:p w14:paraId="0FAA6326" w14:textId="4458F7C7" w:rsidR="0020004E" w:rsidRPr="00D51D6E" w:rsidRDefault="0020004E" w:rsidP="0020004E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415,979</w:t>
            </w:r>
          </w:p>
        </w:tc>
        <w:tc>
          <w:tcPr>
            <w:tcW w:w="1170" w:type="dxa"/>
            <w:shd w:val="clear" w:color="auto" w:fill="auto"/>
          </w:tcPr>
          <w:p w14:paraId="16AA66FF" w14:textId="24266AE1" w:rsidR="0020004E" w:rsidRPr="00D51D6E" w:rsidRDefault="0020004E" w:rsidP="0020004E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(3,08</w:t>
            </w:r>
            <w:r w:rsidRPr="00D51D6E">
              <w:rPr>
                <w:rFonts w:ascii="Browallia New" w:hAnsi="Browallia New" w:cs="Browallia New" w:hint="cs"/>
                <w:sz w:val="24"/>
                <w:szCs w:val="24"/>
                <w:cs/>
              </w:rPr>
              <w:t>6</w:t>
            </w:r>
            <w:r w:rsidRPr="00D51D6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23E1556" w14:textId="70DF0E8E" w:rsidR="0020004E" w:rsidRPr="00D51D6E" w:rsidRDefault="0020004E" w:rsidP="0020004E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51D6E">
              <w:rPr>
                <w:rFonts w:ascii="Browallia New" w:hAnsi="Browallia New" w:cs="Browallia New"/>
                <w:sz w:val="24"/>
                <w:szCs w:val="24"/>
              </w:rPr>
              <w:t>412,89</w:t>
            </w:r>
            <w:r w:rsidRPr="00D51D6E">
              <w:rPr>
                <w:rFonts w:ascii="Browallia New" w:hAnsi="Browallia New" w:cs="Browallia New" w:hint="cs"/>
                <w:sz w:val="24"/>
                <w:szCs w:val="24"/>
                <w:cs/>
              </w:rPr>
              <w:t>3</w:t>
            </w:r>
          </w:p>
        </w:tc>
      </w:tr>
    </w:tbl>
    <w:p w14:paraId="73E3B5F6" w14:textId="78A96909" w:rsidR="004772F5" w:rsidRDefault="004772F5" w:rsidP="00C741C6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162F76D5" w14:textId="7D043D29" w:rsidR="00B62EE5" w:rsidRDefault="00B62EE5" w:rsidP="006A030C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ind w:firstLine="706"/>
        <w:jc w:val="thaiDistribute"/>
        <w:rPr>
          <w:rFonts w:ascii="Browallia New" w:hAnsi="Browallia New" w:cs="Browallia New"/>
          <w:sz w:val="16"/>
          <w:szCs w:val="16"/>
        </w:rPr>
      </w:pPr>
    </w:p>
    <w:p w14:paraId="26AB4B67" w14:textId="77777777" w:rsidR="006204FB" w:rsidRDefault="006204FB" w:rsidP="006A030C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ind w:firstLine="706"/>
        <w:jc w:val="thaiDistribute"/>
        <w:rPr>
          <w:rFonts w:ascii="Browallia New" w:hAnsi="Browallia New" w:cs="Browallia New"/>
          <w:sz w:val="16"/>
          <w:szCs w:val="16"/>
        </w:rPr>
      </w:pPr>
    </w:p>
    <w:p w14:paraId="4A21963B" w14:textId="77777777" w:rsidR="006A030C" w:rsidRPr="00C741C6" w:rsidRDefault="006A030C" w:rsidP="006A030C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ind w:firstLine="706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Style w:val="TableGrid"/>
        <w:tblW w:w="893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4"/>
        <w:gridCol w:w="990"/>
        <w:gridCol w:w="1170"/>
        <w:gridCol w:w="990"/>
        <w:gridCol w:w="900"/>
        <w:gridCol w:w="1170"/>
        <w:gridCol w:w="900"/>
      </w:tblGrid>
      <w:tr w:rsidR="00FE6B2C" w:rsidRPr="000626AA" w14:paraId="7D25C367" w14:textId="77777777" w:rsidTr="00663AD2">
        <w:tc>
          <w:tcPr>
            <w:tcW w:w="2814" w:type="dxa"/>
            <w:shd w:val="clear" w:color="auto" w:fill="auto"/>
          </w:tcPr>
          <w:p w14:paraId="50302987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  <w:shd w:val="clear" w:color="auto" w:fill="auto"/>
          </w:tcPr>
          <w:p w14:paraId="62B60D36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684BD6">
              <w:rPr>
                <w:rFonts w:ascii="Browallia New" w:hAnsi="Browallia New" w:cs="Browallia New"/>
                <w:sz w:val="24"/>
                <w:szCs w:val="24"/>
              </w:rPr>
              <w:t>:</w:t>
            </w:r>
            <w:r w:rsidRPr="00684B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FE6B2C" w:rsidRPr="000626AA" w14:paraId="79CB2B46" w14:textId="77777777" w:rsidTr="00663AD2">
        <w:tc>
          <w:tcPr>
            <w:tcW w:w="2814" w:type="dxa"/>
            <w:shd w:val="clear" w:color="auto" w:fill="auto"/>
          </w:tcPr>
          <w:p w14:paraId="2CC6511D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  <w:shd w:val="clear" w:color="auto" w:fill="auto"/>
          </w:tcPr>
          <w:p w14:paraId="4F228167" w14:textId="77777777" w:rsidR="00FE6B2C" w:rsidRPr="00684BD6" w:rsidRDefault="00FE6B2C" w:rsidP="00663A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684BD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684B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</w:tr>
      <w:tr w:rsidR="00FE6B2C" w:rsidRPr="000626AA" w14:paraId="0F31F733" w14:textId="77777777" w:rsidTr="00663AD2">
        <w:tc>
          <w:tcPr>
            <w:tcW w:w="2814" w:type="dxa"/>
            <w:shd w:val="clear" w:color="auto" w:fill="auto"/>
          </w:tcPr>
          <w:p w14:paraId="02481AFD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23400772" w14:textId="77777777" w:rsidR="00FE6B2C" w:rsidRPr="00684BD6" w:rsidRDefault="00FE6B2C" w:rsidP="00663A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  <w:shd w:val="clear" w:color="auto" w:fill="auto"/>
          </w:tcPr>
          <w:p w14:paraId="6A6A6858" w14:textId="77777777" w:rsidR="00FE6B2C" w:rsidRPr="00684BD6" w:rsidRDefault="00FE6B2C" w:rsidP="00663A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FE6B2C" w:rsidRPr="000626AA" w14:paraId="5174DDB8" w14:textId="77777777" w:rsidTr="00663AD2">
        <w:tc>
          <w:tcPr>
            <w:tcW w:w="2814" w:type="dxa"/>
            <w:shd w:val="clear" w:color="auto" w:fill="auto"/>
          </w:tcPr>
          <w:p w14:paraId="0AE52357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38982D8" w14:textId="77777777" w:rsidR="00FE6B2C" w:rsidRPr="00684BD6" w:rsidRDefault="00FE6B2C" w:rsidP="00663A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D6D61D3" w14:textId="77777777" w:rsidR="00FE6B2C" w:rsidRPr="00684BD6" w:rsidRDefault="00FE6B2C" w:rsidP="00663A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84EAED4" w14:textId="77777777" w:rsidR="00FE6B2C" w:rsidRPr="00684BD6" w:rsidRDefault="00FE6B2C" w:rsidP="00663A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84BD6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70" w:type="dxa"/>
            <w:shd w:val="clear" w:color="auto" w:fill="auto"/>
          </w:tcPr>
          <w:p w14:paraId="4D959FF4" w14:textId="77777777" w:rsidR="00FE6B2C" w:rsidRDefault="00FE6B2C" w:rsidP="00663A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0026428A" w14:textId="77777777" w:rsidR="00FE6B2C" w:rsidRPr="00684BD6" w:rsidRDefault="00FE6B2C" w:rsidP="00663A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0" w:type="dxa"/>
            <w:shd w:val="clear" w:color="auto" w:fill="auto"/>
          </w:tcPr>
          <w:p w14:paraId="56D35504" w14:textId="77777777" w:rsidR="00FE6B2C" w:rsidRPr="00684BD6" w:rsidRDefault="00FE6B2C" w:rsidP="00663A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4714CBB" w14:textId="77777777" w:rsidR="00FE6B2C" w:rsidRPr="00684BD6" w:rsidRDefault="00FE6B2C" w:rsidP="00663A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9994E5F" w14:textId="77777777" w:rsidR="00FE6B2C" w:rsidRPr="00684BD6" w:rsidRDefault="00FE6B2C" w:rsidP="00663A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00" w:type="dxa"/>
            <w:shd w:val="clear" w:color="auto" w:fill="auto"/>
          </w:tcPr>
          <w:p w14:paraId="59603AF9" w14:textId="77777777" w:rsidR="00FE6B2C" w:rsidRPr="00684BD6" w:rsidRDefault="00FE6B2C" w:rsidP="00663A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BC33F97" w14:textId="77777777" w:rsidR="00FE6B2C" w:rsidRPr="00684BD6" w:rsidRDefault="00FE6B2C" w:rsidP="00663A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C6B7B97" w14:textId="77777777" w:rsidR="00FE6B2C" w:rsidRPr="00684BD6" w:rsidRDefault="00FE6B2C" w:rsidP="00663A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70" w:type="dxa"/>
            <w:shd w:val="clear" w:color="auto" w:fill="auto"/>
          </w:tcPr>
          <w:p w14:paraId="727133BB" w14:textId="77777777" w:rsidR="00FE6B2C" w:rsidRDefault="00FE6B2C" w:rsidP="00663A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7BDA9214" w14:textId="77777777" w:rsidR="00FE6B2C" w:rsidRPr="000626AA" w:rsidRDefault="00FE6B2C" w:rsidP="00663A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00" w:type="dxa"/>
            <w:shd w:val="clear" w:color="auto" w:fill="auto"/>
          </w:tcPr>
          <w:p w14:paraId="0B2300EE" w14:textId="77777777" w:rsidR="00FE6B2C" w:rsidRPr="000626AA" w:rsidRDefault="00FE6B2C" w:rsidP="00663A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8E76115" w14:textId="77777777" w:rsidR="00FE6B2C" w:rsidRPr="000626AA" w:rsidRDefault="00FE6B2C" w:rsidP="00663A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F844C6E" w14:textId="77777777" w:rsidR="00FE6B2C" w:rsidRPr="000626AA" w:rsidRDefault="00FE6B2C" w:rsidP="00663A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</w:tr>
      <w:tr w:rsidR="00FE6B2C" w:rsidRPr="000626AA" w14:paraId="36A03C88" w14:textId="77777777" w:rsidTr="00663AD2">
        <w:tc>
          <w:tcPr>
            <w:tcW w:w="2814" w:type="dxa"/>
            <w:shd w:val="clear" w:color="auto" w:fill="auto"/>
          </w:tcPr>
          <w:p w14:paraId="0B6AB9CF" w14:textId="77777777" w:rsidR="00FE6B2C" w:rsidRPr="000626AA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866E523" w14:textId="77777777" w:rsidR="00FE6B2C" w:rsidRPr="000626AA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E712643" w14:textId="77777777" w:rsidR="00FE6B2C" w:rsidRPr="000626AA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5D5BB2C" w14:textId="77777777" w:rsidR="00FE6B2C" w:rsidRPr="000626AA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37A50DD" w14:textId="77777777" w:rsidR="00FE6B2C" w:rsidRPr="000626AA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67D0BDF" w14:textId="77777777" w:rsidR="00FE6B2C" w:rsidRPr="000626AA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63D3ED5" w14:textId="77777777" w:rsidR="00FE6B2C" w:rsidRPr="000626AA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E6B2C" w:rsidRPr="000626AA" w14:paraId="4FA96245" w14:textId="77777777" w:rsidTr="00663AD2">
        <w:tc>
          <w:tcPr>
            <w:tcW w:w="2814" w:type="dxa"/>
            <w:shd w:val="clear" w:color="auto" w:fill="auto"/>
          </w:tcPr>
          <w:p w14:paraId="3C3F0E5D" w14:textId="77777777" w:rsidR="00FE6B2C" w:rsidRPr="000626AA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วงเงินกู้ </w:t>
            </w:r>
            <w:r w:rsidRPr="000626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1,400 </w:t>
            </w: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0" w:type="dxa"/>
            <w:shd w:val="clear" w:color="auto" w:fill="auto"/>
          </w:tcPr>
          <w:p w14:paraId="5A16E145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434,811</w:t>
            </w:r>
          </w:p>
        </w:tc>
        <w:tc>
          <w:tcPr>
            <w:tcW w:w="1170" w:type="dxa"/>
            <w:shd w:val="clear" w:color="auto" w:fill="auto"/>
          </w:tcPr>
          <w:p w14:paraId="3ACD0BF4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(7,489)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7505B17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427,322</w:t>
            </w:r>
          </w:p>
        </w:tc>
        <w:tc>
          <w:tcPr>
            <w:tcW w:w="900" w:type="dxa"/>
            <w:shd w:val="clear" w:color="auto" w:fill="auto"/>
          </w:tcPr>
          <w:p w14:paraId="10C37E30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434,811</w:t>
            </w:r>
          </w:p>
        </w:tc>
        <w:tc>
          <w:tcPr>
            <w:tcW w:w="1170" w:type="dxa"/>
            <w:shd w:val="clear" w:color="auto" w:fill="auto"/>
          </w:tcPr>
          <w:p w14:paraId="36CCC271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(7,489)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84C3C12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427,322</w:t>
            </w:r>
          </w:p>
        </w:tc>
      </w:tr>
      <w:tr w:rsidR="00FE6B2C" w:rsidRPr="000626AA" w14:paraId="72BCC5BE" w14:textId="77777777" w:rsidTr="00663AD2">
        <w:tc>
          <w:tcPr>
            <w:tcW w:w="2814" w:type="dxa"/>
            <w:shd w:val="clear" w:color="auto" w:fill="auto"/>
          </w:tcPr>
          <w:p w14:paraId="302BC1D7" w14:textId="77777777" w:rsidR="00FE6B2C" w:rsidRPr="000626AA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วงเงินกู้   </w:t>
            </w:r>
            <w:r w:rsidRPr="000626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70 </w:t>
            </w: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0" w:type="dxa"/>
            <w:shd w:val="clear" w:color="auto" w:fill="auto"/>
          </w:tcPr>
          <w:p w14:paraId="19B8279B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20,730</w:t>
            </w:r>
          </w:p>
        </w:tc>
        <w:tc>
          <w:tcPr>
            <w:tcW w:w="1170" w:type="dxa"/>
            <w:shd w:val="clear" w:color="auto" w:fill="auto"/>
          </w:tcPr>
          <w:p w14:paraId="48D41842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BB3899A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20,730</w:t>
            </w:r>
          </w:p>
        </w:tc>
        <w:tc>
          <w:tcPr>
            <w:tcW w:w="900" w:type="dxa"/>
            <w:shd w:val="clear" w:color="auto" w:fill="auto"/>
          </w:tcPr>
          <w:p w14:paraId="01B28276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20,730</w:t>
            </w:r>
          </w:p>
        </w:tc>
        <w:tc>
          <w:tcPr>
            <w:tcW w:w="1170" w:type="dxa"/>
            <w:shd w:val="clear" w:color="auto" w:fill="auto"/>
          </w:tcPr>
          <w:p w14:paraId="38438E1B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  <w:tc>
          <w:tcPr>
            <w:tcW w:w="900" w:type="dxa"/>
            <w:shd w:val="clear" w:color="auto" w:fill="auto"/>
          </w:tcPr>
          <w:p w14:paraId="12AF8638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20,730</w:t>
            </w:r>
          </w:p>
        </w:tc>
      </w:tr>
      <w:tr w:rsidR="00FE6B2C" w:rsidRPr="000626AA" w14:paraId="65F8F1F1" w14:textId="77777777" w:rsidTr="00663AD2">
        <w:tc>
          <w:tcPr>
            <w:tcW w:w="2814" w:type="dxa"/>
            <w:shd w:val="clear" w:color="auto" w:fill="auto"/>
          </w:tcPr>
          <w:p w14:paraId="4EFAFB17" w14:textId="77777777" w:rsidR="00FE6B2C" w:rsidRPr="000626AA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วงเงินกู้  </w:t>
            </w:r>
            <w:r w:rsidRPr="000626AA">
              <w:rPr>
                <w:rFonts w:ascii="Browallia New" w:hAnsi="Browallia New" w:cs="Browallia New"/>
                <w:sz w:val="24"/>
                <w:szCs w:val="24"/>
              </w:rPr>
              <w:t>290</w:t>
            </w:r>
            <w:r w:rsidRPr="000626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0D7F7EF2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139,618</w:t>
            </w:r>
          </w:p>
        </w:tc>
        <w:tc>
          <w:tcPr>
            <w:tcW w:w="1170" w:type="dxa"/>
            <w:shd w:val="clear" w:color="auto" w:fill="auto"/>
          </w:tcPr>
          <w:p w14:paraId="6F35B85E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(2,548)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AEEDFA9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137,070</w:t>
            </w:r>
          </w:p>
        </w:tc>
        <w:tc>
          <w:tcPr>
            <w:tcW w:w="900" w:type="dxa"/>
            <w:shd w:val="clear" w:color="auto" w:fill="auto"/>
          </w:tcPr>
          <w:p w14:paraId="39075DCA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139,618</w:t>
            </w:r>
          </w:p>
        </w:tc>
        <w:tc>
          <w:tcPr>
            <w:tcW w:w="1170" w:type="dxa"/>
            <w:shd w:val="clear" w:color="auto" w:fill="auto"/>
          </w:tcPr>
          <w:p w14:paraId="6AA5F0E9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(2,548)</w:t>
            </w:r>
          </w:p>
        </w:tc>
        <w:tc>
          <w:tcPr>
            <w:tcW w:w="900" w:type="dxa"/>
            <w:shd w:val="clear" w:color="auto" w:fill="auto"/>
          </w:tcPr>
          <w:p w14:paraId="7B181560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137,070</w:t>
            </w:r>
          </w:p>
        </w:tc>
      </w:tr>
      <w:tr w:rsidR="00FE6B2C" w:rsidRPr="000626AA" w14:paraId="4F36CE6C" w14:textId="77777777" w:rsidTr="00663AD2">
        <w:tc>
          <w:tcPr>
            <w:tcW w:w="2814" w:type="dxa"/>
            <w:shd w:val="clear" w:color="auto" w:fill="auto"/>
          </w:tcPr>
          <w:p w14:paraId="1A66A450" w14:textId="77777777" w:rsidR="00FE6B2C" w:rsidRPr="000626AA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วงเงินกู้ </w:t>
            </w:r>
            <w:r w:rsidRPr="000626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494 </w:t>
            </w: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6EBA4AE8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307,541</w:t>
            </w:r>
          </w:p>
        </w:tc>
        <w:tc>
          <w:tcPr>
            <w:tcW w:w="1170" w:type="dxa"/>
            <w:shd w:val="clear" w:color="auto" w:fill="auto"/>
          </w:tcPr>
          <w:p w14:paraId="7BD888CF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(5,863)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D056802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301,678</w:t>
            </w:r>
          </w:p>
        </w:tc>
        <w:tc>
          <w:tcPr>
            <w:tcW w:w="900" w:type="dxa"/>
            <w:shd w:val="clear" w:color="auto" w:fill="auto"/>
          </w:tcPr>
          <w:p w14:paraId="1373E37B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307,541</w:t>
            </w:r>
          </w:p>
        </w:tc>
        <w:tc>
          <w:tcPr>
            <w:tcW w:w="1170" w:type="dxa"/>
            <w:shd w:val="clear" w:color="auto" w:fill="auto"/>
          </w:tcPr>
          <w:p w14:paraId="5FEA957C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(5,863)</w:t>
            </w:r>
          </w:p>
        </w:tc>
        <w:tc>
          <w:tcPr>
            <w:tcW w:w="900" w:type="dxa"/>
            <w:shd w:val="clear" w:color="auto" w:fill="auto"/>
          </w:tcPr>
          <w:p w14:paraId="4575B1E7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301,678</w:t>
            </w:r>
          </w:p>
        </w:tc>
      </w:tr>
      <w:tr w:rsidR="00FE6B2C" w:rsidRPr="000626AA" w14:paraId="21C1FE5B" w14:textId="77777777" w:rsidTr="00663AD2">
        <w:tc>
          <w:tcPr>
            <w:tcW w:w="2814" w:type="dxa"/>
            <w:shd w:val="clear" w:color="auto" w:fill="auto"/>
          </w:tcPr>
          <w:p w14:paraId="0499E778" w14:textId="77777777" w:rsidR="00FE6B2C" w:rsidRPr="000626AA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วงเงินกู้  </w:t>
            </w: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0626A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ล้านบาท</w:t>
            </w:r>
          </w:p>
        </w:tc>
        <w:tc>
          <w:tcPr>
            <w:tcW w:w="990" w:type="dxa"/>
            <w:shd w:val="clear" w:color="auto" w:fill="auto"/>
          </w:tcPr>
          <w:p w14:paraId="1F519F18" w14:textId="77777777" w:rsidR="00FE6B2C" w:rsidRPr="00684BD6" w:rsidRDefault="00FE6B2C" w:rsidP="00663A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 xml:space="preserve">   8,434</w:t>
            </w:r>
          </w:p>
        </w:tc>
        <w:tc>
          <w:tcPr>
            <w:tcW w:w="1170" w:type="dxa"/>
            <w:shd w:val="clear" w:color="auto" w:fill="auto"/>
          </w:tcPr>
          <w:p w14:paraId="19510D8C" w14:textId="77777777" w:rsidR="00FE6B2C" w:rsidRPr="00684BD6" w:rsidRDefault="00FE6B2C" w:rsidP="00663A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58185AE" w14:textId="77777777" w:rsidR="00FE6B2C" w:rsidRPr="00684BD6" w:rsidRDefault="00FE6B2C" w:rsidP="00663A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8,434</w:t>
            </w:r>
          </w:p>
        </w:tc>
        <w:tc>
          <w:tcPr>
            <w:tcW w:w="900" w:type="dxa"/>
            <w:shd w:val="clear" w:color="auto" w:fill="auto"/>
          </w:tcPr>
          <w:p w14:paraId="64F24B89" w14:textId="77777777" w:rsidR="00FE6B2C" w:rsidRPr="00684BD6" w:rsidRDefault="00FE6B2C" w:rsidP="00663A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  <w:tc>
          <w:tcPr>
            <w:tcW w:w="1170" w:type="dxa"/>
            <w:shd w:val="clear" w:color="auto" w:fill="auto"/>
          </w:tcPr>
          <w:p w14:paraId="3E48B31E" w14:textId="77777777" w:rsidR="00FE6B2C" w:rsidRPr="00684BD6" w:rsidRDefault="00FE6B2C" w:rsidP="00663A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  <w:tc>
          <w:tcPr>
            <w:tcW w:w="900" w:type="dxa"/>
            <w:shd w:val="clear" w:color="auto" w:fill="auto"/>
          </w:tcPr>
          <w:p w14:paraId="060C5267" w14:textId="77777777" w:rsidR="00FE6B2C" w:rsidRPr="00684BD6" w:rsidRDefault="00FE6B2C" w:rsidP="00663A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</w:tr>
      <w:tr w:rsidR="00FE6B2C" w:rsidRPr="000626AA" w14:paraId="0C0C1F57" w14:textId="77777777" w:rsidTr="00663AD2">
        <w:tc>
          <w:tcPr>
            <w:tcW w:w="2814" w:type="dxa"/>
            <w:shd w:val="clear" w:color="auto" w:fill="auto"/>
          </w:tcPr>
          <w:p w14:paraId="2A47A0BB" w14:textId="77777777" w:rsidR="00FE6B2C" w:rsidRPr="000626AA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18EDFE34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911,134</w:t>
            </w:r>
          </w:p>
        </w:tc>
        <w:tc>
          <w:tcPr>
            <w:tcW w:w="1170" w:type="dxa"/>
            <w:shd w:val="clear" w:color="auto" w:fill="auto"/>
          </w:tcPr>
          <w:p w14:paraId="7D3DC350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(1</w:t>
            </w:r>
            <w:r>
              <w:rPr>
                <w:rFonts w:ascii="Browallia New" w:hAnsi="Browallia New" w:cs="Browallia New"/>
                <w:sz w:val="24"/>
                <w:szCs w:val="24"/>
              </w:rPr>
              <w:t>5,9</w:t>
            </w:r>
            <w:r w:rsidRPr="00684BD6">
              <w:rPr>
                <w:rFonts w:ascii="Browallia New" w:hAnsi="Browallia New" w:cs="Browallia New"/>
                <w:sz w:val="24"/>
                <w:szCs w:val="24"/>
              </w:rPr>
              <w:t>00)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57ADDA1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895,234</w:t>
            </w:r>
          </w:p>
        </w:tc>
        <w:tc>
          <w:tcPr>
            <w:tcW w:w="900" w:type="dxa"/>
            <w:shd w:val="clear" w:color="auto" w:fill="auto"/>
          </w:tcPr>
          <w:p w14:paraId="15955636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902,700</w:t>
            </w:r>
          </w:p>
        </w:tc>
        <w:tc>
          <w:tcPr>
            <w:tcW w:w="1170" w:type="dxa"/>
            <w:shd w:val="clear" w:color="auto" w:fill="auto"/>
          </w:tcPr>
          <w:p w14:paraId="1D191E9A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(15,900)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7B7AA46" w14:textId="77777777" w:rsidR="00FE6B2C" w:rsidRPr="00684BD6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886,800</w:t>
            </w:r>
          </w:p>
        </w:tc>
      </w:tr>
      <w:tr w:rsidR="00FE6B2C" w:rsidRPr="000626AA" w14:paraId="105AA1E9" w14:textId="77777777" w:rsidTr="00663AD2">
        <w:tc>
          <w:tcPr>
            <w:tcW w:w="2814" w:type="dxa"/>
            <w:shd w:val="clear" w:color="auto" w:fill="auto"/>
          </w:tcPr>
          <w:p w14:paraId="481B1343" w14:textId="77777777" w:rsidR="00FE6B2C" w:rsidRPr="000626AA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626A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14:paraId="51BED631" w14:textId="77777777" w:rsidR="00FE6B2C" w:rsidRPr="00684BD6" w:rsidRDefault="00FE6B2C" w:rsidP="00663A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</w:rPr>
              <w:t>232,326</w:t>
            </w:r>
            <w:r w:rsidRPr="00684BD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12C0260" w14:textId="77777777" w:rsidR="00FE6B2C" w:rsidRPr="00684BD6" w:rsidRDefault="00FE6B2C" w:rsidP="00663A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7,324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063D7EB" w14:textId="77777777" w:rsidR="00FE6B2C" w:rsidRPr="00684BD6" w:rsidRDefault="00FE6B2C" w:rsidP="00663A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(22</w:t>
            </w: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684B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684BD6">
              <w:rPr>
                <w:rFonts w:ascii="Browallia New" w:hAnsi="Browallia New" w:cs="Browallia New"/>
                <w:sz w:val="24"/>
                <w:szCs w:val="24"/>
              </w:rPr>
              <w:t>02)</w:t>
            </w:r>
          </w:p>
        </w:tc>
        <w:tc>
          <w:tcPr>
            <w:tcW w:w="900" w:type="dxa"/>
            <w:shd w:val="clear" w:color="auto" w:fill="auto"/>
          </w:tcPr>
          <w:p w14:paraId="015F314F" w14:textId="77777777" w:rsidR="00FE6B2C" w:rsidRPr="00684BD6" w:rsidRDefault="00FE6B2C" w:rsidP="00663A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(228,726)</w:t>
            </w:r>
          </w:p>
        </w:tc>
        <w:tc>
          <w:tcPr>
            <w:tcW w:w="1170" w:type="dxa"/>
            <w:shd w:val="clear" w:color="auto" w:fill="auto"/>
          </w:tcPr>
          <w:p w14:paraId="3BF35C7F" w14:textId="77777777" w:rsidR="00FE6B2C" w:rsidRPr="00684BD6" w:rsidRDefault="00FE6B2C" w:rsidP="00663A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7,324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23041D8" w14:textId="77777777" w:rsidR="00FE6B2C" w:rsidRPr="00684BD6" w:rsidRDefault="00FE6B2C" w:rsidP="00663A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(221,402)</w:t>
            </w:r>
          </w:p>
        </w:tc>
      </w:tr>
      <w:tr w:rsidR="00FE6B2C" w14:paraId="2FCADC7B" w14:textId="77777777" w:rsidTr="00663AD2">
        <w:tc>
          <w:tcPr>
            <w:tcW w:w="2814" w:type="dxa"/>
            <w:shd w:val="clear" w:color="auto" w:fill="auto"/>
          </w:tcPr>
          <w:p w14:paraId="00022218" w14:textId="77777777" w:rsidR="00FE6B2C" w:rsidRPr="000626AA" w:rsidRDefault="00FE6B2C" w:rsidP="00663AD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0626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– </w:t>
            </w: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14:paraId="6CE2B0E8" w14:textId="77777777" w:rsidR="00FE6B2C" w:rsidRPr="00684BD6" w:rsidRDefault="00FE6B2C" w:rsidP="00663AD2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678,808</w:t>
            </w:r>
          </w:p>
        </w:tc>
        <w:tc>
          <w:tcPr>
            <w:tcW w:w="1170" w:type="dxa"/>
            <w:shd w:val="clear" w:color="auto" w:fill="auto"/>
          </w:tcPr>
          <w:p w14:paraId="4FA9AB58" w14:textId="77777777" w:rsidR="00FE6B2C" w:rsidRPr="00684BD6" w:rsidRDefault="00FE6B2C" w:rsidP="00663AD2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(8,576)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B1F285C" w14:textId="77777777" w:rsidR="00FE6B2C" w:rsidRPr="00684BD6" w:rsidRDefault="00FE6B2C" w:rsidP="00663AD2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670,232</w:t>
            </w:r>
          </w:p>
        </w:tc>
        <w:tc>
          <w:tcPr>
            <w:tcW w:w="900" w:type="dxa"/>
            <w:shd w:val="clear" w:color="auto" w:fill="auto"/>
          </w:tcPr>
          <w:p w14:paraId="355C1FA6" w14:textId="77777777" w:rsidR="00FE6B2C" w:rsidRPr="00684BD6" w:rsidRDefault="00FE6B2C" w:rsidP="00663AD2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673,974</w:t>
            </w:r>
          </w:p>
        </w:tc>
        <w:tc>
          <w:tcPr>
            <w:tcW w:w="1170" w:type="dxa"/>
            <w:shd w:val="clear" w:color="auto" w:fill="auto"/>
          </w:tcPr>
          <w:p w14:paraId="2A36EF0F" w14:textId="77777777" w:rsidR="00FE6B2C" w:rsidRPr="00684BD6" w:rsidRDefault="00FE6B2C" w:rsidP="00663AD2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(8,576)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87DDE6E" w14:textId="77777777" w:rsidR="00FE6B2C" w:rsidRPr="00684BD6" w:rsidRDefault="00FE6B2C" w:rsidP="00663AD2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665,398</w:t>
            </w:r>
          </w:p>
        </w:tc>
      </w:tr>
    </w:tbl>
    <w:p w14:paraId="27695B51" w14:textId="77777777" w:rsidR="00B62EE5" w:rsidRDefault="00B62EE5" w:rsidP="004B0381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19" w:type="dxa"/>
        <w:tblInd w:w="441" w:type="dxa"/>
        <w:tblLook w:val="01E0" w:firstRow="1" w:lastRow="1" w:firstColumn="1" w:lastColumn="1" w:noHBand="0" w:noVBand="0"/>
      </w:tblPr>
      <w:tblGrid>
        <w:gridCol w:w="1458"/>
        <w:gridCol w:w="1080"/>
        <w:gridCol w:w="2952"/>
        <w:gridCol w:w="3429"/>
      </w:tblGrid>
      <w:tr w:rsidR="00EB5536" w:rsidRPr="00B2139E" w14:paraId="39F9EA59" w14:textId="77777777" w:rsidTr="00365D17">
        <w:trPr>
          <w:tblHeader/>
        </w:trPr>
        <w:tc>
          <w:tcPr>
            <w:tcW w:w="1458" w:type="dxa"/>
          </w:tcPr>
          <w:p w14:paraId="00C34ADE" w14:textId="77777777" w:rsidR="00EB5536" w:rsidRPr="00B2139E" w:rsidRDefault="00EB5536" w:rsidP="00662A35">
            <w:pPr>
              <w:tabs>
                <w:tab w:val="left" w:pos="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F1BD687" w14:textId="77777777" w:rsidR="00EB5536" w:rsidRPr="00B2139E" w:rsidRDefault="00EB5536" w:rsidP="00662A35">
            <w:pPr>
              <w:pBdr>
                <w:bottom w:val="single" w:sz="4" w:space="1" w:color="auto"/>
              </w:pBdr>
              <w:tabs>
                <w:tab w:val="left" w:pos="360"/>
                <w:tab w:val="center" w:pos="4153"/>
                <w:tab w:val="right" w:pos="7200"/>
                <w:tab w:val="right" w:pos="8306"/>
              </w:tabs>
              <w:spacing w:line="240" w:lineRule="auto"/>
              <w:ind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  <w:r w:rsidRPr="00B2139E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2952" w:type="dxa"/>
            <w:shd w:val="clear" w:color="auto" w:fill="auto"/>
            <w:vAlign w:val="bottom"/>
            <w:hideMark/>
          </w:tcPr>
          <w:p w14:paraId="4A01E101" w14:textId="77777777" w:rsidR="00EB5536" w:rsidRPr="00B2139E" w:rsidRDefault="00EB5536" w:rsidP="00662A35">
            <w:pPr>
              <w:pBdr>
                <w:bottom w:val="single" w:sz="4" w:space="1" w:color="auto"/>
              </w:pBdr>
              <w:tabs>
                <w:tab w:val="left" w:pos="360"/>
                <w:tab w:val="center" w:pos="4153"/>
                <w:tab w:val="right" w:pos="7200"/>
                <w:tab w:val="right" w:pos="8306"/>
              </w:tabs>
              <w:spacing w:line="240" w:lineRule="auto"/>
              <w:ind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  <w:r w:rsidRPr="00B2139E">
              <w:rPr>
                <w:rFonts w:ascii="Browallia New" w:hAnsi="Browallia New" w:cs="Browallia New"/>
                <w:sz w:val="20"/>
                <w:szCs w:val="20"/>
                <w:cs/>
              </w:rPr>
              <w:t>เงื่อนไขการชำระคืนเงินต้น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</w:p>
        </w:tc>
        <w:tc>
          <w:tcPr>
            <w:tcW w:w="3429" w:type="dxa"/>
            <w:shd w:val="clear" w:color="auto" w:fill="auto"/>
            <w:vAlign w:val="bottom"/>
            <w:hideMark/>
          </w:tcPr>
          <w:p w14:paraId="4521BA6E" w14:textId="77777777" w:rsidR="00EB5536" w:rsidRPr="00B2139E" w:rsidRDefault="00EB5536" w:rsidP="00662A35">
            <w:pPr>
              <w:pBdr>
                <w:bottom w:val="single" w:sz="4" w:space="1" w:color="auto"/>
              </w:pBdr>
              <w:tabs>
                <w:tab w:val="left" w:pos="360"/>
                <w:tab w:val="center" w:pos="4153"/>
                <w:tab w:val="right" w:pos="7200"/>
                <w:tab w:val="right" w:pos="8306"/>
              </w:tabs>
              <w:spacing w:line="240" w:lineRule="auto"/>
              <w:ind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  <w:r w:rsidRPr="00B2139E">
              <w:rPr>
                <w:rFonts w:ascii="Browallia New" w:hAnsi="Browallia New" w:cs="Browallia New"/>
                <w:sz w:val="20"/>
                <w:szCs w:val="20"/>
                <w:cs/>
              </w:rPr>
              <w:t>หลักประกัน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</w:rPr>
              <w:t>เพื่อค้ำประกัน</w:t>
            </w:r>
          </w:p>
        </w:tc>
      </w:tr>
      <w:tr w:rsidR="00EB5536" w:rsidRPr="00B2139E" w14:paraId="137A5152" w14:textId="77777777" w:rsidTr="00365D17">
        <w:tc>
          <w:tcPr>
            <w:tcW w:w="1458" w:type="dxa"/>
          </w:tcPr>
          <w:p w14:paraId="43A030BF" w14:textId="77777777" w:rsidR="00EB5536" w:rsidRPr="00B2139E" w:rsidRDefault="00EB5536" w:rsidP="00190F4C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วงเงินกู้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1,400 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ล้านบาท </w:t>
            </w:r>
          </w:p>
        </w:tc>
        <w:tc>
          <w:tcPr>
            <w:tcW w:w="1080" w:type="dxa"/>
            <w:shd w:val="clear" w:color="auto" w:fill="auto"/>
          </w:tcPr>
          <w:p w14:paraId="737AF61C" w14:textId="77777777" w:rsidR="00EB5536" w:rsidRPr="00B2139E" w:rsidRDefault="00EB5536" w:rsidP="00662A35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>MLR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ลบ</w:t>
            </w:r>
          </w:p>
          <w:p w14:paraId="4F40917F" w14:textId="77777777" w:rsidR="00EB5536" w:rsidRPr="00B2139E" w:rsidRDefault="00EB5536" w:rsidP="00662A35">
            <w:pPr>
              <w:spacing w:line="240" w:lineRule="auto"/>
              <w:ind w:left="201" w:hanging="20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ร้อยละ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2952" w:type="dxa"/>
            <w:shd w:val="clear" w:color="auto" w:fill="auto"/>
          </w:tcPr>
          <w:p w14:paraId="7B1AA2C1" w14:textId="77777777" w:rsidR="00EB5536" w:rsidRPr="006A39EA" w:rsidRDefault="00EB5536" w:rsidP="00662A3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ณ วันที่ </w:t>
            </w:r>
            <w:r w:rsidRPr="006A39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31 </w:t>
            </w: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มีนาคม </w:t>
            </w:r>
            <w:r w:rsidRPr="006A39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2560 </w:t>
            </w: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บริษัททำสัญญาขยายระยะเวลาการผ่อนชำระหนี้เป็นรายเดือนๆละ </w:t>
            </w:r>
            <w:r w:rsidRPr="006A39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5.2 </w:t>
            </w: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ล้านบาทจนถึงเดือนกันยายน </w:t>
            </w:r>
            <w:r w:rsidRPr="006A39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2563 </w:t>
            </w: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และเดือนละ </w:t>
            </w:r>
            <w:r w:rsidRPr="006A39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17.32 </w:t>
            </w: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ล้านบาทจนถึงเดือนตุลาคม </w:t>
            </w:r>
            <w:r w:rsidRPr="006A39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2564 </w:t>
            </w: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และชำระเงินต้นพร้อมดอกเบี้ยส่วนที่เหลือทั้งจำนวนในเดือนพฤศจิกายน </w:t>
            </w:r>
            <w:r w:rsidRPr="006A39E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2564</w:t>
            </w:r>
          </w:p>
          <w:p w14:paraId="47E2BC5A" w14:textId="77777777" w:rsidR="00EB5536" w:rsidRDefault="00EB5536" w:rsidP="00662A3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(เดิม</w:t>
            </w:r>
            <w:r w:rsidRPr="006A39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</w:t>
            </w: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จ่ายชำระคืนเงินกู้ </w:t>
            </w:r>
            <w:r w:rsidRPr="006A39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400 </w:t>
            </w: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ล้านบาทภายในวันที่ </w:t>
            </w:r>
            <w:r w:rsidRPr="006A39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30 </w:t>
            </w: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6A39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2558 </w:t>
            </w: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เงินกู้ยืมส่วนที่เหลือผ่อนชำระคืนเป็นรายไตรมาสๆละ </w:t>
            </w:r>
            <w:r w:rsidRPr="006A39EA">
              <w:rPr>
                <w:rFonts w:ascii="Browallia New" w:hAnsi="Browallia New" w:cs="Browallia New"/>
                <w:sz w:val="20"/>
                <w:szCs w:val="20"/>
                <w:lang w:val="en-GB"/>
              </w:rPr>
              <w:t>52.63</w:t>
            </w:r>
            <w:r w:rsidRPr="006A39EA">
              <w:rPr>
                <w:rFonts w:ascii="Browallia New" w:hAnsi="Browallia New" w:cs="Browallia New"/>
                <w:color w:val="FFFFFF"/>
                <w:sz w:val="20"/>
                <w:szCs w:val="20"/>
                <w:lang w:val="en-GB"/>
              </w:rPr>
              <w:t>k</w:t>
            </w: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ล้านบาท เริ่มชำระงวดแรกในเดือนมีนาคม </w:t>
            </w:r>
            <w:r w:rsidRPr="006A39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2558 </w:t>
            </w: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จนถึงเดือนกันยายน </w:t>
            </w:r>
            <w:r w:rsidRPr="006A39E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2562)</w:t>
            </w: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</w:t>
            </w:r>
          </w:p>
          <w:p w14:paraId="60609472" w14:textId="77777777" w:rsidR="00EB5536" w:rsidRPr="00EB2136" w:rsidRDefault="00EB5536" w:rsidP="00662A3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429" w:type="dxa"/>
            <w:shd w:val="clear" w:color="auto" w:fill="auto"/>
          </w:tcPr>
          <w:p w14:paraId="742BCBC0" w14:textId="77777777" w:rsidR="00EB5536" w:rsidRPr="006A39EA" w:rsidRDefault="00EB5536" w:rsidP="00190F4C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ค้ำประกันร่วมโดยบริษัท</w:t>
            </w:r>
            <w:r w:rsidRPr="006A39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เค แอนด์ ดับบลิว (ประเทศไทย)  จำกัด</w:t>
            </w:r>
          </w:p>
          <w:p w14:paraId="4F348BFF" w14:textId="4C0FE40E" w:rsidR="00EB5536" w:rsidRPr="006A39EA" w:rsidRDefault="00EB5536" w:rsidP="00190F4C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หุ้นของ</w:t>
            </w:r>
            <w:r w:rsidR="0082578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บริษัท ดับบลิวซีไอ โฮลดิ้ง จำกัด (มหาชน)</w:t>
            </w:r>
          </w:p>
          <w:p w14:paraId="30675411" w14:textId="77777777" w:rsidR="002F1E0D" w:rsidRDefault="00EB5536" w:rsidP="002F1E0D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ค้ำประกันโดยกรรมการสองท่าน</w:t>
            </w:r>
          </w:p>
          <w:p w14:paraId="4022D60C" w14:textId="37AB5704" w:rsidR="00EB5536" w:rsidRPr="006A39EA" w:rsidRDefault="00EB5536" w:rsidP="000A149C">
            <w:p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EB5536" w:rsidRPr="00B2139E" w14:paraId="79D79B71" w14:textId="77777777" w:rsidTr="00365D17">
        <w:trPr>
          <w:trHeight w:val="243"/>
        </w:trPr>
        <w:tc>
          <w:tcPr>
            <w:tcW w:w="1458" w:type="dxa"/>
          </w:tcPr>
          <w:p w14:paraId="568E6ACA" w14:textId="77777777" w:rsidR="00EB5536" w:rsidRPr="00B2139E" w:rsidRDefault="00EB5536" w:rsidP="00190F4C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วงเงินกู้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65 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ล้านบาท </w:t>
            </w:r>
          </w:p>
        </w:tc>
        <w:tc>
          <w:tcPr>
            <w:tcW w:w="1080" w:type="dxa"/>
            <w:shd w:val="clear" w:color="auto" w:fill="auto"/>
          </w:tcPr>
          <w:p w14:paraId="30A3A379" w14:textId="77777777" w:rsidR="00EB5536" w:rsidRPr="00B2139E" w:rsidRDefault="00EB5536" w:rsidP="00662A35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>MLR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ลบ</w:t>
            </w:r>
          </w:p>
          <w:p w14:paraId="10C31581" w14:textId="77777777" w:rsidR="00EB5536" w:rsidRPr="00B2139E" w:rsidRDefault="00EB5536" w:rsidP="00662A35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ร้อยละ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2952" w:type="dxa"/>
            <w:shd w:val="clear" w:color="auto" w:fill="auto"/>
          </w:tcPr>
          <w:p w14:paraId="271CA059" w14:textId="77777777" w:rsidR="00EB5536" w:rsidRPr="00B2139E" w:rsidRDefault="00EB5536" w:rsidP="00662A3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ผ่อนชำระคืนเป็นเดือนๆละ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1.85 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ล้านบาท เริ่มชำระงวดแรกในเดือนเมษายน 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>255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9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จนถึงเดือนเมษายน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2562 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ซึ่งงวดสุดท้ายชำระเงินต้นและดอกเบี้ยที่เหลือทั้งจำนวน</w:t>
            </w:r>
          </w:p>
        </w:tc>
        <w:tc>
          <w:tcPr>
            <w:tcW w:w="3429" w:type="dxa"/>
            <w:shd w:val="clear" w:color="auto" w:fill="auto"/>
          </w:tcPr>
          <w:p w14:paraId="10404FCD" w14:textId="77777777" w:rsidR="00EB5536" w:rsidRPr="00845346" w:rsidRDefault="00EB5536" w:rsidP="00190F4C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1CB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จดจำนองที่ดินและอาคารสำนักงานใหญ่ของบริษัท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    </w:t>
            </w:r>
            <w:r w:rsidRPr="00845346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วุฒิศักดิ์ คลินิก อินเตอร์ กรุ๊ป จำกัด</w:t>
            </w:r>
          </w:p>
          <w:p w14:paraId="0E421A4E" w14:textId="77777777" w:rsidR="00EB5536" w:rsidRPr="003F1CB8" w:rsidRDefault="00EB5536" w:rsidP="00190F4C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1CB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หุ้นของบริษัท วุฒิศักดิ์ คลินิก อินเตอร์ กรุ๊ป จำกัด และ หุ้นของ</w:t>
            </w:r>
            <w:r w:rsidRPr="00345D8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บริษัท อี ฟอร์ แอล เอม จำกัด (มหาชน)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ถือโดยกรรมการของบริษัท บริษัทย่อย และบริษัทที่เกี่ยวข้องกัน</w:t>
            </w:r>
          </w:p>
          <w:p w14:paraId="2EFA0D63" w14:textId="77777777" w:rsidR="00EB5536" w:rsidRDefault="00EB5536" w:rsidP="00190F4C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1CB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ค้ำประกันโดยกรรมการของบริษัท บริษัทย่อย และบริษัทที่เกี่ยวข้อง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กัน</w:t>
            </w:r>
          </w:p>
          <w:p w14:paraId="18F7E9F8" w14:textId="4A300343" w:rsidR="00BB47D4" w:rsidRPr="003F1CB8" w:rsidRDefault="00BB47D4" w:rsidP="00BB47D4">
            <w:p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EB5536" w:rsidRPr="00B2139E" w14:paraId="06249770" w14:textId="77777777" w:rsidTr="00365D17">
        <w:trPr>
          <w:trHeight w:val="1662"/>
        </w:trPr>
        <w:tc>
          <w:tcPr>
            <w:tcW w:w="1458" w:type="dxa"/>
          </w:tcPr>
          <w:p w14:paraId="5F7341C6" w14:textId="77777777" w:rsidR="00EB5536" w:rsidRPr="00B2139E" w:rsidRDefault="00EB5536" w:rsidP="00190F4C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วงเงินกู้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70 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ล้านบาท </w:t>
            </w:r>
          </w:p>
        </w:tc>
        <w:tc>
          <w:tcPr>
            <w:tcW w:w="1080" w:type="dxa"/>
            <w:shd w:val="clear" w:color="auto" w:fill="auto"/>
          </w:tcPr>
          <w:p w14:paraId="63AF2F5B" w14:textId="77777777" w:rsidR="00EB5536" w:rsidRPr="00B2139E" w:rsidRDefault="00EB5536" w:rsidP="00662A35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>MLR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ลบ</w:t>
            </w:r>
          </w:p>
          <w:p w14:paraId="52B89B83" w14:textId="77777777" w:rsidR="00EB5536" w:rsidRPr="00B2139E" w:rsidRDefault="00EB5536" w:rsidP="00662A35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ร้อยละ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2952" w:type="dxa"/>
            <w:shd w:val="clear" w:color="auto" w:fill="auto"/>
          </w:tcPr>
          <w:p w14:paraId="0F32C82F" w14:textId="77777777" w:rsidR="00EB5536" w:rsidRPr="00B2139E" w:rsidRDefault="00EB5536" w:rsidP="00662A3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ผ่อนชำระคืนเป็นเดือนๆละ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1.95 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ล้านบาท เริ่มชำระงวดแรกในเดือนมิถุนายน 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>255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9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จนถึงเดือนมิถุนายน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>2562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ซึ่งงวดสุดท้ายชำระเงินต้นและดอกเบี้ยที่เหลือทั้งจำนวน</w:t>
            </w:r>
          </w:p>
        </w:tc>
        <w:tc>
          <w:tcPr>
            <w:tcW w:w="3429" w:type="dxa"/>
            <w:shd w:val="clear" w:color="auto" w:fill="auto"/>
          </w:tcPr>
          <w:p w14:paraId="2A367384" w14:textId="77777777" w:rsidR="00EB5536" w:rsidRPr="00845346" w:rsidRDefault="00EB5536" w:rsidP="00190F4C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1CB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จดจำนองที่ดินและอาคารสำนักงานใหญ่ของบริษัท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    </w:t>
            </w:r>
            <w:r w:rsidRPr="00845346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วุฒิศักดิ์ คลินิก อินเตอร์ กรุ๊ป จำกัด</w:t>
            </w:r>
          </w:p>
          <w:p w14:paraId="05FA4A86" w14:textId="77777777" w:rsidR="00EB5536" w:rsidRPr="003F1CB8" w:rsidRDefault="00EB5536" w:rsidP="00190F4C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1CB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หุ้นของบริษัท วุฒิศักดิ์ คลินิก อินเตอร์ กรุ๊ป จำกัด และ หุ้นของ</w:t>
            </w:r>
            <w:r w:rsidRPr="00345D8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บริษัท อี ฟอร์ แอล เอม จำกัด (มหาชน)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ถือโดยกรรมการของบริษัท บริษัทย่อย และบริษัทที่เกี่ยวข้องกัน</w:t>
            </w:r>
          </w:p>
          <w:p w14:paraId="64E69933" w14:textId="77777777" w:rsidR="00410E15" w:rsidRDefault="00EB5536" w:rsidP="00410E15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1CB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ค้ำประกันโดยกรรมการของบริษัท บริษัทย่อย และบริษัทที่เกี่ยวข้อง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กัน</w:t>
            </w:r>
          </w:p>
          <w:p w14:paraId="61652D89" w14:textId="77777777" w:rsidR="00410E15" w:rsidRDefault="00410E15" w:rsidP="00410E15">
            <w:pPr>
              <w:tabs>
                <w:tab w:val="clear" w:pos="227"/>
                <w:tab w:val="clear" w:pos="680"/>
                <w:tab w:val="left" w:pos="162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9CF3346" w14:textId="77777777" w:rsidR="007A7327" w:rsidRDefault="007A7327" w:rsidP="00410E15">
            <w:pPr>
              <w:tabs>
                <w:tab w:val="clear" w:pos="227"/>
                <w:tab w:val="clear" w:pos="680"/>
                <w:tab w:val="left" w:pos="162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E09B9AA" w14:textId="0190C481" w:rsidR="007A7327" w:rsidRPr="00410E15" w:rsidRDefault="007A7327" w:rsidP="00410E15">
            <w:pPr>
              <w:tabs>
                <w:tab w:val="clear" w:pos="227"/>
                <w:tab w:val="clear" w:pos="680"/>
                <w:tab w:val="left" w:pos="162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EB5536" w:rsidRPr="00B2139E" w14:paraId="525CB663" w14:textId="77777777" w:rsidTr="00365D17">
        <w:tc>
          <w:tcPr>
            <w:tcW w:w="1458" w:type="dxa"/>
          </w:tcPr>
          <w:p w14:paraId="45602D8A" w14:textId="67BF21AD" w:rsidR="00EB5536" w:rsidRPr="00CF7643" w:rsidRDefault="00EB5536" w:rsidP="00CF764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F7643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lastRenderedPageBreak/>
              <w:t xml:space="preserve">วงเงินกู้ </w:t>
            </w:r>
            <w:r w:rsidRPr="00CF7643">
              <w:rPr>
                <w:rFonts w:ascii="Browallia New" w:hAnsi="Browallia New" w:cs="Browallia New"/>
                <w:sz w:val="20"/>
                <w:szCs w:val="20"/>
              </w:rPr>
              <w:t xml:space="preserve">290       </w:t>
            </w:r>
            <w:r w:rsidRPr="00CF7643">
              <w:rPr>
                <w:rFonts w:ascii="Browallia New" w:hAnsi="Browallia New" w:cs="Browalli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shd w:val="clear" w:color="auto" w:fill="auto"/>
          </w:tcPr>
          <w:p w14:paraId="15BFEB77" w14:textId="77777777" w:rsidR="00EB5536" w:rsidRPr="00B2139E" w:rsidRDefault="00EB5536" w:rsidP="00662A35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>MLR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ลบ</w:t>
            </w:r>
          </w:p>
          <w:p w14:paraId="7EB8F005" w14:textId="77777777" w:rsidR="00EB5536" w:rsidRPr="00B2139E" w:rsidRDefault="00EB5536" w:rsidP="00662A35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ร้อยละ </w:t>
            </w:r>
            <w:r w:rsidRPr="00B2139E">
              <w:rPr>
                <w:rFonts w:ascii="Browallia New" w:hAnsi="Browallia New" w:cs="Browallia New"/>
                <w:sz w:val="20"/>
                <w:szCs w:val="20"/>
              </w:rPr>
              <w:t>0.6</w:t>
            </w:r>
          </w:p>
        </w:tc>
        <w:tc>
          <w:tcPr>
            <w:tcW w:w="2952" w:type="dxa"/>
            <w:shd w:val="clear" w:color="auto" w:fill="auto"/>
          </w:tcPr>
          <w:p w14:paraId="17DCEE13" w14:textId="77777777" w:rsidR="00EB5536" w:rsidRPr="00B2139E" w:rsidRDefault="00EB5536" w:rsidP="00662A3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ผ่อนชำระคืนเป็นเดือนๆละ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4.49 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ล้านบาท เริ่มชำระงวดแรกในเดือนเมษายน 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2560  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จนถึงเดือนสิงหาคม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  <w:r w:rsidRPr="00B2139E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ซึ่งงวดสุดท้ายชำระเงินต้นและดอกเบี้ยที่เหลือทั้งจำนวน</w:t>
            </w:r>
          </w:p>
        </w:tc>
        <w:tc>
          <w:tcPr>
            <w:tcW w:w="3429" w:type="dxa"/>
            <w:shd w:val="clear" w:color="auto" w:fill="auto"/>
          </w:tcPr>
          <w:p w14:paraId="11A604EE" w14:textId="77777777" w:rsidR="00EB5536" w:rsidRPr="00845346" w:rsidRDefault="00EB5536" w:rsidP="00190F4C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1CB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จดจำนองที่ดินและอาคารสำนักงานใหญ่ของบริษัท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    </w:t>
            </w:r>
            <w:r w:rsidRPr="00845346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วุฒิศักดิ์ คลินิก อินเตอร์ กรุ๊ป จำกัด</w:t>
            </w:r>
          </w:p>
          <w:p w14:paraId="2917D084" w14:textId="77777777" w:rsidR="00EB5536" w:rsidRPr="003F1CB8" w:rsidRDefault="00EB5536" w:rsidP="00190F4C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1CB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หุ้นของบริษัท วุฒิศักดิ์ คลินิก อินเตอร์ กรุ๊ป จำกัด และ หุ้นของ</w:t>
            </w:r>
            <w:r w:rsidRPr="00345D8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บริษัท อี ฟอร์ แอล เอม จำกัด (มหาชน)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ถือโดยกรรมการของบริษัท บริษัทย่อย และบริษัทที่เกี่ยวข้องกัน</w:t>
            </w:r>
          </w:p>
          <w:p w14:paraId="74F41014" w14:textId="77777777" w:rsidR="00EB5536" w:rsidRDefault="00EB5536" w:rsidP="00190F4C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1CB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ค้ำประกันโดยกรรมการของบริษัท บริษัทย่อย และบริษัทที่เกี่ยวข้อง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กัน</w:t>
            </w:r>
          </w:p>
          <w:p w14:paraId="11A71852" w14:textId="0103417D" w:rsidR="00BB47D4" w:rsidRPr="00417D84" w:rsidRDefault="00BB47D4" w:rsidP="00BB47D4">
            <w:p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EB5536" w:rsidRPr="00B2139E" w14:paraId="28007287" w14:textId="77777777" w:rsidTr="00365D17">
        <w:tc>
          <w:tcPr>
            <w:tcW w:w="1458" w:type="dxa"/>
          </w:tcPr>
          <w:p w14:paraId="49CDE16F" w14:textId="77777777" w:rsidR="00EB5536" w:rsidRPr="00B2139E" w:rsidRDefault="00EB5536" w:rsidP="00190F4C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วงเงินกู้ </w:t>
            </w:r>
            <w:r w:rsidRPr="00B2139E">
              <w:rPr>
                <w:rFonts w:ascii="Browallia New" w:hAnsi="Browallia New" w:cs="Browallia New"/>
                <w:sz w:val="20"/>
                <w:szCs w:val="20"/>
              </w:rPr>
              <w:t xml:space="preserve">494 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   </w:t>
            </w:r>
            <w:r w:rsidRPr="00B2139E">
              <w:rPr>
                <w:rFonts w:ascii="Browallia New" w:hAnsi="Browallia New" w:cs="Browalli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shd w:val="clear" w:color="auto" w:fill="auto"/>
          </w:tcPr>
          <w:p w14:paraId="7A4E479F" w14:textId="77777777" w:rsidR="00EB5536" w:rsidRPr="00B2139E" w:rsidRDefault="00EB5536" w:rsidP="00662A35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>MLR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ลบ</w:t>
            </w:r>
          </w:p>
          <w:p w14:paraId="281E98F9" w14:textId="77777777" w:rsidR="00EB5536" w:rsidRPr="00B2139E" w:rsidRDefault="00EB5536" w:rsidP="00662A35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ร้อยละ </w:t>
            </w:r>
            <w:r w:rsidRPr="00B2139E">
              <w:rPr>
                <w:rFonts w:ascii="Browallia New" w:hAnsi="Browallia New" w:cs="Browallia New"/>
                <w:sz w:val="20"/>
                <w:szCs w:val="20"/>
              </w:rPr>
              <w:t>0.6</w:t>
            </w:r>
          </w:p>
        </w:tc>
        <w:tc>
          <w:tcPr>
            <w:tcW w:w="2952" w:type="dxa"/>
            <w:shd w:val="clear" w:color="auto" w:fill="auto"/>
          </w:tcPr>
          <w:p w14:paraId="38DF45D3" w14:textId="77777777" w:rsidR="00EB5536" w:rsidRPr="00B2139E" w:rsidRDefault="00EB5536" w:rsidP="00662A3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ผ่อนชำระคืนเป็นเดือนๆละ </w:t>
            </w:r>
            <w:r w:rsidRPr="00B2139E">
              <w:rPr>
                <w:rFonts w:ascii="Browallia New" w:hAnsi="Browallia New" w:cs="Browallia New"/>
                <w:sz w:val="20"/>
                <w:szCs w:val="20"/>
              </w:rPr>
              <w:t>7.64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ล้านบาท เริ่มชำระงวดแรกในเดือนเมษายน 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2560  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จนถึงเดือนสิงหาคม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  <w:r w:rsidRPr="00B2139E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ซึ่งงวดสุดท้ายชำระเงินต้นและดอกเบี้ยที่เหลือทั้งจำนวน</w:t>
            </w:r>
          </w:p>
        </w:tc>
        <w:tc>
          <w:tcPr>
            <w:tcW w:w="3429" w:type="dxa"/>
            <w:shd w:val="clear" w:color="auto" w:fill="auto"/>
          </w:tcPr>
          <w:p w14:paraId="6886806C" w14:textId="77777777" w:rsidR="00EB5536" w:rsidRPr="00845346" w:rsidRDefault="00EB5536" w:rsidP="00190F4C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1CB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จดจำนองที่ดินและอาคารสำนักงานใหญ่ของบริษัท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    </w:t>
            </w:r>
            <w:r w:rsidRPr="00845346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วุฒิศักดิ์ คลินิก อินเตอร์ กรุ๊ป จำกัด</w:t>
            </w:r>
          </w:p>
          <w:p w14:paraId="0AF9A819" w14:textId="77777777" w:rsidR="00EB5536" w:rsidRPr="003F1CB8" w:rsidRDefault="00EB5536" w:rsidP="00190F4C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1CB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หุ้นของบริษัท วุฒิศักดิ์ คลินิก อินเตอร์ กรุ๊ป จำกัด และ หุ้นของ</w:t>
            </w:r>
            <w:r w:rsidRPr="00345D8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บริษัท อี ฟอร์ แอล เอม จำกัด (มหาชน)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ถือโดยกรรมการของบริษัท บริษัทย่อย และบริษัทที่เกี่ยวข้องกัน</w:t>
            </w:r>
          </w:p>
          <w:p w14:paraId="400E6683" w14:textId="77777777" w:rsidR="00EB5536" w:rsidRDefault="00EB5536" w:rsidP="00190F4C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1CB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ค้ำประกันโดยกรรมการของบริษัท บริษัทย่อย และบริษัทที่เกี่ยวข้อง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กัน</w:t>
            </w:r>
          </w:p>
          <w:p w14:paraId="26B27A09" w14:textId="2846D2B6" w:rsidR="00BB47D4" w:rsidRPr="00417D84" w:rsidRDefault="00BB47D4" w:rsidP="00BB47D4">
            <w:p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2A42B4" w:rsidRPr="003F1CB8" w14:paraId="70373BCA" w14:textId="77777777" w:rsidTr="00365D17">
        <w:tc>
          <w:tcPr>
            <w:tcW w:w="1458" w:type="dxa"/>
          </w:tcPr>
          <w:p w14:paraId="7B81A994" w14:textId="77777777" w:rsidR="002A42B4" w:rsidRPr="00B2139E" w:rsidRDefault="002A42B4" w:rsidP="00190F4C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วงเงินกู้ </w:t>
            </w:r>
            <w:r w:rsidRPr="00B2139E">
              <w:rPr>
                <w:rFonts w:ascii="Browallia New" w:hAnsi="Browallia New" w:cs="Browallia New"/>
                <w:sz w:val="20"/>
                <w:szCs w:val="20"/>
              </w:rPr>
              <w:t xml:space="preserve">30 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    </w:t>
            </w:r>
            <w:r w:rsidRPr="00B2139E">
              <w:rPr>
                <w:rFonts w:ascii="Browallia New" w:hAnsi="Browallia New" w:cs="Browalli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shd w:val="clear" w:color="auto" w:fill="auto"/>
          </w:tcPr>
          <w:p w14:paraId="385397EA" w14:textId="77777777" w:rsidR="002A42B4" w:rsidRPr="00B2139E" w:rsidRDefault="002A42B4" w:rsidP="0085562F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>MLR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ลบ</w:t>
            </w:r>
          </w:p>
          <w:p w14:paraId="79F7BD4D" w14:textId="77777777" w:rsidR="002A42B4" w:rsidRPr="00B2139E" w:rsidRDefault="002A42B4" w:rsidP="0085562F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ร้อยละ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>1.75</w:t>
            </w:r>
          </w:p>
        </w:tc>
        <w:tc>
          <w:tcPr>
            <w:tcW w:w="2952" w:type="dxa"/>
            <w:shd w:val="clear" w:color="auto" w:fill="auto"/>
          </w:tcPr>
          <w:p w14:paraId="30263640" w14:textId="77777777" w:rsidR="002A42B4" w:rsidRPr="00B2139E" w:rsidRDefault="002A42B4" w:rsidP="0085562F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ผ่อนชำระคืนเป็นเดือนๆละ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0.3 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ล้านบาท เริ่มชำระงวดแรกในเดือนกุมภาพันธ์ 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2560  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จนถึงเดือนกุมภาพันธ์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>2563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ซึ่งงวดสุดท้ายชำระเงินต้นและดอกเบี้ยที่เหลือทั้งจำนวน</w:t>
            </w:r>
          </w:p>
        </w:tc>
        <w:tc>
          <w:tcPr>
            <w:tcW w:w="3429" w:type="dxa"/>
            <w:shd w:val="clear" w:color="auto" w:fill="auto"/>
          </w:tcPr>
          <w:p w14:paraId="44FBF1B8" w14:textId="77777777" w:rsidR="002A42B4" w:rsidRDefault="002A42B4" w:rsidP="00190F4C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3F1CB8">
              <w:rPr>
                <w:rFonts w:ascii="Browallia New" w:hAnsi="Browallia New" w:cs="Browallia New" w:hint="cs"/>
                <w:sz w:val="20"/>
                <w:szCs w:val="20"/>
                <w:cs/>
              </w:rPr>
              <w:t>ค้ำประกันโดยบริษัท อี ฟอร์ แอล เอม จำกัด (มหาชน)</w:t>
            </w:r>
          </w:p>
          <w:p w14:paraId="1074E9BA" w14:textId="77777777" w:rsidR="002A42B4" w:rsidRPr="003F1CB8" w:rsidRDefault="002A42B4" w:rsidP="00190F4C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สินทรัพย์ของบริษัทย่อย</w:t>
            </w:r>
          </w:p>
        </w:tc>
      </w:tr>
    </w:tbl>
    <w:p w14:paraId="27957998" w14:textId="77777777" w:rsidR="003A43F6" w:rsidRDefault="003A43F6" w:rsidP="00B62EE5">
      <w:pPr>
        <w:tabs>
          <w:tab w:val="clear" w:pos="454"/>
          <w:tab w:val="left" w:pos="45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98EEF21" w14:textId="58F419FA" w:rsidR="00EB5536" w:rsidRPr="00C04DF6" w:rsidRDefault="00EB5536" w:rsidP="00B62EE5">
      <w:pPr>
        <w:tabs>
          <w:tab w:val="clear" w:pos="454"/>
          <w:tab w:val="left" w:pos="45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B0183C">
        <w:rPr>
          <w:rFonts w:ascii="Browallia New" w:hAnsi="Browallia New" w:cs="Browallia New" w:hint="cs"/>
          <w:sz w:val="28"/>
          <w:szCs w:val="28"/>
          <w:cs/>
        </w:rPr>
        <w:t>กา</w:t>
      </w:r>
      <w:r w:rsidRPr="00B0183C">
        <w:rPr>
          <w:rFonts w:ascii="Browallia New" w:hAnsi="Browallia New" w:cs="Browallia New"/>
          <w:sz w:val="28"/>
          <w:szCs w:val="28"/>
          <w:cs/>
        </w:rPr>
        <w:t xml:space="preserve">รเปลี่ยนแปลงของเงินกู้ยืมระยะยาวสำหรับปีสิ้นสุดวันที่ </w:t>
      </w:r>
      <w:r w:rsidRPr="00B0183C">
        <w:rPr>
          <w:rFonts w:ascii="Browallia New" w:hAnsi="Browallia New" w:cs="Browallia New"/>
          <w:sz w:val="28"/>
          <w:szCs w:val="28"/>
        </w:rPr>
        <w:t>31</w:t>
      </w:r>
      <w:r w:rsidRPr="00B0183C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B0183C">
        <w:rPr>
          <w:rFonts w:ascii="Browallia New" w:hAnsi="Browallia New" w:cs="Browallia New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>6</w:t>
      </w:r>
      <w:r w:rsidR="0029785E">
        <w:rPr>
          <w:rFonts w:ascii="Browallia New" w:hAnsi="Browallia New" w:cs="Browallia New"/>
          <w:sz w:val="28"/>
          <w:szCs w:val="28"/>
        </w:rPr>
        <w:t>1</w:t>
      </w:r>
      <w:r w:rsidRPr="00B0183C">
        <w:rPr>
          <w:rFonts w:ascii="Browallia New" w:hAnsi="Browallia New" w:cs="Browallia New" w:hint="cs"/>
          <w:sz w:val="28"/>
          <w:szCs w:val="28"/>
          <w:cs/>
        </w:rPr>
        <w:t xml:space="preserve"> และ </w:t>
      </w:r>
      <w:r w:rsidRPr="00B0183C">
        <w:rPr>
          <w:rFonts w:ascii="Browallia New" w:hAnsi="Browallia New" w:cs="Browallia New"/>
          <w:sz w:val="28"/>
          <w:szCs w:val="28"/>
        </w:rPr>
        <w:t>25</w:t>
      </w:r>
      <w:r w:rsidR="0029785E">
        <w:rPr>
          <w:rFonts w:ascii="Browallia New" w:hAnsi="Browallia New" w:cs="Browallia New"/>
          <w:sz w:val="28"/>
          <w:szCs w:val="28"/>
        </w:rPr>
        <w:t>60</w:t>
      </w:r>
      <w:r w:rsidRPr="00B0183C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3B78A1AD" w14:textId="77777777" w:rsidR="00EB5536" w:rsidRPr="00CC4E4E" w:rsidRDefault="00EB5536" w:rsidP="00EB5536">
      <w:pPr>
        <w:tabs>
          <w:tab w:val="clear" w:pos="454"/>
          <w:tab w:val="left" w:pos="459"/>
        </w:tabs>
        <w:spacing w:line="240" w:lineRule="auto"/>
        <w:ind w:left="426"/>
        <w:rPr>
          <w:rFonts w:ascii="Browallia New" w:hAnsi="Browallia New" w:cs="Browallia New"/>
          <w:sz w:val="20"/>
          <w:szCs w:val="20"/>
        </w:rPr>
      </w:pPr>
    </w:p>
    <w:tbl>
      <w:tblPr>
        <w:tblW w:w="8940" w:type="dxa"/>
        <w:tblInd w:w="426" w:type="dxa"/>
        <w:shd w:val="clear" w:color="auto" w:fill="C2D69B" w:themeFill="accent3" w:themeFillTint="99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0"/>
        <w:gridCol w:w="1134"/>
        <w:gridCol w:w="141"/>
        <w:gridCol w:w="1125"/>
        <w:gridCol w:w="151"/>
        <w:gridCol w:w="1154"/>
        <w:gridCol w:w="142"/>
        <w:gridCol w:w="1163"/>
      </w:tblGrid>
      <w:tr w:rsidR="00BC7478" w:rsidRPr="00C04DF6" w14:paraId="4F940896" w14:textId="77777777" w:rsidTr="00FE6B2C">
        <w:trPr>
          <w:cantSplit/>
        </w:trPr>
        <w:tc>
          <w:tcPr>
            <w:tcW w:w="3930" w:type="dxa"/>
            <w:shd w:val="clear" w:color="auto" w:fill="auto"/>
          </w:tcPr>
          <w:p w14:paraId="5C9B2F0E" w14:textId="77777777" w:rsidR="00BC7478" w:rsidRPr="00B0183C" w:rsidRDefault="00BC7478" w:rsidP="00BC7478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0183C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2400" w:type="dxa"/>
            <w:gridSpan w:val="3"/>
            <w:shd w:val="clear" w:color="auto" w:fill="auto"/>
          </w:tcPr>
          <w:p w14:paraId="48691A61" w14:textId="77777777" w:rsidR="00BC7478" w:rsidRPr="00C04DF6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" w:type="dxa"/>
            <w:shd w:val="clear" w:color="auto" w:fill="auto"/>
          </w:tcPr>
          <w:p w14:paraId="0325E378" w14:textId="77777777" w:rsidR="00BC7478" w:rsidRPr="00C04DF6" w:rsidRDefault="00BC7478" w:rsidP="00BC7478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59" w:type="dxa"/>
            <w:gridSpan w:val="3"/>
            <w:shd w:val="clear" w:color="auto" w:fill="auto"/>
          </w:tcPr>
          <w:p w14:paraId="5F94191B" w14:textId="77777777" w:rsidR="00BC7478" w:rsidRPr="00B0183C" w:rsidRDefault="00BC7478" w:rsidP="00BC7478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018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B0183C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B0183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B0183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C7478" w:rsidRPr="00C04DF6" w14:paraId="21FF7F38" w14:textId="77777777" w:rsidTr="00FE6B2C">
        <w:trPr>
          <w:cantSplit/>
        </w:trPr>
        <w:tc>
          <w:tcPr>
            <w:tcW w:w="3930" w:type="dxa"/>
            <w:shd w:val="clear" w:color="auto" w:fill="auto"/>
          </w:tcPr>
          <w:p w14:paraId="7D1A42EC" w14:textId="77777777" w:rsidR="00BC7478" w:rsidRPr="00B0183C" w:rsidRDefault="00BC7478" w:rsidP="00BC7478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864F2B" w14:textId="77777777" w:rsidR="00BC7478" w:rsidRPr="00C04DF6" w:rsidRDefault="00BC7478" w:rsidP="00BC747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4DF6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" w:type="dxa"/>
            <w:shd w:val="clear" w:color="auto" w:fill="auto"/>
          </w:tcPr>
          <w:p w14:paraId="02981325" w14:textId="77777777" w:rsidR="00BC7478" w:rsidRPr="00C04DF6" w:rsidRDefault="00BC7478" w:rsidP="00BC7478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2322EC" w14:textId="77777777" w:rsidR="00BC7478" w:rsidRPr="00B0183C" w:rsidRDefault="00BC7478" w:rsidP="00BC747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183C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C7478" w:rsidRPr="00C04DF6" w14:paraId="053EDEAD" w14:textId="77777777" w:rsidTr="00FE6B2C">
        <w:trPr>
          <w:cantSplit/>
        </w:trPr>
        <w:tc>
          <w:tcPr>
            <w:tcW w:w="3930" w:type="dxa"/>
            <w:shd w:val="clear" w:color="auto" w:fill="auto"/>
          </w:tcPr>
          <w:p w14:paraId="61C05CC3" w14:textId="77777777" w:rsidR="00BC7478" w:rsidRPr="00B0183C" w:rsidRDefault="00BC7478" w:rsidP="00BC7478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38161" w14:textId="3FE66ED1" w:rsidR="00BC7478" w:rsidRPr="00C04DF6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FE6B2C">
              <w:rPr>
                <w:rFonts w:ascii="Browallia New" w:hAnsi="Browallia New" w:cs="Browallia New" w:hint="cs"/>
                <w:sz w:val="28"/>
                <w:szCs w:val="28"/>
                <w:cs/>
              </w:rPr>
              <w:t>1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2077263B" w14:textId="77777777" w:rsidR="00BC7478" w:rsidRPr="00C04DF6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25D8F" w14:textId="490F2EB8" w:rsidR="00BC7478" w:rsidRPr="00C04DF6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FE6B2C">
              <w:rPr>
                <w:rFonts w:ascii="Browallia New" w:hAnsi="Browallia New" w:cs="Browallia New" w:hint="cs"/>
                <w:sz w:val="28"/>
                <w:szCs w:val="28"/>
                <w:cs/>
              </w:rPr>
              <w:t>60</w:t>
            </w:r>
          </w:p>
        </w:tc>
        <w:tc>
          <w:tcPr>
            <w:tcW w:w="151" w:type="dxa"/>
            <w:shd w:val="clear" w:color="auto" w:fill="auto"/>
          </w:tcPr>
          <w:p w14:paraId="73CBEC4C" w14:textId="77777777" w:rsidR="00BC7478" w:rsidRPr="00C04DF6" w:rsidRDefault="00BC7478" w:rsidP="00BC747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71350609" w14:textId="58D55C8B" w:rsidR="00BC7478" w:rsidRPr="00B0183C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FE6B2C">
              <w:rPr>
                <w:rFonts w:ascii="Browallia New" w:hAnsi="Browallia New" w:cs="Browallia New" w:hint="cs"/>
                <w:sz w:val="28"/>
                <w:szCs w:val="28"/>
                <w:cs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1A356CCD" w14:textId="77777777" w:rsidR="00BC7478" w:rsidRPr="00B0183C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14:paraId="0E9BACBF" w14:textId="06454E4F" w:rsidR="00BC7478" w:rsidRPr="00B0183C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FE6B2C">
              <w:rPr>
                <w:rFonts w:ascii="Browallia New" w:hAnsi="Browallia New" w:cs="Browallia New" w:hint="cs"/>
                <w:sz w:val="28"/>
                <w:szCs w:val="28"/>
                <w:cs/>
              </w:rPr>
              <w:t>60</w:t>
            </w:r>
          </w:p>
        </w:tc>
      </w:tr>
      <w:tr w:rsidR="00BC7478" w:rsidRPr="0009128E" w14:paraId="550516E6" w14:textId="77777777" w:rsidTr="00FE6B2C">
        <w:trPr>
          <w:cantSplit/>
        </w:trPr>
        <w:tc>
          <w:tcPr>
            <w:tcW w:w="3930" w:type="dxa"/>
            <w:shd w:val="clear" w:color="auto" w:fill="auto"/>
          </w:tcPr>
          <w:p w14:paraId="57F14AAB" w14:textId="77777777" w:rsidR="00BC7478" w:rsidRPr="0009128E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ECA6852" w14:textId="77777777" w:rsidR="00BC7478" w:rsidRPr="0009128E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61108B4" w14:textId="77777777" w:rsidR="00BC7478" w:rsidRPr="0009128E" w:rsidRDefault="00BC7478" w:rsidP="00BC7478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25" w:type="dxa"/>
            <w:shd w:val="clear" w:color="auto" w:fill="auto"/>
          </w:tcPr>
          <w:p w14:paraId="26879EFC" w14:textId="77777777" w:rsidR="00BC7478" w:rsidRPr="0009128E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1" w:type="dxa"/>
            <w:shd w:val="clear" w:color="auto" w:fill="auto"/>
            <w:vAlign w:val="bottom"/>
          </w:tcPr>
          <w:p w14:paraId="3BEAE8DD" w14:textId="77777777" w:rsidR="00BC7478" w:rsidRPr="0009128E" w:rsidRDefault="00BC7478" w:rsidP="00BC7478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4" w:type="dxa"/>
            <w:shd w:val="clear" w:color="auto" w:fill="auto"/>
          </w:tcPr>
          <w:p w14:paraId="3DF42C6B" w14:textId="77777777" w:rsidR="00BC7478" w:rsidRPr="0009128E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5B58DF4F" w14:textId="77777777" w:rsidR="00BC7478" w:rsidRPr="0009128E" w:rsidRDefault="00BC7478" w:rsidP="00BC7478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63" w:type="dxa"/>
            <w:shd w:val="clear" w:color="auto" w:fill="auto"/>
          </w:tcPr>
          <w:p w14:paraId="7B7BBCC0" w14:textId="77777777" w:rsidR="00BC7478" w:rsidRPr="0009128E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72E5A" w:rsidRPr="00C04DF6" w14:paraId="6ACBB044" w14:textId="77777777" w:rsidTr="00FE6B2C">
        <w:trPr>
          <w:cantSplit/>
          <w:trHeight w:val="351"/>
        </w:trPr>
        <w:tc>
          <w:tcPr>
            <w:tcW w:w="3930" w:type="dxa"/>
            <w:shd w:val="clear" w:color="auto" w:fill="auto"/>
          </w:tcPr>
          <w:p w14:paraId="3F4C46DA" w14:textId="77777777" w:rsidR="00B72E5A" w:rsidRPr="00B0183C" w:rsidRDefault="00B72E5A" w:rsidP="00B72E5A">
            <w:pPr>
              <w:pStyle w:val="BodyTextIndent"/>
              <w:spacing w:after="0"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018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B0183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B0183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134" w:type="dxa"/>
            <w:shd w:val="clear" w:color="auto" w:fill="auto"/>
          </w:tcPr>
          <w:p w14:paraId="6C46F61B" w14:textId="3120BE8E" w:rsidR="00B72E5A" w:rsidRPr="00161A86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61A86">
              <w:rPr>
                <w:rFonts w:ascii="Browallia New" w:hAnsi="Browallia New" w:cs="Browallia New"/>
                <w:sz w:val="28"/>
                <w:szCs w:val="28"/>
                <w:lang w:val="en-GB"/>
              </w:rPr>
              <w:t>895,234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95C4CA3" w14:textId="77777777" w:rsidR="00B72E5A" w:rsidRPr="00161A86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25" w:type="dxa"/>
            <w:shd w:val="clear" w:color="auto" w:fill="auto"/>
          </w:tcPr>
          <w:p w14:paraId="64F4F988" w14:textId="1C59E1AE" w:rsidR="00B72E5A" w:rsidRPr="00192EC8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08F0">
              <w:rPr>
                <w:rFonts w:ascii="Browallia New" w:hAnsi="Browallia New" w:cs="Browallia New"/>
                <w:sz w:val="28"/>
                <w:szCs w:val="28"/>
                <w:lang w:val="en-GB"/>
              </w:rPr>
              <w:t>922,896</w:t>
            </w:r>
          </w:p>
        </w:tc>
        <w:tc>
          <w:tcPr>
            <w:tcW w:w="151" w:type="dxa"/>
            <w:tcBorders>
              <w:left w:val="nil"/>
            </w:tcBorders>
            <w:shd w:val="clear" w:color="auto" w:fill="auto"/>
            <w:vAlign w:val="bottom"/>
          </w:tcPr>
          <w:p w14:paraId="2515BB09" w14:textId="77777777" w:rsidR="00B72E5A" w:rsidRPr="00192EC8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shd w:val="clear" w:color="auto" w:fill="auto"/>
          </w:tcPr>
          <w:p w14:paraId="4DB51FEF" w14:textId="49F11F08" w:rsidR="00B72E5A" w:rsidRPr="00D51D6E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1D6E">
              <w:rPr>
                <w:rFonts w:ascii="Browallia New" w:hAnsi="Browallia New" w:cs="Browallia New"/>
                <w:sz w:val="28"/>
                <w:szCs w:val="28"/>
                <w:lang w:val="en-GB"/>
              </w:rPr>
              <w:t>886,800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970198" w14:textId="77777777" w:rsidR="00B72E5A" w:rsidRPr="00B0183C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3" w:type="dxa"/>
            <w:shd w:val="clear" w:color="auto" w:fill="auto"/>
          </w:tcPr>
          <w:p w14:paraId="14250208" w14:textId="5E1B5194" w:rsidR="00B72E5A" w:rsidRPr="00B0183C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629,733</w:t>
            </w:r>
          </w:p>
        </w:tc>
      </w:tr>
      <w:tr w:rsidR="00B72E5A" w:rsidRPr="00C04DF6" w14:paraId="02A642E8" w14:textId="77777777" w:rsidTr="00FE6B2C">
        <w:trPr>
          <w:cantSplit/>
          <w:trHeight w:val="287"/>
        </w:trPr>
        <w:tc>
          <w:tcPr>
            <w:tcW w:w="3930" w:type="dxa"/>
            <w:shd w:val="clear" w:color="auto" w:fill="auto"/>
          </w:tcPr>
          <w:p w14:paraId="233605DC" w14:textId="77777777" w:rsidR="00B72E5A" w:rsidRPr="00B0183C" w:rsidRDefault="00B72E5A" w:rsidP="00B72E5A">
            <w:pPr>
              <w:pStyle w:val="BodyTextIndent"/>
              <w:spacing w:after="0"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0183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บวก</w:t>
            </w:r>
            <w:r w:rsidRPr="00B018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กู้เพิ่มเติม</w:t>
            </w:r>
          </w:p>
        </w:tc>
        <w:tc>
          <w:tcPr>
            <w:tcW w:w="1134" w:type="dxa"/>
            <w:shd w:val="clear" w:color="auto" w:fill="auto"/>
          </w:tcPr>
          <w:p w14:paraId="6A8B84CA" w14:textId="503B10B9" w:rsidR="00B72E5A" w:rsidRPr="00161A86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61A8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572183F" w14:textId="77777777" w:rsidR="00B72E5A" w:rsidRPr="00161A86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25" w:type="dxa"/>
            <w:shd w:val="clear" w:color="auto" w:fill="auto"/>
          </w:tcPr>
          <w:p w14:paraId="0518DAB8" w14:textId="3F339140" w:rsidR="00B72E5A" w:rsidRPr="005F6EEC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08F0">
              <w:rPr>
                <w:rFonts w:ascii="Browallia New" w:hAnsi="Browallia New" w:cs="Browallia New"/>
                <w:sz w:val="28"/>
                <w:szCs w:val="28"/>
                <w:lang w:val="en-GB"/>
              </w:rPr>
              <w:t>784,439</w:t>
            </w:r>
          </w:p>
        </w:tc>
        <w:tc>
          <w:tcPr>
            <w:tcW w:w="151" w:type="dxa"/>
            <w:shd w:val="clear" w:color="auto" w:fill="auto"/>
          </w:tcPr>
          <w:p w14:paraId="258B704E" w14:textId="77777777" w:rsidR="00B72E5A" w:rsidRPr="005F6EEC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shd w:val="clear" w:color="auto" w:fill="auto"/>
          </w:tcPr>
          <w:p w14:paraId="7160214C" w14:textId="42405E82" w:rsidR="00B72E5A" w:rsidRPr="00D51D6E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1D6E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FEA4CF5" w14:textId="77777777" w:rsidR="00B72E5A" w:rsidRPr="00B0183C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3" w:type="dxa"/>
            <w:shd w:val="clear" w:color="auto" w:fill="auto"/>
          </w:tcPr>
          <w:p w14:paraId="2A971FA8" w14:textId="591580BE" w:rsidR="00B72E5A" w:rsidRPr="00B0183C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783,474</w:t>
            </w:r>
          </w:p>
        </w:tc>
      </w:tr>
      <w:tr w:rsidR="00B72E5A" w:rsidRPr="00C04DF6" w14:paraId="09ABCD24" w14:textId="77777777" w:rsidTr="00FE6B2C">
        <w:trPr>
          <w:cantSplit/>
          <w:trHeight w:val="280"/>
        </w:trPr>
        <w:tc>
          <w:tcPr>
            <w:tcW w:w="3930" w:type="dxa"/>
            <w:shd w:val="clear" w:color="auto" w:fill="auto"/>
            <w:vAlign w:val="bottom"/>
          </w:tcPr>
          <w:p w14:paraId="3F616DB6" w14:textId="444F585C" w:rsidR="00B72E5A" w:rsidRPr="00B0183C" w:rsidRDefault="00B72E5A" w:rsidP="00B72E5A">
            <w:pPr>
              <w:pStyle w:val="BodyTextIndent"/>
              <w:spacing w:after="0"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B0183C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B0183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A4093E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B0183C">
              <w:rPr>
                <w:rFonts w:ascii="Browallia New" w:hAnsi="Browallia New" w:cs="Browalli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134" w:type="dxa"/>
            <w:shd w:val="clear" w:color="auto" w:fill="auto"/>
          </w:tcPr>
          <w:p w14:paraId="17BAB823" w14:textId="5FB56F18" w:rsidR="00B72E5A" w:rsidRPr="00161A86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61A86">
              <w:rPr>
                <w:rFonts w:ascii="Browallia New" w:hAnsi="Browallia New" w:cs="Browallia New"/>
                <w:sz w:val="28"/>
                <w:szCs w:val="28"/>
                <w:lang w:val="en-GB"/>
              </w:rPr>
              <w:t>(282,32</w:t>
            </w:r>
            <w:r w:rsidR="00041041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161A8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7136D919" w14:textId="77777777" w:rsidR="00B72E5A" w:rsidRPr="00161A86" w:rsidRDefault="00B72E5A" w:rsidP="00B72E5A">
            <w:pPr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25" w:type="dxa"/>
            <w:shd w:val="clear" w:color="auto" w:fill="auto"/>
          </w:tcPr>
          <w:p w14:paraId="603391BC" w14:textId="38581134" w:rsidR="00B72E5A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08F0">
              <w:rPr>
                <w:rFonts w:ascii="Browallia New" w:hAnsi="Browallia New" w:cs="Browallia New"/>
                <w:sz w:val="28"/>
                <w:szCs w:val="28"/>
                <w:lang w:val="en-GB"/>
              </w:rPr>
              <w:t>(806,495)</w:t>
            </w:r>
          </w:p>
        </w:tc>
        <w:tc>
          <w:tcPr>
            <w:tcW w:w="151" w:type="dxa"/>
            <w:shd w:val="clear" w:color="auto" w:fill="auto"/>
            <w:vAlign w:val="bottom"/>
          </w:tcPr>
          <w:p w14:paraId="356ACAAA" w14:textId="77777777" w:rsidR="00B72E5A" w:rsidRPr="001B085F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shd w:val="clear" w:color="auto" w:fill="auto"/>
          </w:tcPr>
          <w:p w14:paraId="5CEDAEC7" w14:textId="3E2F6771" w:rsidR="00B72E5A" w:rsidRPr="00D51D6E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1D6E">
              <w:rPr>
                <w:rFonts w:ascii="Browallia New" w:hAnsi="Browallia New" w:cs="Browallia New"/>
                <w:sz w:val="28"/>
                <w:szCs w:val="28"/>
                <w:lang w:val="en-GB"/>
              </w:rPr>
              <w:t>(278,72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D51D6E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556EC06" w14:textId="77777777" w:rsidR="00B72E5A" w:rsidRPr="001B085F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3" w:type="dxa"/>
            <w:shd w:val="clear" w:color="auto" w:fill="auto"/>
          </w:tcPr>
          <w:p w14:paraId="12A972F5" w14:textId="28F8DB08" w:rsidR="00B72E5A" w:rsidRPr="001B085F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(520,801)</w:t>
            </w:r>
          </w:p>
        </w:tc>
      </w:tr>
      <w:tr w:rsidR="00B72E5A" w:rsidRPr="00C04DF6" w14:paraId="7B4647B1" w14:textId="77777777" w:rsidTr="00FE6B2C">
        <w:trPr>
          <w:cantSplit/>
          <w:trHeight w:val="280"/>
        </w:trPr>
        <w:tc>
          <w:tcPr>
            <w:tcW w:w="3930" w:type="dxa"/>
            <w:shd w:val="clear" w:color="auto" w:fill="auto"/>
            <w:vAlign w:val="bottom"/>
          </w:tcPr>
          <w:p w14:paraId="1EE99108" w14:textId="77777777" w:rsidR="00B72E5A" w:rsidRPr="00B0183C" w:rsidRDefault="00B72E5A" w:rsidP="00B72E5A">
            <w:pPr>
              <w:pStyle w:val="BodyTextIndent"/>
              <w:spacing w:after="0"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183C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B0183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1134" w:type="dxa"/>
            <w:shd w:val="clear" w:color="auto" w:fill="auto"/>
          </w:tcPr>
          <w:p w14:paraId="016DA72B" w14:textId="0816E1C6" w:rsidR="00B72E5A" w:rsidRPr="00161A86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61A8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6B2C621" w14:textId="77777777" w:rsidR="00B72E5A" w:rsidRPr="00161A86" w:rsidRDefault="00B72E5A" w:rsidP="00B72E5A">
            <w:pPr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25" w:type="dxa"/>
            <w:shd w:val="clear" w:color="auto" w:fill="auto"/>
          </w:tcPr>
          <w:p w14:paraId="7367D1F4" w14:textId="2598C046" w:rsidR="00B72E5A" w:rsidRPr="00F16A4C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08F0">
              <w:rPr>
                <w:rFonts w:ascii="Browallia New" w:hAnsi="Browallia New" w:cs="Browallia New"/>
                <w:sz w:val="28"/>
                <w:szCs w:val="28"/>
                <w:lang w:val="en-GB"/>
              </w:rPr>
              <w:t>(20,535)</w:t>
            </w:r>
          </w:p>
        </w:tc>
        <w:tc>
          <w:tcPr>
            <w:tcW w:w="151" w:type="dxa"/>
            <w:shd w:val="clear" w:color="auto" w:fill="auto"/>
            <w:vAlign w:val="bottom"/>
          </w:tcPr>
          <w:p w14:paraId="70EE6D82" w14:textId="77777777" w:rsidR="00B72E5A" w:rsidRPr="001B085F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shd w:val="clear" w:color="auto" w:fill="auto"/>
          </w:tcPr>
          <w:p w14:paraId="05EBF56A" w14:textId="6BE3A94C" w:rsidR="00B72E5A" w:rsidRPr="00D51D6E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1D6E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8328740" w14:textId="77777777" w:rsidR="00B72E5A" w:rsidRPr="001B085F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3" w:type="dxa"/>
            <w:shd w:val="clear" w:color="auto" w:fill="auto"/>
          </w:tcPr>
          <w:p w14:paraId="557B6E60" w14:textId="6DF78BDC" w:rsidR="00B72E5A" w:rsidRPr="001B085F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(20,535)</w:t>
            </w:r>
          </w:p>
        </w:tc>
      </w:tr>
      <w:tr w:rsidR="00B72E5A" w:rsidRPr="00C04DF6" w14:paraId="6990A506" w14:textId="77777777" w:rsidTr="00FE6B2C">
        <w:trPr>
          <w:cantSplit/>
          <w:trHeight w:val="280"/>
        </w:trPr>
        <w:tc>
          <w:tcPr>
            <w:tcW w:w="3930" w:type="dxa"/>
            <w:shd w:val="clear" w:color="auto" w:fill="auto"/>
            <w:vAlign w:val="bottom"/>
          </w:tcPr>
          <w:p w14:paraId="523943F1" w14:textId="416BADA5" w:rsidR="00B72E5A" w:rsidRPr="00B0183C" w:rsidRDefault="00B72E5A" w:rsidP="00B72E5A">
            <w:pPr>
              <w:pStyle w:val="BodyTextIndent"/>
              <w:spacing w:after="0"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ตัดจ่าย</w:t>
            </w:r>
            <w:r w:rsidRPr="00B0183C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9F04B17" w14:textId="70E02971" w:rsidR="00B72E5A" w:rsidRPr="00161A86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61A86">
              <w:rPr>
                <w:rFonts w:ascii="Browallia New" w:hAnsi="Browallia New" w:cs="Browallia New"/>
                <w:sz w:val="28"/>
                <w:szCs w:val="28"/>
              </w:rPr>
              <w:t>7,893</w:t>
            </w:r>
          </w:p>
        </w:tc>
        <w:tc>
          <w:tcPr>
            <w:tcW w:w="141" w:type="dxa"/>
            <w:shd w:val="clear" w:color="auto" w:fill="auto"/>
          </w:tcPr>
          <w:p w14:paraId="127DA9B2" w14:textId="77777777" w:rsidR="00B72E5A" w:rsidRPr="00161A86" w:rsidRDefault="00B72E5A" w:rsidP="00B72E5A">
            <w:pPr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79E3BA59" w14:textId="701502BC" w:rsidR="00B72E5A" w:rsidRPr="001B085F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08F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14,929</w:t>
            </w:r>
          </w:p>
        </w:tc>
        <w:tc>
          <w:tcPr>
            <w:tcW w:w="151" w:type="dxa"/>
            <w:shd w:val="clear" w:color="auto" w:fill="auto"/>
            <w:vAlign w:val="bottom"/>
          </w:tcPr>
          <w:p w14:paraId="3070DA60" w14:textId="77777777" w:rsidR="00B72E5A" w:rsidRPr="001B085F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74765A08" w14:textId="17E2BA47" w:rsidR="00B72E5A" w:rsidRPr="00D51D6E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1D6E">
              <w:rPr>
                <w:rFonts w:ascii="Browallia New" w:hAnsi="Browallia New" w:cs="Browallia New"/>
                <w:sz w:val="28"/>
                <w:szCs w:val="28"/>
                <w:lang w:val="en-GB"/>
              </w:rPr>
              <w:t>7,893</w:t>
            </w:r>
          </w:p>
        </w:tc>
        <w:tc>
          <w:tcPr>
            <w:tcW w:w="142" w:type="dxa"/>
            <w:shd w:val="clear" w:color="auto" w:fill="auto"/>
          </w:tcPr>
          <w:p w14:paraId="7B68D7D8" w14:textId="77777777" w:rsidR="00B72E5A" w:rsidRPr="001B085F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14:paraId="002D6BE3" w14:textId="4CBD5B7A" w:rsidR="00B72E5A" w:rsidRPr="001B085F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14,929</w:t>
            </w:r>
          </w:p>
        </w:tc>
      </w:tr>
      <w:tr w:rsidR="00B72E5A" w:rsidRPr="00C04DF6" w14:paraId="0CFF0B53" w14:textId="77777777" w:rsidTr="00FE6B2C">
        <w:trPr>
          <w:cantSplit/>
          <w:trHeight w:val="280"/>
        </w:trPr>
        <w:tc>
          <w:tcPr>
            <w:tcW w:w="3930" w:type="dxa"/>
            <w:shd w:val="clear" w:color="auto" w:fill="auto"/>
            <w:vAlign w:val="bottom"/>
          </w:tcPr>
          <w:p w14:paraId="6D17D4E9" w14:textId="77777777" w:rsidR="00B72E5A" w:rsidRPr="00B0183C" w:rsidRDefault="00B72E5A" w:rsidP="00B72E5A">
            <w:pPr>
              <w:pStyle w:val="BodyTextIndent"/>
              <w:spacing w:after="0" w:line="240" w:lineRule="auto"/>
              <w:ind w:left="114"/>
              <w:rPr>
                <w:rFonts w:ascii="Browallia New" w:hAnsi="Browallia New" w:cs="Browallia New"/>
                <w:sz w:val="28"/>
                <w:szCs w:val="28"/>
              </w:rPr>
            </w:pPr>
            <w:r w:rsidRPr="00B018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B0183C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B0183C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64FCEED" w14:textId="7EA2CC78" w:rsidR="00B72E5A" w:rsidRPr="00161A86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61A86">
              <w:rPr>
                <w:rFonts w:ascii="Browallia New" w:hAnsi="Browallia New" w:cs="Browallia New"/>
                <w:sz w:val="28"/>
                <w:szCs w:val="28"/>
                <w:lang w:val="en-GB"/>
              </w:rPr>
              <w:t>620,80</w:t>
            </w:r>
            <w:r w:rsidR="0004104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14:paraId="7EC243AB" w14:textId="77777777" w:rsidR="00B72E5A" w:rsidRPr="00161A86" w:rsidRDefault="00B72E5A" w:rsidP="00B72E5A">
            <w:pPr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DAAF4B3" w14:textId="7116E72C" w:rsidR="00B72E5A" w:rsidRPr="001B085F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508F0">
              <w:rPr>
                <w:rFonts w:ascii="Browallia New" w:hAnsi="Browallia New" w:cs="Browallia New"/>
                <w:sz w:val="28"/>
                <w:szCs w:val="28"/>
                <w:lang w:val="en-GB"/>
              </w:rPr>
              <w:t>895,234</w:t>
            </w:r>
          </w:p>
        </w:tc>
        <w:tc>
          <w:tcPr>
            <w:tcW w:w="151" w:type="dxa"/>
            <w:shd w:val="clear" w:color="auto" w:fill="auto"/>
            <w:vAlign w:val="bottom"/>
          </w:tcPr>
          <w:p w14:paraId="227A615A" w14:textId="77777777" w:rsidR="00B72E5A" w:rsidRPr="001B085F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BF589F1" w14:textId="0E1B6AAC" w:rsidR="00B72E5A" w:rsidRPr="00D51D6E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51D6E">
              <w:rPr>
                <w:rFonts w:ascii="Browallia New" w:hAnsi="Browallia New" w:cs="Browallia New"/>
                <w:sz w:val="28"/>
                <w:szCs w:val="28"/>
                <w:lang w:val="en-GB"/>
              </w:rPr>
              <w:t>615,96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25B9D0FF" w14:textId="77777777" w:rsidR="00B72E5A" w:rsidRPr="001B085F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493966F" w14:textId="176B282C" w:rsidR="00B72E5A" w:rsidRPr="001B085F" w:rsidRDefault="00B72E5A" w:rsidP="00B72E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886,800</w:t>
            </w:r>
          </w:p>
        </w:tc>
      </w:tr>
    </w:tbl>
    <w:p w14:paraId="7EE167EC" w14:textId="77777777" w:rsidR="00EB5536" w:rsidRPr="00CC4E4E" w:rsidRDefault="00EB5536" w:rsidP="00EB5536">
      <w:pPr>
        <w:tabs>
          <w:tab w:val="clear" w:pos="454"/>
          <w:tab w:val="left" w:pos="459"/>
        </w:tabs>
        <w:spacing w:line="240" w:lineRule="auto"/>
        <w:ind w:left="426"/>
        <w:rPr>
          <w:rFonts w:ascii="Browallia New" w:hAnsi="Browallia New" w:cs="Browallia New"/>
          <w:sz w:val="24"/>
          <w:szCs w:val="24"/>
        </w:rPr>
      </w:pPr>
    </w:p>
    <w:p w14:paraId="285CBADA" w14:textId="569776E4" w:rsidR="00EB5536" w:rsidRPr="00B0183C" w:rsidRDefault="00EB5536" w:rsidP="00EB553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B0183C">
        <w:rPr>
          <w:rFonts w:ascii="Browallia New" w:hAnsi="Browallia New" w:cs="Browallia New"/>
          <w:sz w:val="28"/>
          <w:szCs w:val="28"/>
          <w:cs/>
        </w:rPr>
        <w:t>ค่าธรรมเนียมทางการเงินรอตัดบัญชีเป็นค่าธรรมเนียมทางการเงินในการจัดหาเงินกู้ยืมระยะยาวของบริษัทและบริษัทย่อย</w:t>
      </w:r>
      <w:r w:rsidRPr="00B0183C">
        <w:rPr>
          <w:rFonts w:ascii="Browallia New" w:hAnsi="Browallia New" w:cs="Browallia New"/>
          <w:sz w:val="28"/>
          <w:szCs w:val="28"/>
        </w:rPr>
        <w:t xml:space="preserve"> </w:t>
      </w:r>
      <w:r w:rsidRPr="00B0183C">
        <w:rPr>
          <w:rFonts w:ascii="Browallia New" w:hAnsi="Browallia New" w:cs="Browallia New"/>
          <w:sz w:val="28"/>
          <w:szCs w:val="28"/>
          <w:cs/>
        </w:rPr>
        <w:t>ค่าธรรมเนียมทางการเงินรอตัดบัญชีตัดจำหน่ายคำนวณโดยวิธ</w:t>
      </w:r>
      <w:r w:rsidR="00780521">
        <w:rPr>
          <w:rFonts w:ascii="Browallia New" w:hAnsi="Browallia New" w:cs="Browallia New" w:hint="cs"/>
          <w:sz w:val="28"/>
          <w:szCs w:val="28"/>
          <w:cs/>
        </w:rPr>
        <w:t>ี</w:t>
      </w:r>
      <w:r w:rsidRPr="00B0183C">
        <w:rPr>
          <w:rFonts w:ascii="Browallia New" w:hAnsi="Browallia New" w:cs="Browallia New"/>
          <w:sz w:val="28"/>
          <w:szCs w:val="28"/>
          <w:cs/>
        </w:rPr>
        <w:t>อัตราดอกเบี้ยที่แท้จริงตามอายุสัญญาที่เกี่ยวข้อง</w:t>
      </w:r>
    </w:p>
    <w:p w14:paraId="50C406EC" w14:textId="77777777" w:rsidR="00433776" w:rsidRPr="00CC4E4E" w:rsidRDefault="00433776" w:rsidP="00616E67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26649DBD" w14:textId="77777777" w:rsidR="00EB5536" w:rsidRPr="00B0183C" w:rsidRDefault="00EB5536" w:rsidP="00EB5536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B0183C">
        <w:rPr>
          <w:rFonts w:ascii="Browallia New" w:hAnsi="Browallia New" w:cs="Browallia New"/>
          <w:sz w:val="28"/>
          <w:szCs w:val="28"/>
          <w:cs/>
        </w:rPr>
        <w:t>ภายใต้สัญญาเงินกู้ บริษัท</w:t>
      </w:r>
      <w:r w:rsidRPr="00B0183C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B0183C">
        <w:rPr>
          <w:rFonts w:ascii="Browallia New" w:hAnsi="Browallia New" w:cs="Browallia New"/>
          <w:sz w:val="28"/>
          <w:szCs w:val="28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และอัตราส่วนความสามารถในการชำระหนี้ให้เป็นไปตามสัญญา เป็นต้น</w:t>
      </w:r>
    </w:p>
    <w:p w14:paraId="091A6E5F" w14:textId="256D97C3" w:rsidR="00357550" w:rsidRPr="00CC4E4E" w:rsidRDefault="00357550" w:rsidP="005671CD">
      <w:pPr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p w14:paraId="17A0DE42" w14:textId="4DFC0D0C" w:rsidR="00CA778C" w:rsidRDefault="000A552F" w:rsidP="00410E15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0A552F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0A552F">
        <w:rPr>
          <w:rFonts w:ascii="Browallia New" w:hAnsi="Browallia New" w:cs="Browallia New"/>
          <w:sz w:val="28"/>
          <w:szCs w:val="28"/>
        </w:rPr>
        <w:t xml:space="preserve">31 </w:t>
      </w:r>
      <w:r w:rsidRPr="000A552F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0A552F">
        <w:rPr>
          <w:rFonts w:ascii="Browallia New" w:hAnsi="Browallia New" w:cs="Browallia New"/>
          <w:sz w:val="28"/>
          <w:szCs w:val="28"/>
        </w:rPr>
        <w:t>256</w:t>
      </w:r>
      <w:r w:rsidR="00CC4E4E">
        <w:rPr>
          <w:rFonts w:ascii="Browallia New" w:hAnsi="Browallia New" w:cs="Browallia New" w:hint="cs"/>
          <w:sz w:val="28"/>
          <w:szCs w:val="28"/>
          <w:cs/>
        </w:rPr>
        <w:t>1</w:t>
      </w:r>
      <w:r w:rsidRPr="000A552F">
        <w:rPr>
          <w:rFonts w:ascii="Browallia New" w:hAnsi="Browallia New" w:cs="Browallia New"/>
          <w:sz w:val="28"/>
          <w:szCs w:val="28"/>
        </w:rPr>
        <w:t xml:space="preserve"> </w:t>
      </w:r>
      <w:r w:rsidRPr="000A552F">
        <w:rPr>
          <w:rFonts w:ascii="Browallia New" w:hAnsi="Browallia New" w:cs="Browallia New"/>
          <w:sz w:val="28"/>
          <w:szCs w:val="28"/>
          <w:cs/>
        </w:rPr>
        <w:t>บริษัทและบริษัทย่อยไม่สามารถดำรงอัตราส่วนทางการเงินตามที่ระบุในสัญญากู้ยืมเงินกับธนาคารได้ ซึ่งไม่เป็นไปตามเงื่อนไขของสัญญาเงินกู้ยืม อย่างไรก็ตาม บริษัทและบริษัทย่อยได้รับหนังสือให้ความยินยอมจากธนาคารแล้วภายในรอบระยะเวลารายงาน</w:t>
      </w:r>
    </w:p>
    <w:p w14:paraId="598D6A36" w14:textId="77777777" w:rsidR="00616E67" w:rsidRPr="000222DB" w:rsidRDefault="00616E67" w:rsidP="00410E15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10390AE" w14:textId="622F0FBB" w:rsidR="00893A1E" w:rsidRDefault="00893A1E" w:rsidP="00365D17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D903F8">
        <w:rPr>
          <w:rFonts w:ascii="Browallia New" w:hAnsi="Browallia New" w:cs="Browallia New" w:hint="cs"/>
          <w:sz w:val="28"/>
          <w:szCs w:val="28"/>
          <w:u w:val="single"/>
          <w:cs/>
        </w:rPr>
        <w:lastRenderedPageBreak/>
        <w:t>ภาระ</w:t>
      </w:r>
      <w:r w:rsidRPr="00D903F8">
        <w:rPr>
          <w:rFonts w:ascii="Browallia New" w:hAnsi="Browallia New" w:cs="Browallia New"/>
          <w:sz w:val="28"/>
          <w:szCs w:val="28"/>
          <w:u w:val="single"/>
          <w:cs/>
        </w:rPr>
        <w:t>ผูกพันผลประโยชน์พนักงาน</w:t>
      </w:r>
    </w:p>
    <w:p w14:paraId="427B6415" w14:textId="77777777" w:rsidR="00C4100B" w:rsidRDefault="00C4100B" w:rsidP="00C4100B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Style w:val="TableGrid"/>
        <w:tblW w:w="896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1"/>
        <w:gridCol w:w="1452"/>
        <w:gridCol w:w="1280"/>
        <w:gridCol w:w="1366"/>
        <w:gridCol w:w="1368"/>
      </w:tblGrid>
      <w:tr w:rsidR="00C4100B" w:rsidRPr="00564DA8" w14:paraId="6D2B1AE3" w14:textId="77777777" w:rsidTr="00CF7643">
        <w:trPr>
          <w:trHeight w:val="345"/>
        </w:trPr>
        <w:tc>
          <w:tcPr>
            <w:tcW w:w="3501" w:type="dxa"/>
            <w:shd w:val="clear" w:color="auto" w:fill="auto"/>
          </w:tcPr>
          <w:p w14:paraId="17F5C980" w14:textId="77777777" w:rsidR="00C4100B" w:rsidRPr="00DD061A" w:rsidRDefault="00C4100B" w:rsidP="001F19B1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  <w:r w:rsidRPr="00DD061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</w:p>
        </w:tc>
        <w:tc>
          <w:tcPr>
            <w:tcW w:w="5466" w:type="dxa"/>
            <w:gridSpan w:val="4"/>
          </w:tcPr>
          <w:p w14:paraId="4B3FE46E" w14:textId="3886B6CA" w:rsidR="00C4100B" w:rsidRPr="00DD061A" w:rsidRDefault="00C4100B" w:rsidP="001F19B1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D061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(หน่วย </w:t>
            </w:r>
            <w:r w:rsidRPr="00DD061A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DD061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B1467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DD061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F3720E" w:rsidRPr="00564DA8" w14:paraId="3DC1E986" w14:textId="77777777" w:rsidTr="00CF7643">
        <w:trPr>
          <w:trHeight w:val="374"/>
        </w:trPr>
        <w:tc>
          <w:tcPr>
            <w:tcW w:w="3501" w:type="dxa"/>
            <w:shd w:val="clear" w:color="auto" w:fill="auto"/>
            <w:hideMark/>
          </w:tcPr>
          <w:p w14:paraId="29B368E2" w14:textId="77777777" w:rsidR="00F3720E" w:rsidRPr="00DD061A" w:rsidRDefault="00F3720E" w:rsidP="00F3720E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061A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DD061A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DD061A">
              <w:rPr>
                <w:rFonts w:ascii="Browallia New" w:hAnsi="Browallia New" w:cs="Browallia New"/>
                <w:sz w:val="28"/>
                <w:szCs w:val="28"/>
              </w:rPr>
              <w:tab/>
            </w:r>
          </w:p>
        </w:tc>
        <w:tc>
          <w:tcPr>
            <w:tcW w:w="2732" w:type="dxa"/>
            <w:gridSpan w:val="2"/>
          </w:tcPr>
          <w:p w14:paraId="62CB67A9" w14:textId="03C3D90A" w:rsidR="00F3720E" w:rsidRPr="00DD061A" w:rsidRDefault="00F3720E" w:rsidP="00F3720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D061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</w:t>
            </w:r>
            <w:r w:rsidRPr="00DD061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33" w:type="dxa"/>
            <w:gridSpan w:val="2"/>
            <w:shd w:val="clear" w:color="auto" w:fill="auto"/>
            <w:vAlign w:val="bottom"/>
            <w:hideMark/>
          </w:tcPr>
          <w:p w14:paraId="3054BC20" w14:textId="001EB0D2" w:rsidR="00F3720E" w:rsidRPr="00DD061A" w:rsidRDefault="00F3720E" w:rsidP="00F3720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D061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</w:t>
            </w:r>
            <w:r w:rsidRPr="00DD061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เฉพาะบริษัท</w:t>
            </w:r>
          </w:p>
        </w:tc>
      </w:tr>
      <w:tr w:rsidR="00F3720E" w:rsidRPr="00564DA8" w14:paraId="182FBC7F" w14:textId="77777777" w:rsidTr="00CF7643">
        <w:trPr>
          <w:trHeight w:val="374"/>
        </w:trPr>
        <w:tc>
          <w:tcPr>
            <w:tcW w:w="3501" w:type="dxa"/>
            <w:shd w:val="clear" w:color="auto" w:fill="auto"/>
          </w:tcPr>
          <w:p w14:paraId="5328819C" w14:textId="77777777" w:rsidR="00F3720E" w:rsidRPr="00DD061A" w:rsidRDefault="00F3720E" w:rsidP="00F3720E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540125E5" w14:textId="77777777" w:rsidR="00F3720E" w:rsidRPr="00DD061A" w:rsidRDefault="00F3720E" w:rsidP="00F3720E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061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80" w:type="dxa"/>
          </w:tcPr>
          <w:p w14:paraId="4B17B56E" w14:textId="77777777" w:rsidR="00F3720E" w:rsidRPr="00DD061A" w:rsidRDefault="00F3720E" w:rsidP="00F3720E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061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366" w:type="dxa"/>
            <w:shd w:val="clear" w:color="auto" w:fill="auto"/>
          </w:tcPr>
          <w:p w14:paraId="679824BC" w14:textId="77777777" w:rsidR="00F3720E" w:rsidRPr="00DD061A" w:rsidRDefault="00F3720E" w:rsidP="00F3720E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061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367" w:type="dxa"/>
            <w:shd w:val="clear" w:color="auto" w:fill="auto"/>
            <w:hideMark/>
          </w:tcPr>
          <w:p w14:paraId="52C63017" w14:textId="77777777" w:rsidR="00F3720E" w:rsidRPr="00DD061A" w:rsidRDefault="00F3720E" w:rsidP="00F3720E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061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  <w:tr w:rsidR="00F3720E" w:rsidRPr="00564DA8" w14:paraId="5EFE5A06" w14:textId="77777777" w:rsidTr="00CF7643">
        <w:trPr>
          <w:trHeight w:val="345"/>
        </w:trPr>
        <w:tc>
          <w:tcPr>
            <w:tcW w:w="3501" w:type="dxa"/>
            <w:shd w:val="clear" w:color="auto" w:fill="auto"/>
          </w:tcPr>
          <w:p w14:paraId="7A5F1B51" w14:textId="77777777" w:rsidR="00F3720E" w:rsidRPr="00DD061A" w:rsidRDefault="00F3720E" w:rsidP="00F3720E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52" w:type="dxa"/>
          </w:tcPr>
          <w:p w14:paraId="2DA7E1B2" w14:textId="77777777" w:rsidR="00F3720E" w:rsidRPr="00DD061A" w:rsidRDefault="00F3720E" w:rsidP="00F3720E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1C8A3977" w14:textId="77777777" w:rsidR="00F3720E" w:rsidRPr="00DD061A" w:rsidRDefault="00F3720E" w:rsidP="00F3720E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DCB4EDD" w14:textId="77777777" w:rsidR="00F3720E" w:rsidRPr="00DD061A" w:rsidRDefault="00F3720E" w:rsidP="00F3720E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7B9D5CCF" w14:textId="77777777" w:rsidR="00F3720E" w:rsidRPr="00DD061A" w:rsidRDefault="00F3720E" w:rsidP="00F3720E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72E5A" w:rsidRPr="00564DA8" w14:paraId="62B547E9" w14:textId="77777777" w:rsidTr="00CF7643">
        <w:trPr>
          <w:trHeight w:val="345"/>
        </w:trPr>
        <w:tc>
          <w:tcPr>
            <w:tcW w:w="3501" w:type="dxa"/>
            <w:shd w:val="clear" w:color="auto" w:fill="auto"/>
            <w:hideMark/>
          </w:tcPr>
          <w:p w14:paraId="5ED07683" w14:textId="77777777" w:rsidR="00B72E5A" w:rsidRPr="00DD061A" w:rsidRDefault="00B72E5A" w:rsidP="00B72E5A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D061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52" w:type="dxa"/>
          </w:tcPr>
          <w:p w14:paraId="7E5F73BA" w14:textId="3E63B936" w:rsidR="00B72E5A" w:rsidRPr="00455296" w:rsidRDefault="00161A86" w:rsidP="00B72E5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5296">
              <w:rPr>
                <w:rFonts w:ascii="Browallia New" w:hAnsi="Browallia New" w:cs="Browallia New"/>
                <w:sz w:val="28"/>
                <w:szCs w:val="28"/>
              </w:rPr>
              <w:t>16,968</w:t>
            </w:r>
          </w:p>
        </w:tc>
        <w:tc>
          <w:tcPr>
            <w:tcW w:w="1280" w:type="dxa"/>
          </w:tcPr>
          <w:p w14:paraId="2EE7953E" w14:textId="470EB93D" w:rsidR="00B72E5A" w:rsidRPr="00DD061A" w:rsidRDefault="00B72E5A" w:rsidP="00B72E5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61A">
              <w:rPr>
                <w:rFonts w:ascii="Browallia New" w:hAnsi="Browallia New" w:cs="Browallia New"/>
                <w:sz w:val="28"/>
                <w:szCs w:val="28"/>
              </w:rPr>
              <w:t>16,128</w:t>
            </w:r>
          </w:p>
        </w:tc>
        <w:tc>
          <w:tcPr>
            <w:tcW w:w="1366" w:type="dxa"/>
            <w:shd w:val="clear" w:color="auto" w:fill="auto"/>
          </w:tcPr>
          <w:p w14:paraId="055529F1" w14:textId="1AE52D02" w:rsidR="00B72E5A" w:rsidRPr="00DD061A" w:rsidRDefault="00B72E5A" w:rsidP="00B72E5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61A">
              <w:rPr>
                <w:rFonts w:ascii="Browallia New" w:hAnsi="Browallia New" w:cs="Browallia New"/>
                <w:sz w:val="28"/>
                <w:szCs w:val="28"/>
              </w:rPr>
              <w:t>11,542</w:t>
            </w:r>
          </w:p>
        </w:tc>
        <w:tc>
          <w:tcPr>
            <w:tcW w:w="1367" w:type="dxa"/>
            <w:shd w:val="clear" w:color="auto" w:fill="auto"/>
          </w:tcPr>
          <w:p w14:paraId="2F36C1CB" w14:textId="64FC6304" w:rsidR="00B72E5A" w:rsidRPr="00DD061A" w:rsidRDefault="00B72E5A" w:rsidP="00B72E5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61A">
              <w:rPr>
                <w:rFonts w:ascii="Browallia New" w:hAnsi="Browallia New" w:cs="Browallia New"/>
                <w:sz w:val="28"/>
                <w:szCs w:val="28"/>
              </w:rPr>
              <w:t>8,463</w:t>
            </w:r>
          </w:p>
        </w:tc>
      </w:tr>
      <w:tr w:rsidR="00B72E5A" w:rsidRPr="00564DA8" w14:paraId="46B651E8" w14:textId="77777777" w:rsidTr="00CF7643">
        <w:trPr>
          <w:trHeight w:val="345"/>
        </w:trPr>
        <w:tc>
          <w:tcPr>
            <w:tcW w:w="3501" w:type="dxa"/>
            <w:shd w:val="clear" w:color="auto" w:fill="auto"/>
            <w:hideMark/>
          </w:tcPr>
          <w:p w14:paraId="5F949434" w14:textId="77777777" w:rsidR="00B72E5A" w:rsidRPr="00DD061A" w:rsidRDefault="00B72E5A" w:rsidP="00B72E5A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D061A">
              <w:rPr>
                <w:rFonts w:ascii="Browallia New" w:hAnsi="Browallia New" w:cs="Browalli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452" w:type="dxa"/>
            <w:vAlign w:val="bottom"/>
          </w:tcPr>
          <w:p w14:paraId="62067192" w14:textId="39FAC8F0" w:rsidR="00B72E5A" w:rsidRPr="00455296" w:rsidRDefault="00B72E5A" w:rsidP="00B72E5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529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80" w:type="dxa"/>
            <w:vAlign w:val="bottom"/>
          </w:tcPr>
          <w:p w14:paraId="2C3FD059" w14:textId="416F809F" w:rsidR="00B72E5A" w:rsidRPr="00DD061A" w:rsidRDefault="00B72E5A" w:rsidP="00B72E5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61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2728A5CC" w14:textId="6DA62A60" w:rsidR="00B72E5A" w:rsidRPr="00DD061A" w:rsidRDefault="00B72E5A" w:rsidP="00B72E5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61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D6D572D" w14:textId="1AB4A42E" w:rsidR="00B72E5A" w:rsidRPr="00DD061A" w:rsidRDefault="00B72E5A" w:rsidP="00B72E5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61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72E5A" w:rsidRPr="00564DA8" w14:paraId="1460C743" w14:textId="77777777" w:rsidTr="00CF7643">
        <w:trPr>
          <w:trHeight w:val="374"/>
        </w:trPr>
        <w:tc>
          <w:tcPr>
            <w:tcW w:w="3501" w:type="dxa"/>
            <w:shd w:val="clear" w:color="auto" w:fill="auto"/>
            <w:hideMark/>
          </w:tcPr>
          <w:p w14:paraId="5B711516" w14:textId="77777777" w:rsidR="00B72E5A" w:rsidRPr="00DD061A" w:rsidRDefault="00B72E5A" w:rsidP="00B72E5A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D061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D061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452" w:type="dxa"/>
          </w:tcPr>
          <w:p w14:paraId="1C42C4BC" w14:textId="225CBFB9" w:rsidR="00B72E5A" w:rsidRPr="00455296" w:rsidRDefault="00161A86" w:rsidP="00B72E5A">
            <w:pPr>
              <w:pBdr>
                <w:top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5296">
              <w:rPr>
                <w:rFonts w:ascii="Browallia New" w:hAnsi="Browallia New" w:cs="Browallia New"/>
                <w:sz w:val="28"/>
                <w:szCs w:val="28"/>
              </w:rPr>
              <w:t>16,968</w:t>
            </w:r>
          </w:p>
        </w:tc>
        <w:tc>
          <w:tcPr>
            <w:tcW w:w="1280" w:type="dxa"/>
          </w:tcPr>
          <w:p w14:paraId="48822EAC" w14:textId="1F0B4391" w:rsidR="00B72E5A" w:rsidRPr="00DD061A" w:rsidRDefault="00B72E5A" w:rsidP="00B72E5A">
            <w:pPr>
              <w:pBdr>
                <w:top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61A">
              <w:rPr>
                <w:rFonts w:ascii="Browallia New" w:hAnsi="Browallia New" w:cs="Browallia New"/>
                <w:sz w:val="28"/>
                <w:szCs w:val="28"/>
              </w:rPr>
              <w:t>16,128</w:t>
            </w:r>
          </w:p>
        </w:tc>
        <w:tc>
          <w:tcPr>
            <w:tcW w:w="1366" w:type="dxa"/>
            <w:shd w:val="clear" w:color="auto" w:fill="auto"/>
          </w:tcPr>
          <w:p w14:paraId="4545562C" w14:textId="0E2BD6C3" w:rsidR="00B72E5A" w:rsidRPr="00DD061A" w:rsidRDefault="00B72E5A" w:rsidP="00B72E5A">
            <w:pPr>
              <w:pBdr>
                <w:top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61A">
              <w:rPr>
                <w:rFonts w:ascii="Browallia New" w:hAnsi="Browallia New" w:cs="Browallia New"/>
                <w:sz w:val="28"/>
                <w:szCs w:val="28"/>
              </w:rPr>
              <w:t>11,542</w:t>
            </w:r>
          </w:p>
        </w:tc>
        <w:tc>
          <w:tcPr>
            <w:tcW w:w="1367" w:type="dxa"/>
            <w:shd w:val="clear" w:color="auto" w:fill="auto"/>
          </w:tcPr>
          <w:p w14:paraId="1007C016" w14:textId="42DABC73" w:rsidR="00B72E5A" w:rsidRPr="00DD061A" w:rsidRDefault="00B72E5A" w:rsidP="00B72E5A">
            <w:pPr>
              <w:pBdr>
                <w:top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61A">
              <w:rPr>
                <w:rFonts w:ascii="Browallia New" w:hAnsi="Browallia New" w:cs="Browallia New"/>
                <w:sz w:val="28"/>
                <w:szCs w:val="28"/>
              </w:rPr>
              <w:t>8,463</w:t>
            </w:r>
          </w:p>
        </w:tc>
      </w:tr>
      <w:tr w:rsidR="00B72E5A" w:rsidRPr="00564DA8" w14:paraId="5E9D4B07" w14:textId="77777777" w:rsidTr="00CF7643">
        <w:trPr>
          <w:trHeight w:val="345"/>
        </w:trPr>
        <w:tc>
          <w:tcPr>
            <w:tcW w:w="3501" w:type="dxa"/>
            <w:shd w:val="clear" w:color="auto" w:fill="auto"/>
            <w:hideMark/>
          </w:tcPr>
          <w:p w14:paraId="5FC922D0" w14:textId="77777777" w:rsidR="00B72E5A" w:rsidRPr="00DD061A" w:rsidRDefault="00B72E5A" w:rsidP="00B72E5A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D061A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DD061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52" w:type="dxa"/>
          </w:tcPr>
          <w:p w14:paraId="42497EB9" w14:textId="1DA11BC1" w:rsidR="00B72E5A" w:rsidRPr="00455296" w:rsidRDefault="00B72E5A" w:rsidP="00B72E5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5296">
              <w:rPr>
                <w:rFonts w:ascii="Browallia New" w:hAnsi="Browallia New" w:cs="Browallia New"/>
                <w:sz w:val="28"/>
                <w:szCs w:val="28"/>
              </w:rPr>
              <w:t>(4,406)</w:t>
            </w:r>
          </w:p>
        </w:tc>
        <w:tc>
          <w:tcPr>
            <w:tcW w:w="1280" w:type="dxa"/>
            <w:vAlign w:val="bottom"/>
          </w:tcPr>
          <w:p w14:paraId="188F4E09" w14:textId="5C7C57CD" w:rsidR="00B72E5A" w:rsidRPr="00DD061A" w:rsidRDefault="00B72E5A" w:rsidP="00B72E5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61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4CB1660B" w14:textId="29412D04" w:rsidR="00B72E5A" w:rsidRPr="00DD061A" w:rsidRDefault="00B72E5A" w:rsidP="00B72E5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61A">
              <w:rPr>
                <w:rFonts w:ascii="Browallia New" w:hAnsi="Browallia New" w:cs="Browallia New"/>
                <w:sz w:val="28"/>
                <w:szCs w:val="28"/>
              </w:rPr>
              <w:t>(4,219)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CA4855E" w14:textId="4468A840" w:rsidR="00B72E5A" w:rsidRPr="00DD061A" w:rsidRDefault="00B72E5A" w:rsidP="00B72E5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061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72E5A" w:rsidRPr="00564DA8" w14:paraId="7A4985A6" w14:textId="77777777" w:rsidTr="00CF7643">
        <w:trPr>
          <w:trHeight w:val="423"/>
        </w:trPr>
        <w:tc>
          <w:tcPr>
            <w:tcW w:w="3501" w:type="dxa"/>
            <w:shd w:val="clear" w:color="auto" w:fill="auto"/>
            <w:hideMark/>
          </w:tcPr>
          <w:p w14:paraId="53542A40" w14:textId="77777777" w:rsidR="00B72E5A" w:rsidRPr="00DD061A" w:rsidRDefault="00B72E5A" w:rsidP="00B72E5A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  <w:r w:rsidRPr="00DD061A"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52" w:type="dxa"/>
          </w:tcPr>
          <w:p w14:paraId="5EE5C9DE" w14:textId="28376FBE" w:rsidR="00B72E5A" w:rsidRPr="00455296" w:rsidRDefault="00161A86" w:rsidP="00B72E5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5296">
              <w:rPr>
                <w:rFonts w:ascii="Browallia New" w:hAnsi="Browallia New" w:cs="Browallia New"/>
                <w:sz w:val="28"/>
                <w:szCs w:val="28"/>
              </w:rPr>
              <w:t>12,562</w:t>
            </w:r>
          </w:p>
        </w:tc>
        <w:tc>
          <w:tcPr>
            <w:tcW w:w="1280" w:type="dxa"/>
            <w:vAlign w:val="bottom"/>
          </w:tcPr>
          <w:p w14:paraId="307E23B7" w14:textId="7E0B891F" w:rsidR="00B72E5A" w:rsidRPr="00DD061A" w:rsidRDefault="00B72E5A" w:rsidP="00B72E5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61A">
              <w:rPr>
                <w:rFonts w:ascii="Browallia New" w:hAnsi="Browallia New" w:cs="Browallia New"/>
                <w:sz w:val="28"/>
                <w:szCs w:val="28"/>
              </w:rPr>
              <w:t>16,128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22CE3B1" w14:textId="1B985D5B" w:rsidR="00B72E5A" w:rsidRPr="00DD061A" w:rsidRDefault="00B72E5A" w:rsidP="00B72E5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D061A">
              <w:rPr>
                <w:rFonts w:ascii="Browallia New" w:hAnsi="Browallia New" w:cs="Browallia New"/>
                <w:sz w:val="28"/>
                <w:szCs w:val="28"/>
              </w:rPr>
              <w:t>7,323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F27F0B1" w14:textId="3F421F89" w:rsidR="00B72E5A" w:rsidRPr="00A13FA6" w:rsidRDefault="00B72E5A" w:rsidP="00B72E5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D061A">
              <w:rPr>
                <w:rFonts w:ascii="Browallia New" w:hAnsi="Browallia New" w:cs="Browallia New"/>
                <w:sz w:val="28"/>
                <w:szCs w:val="28"/>
              </w:rPr>
              <w:t>8,463</w:t>
            </w:r>
          </w:p>
        </w:tc>
      </w:tr>
    </w:tbl>
    <w:p w14:paraId="65D62B58" w14:textId="77777777" w:rsidR="00CA778C" w:rsidRPr="0009128E" w:rsidRDefault="00CA778C" w:rsidP="00F179C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16D42E94" w14:textId="5AAE834B" w:rsidR="00893A1E" w:rsidRPr="00D903F8" w:rsidRDefault="00893A1E" w:rsidP="00365D1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num" w:pos="846"/>
        </w:tabs>
        <w:spacing w:line="240" w:lineRule="auto"/>
        <w:ind w:left="851" w:hanging="425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D903F8">
        <w:rPr>
          <w:rFonts w:ascii="Browallia New" w:hAnsi="Browallia New" w:cs="Browallia New"/>
          <w:sz w:val="28"/>
          <w:szCs w:val="28"/>
          <w:cs/>
          <w:lang w:val="en-GB"/>
        </w:rPr>
        <w:t>รายการ</w:t>
      </w:r>
      <w:r w:rsidRPr="00D903F8">
        <w:rPr>
          <w:rFonts w:ascii="Browallia New" w:hAnsi="Browallia New" w:cs="Browallia New"/>
          <w:sz w:val="28"/>
          <w:szCs w:val="28"/>
          <w:cs/>
        </w:rPr>
        <w:t>เคลื่อนไหวภาระผูกพันหนี้สินผลประโยชน์พนักงาน สำหรับ</w:t>
      </w:r>
      <w:r w:rsidRPr="00D903F8">
        <w:rPr>
          <w:rFonts w:ascii="Browallia New" w:hAnsi="Browallia New" w:cs="Browallia New"/>
          <w:sz w:val="28"/>
          <w:szCs w:val="28"/>
          <w:cs/>
          <w:lang w:val="en-GB"/>
        </w:rPr>
        <w:t xml:space="preserve">ปีสิ้นสุดวันที่ </w:t>
      </w:r>
      <w:r w:rsidRPr="00D903F8">
        <w:rPr>
          <w:rFonts w:ascii="Browallia New" w:hAnsi="Browallia New" w:cs="Browallia New"/>
          <w:sz w:val="28"/>
          <w:szCs w:val="28"/>
        </w:rPr>
        <w:t>31</w:t>
      </w:r>
      <w:r w:rsidRPr="00D903F8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Pr="00D903F8">
        <w:rPr>
          <w:rFonts w:ascii="Browallia New" w:hAnsi="Browallia New" w:cs="Browallia New"/>
          <w:sz w:val="28"/>
          <w:szCs w:val="28"/>
          <w:lang w:val="en-GB"/>
        </w:rPr>
        <w:t>25</w:t>
      </w:r>
      <w:r w:rsidR="003D2504">
        <w:rPr>
          <w:rFonts w:ascii="Browallia New" w:hAnsi="Browallia New" w:cs="Browallia New"/>
          <w:sz w:val="28"/>
          <w:szCs w:val="28"/>
          <w:lang w:val="en-GB"/>
        </w:rPr>
        <w:t>6</w:t>
      </w:r>
      <w:r w:rsidR="00CC4E4E">
        <w:rPr>
          <w:rFonts w:ascii="Browallia New" w:hAnsi="Browallia New" w:cs="Browallia New" w:hint="cs"/>
          <w:sz w:val="28"/>
          <w:szCs w:val="28"/>
          <w:cs/>
          <w:lang w:val="en-GB"/>
        </w:rPr>
        <w:t>1</w:t>
      </w:r>
      <w:r w:rsidRPr="00D903F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903F8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Pr="00D903F8">
        <w:rPr>
          <w:rFonts w:ascii="Browallia New" w:hAnsi="Browallia New" w:cs="Browallia New"/>
          <w:sz w:val="28"/>
          <w:szCs w:val="28"/>
        </w:rPr>
        <w:t>25</w:t>
      </w:r>
      <w:r w:rsidR="00CC4E4E">
        <w:rPr>
          <w:rFonts w:ascii="Browallia New" w:hAnsi="Browallia New" w:cs="Browallia New" w:hint="cs"/>
          <w:sz w:val="28"/>
          <w:szCs w:val="28"/>
          <w:cs/>
        </w:rPr>
        <w:t>60</w:t>
      </w:r>
      <w:r w:rsidRPr="00D903F8">
        <w:rPr>
          <w:rFonts w:ascii="Browallia New" w:hAnsi="Browallia New" w:cs="Browallia New"/>
          <w:sz w:val="28"/>
          <w:szCs w:val="28"/>
        </w:rPr>
        <w:t xml:space="preserve"> </w:t>
      </w:r>
      <w:r w:rsidR="00CC4E4E">
        <w:rPr>
          <w:rFonts w:ascii="Browallia New" w:hAnsi="Browallia New" w:cs="Browallia New" w:hint="cs"/>
          <w:sz w:val="28"/>
          <w:szCs w:val="28"/>
          <w:cs/>
        </w:rPr>
        <w:t xml:space="preserve">            </w:t>
      </w:r>
      <w:r w:rsidRPr="00D903F8">
        <w:rPr>
          <w:rFonts w:ascii="Browallia New" w:hAnsi="Browallia New" w:cs="Browallia New" w:hint="cs"/>
          <w:sz w:val="28"/>
          <w:szCs w:val="28"/>
          <w:cs/>
        </w:rPr>
        <w:t>มีดังนี้</w:t>
      </w:r>
    </w:p>
    <w:p w14:paraId="650BA7AF" w14:textId="77777777" w:rsidR="00893A1E" w:rsidRPr="0009128E" w:rsidRDefault="00893A1E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Style w:val="TableGrid"/>
        <w:tblW w:w="8619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3987"/>
        <w:gridCol w:w="1163"/>
        <w:gridCol w:w="1164"/>
        <w:gridCol w:w="1177"/>
        <w:gridCol w:w="1128"/>
      </w:tblGrid>
      <w:tr w:rsidR="00BC7478" w:rsidRPr="0009128E" w14:paraId="0264C482" w14:textId="77777777" w:rsidTr="00CF7643">
        <w:trPr>
          <w:trHeight w:val="301"/>
        </w:trPr>
        <w:tc>
          <w:tcPr>
            <w:tcW w:w="3987" w:type="dxa"/>
            <w:shd w:val="clear" w:color="auto" w:fill="auto"/>
            <w:hideMark/>
          </w:tcPr>
          <w:p w14:paraId="6BF86D44" w14:textId="77777777" w:rsidR="00BC7478" w:rsidRPr="0009128E" w:rsidRDefault="00BC7478" w:rsidP="00BC7478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09128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</w:t>
            </w:r>
          </w:p>
        </w:tc>
        <w:tc>
          <w:tcPr>
            <w:tcW w:w="2327" w:type="dxa"/>
            <w:gridSpan w:val="2"/>
            <w:shd w:val="clear" w:color="auto" w:fill="auto"/>
            <w:vAlign w:val="bottom"/>
          </w:tcPr>
          <w:p w14:paraId="3484C809" w14:textId="77777777" w:rsidR="00BC7478" w:rsidRPr="0009128E" w:rsidRDefault="00BC7478" w:rsidP="00BC747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05" w:type="dxa"/>
            <w:gridSpan w:val="2"/>
            <w:shd w:val="clear" w:color="auto" w:fill="auto"/>
            <w:vAlign w:val="bottom"/>
            <w:hideMark/>
          </w:tcPr>
          <w:p w14:paraId="64FABE56" w14:textId="77777777" w:rsidR="00BC7478" w:rsidRPr="0009128E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9128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(หน่วย </w:t>
            </w:r>
            <w:r w:rsidRPr="0009128E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r w:rsidRPr="0009128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09128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พัน</w:t>
            </w:r>
            <w:r w:rsidRPr="0009128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บาท)</w:t>
            </w:r>
          </w:p>
        </w:tc>
      </w:tr>
      <w:tr w:rsidR="00BC7478" w:rsidRPr="0009128E" w14:paraId="059A5A06" w14:textId="77777777" w:rsidTr="00CF7643">
        <w:trPr>
          <w:trHeight w:val="326"/>
        </w:trPr>
        <w:tc>
          <w:tcPr>
            <w:tcW w:w="3987" w:type="dxa"/>
            <w:shd w:val="clear" w:color="auto" w:fill="auto"/>
            <w:hideMark/>
          </w:tcPr>
          <w:p w14:paraId="6ED36BD7" w14:textId="77777777" w:rsidR="00BC7478" w:rsidRPr="0009128E" w:rsidRDefault="00BC7478" w:rsidP="00BC7478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9128E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09128E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09128E">
              <w:rPr>
                <w:rFonts w:ascii="Browallia New" w:hAnsi="Browallia New" w:cs="Browallia New"/>
                <w:sz w:val="24"/>
                <w:szCs w:val="24"/>
              </w:rPr>
              <w:tab/>
            </w:r>
          </w:p>
        </w:tc>
        <w:tc>
          <w:tcPr>
            <w:tcW w:w="2327" w:type="dxa"/>
            <w:gridSpan w:val="2"/>
            <w:shd w:val="clear" w:color="auto" w:fill="auto"/>
            <w:vAlign w:val="bottom"/>
            <w:hideMark/>
          </w:tcPr>
          <w:p w14:paraId="3FDD154A" w14:textId="77777777" w:rsidR="00BC7478" w:rsidRPr="0009128E" w:rsidRDefault="00BC7478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128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05" w:type="dxa"/>
            <w:gridSpan w:val="2"/>
            <w:shd w:val="clear" w:color="auto" w:fill="auto"/>
            <w:vAlign w:val="bottom"/>
            <w:hideMark/>
          </w:tcPr>
          <w:p w14:paraId="1F867DF1" w14:textId="77777777" w:rsidR="00BC7478" w:rsidRPr="0009128E" w:rsidRDefault="00BC7478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128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BC7478" w:rsidRPr="0009128E" w14:paraId="7A8E4EC5" w14:textId="77777777" w:rsidTr="00CF7643">
        <w:trPr>
          <w:trHeight w:val="338"/>
        </w:trPr>
        <w:tc>
          <w:tcPr>
            <w:tcW w:w="3987" w:type="dxa"/>
            <w:shd w:val="clear" w:color="auto" w:fill="auto"/>
          </w:tcPr>
          <w:p w14:paraId="0D7C58FF" w14:textId="77777777" w:rsidR="00BC7478" w:rsidRPr="0009128E" w:rsidRDefault="00BC7478" w:rsidP="00BC7478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  <w:hideMark/>
          </w:tcPr>
          <w:p w14:paraId="766EE6AE" w14:textId="0346FC88" w:rsidR="00BC7478" w:rsidRPr="0009128E" w:rsidRDefault="00BC7478" w:rsidP="00BC7478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CC4E4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1</w:t>
            </w:r>
          </w:p>
        </w:tc>
        <w:tc>
          <w:tcPr>
            <w:tcW w:w="1163" w:type="dxa"/>
            <w:shd w:val="clear" w:color="auto" w:fill="auto"/>
            <w:hideMark/>
          </w:tcPr>
          <w:p w14:paraId="17949C52" w14:textId="2D4ABAAD" w:rsidR="00BC7478" w:rsidRPr="0009128E" w:rsidRDefault="00BC7478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CC4E4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60</w:t>
            </w:r>
          </w:p>
        </w:tc>
        <w:tc>
          <w:tcPr>
            <w:tcW w:w="1177" w:type="dxa"/>
            <w:shd w:val="clear" w:color="auto" w:fill="auto"/>
            <w:hideMark/>
          </w:tcPr>
          <w:p w14:paraId="3B3DBA0D" w14:textId="056466B3" w:rsidR="00BC7478" w:rsidRPr="0009128E" w:rsidRDefault="00BC7478" w:rsidP="00BC7478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CC4E4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1</w:t>
            </w:r>
          </w:p>
        </w:tc>
        <w:tc>
          <w:tcPr>
            <w:tcW w:w="1127" w:type="dxa"/>
            <w:shd w:val="clear" w:color="auto" w:fill="auto"/>
            <w:hideMark/>
          </w:tcPr>
          <w:p w14:paraId="4A174A68" w14:textId="19DFCC5A" w:rsidR="00BC7478" w:rsidRPr="0009128E" w:rsidRDefault="00BC7478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CC4E4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60</w:t>
            </w:r>
          </w:p>
        </w:tc>
      </w:tr>
      <w:tr w:rsidR="00BC7478" w:rsidRPr="0009128E" w14:paraId="1C90AAE8" w14:textId="77777777" w:rsidTr="00CF7643">
        <w:trPr>
          <w:trHeight w:val="301"/>
        </w:trPr>
        <w:tc>
          <w:tcPr>
            <w:tcW w:w="3987" w:type="dxa"/>
            <w:shd w:val="clear" w:color="auto" w:fill="auto"/>
          </w:tcPr>
          <w:p w14:paraId="4070D759" w14:textId="77777777" w:rsidR="00BC7478" w:rsidRPr="0009128E" w:rsidRDefault="00BC7478" w:rsidP="00BC7478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44024DDE" w14:textId="77777777" w:rsidR="00BC7478" w:rsidRPr="0009128E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27722401" w14:textId="77777777" w:rsidR="00BC7478" w:rsidRPr="0009128E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60DBF27C" w14:textId="77777777" w:rsidR="00BC7478" w:rsidRPr="0009128E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70F25AC2" w14:textId="77777777" w:rsidR="00BC7478" w:rsidRPr="0009128E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56977" w:rsidRPr="00427373" w14:paraId="57464B6A" w14:textId="77777777" w:rsidTr="00CF7643">
        <w:trPr>
          <w:trHeight w:val="301"/>
        </w:trPr>
        <w:tc>
          <w:tcPr>
            <w:tcW w:w="3987" w:type="dxa"/>
            <w:shd w:val="clear" w:color="auto" w:fill="auto"/>
            <w:hideMark/>
          </w:tcPr>
          <w:p w14:paraId="74F94571" w14:textId="77777777" w:rsidR="00856977" w:rsidRPr="00427373" w:rsidRDefault="00856977" w:rsidP="00856977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ภาระผูกพันผลประโยชน์พนักงาน ณ วันที่ </w:t>
            </w:r>
            <w:r w:rsidRPr="00427373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9EA04FA" w14:textId="3E038914" w:rsidR="00856977" w:rsidRPr="00455296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296">
              <w:rPr>
                <w:rFonts w:ascii="Browallia New" w:hAnsi="Browallia New" w:cs="Browallia New"/>
                <w:sz w:val="24"/>
                <w:szCs w:val="24"/>
              </w:rPr>
              <w:t>16,1</w:t>
            </w:r>
            <w:r w:rsidR="00067DAC">
              <w:rPr>
                <w:rFonts w:ascii="Browallia New" w:hAnsi="Browallia New" w:cs="Browallia New"/>
                <w:sz w:val="24"/>
                <w:szCs w:val="24"/>
              </w:rPr>
              <w:t>28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1CDA74A" w14:textId="17006F95" w:rsidR="00856977" w:rsidRPr="00427373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</w:rPr>
              <w:t>20,982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09978BC4" w14:textId="5EF3CB19" w:rsidR="00856977" w:rsidRPr="00427373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</w:rPr>
              <w:t>8,463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15D9956E" w14:textId="4E4CD31C" w:rsidR="00856977" w:rsidRPr="00427373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</w:rPr>
              <w:t>4,705</w:t>
            </w:r>
          </w:p>
        </w:tc>
      </w:tr>
      <w:tr w:rsidR="00856977" w:rsidRPr="00427373" w14:paraId="26CD98D6" w14:textId="77777777" w:rsidTr="00CF7643">
        <w:trPr>
          <w:trHeight w:val="301"/>
        </w:trPr>
        <w:tc>
          <w:tcPr>
            <w:tcW w:w="3987" w:type="dxa"/>
            <w:shd w:val="clear" w:color="auto" w:fill="auto"/>
            <w:hideMark/>
          </w:tcPr>
          <w:p w14:paraId="3EC81306" w14:textId="77777777" w:rsidR="00856977" w:rsidRPr="00427373" w:rsidRDefault="00856977" w:rsidP="00856977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ต้นทุนบริการปีปัจจุบัน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C8EAE24" w14:textId="4E72BDCA" w:rsidR="00856977" w:rsidRPr="00455296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296">
              <w:rPr>
                <w:rFonts w:ascii="Browallia New" w:hAnsi="Browallia New" w:cs="Browallia New"/>
                <w:sz w:val="24"/>
                <w:szCs w:val="24"/>
              </w:rPr>
              <w:t>4,67</w:t>
            </w:r>
            <w:r w:rsidR="00067DAC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8BB5034" w14:textId="06C56C97" w:rsidR="00856977" w:rsidRPr="00427373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</w:rPr>
              <w:t>5,894</w:t>
            </w:r>
          </w:p>
        </w:tc>
        <w:tc>
          <w:tcPr>
            <w:tcW w:w="1177" w:type="dxa"/>
            <w:shd w:val="clear" w:color="auto" w:fill="auto"/>
          </w:tcPr>
          <w:p w14:paraId="3500AC6A" w14:textId="49C36AA7" w:rsidR="00856977" w:rsidRPr="00427373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</w:rPr>
              <w:t>3,339</w:t>
            </w:r>
          </w:p>
        </w:tc>
        <w:tc>
          <w:tcPr>
            <w:tcW w:w="1127" w:type="dxa"/>
            <w:shd w:val="clear" w:color="auto" w:fill="auto"/>
          </w:tcPr>
          <w:p w14:paraId="75E329F5" w14:textId="744BC8AA" w:rsidR="00856977" w:rsidRPr="00427373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</w:rPr>
              <w:t>2,722</w:t>
            </w:r>
          </w:p>
        </w:tc>
      </w:tr>
      <w:tr w:rsidR="00856977" w:rsidRPr="00427373" w14:paraId="5682185C" w14:textId="77777777" w:rsidTr="00CF7643">
        <w:trPr>
          <w:trHeight w:val="301"/>
        </w:trPr>
        <w:tc>
          <w:tcPr>
            <w:tcW w:w="3987" w:type="dxa"/>
            <w:shd w:val="clear" w:color="auto" w:fill="auto"/>
            <w:hideMark/>
          </w:tcPr>
          <w:p w14:paraId="386D14E5" w14:textId="77777777" w:rsidR="00856977" w:rsidRPr="00427373" w:rsidRDefault="00856977" w:rsidP="00856977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BC77626" w14:textId="77692AF9" w:rsidR="00856977" w:rsidRPr="00455296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296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540885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E0C6B4B" w14:textId="5EE39EF1" w:rsidR="00856977" w:rsidRPr="00427373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</w:rPr>
              <w:t>587</w:t>
            </w:r>
          </w:p>
        </w:tc>
        <w:tc>
          <w:tcPr>
            <w:tcW w:w="1177" w:type="dxa"/>
            <w:shd w:val="clear" w:color="auto" w:fill="auto"/>
          </w:tcPr>
          <w:p w14:paraId="7D7CEDC4" w14:textId="68DF6A13" w:rsidR="00856977" w:rsidRPr="00427373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</w:rPr>
              <w:t>363</w:t>
            </w:r>
          </w:p>
        </w:tc>
        <w:tc>
          <w:tcPr>
            <w:tcW w:w="1127" w:type="dxa"/>
            <w:shd w:val="clear" w:color="auto" w:fill="auto"/>
          </w:tcPr>
          <w:p w14:paraId="3CBA6A05" w14:textId="1A5E0664" w:rsidR="00856977" w:rsidRPr="00427373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</w:rPr>
              <w:t>216</w:t>
            </w:r>
          </w:p>
        </w:tc>
      </w:tr>
      <w:tr w:rsidR="00856977" w:rsidRPr="00427373" w14:paraId="6BB73501" w14:textId="77777777" w:rsidTr="00CF7643">
        <w:trPr>
          <w:trHeight w:val="301"/>
        </w:trPr>
        <w:tc>
          <w:tcPr>
            <w:tcW w:w="3987" w:type="dxa"/>
            <w:shd w:val="clear" w:color="auto" w:fill="auto"/>
          </w:tcPr>
          <w:p w14:paraId="57ED5364" w14:textId="554DD490" w:rsidR="00856977" w:rsidRPr="00427373" w:rsidRDefault="00856977" w:rsidP="00856977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การปรับมูลค่า </w:t>
            </w:r>
            <w:r w:rsidR="00885BF9">
              <w:rPr>
                <w:rFonts w:ascii="Browallia New" w:hAnsi="Browallia New" w:cs="Browallia New"/>
                <w:sz w:val="24"/>
                <w:szCs w:val="24"/>
                <w:lang w:val="en-GB"/>
              </w:rPr>
              <w:t>–</w:t>
            </w:r>
            <w:r w:rsidRPr="0042737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>ผล</w:t>
            </w:r>
            <w:r w:rsidR="00885BF9">
              <w:rPr>
                <w:rFonts w:ascii="Browallia New" w:hAnsi="Browallia New" w:cs="Browallia New" w:hint="cs"/>
                <w:sz w:val="24"/>
                <w:szCs w:val="24"/>
                <w:cs/>
              </w:rPr>
              <w:t>ขาด</w:t>
            </w:r>
            <w:r w:rsidR="00D7784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ทุน </w:t>
            </w:r>
            <w:r w:rsidR="00885BF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="00885BF9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="00C8468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>ตามหลักคณิตศาสตร์ประกันภัย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6A51897" w14:textId="6C322DF6" w:rsidR="00856977" w:rsidRPr="00455296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2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D6C32">
              <w:rPr>
                <w:rFonts w:ascii="Browallia New" w:hAnsi="Browallia New" w:cs="Browallia New"/>
                <w:sz w:val="24"/>
                <w:szCs w:val="24"/>
              </w:rPr>
              <w:t>4,286</w:t>
            </w:r>
            <w:r w:rsidRPr="004552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6AD3CF6" w14:textId="5D556555" w:rsidR="00856977" w:rsidRPr="00427373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</w:rPr>
              <w:t>(10,542)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F08769D" w14:textId="5DF539D6" w:rsidR="00856977" w:rsidRPr="00427373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</w:rPr>
              <w:t>(623)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02BB6FA8" w14:textId="2427DBB5" w:rsidR="00856977" w:rsidRPr="00427373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</w:rPr>
              <w:t xml:space="preserve">       820</w:t>
            </w:r>
          </w:p>
        </w:tc>
      </w:tr>
      <w:tr w:rsidR="00856977" w:rsidRPr="00427373" w14:paraId="7F8920E1" w14:textId="77777777" w:rsidTr="00CF7643">
        <w:trPr>
          <w:trHeight w:val="326"/>
        </w:trPr>
        <w:tc>
          <w:tcPr>
            <w:tcW w:w="3987" w:type="dxa"/>
            <w:shd w:val="clear" w:color="auto" w:fill="auto"/>
            <w:hideMark/>
          </w:tcPr>
          <w:p w14:paraId="6E795150" w14:textId="752C99CC" w:rsidR="00856977" w:rsidRPr="00427373" w:rsidRDefault="00856977" w:rsidP="00856977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หนี้สินผลประโยชน์พนักงาน</w:t>
            </w:r>
            <w:r w:rsidR="00885BF9">
              <w:rPr>
                <w:rFonts w:ascii="Browallia New" w:hAnsi="Browallia New" w:cs="Browallia New" w:hint="cs"/>
                <w:sz w:val="24"/>
                <w:szCs w:val="24"/>
                <w:cs/>
              </w:rPr>
              <w:t>ที่เกี่ยวข้องกับสินทรัพย์ที่มีไว้เพื่อขาย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F3154D6" w14:textId="7C75857C" w:rsidR="00856977" w:rsidRPr="00455296" w:rsidRDefault="00856977" w:rsidP="0085697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2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290696F" w14:textId="301D494B" w:rsidR="00856977" w:rsidRPr="00427373" w:rsidRDefault="00856977" w:rsidP="0085697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</w:rPr>
              <w:t>(793)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5929C367" w14:textId="23B8A5E7" w:rsidR="00856977" w:rsidRPr="00427373" w:rsidRDefault="00856977" w:rsidP="0085697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323A3ED4" w14:textId="28247D21" w:rsidR="00856977" w:rsidRPr="00427373" w:rsidRDefault="00856977" w:rsidP="0085697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</w:rPr>
              <w:t xml:space="preserve">       -</w:t>
            </w:r>
          </w:p>
        </w:tc>
      </w:tr>
      <w:tr w:rsidR="00856977" w:rsidRPr="00427373" w14:paraId="434880B0" w14:textId="77777777" w:rsidTr="00CF7643">
        <w:trPr>
          <w:trHeight w:val="362"/>
        </w:trPr>
        <w:tc>
          <w:tcPr>
            <w:tcW w:w="3987" w:type="dxa"/>
            <w:shd w:val="clear" w:color="auto" w:fill="auto"/>
            <w:hideMark/>
          </w:tcPr>
          <w:p w14:paraId="4ABF5E16" w14:textId="77777777" w:rsidR="00856977" w:rsidRPr="00427373" w:rsidRDefault="00856977" w:rsidP="00856977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  <w:r w:rsidRPr="00427373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42737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4273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A893FB2" w14:textId="438ED158" w:rsidR="00856977" w:rsidRPr="00455296" w:rsidRDefault="00856977" w:rsidP="0085697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296">
              <w:rPr>
                <w:rFonts w:ascii="Browallia New" w:hAnsi="Browallia New" w:cs="Browallia New"/>
                <w:sz w:val="24"/>
                <w:szCs w:val="24"/>
              </w:rPr>
              <w:t>16,968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E5D5100" w14:textId="6E918CCC" w:rsidR="00856977" w:rsidRPr="00427373" w:rsidRDefault="00856977" w:rsidP="0085697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</w:rPr>
              <w:t>16,128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0CF955D4" w14:textId="7DC15C9D" w:rsidR="00856977" w:rsidRPr="00427373" w:rsidRDefault="00856977" w:rsidP="0085697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</w:rPr>
              <w:t>11,542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545E5DFC" w14:textId="1AE134AE" w:rsidR="00856977" w:rsidRPr="00427373" w:rsidRDefault="00856977" w:rsidP="0085697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</w:rPr>
              <w:t>8,463</w:t>
            </w:r>
          </w:p>
        </w:tc>
      </w:tr>
      <w:tr w:rsidR="00856977" w:rsidRPr="00427373" w14:paraId="67F7EE20" w14:textId="77777777" w:rsidTr="00CF7643">
        <w:trPr>
          <w:trHeight w:val="301"/>
        </w:trPr>
        <w:tc>
          <w:tcPr>
            <w:tcW w:w="3987" w:type="dxa"/>
            <w:shd w:val="clear" w:color="auto" w:fill="auto"/>
          </w:tcPr>
          <w:p w14:paraId="4F7DA83E" w14:textId="77777777" w:rsidR="00856977" w:rsidRPr="00427373" w:rsidRDefault="00856977" w:rsidP="00856977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22AC373B" w14:textId="77777777" w:rsidR="00856977" w:rsidRPr="00455296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43CF8AB4" w14:textId="77777777" w:rsidR="00856977" w:rsidRPr="00427373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14:paraId="0C09050B" w14:textId="77777777" w:rsidR="00856977" w:rsidRPr="00427373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14:paraId="51132ED1" w14:textId="77777777" w:rsidR="00856977" w:rsidRPr="00427373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56977" w:rsidRPr="00427373" w14:paraId="09AB2DF3" w14:textId="77777777" w:rsidTr="00CF7643">
        <w:trPr>
          <w:trHeight w:val="350"/>
        </w:trPr>
        <w:tc>
          <w:tcPr>
            <w:tcW w:w="3987" w:type="dxa"/>
            <w:shd w:val="clear" w:color="auto" w:fill="auto"/>
            <w:hideMark/>
          </w:tcPr>
          <w:p w14:paraId="2D77388A" w14:textId="77777777" w:rsidR="00856977" w:rsidRPr="00427373" w:rsidRDefault="00856977" w:rsidP="00856977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>ไม่ได้จัดตั้งเป็นกองทุนทั้งหมด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51C0C3B9" w14:textId="5901FB01" w:rsidR="00856977" w:rsidRPr="00455296" w:rsidRDefault="00856977" w:rsidP="0085697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296">
              <w:rPr>
                <w:rFonts w:ascii="Browallia New" w:hAnsi="Browallia New" w:cs="Browallia New"/>
                <w:sz w:val="24"/>
                <w:szCs w:val="24"/>
              </w:rPr>
              <w:t>16,968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B2175E2" w14:textId="60D3640B" w:rsidR="00856977" w:rsidRPr="00427373" w:rsidRDefault="00856977" w:rsidP="0085697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</w:rPr>
              <w:t>16,128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DB44B98" w14:textId="7E0B0119" w:rsidR="00856977" w:rsidRPr="00427373" w:rsidRDefault="00856977" w:rsidP="0085697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</w:rPr>
              <w:t>11,542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08C50706" w14:textId="4CAEBAF2" w:rsidR="00856977" w:rsidRPr="00427373" w:rsidRDefault="00856977" w:rsidP="0085697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</w:rPr>
              <w:t>8,463</w:t>
            </w:r>
          </w:p>
        </w:tc>
      </w:tr>
    </w:tbl>
    <w:p w14:paraId="78D77A32" w14:textId="7E252A62" w:rsidR="005933ED" w:rsidRDefault="005933ED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2D7F433" w14:textId="61C03971" w:rsidR="008C0227" w:rsidRDefault="008C0227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6689A11" w14:textId="15EB34E0" w:rsidR="008C0227" w:rsidRDefault="008C0227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B583FC7" w14:textId="03939D4C" w:rsidR="008C0227" w:rsidRDefault="008C0227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1062495" w14:textId="73B635E7" w:rsidR="008C0227" w:rsidRDefault="008C0227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03ECD97" w14:textId="7461D845" w:rsidR="008C0227" w:rsidRDefault="008C0227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8B2B4AB" w14:textId="2AC9E9A7" w:rsidR="008C0227" w:rsidRDefault="008C0227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F1563DE" w14:textId="12A4F7F8" w:rsidR="008C0227" w:rsidRDefault="008C0227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DC9A109" w14:textId="1B33BC1A" w:rsidR="008C0227" w:rsidRDefault="008C0227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AC3DF27" w14:textId="3754AD5D" w:rsidR="008C0227" w:rsidRDefault="008C0227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68BAC97" w14:textId="7768F498" w:rsidR="008C0227" w:rsidRDefault="008C0227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07C5FF6" w14:textId="0E7A13D9" w:rsidR="008C0227" w:rsidRDefault="008C0227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C581723" w14:textId="5A7C9977" w:rsidR="008C0227" w:rsidRDefault="008C0227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9185EE4" w14:textId="36FD49EA" w:rsidR="008C0227" w:rsidRDefault="008C0227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E095DDE" w14:textId="77777777" w:rsidR="008C0227" w:rsidRPr="00CA778C" w:rsidRDefault="008C0227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96DA5AE" w14:textId="3FF34F63" w:rsidR="00B4033D" w:rsidRPr="008C0227" w:rsidRDefault="00893A1E" w:rsidP="00CA778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num" w:pos="851"/>
        </w:tabs>
        <w:spacing w:line="240" w:lineRule="auto"/>
        <w:ind w:left="851" w:hanging="401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427373">
        <w:rPr>
          <w:rFonts w:ascii="Browallia New" w:hAnsi="Browallia New" w:cs="Browallia New"/>
          <w:sz w:val="28"/>
          <w:szCs w:val="28"/>
          <w:cs/>
          <w:lang w:val="en-GB"/>
        </w:rPr>
        <w:lastRenderedPageBreak/>
        <w:t xml:space="preserve">ข้อสมมติหลักที่สำคัญในการประมาณการตามหลักคณิตศาสตร์ประกันภัย ณ วันที่รายงาน สำหรับปีสิ้นสุดวันที่ </w:t>
      </w:r>
      <w:r w:rsidRPr="00427373">
        <w:rPr>
          <w:rFonts w:ascii="Browallia New" w:hAnsi="Browallia New" w:cs="Browallia New"/>
          <w:sz w:val="28"/>
          <w:szCs w:val="28"/>
        </w:rPr>
        <w:t>31</w:t>
      </w:r>
      <w:r w:rsidRPr="00427373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Pr="00427373">
        <w:rPr>
          <w:rFonts w:ascii="Browallia New" w:hAnsi="Browallia New" w:cs="Browallia New"/>
          <w:sz w:val="28"/>
          <w:szCs w:val="28"/>
          <w:lang w:val="en-GB"/>
        </w:rPr>
        <w:t>25</w:t>
      </w:r>
      <w:r w:rsidR="001D026C" w:rsidRPr="00427373">
        <w:rPr>
          <w:rFonts w:ascii="Browallia New" w:hAnsi="Browallia New" w:cs="Browallia New"/>
          <w:sz w:val="28"/>
          <w:szCs w:val="28"/>
          <w:lang w:val="en-GB"/>
        </w:rPr>
        <w:t>6</w:t>
      </w:r>
      <w:r w:rsidR="00CC4E4E" w:rsidRPr="00427373">
        <w:rPr>
          <w:rFonts w:ascii="Browallia New" w:hAnsi="Browallia New" w:cs="Browallia New" w:hint="cs"/>
          <w:sz w:val="28"/>
          <w:szCs w:val="28"/>
          <w:cs/>
          <w:lang w:val="en-GB"/>
        </w:rPr>
        <w:t>1</w:t>
      </w:r>
      <w:r w:rsidRPr="0042737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27373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Pr="00427373">
        <w:rPr>
          <w:rFonts w:ascii="Browallia New" w:hAnsi="Browallia New" w:cs="Browallia New"/>
          <w:sz w:val="28"/>
          <w:szCs w:val="28"/>
        </w:rPr>
        <w:t>25</w:t>
      </w:r>
      <w:r w:rsidR="00CC4E4E" w:rsidRPr="00427373">
        <w:rPr>
          <w:rFonts w:ascii="Browallia New" w:hAnsi="Browallia New" w:cs="Browallia New" w:hint="cs"/>
          <w:sz w:val="28"/>
          <w:szCs w:val="28"/>
          <w:cs/>
        </w:rPr>
        <w:t>60</w:t>
      </w:r>
      <w:r w:rsidR="00BF3E29" w:rsidRPr="00427373">
        <w:rPr>
          <w:rFonts w:ascii="Browallia New" w:hAnsi="Browallia New" w:cs="Browallia New"/>
          <w:sz w:val="28"/>
          <w:szCs w:val="28"/>
        </w:rPr>
        <w:t xml:space="preserve"> </w:t>
      </w:r>
      <w:r w:rsidRPr="00427373">
        <w:rPr>
          <w:rFonts w:ascii="Browallia New" w:hAnsi="Browallia New" w:cs="Browallia New" w:hint="cs"/>
          <w:sz w:val="28"/>
          <w:szCs w:val="28"/>
          <w:cs/>
        </w:rPr>
        <w:t>มีดังนี้</w:t>
      </w:r>
    </w:p>
    <w:p w14:paraId="1A5B9F50" w14:textId="77777777" w:rsidR="00B4033D" w:rsidRPr="00CA778C" w:rsidRDefault="00B4033D" w:rsidP="00CA778C">
      <w:pPr>
        <w:tabs>
          <w:tab w:val="clear" w:pos="227"/>
          <w:tab w:val="clear" w:pos="454"/>
          <w:tab w:val="clear" w:pos="680"/>
          <w:tab w:val="num" w:pos="851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tbl>
      <w:tblPr>
        <w:tblStyle w:val="TableGrid"/>
        <w:tblW w:w="8649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9"/>
        <w:gridCol w:w="1490"/>
        <w:gridCol w:w="1525"/>
        <w:gridCol w:w="1452"/>
        <w:gridCol w:w="1563"/>
      </w:tblGrid>
      <w:tr w:rsidR="00893A1E" w:rsidRPr="00427373" w14:paraId="0388AF64" w14:textId="77777777" w:rsidTr="00365D17">
        <w:tc>
          <w:tcPr>
            <w:tcW w:w="2619" w:type="dxa"/>
            <w:hideMark/>
          </w:tcPr>
          <w:p w14:paraId="1F9618D1" w14:textId="77777777" w:rsidR="00893A1E" w:rsidRPr="00427373" w:rsidRDefault="00893A1E" w:rsidP="00AE6BB0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27373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427373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427373">
              <w:rPr>
                <w:rFonts w:ascii="Browallia New" w:hAnsi="Browallia New" w:cs="Browallia New"/>
                <w:sz w:val="22"/>
                <w:szCs w:val="22"/>
              </w:rPr>
              <w:tab/>
            </w:r>
          </w:p>
        </w:tc>
        <w:tc>
          <w:tcPr>
            <w:tcW w:w="3015" w:type="dxa"/>
            <w:gridSpan w:val="2"/>
            <w:vAlign w:val="bottom"/>
            <w:hideMark/>
          </w:tcPr>
          <w:p w14:paraId="5C42DD2B" w14:textId="77777777" w:rsidR="00893A1E" w:rsidRPr="00427373" w:rsidRDefault="00893A1E" w:rsidP="00AE6B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2737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015" w:type="dxa"/>
            <w:gridSpan w:val="2"/>
            <w:shd w:val="clear" w:color="auto" w:fill="auto"/>
            <w:vAlign w:val="bottom"/>
            <w:hideMark/>
          </w:tcPr>
          <w:p w14:paraId="0C2BB342" w14:textId="77777777" w:rsidR="00893A1E" w:rsidRPr="00427373" w:rsidRDefault="00893A1E" w:rsidP="00AE6B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2737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งบการเงินเฉพาะของบริษัท</w:t>
            </w:r>
          </w:p>
        </w:tc>
      </w:tr>
      <w:tr w:rsidR="00BF3E29" w:rsidRPr="00427373" w14:paraId="6F7E647A" w14:textId="77777777" w:rsidTr="00365D17">
        <w:tc>
          <w:tcPr>
            <w:tcW w:w="2619" w:type="dxa"/>
          </w:tcPr>
          <w:p w14:paraId="2DBD3C96" w14:textId="77777777" w:rsidR="00BF3E29" w:rsidRPr="00427373" w:rsidRDefault="00BF3E29" w:rsidP="00BF3E29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90" w:type="dxa"/>
            <w:hideMark/>
          </w:tcPr>
          <w:p w14:paraId="4FCA153E" w14:textId="5CB2AD66" w:rsidR="00BF3E29" w:rsidRPr="00427373" w:rsidRDefault="001D026C" w:rsidP="00BF3E29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27373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="00DA7FD0" w:rsidRPr="0042737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1</w:t>
            </w:r>
          </w:p>
        </w:tc>
        <w:tc>
          <w:tcPr>
            <w:tcW w:w="1525" w:type="dxa"/>
            <w:hideMark/>
          </w:tcPr>
          <w:p w14:paraId="169DC1B2" w14:textId="2C817561" w:rsidR="00BF3E29" w:rsidRPr="00427373" w:rsidRDefault="001D026C" w:rsidP="00BF3E2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27373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DA7FD0" w:rsidRPr="0042737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60</w:t>
            </w:r>
          </w:p>
        </w:tc>
        <w:tc>
          <w:tcPr>
            <w:tcW w:w="1452" w:type="dxa"/>
            <w:shd w:val="clear" w:color="auto" w:fill="auto"/>
            <w:hideMark/>
          </w:tcPr>
          <w:p w14:paraId="3D1C78CB" w14:textId="5BDA020D" w:rsidR="00BF3E29" w:rsidRPr="00427373" w:rsidRDefault="001D026C" w:rsidP="00BF3E29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27373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="00DA7FD0" w:rsidRPr="0042737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1</w:t>
            </w:r>
          </w:p>
        </w:tc>
        <w:tc>
          <w:tcPr>
            <w:tcW w:w="1563" w:type="dxa"/>
            <w:shd w:val="clear" w:color="auto" w:fill="auto"/>
            <w:hideMark/>
          </w:tcPr>
          <w:p w14:paraId="0852E741" w14:textId="46FB9CC0" w:rsidR="00BF3E29" w:rsidRPr="00427373" w:rsidRDefault="001D026C" w:rsidP="00BF3E2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27373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DA7FD0" w:rsidRPr="0042737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60</w:t>
            </w:r>
          </w:p>
        </w:tc>
      </w:tr>
      <w:tr w:rsidR="00A44D20" w:rsidRPr="00427373" w14:paraId="4C457687" w14:textId="77777777" w:rsidTr="00365D17">
        <w:tc>
          <w:tcPr>
            <w:tcW w:w="2619" w:type="dxa"/>
          </w:tcPr>
          <w:p w14:paraId="5EE1A18B" w14:textId="77777777" w:rsidR="00A44D20" w:rsidRPr="00427373" w:rsidRDefault="00A44D20" w:rsidP="001D026C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10FF29D7" w14:textId="26C5C445" w:rsidR="00A44D20" w:rsidRPr="00427373" w:rsidRDefault="00A44D20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2737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Pr="0042737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42737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ร้อยละ)</w:t>
            </w:r>
          </w:p>
        </w:tc>
        <w:tc>
          <w:tcPr>
            <w:tcW w:w="1525" w:type="dxa"/>
            <w:vAlign w:val="bottom"/>
          </w:tcPr>
          <w:p w14:paraId="27F4D681" w14:textId="482570F6" w:rsidR="00A44D20" w:rsidRPr="00427373" w:rsidRDefault="00A44D20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2737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Pr="0042737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42737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ร้อยละ)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76D5CB95" w14:textId="7C86CCA0" w:rsidR="00A44D20" w:rsidRPr="00427373" w:rsidRDefault="00A44D20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2737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Pr="0042737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42737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ร้อยละ)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02F0003B" w14:textId="5EBCA565" w:rsidR="00A44D20" w:rsidRPr="00427373" w:rsidRDefault="00A44D20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2737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Pr="0042737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42737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ร้อยละ)</w:t>
            </w:r>
          </w:p>
        </w:tc>
      </w:tr>
      <w:tr w:rsidR="00DA7FD0" w:rsidRPr="00427373" w14:paraId="420CE088" w14:textId="77777777" w:rsidTr="00365D17">
        <w:tc>
          <w:tcPr>
            <w:tcW w:w="2619" w:type="dxa"/>
          </w:tcPr>
          <w:p w14:paraId="05E59FEF" w14:textId="77777777" w:rsidR="00DA7FD0" w:rsidRPr="00427373" w:rsidRDefault="00DA7FD0" w:rsidP="001D026C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55353CBC" w14:textId="77777777" w:rsidR="00DA7FD0" w:rsidRPr="00427373" w:rsidRDefault="00DA7FD0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525" w:type="dxa"/>
            <w:vAlign w:val="bottom"/>
          </w:tcPr>
          <w:p w14:paraId="7667D8E0" w14:textId="77777777" w:rsidR="00DA7FD0" w:rsidRPr="00427373" w:rsidRDefault="00DA7FD0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08F80EC0" w14:textId="77777777" w:rsidR="00DA7FD0" w:rsidRPr="00427373" w:rsidRDefault="00DA7FD0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2F5A9B84" w14:textId="77777777" w:rsidR="00DA7FD0" w:rsidRPr="00427373" w:rsidRDefault="00DA7FD0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856977" w:rsidRPr="00427373" w14:paraId="235E0545" w14:textId="77777777" w:rsidTr="00365D17">
        <w:tc>
          <w:tcPr>
            <w:tcW w:w="2619" w:type="dxa"/>
            <w:hideMark/>
          </w:tcPr>
          <w:p w14:paraId="1FE1017F" w14:textId="77777777" w:rsidR="00856977" w:rsidRPr="00427373" w:rsidRDefault="00856977" w:rsidP="00856977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</w:rPr>
            </w:pPr>
            <w:r w:rsidRPr="00427373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  <w:r w:rsidRPr="00427373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(ต่อปี)</w:t>
            </w:r>
          </w:p>
        </w:tc>
        <w:tc>
          <w:tcPr>
            <w:tcW w:w="1490" w:type="dxa"/>
            <w:shd w:val="clear" w:color="auto" w:fill="auto"/>
          </w:tcPr>
          <w:p w14:paraId="16033790" w14:textId="5C4A38D4" w:rsidR="00856977" w:rsidRPr="00455296" w:rsidRDefault="00856977" w:rsidP="0085697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296">
              <w:rPr>
                <w:rFonts w:ascii="Browallia New" w:hAnsi="Browallia New" w:cs="Browallia New"/>
                <w:sz w:val="22"/>
                <w:szCs w:val="22"/>
                <w:lang w:val="en-GB"/>
              </w:rPr>
              <w:t>2.30 -</w:t>
            </w:r>
            <w:r w:rsidR="00A4093E" w:rsidRPr="0045529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455296">
              <w:rPr>
                <w:rFonts w:ascii="Browallia New" w:hAnsi="Browallia New" w:cs="Browallia New"/>
                <w:sz w:val="22"/>
                <w:szCs w:val="22"/>
                <w:lang w:val="en-GB"/>
              </w:rPr>
              <w:t>3.51</w:t>
            </w:r>
          </w:p>
        </w:tc>
        <w:tc>
          <w:tcPr>
            <w:tcW w:w="1525" w:type="dxa"/>
          </w:tcPr>
          <w:p w14:paraId="14773B4C" w14:textId="2B56E7A9" w:rsidR="00856977" w:rsidRPr="00427373" w:rsidRDefault="00856977" w:rsidP="0085697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27373">
              <w:rPr>
                <w:rFonts w:ascii="Browallia New" w:hAnsi="Browallia New" w:cs="Browallia New"/>
                <w:sz w:val="22"/>
                <w:szCs w:val="22"/>
                <w:lang w:val="en-GB"/>
              </w:rPr>
              <w:t>1.</w:t>
            </w:r>
            <w:r w:rsidRPr="00983A60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Pr="0042737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Pr="00983A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</w:t>
            </w:r>
            <w:r w:rsidRPr="00427373">
              <w:rPr>
                <w:rFonts w:ascii="Browallia New" w:hAnsi="Browallia New" w:cs="Browallia New"/>
                <w:sz w:val="22"/>
                <w:szCs w:val="22"/>
                <w:lang w:val="en-GB"/>
              </w:rPr>
              <w:t>3.08</w:t>
            </w:r>
          </w:p>
        </w:tc>
        <w:tc>
          <w:tcPr>
            <w:tcW w:w="1452" w:type="dxa"/>
            <w:shd w:val="clear" w:color="auto" w:fill="auto"/>
          </w:tcPr>
          <w:p w14:paraId="3D2A9DFD" w14:textId="4AE0623C" w:rsidR="00856977" w:rsidRPr="00683A76" w:rsidRDefault="00856977" w:rsidP="0085697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27373">
              <w:rPr>
                <w:rFonts w:ascii="Browallia New" w:hAnsi="Browallia New" w:cs="Browallia New"/>
                <w:sz w:val="22"/>
                <w:szCs w:val="22"/>
                <w:lang w:val="en-GB"/>
              </w:rPr>
              <w:t>3.13</w:t>
            </w:r>
          </w:p>
        </w:tc>
        <w:tc>
          <w:tcPr>
            <w:tcW w:w="1563" w:type="dxa"/>
            <w:shd w:val="clear" w:color="auto" w:fill="auto"/>
          </w:tcPr>
          <w:p w14:paraId="26FBC269" w14:textId="501F8010" w:rsidR="00856977" w:rsidRPr="00427373" w:rsidRDefault="00856977" w:rsidP="0085697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27373">
              <w:rPr>
                <w:rFonts w:ascii="Browallia New" w:hAnsi="Browallia New" w:cs="Browallia New"/>
                <w:sz w:val="22"/>
                <w:szCs w:val="22"/>
                <w:lang w:val="en-GB"/>
              </w:rPr>
              <w:t>3.08</w:t>
            </w:r>
          </w:p>
        </w:tc>
      </w:tr>
      <w:tr w:rsidR="00856977" w:rsidRPr="00427373" w14:paraId="6A5401C4" w14:textId="77777777" w:rsidTr="00365D17">
        <w:tc>
          <w:tcPr>
            <w:tcW w:w="2619" w:type="dxa"/>
            <w:hideMark/>
          </w:tcPr>
          <w:p w14:paraId="68FCFAB6" w14:textId="77777777" w:rsidR="00856977" w:rsidRPr="00427373" w:rsidRDefault="00856977" w:rsidP="00856977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</w:rPr>
            </w:pPr>
            <w:r w:rsidRPr="00427373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อัตราการเพิ่มขึ้นของเงินเดือน</w:t>
            </w:r>
            <w:r w:rsidRPr="00427373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(ต่อปี)</w:t>
            </w:r>
          </w:p>
        </w:tc>
        <w:tc>
          <w:tcPr>
            <w:tcW w:w="1490" w:type="dxa"/>
            <w:shd w:val="clear" w:color="auto" w:fill="auto"/>
          </w:tcPr>
          <w:p w14:paraId="4C2AFF5E" w14:textId="248A64B7" w:rsidR="00856977" w:rsidRPr="00455296" w:rsidRDefault="00856977" w:rsidP="0085697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29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2.79 </w:t>
            </w:r>
            <w:r w:rsidR="00A4093E" w:rsidRPr="0045529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45529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5.83</w:t>
            </w:r>
          </w:p>
        </w:tc>
        <w:tc>
          <w:tcPr>
            <w:tcW w:w="1525" w:type="dxa"/>
          </w:tcPr>
          <w:p w14:paraId="28939E87" w14:textId="65AC26D0" w:rsidR="00856977" w:rsidRPr="00427373" w:rsidRDefault="00856977" w:rsidP="0085697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27373">
              <w:rPr>
                <w:rFonts w:ascii="Browallia New" w:hAnsi="Browallia New" w:cs="Browallia New"/>
                <w:sz w:val="22"/>
                <w:szCs w:val="22"/>
                <w:lang w:val="en-GB"/>
              </w:rPr>
              <w:t>2.53 - 4.31</w:t>
            </w:r>
          </w:p>
        </w:tc>
        <w:tc>
          <w:tcPr>
            <w:tcW w:w="1452" w:type="dxa"/>
            <w:shd w:val="clear" w:color="auto" w:fill="auto"/>
          </w:tcPr>
          <w:p w14:paraId="423571AA" w14:textId="54B9B0B3" w:rsidR="00856977" w:rsidRPr="00427373" w:rsidRDefault="00983A60" w:rsidP="0085697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83A6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856977" w:rsidRPr="00427373">
              <w:rPr>
                <w:rFonts w:ascii="Browallia New" w:hAnsi="Browallia New" w:cs="Browallia New"/>
                <w:sz w:val="22"/>
                <w:szCs w:val="22"/>
                <w:lang w:val="en-GB"/>
              </w:rPr>
              <w:t>.83</w:t>
            </w:r>
          </w:p>
        </w:tc>
        <w:tc>
          <w:tcPr>
            <w:tcW w:w="1563" w:type="dxa"/>
            <w:shd w:val="clear" w:color="auto" w:fill="auto"/>
          </w:tcPr>
          <w:p w14:paraId="175671AF" w14:textId="6380D228" w:rsidR="00856977" w:rsidRPr="00427373" w:rsidRDefault="00856977" w:rsidP="0085697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27373">
              <w:rPr>
                <w:rFonts w:ascii="Browallia New" w:hAnsi="Browallia New" w:cs="Browallia New"/>
                <w:sz w:val="22"/>
                <w:szCs w:val="22"/>
                <w:lang w:val="en-GB"/>
              </w:rPr>
              <w:t>4.31</w:t>
            </w:r>
          </w:p>
        </w:tc>
      </w:tr>
      <w:tr w:rsidR="00ED4CF8" w:rsidRPr="00427373" w14:paraId="615E4281" w14:textId="77777777" w:rsidTr="00365D17">
        <w:tc>
          <w:tcPr>
            <w:tcW w:w="2619" w:type="dxa"/>
          </w:tcPr>
          <w:p w14:paraId="650ACF0D" w14:textId="77777777" w:rsidR="00ED4CF8" w:rsidRPr="00427373" w:rsidRDefault="00ED4CF8" w:rsidP="00ED4CF8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27373">
              <w:rPr>
                <w:rFonts w:ascii="Browallia New" w:hAnsi="Browallia New" w:cs="Browallia New" w:hint="cs"/>
                <w:sz w:val="22"/>
                <w:szCs w:val="22"/>
                <w:cs/>
              </w:rPr>
              <w:t>อัตรามรณะ</w:t>
            </w:r>
          </w:p>
        </w:tc>
        <w:tc>
          <w:tcPr>
            <w:tcW w:w="1490" w:type="dxa"/>
            <w:shd w:val="clear" w:color="auto" w:fill="auto"/>
          </w:tcPr>
          <w:p w14:paraId="36DFFEDD" w14:textId="77777777" w:rsidR="00ED4CF8" w:rsidRPr="00427373" w:rsidRDefault="00ED4CF8" w:rsidP="00ED4CF8">
            <w:pPr>
              <w:spacing w:line="240" w:lineRule="auto"/>
              <w:ind w:left="-3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2737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100 </w:t>
            </w:r>
            <w:r w:rsidRPr="0042737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ของตารางมรณะ</w:t>
            </w:r>
          </w:p>
          <w:p w14:paraId="6821CF0B" w14:textId="4A4124B9" w:rsidR="00ED4CF8" w:rsidRPr="00455296" w:rsidRDefault="00ED4CF8" w:rsidP="00ED4CF8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2737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ไทยปี  </w:t>
            </w:r>
            <w:r w:rsidRPr="00427373">
              <w:rPr>
                <w:rFonts w:ascii="Browallia New" w:hAnsi="Browallia New" w:cs="Browallia New"/>
                <w:sz w:val="22"/>
                <w:szCs w:val="22"/>
                <w:lang w:val="en-GB"/>
              </w:rPr>
              <w:t>2560</w:t>
            </w:r>
          </w:p>
        </w:tc>
        <w:tc>
          <w:tcPr>
            <w:tcW w:w="1525" w:type="dxa"/>
          </w:tcPr>
          <w:p w14:paraId="1859F1E6" w14:textId="77777777" w:rsidR="00ED4CF8" w:rsidRPr="00427373" w:rsidRDefault="00ED4CF8" w:rsidP="00ED4CF8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2737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100 </w:t>
            </w:r>
            <w:r w:rsidRPr="0042737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ของตารางมรณะ</w:t>
            </w:r>
          </w:p>
          <w:p w14:paraId="7410D3F3" w14:textId="4DA1D374" w:rsidR="00ED4CF8" w:rsidRPr="00427373" w:rsidRDefault="00ED4CF8" w:rsidP="00ED4CF8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2737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ไทยปี  </w:t>
            </w:r>
            <w:r w:rsidRPr="00427373">
              <w:rPr>
                <w:rFonts w:ascii="Browallia New" w:hAnsi="Browallia New" w:cs="Browallia New"/>
                <w:sz w:val="22"/>
                <w:szCs w:val="22"/>
                <w:lang w:val="en-GB"/>
              </w:rPr>
              <w:t>2560</w:t>
            </w:r>
          </w:p>
        </w:tc>
        <w:tc>
          <w:tcPr>
            <w:tcW w:w="1452" w:type="dxa"/>
            <w:shd w:val="clear" w:color="auto" w:fill="auto"/>
          </w:tcPr>
          <w:p w14:paraId="4C35C892" w14:textId="3E7FE32A" w:rsidR="00ED4CF8" w:rsidRPr="00427373" w:rsidRDefault="00ED4CF8" w:rsidP="00ED4CF8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2737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100 </w:t>
            </w:r>
            <w:r w:rsidRPr="00427373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ของตารางมรณะไทยปี </w:t>
            </w:r>
            <w:r w:rsidRPr="00427373"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1563" w:type="dxa"/>
            <w:shd w:val="clear" w:color="auto" w:fill="auto"/>
          </w:tcPr>
          <w:p w14:paraId="465C6367" w14:textId="1DE87C73" w:rsidR="00ED4CF8" w:rsidRPr="00427373" w:rsidRDefault="00ED4CF8" w:rsidP="00ED4CF8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2737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100 </w:t>
            </w:r>
            <w:r w:rsidRPr="00427373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ของตารางมรณะไทยปี </w:t>
            </w:r>
            <w:r w:rsidRPr="00427373"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</w:tr>
    </w:tbl>
    <w:p w14:paraId="0481085D" w14:textId="77777777" w:rsidR="004B0381" w:rsidRPr="00427373" w:rsidRDefault="004B0381" w:rsidP="00AE6BB0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DDEA0F4" w14:textId="0698BEB5" w:rsidR="004E2F46" w:rsidRDefault="00893A1E" w:rsidP="00B52FA3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27373">
        <w:rPr>
          <w:rFonts w:ascii="Browallia New" w:hAnsi="Browallia New" w:cs="Browallia New"/>
          <w:sz w:val="28"/>
          <w:szCs w:val="28"/>
          <w:cs/>
          <w:lang w:val="en-GB"/>
        </w:rPr>
        <w:t xml:space="preserve">มูลค่าปัจจุบันของโครงการผลประโยชน์พนักงาน ถูกวัดโดยใช้วิธีคิดลดแต่ละหน่วยที่ประมาณการระยะเวลาถัวเฉลี่ยถ่วงน้ำหนักของภาระผูกพันผลประโยชน์ที่กำหนดไว้ </w:t>
      </w:r>
      <w:r w:rsidR="00DA4DB3" w:rsidRPr="00427373">
        <w:rPr>
          <w:rFonts w:ascii="Browallia New" w:hAnsi="Browallia New" w:cs="Browallia New"/>
          <w:sz w:val="28"/>
          <w:szCs w:val="28"/>
          <w:lang w:val="en-GB"/>
        </w:rPr>
        <w:t>5</w:t>
      </w:r>
      <w:r w:rsidR="0015754A" w:rsidRPr="00427373">
        <w:rPr>
          <w:rFonts w:ascii="Browallia New" w:hAnsi="Browallia New" w:cs="Browallia New"/>
          <w:sz w:val="28"/>
          <w:szCs w:val="28"/>
          <w:lang w:val="en-GB"/>
        </w:rPr>
        <w:t xml:space="preserve"> – </w:t>
      </w:r>
      <w:r w:rsidR="00DA4DB3" w:rsidRPr="00427373">
        <w:rPr>
          <w:rFonts w:ascii="Browallia New" w:hAnsi="Browallia New" w:cs="Browallia New"/>
          <w:sz w:val="28"/>
          <w:szCs w:val="28"/>
          <w:lang w:val="en-GB"/>
        </w:rPr>
        <w:t>24</w:t>
      </w:r>
      <w:r w:rsidR="0015754A" w:rsidRPr="0042737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27373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</w:p>
    <w:p w14:paraId="19848BA7" w14:textId="77777777" w:rsidR="00D52B9E" w:rsidRPr="00CA778C" w:rsidRDefault="00D52B9E" w:rsidP="007D0082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029726E" w14:textId="099950A2" w:rsidR="00AD0F44" w:rsidRPr="00427373" w:rsidRDefault="00AD0F44" w:rsidP="00365D1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num" w:pos="851"/>
        </w:tabs>
        <w:spacing w:line="240" w:lineRule="auto"/>
        <w:ind w:left="851" w:hanging="42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27373">
        <w:rPr>
          <w:rFonts w:ascii="Browallia New" w:hAnsi="Browallia New" w:cs="Browallia New"/>
          <w:sz w:val="28"/>
          <w:szCs w:val="28"/>
          <w:cs/>
          <w:lang w:val="en-GB"/>
        </w:rPr>
        <w:t>ค่าใช้จ่ายในโครงการผลประโยชน์ของพนักงาน</w:t>
      </w:r>
    </w:p>
    <w:p w14:paraId="7E494558" w14:textId="2117905F" w:rsidR="00AD0F44" w:rsidRPr="00427373" w:rsidRDefault="00AD0F44" w:rsidP="00AD0F44">
      <w:pPr>
        <w:tabs>
          <w:tab w:val="clear" w:pos="227"/>
          <w:tab w:val="clear" w:pos="454"/>
          <w:tab w:val="clear" w:pos="680"/>
          <w:tab w:val="clear" w:pos="1644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27373">
        <w:rPr>
          <w:rFonts w:ascii="Browallia New" w:hAnsi="Browallia New" w:cs="Browallia New"/>
          <w:sz w:val="28"/>
          <w:szCs w:val="28"/>
          <w:cs/>
          <w:lang w:val="en-GB"/>
        </w:rPr>
        <w:t>ผลกำไรหรือขาดทุนที่เกี่ยวข้องกับผลประโยชน์ของพนักงานมีดังนี้</w:t>
      </w:r>
    </w:p>
    <w:p w14:paraId="200A5F03" w14:textId="77777777" w:rsidR="00AD0F44" w:rsidRPr="00CA778C" w:rsidRDefault="00AD0F44" w:rsidP="00AD0F44">
      <w:pPr>
        <w:tabs>
          <w:tab w:val="clear" w:pos="227"/>
          <w:tab w:val="clear" w:pos="454"/>
          <w:tab w:val="clear" w:pos="680"/>
          <w:tab w:val="clear" w:pos="1644"/>
        </w:tabs>
        <w:spacing w:line="240" w:lineRule="auto"/>
        <w:ind w:left="851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8519" w:type="dxa"/>
        <w:tblInd w:w="852" w:type="dxa"/>
        <w:tblLayout w:type="fixed"/>
        <w:tblLook w:val="04A0" w:firstRow="1" w:lastRow="0" w:firstColumn="1" w:lastColumn="0" w:noHBand="0" w:noVBand="1"/>
      </w:tblPr>
      <w:tblGrid>
        <w:gridCol w:w="3514"/>
        <w:gridCol w:w="1079"/>
        <w:gridCol w:w="236"/>
        <w:gridCol w:w="1081"/>
        <w:gridCol w:w="236"/>
        <w:gridCol w:w="1069"/>
        <w:gridCol w:w="236"/>
        <w:gridCol w:w="1068"/>
      </w:tblGrid>
      <w:tr w:rsidR="00893A1E" w:rsidRPr="00427373" w14:paraId="38ACE7D5" w14:textId="77777777" w:rsidTr="00365D17">
        <w:tc>
          <w:tcPr>
            <w:tcW w:w="3514" w:type="dxa"/>
          </w:tcPr>
          <w:p w14:paraId="1E464000" w14:textId="77777777" w:rsidR="00893A1E" w:rsidRPr="00427373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005" w:type="dxa"/>
            <w:gridSpan w:val="7"/>
            <w:hideMark/>
          </w:tcPr>
          <w:p w14:paraId="08121499" w14:textId="3589297C" w:rsidR="00893A1E" w:rsidRPr="00427373" w:rsidRDefault="00893A1E" w:rsidP="00AE6BB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73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(หน่วย : </w:t>
            </w:r>
            <w:r w:rsidR="000832D7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4273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893A1E" w:rsidRPr="00427373" w14:paraId="439CB36E" w14:textId="77777777" w:rsidTr="00365D17">
        <w:tc>
          <w:tcPr>
            <w:tcW w:w="3514" w:type="dxa"/>
          </w:tcPr>
          <w:p w14:paraId="5C469D56" w14:textId="77777777" w:rsidR="00893A1E" w:rsidRPr="00427373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0EC69C" w14:textId="77777777" w:rsidR="00893A1E" w:rsidRPr="00427373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27373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DE60464" w14:textId="77777777" w:rsidR="00893A1E" w:rsidRPr="00427373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437998" w14:textId="77777777" w:rsidR="00893A1E" w:rsidRPr="00427373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27373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F3E29" w:rsidRPr="00427373" w14:paraId="78623E9D" w14:textId="77777777" w:rsidTr="00365D17">
        <w:tc>
          <w:tcPr>
            <w:tcW w:w="3514" w:type="dxa"/>
          </w:tcPr>
          <w:p w14:paraId="6D9C5C7F" w14:textId="77777777" w:rsidR="00BF3E29" w:rsidRPr="00427373" w:rsidRDefault="00BF3E29" w:rsidP="00BF3E29">
            <w:pPr>
              <w:pStyle w:val="a7"/>
              <w:tabs>
                <w:tab w:val="clear" w:pos="360"/>
                <w:tab w:val="left" w:pos="540"/>
              </w:tabs>
              <w:ind w:left="252" w:hanging="252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9576AA" w14:textId="2F447193" w:rsidR="00BF3E29" w:rsidRPr="00427373" w:rsidRDefault="001D026C" w:rsidP="00BF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7373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DA7FD0" w:rsidRPr="00427373">
              <w:rPr>
                <w:rFonts w:ascii="Browallia New" w:hAnsi="Browallia New" w:cs="Browallia New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61B6B" w14:textId="77777777" w:rsidR="00BF3E29" w:rsidRPr="00427373" w:rsidRDefault="00BF3E29" w:rsidP="00BF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86B289" w14:textId="058CCF0C" w:rsidR="00BF3E29" w:rsidRPr="00427373" w:rsidRDefault="001D026C" w:rsidP="00BF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7373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DA7FD0" w:rsidRPr="00427373">
              <w:rPr>
                <w:rFonts w:ascii="Browallia New" w:hAnsi="Browallia New" w:cs="Browallia New" w:hint="cs"/>
                <w:sz w:val="28"/>
                <w:szCs w:val="28"/>
                <w:cs/>
              </w:rPr>
              <w:t>60</w:t>
            </w:r>
          </w:p>
        </w:tc>
        <w:tc>
          <w:tcPr>
            <w:tcW w:w="236" w:type="dxa"/>
          </w:tcPr>
          <w:p w14:paraId="007C035F" w14:textId="77777777" w:rsidR="00BF3E29" w:rsidRPr="00427373" w:rsidRDefault="00BF3E29" w:rsidP="00BF3E2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99FF92" w14:textId="649E4244" w:rsidR="00BF3E29" w:rsidRPr="00427373" w:rsidRDefault="001D026C" w:rsidP="00BF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7373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DA7FD0" w:rsidRPr="00427373">
              <w:rPr>
                <w:rFonts w:ascii="Browallia New" w:hAnsi="Browallia New" w:cs="Browallia New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EE5664" w14:textId="77777777" w:rsidR="00BF3E29" w:rsidRPr="00427373" w:rsidRDefault="00BF3E29" w:rsidP="00BF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74EAD8" w14:textId="74D825E8" w:rsidR="00BF3E29" w:rsidRPr="00427373" w:rsidRDefault="001D026C" w:rsidP="00BF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7373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DA7FD0" w:rsidRPr="00427373">
              <w:rPr>
                <w:rFonts w:ascii="Browallia New" w:hAnsi="Browallia New" w:cs="Browallia New" w:hint="cs"/>
                <w:sz w:val="28"/>
                <w:szCs w:val="28"/>
                <w:cs/>
              </w:rPr>
              <w:t>60</w:t>
            </w:r>
          </w:p>
        </w:tc>
      </w:tr>
      <w:tr w:rsidR="00893A1E" w:rsidRPr="00427373" w14:paraId="0799AF7D" w14:textId="77777777" w:rsidTr="00365D17">
        <w:trPr>
          <w:trHeight w:val="239"/>
        </w:trPr>
        <w:tc>
          <w:tcPr>
            <w:tcW w:w="3514" w:type="dxa"/>
          </w:tcPr>
          <w:p w14:paraId="6C0902F8" w14:textId="77777777" w:rsidR="00893A1E" w:rsidRPr="00427373" w:rsidRDefault="00893A1E" w:rsidP="00AE6BB0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3E0B3" w14:textId="77777777" w:rsidR="00893A1E" w:rsidRPr="00427373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900F90" w14:textId="77777777" w:rsidR="00893A1E" w:rsidRPr="00427373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2B1EDAA" w14:textId="77777777" w:rsidR="00893A1E" w:rsidRPr="00427373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F7713E" w14:textId="77777777" w:rsidR="00893A1E" w:rsidRPr="00427373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C0333C" w14:textId="77777777" w:rsidR="00893A1E" w:rsidRPr="00427373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7A6B39" w14:textId="77777777" w:rsidR="00893A1E" w:rsidRPr="00427373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704F28" w14:textId="77777777" w:rsidR="00893A1E" w:rsidRPr="00427373" w:rsidRDefault="00893A1E" w:rsidP="00AE6BB0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56977" w:rsidRPr="00427373" w14:paraId="5660AD02" w14:textId="77777777" w:rsidTr="00365D17">
        <w:tc>
          <w:tcPr>
            <w:tcW w:w="3514" w:type="dxa"/>
            <w:hideMark/>
          </w:tcPr>
          <w:p w14:paraId="2DEE0EED" w14:textId="77777777" w:rsidR="00856977" w:rsidRPr="00427373" w:rsidRDefault="00856977" w:rsidP="0085697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7373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ต้นทุนการบริการปีปัจจุบัน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0BF5CA3" w14:textId="77C2208B" w:rsidR="00856977" w:rsidRPr="00775708" w:rsidRDefault="00856977" w:rsidP="00856977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708">
              <w:rPr>
                <w:rFonts w:ascii="Browallia New" w:hAnsi="Browallia New" w:cs="Browallia New"/>
                <w:sz w:val="28"/>
                <w:szCs w:val="28"/>
              </w:rPr>
              <w:t xml:space="preserve">      4,67</w:t>
            </w:r>
            <w:r w:rsidR="001B3FF4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68519814" w14:textId="77777777" w:rsidR="00856977" w:rsidRPr="00427373" w:rsidRDefault="00856977" w:rsidP="0085697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D442051" w14:textId="548A1720" w:rsidR="00856977" w:rsidRPr="00427373" w:rsidRDefault="00856977" w:rsidP="00856977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7373">
              <w:rPr>
                <w:rFonts w:ascii="Browallia New" w:hAnsi="Browallia New" w:cs="Browallia New"/>
                <w:sz w:val="28"/>
                <w:szCs w:val="28"/>
              </w:rPr>
              <w:t>5,894</w:t>
            </w:r>
          </w:p>
        </w:tc>
        <w:tc>
          <w:tcPr>
            <w:tcW w:w="236" w:type="dxa"/>
          </w:tcPr>
          <w:p w14:paraId="5998903A" w14:textId="77777777" w:rsidR="00856977" w:rsidRPr="00427373" w:rsidRDefault="00856977" w:rsidP="00856977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4CE1E1E1" w14:textId="13B60A18" w:rsidR="00856977" w:rsidRPr="00427373" w:rsidRDefault="00856977" w:rsidP="00856977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7373">
              <w:rPr>
                <w:rFonts w:ascii="Browallia New" w:hAnsi="Browallia New" w:cs="Browallia New"/>
                <w:sz w:val="28"/>
                <w:szCs w:val="28"/>
              </w:rPr>
              <w:t>3,339</w:t>
            </w:r>
          </w:p>
        </w:tc>
        <w:tc>
          <w:tcPr>
            <w:tcW w:w="236" w:type="dxa"/>
          </w:tcPr>
          <w:p w14:paraId="10A3424B" w14:textId="77777777" w:rsidR="00856977" w:rsidRPr="00427373" w:rsidRDefault="00856977" w:rsidP="00856977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8" w:type="dxa"/>
          </w:tcPr>
          <w:p w14:paraId="6232EAA5" w14:textId="21A714AC" w:rsidR="00856977" w:rsidRPr="00427373" w:rsidRDefault="00856977" w:rsidP="00856977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7373">
              <w:rPr>
                <w:rFonts w:ascii="Browallia New" w:hAnsi="Browallia New" w:cs="Browallia New"/>
                <w:sz w:val="28"/>
                <w:szCs w:val="28"/>
              </w:rPr>
              <w:t>2,722</w:t>
            </w:r>
          </w:p>
        </w:tc>
      </w:tr>
      <w:tr w:rsidR="00856977" w:rsidRPr="00427373" w14:paraId="6DF7D2B5" w14:textId="77777777" w:rsidTr="00365D17">
        <w:tc>
          <w:tcPr>
            <w:tcW w:w="3514" w:type="dxa"/>
          </w:tcPr>
          <w:p w14:paraId="55DA033C" w14:textId="77777777" w:rsidR="00856977" w:rsidRPr="00427373" w:rsidRDefault="00856977" w:rsidP="0085697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7373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ดอกเบี้ยจ่ายสุทธิ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7BB0903" w14:textId="2E0FEB3D" w:rsidR="00856977" w:rsidRPr="00775708" w:rsidRDefault="00856977" w:rsidP="00856977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708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="00CD1036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4D55875D" w14:textId="77777777" w:rsidR="00856977" w:rsidRPr="00427373" w:rsidRDefault="00856977" w:rsidP="0085697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536DB5E" w14:textId="0D77CF5E" w:rsidR="00856977" w:rsidRPr="00427373" w:rsidRDefault="00856977" w:rsidP="00856977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7373">
              <w:rPr>
                <w:rFonts w:ascii="Browallia New" w:hAnsi="Browallia New" w:cs="Browallia New"/>
                <w:sz w:val="28"/>
                <w:szCs w:val="28"/>
              </w:rPr>
              <w:t>587</w:t>
            </w:r>
          </w:p>
        </w:tc>
        <w:tc>
          <w:tcPr>
            <w:tcW w:w="236" w:type="dxa"/>
          </w:tcPr>
          <w:p w14:paraId="048A8429" w14:textId="77777777" w:rsidR="00856977" w:rsidRPr="00427373" w:rsidRDefault="00856977" w:rsidP="00856977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50FCD8A8" w14:textId="49ADEEF2" w:rsidR="00856977" w:rsidRPr="00427373" w:rsidRDefault="00856977" w:rsidP="00856977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7373">
              <w:rPr>
                <w:rFonts w:ascii="Browallia New" w:hAnsi="Browallia New" w:cs="Browallia New"/>
                <w:sz w:val="28"/>
                <w:szCs w:val="28"/>
              </w:rPr>
              <w:t>363</w:t>
            </w:r>
          </w:p>
        </w:tc>
        <w:tc>
          <w:tcPr>
            <w:tcW w:w="236" w:type="dxa"/>
          </w:tcPr>
          <w:p w14:paraId="0F1094FA" w14:textId="77777777" w:rsidR="00856977" w:rsidRPr="00427373" w:rsidRDefault="00856977" w:rsidP="00856977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8" w:type="dxa"/>
          </w:tcPr>
          <w:p w14:paraId="0A2FFC89" w14:textId="21D0D796" w:rsidR="00856977" w:rsidRPr="00427373" w:rsidRDefault="00856977" w:rsidP="00856977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7373">
              <w:rPr>
                <w:rFonts w:ascii="Browallia New" w:hAnsi="Browallia New" w:cs="Browallia New"/>
                <w:sz w:val="28"/>
                <w:szCs w:val="28"/>
              </w:rPr>
              <w:t>216</w:t>
            </w:r>
          </w:p>
        </w:tc>
      </w:tr>
      <w:tr w:rsidR="00856977" w:rsidRPr="00427373" w14:paraId="3C2E1CA1" w14:textId="77777777" w:rsidTr="00365D17">
        <w:trPr>
          <w:trHeight w:val="36"/>
        </w:trPr>
        <w:tc>
          <w:tcPr>
            <w:tcW w:w="3514" w:type="dxa"/>
            <w:hideMark/>
          </w:tcPr>
          <w:p w14:paraId="05D9E86B" w14:textId="77777777" w:rsidR="00856977" w:rsidRPr="00427373" w:rsidRDefault="00856977" w:rsidP="0085697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427373">
              <w:rPr>
                <w:rFonts w:ascii="Browallia New" w:hAnsi="Browallia New" w:cs="Browallia New"/>
                <w:sz w:val="28"/>
                <w:szCs w:val="28"/>
                <w:cs/>
              </w:rPr>
              <w:t>รวมค่าใช้จ่ายที่รับรู้ในกําไรหรือขาดทุน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13B6027A" w14:textId="7335D7C4" w:rsidR="00856977" w:rsidRPr="00775708" w:rsidRDefault="00856977" w:rsidP="00856977">
            <w:pPr>
              <w:tabs>
                <w:tab w:val="clear" w:pos="907"/>
                <w:tab w:val="left" w:pos="96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5708">
              <w:rPr>
                <w:rFonts w:ascii="Browallia New" w:hAnsi="Browallia New" w:cs="Browallia New"/>
                <w:sz w:val="28"/>
                <w:szCs w:val="28"/>
                <w:lang w:val="en-GB"/>
              </w:rPr>
              <w:t>5,12</w:t>
            </w:r>
            <w:r w:rsidR="00CD1036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  <w:vAlign w:val="bottom"/>
          </w:tcPr>
          <w:p w14:paraId="4889BF3D" w14:textId="77777777" w:rsidR="00856977" w:rsidRPr="00427373" w:rsidRDefault="00856977" w:rsidP="00856977">
            <w:pPr>
              <w:tabs>
                <w:tab w:val="left" w:pos="967"/>
              </w:tabs>
              <w:spacing w:line="240" w:lineRule="auto"/>
              <w:ind w:right="-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77A547C" w14:textId="681E3AD3" w:rsidR="00856977" w:rsidRPr="00427373" w:rsidRDefault="00856977" w:rsidP="00856977">
            <w:pPr>
              <w:tabs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7373">
              <w:rPr>
                <w:rFonts w:ascii="Browallia New" w:hAnsi="Browallia New" w:cs="Browallia New"/>
                <w:sz w:val="28"/>
                <w:szCs w:val="28"/>
                <w:lang w:val="en-GB"/>
              </w:rPr>
              <w:t>6,481</w:t>
            </w:r>
          </w:p>
        </w:tc>
        <w:tc>
          <w:tcPr>
            <w:tcW w:w="236" w:type="dxa"/>
          </w:tcPr>
          <w:p w14:paraId="5B080445" w14:textId="77777777" w:rsidR="00856977" w:rsidRPr="00427373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2"/>
              </w:tabs>
              <w:spacing w:line="240" w:lineRule="auto"/>
              <w:ind w:left="-108"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D98A222" w14:textId="30B4848B" w:rsidR="00856977" w:rsidRPr="00427373" w:rsidRDefault="00856977" w:rsidP="00856977">
            <w:pPr>
              <w:tabs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7373">
              <w:rPr>
                <w:rFonts w:ascii="Browallia New" w:hAnsi="Browallia New" w:cs="Browallia New"/>
                <w:sz w:val="28"/>
                <w:szCs w:val="28"/>
              </w:rPr>
              <w:t>3,702</w:t>
            </w:r>
          </w:p>
        </w:tc>
        <w:tc>
          <w:tcPr>
            <w:tcW w:w="236" w:type="dxa"/>
          </w:tcPr>
          <w:p w14:paraId="4390CEBD" w14:textId="77777777" w:rsidR="00856977" w:rsidRPr="00427373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2"/>
              </w:tabs>
              <w:spacing w:line="240" w:lineRule="auto"/>
              <w:ind w:left="-108"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5580114" w14:textId="63EB6BCF" w:rsidR="00856977" w:rsidRPr="00427373" w:rsidRDefault="00856977" w:rsidP="00856977">
            <w:pPr>
              <w:tabs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27373">
              <w:rPr>
                <w:rFonts w:ascii="Browallia New" w:hAnsi="Browallia New" w:cs="Browallia New"/>
                <w:sz w:val="28"/>
                <w:szCs w:val="28"/>
              </w:rPr>
              <w:t>2,938</w:t>
            </w:r>
          </w:p>
        </w:tc>
      </w:tr>
    </w:tbl>
    <w:p w14:paraId="69D32838" w14:textId="77777777" w:rsidR="00C8468D" w:rsidRDefault="00C8468D" w:rsidP="00CA778C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3AF5440" w14:textId="45305254" w:rsidR="00893A1E" w:rsidRDefault="00893A1E" w:rsidP="00CA778C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t>ต้นทุนการให้บริการในปัจจุบันจะรวมอยู่ในค่าใช้จ่ายผลประโยชน์ของพนักงาน และดอกเบี้ยจ่ายสุทธิจะรวมอยู่ในต้นทุนทางการเงิน</w:t>
      </w:r>
    </w:p>
    <w:p w14:paraId="0B95A0D1" w14:textId="21807296" w:rsidR="00DA7FD0" w:rsidRDefault="00DA7FD0" w:rsidP="00AE6BB0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5154E48" w14:textId="77777777" w:rsidR="00893A1E" w:rsidRDefault="00893A1E" w:rsidP="00190F4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num" w:pos="851"/>
        </w:tabs>
        <w:spacing w:line="240" w:lineRule="auto"/>
        <w:ind w:left="851" w:hanging="42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t>ผลประโยชน์ในกำไรขาดทุนเบ็ดเสร็จอื่นที่เกี่ยวข้องกับผลประโยชน์ของพนักงานมีดังนี้</w:t>
      </w:r>
    </w:p>
    <w:p w14:paraId="7D6903CF" w14:textId="77777777" w:rsidR="00893A1E" w:rsidRPr="008C0227" w:rsidRDefault="00893A1E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855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780"/>
        <w:gridCol w:w="990"/>
        <w:gridCol w:w="236"/>
        <w:gridCol w:w="925"/>
        <w:gridCol w:w="252"/>
        <w:gridCol w:w="1071"/>
        <w:gridCol w:w="248"/>
        <w:gridCol w:w="1053"/>
      </w:tblGrid>
      <w:tr w:rsidR="00893A1E" w:rsidRPr="00F1722E" w14:paraId="7DC64003" w14:textId="77777777" w:rsidTr="00D802A2">
        <w:tc>
          <w:tcPr>
            <w:tcW w:w="3780" w:type="dxa"/>
            <w:shd w:val="clear" w:color="auto" w:fill="auto"/>
          </w:tcPr>
          <w:p w14:paraId="40C40C5E" w14:textId="77777777" w:rsidR="00893A1E" w:rsidRPr="004D3B58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75" w:type="dxa"/>
            <w:gridSpan w:val="7"/>
            <w:shd w:val="clear" w:color="auto" w:fill="auto"/>
            <w:hideMark/>
          </w:tcPr>
          <w:p w14:paraId="3C1B48D7" w14:textId="77777777" w:rsidR="00893A1E" w:rsidRPr="00F1722E" w:rsidRDefault="00893A1E" w:rsidP="00AE6BB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1722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(หน่วย : </w:t>
            </w:r>
            <w:r w:rsidR="00A03135" w:rsidRPr="00F1722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พัน</w:t>
            </w:r>
            <w:r w:rsidRPr="00F1722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บาท)</w:t>
            </w:r>
          </w:p>
        </w:tc>
      </w:tr>
      <w:tr w:rsidR="00893A1E" w:rsidRPr="00F1722E" w14:paraId="2090CDAC" w14:textId="77777777" w:rsidTr="00D802A2">
        <w:tc>
          <w:tcPr>
            <w:tcW w:w="3780" w:type="dxa"/>
            <w:shd w:val="clear" w:color="auto" w:fill="auto"/>
          </w:tcPr>
          <w:p w14:paraId="3992A01C" w14:textId="77777777" w:rsidR="00893A1E" w:rsidRPr="00F1722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15371A" w14:textId="77777777" w:rsidR="00893A1E" w:rsidRPr="00F1722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1722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2" w:type="dxa"/>
            <w:shd w:val="clear" w:color="auto" w:fill="auto"/>
          </w:tcPr>
          <w:p w14:paraId="4DEFAD9F" w14:textId="77777777" w:rsidR="00893A1E" w:rsidRPr="00F1722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E48A0B" w14:textId="77777777" w:rsidR="00893A1E" w:rsidRPr="00F1722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1722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BF3E29" w:rsidRPr="00F1722E" w14:paraId="6437DB54" w14:textId="77777777" w:rsidTr="00D802A2">
        <w:tc>
          <w:tcPr>
            <w:tcW w:w="3780" w:type="dxa"/>
            <w:shd w:val="clear" w:color="auto" w:fill="auto"/>
          </w:tcPr>
          <w:p w14:paraId="6E2EF4C2" w14:textId="77777777" w:rsidR="00BF3E29" w:rsidRPr="00F1722E" w:rsidRDefault="00BF3E29" w:rsidP="00BF3E29">
            <w:pPr>
              <w:pStyle w:val="a7"/>
              <w:tabs>
                <w:tab w:val="clear" w:pos="360"/>
                <w:tab w:val="left" w:pos="540"/>
              </w:tabs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7095F0" w14:textId="5B678BFF" w:rsidR="00BF3E29" w:rsidRPr="00F1722E" w:rsidRDefault="001D026C" w:rsidP="00BF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DA7FD0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34DB8C" w14:textId="77777777" w:rsidR="00BF3E29" w:rsidRPr="00F1722E" w:rsidRDefault="00BF3E29" w:rsidP="00BF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D76F03" w14:textId="5712B8C3" w:rsidR="00BF3E29" w:rsidRPr="00F1722E" w:rsidRDefault="001D026C" w:rsidP="00BF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DA7FD0">
              <w:rPr>
                <w:rFonts w:ascii="Browallia New" w:hAnsi="Browallia New" w:cs="Browallia New" w:hint="cs"/>
                <w:sz w:val="24"/>
                <w:szCs w:val="24"/>
                <w:cs/>
              </w:rPr>
              <w:t>60</w:t>
            </w:r>
          </w:p>
        </w:tc>
        <w:tc>
          <w:tcPr>
            <w:tcW w:w="252" w:type="dxa"/>
            <w:shd w:val="clear" w:color="auto" w:fill="auto"/>
          </w:tcPr>
          <w:p w14:paraId="5DCAA852" w14:textId="77777777" w:rsidR="00BF3E29" w:rsidRPr="00F1722E" w:rsidRDefault="00BF3E29" w:rsidP="00BF3E2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A830A6" w14:textId="0833B0FB" w:rsidR="00BF3E29" w:rsidRPr="00F1722E" w:rsidRDefault="001D026C" w:rsidP="00BF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DA7FD0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5F287F" w14:textId="77777777" w:rsidR="00BF3E29" w:rsidRPr="00F1722E" w:rsidRDefault="00BF3E29" w:rsidP="00BF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A161F5" w14:textId="322CC3E1" w:rsidR="00BF3E29" w:rsidRPr="00F1722E" w:rsidRDefault="001D026C" w:rsidP="00BF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DA7FD0">
              <w:rPr>
                <w:rFonts w:ascii="Browallia New" w:hAnsi="Browallia New" w:cs="Browallia New" w:hint="cs"/>
                <w:sz w:val="24"/>
                <w:szCs w:val="24"/>
                <w:cs/>
              </w:rPr>
              <w:t>60</w:t>
            </w:r>
          </w:p>
        </w:tc>
      </w:tr>
      <w:tr w:rsidR="00893A1E" w:rsidRPr="00F1722E" w14:paraId="5257044A" w14:textId="77777777" w:rsidTr="00D802A2">
        <w:tc>
          <w:tcPr>
            <w:tcW w:w="3780" w:type="dxa"/>
            <w:shd w:val="clear" w:color="auto" w:fill="auto"/>
          </w:tcPr>
          <w:p w14:paraId="4DE611DD" w14:textId="77777777" w:rsidR="00893A1E" w:rsidRPr="00F1722E" w:rsidRDefault="00893A1E" w:rsidP="00AE6BB0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4817CA" w14:textId="77777777" w:rsidR="00893A1E" w:rsidRPr="00F1722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EC56550" w14:textId="77777777" w:rsidR="00893A1E" w:rsidRPr="00F1722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CCB275" w14:textId="77777777" w:rsidR="00893A1E" w:rsidRPr="00F1722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48E73135" w14:textId="77777777" w:rsidR="00893A1E" w:rsidRPr="00F1722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579E16" w14:textId="77777777" w:rsidR="00893A1E" w:rsidRPr="00F1722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</w:tcPr>
          <w:p w14:paraId="0458980C" w14:textId="77777777" w:rsidR="00893A1E" w:rsidRPr="00F1722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CDC6F8" w14:textId="77777777" w:rsidR="00893A1E" w:rsidRPr="00F1722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56977" w:rsidRPr="00427373" w14:paraId="431DEB37" w14:textId="77777777" w:rsidTr="00A23AAD">
        <w:tc>
          <w:tcPr>
            <w:tcW w:w="3780" w:type="dxa"/>
            <w:shd w:val="clear" w:color="auto" w:fill="auto"/>
            <w:hideMark/>
          </w:tcPr>
          <w:p w14:paraId="6F4C6FCF" w14:textId="073D1B87" w:rsidR="00856977" w:rsidRPr="00427373" w:rsidRDefault="00856977" w:rsidP="00856977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>ผล</w:t>
            </w:r>
            <w:r w:rsidR="00F706D0" w:rsidRPr="00427373">
              <w:rPr>
                <w:rFonts w:ascii="Browallia New" w:hAnsi="Browallia New" w:cs="Browallia New" w:hint="cs"/>
                <w:sz w:val="24"/>
                <w:szCs w:val="24"/>
                <w:cs/>
              </w:rPr>
              <w:t>ขาดทุน</w:t>
            </w:r>
            <w:r w:rsidRPr="00427373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F706D0" w:rsidRPr="00427373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427373"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>ตามหลักคณิตศาสตร์ประกันภัยจากการเปลี่ยนแปลงของข้อสมมติฐานประสบการณ์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6A4BBD" w14:textId="21BDDA1A" w:rsidR="00856977" w:rsidRPr="00775708" w:rsidRDefault="00856977" w:rsidP="00856977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5708">
              <w:rPr>
                <w:rFonts w:ascii="Browallia New" w:hAnsi="Browallia New" w:cs="Browallia New"/>
                <w:sz w:val="24"/>
                <w:szCs w:val="24"/>
              </w:rPr>
              <w:t>(5,170)</w:t>
            </w:r>
          </w:p>
        </w:tc>
        <w:tc>
          <w:tcPr>
            <w:tcW w:w="236" w:type="dxa"/>
            <w:shd w:val="clear" w:color="auto" w:fill="auto"/>
          </w:tcPr>
          <w:p w14:paraId="22E86F19" w14:textId="77777777" w:rsidR="00856977" w:rsidRPr="00427373" w:rsidRDefault="00856977" w:rsidP="0085697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9FAD8F7" w14:textId="1B3E728D" w:rsidR="00856977" w:rsidRPr="00427373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</w:rPr>
              <w:t>(9,993)</w:t>
            </w:r>
          </w:p>
        </w:tc>
        <w:tc>
          <w:tcPr>
            <w:tcW w:w="252" w:type="dxa"/>
            <w:shd w:val="clear" w:color="auto" w:fill="auto"/>
          </w:tcPr>
          <w:p w14:paraId="37624F20" w14:textId="77777777" w:rsidR="00856977" w:rsidRPr="00427373" w:rsidRDefault="00856977" w:rsidP="0085697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1825ED5" w14:textId="697C772F" w:rsidR="00856977" w:rsidRPr="00427373" w:rsidRDefault="00856977" w:rsidP="00856977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</w:rPr>
              <w:t>(738)</w:t>
            </w:r>
          </w:p>
        </w:tc>
        <w:tc>
          <w:tcPr>
            <w:tcW w:w="248" w:type="dxa"/>
            <w:shd w:val="clear" w:color="auto" w:fill="auto"/>
          </w:tcPr>
          <w:p w14:paraId="117CF3EA" w14:textId="77777777" w:rsidR="00856977" w:rsidRPr="00427373" w:rsidRDefault="00856977" w:rsidP="0085697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9418F29" w14:textId="78B7C811" w:rsidR="00856977" w:rsidRPr="00427373" w:rsidRDefault="00856977" w:rsidP="00856977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</w:rPr>
              <w:t>1,874</w:t>
            </w:r>
          </w:p>
        </w:tc>
      </w:tr>
      <w:tr w:rsidR="00856977" w:rsidRPr="00427373" w14:paraId="22FA8713" w14:textId="77777777" w:rsidTr="00A23AAD">
        <w:tc>
          <w:tcPr>
            <w:tcW w:w="3780" w:type="dxa"/>
            <w:shd w:val="clear" w:color="auto" w:fill="auto"/>
            <w:hideMark/>
          </w:tcPr>
          <w:p w14:paraId="6DD581AE" w14:textId="119651DA" w:rsidR="00856977" w:rsidRPr="00427373" w:rsidRDefault="00856977" w:rsidP="00856977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>ผล</w:t>
            </w:r>
            <w:r w:rsidR="00F706D0" w:rsidRPr="00427373">
              <w:rPr>
                <w:rFonts w:ascii="Browallia New" w:hAnsi="Browallia New" w:cs="Browallia New" w:hint="cs"/>
                <w:sz w:val="24"/>
                <w:szCs w:val="24"/>
                <w:cs/>
              </w:rPr>
              <w:t>ขาดทุน</w:t>
            </w:r>
            <w:r w:rsidRPr="00427373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F706D0" w:rsidRPr="00427373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427373"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>ตามหลักคณิตศาสตร์ประกันภัยจากการเปลี่ยนแปลงสมมติฐานด้าน ประชากรศาสตร์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0B8696C" w14:textId="77777777" w:rsidR="00B1467D" w:rsidRDefault="00B1467D" w:rsidP="00856977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C64B893" w14:textId="77777777" w:rsidR="00B1467D" w:rsidRDefault="00B1467D" w:rsidP="00856977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2DCF536" w14:textId="3DB10DA1" w:rsidR="00856977" w:rsidRPr="00775708" w:rsidRDefault="00856977" w:rsidP="00856977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5708">
              <w:rPr>
                <w:rFonts w:ascii="Browallia New" w:hAnsi="Browallia New" w:cs="Browallia New"/>
                <w:sz w:val="24"/>
                <w:szCs w:val="24"/>
              </w:rPr>
              <w:t>175</w:t>
            </w:r>
          </w:p>
        </w:tc>
        <w:tc>
          <w:tcPr>
            <w:tcW w:w="236" w:type="dxa"/>
            <w:shd w:val="clear" w:color="auto" w:fill="auto"/>
          </w:tcPr>
          <w:p w14:paraId="61B7DBFA" w14:textId="77777777" w:rsidR="00856977" w:rsidRPr="00427373" w:rsidRDefault="00856977" w:rsidP="0085697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41EF1E63" w14:textId="77777777" w:rsidR="00B1467D" w:rsidRDefault="00B1467D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FC85521" w14:textId="77777777" w:rsidR="00B1467D" w:rsidRDefault="00B1467D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57EEAF9" w14:textId="0D6D93B6" w:rsidR="00856977" w:rsidRPr="00427373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</w:rPr>
              <w:t>(1,045)</w:t>
            </w:r>
          </w:p>
        </w:tc>
        <w:tc>
          <w:tcPr>
            <w:tcW w:w="252" w:type="dxa"/>
            <w:shd w:val="clear" w:color="auto" w:fill="auto"/>
          </w:tcPr>
          <w:p w14:paraId="5109348A" w14:textId="77777777" w:rsidR="00856977" w:rsidRPr="00427373" w:rsidRDefault="00856977" w:rsidP="0085697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7ACB52F1" w14:textId="77777777" w:rsidR="00B1467D" w:rsidRDefault="00B1467D" w:rsidP="00856977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AA79B68" w14:textId="77777777" w:rsidR="00B1467D" w:rsidRDefault="00B1467D" w:rsidP="00856977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931630E" w14:textId="6539EF8B" w:rsidR="00856977" w:rsidRPr="00427373" w:rsidRDefault="00856977" w:rsidP="00856977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lang w:val="en-GB"/>
              </w:rPr>
              <w:t>(964)</w:t>
            </w:r>
          </w:p>
        </w:tc>
        <w:tc>
          <w:tcPr>
            <w:tcW w:w="248" w:type="dxa"/>
            <w:shd w:val="clear" w:color="auto" w:fill="auto"/>
          </w:tcPr>
          <w:p w14:paraId="26B1F085" w14:textId="77777777" w:rsidR="00856977" w:rsidRPr="00427373" w:rsidRDefault="00856977" w:rsidP="0085697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62B7897F" w14:textId="77777777" w:rsidR="00B1467D" w:rsidRDefault="00B1467D" w:rsidP="00856977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D101819" w14:textId="77777777" w:rsidR="00B1467D" w:rsidRDefault="00B1467D" w:rsidP="00856977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2409756" w14:textId="3622B896" w:rsidR="00856977" w:rsidRPr="00427373" w:rsidRDefault="00856977" w:rsidP="00856977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lang w:val="en-GB"/>
              </w:rPr>
              <w:t>(1,064)</w:t>
            </w:r>
          </w:p>
        </w:tc>
      </w:tr>
      <w:tr w:rsidR="00856977" w:rsidRPr="00427373" w14:paraId="533A040D" w14:textId="77777777" w:rsidTr="00A23AAD">
        <w:tc>
          <w:tcPr>
            <w:tcW w:w="3780" w:type="dxa"/>
            <w:shd w:val="clear" w:color="auto" w:fill="auto"/>
            <w:hideMark/>
          </w:tcPr>
          <w:p w14:paraId="001CACA9" w14:textId="40043C5A" w:rsidR="00856977" w:rsidRPr="00427373" w:rsidRDefault="00856977" w:rsidP="00856977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>ผล</w:t>
            </w:r>
            <w:r w:rsidR="00F706D0" w:rsidRPr="00427373">
              <w:rPr>
                <w:rFonts w:ascii="Browallia New" w:hAnsi="Browallia New" w:cs="Browallia New" w:hint="cs"/>
                <w:sz w:val="24"/>
                <w:szCs w:val="24"/>
                <w:cs/>
              </w:rPr>
              <w:t>ขาดทุน</w:t>
            </w:r>
            <w:r w:rsidRPr="00427373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F706D0" w:rsidRPr="00427373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427373"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>ตามหลักคณิตศาสตร์ประกันภัยจากการเปลี่ยนแปลงของข้อสมมติฐานทางการเงิน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18912E" w14:textId="39E8566F" w:rsidR="00856977" w:rsidRPr="00775708" w:rsidRDefault="00856977" w:rsidP="00856977">
            <w:pPr>
              <w:tabs>
                <w:tab w:val="clear" w:pos="454"/>
                <w:tab w:val="left" w:pos="394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5708">
              <w:rPr>
                <w:rFonts w:ascii="Browallia New" w:hAnsi="Browallia New" w:cs="Browallia New"/>
                <w:sz w:val="24"/>
                <w:szCs w:val="24"/>
              </w:rPr>
              <w:t>709</w:t>
            </w:r>
          </w:p>
        </w:tc>
        <w:tc>
          <w:tcPr>
            <w:tcW w:w="236" w:type="dxa"/>
            <w:shd w:val="clear" w:color="auto" w:fill="auto"/>
          </w:tcPr>
          <w:p w14:paraId="34867DFC" w14:textId="77777777" w:rsidR="00856977" w:rsidRPr="00427373" w:rsidRDefault="00856977" w:rsidP="0085697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69C0078" w14:textId="3520CE9C" w:rsidR="00856977" w:rsidRPr="00427373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616E67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252" w:type="dxa"/>
            <w:shd w:val="clear" w:color="auto" w:fill="auto"/>
          </w:tcPr>
          <w:p w14:paraId="49CABFDA" w14:textId="77777777" w:rsidR="00856977" w:rsidRPr="00427373" w:rsidRDefault="00856977" w:rsidP="0085697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22EFA3F" w14:textId="68991A5A" w:rsidR="00856977" w:rsidRPr="00427373" w:rsidRDefault="00856977" w:rsidP="00856977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lang w:val="en-GB"/>
              </w:rPr>
              <w:t>1,079</w:t>
            </w:r>
          </w:p>
        </w:tc>
        <w:tc>
          <w:tcPr>
            <w:tcW w:w="248" w:type="dxa"/>
            <w:shd w:val="clear" w:color="auto" w:fill="auto"/>
          </w:tcPr>
          <w:p w14:paraId="5F42F383" w14:textId="77777777" w:rsidR="00856977" w:rsidRPr="00427373" w:rsidRDefault="00856977" w:rsidP="0085697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684E460" w14:textId="6E26D76D" w:rsidR="00856977" w:rsidRPr="00427373" w:rsidRDefault="00856977" w:rsidP="00856977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</w:tr>
      <w:tr w:rsidR="00856977" w:rsidRPr="00427373" w14:paraId="59ABB0BF" w14:textId="77777777" w:rsidTr="00A23AAD">
        <w:trPr>
          <w:trHeight w:val="36"/>
        </w:trPr>
        <w:tc>
          <w:tcPr>
            <w:tcW w:w="3780" w:type="dxa"/>
            <w:shd w:val="clear" w:color="auto" w:fill="auto"/>
            <w:hideMark/>
          </w:tcPr>
          <w:p w14:paraId="73BA4401" w14:textId="77777777" w:rsidR="00856977" w:rsidRPr="00427373" w:rsidRDefault="00856977" w:rsidP="00856977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Style w:val="hps"/>
                <w:rFonts w:ascii="Browallia New" w:hAnsi="Browallia New" w:cs="Browallia New"/>
                <w:sz w:val="24"/>
                <w:szCs w:val="24"/>
                <w:cs/>
              </w:rPr>
              <w:t>รว</w:t>
            </w:r>
            <w:r w:rsidRPr="00427373">
              <w:rPr>
                <w:rStyle w:val="hps"/>
                <w:rFonts w:ascii="Browallia New" w:hAnsi="Browallia New" w:cs="Browallia New" w:hint="cs"/>
                <w:sz w:val="24"/>
                <w:szCs w:val="24"/>
                <w:cs/>
              </w:rPr>
              <w:t>ม</w:t>
            </w: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4BCFE009" w14:textId="2148BA51" w:rsidR="00856977" w:rsidRPr="00775708" w:rsidRDefault="00856977" w:rsidP="00856977">
            <w:pPr>
              <w:tabs>
                <w:tab w:val="clear" w:pos="227"/>
                <w:tab w:val="clear" w:pos="454"/>
                <w:tab w:val="left" w:pos="394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5708">
              <w:rPr>
                <w:rFonts w:ascii="Browallia New" w:hAnsi="Browallia New" w:cs="Browallia New"/>
                <w:sz w:val="24"/>
                <w:szCs w:val="24"/>
              </w:rPr>
              <w:t>(4,286)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D294E9" w14:textId="77777777" w:rsidR="00856977" w:rsidRPr="00427373" w:rsidRDefault="00856977" w:rsidP="00856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29A767BE" w14:textId="7A1633BD" w:rsidR="00856977" w:rsidRPr="00427373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</w:rPr>
              <w:t>(10,54</w:t>
            </w:r>
            <w:r w:rsidR="00616E6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4273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1643A73D" w14:textId="77777777" w:rsidR="00856977" w:rsidRPr="00427373" w:rsidRDefault="00856977" w:rsidP="00856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3C738B84" w14:textId="5494EEF9" w:rsidR="00856977" w:rsidRPr="00427373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lang w:val="en-GB"/>
              </w:rPr>
              <w:t>(623)</w:t>
            </w:r>
          </w:p>
        </w:tc>
        <w:tc>
          <w:tcPr>
            <w:tcW w:w="248" w:type="dxa"/>
            <w:shd w:val="clear" w:color="auto" w:fill="auto"/>
          </w:tcPr>
          <w:p w14:paraId="37BC1990" w14:textId="77777777" w:rsidR="00856977" w:rsidRPr="00427373" w:rsidRDefault="00856977" w:rsidP="00856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462D79EF" w14:textId="63237153" w:rsidR="00856977" w:rsidRPr="00427373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</w:p>
        </w:tc>
      </w:tr>
    </w:tbl>
    <w:p w14:paraId="1B01BA6D" w14:textId="7FE52EDF" w:rsidR="00893A1E" w:rsidRPr="00427373" w:rsidRDefault="003A6FDF" w:rsidP="00AE6BB0">
      <w:pPr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27373">
        <w:rPr>
          <w:rFonts w:ascii="Browallia New" w:hAnsi="Browallia New" w:cs="Browallia New" w:hint="cs"/>
          <w:sz w:val="28"/>
          <w:szCs w:val="28"/>
          <w:cs/>
          <w:lang w:val="en-GB"/>
        </w:rPr>
        <w:lastRenderedPageBreak/>
        <w:t>รายการ</w:t>
      </w:r>
      <w:r w:rsidR="00893A1E" w:rsidRPr="00427373">
        <w:rPr>
          <w:rFonts w:ascii="Browallia New" w:hAnsi="Browallia New" w:cs="Browallia New"/>
          <w:sz w:val="28"/>
          <w:szCs w:val="28"/>
          <w:cs/>
          <w:lang w:val="en-GB"/>
        </w:rPr>
        <w:t>ทั้งหมดข้างต้นจะถูกรวมอยู่ในรายการที่ไม่ต้องจัดประเภทใหม่เข้าไปไว้ในงบกำไรหรือขาดทุนใน ภายหลัง</w:t>
      </w:r>
    </w:p>
    <w:p w14:paraId="7101AB3E" w14:textId="77777777" w:rsidR="00B4033D" w:rsidRPr="00427373" w:rsidRDefault="00B4033D" w:rsidP="00AE6BB0">
      <w:pPr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042EDE9F" w14:textId="77777777" w:rsidR="00893A1E" w:rsidRPr="00427373" w:rsidRDefault="00893A1E" w:rsidP="00365D1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num" w:pos="851"/>
        </w:tabs>
        <w:spacing w:line="240" w:lineRule="auto"/>
        <w:ind w:left="851" w:hanging="42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27373">
        <w:rPr>
          <w:rFonts w:ascii="Browallia New" w:hAnsi="Browallia New" w:cs="Browallia New"/>
          <w:sz w:val="28"/>
          <w:szCs w:val="28"/>
          <w:cs/>
          <w:lang w:val="en-GB"/>
        </w:rPr>
        <w:t>การวิเคราะห์ความอ่อนไหว</w:t>
      </w:r>
    </w:p>
    <w:p w14:paraId="151F340F" w14:textId="77777777" w:rsidR="00893A1E" w:rsidRPr="00427373" w:rsidRDefault="00893A1E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2C19CC9" w14:textId="25A47159" w:rsidR="004171A4" w:rsidRDefault="00893A1E" w:rsidP="004B0381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27373">
        <w:rPr>
          <w:rFonts w:ascii="Browallia New" w:hAnsi="Browallia New" w:cs="Browallia New"/>
          <w:sz w:val="28"/>
          <w:szCs w:val="28"/>
          <w:cs/>
          <w:lang w:val="en-GB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0F2CB09A" w14:textId="77777777" w:rsidR="00D52B9E" w:rsidRPr="00427373" w:rsidRDefault="00D52B9E" w:rsidP="004B0381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Style w:val="TableGrid"/>
        <w:tblW w:w="855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3780"/>
        <w:gridCol w:w="1185"/>
        <w:gridCol w:w="1170"/>
        <w:gridCol w:w="1245"/>
        <w:gridCol w:w="1170"/>
      </w:tblGrid>
      <w:tr w:rsidR="00081923" w:rsidRPr="00427373" w14:paraId="37D7942B" w14:textId="77777777" w:rsidTr="00081923">
        <w:tc>
          <w:tcPr>
            <w:tcW w:w="3780" w:type="dxa"/>
            <w:shd w:val="clear" w:color="auto" w:fill="auto"/>
            <w:vAlign w:val="bottom"/>
          </w:tcPr>
          <w:p w14:paraId="0C2871FD" w14:textId="77777777" w:rsidR="00081923" w:rsidRPr="00427373" w:rsidRDefault="00081923" w:rsidP="00804F76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</w:p>
        </w:tc>
        <w:tc>
          <w:tcPr>
            <w:tcW w:w="4770" w:type="dxa"/>
            <w:gridSpan w:val="4"/>
            <w:shd w:val="clear" w:color="auto" w:fill="auto"/>
            <w:vAlign w:val="bottom"/>
            <w:hideMark/>
          </w:tcPr>
          <w:p w14:paraId="06A9B6D4" w14:textId="77777777" w:rsidR="00081923" w:rsidRPr="00427373" w:rsidRDefault="00081923" w:rsidP="00804F76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427373">
              <w:rPr>
                <w:rFonts w:ascii="Browallia New" w:hAnsi="Browallia New" w:cs="Browallia New"/>
                <w:sz w:val="24"/>
                <w:szCs w:val="24"/>
                <w:lang w:bidi="ar-SA"/>
              </w:rPr>
              <w:t xml:space="preserve">: </w:t>
            </w: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081923" w:rsidRPr="00427373" w14:paraId="0628C921" w14:textId="77777777" w:rsidTr="00081923">
        <w:tc>
          <w:tcPr>
            <w:tcW w:w="3780" w:type="dxa"/>
            <w:shd w:val="clear" w:color="auto" w:fill="auto"/>
            <w:vAlign w:val="bottom"/>
          </w:tcPr>
          <w:p w14:paraId="645C1574" w14:textId="77777777" w:rsidR="00081923" w:rsidRPr="00427373" w:rsidRDefault="00081923" w:rsidP="00804F76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355" w:type="dxa"/>
            <w:gridSpan w:val="2"/>
            <w:shd w:val="clear" w:color="auto" w:fill="auto"/>
            <w:vAlign w:val="bottom"/>
            <w:hideMark/>
          </w:tcPr>
          <w:p w14:paraId="3BAFE932" w14:textId="77777777" w:rsidR="00081923" w:rsidRPr="00427373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5" w:type="dxa"/>
            <w:gridSpan w:val="2"/>
            <w:shd w:val="clear" w:color="auto" w:fill="auto"/>
            <w:vAlign w:val="bottom"/>
            <w:hideMark/>
          </w:tcPr>
          <w:p w14:paraId="6691E5C6" w14:textId="77777777" w:rsidR="00081923" w:rsidRPr="00427373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081923" w:rsidRPr="00427373" w14:paraId="1428E603" w14:textId="77777777" w:rsidTr="00081923">
        <w:tc>
          <w:tcPr>
            <w:tcW w:w="3780" w:type="dxa"/>
            <w:shd w:val="clear" w:color="auto" w:fill="auto"/>
            <w:vAlign w:val="bottom"/>
          </w:tcPr>
          <w:p w14:paraId="65B8B58D" w14:textId="77777777" w:rsidR="00081923" w:rsidRPr="00427373" w:rsidRDefault="00081923" w:rsidP="00804F76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355" w:type="dxa"/>
            <w:gridSpan w:val="2"/>
            <w:shd w:val="clear" w:color="auto" w:fill="auto"/>
            <w:vAlign w:val="bottom"/>
          </w:tcPr>
          <w:p w14:paraId="7A19D5C2" w14:textId="26F2133C" w:rsidR="00081923" w:rsidRPr="00427373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A23AAD" w:rsidRPr="00427373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</w:p>
        </w:tc>
        <w:tc>
          <w:tcPr>
            <w:tcW w:w="2415" w:type="dxa"/>
            <w:gridSpan w:val="2"/>
            <w:shd w:val="clear" w:color="auto" w:fill="auto"/>
            <w:vAlign w:val="bottom"/>
          </w:tcPr>
          <w:p w14:paraId="4C2A7720" w14:textId="3CAB1B8E" w:rsidR="00081923" w:rsidRPr="00427373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A23AAD" w:rsidRPr="00427373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</w:p>
        </w:tc>
      </w:tr>
      <w:tr w:rsidR="00081923" w:rsidRPr="00427373" w14:paraId="2F659DF8" w14:textId="77777777" w:rsidTr="00081923">
        <w:tc>
          <w:tcPr>
            <w:tcW w:w="3780" w:type="dxa"/>
            <w:shd w:val="clear" w:color="auto" w:fill="auto"/>
            <w:vAlign w:val="bottom"/>
            <w:hideMark/>
          </w:tcPr>
          <w:p w14:paraId="000CBD56" w14:textId="77777777" w:rsidR="00081923" w:rsidRPr="00427373" w:rsidRDefault="00081923" w:rsidP="00804F76">
            <w:pPr>
              <w:rPr>
                <w:sz w:val="24"/>
                <w:szCs w:val="24"/>
                <w:lang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  <w:hideMark/>
          </w:tcPr>
          <w:p w14:paraId="03C84138" w14:textId="77777777" w:rsidR="00081923" w:rsidRPr="00427373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   </w:t>
            </w:r>
          </w:p>
          <w:p w14:paraId="347AC4EE" w14:textId="77777777" w:rsidR="00081923" w:rsidRPr="00427373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427373">
              <w:rPr>
                <w:rFonts w:ascii="Browallia New" w:hAnsi="Browallia New" w:cs="Browallia New"/>
                <w:sz w:val="24"/>
                <w:szCs w:val="24"/>
              </w:rPr>
              <w:t>0.5-</w:t>
            </w:r>
            <w:r w:rsidRPr="00427373">
              <w:rPr>
                <w:rFonts w:ascii="Browallia New" w:hAnsi="Browallia New" w:cs="Browallia New"/>
                <w:sz w:val="24"/>
                <w:szCs w:val="24"/>
                <w:lang w:bidi="ar-SA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4E1BFCF" w14:textId="77777777" w:rsidR="00081923" w:rsidRPr="00427373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  </w:t>
            </w:r>
          </w:p>
          <w:p w14:paraId="43885EA9" w14:textId="77777777" w:rsidR="00081923" w:rsidRPr="00427373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427373">
              <w:rPr>
                <w:rFonts w:ascii="Browallia New" w:hAnsi="Browallia New" w:cs="Browallia New"/>
                <w:sz w:val="24"/>
                <w:szCs w:val="24"/>
              </w:rPr>
              <w:t>0.5-</w:t>
            </w:r>
            <w:r w:rsidRPr="00427373">
              <w:rPr>
                <w:rFonts w:ascii="Browallia New" w:hAnsi="Browallia New" w:cs="Browallia New"/>
                <w:sz w:val="24"/>
                <w:szCs w:val="24"/>
                <w:lang w:bidi="ar-SA"/>
              </w:rPr>
              <w:t>1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14:paraId="61A459E7" w14:textId="77777777" w:rsidR="00081923" w:rsidRPr="00427373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   </w:t>
            </w:r>
            <w:r w:rsidRPr="00427373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427373">
              <w:rPr>
                <w:rFonts w:ascii="Browallia New" w:hAnsi="Browallia New" w:cs="Browallia New"/>
                <w:sz w:val="24"/>
                <w:szCs w:val="24"/>
              </w:rPr>
              <w:t>0.5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919CAF5" w14:textId="77777777" w:rsidR="00081923" w:rsidRPr="00427373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   </w:t>
            </w:r>
          </w:p>
          <w:p w14:paraId="6D8C0340" w14:textId="77777777" w:rsidR="00081923" w:rsidRPr="00427373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427373">
              <w:rPr>
                <w:rFonts w:ascii="Browallia New" w:hAnsi="Browallia New" w:cs="Browallia New"/>
                <w:sz w:val="24"/>
                <w:szCs w:val="24"/>
              </w:rPr>
              <w:t>0.5</w:t>
            </w:r>
          </w:p>
        </w:tc>
      </w:tr>
      <w:tr w:rsidR="00081923" w:rsidRPr="00427373" w14:paraId="7F547292" w14:textId="77777777" w:rsidTr="00081923">
        <w:tc>
          <w:tcPr>
            <w:tcW w:w="3780" w:type="dxa"/>
            <w:shd w:val="clear" w:color="auto" w:fill="auto"/>
            <w:hideMark/>
          </w:tcPr>
          <w:p w14:paraId="686A0656" w14:textId="77777777" w:rsidR="00081923" w:rsidRPr="00427373" w:rsidRDefault="00081923" w:rsidP="00804F76">
            <w:pPr>
              <w:ind w:left="162" w:hanging="162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4273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85" w:type="dxa"/>
            <w:shd w:val="clear" w:color="auto" w:fill="auto"/>
          </w:tcPr>
          <w:p w14:paraId="468209E0" w14:textId="77777777" w:rsidR="00081923" w:rsidRPr="00427373" w:rsidRDefault="00081923" w:rsidP="00804F7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5C1C127" w14:textId="77777777" w:rsidR="00081923" w:rsidRPr="00427373" w:rsidRDefault="00081923" w:rsidP="00804F7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</w:tcPr>
          <w:p w14:paraId="751BA26C" w14:textId="77777777" w:rsidR="00081923" w:rsidRPr="00427373" w:rsidRDefault="00081923" w:rsidP="00804F7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032FE59" w14:textId="77777777" w:rsidR="00081923" w:rsidRPr="00427373" w:rsidRDefault="00081923" w:rsidP="00804F7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</w:tr>
      <w:tr w:rsidR="00856977" w:rsidRPr="00427373" w14:paraId="294FF9DE" w14:textId="77777777" w:rsidTr="00081923">
        <w:tc>
          <w:tcPr>
            <w:tcW w:w="3780" w:type="dxa"/>
            <w:shd w:val="clear" w:color="auto" w:fill="auto"/>
            <w:hideMark/>
          </w:tcPr>
          <w:p w14:paraId="65BC4DDD" w14:textId="77777777" w:rsidR="00856977" w:rsidRPr="00427373" w:rsidRDefault="00856977" w:rsidP="00856977">
            <w:pPr>
              <w:ind w:left="162" w:hanging="162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403F6D3" w14:textId="5EECA67C" w:rsidR="00856977" w:rsidRPr="00775708" w:rsidRDefault="00856977" w:rsidP="0085697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77570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(679)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20A078" w14:textId="37BBBDB6" w:rsidR="00856977" w:rsidRPr="00775708" w:rsidRDefault="00856977" w:rsidP="0085697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775708"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764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9B8EEB1" w14:textId="3A1D51A2" w:rsidR="00856977" w:rsidRPr="00427373" w:rsidRDefault="00856977" w:rsidP="0085697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(358)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A9C0A3" w14:textId="11D17ED2" w:rsidR="00856977" w:rsidRPr="00427373" w:rsidRDefault="00856977" w:rsidP="0085697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388</w:t>
            </w:r>
          </w:p>
        </w:tc>
      </w:tr>
      <w:tr w:rsidR="00856977" w:rsidRPr="00427373" w14:paraId="71AD4DA1" w14:textId="77777777" w:rsidTr="00081923">
        <w:tc>
          <w:tcPr>
            <w:tcW w:w="3780" w:type="dxa"/>
            <w:shd w:val="clear" w:color="auto" w:fill="auto"/>
          </w:tcPr>
          <w:p w14:paraId="7C318C84" w14:textId="77777777" w:rsidR="00856977" w:rsidRPr="00427373" w:rsidRDefault="00856977" w:rsidP="00856977">
            <w:pPr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13E8A01D" w14:textId="77777777" w:rsidR="00856977" w:rsidRPr="00775708" w:rsidRDefault="00856977" w:rsidP="0085697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E532B43" w14:textId="77777777" w:rsidR="00856977" w:rsidRPr="00775708" w:rsidRDefault="00856977" w:rsidP="0085697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</w:tcPr>
          <w:p w14:paraId="37AF820E" w14:textId="77777777" w:rsidR="00856977" w:rsidRPr="00427373" w:rsidRDefault="00856977" w:rsidP="0085697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31D2F52" w14:textId="77777777" w:rsidR="00856977" w:rsidRPr="00427373" w:rsidRDefault="00856977" w:rsidP="0085697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</w:tr>
      <w:tr w:rsidR="00856977" w:rsidRPr="00427373" w14:paraId="504874C1" w14:textId="77777777" w:rsidTr="00081923">
        <w:tc>
          <w:tcPr>
            <w:tcW w:w="3780" w:type="dxa"/>
            <w:shd w:val="clear" w:color="auto" w:fill="auto"/>
            <w:vAlign w:val="bottom"/>
            <w:hideMark/>
          </w:tcPr>
          <w:p w14:paraId="20880876" w14:textId="77777777" w:rsidR="00856977" w:rsidRPr="00427373" w:rsidRDefault="00856977" w:rsidP="00856977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  <w:r w:rsidRPr="004273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DB94ACB" w14:textId="77777777" w:rsidR="00856977" w:rsidRPr="00775708" w:rsidRDefault="00856977" w:rsidP="00856977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7722DD" w14:textId="77777777" w:rsidR="00856977" w:rsidRPr="00775708" w:rsidRDefault="00856977" w:rsidP="00856977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D815F50" w14:textId="77777777" w:rsidR="00856977" w:rsidRPr="00427373" w:rsidRDefault="00856977" w:rsidP="00856977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32508A" w14:textId="77777777" w:rsidR="00856977" w:rsidRPr="00427373" w:rsidRDefault="00856977" w:rsidP="00856977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</w:tr>
      <w:tr w:rsidR="00856977" w:rsidRPr="00427373" w14:paraId="66AB46D6" w14:textId="77777777" w:rsidTr="00081923">
        <w:tc>
          <w:tcPr>
            <w:tcW w:w="3780" w:type="dxa"/>
            <w:shd w:val="clear" w:color="auto" w:fill="auto"/>
            <w:hideMark/>
          </w:tcPr>
          <w:p w14:paraId="06B3F9EA" w14:textId="77777777" w:rsidR="00856977" w:rsidRPr="00427373" w:rsidRDefault="00856977" w:rsidP="00856977">
            <w:pPr>
              <w:ind w:left="162" w:hanging="162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1874BC4" w14:textId="3869CC2E" w:rsidR="00856977" w:rsidRPr="00775708" w:rsidRDefault="00856977" w:rsidP="00856977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775708"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716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727C29" w14:textId="4DCACB1D" w:rsidR="00856977" w:rsidRPr="00775708" w:rsidRDefault="00856977" w:rsidP="00856977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77570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(645)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0912288F" w14:textId="2CFAFAAF" w:rsidR="00856977" w:rsidRPr="00427373" w:rsidRDefault="00856977" w:rsidP="00856977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349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AAAC93" w14:textId="336FCE7C" w:rsidR="00856977" w:rsidRPr="00427373" w:rsidRDefault="00856977" w:rsidP="00856977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(326)</w:t>
            </w:r>
          </w:p>
        </w:tc>
      </w:tr>
      <w:tr w:rsidR="00856977" w:rsidRPr="00427373" w14:paraId="74917F01" w14:textId="77777777" w:rsidTr="00081923">
        <w:tc>
          <w:tcPr>
            <w:tcW w:w="3780" w:type="dxa"/>
            <w:shd w:val="clear" w:color="auto" w:fill="auto"/>
          </w:tcPr>
          <w:p w14:paraId="53C96BDD" w14:textId="77777777" w:rsidR="00856977" w:rsidRPr="00427373" w:rsidRDefault="00856977" w:rsidP="00856977">
            <w:pPr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713BDB3E" w14:textId="77777777" w:rsidR="00856977" w:rsidRPr="00775708" w:rsidRDefault="00856977" w:rsidP="0085697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056D130" w14:textId="77777777" w:rsidR="00856977" w:rsidRPr="00775708" w:rsidRDefault="00856977" w:rsidP="0085697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</w:tcPr>
          <w:p w14:paraId="3DA3D510" w14:textId="77777777" w:rsidR="00856977" w:rsidRPr="00427373" w:rsidRDefault="00856977" w:rsidP="0085697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1318A3F" w14:textId="77777777" w:rsidR="00856977" w:rsidRPr="00427373" w:rsidRDefault="00856977" w:rsidP="0085697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</w:tr>
      <w:tr w:rsidR="00856977" w:rsidRPr="00427373" w14:paraId="48089AD6" w14:textId="77777777" w:rsidTr="00081923">
        <w:tc>
          <w:tcPr>
            <w:tcW w:w="3780" w:type="dxa"/>
            <w:shd w:val="clear" w:color="auto" w:fill="auto"/>
            <w:vAlign w:val="bottom"/>
          </w:tcPr>
          <w:p w14:paraId="0CC24DB1" w14:textId="77777777" w:rsidR="00856977" w:rsidRPr="00427373" w:rsidRDefault="00856977" w:rsidP="00856977">
            <w:pPr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  <w:r w:rsidRPr="004273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52B2A63" w14:textId="77777777" w:rsidR="00856977" w:rsidRPr="00775708" w:rsidRDefault="00856977" w:rsidP="0085697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05DC73" w14:textId="77777777" w:rsidR="00856977" w:rsidRPr="00775708" w:rsidRDefault="00856977" w:rsidP="0085697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5FE7025D" w14:textId="77777777" w:rsidR="00856977" w:rsidRPr="00427373" w:rsidRDefault="00856977" w:rsidP="0085697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529AC7" w14:textId="77777777" w:rsidR="00856977" w:rsidRPr="00427373" w:rsidRDefault="00856977" w:rsidP="00856977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</w:tr>
      <w:tr w:rsidR="00856977" w:rsidRPr="00427373" w14:paraId="4D3F12C5" w14:textId="77777777" w:rsidTr="00B51B41">
        <w:tc>
          <w:tcPr>
            <w:tcW w:w="3780" w:type="dxa"/>
            <w:shd w:val="clear" w:color="auto" w:fill="auto"/>
          </w:tcPr>
          <w:p w14:paraId="0D28D5B8" w14:textId="77777777" w:rsidR="00856977" w:rsidRPr="00427373" w:rsidRDefault="00856977" w:rsidP="00856977">
            <w:pPr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29B9C61" w14:textId="77DEFF88" w:rsidR="00856977" w:rsidRPr="00775708" w:rsidRDefault="00856977" w:rsidP="0085697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775708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(748)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CB1957" w14:textId="40FE091B" w:rsidR="00856977" w:rsidRPr="00775708" w:rsidRDefault="00856977" w:rsidP="0085697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  <w:r w:rsidRPr="0077570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582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48981238" w14:textId="63514CC0" w:rsidR="00856977" w:rsidRPr="00427373" w:rsidRDefault="00856977" w:rsidP="0085697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(398)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FFD29A" w14:textId="40FA5C8F" w:rsidR="00856977" w:rsidRPr="00427373" w:rsidRDefault="00856977" w:rsidP="0085697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  <w:r w:rsidRPr="00427373"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430</w:t>
            </w:r>
          </w:p>
        </w:tc>
      </w:tr>
    </w:tbl>
    <w:p w14:paraId="1C8EE795" w14:textId="77777777" w:rsidR="00A23AAD" w:rsidRPr="00D52B9E" w:rsidRDefault="00A23AAD" w:rsidP="00CA778C">
      <w:pPr>
        <w:tabs>
          <w:tab w:val="clear" w:pos="454"/>
          <w:tab w:val="left" w:pos="720"/>
        </w:tabs>
        <w:jc w:val="thaiDistribute"/>
        <w:rPr>
          <w:rFonts w:ascii="Browallia New" w:hAnsi="Browallia New" w:cs="Browallia New"/>
        </w:rPr>
      </w:pPr>
    </w:p>
    <w:tbl>
      <w:tblPr>
        <w:tblStyle w:val="TableGrid"/>
        <w:tblW w:w="855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3780"/>
        <w:gridCol w:w="1185"/>
        <w:gridCol w:w="1170"/>
        <w:gridCol w:w="1245"/>
        <w:gridCol w:w="1170"/>
      </w:tblGrid>
      <w:tr w:rsidR="00A23AAD" w:rsidRPr="004D3B58" w14:paraId="08F9174B" w14:textId="77777777" w:rsidTr="00365D17">
        <w:tc>
          <w:tcPr>
            <w:tcW w:w="3780" w:type="dxa"/>
            <w:shd w:val="clear" w:color="auto" w:fill="auto"/>
            <w:vAlign w:val="bottom"/>
          </w:tcPr>
          <w:p w14:paraId="455BB037" w14:textId="77777777" w:rsidR="00A23AAD" w:rsidRPr="004D3B58" w:rsidRDefault="00A23AAD" w:rsidP="00663AD2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  <w:r w:rsidRPr="004D3B58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</w:p>
        </w:tc>
        <w:tc>
          <w:tcPr>
            <w:tcW w:w="4766" w:type="dxa"/>
            <w:gridSpan w:val="4"/>
            <w:shd w:val="clear" w:color="auto" w:fill="auto"/>
            <w:vAlign w:val="bottom"/>
            <w:hideMark/>
          </w:tcPr>
          <w:p w14:paraId="69840678" w14:textId="77777777" w:rsidR="00A23AAD" w:rsidRPr="004D3B58" w:rsidRDefault="00A23AAD" w:rsidP="00663AD2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  <w:r w:rsidRPr="004D3B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4D3B58">
              <w:rPr>
                <w:rFonts w:ascii="Browallia New" w:hAnsi="Browallia New" w:cs="Browallia New"/>
                <w:sz w:val="24"/>
                <w:szCs w:val="24"/>
                <w:lang w:bidi="ar-SA"/>
              </w:rPr>
              <w:t xml:space="preserve">: </w:t>
            </w:r>
            <w:r w:rsidRPr="004D3B58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A23AAD" w:rsidRPr="004D3B58" w14:paraId="0DE0B61B" w14:textId="77777777" w:rsidTr="00365D17">
        <w:tc>
          <w:tcPr>
            <w:tcW w:w="3780" w:type="dxa"/>
            <w:shd w:val="clear" w:color="auto" w:fill="auto"/>
            <w:vAlign w:val="bottom"/>
          </w:tcPr>
          <w:p w14:paraId="56FF48B9" w14:textId="77777777" w:rsidR="00A23AAD" w:rsidRPr="004D3B58" w:rsidRDefault="00A23AAD" w:rsidP="00663AD2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351" w:type="dxa"/>
            <w:gridSpan w:val="2"/>
            <w:shd w:val="clear" w:color="auto" w:fill="auto"/>
            <w:vAlign w:val="bottom"/>
            <w:hideMark/>
          </w:tcPr>
          <w:p w14:paraId="1A95CF0E" w14:textId="77777777" w:rsidR="00A23AAD" w:rsidRPr="004D3B58" w:rsidRDefault="00A23AAD" w:rsidP="00663AD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4D3B58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5" w:type="dxa"/>
            <w:gridSpan w:val="2"/>
            <w:shd w:val="clear" w:color="auto" w:fill="auto"/>
            <w:vAlign w:val="bottom"/>
            <w:hideMark/>
          </w:tcPr>
          <w:p w14:paraId="00350A81" w14:textId="77777777" w:rsidR="00A23AAD" w:rsidRPr="00F1722E" w:rsidRDefault="00A23AAD" w:rsidP="00663AD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F1722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A23AAD" w:rsidRPr="004D3B58" w14:paraId="218A51B1" w14:textId="77777777" w:rsidTr="00365D17">
        <w:tc>
          <w:tcPr>
            <w:tcW w:w="3780" w:type="dxa"/>
            <w:shd w:val="clear" w:color="auto" w:fill="auto"/>
            <w:vAlign w:val="bottom"/>
          </w:tcPr>
          <w:p w14:paraId="00B6E8FB" w14:textId="77777777" w:rsidR="00A23AAD" w:rsidRPr="004D3B58" w:rsidRDefault="00A23AAD" w:rsidP="00663AD2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351" w:type="dxa"/>
            <w:gridSpan w:val="2"/>
            <w:shd w:val="clear" w:color="auto" w:fill="auto"/>
            <w:vAlign w:val="bottom"/>
          </w:tcPr>
          <w:p w14:paraId="04148563" w14:textId="77777777" w:rsidR="00A23AAD" w:rsidRPr="004D3B58" w:rsidRDefault="00A23AAD" w:rsidP="00663AD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2415" w:type="dxa"/>
            <w:gridSpan w:val="2"/>
            <w:shd w:val="clear" w:color="auto" w:fill="auto"/>
            <w:vAlign w:val="bottom"/>
          </w:tcPr>
          <w:p w14:paraId="224DE657" w14:textId="77777777" w:rsidR="00A23AAD" w:rsidRPr="00F1722E" w:rsidRDefault="00A23AAD" w:rsidP="00663AD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</w:tr>
      <w:tr w:rsidR="00A23AAD" w:rsidRPr="004D3B58" w14:paraId="3338248C" w14:textId="77777777" w:rsidTr="00365D17">
        <w:tc>
          <w:tcPr>
            <w:tcW w:w="3780" w:type="dxa"/>
            <w:shd w:val="clear" w:color="auto" w:fill="auto"/>
            <w:vAlign w:val="bottom"/>
            <w:hideMark/>
          </w:tcPr>
          <w:p w14:paraId="526CB4E6" w14:textId="77777777" w:rsidR="00A23AAD" w:rsidRPr="004D3B58" w:rsidRDefault="00A23AAD" w:rsidP="00663AD2">
            <w:pPr>
              <w:rPr>
                <w:sz w:val="24"/>
                <w:szCs w:val="24"/>
                <w:lang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  <w:hideMark/>
          </w:tcPr>
          <w:p w14:paraId="2F64C997" w14:textId="77777777" w:rsidR="00A23AAD" w:rsidRPr="004D3B58" w:rsidRDefault="00A23AAD" w:rsidP="00663AD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D3B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   </w:t>
            </w:r>
          </w:p>
          <w:p w14:paraId="4896628C" w14:textId="77777777" w:rsidR="00A23AAD" w:rsidRPr="004D3B58" w:rsidRDefault="00A23AAD" w:rsidP="00663AD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4D3B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4D3B58">
              <w:rPr>
                <w:rFonts w:ascii="Browallia New" w:hAnsi="Browallia New" w:cs="Browallia New"/>
                <w:sz w:val="24"/>
                <w:szCs w:val="24"/>
              </w:rPr>
              <w:t>0.5-</w:t>
            </w:r>
            <w:r w:rsidRPr="004D3B58">
              <w:rPr>
                <w:rFonts w:ascii="Browallia New" w:hAnsi="Browallia New" w:cs="Browallia New"/>
                <w:sz w:val="24"/>
                <w:szCs w:val="24"/>
                <w:lang w:bidi="ar-SA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C4F73A5" w14:textId="77777777" w:rsidR="00A23AAD" w:rsidRPr="004D3B58" w:rsidRDefault="00A23AAD" w:rsidP="00663AD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D3B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  </w:t>
            </w:r>
          </w:p>
          <w:p w14:paraId="1F14522A" w14:textId="77777777" w:rsidR="00A23AAD" w:rsidRPr="004D3B58" w:rsidRDefault="00A23AAD" w:rsidP="00663AD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4D3B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4D3B58">
              <w:rPr>
                <w:rFonts w:ascii="Browallia New" w:hAnsi="Browallia New" w:cs="Browallia New"/>
                <w:sz w:val="24"/>
                <w:szCs w:val="24"/>
              </w:rPr>
              <w:t>0.5-</w:t>
            </w:r>
            <w:r w:rsidRPr="004D3B58">
              <w:rPr>
                <w:rFonts w:ascii="Browallia New" w:hAnsi="Browallia New" w:cs="Browallia New"/>
                <w:sz w:val="24"/>
                <w:szCs w:val="24"/>
                <w:lang w:bidi="ar-SA"/>
              </w:rPr>
              <w:t>1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14:paraId="69A0EB33" w14:textId="77777777" w:rsidR="00A23AAD" w:rsidRPr="00F1722E" w:rsidRDefault="00A23AAD" w:rsidP="00663AD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F1722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   </w:t>
            </w:r>
            <w:r w:rsidRPr="00F1722E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F1722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F1722E">
              <w:rPr>
                <w:rFonts w:ascii="Browallia New" w:hAnsi="Browallia New" w:cs="Browallia New"/>
                <w:sz w:val="24"/>
                <w:szCs w:val="24"/>
              </w:rPr>
              <w:t>0.5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D6BEA7A" w14:textId="77777777" w:rsidR="00A23AAD" w:rsidRPr="00F1722E" w:rsidRDefault="00A23AAD" w:rsidP="00663AD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1722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   </w:t>
            </w:r>
          </w:p>
          <w:p w14:paraId="100F3A31" w14:textId="77777777" w:rsidR="00A23AAD" w:rsidRPr="00F1722E" w:rsidRDefault="00A23AAD" w:rsidP="00663AD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F1722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F1722E">
              <w:rPr>
                <w:rFonts w:ascii="Browallia New" w:hAnsi="Browallia New" w:cs="Browallia New"/>
                <w:sz w:val="24"/>
                <w:szCs w:val="24"/>
              </w:rPr>
              <w:t>0.5</w:t>
            </w:r>
          </w:p>
        </w:tc>
      </w:tr>
      <w:tr w:rsidR="00A23AAD" w:rsidRPr="004D3B58" w14:paraId="1F1DCD0E" w14:textId="77777777" w:rsidTr="00365D17">
        <w:tc>
          <w:tcPr>
            <w:tcW w:w="3780" w:type="dxa"/>
            <w:shd w:val="clear" w:color="auto" w:fill="auto"/>
            <w:hideMark/>
          </w:tcPr>
          <w:p w14:paraId="0BDED1EC" w14:textId="77777777" w:rsidR="00A23AAD" w:rsidRPr="004D3B58" w:rsidRDefault="00A23AAD" w:rsidP="00663AD2">
            <w:pPr>
              <w:ind w:left="162" w:hanging="162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4D3B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85" w:type="dxa"/>
            <w:shd w:val="clear" w:color="auto" w:fill="auto"/>
          </w:tcPr>
          <w:p w14:paraId="7E281403" w14:textId="77777777" w:rsidR="00A23AAD" w:rsidRPr="004D3B58" w:rsidRDefault="00A23AAD" w:rsidP="00663AD2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294A9A7" w14:textId="77777777" w:rsidR="00A23AAD" w:rsidRPr="004D3B58" w:rsidRDefault="00A23AAD" w:rsidP="00663AD2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</w:tcPr>
          <w:p w14:paraId="7C3D6187" w14:textId="77777777" w:rsidR="00A23AAD" w:rsidRPr="00F1722E" w:rsidRDefault="00A23AAD" w:rsidP="00663AD2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9D36D87" w14:textId="77777777" w:rsidR="00A23AAD" w:rsidRPr="00F1722E" w:rsidRDefault="00A23AAD" w:rsidP="00663AD2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</w:tr>
      <w:tr w:rsidR="00A23AAD" w:rsidRPr="004D3B58" w14:paraId="4322E392" w14:textId="77777777" w:rsidTr="00365D17">
        <w:tc>
          <w:tcPr>
            <w:tcW w:w="3780" w:type="dxa"/>
            <w:shd w:val="clear" w:color="auto" w:fill="auto"/>
            <w:hideMark/>
          </w:tcPr>
          <w:p w14:paraId="555052F9" w14:textId="77777777" w:rsidR="00A23AAD" w:rsidRPr="004D3B58" w:rsidRDefault="00A23AAD" w:rsidP="00663AD2">
            <w:pPr>
              <w:ind w:left="162" w:hanging="162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4D3B58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58BFFD7" w14:textId="77777777" w:rsidR="00A23AAD" w:rsidRPr="004D3B58" w:rsidRDefault="00A23AAD" w:rsidP="00663AD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(605)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E2855D" w14:textId="77777777" w:rsidR="00A23AAD" w:rsidRPr="004D3B58" w:rsidRDefault="00A23AAD" w:rsidP="00663AD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667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1B232BB6" w14:textId="77777777" w:rsidR="00A23AAD" w:rsidRPr="00F1722E" w:rsidRDefault="00A23AAD" w:rsidP="00663AD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(267)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50A050" w14:textId="77777777" w:rsidR="00A23AAD" w:rsidRPr="00F1722E" w:rsidRDefault="00A23AAD" w:rsidP="00663AD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287</w:t>
            </w:r>
          </w:p>
        </w:tc>
      </w:tr>
      <w:tr w:rsidR="00A23AAD" w:rsidRPr="00570FE5" w14:paraId="4E81E09B" w14:textId="77777777" w:rsidTr="00365D17">
        <w:tc>
          <w:tcPr>
            <w:tcW w:w="3780" w:type="dxa"/>
            <w:shd w:val="clear" w:color="auto" w:fill="auto"/>
          </w:tcPr>
          <w:p w14:paraId="2C812EF5" w14:textId="77777777" w:rsidR="00A23AAD" w:rsidRPr="00570FE5" w:rsidRDefault="00A23AAD" w:rsidP="00663AD2">
            <w:pPr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72F33B73" w14:textId="77777777" w:rsidR="00A23AAD" w:rsidRPr="00570FE5" w:rsidRDefault="00A23AAD" w:rsidP="00663AD2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83CB1CC" w14:textId="77777777" w:rsidR="00A23AAD" w:rsidRPr="00570FE5" w:rsidRDefault="00A23AAD" w:rsidP="00663AD2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</w:tcPr>
          <w:p w14:paraId="4B7DC53C" w14:textId="77777777" w:rsidR="00A23AAD" w:rsidRPr="00F1722E" w:rsidRDefault="00A23AAD" w:rsidP="00663AD2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3047ED1" w14:textId="77777777" w:rsidR="00A23AAD" w:rsidRPr="00F1722E" w:rsidRDefault="00A23AAD" w:rsidP="00663AD2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</w:tr>
      <w:tr w:rsidR="00A23AAD" w:rsidRPr="004D3B58" w14:paraId="0A7D6AE9" w14:textId="77777777" w:rsidTr="00365D17">
        <w:tc>
          <w:tcPr>
            <w:tcW w:w="3780" w:type="dxa"/>
            <w:shd w:val="clear" w:color="auto" w:fill="auto"/>
            <w:vAlign w:val="bottom"/>
            <w:hideMark/>
          </w:tcPr>
          <w:p w14:paraId="67927B7D" w14:textId="77777777" w:rsidR="00A23AAD" w:rsidRPr="004D3B58" w:rsidRDefault="00A23AAD" w:rsidP="00663AD2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  <w:r w:rsidRPr="004D3B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9985ACD" w14:textId="77777777" w:rsidR="00A23AAD" w:rsidRPr="004D3B58" w:rsidRDefault="00A23AAD" w:rsidP="00663AD2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E055FE" w14:textId="77777777" w:rsidR="00A23AAD" w:rsidRPr="004D3B58" w:rsidRDefault="00A23AAD" w:rsidP="00663AD2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0D4FE44B" w14:textId="77777777" w:rsidR="00A23AAD" w:rsidRPr="00F1722E" w:rsidRDefault="00A23AAD" w:rsidP="00663AD2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F5BDC1" w14:textId="77777777" w:rsidR="00A23AAD" w:rsidRPr="00F1722E" w:rsidRDefault="00A23AAD" w:rsidP="00663AD2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</w:tr>
      <w:tr w:rsidR="00A23AAD" w:rsidRPr="004D3B58" w14:paraId="172969AB" w14:textId="77777777" w:rsidTr="00365D17">
        <w:tc>
          <w:tcPr>
            <w:tcW w:w="3780" w:type="dxa"/>
            <w:shd w:val="clear" w:color="auto" w:fill="auto"/>
            <w:hideMark/>
          </w:tcPr>
          <w:p w14:paraId="087B1F4D" w14:textId="77777777" w:rsidR="00A23AAD" w:rsidRPr="004D3B58" w:rsidRDefault="00A23AAD" w:rsidP="00663AD2">
            <w:pPr>
              <w:ind w:left="162" w:hanging="162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4D3B58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66C785A" w14:textId="77777777" w:rsidR="00A23AAD" w:rsidRPr="004D3B58" w:rsidRDefault="00A23AAD" w:rsidP="00663AD2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669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521B6B" w14:textId="77777777" w:rsidR="00A23AAD" w:rsidRPr="004D3B58" w:rsidRDefault="00A23AAD" w:rsidP="00663AD2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(616)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7AF2A21F" w14:textId="77777777" w:rsidR="00A23AAD" w:rsidRPr="00F1722E" w:rsidRDefault="00A23AAD" w:rsidP="00663AD2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282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427FB0" w14:textId="77777777" w:rsidR="00A23AAD" w:rsidRPr="00F1722E" w:rsidRDefault="00A23AAD" w:rsidP="00663AD2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(266)</w:t>
            </w:r>
          </w:p>
        </w:tc>
      </w:tr>
      <w:tr w:rsidR="00A23AAD" w:rsidRPr="00570FE5" w14:paraId="0392E240" w14:textId="77777777" w:rsidTr="00365D17">
        <w:tc>
          <w:tcPr>
            <w:tcW w:w="3780" w:type="dxa"/>
            <w:shd w:val="clear" w:color="auto" w:fill="auto"/>
          </w:tcPr>
          <w:p w14:paraId="2AC779B9" w14:textId="77777777" w:rsidR="00A23AAD" w:rsidRPr="00570FE5" w:rsidRDefault="00A23AAD" w:rsidP="00663AD2">
            <w:pPr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41957550" w14:textId="77777777" w:rsidR="00A23AAD" w:rsidRPr="00570FE5" w:rsidRDefault="00A23AAD" w:rsidP="00663AD2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DC2665D" w14:textId="77777777" w:rsidR="00A23AAD" w:rsidRPr="00570FE5" w:rsidRDefault="00A23AAD" w:rsidP="00663AD2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</w:tcPr>
          <w:p w14:paraId="45DDD1A1" w14:textId="77777777" w:rsidR="00A23AAD" w:rsidRPr="00F1722E" w:rsidRDefault="00A23AAD" w:rsidP="00663AD2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9BFF124" w14:textId="77777777" w:rsidR="00A23AAD" w:rsidRPr="00F1722E" w:rsidRDefault="00A23AAD" w:rsidP="00663AD2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</w:tr>
      <w:tr w:rsidR="00A23AAD" w:rsidRPr="00570FE5" w14:paraId="46169039" w14:textId="77777777" w:rsidTr="00365D17">
        <w:tc>
          <w:tcPr>
            <w:tcW w:w="3780" w:type="dxa"/>
            <w:shd w:val="clear" w:color="auto" w:fill="auto"/>
            <w:vAlign w:val="bottom"/>
          </w:tcPr>
          <w:p w14:paraId="34FE6181" w14:textId="77777777" w:rsidR="00A23AAD" w:rsidRPr="00570FE5" w:rsidRDefault="00A23AAD" w:rsidP="00663AD2">
            <w:pPr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  <w:r w:rsidRPr="004D3B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DEF6ACE" w14:textId="77777777" w:rsidR="00A23AAD" w:rsidRPr="00570FE5" w:rsidRDefault="00A23AAD" w:rsidP="00663AD2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E12B9E" w14:textId="77777777" w:rsidR="00A23AAD" w:rsidRPr="00570FE5" w:rsidRDefault="00A23AAD" w:rsidP="00663AD2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4D530A83" w14:textId="77777777" w:rsidR="00A23AAD" w:rsidRPr="00F1722E" w:rsidRDefault="00A23AAD" w:rsidP="00663AD2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C733B0" w14:textId="77777777" w:rsidR="00A23AAD" w:rsidRPr="00F1722E" w:rsidRDefault="00A23AAD" w:rsidP="00663AD2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</w:tr>
      <w:tr w:rsidR="00A23AAD" w:rsidRPr="00570FE5" w14:paraId="2F8A2798" w14:textId="77777777" w:rsidTr="00365D17">
        <w:tc>
          <w:tcPr>
            <w:tcW w:w="3780" w:type="dxa"/>
            <w:shd w:val="clear" w:color="auto" w:fill="auto"/>
          </w:tcPr>
          <w:p w14:paraId="6AA7B7C4" w14:textId="77777777" w:rsidR="00A23AAD" w:rsidRPr="00570FE5" w:rsidRDefault="00A23AAD" w:rsidP="00663AD2">
            <w:pPr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  <w:r w:rsidRPr="004D3B58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F41CAF8" w14:textId="77777777" w:rsidR="00A23AAD" w:rsidRPr="001F36C0" w:rsidRDefault="00A23AAD" w:rsidP="00663AD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(692</w:t>
            </w: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147418" w14:textId="77777777" w:rsidR="00A23AAD" w:rsidRPr="00570FE5" w:rsidRDefault="00A23AAD" w:rsidP="00663AD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578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5DB69B0D" w14:textId="77777777" w:rsidR="00A23AAD" w:rsidRPr="00F1722E" w:rsidRDefault="00A23AAD" w:rsidP="00663AD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(293)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6735DD" w14:textId="77777777" w:rsidR="00A23AAD" w:rsidRPr="00F1722E" w:rsidRDefault="00A23AAD" w:rsidP="00663AD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314</w:t>
            </w:r>
          </w:p>
        </w:tc>
      </w:tr>
    </w:tbl>
    <w:p w14:paraId="1BE0C4DB" w14:textId="0A4A76B0" w:rsidR="00410E15" w:rsidRDefault="00410E15" w:rsidP="0005458C">
      <w:pPr>
        <w:tabs>
          <w:tab w:val="clear" w:pos="454"/>
          <w:tab w:val="left" w:pos="720"/>
        </w:tabs>
        <w:jc w:val="thaiDistribute"/>
        <w:rPr>
          <w:rFonts w:ascii="Browallia New" w:hAnsi="Browallia New" w:cs="Browallia New"/>
        </w:rPr>
      </w:pPr>
    </w:p>
    <w:p w14:paraId="65B7E619" w14:textId="5B0334B5" w:rsidR="00B4033D" w:rsidRDefault="00B4033D" w:rsidP="0005458C">
      <w:pPr>
        <w:tabs>
          <w:tab w:val="clear" w:pos="454"/>
          <w:tab w:val="left" w:pos="720"/>
        </w:tabs>
        <w:jc w:val="thaiDistribute"/>
        <w:rPr>
          <w:rFonts w:ascii="Browallia New" w:hAnsi="Browallia New" w:cs="Browallia New"/>
        </w:rPr>
      </w:pPr>
    </w:p>
    <w:p w14:paraId="2509E59D" w14:textId="77777777" w:rsidR="00B4033D" w:rsidRPr="00D52B9E" w:rsidRDefault="00B4033D" w:rsidP="0005458C">
      <w:pPr>
        <w:tabs>
          <w:tab w:val="clear" w:pos="454"/>
          <w:tab w:val="left" w:pos="720"/>
        </w:tabs>
        <w:jc w:val="thaiDistribute"/>
        <w:rPr>
          <w:rFonts w:ascii="Browallia New" w:hAnsi="Browallia New" w:cs="Browallia New"/>
        </w:rPr>
      </w:pPr>
    </w:p>
    <w:p w14:paraId="60C52314" w14:textId="3C40AABB" w:rsidR="00F30FDE" w:rsidRDefault="00B22A6E" w:rsidP="00365D17">
      <w:pPr>
        <w:tabs>
          <w:tab w:val="clear" w:pos="454"/>
          <w:tab w:val="left" w:pos="720"/>
        </w:tabs>
        <w:ind w:left="900" w:hanging="468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lastRenderedPageBreak/>
        <w:t xml:space="preserve">ณ </w:t>
      </w:r>
      <w:r w:rsidR="00F30FDE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F30FDE">
        <w:rPr>
          <w:rFonts w:ascii="Browallia New" w:hAnsi="Browallia New" w:cs="Browallia New"/>
          <w:sz w:val="28"/>
          <w:szCs w:val="28"/>
        </w:rPr>
        <w:t xml:space="preserve">31 </w:t>
      </w:r>
      <w:r w:rsidR="00F30FDE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F30FDE">
        <w:rPr>
          <w:rFonts w:ascii="Browallia New" w:hAnsi="Browallia New" w:cs="Browallia New"/>
          <w:sz w:val="28"/>
          <w:szCs w:val="28"/>
        </w:rPr>
        <w:t>25</w:t>
      </w:r>
      <w:r w:rsidR="00722716">
        <w:rPr>
          <w:rFonts w:ascii="Browallia New" w:hAnsi="Browallia New" w:cs="Browallia New"/>
          <w:sz w:val="28"/>
          <w:szCs w:val="28"/>
        </w:rPr>
        <w:t>6</w:t>
      </w:r>
      <w:r w:rsidR="00A23AAD">
        <w:rPr>
          <w:rFonts w:ascii="Browallia New" w:hAnsi="Browallia New" w:cs="Browallia New" w:hint="cs"/>
          <w:sz w:val="28"/>
          <w:szCs w:val="28"/>
          <w:cs/>
        </w:rPr>
        <w:t>1</w:t>
      </w:r>
      <w:r w:rsidR="00F30FDE">
        <w:rPr>
          <w:rFonts w:ascii="Browallia New" w:hAnsi="Browallia New" w:cs="Browallia New"/>
          <w:sz w:val="28"/>
          <w:szCs w:val="28"/>
        </w:rPr>
        <w:t xml:space="preserve"> </w:t>
      </w:r>
      <w:r w:rsidR="00F30FDE">
        <w:rPr>
          <w:rFonts w:ascii="Browallia New" w:hAnsi="Browallia New" w:cs="Browallia New"/>
          <w:sz w:val="28"/>
          <w:szCs w:val="28"/>
          <w:cs/>
        </w:rPr>
        <w:t>ผลประโยชน์พนักงานที่คาดว่าจะจ่ายก่อนคิดลด มีดังนี้</w:t>
      </w:r>
    </w:p>
    <w:p w14:paraId="05DF8E03" w14:textId="77777777" w:rsidR="00F30FDE" w:rsidRPr="004B0381" w:rsidRDefault="00F30FDE" w:rsidP="00F30FDE">
      <w:pPr>
        <w:tabs>
          <w:tab w:val="left" w:pos="720"/>
        </w:tabs>
        <w:ind w:left="45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673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688"/>
        <w:gridCol w:w="2244"/>
        <w:gridCol w:w="297"/>
        <w:gridCol w:w="2444"/>
      </w:tblGrid>
      <w:tr w:rsidR="009B0928" w:rsidRPr="001B0942" w14:paraId="3E1F235B" w14:textId="77777777" w:rsidTr="0005458C">
        <w:trPr>
          <w:trHeight w:val="325"/>
        </w:trPr>
        <w:tc>
          <w:tcPr>
            <w:tcW w:w="3688" w:type="dxa"/>
          </w:tcPr>
          <w:p w14:paraId="6C57B119" w14:textId="77777777" w:rsidR="009B0928" w:rsidRPr="001B0942" w:rsidRDefault="009B0928">
            <w:pPr>
              <w:tabs>
                <w:tab w:val="clear" w:pos="907"/>
                <w:tab w:val="left" w:pos="90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4985" w:type="dxa"/>
            <w:gridSpan w:val="3"/>
            <w:vAlign w:val="bottom"/>
            <w:hideMark/>
          </w:tcPr>
          <w:p w14:paraId="4A085E86" w14:textId="77777777" w:rsidR="009B0928" w:rsidRPr="001B0942" w:rsidRDefault="009B0928">
            <w:pPr>
              <w:ind w:left="-18"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B09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1B0942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: </w:t>
            </w:r>
            <w:r w:rsidRPr="001B0942">
              <w:rPr>
                <w:rFonts w:ascii="Browallia New" w:hAnsi="Browallia New" w:cs="Browallia New"/>
                <w:sz w:val="26"/>
                <w:szCs w:val="26"/>
                <w:cs/>
              </w:rPr>
              <w:t>พันบาท</w:t>
            </w:r>
            <w:r w:rsidRPr="001B0942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9B0928" w:rsidRPr="001B0942" w14:paraId="54ADB7D1" w14:textId="77777777" w:rsidTr="0005458C">
        <w:trPr>
          <w:trHeight w:val="325"/>
        </w:trPr>
        <w:tc>
          <w:tcPr>
            <w:tcW w:w="3688" w:type="dxa"/>
          </w:tcPr>
          <w:p w14:paraId="4B9C2A62" w14:textId="77777777" w:rsidR="009B0928" w:rsidRPr="001B0942" w:rsidRDefault="009B0928">
            <w:pPr>
              <w:tabs>
                <w:tab w:val="clear" w:pos="907"/>
                <w:tab w:val="left" w:pos="900"/>
              </w:tabs>
              <w:ind w:right="-43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759259" w14:textId="77777777" w:rsidR="009B0928" w:rsidRPr="001B0942" w:rsidRDefault="009B0928">
            <w:pPr>
              <w:ind w:left="-122" w:right="-155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B0942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" w:type="dxa"/>
            <w:vAlign w:val="bottom"/>
          </w:tcPr>
          <w:p w14:paraId="447C2557" w14:textId="77777777" w:rsidR="009B0928" w:rsidRPr="001B0942" w:rsidRDefault="009B0928">
            <w:pP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B15F9B" w14:textId="77777777" w:rsidR="009B0928" w:rsidRPr="001B0942" w:rsidRDefault="009B0928">
            <w:pPr>
              <w:ind w:left="-18" w:right="-74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B0942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9B0928" w:rsidRPr="001B0942" w14:paraId="69AAEE73" w14:textId="77777777" w:rsidTr="00D52B9E">
        <w:trPr>
          <w:trHeight w:hRule="exact" w:val="313"/>
        </w:trPr>
        <w:tc>
          <w:tcPr>
            <w:tcW w:w="3688" w:type="dxa"/>
          </w:tcPr>
          <w:p w14:paraId="2771A618" w14:textId="77777777" w:rsidR="009B0928" w:rsidRPr="001B0942" w:rsidRDefault="009B0928" w:rsidP="00FC536B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244" w:type="dxa"/>
            <w:shd w:val="clear" w:color="auto" w:fill="auto"/>
            <w:vAlign w:val="bottom"/>
          </w:tcPr>
          <w:p w14:paraId="15F177C0" w14:textId="77777777" w:rsidR="009B0928" w:rsidRPr="001B0942" w:rsidRDefault="009B0928" w:rsidP="00FC536B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97" w:type="dxa"/>
          </w:tcPr>
          <w:p w14:paraId="6B8BCB9A" w14:textId="77777777" w:rsidR="009B0928" w:rsidRPr="001B0942" w:rsidRDefault="009B0928" w:rsidP="00FC536B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444" w:type="dxa"/>
            <w:vAlign w:val="bottom"/>
          </w:tcPr>
          <w:p w14:paraId="6D0EBE64" w14:textId="77777777" w:rsidR="009B0928" w:rsidRPr="001B0942" w:rsidRDefault="009B0928" w:rsidP="00FC536B">
            <w:pPr>
              <w:jc w:val="right"/>
              <w:rPr>
                <w:rFonts w:ascii="Browallia New" w:hAnsi="Browallia New" w:cs="Browallia New"/>
                <w:sz w:val="26"/>
                <w:szCs w:val="26"/>
                <w:lang w:eastAsia="en-GB" w:bidi="ar-SA"/>
              </w:rPr>
            </w:pPr>
          </w:p>
        </w:tc>
      </w:tr>
      <w:tr w:rsidR="00856977" w:rsidRPr="001B0942" w14:paraId="0EE9E10B" w14:textId="77777777" w:rsidTr="0005458C">
        <w:trPr>
          <w:trHeight w:val="282"/>
        </w:trPr>
        <w:tc>
          <w:tcPr>
            <w:tcW w:w="3688" w:type="dxa"/>
            <w:hideMark/>
          </w:tcPr>
          <w:p w14:paraId="5D8A8FD0" w14:textId="77777777" w:rsidR="00856977" w:rsidRPr="001B0942" w:rsidRDefault="00856977" w:rsidP="00856977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B09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Pr="001B0942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1 </w:t>
            </w:r>
            <w:r w:rsidRPr="001B094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244" w:type="dxa"/>
            <w:shd w:val="clear" w:color="auto" w:fill="auto"/>
            <w:vAlign w:val="bottom"/>
          </w:tcPr>
          <w:p w14:paraId="70F8FBCE" w14:textId="7F797C9D" w:rsidR="00856977" w:rsidRPr="00775708" w:rsidRDefault="00B4033D" w:rsidP="00856977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 w:bidi="ar-SA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4,406</w:t>
            </w:r>
          </w:p>
        </w:tc>
        <w:tc>
          <w:tcPr>
            <w:tcW w:w="297" w:type="dxa"/>
          </w:tcPr>
          <w:p w14:paraId="1AE0F10B" w14:textId="77777777" w:rsidR="00856977" w:rsidRPr="001B0942" w:rsidRDefault="00856977" w:rsidP="00856977">
            <w:pPr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14:paraId="428BF95B" w14:textId="245CC41A" w:rsidR="00856977" w:rsidRPr="00616E67" w:rsidRDefault="00B4033D" w:rsidP="00856977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4,219</w:t>
            </w:r>
          </w:p>
        </w:tc>
      </w:tr>
      <w:tr w:rsidR="00856977" w:rsidRPr="001B0942" w14:paraId="7C77A4F3" w14:textId="77777777" w:rsidTr="0005458C">
        <w:trPr>
          <w:trHeight w:val="282"/>
        </w:trPr>
        <w:tc>
          <w:tcPr>
            <w:tcW w:w="3688" w:type="dxa"/>
            <w:hideMark/>
          </w:tcPr>
          <w:p w14:paraId="3D6B1353" w14:textId="77777777" w:rsidR="00856977" w:rsidRPr="001B0942" w:rsidRDefault="00856977" w:rsidP="00856977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B09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ระหว่าง </w:t>
            </w:r>
            <w:r w:rsidRPr="001B0942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2 - 5 </w:t>
            </w:r>
            <w:r w:rsidRPr="001B094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244" w:type="dxa"/>
            <w:shd w:val="clear" w:color="auto" w:fill="auto"/>
            <w:vAlign w:val="bottom"/>
          </w:tcPr>
          <w:p w14:paraId="283A2779" w14:textId="35F8ABD0" w:rsidR="00856977" w:rsidRPr="00775708" w:rsidRDefault="00856977" w:rsidP="00856977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 w:bidi="ar-SA"/>
              </w:rPr>
            </w:pPr>
            <w:r w:rsidRPr="00775708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11,202</w:t>
            </w:r>
          </w:p>
        </w:tc>
        <w:tc>
          <w:tcPr>
            <w:tcW w:w="297" w:type="dxa"/>
          </w:tcPr>
          <w:p w14:paraId="5A090B72" w14:textId="77777777" w:rsidR="00856977" w:rsidRPr="001B0942" w:rsidRDefault="00856977" w:rsidP="00856977">
            <w:pPr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14:paraId="280900FD" w14:textId="238C2DE5" w:rsidR="00856977" w:rsidRPr="00616E67" w:rsidRDefault="00856977" w:rsidP="00856977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 w:rsidRPr="00616E67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5,535</w:t>
            </w:r>
          </w:p>
        </w:tc>
      </w:tr>
      <w:tr w:rsidR="00856977" w:rsidRPr="001B0942" w14:paraId="41A17DE2" w14:textId="77777777" w:rsidTr="0005458C">
        <w:trPr>
          <w:trHeight w:val="349"/>
        </w:trPr>
        <w:tc>
          <w:tcPr>
            <w:tcW w:w="3688" w:type="dxa"/>
            <w:hideMark/>
          </w:tcPr>
          <w:p w14:paraId="15000394" w14:textId="77777777" w:rsidR="00856977" w:rsidRPr="001B0942" w:rsidRDefault="00856977" w:rsidP="00856977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B09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ระหว่าง </w:t>
            </w:r>
            <w:r w:rsidRPr="001B0942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6 - 10 </w:t>
            </w:r>
            <w:r w:rsidRPr="001B094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244" w:type="dxa"/>
            <w:shd w:val="clear" w:color="auto" w:fill="auto"/>
            <w:vAlign w:val="bottom"/>
          </w:tcPr>
          <w:p w14:paraId="61302AE2" w14:textId="1FE41199" w:rsidR="00856977" w:rsidRPr="00775708" w:rsidRDefault="00856977" w:rsidP="00856977">
            <w:pPr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75708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12,773</w:t>
            </w:r>
          </w:p>
        </w:tc>
        <w:tc>
          <w:tcPr>
            <w:tcW w:w="297" w:type="dxa"/>
          </w:tcPr>
          <w:p w14:paraId="0FEA03AF" w14:textId="77777777" w:rsidR="00856977" w:rsidRPr="001B0942" w:rsidRDefault="00856977" w:rsidP="00856977">
            <w:pPr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 w:eastAsia="en-GB" w:bidi="ar-SA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14:paraId="1F9C136A" w14:textId="53C97ABD" w:rsidR="00856977" w:rsidRPr="00616E67" w:rsidRDefault="00856977" w:rsidP="00856977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 w:rsidRPr="00616E67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8,653</w:t>
            </w:r>
          </w:p>
        </w:tc>
      </w:tr>
      <w:tr w:rsidR="00856977" w:rsidRPr="001B0942" w14:paraId="3F9CB8CD" w14:textId="77777777" w:rsidTr="0005458C">
        <w:trPr>
          <w:trHeight w:val="349"/>
        </w:trPr>
        <w:tc>
          <w:tcPr>
            <w:tcW w:w="3688" w:type="dxa"/>
            <w:hideMark/>
          </w:tcPr>
          <w:p w14:paraId="6B671FAA" w14:textId="77777777" w:rsidR="00856977" w:rsidRPr="001B0942" w:rsidRDefault="00856977" w:rsidP="00856977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B09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ระหว่าง </w:t>
            </w:r>
            <w:r w:rsidRPr="001B0942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11 - 15 </w:t>
            </w:r>
            <w:r w:rsidRPr="001B094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244" w:type="dxa"/>
            <w:shd w:val="clear" w:color="auto" w:fill="auto"/>
          </w:tcPr>
          <w:p w14:paraId="43414F08" w14:textId="0B83D58E" w:rsidR="00856977" w:rsidRPr="00775708" w:rsidRDefault="00856977" w:rsidP="00856977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 w:bidi="ar-SA"/>
              </w:rPr>
            </w:pPr>
            <w:r w:rsidRPr="00775708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19,832</w:t>
            </w:r>
          </w:p>
        </w:tc>
        <w:tc>
          <w:tcPr>
            <w:tcW w:w="297" w:type="dxa"/>
          </w:tcPr>
          <w:p w14:paraId="3B81B4CE" w14:textId="77777777" w:rsidR="00856977" w:rsidRPr="001B0942" w:rsidRDefault="00856977" w:rsidP="00856977">
            <w:pPr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 w:eastAsia="en-GB" w:bidi="ar-SA"/>
              </w:rPr>
            </w:pPr>
          </w:p>
        </w:tc>
        <w:tc>
          <w:tcPr>
            <w:tcW w:w="2444" w:type="dxa"/>
            <w:shd w:val="clear" w:color="auto" w:fill="auto"/>
          </w:tcPr>
          <w:p w14:paraId="7A0226F0" w14:textId="7376889D" w:rsidR="00856977" w:rsidRPr="00616E67" w:rsidRDefault="00856977" w:rsidP="00856977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 w:rsidRPr="00616E67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11,510</w:t>
            </w:r>
          </w:p>
        </w:tc>
      </w:tr>
      <w:tr w:rsidR="00856977" w:rsidRPr="001B0942" w14:paraId="1E4E171F" w14:textId="77777777" w:rsidTr="0005458C">
        <w:trPr>
          <w:trHeight w:val="349"/>
        </w:trPr>
        <w:tc>
          <w:tcPr>
            <w:tcW w:w="3688" w:type="dxa"/>
          </w:tcPr>
          <w:p w14:paraId="2884D2F6" w14:textId="354A5A69" w:rsidR="00856977" w:rsidRPr="001B0942" w:rsidRDefault="00856977" w:rsidP="00856977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094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มากกว่า </w:t>
            </w:r>
            <w:r w:rsidRPr="001B0942">
              <w:rPr>
                <w:rFonts w:ascii="Browallia New" w:hAnsi="Browallia New" w:cs="Browallia New"/>
                <w:sz w:val="26"/>
                <w:szCs w:val="26"/>
              </w:rPr>
              <w:t xml:space="preserve">15 </w:t>
            </w:r>
            <w:r w:rsidRPr="001B0942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244" w:type="dxa"/>
            <w:shd w:val="clear" w:color="auto" w:fill="auto"/>
          </w:tcPr>
          <w:p w14:paraId="687938C1" w14:textId="5BA45A30" w:rsidR="00856977" w:rsidRPr="00775708" w:rsidRDefault="00856977" w:rsidP="00856977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 w:bidi="ar-SA"/>
              </w:rPr>
            </w:pPr>
            <w:r w:rsidRPr="00775708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92,977</w:t>
            </w:r>
          </w:p>
        </w:tc>
        <w:tc>
          <w:tcPr>
            <w:tcW w:w="297" w:type="dxa"/>
          </w:tcPr>
          <w:p w14:paraId="0D83357C" w14:textId="77777777" w:rsidR="00856977" w:rsidRPr="001B0942" w:rsidRDefault="00856977" w:rsidP="00856977">
            <w:pPr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 w:eastAsia="en-GB" w:bidi="ar-SA"/>
              </w:rPr>
            </w:pPr>
          </w:p>
        </w:tc>
        <w:tc>
          <w:tcPr>
            <w:tcW w:w="2444" w:type="dxa"/>
            <w:shd w:val="clear" w:color="auto" w:fill="auto"/>
          </w:tcPr>
          <w:p w14:paraId="7DA782B3" w14:textId="2563D4B7" w:rsidR="00856977" w:rsidRPr="00616E67" w:rsidRDefault="00856977" w:rsidP="00856977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 w:rsidRPr="00616E67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-</w:t>
            </w:r>
          </w:p>
        </w:tc>
      </w:tr>
      <w:tr w:rsidR="00856977" w:rsidRPr="001B0942" w14:paraId="08D85861" w14:textId="77777777" w:rsidTr="0005458C">
        <w:trPr>
          <w:trHeight w:val="338"/>
        </w:trPr>
        <w:tc>
          <w:tcPr>
            <w:tcW w:w="3688" w:type="dxa"/>
            <w:hideMark/>
          </w:tcPr>
          <w:p w14:paraId="7A6A74CC" w14:textId="77777777" w:rsidR="00856977" w:rsidRPr="001B0942" w:rsidRDefault="00856977" w:rsidP="00856977">
            <w:pPr>
              <w:tabs>
                <w:tab w:val="clear" w:pos="907"/>
                <w:tab w:val="left" w:pos="900"/>
              </w:tabs>
              <w:ind w:left="252" w:right="-36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 w:bidi="ar-SA"/>
              </w:rPr>
            </w:pPr>
            <w:r w:rsidRPr="001B094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410FE88" w14:textId="4BD7F9B4" w:rsidR="00856977" w:rsidRPr="00775708" w:rsidRDefault="00E638EA" w:rsidP="00856977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 w:bidi="ar-SA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141,190</w:t>
            </w:r>
          </w:p>
        </w:tc>
        <w:tc>
          <w:tcPr>
            <w:tcW w:w="297" w:type="dxa"/>
          </w:tcPr>
          <w:p w14:paraId="0B016B4B" w14:textId="77777777" w:rsidR="00856977" w:rsidRPr="001B0942" w:rsidRDefault="00856977" w:rsidP="00856977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07DE573" w14:textId="59E2BCC0" w:rsidR="00856977" w:rsidRPr="00616E67" w:rsidRDefault="00E638EA" w:rsidP="00856977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29,917</w:t>
            </w:r>
          </w:p>
        </w:tc>
      </w:tr>
    </w:tbl>
    <w:p w14:paraId="2351F7C0" w14:textId="77777777" w:rsidR="00B4033D" w:rsidRDefault="00B4033D" w:rsidP="00B4033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336D2C3" w14:textId="54F70399" w:rsidR="00917FE4" w:rsidRPr="00364EA2" w:rsidRDefault="00DC29A3" w:rsidP="002978A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364EA2">
        <w:rPr>
          <w:rFonts w:ascii="Browallia New" w:hAnsi="Browallia New" w:cs="Browallia New"/>
          <w:sz w:val="28"/>
          <w:szCs w:val="28"/>
          <w:u w:val="single"/>
          <w:cs/>
        </w:rPr>
        <w:t>ภาษีเงินได้รอ</w:t>
      </w:r>
      <w:r w:rsidR="00610E15" w:rsidRPr="00364EA2">
        <w:rPr>
          <w:rFonts w:ascii="Browallia New" w:hAnsi="Browallia New" w:cs="Browallia New" w:hint="cs"/>
          <w:sz w:val="28"/>
          <w:szCs w:val="28"/>
          <w:u w:val="single"/>
          <w:cs/>
        </w:rPr>
        <w:t>การ</w:t>
      </w:r>
      <w:r w:rsidRPr="00364EA2">
        <w:rPr>
          <w:rFonts w:ascii="Browallia New" w:hAnsi="Browallia New" w:cs="Browallia New"/>
          <w:sz w:val="28"/>
          <w:szCs w:val="28"/>
          <w:u w:val="single"/>
          <w:cs/>
        </w:rPr>
        <w:t>ตัดบัญชีและ</w:t>
      </w:r>
      <w:r w:rsidR="00CD3509" w:rsidRPr="00364EA2">
        <w:rPr>
          <w:rFonts w:ascii="Browallia New" w:hAnsi="Browallia New" w:cs="Browallia New"/>
          <w:sz w:val="28"/>
          <w:szCs w:val="28"/>
          <w:u w:val="single"/>
          <w:cs/>
        </w:rPr>
        <w:t>ภาษีเงินได้</w:t>
      </w:r>
    </w:p>
    <w:p w14:paraId="79405FBF" w14:textId="77777777" w:rsidR="00DC29A3" w:rsidRPr="004B0381" w:rsidRDefault="00DC29A3" w:rsidP="00AE6BB0">
      <w:pPr>
        <w:spacing w:line="240" w:lineRule="auto"/>
        <w:ind w:left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5A62B95" w14:textId="77777777" w:rsidR="00876E2E" w:rsidRPr="00364EA2" w:rsidRDefault="00876E2E" w:rsidP="00190F4C">
      <w:pPr>
        <w:pStyle w:val="ListParagraph"/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42E2BD15" w14:textId="77777777" w:rsidR="00876E2E" w:rsidRPr="00364EA2" w:rsidRDefault="00876E2E" w:rsidP="00190F4C">
      <w:pPr>
        <w:pStyle w:val="ListParagraph"/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F7CB330" w14:textId="77777777" w:rsidR="00876E2E" w:rsidRPr="00364EA2" w:rsidRDefault="00876E2E" w:rsidP="00190F4C">
      <w:pPr>
        <w:pStyle w:val="ListParagraph"/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DF2E2C6" w14:textId="77777777" w:rsidR="00876E2E" w:rsidRPr="00364EA2" w:rsidRDefault="00876E2E" w:rsidP="00190F4C">
      <w:pPr>
        <w:pStyle w:val="ListParagraph"/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9F29176" w14:textId="77777777" w:rsidR="00876E2E" w:rsidRPr="00364EA2" w:rsidRDefault="00876E2E" w:rsidP="00190F4C">
      <w:pPr>
        <w:pStyle w:val="ListParagraph"/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9C312F0" w14:textId="527C6210" w:rsidR="00DC29A3" w:rsidRPr="00171665" w:rsidRDefault="00171665" w:rsidP="00F12681">
      <w:pPr>
        <w:tabs>
          <w:tab w:val="clear" w:pos="227"/>
          <w:tab w:val="clear" w:pos="907"/>
          <w:tab w:val="left" w:pos="972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tab/>
      </w:r>
      <w:r w:rsidR="00F12681">
        <w:rPr>
          <w:rFonts w:ascii="Browallia New" w:hAnsi="Browallia New" w:cs="Browallia New"/>
          <w:sz w:val="28"/>
          <w:szCs w:val="28"/>
          <w:lang w:val="en-GB"/>
        </w:rPr>
        <w:t>2</w:t>
      </w:r>
      <w:r w:rsidR="00B12C86">
        <w:rPr>
          <w:rFonts w:ascii="Browallia New" w:hAnsi="Browallia New" w:cs="Browallia New"/>
          <w:sz w:val="28"/>
          <w:szCs w:val="28"/>
          <w:lang w:val="en-GB"/>
        </w:rPr>
        <w:t>6</w:t>
      </w:r>
      <w:r>
        <w:rPr>
          <w:rFonts w:ascii="Browallia New" w:hAnsi="Browallia New" w:cs="Browallia New"/>
          <w:sz w:val="28"/>
          <w:szCs w:val="28"/>
          <w:lang w:val="en-GB"/>
        </w:rPr>
        <w:t>.1</w:t>
      </w:r>
      <w:r w:rsidRPr="00171665">
        <w:rPr>
          <w:rFonts w:ascii="Browallia New" w:hAnsi="Browallia New" w:cs="Browallia New"/>
          <w:sz w:val="28"/>
          <w:szCs w:val="28"/>
          <w:lang w:val="en-GB"/>
        </w:rPr>
        <w:t xml:space="preserve">  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C29A3" w:rsidRPr="00171665">
        <w:rPr>
          <w:rFonts w:ascii="Browallia New" w:hAnsi="Browallia New" w:cs="Browallia New"/>
          <w:sz w:val="28"/>
          <w:szCs w:val="28"/>
          <w:cs/>
          <w:lang w:val="en-GB"/>
        </w:rPr>
        <w:t>ภาษีเงินได้</w:t>
      </w:r>
    </w:p>
    <w:p w14:paraId="2BBA6E6F" w14:textId="77777777" w:rsidR="00DC29A3" w:rsidRPr="00A23AAD" w:rsidRDefault="00DC29A3" w:rsidP="00AE6BB0">
      <w:pPr>
        <w:tabs>
          <w:tab w:val="clear" w:pos="454"/>
          <w:tab w:val="left" w:pos="720"/>
        </w:tabs>
        <w:spacing w:line="240" w:lineRule="auto"/>
        <w:ind w:left="38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9128E">
        <w:rPr>
          <w:rFonts w:ascii="Browallia New" w:hAnsi="Browallia New" w:cs="Browallia New"/>
          <w:sz w:val="20"/>
          <w:szCs w:val="20"/>
          <w:cs/>
          <w:lang w:val="en-GB"/>
        </w:rPr>
        <w:tab/>
        <w:t xml:space="preserve">  </w:t>
      </w:r>
    </w:p>
    <w:p w14:paraId="5495E218" w14:textId="234BCE54" w:rsidR="000738BC" w:rsidRPr="00EC28E6" w:rsidRDefault="000738BC" w:rsidP="000738BC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64EA2">
        <w:rPr>
          <w:rFonts w:ascii="Browallia New" w:hAnsi="Browallia New" w:cs="Browallia New"/>
          <w:sz w:val="28"/>
          <w:szCs w:val="28"/>
          <w:cs/>
          <w:lang w:val="en-GB"/>
        </w:rPr>
        <w:t xml:space="preserve">ภาษีเงินได้รับรู้สำหรับปีสิ้นสุดวันที่ </w:t>
      </w:r>
      <w:r w:rsidRPr="00364EA2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364EA2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Pr="00364EA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364EA2">
        <w:rPr>
          <w:rFonts w:ascii="Browallia New" w:hAnsi="Browallia New" w:cs="Browallia New"/>
          <w:sz w:val="28"/>
          <w:szCs w:val="28"/>
          <w:lang w:val="en-GB"/>
        </w:rPr>
        <w:t>25</w:t>
      </w:r>
      <w:r w:rsidR="00722716">
        <w:rPr>
          <w:rFonts w:ascii="Browallia New" w:hAnsi="Browallia New" w:cs="Browallia New"/>
          <w:sz w:val="28"/>
          <w:szCs w:val="28"/>
          <w:lang w:val="en-GB"/>
        </w:rPr>
        <w:t>6</w:t>
      </w:r>
      <w:r w:rsidR="00A23AAD">
        <w:rPr>
          <w:rFonts w:ascii="Browallia New" w:hAnsi="Browallia New" w:cs="Browallia New" w:hint="cs"/>
          <w:sz w:val="28"/>
          <w:szCs w:val="28"/>
          <w:cs/>
          <w:lang w:val="en-GB"/>
        </w:rPr>
        <w:t>1</w:t>
      </w:r>
      <w:r w:rsidRPr="00364EA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64EA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 </w:t>
      </w:r>
      <w:r w:rsidRPr="00364EA2">
        <w:rPr>
          <w:rFonts w:ascii="Browallia New" w:hAnsi="Browallia New" w:cs="Browallia New"/>
          <w:sz w:val="28"/>
          <w:szCs w:val="28"/>
          <w:lang w:val="en-GB"/>
        </w:rPr>
        <w:t>25</w:t>
      </w:r>
      <w:r w:rsidR="00A23AAD">
        <w:rPr>
          <w:rFonts w:ascii="Browallia New" w:hAnsi="Browallia New" w:cs="Browallia New" w:hint="cs"/>
          <w:sz w:val="28"/>
          <w:szCs w:val="28"/>
          <w:cs/>
          <w:lang w:val="en-GB"/>
        </w:rPr>
        <w:t>60</w:t>
      </w:r>
      <w:r w:rsidR="0072271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64EA2">
        <w:rPr>
          <w:rFonts w:ascii="Browallia New" w:hAnsi="Browallia New" w:cs="Browallia New"/>
          <w:sz w:val="28"/>
          <w:szCs w:val="28"/>
          <w:cs/>
          <w:lang w:val="en-GB"/>
        </w:rPr>
        <w:t>ประกอบด้วย</w:t>
      </w:r>
    </w:p>
    <w:p w14:paraId="150F8E49" w14:textId="77777777" w:rsidR="000738BC" w:rsidRPr="004B0381" w:rsidRDefault="000738BC" w:rsidP="000738BC">
      <w:pPr>
        <w:tabs>
          <w:tab w:val="clear" w:pos="454"/>
          <w:tab w:val="left" w:pos="720"/>
        </w:tabs>
        <w:spacing w:line="240" w:lineRule="auto"/>
        <w:ind w:left="384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577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141"/>
        <w:gridCol w:w="1119"/>
        <w:gridCol w:w="142"/>
        <w:gridCol w:w="1118"/>
        <w:gridCol w:w="142"/>
        <w:gridCol w:w="1145"/>
      </w:tblGrid>
      <w:tr w:rsidR="000738BC" w:rsidRPr="001B0942" w14:paraId="215EFC1D" w14:textId="77777777" w:rsidTr="00663AD2">
        <w:trPr>
          <w:cantSplit/>
        </w:trPr>
        <w:tc>
          <w:tcPr>
            <w:tcW w:w="3600" w:type="dxa"/>
          </w:tcPr>
          <w:p w14:paraId="10D238A6" w14:textId="77777777" w:rsidR="000738BC" w:rsidRPr="001B0942" w:rsidRDefault="000738BC" w:rsidP="0009128E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0942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</w:p>
        </w:tc>
        <w:tc>
          <w:tcPr>
            <w:tcW w:w="2430" w:type="dxa"/>
            <w:gridSpan w:val="3"/>
          </w:tcPr>
          <w:p w14:paraId="6BD3FFA2" w14:textId="77777777" w:rsidR="000738BC" w:rsidRPr="001B0942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3F02E70F" w14:textId="77777777" w:rsidR="000738BC" w:rsidRPr="001B0942" w:rsidRDefault="000738BC" w:rsidP="0009128E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05" w:type="dxa"/>
            <w:gridSpan w:val="3"/>
          </w:tcPr>
          <w:p w14:paraId="6D66F201" w14:textId="77777777" w:rsidR="000738BC" w:rsidRPr="001B0942" w:rsidRDefault="000738BC" w:rsidP="0009128E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9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1B0942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r w:rsidRPr="001B09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พันบาท</w:t>
            </w:r>
            <w:r w:rsidRPr="001B094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738BC" w:rsidRPr="001B0942" w14:paraId="7E4B1C85" w14:textId="77777777" w:rsidTr="00663AD2">
        <w:trPr>
          <w:cantSplit/>
        </w:trPr>
        <w:tc>
          <w:tcPr>
            <w:tcW w:w="3600" w:type="dxa"/>
          </w:tcPr>
          <w:p w14:paraId="53FA9FCD" w14:textId="77777777" w:rsidR="000738BC" w:rsidRPr="001B0942" w:rsidRDefault="000738BC" w:rsidP="0009128E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0D16F50" w14:textId="77777777" w:rsidR="000738BC" w:rsidRPr="001B0942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0942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DA822DD" w14:textId="77777777" w:rsidR="000738BC" w:rsidRPr="001B0942" w:rsidRDefault="000738BC" w:rsidP="0009128E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0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4E20C0" w14:textId="77777777" w:rsidR="000738BC" w:rsidRPr="001B0942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0942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0738BC" w:rsidRPr="001B0942" w14:paraId="1AA894C3" w14:textId="77777777" w:rsidTr="00663AD2">
        <w:trPr>
          <w:cantSplit/>
        </w:trPr>
        <w:tc>
          <w:tcPr>
            <w:tcW w:w="3600" w:type="dxa"/>
          </w:tcPr>
          <w:p w14:paraId="2292120E" w14:textId="77777777" w:rsidR="000738BC" w:rsidRPr="001B0942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8CB60C0" w14:textId="57E66B03" w:rsidR="000738BC" w:rsidRPr="001B0942" w:rsidRDefault="00722716" w:rsidP="00091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942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663AD2" w:rsidRPr="001B0942"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0D4B9266" w14:textId="77777777" w:rsidR="000738BC" w:rsidRPr="001B0942" w:rsidRDefault="000738BC" w:rsidP="00091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273C1511" w14:textId="508E0D61" w:rsidR="000738BC" w:rsidRPr="001B0942" w:rsidRDefault="00722716" w:rsidP="00091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094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63AD2" w:rsidRPr="001B0942">
              <w:rPr>
                <w:rFonts w:ascii="Browallia New" w:hAnsi="Browallia New" w:cs="Browallia New" w:hint="cs"/>
                <w:sz w:val="26"/>
                <w:szCs w:val="26"/>
                <w:cs/>
              </w:rPr>
              <w:t>60</w:t>
            </w:r>
          </w:p>
        </w:tc>
        <w:tc>
          <w:tcPr>
            <w:tcW w:w="142" w:type="dxa"/>
          </w:tcPr>
          <w:p w14:paraId="470107FD" w14:textId="77777777" w:rsidR="000738BC" w:rsidRPr="001B0942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0D9C5472" w14:textId="2A8D2213" w:rsidR="000738BC" w:rsidRPr="001B0942" w:rsidRDefault="00722716" w:rsidP="00091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942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663AD2" w:rsidRPr="001B0942"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</w:p>
        </w:tc>
        <w:tc>
          <w:tcPr>
            <w:tcW w:w="142" w:type="dxa"/>
          </w:tcPr>
          <w:p w14:paraId="41606398" w14:textId="77777777" w:rsidR="000738BC" w:rsidRPr="001B0942" w:rsidRDefault="000738BC" w:rsidP="00091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29D99151" w14:textId="0D4A0D99" w:rsidR="000738BC" w:rsidRPr="001B0942" w:rsidRDefault="00722716" w:rsidP="00091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094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63AD2" w:rsidRPr="001B0942">
              <w:rPr>
                <w:rFonts w:ascii="Browallia New" w:hAnsi="Browallia New" w:cs="Browallia New" w:hint="cs"/>
                <w:sz w:val="26"/>
                <w:szCs w:val="26"/>
                <w:cs/>
              </w:rPr>
              <w:t>60</w:t>
            </w:r>
          </w:p>
        </w:tc>
      </w:tr>
      <w:tr w:rsidR="000738BC" w:rsidRPr="001B0942" w14:paraId="4C167B62" w14:textId="77777777" w:rsidTr="00663AD2">
        <w:trPr>
          <w:cantSplit/>
          <w:trHeight w:val="107"/>
        </w:trPr>
        <w:tc>
          <w:tcPr>
            <w:tcW w:w="3600" w:type="dxa"/>
          </w:tcPr>
          <w:p w14:paraId="505FC97E" w14:textId="77777777" w:rsidR="000738BC" w:rsidRPr="001B0942" w:rsidRDefault="000738BC" w:rsidP="0009128E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C1B9A6" w14:textId="77777777" w:rsidR="000738BC" w:rsidRPr="001B0942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1" w:type="dxa"/>
          </w:tcPr>
          <w:p w14:paraId="73FBC4BB" w14:textId="77777777" w:rsidR="000738BC" w:rsidRPr="001B0942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1CB73950" w14:textId="77777777" w:rsidR="000738BC" w:rsidRPr="001B0942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C1E83CF" w14:textId="77777777" w:rsidR="000738BC" w:rsidRPr="001B0942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79B37C8E" w14:textId="77777777" w:rsidR="000738BC" w:rsidRPr="001B0942" w:rsidRDefault="000738BC" w:rsidP="0009128E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42" w:type="dxa"/>
          </w:tcPr>
          <w:p w14:paraId="75BE440D" w14:textId="77777777" w:rsidR="000738BC" w:rsidRPr="001B0942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1F45994A" w14:textId="77777777" w:rsidR="000738BC" w:rsidRPr="001B0942" w:rsidRDefault="000738BC" w:rsidP="0009128E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90C3E" w:rsidRPr="00750B4E" w14:paraId="1ABFFE25" w14:textId="77777777" w:rsidTr="00663AD2">
        <w:trPr>
          <w:cantSplit/>
        </w:trPr>
        <w:tc>
          <w:tcPr>
            <w:tcW w:w="3600" w:type="dxa"/>
          </w:tcPr>
          <w:p w14:paraId="15882DBB" w14:textId="77777777" w:rsidR="00390C3E" w:rsidRPr="00750B4E" w:rsidRDefault="00390C3E" w:rsidP="00390C3E">
            <w:pPr>
              <w:tabs>
                <w:tab w:val="left" w:pos="4318"/>
              </w:tabs>
              <w:spacing w:line="240" w:lineRule="auto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50B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170" w:type="dxa"/>
            <w:shd w:val="clear" w:color="auto" w:fill="auto"/>
          </w:tcPr>
          <w:p w14:paraId="244F0B38" w14:textId="0FE95C0C" w:rsidR="00390C3E" w:rsidRPr="00750B4E" w:rsidRDefault="00CA778C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81A6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81A6F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1" w:type="dxa"/>
          </w:tcPr>
          <w:p w14:paraId="076E243C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</w:tcPr>
          <w:p w14:paraId="2770D0D0" w14:textId="4CFB8329" w:rsidR="00390C3E" w:rsidRPr="00750B4E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39,731</w:t>
            </w:r>
          </w:p>
        </w:tc>
        <w:tc>
          <w:tcPr>
            <w:tcW w:w="142" w:type="dxa"/>
          </w:tcPr>
          <w:p w14:paraId="2E078C30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</w:tcPr>
          <w:p w14:paraId="7299D1FE" w14:textId="474366DB" w:rsidR="00390C3E" w:rsidRPr="00A13FA6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3FA6">
              <w:rPr>
                <w:rFonts w:ascii="Browallia New" w:hAnsi="Browallia New" w:cs="Browallia New"/>
                <w:sz w:val="26"/>
                <w:szCs w:val="26"/>
                <w:lang w:val="en-GB"/>
              </w:rPr>
              <w:t>45,</w:t>
            </w:r>
            <w:r w:rsidRPr="00A13FA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81A6F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2" w:type="dxa"/>
          </w:tcPr>
          <w:p w14:paraId="121A0532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145" w:type="dxa"/>
            <w:shd w:val="clear" w:color="auto" w:fill="auto"/>
          </w:tcPr>
          <w:p w14:paraId="0B4615D3" w14:textId="614E86BB" w:rsidR="00390C3E" w:rsidRPr="00750B4E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34,639</w:t>
            </w:r>
          </w:p>
        </w:tc>
      </w:tr>
      <w:tr w:rsidR="00390C3E" w:rsidRPr="00750B4E" w14:paraId="71950DAC" w14:textId="77777777" w:rsidTr="00663AD2">
        <w:trPr>
          <w:cantSplit/>
          <w:trHeight w:val="74"/>
        </w:trPr>
        <w:tc>
          <w:tcPr>
            <w:tcW w:w="3600" w:type="dxa"/>
          </w:tcPr>
          <w:p w14:paraId="528597A6" w14:textId="77777777" w:rsidR="00390C3E" w:rsidRPr="00750B4E" w:rsidRDefault="00390C3E" w:rsidP="00390C3E">
            <w:pPr>
              <w:tabs>
                <w:tab w:val="left" w:pos="4318"/>
              </w:tabs>
              <w:spacing w:line="240" w:lineRule="auto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50B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179CB6" w14:textId="564F69EB" w:rsidR="00390C3E" w:rsidRPr="00750B4E" w:rsidRDefault="00CA778C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81A6F">
              <w:rPr>
                <w:rFonts w:ascii="Browallia New" w:hAnsi="Browallia New" w:cs="Browallia New"/>
                <w:sz w:val="26"/>
                <w:szCs w:val="26"/>
                <w:lang w:val="en-GB"/>
              </w:rPr>
              <w:t>29,594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" w:type="dxa"/>
          </w:tcPr>
          <w:p w14:paraId="26E3D10E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0CD7BEE3" w14:textId="67E3A9AA" w:rsidR="00390C3E" w:rsidRPr="00750B4E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  <w:lang w:val="en-GB"/>
              </w:rPr>
              <w:t>(48,365)</w:t>
            </w:r>
          </w:p>
        </w:tc>
        <w:tc>
          <w:tcPr>
            <w:tcW w:w="142" w:type="dxa"/>
          </w:tcPr>
          <w:p w14:paraId="4BC2B1CD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072BED2D" w14:textId="12B5CB13" w:rsidR="00390C3E" w:rsidRPr="00A13FA6" w:rsidRDefault="00AE3D08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4,07</w:t>
            </w:r>
            <w:r w:rsidR="00181A6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2" w:type="dxa"/>
          </w:tcPr>
          <w:p w14:paraId="3B3699CF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38B77876" w14:textId="1C93A6F3" w:rsidR="00390C3E" w:rsidRPr="00750B4E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  <w:lang w:val="en-GB"/>
              </w:rPr>
              <w:t>(3,250)</w:t>
            </w:r>
          </w:p>
        </w:tc>
      </w:tr>
      <w:tr w:rsidR="00390C3E" w:rsidRPr="00750B4E" w14:paraId="52E1A474" w14:textId="77777777" w:rsidTr="00663AD2">
        <w:trPr>
          <w:cantSplit/>
        </w:trPr>
        <w:tc>
          <w:tcPr>
            <w:tcW w:w="3600" w:type="dxa"/>
          </w:tcPr>
          <w:p w14:paraId="7E3A7245" w14:textId="77777777" w:rsidR="00390C3E" w:rsidRPr="00750B4E" w:rsidRDefault="00390C3E" w:rsidP="00390C3E">
            <w:pPr>
              <w:tabs>
                <w:tab w:val="left" w:pos="4318"/>
              </w:tabs>
              <w:spacing w:line="240" w:lineRule="auto"/>
              <w:ind w:left="27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50B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33ECBC3" w14:textId="2F56948E" w:rsidR="00390C3E" w:rsidRPr="00750B4E" w:rsidRDefault="00CA778C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(1</w:t>
            </w:r>
            <w:r w:rsidR="00037E95">
              <w:rPr>
                <w:rFonts w:ascii="Browallia New" w:hAnsi="Browallia New" w:cs="Browallia New"/>
                <w:sz w:val="26"/>
                <w:szCs w:val="26"/>
                <w:lang w:val="en-GB"/>
              </w:rPr>
              <w:t>3,925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" w:type="dxa"/>
          </w:tcPr>
          <w:p w14:paraId="3B1BB3B5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12" w:space="0" w:color="auto"/>
            </w:tcBorders>
          </w:tcPr>
          <w:p w14:paraId="30CA059D" w14:textId="23F0BC92" w:rsidR="00390C3E" w:rsidRPr="00750B4E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  <w:lang w:val="en-GB"/>
              </w:rPr>
              <w:t>(8,634)</w:t>
            </w:r>
          </w:p>
        </w:tc>
        <w:tc>
          <w:tcPr>
            <w:tcW w:w="142" w:type="dxa"/>
          </w:tcPr>
          <w:p w14:paraId="5146303A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CB4F2E5" w14:textId="79EDF3C7" w:rsidR="00390C3E" w:rsidRPr="007D0082" w:rsidRDefault="00AE3D08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AE3D08">
              <w:rPr>
                <w:rFonts w:ascii="Browallia New" w:hAnsi="Browallia New" w:cs="Browallia New"/>
                <w:sz w:val="26"/>
                <w:szCs w:val="26"/>
                <w:lang w:val="en-GB"/>
              </w:rPr>
              <w:t>49,23</w:t>
            </w:r>
            <w:r w:rsidR="00037E9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2" w:type="dxa"/>
          </w:tcPr>
          <w:p w14:paraId="14D6FC28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6945084" w14:textId="67788B25" w:rsidR="00390C3E" w:rsidRPr="00750B4E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31,389</w:t>
            </w:r>
          </w:p>
        </w:tc>
      </w:tr>
    </w:tbl>
    <w:p w14:paraId="1BD1BBD8" w14:textId="77777777" w:rsidR="00BB47D4" w:rsidRPr="00FF46BB" w:rsidRDefault="00BB47D4" w:rsidP="000738BC">
      <w:pPr>
        <w:spacing w:line="240" w:lineRule="auto"/>
        <w:jc w:val="thaiDistribute"/>
        <w:rPr>
          <w:rFonts w:ascii="Browallia New" w:hAnsi="Browallia New" w:cs="Browallia New"/>
          <w:sz w:val="32"/>
          <w:szCs w:val="32"/>
          <w:lang w:val="en-GB"/>
        </w:rPr>
      </w:pPr>
    </w:p>
    <w:tbl>
      <w:tblPr>
        <w:tblW w:w="8568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9"/>
        <w:gridCol w:w="1161"/>
        <w:gridCol w:w="90"/>
        <w:gridCol w:w="1134"/>
        <w:gridCol w:w="142"/>
        <w:gridCol w:w="1154"/>
        <w:gridCol w:w="142"/>
        <w:gridCol w:w="1136"/>
      </w:tblGrid>
      <w:tr w:rsidR="000738BC" w:rsidRPr="00750B4E" w14:paraId="78D405FC" w14:textId="77777777" w:rsidTr="00663AD2">
        <w:trPr>
          <w:cantSplit/>
        </w:trPr>
        <w:tc>
          <w:tcPr>
            <w:tcW w:w="3609" w:type="dxa"/>
          </w:tcPr>
          <w:p w14:paraId="62C3DC55" w14:textId="77777777" w:rsidR="000738BC" w:rsidRPr="00750B4E" w:rsidRDefault="000738BC" w:rsidP="0009128E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</w:p>
        </w:tc>
        <w:tc>
          <w:tcPr>
            <w:tcW w:w="2385" w:type="dxa"/>
            <w:gridSpan w:val="3"/>
          </w:tcPr>
          <w:p w14:paraId="0EE88D5C" w14:textId="77777777" w:rsidR="000738BC" w:rsidRPr="00750B4E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0A83CC28" w14:textId="77777777" w:rsidR="000738BC" w:rsidRPr="00750B4E" w:rsidRDefault="000738BC" w:rsidP="0009128E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2" w:type="dxa"/>
            <w:gridSpan w:val="3"/>
          </w:tcPr>
          <w:p w14:paraId="7D3BC3D0" w14:textId="77777777" w:rsidR="000738BC" w:rsidRPr="00750B4E" w:rsidRDefault="000738BC" w:rsidP="0009128E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750B4E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r w:rsidRPr="00750B4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พันบาท</w:t>
            </w:r>
            <w:r w:rsidRPr="00750B4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738BC" w:rsidRPr="00750B4E" w14:paraId="38E41A44" w14:textId="77777777" w:rsidTr="00663AD2">
        <w:trPr>
          <w:cantSplit/>
        </w:trPr>
        <w:tc>
          <w:tcPr>
            <w:tcW w:w="3609" w:type="dxa"/>
          </w:tcPr>
          <w:p w14:paraId="78F68576" w14:textId="77777777" w:rsidR="000738BC" w:rsidRPr="00750B4E" w:rsidRDefault="000738BC" w:rsidP="0009128E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85" w:type="dxa"/>
            <w:gridSpan w:val="3"/>
            <w:tcBorders>
              <w:bottom w:val="single" w:sz="4" w:space="0" w:color="auto"/>
            </w:tcBorders>
          </w:tcPr>
          <w:p w14:paraId="246AF5E2" w14:textId="77777777" w:rsidR="000738BC" w:rsidRPr="00750B4E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66795E0" w14:textId="77777777" w:rsidR="000738BC" w:rsidRPr="00750B4E" w:rsidRDefault="000738BC" w:rsidP="0009128E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2" w:type="dxa"/>
            <w:gridSpan w:val="3"/>
            <w:tcBorders>
              <w:bottom w:val="single" w:sz="4" w:space="0" w:color="auto"/>
            </w:tcBorders>
          </w:tcPr>
          <w:p w14:paraId="3EED83BF" w14:textId="77777777" w:rsidR="000738BC" w:rsidRPr="00750B4E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0738BC" w:rsidRPr="00750B4E" w14:paraId="72C89011" w14:textId="77777777" w:rsidTr="00663AD2">
        <w:trPr>
          <w:cantSplit/>
        </w:trPr>
        <w:tc>
          <w:tcPr>
            <w:tcW w:w="3609" w:type="dxa"/>
          </w:tcPr>
          <w:p w14:paraId="21D0816A" w14:textId="77777777" w:rsidR="000738BC" w:rsidRPr="00750B4E" w:rsidRDefault="000738BC" w:rsidP="0009128E">
            <w:pPr>
              <w:spacing w:line="240" w:lineRule="auto"/>
              <w:ind w:left="9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570189C3" w14:textId="3E07C56D" w:rsidR="000738BC" w:rsidRPr="00750B4E" w:rsidRDefault="00722716" w:rsidP="00091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663AD2" w:rsidRPr="00750B4E"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0ED7E7" w14:textId="77777777" w:rsidR="000738BC" w:rsidRPr="00750B4E" w:rsidRDefault="000738BC" w:rsidP="00091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17D9F7E" w14:textId="57D9803B" w:rsidR="000738BC" w:rsidRPr="00750B4E" w:rsidRDefault="00722716" w:rsidP="00091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63AD2" w:rsidRPr="00750B4E">
              <w:rPr>
                <w:rFonts w:ascii="Browallia New" w:hAnsi="Browallia New" w:cs="Browallia New" w:hint="cs"/>
                <w:sz w:val="26"/>
                <w:szCs w:val="26"/>
                <w:cs/>
              </w:rPr>
              <w:t>60</w:t>
            </w:r>
          </w:p>
        </w:tc>
        <w:tc>
          <w:tcPr>
            <w:tcW w:w="142" w:type="dxa"/>
          </w:tcPr>
          <w:p w14:paraId="2B5C983D" w14:textId="77777777" w:rsidR="000738BC" w:rsidRPr="00750B4E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1A49327B" w14:textId="7A1A27E7" w:rsidR="000738BC" w:rsidRPr="00750B4E" w:rsidRDefault="00722716" w:rsidP="00091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663AD2" w:rsidRPr="00750B4E"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</w:p>
        </w:tc>
        <w:tc>
          <w:tcPr>
            <w:tcW w:w="142" w:type="dxa"/>
          </w:tcPr>
          <w:p w14:paraId="052255C1" w14:textId="77777777" w:rsidR="000738BC" w:rsidRPr="00750B4E" w:rsidRDefault="000738BC" w:rsidP="00091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11408204" w14:textId="1AEDD521" w:rsidR="000738BC" w:rsidRPr="00750B4E" w:rsidRDefault="00722716" w:rsidP="00091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63AD2" w:rsidRPr="00750B4E">
              <w:rPr>
                <w:rFonts w:ascii="Browallia New" w:hAnsi="Browallia New" w:cs="Browallia New" w:hint="cs"/>
                <w:sz w:val="26"/>
                <w:szCs w:val="26"/>
                <w:cs/>
              </w:rPr>
              <w:t>60</w:t>
            </w:r>
          </w:p>
        </w:tc>
      </w:tr>
      <w:tr w:rsidR="000738BC" w:rsidRPr="00750B4E" w14:paraId="5D9EF8E3" w14:textId="77777777" w:rsidTr="00663AD2">
        <w:trPr>
          <w:cantSplit/>
          <w:trHeight w:hRule="exact" w:val="340"/>
        </w:trPr>
        <w:tc>
          <w:tcPr>
            <w:tcW w:w="3609" w:type="dxa"/>
          </w:tcPr>
          <w:p w14:paraId="134BDA5C" w14:textId="77777777" w:rsidR="000738BC" w:rsidRPr="00750B4E" w:rsidRDefault="000738BC" w:rsidP="0009128E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004AA66" w14:textId="77777777" w:rsidR="000738BC" w:rsidRPr="00750B4E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E0A06FD" w14:textId="77777777" w:rsidR="000738BC" w:rsidRPr="00750B4E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1BADC05" w14:textId="77777777" w:rsidR="000738BC" w:rsidRPr="00750B4E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89789EE" w14:textId="77777777" w:rsidR="000738BC" w:rsidRPr="00750B4E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38932855" w14:textId="77777777" w:rsidR="000738BC" w:rsidRPr="00750B4E" w:rsidRDefault="000738BC" w:rsidP="0009128E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007F198D" w14:textId="77777777" w:rsidR="000738BC" w:rsidRPr="00750B4E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2703F371" w14:textId="77777777" w:rsidR="000738BC" w:rsidRPr="00750B4E" w:rsidRDefault="000738BC" w:rsidP="0009128E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90C3E" w:rsidRPr="00750B4E" w14:paraId="1136B544" w14:textId="77777777" w:rsidTr="00663AD2">
        <w:trPr>
          <w:cantSplit/>
        </w:trPr>
        <w:tc>
          <w:tcPr>
            <w:tcW w:w="3609" w:type="dxa"/>
          </w:tcPr>
          <w:p w14:paraId="36BF02B5" w14:textId="6FD1EFC8" w:rsidR="00390C3E" w:rsidRPr="00750B4E" w:rsidRDefault="00390C3E" w:rsidP="00390C3E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50B4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ขาดทุนทางบัญชี</w:t>
            </w:r>
            <w:r w:rsidRPr="00750B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79AA4" w14:textId="59D86CF9" w:rsidR="00390C3E" w:rsidRPr="00750B4E" w:rsidRDefault="00CA778C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(35</w:t>
            </w:r>
            <w:r w:rsidR="00181A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1A6F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546AF4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B9809A0" w14:textId="52C30DE3" w:rsidR="00390C3E" w:rsidRPr="00750B4E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</w:rPr>
              <w:t>(2,424,104)</w:t>
            </w:r>
          </w:p>
        </w:tc>
        <w:tc>
          <w:tcPr>
            <w:tcW w:w="142" w:type="dxa"/>
            <w:vAlign w:val="bottom"/>
          </w:tcPr>
          <w:p w14:paraId="72B62A0B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7EFEA" w14:textId="6F965505" w:rsidR="00390C3E" w:rsidRPr="00682902" w:rsidRDefault="00624863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2902">
              <w:rPr>
                <w:rFonts w:ascii="Browallia New" w:hAnsi="Browallia New" w:cs="Browallia New"/>
                <w:sz w:val="26"/>
                <w:szCs w:val="26"/>
              </w:rPr>
              <w:t>(571</w:t>
            </w:r>
            <w:r w:rsidR="00390C3E" w:rsidRPr="006829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2902">
              <w:rPr>
                <w:rFonts w:ascii="Browallia New" w:hAnsi="Browallia New" w:cs="Browallia New"/>
                <w:sz w:val="26"/>
                <w:szCs w:val="26"/>
              </w:rPr>
              <w:t>854)</w:t>
            </w:r>
          </w:p>
        </w:tc>
        <w:tc>
          <w:tcPr>
            <w:tcW w:w="142" w:type="dxa"/>
            <w:vAlign w:val="bottom"/>
          </w:tcPr>
          <w:p w14:paraId="013BD108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6ECEDE65" w14:textId="5868B2E1" w:rsidR="00390C3E" w:rsidRPr="00750B4E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</w:rPr>
              <w:t>(1,229,82</w:t>
            </w:r>
            <w:r w:rsidR="007D008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50B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90C3E" w:rsidRPr="00750B4E" w14:paraId="70384F41" w14:textId="77777777" w:rsidTr="00663AD2">
        <w:trPr>
          <w:cantSplit/>
        </w:trPr>
        <w:tc>
          <w:tcPr>
            <w:tcW w:w="3609" w:type="dxa"/>
          </w:tcPr>
          <w:p w14:paraId="7AD4B85B" w14:textId="77777777" w:rsidR="00390C3E" w:rsidRPr="00750B4E" w:rsidRDefault="00390C3E" w:rsidP="00390C3E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50B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18646" w14:textId="2222077B" w:rsidR="00390C3E" w:rsidRPr="00750B4E" w:rsidRDefault="00CA778C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791827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6A05925" w14:textId="1FF8AAA3" w:rsidR="00390C3E" w:rsidRPr="00750B4E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2" w:type="dxa"/>
            <w:vAlign w:val="bottom"/>
          </w:tcPr>
          <w:p w14:paraId="0088DD80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6311F" w14:textId="1599B24C" w:rsidR="00390C3E" w:rsidRPr="00682902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2902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2" w:type="dxa"/>
            <w:vAlign w:val="bottom"/>
          </w:tcPr>
          <w:p w14:paraId="0BB73FE4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101AD3B4" w14:textId="3B4E9281" w:rsidR="00390C3E" w:rsidRPr="00750B4E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390C3E" w:rsidRPr="00750B4E" w14:paraId="2DBEFC39" w14:textId="77777777" w:rsidTr="00663AD2">
        <w:trPr>
          <w:cantSplit/>
        </w:trPr>
        <w:tc>
          <w:tcPr>
            <w:tcW w:w="3609" w:type="dxa"/>
          </w:tcPr>
          <w:p w14:paraId="3B457546" w14:textId="77777777" w:rsidR="00390C3E" w:rsidRPr="00750B4E" w:rsidRDefault="00390C3E" w:rsidP="00390C3E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50B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ภาษีคำนวณจากอัตราภาษี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2B0DC03" w14:textId="536C1BE9" w:rsidR="00390C3E" w:rsidRPr="00750B4E" w:rsidRDefault="00CA778C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(71,</w:t>
            </w:r>
            <w:r w:rsidR="00181A6F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F55A47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3094FA96" w14:textId="21B6FBA5" w:rsidR="00390C3E" w:rsidRPr="00750B4E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</w:rPr>
              <w:t>(484,821)</w:t>
            </w:r>
          </w:p>
        </w:tc>
        <w:tc>
          <w:tcPr>
            <w:tcW w:w="142" w:type="dxa"/>
            <w:vAlign w:val="bottom"/>
          </w:tcPr>
          <w:p w14:paraId="5E5E0716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842B27A" w14:textId="63A7B52E" w:rsidR="00390C3E" w:rsidRPr="00682902" w:rsidRDefault="00624863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2902">
              <w:rPr>
                <w:rFonts w:ascii="Browallia New" w:hAnsi="Browallia New" w:cs="Browallia New"/>
                <w:sz w:val="26"/>
                <w:szCs w:val="26"/>
              </w:rPr>
              <w:t>(114</w:t>
            </w:r>
            <w:r w:rsidR="00390C3E" w:rsidRPr="006829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2902">
              <w:rPr>
                <w:rFonts w:ascii="Browallia New" w:hAnsi="Browallia New" w:cs="Browallia New"/>
                <w:sz w:val="26"/>
                <w:szCs w:val="26"/>
              </w:rPr>
              <w:t>371)</w:t>
            </w:r>
          </w:p>
        </w:tc>
        <w:tc>
          <w:tcPr>
            <w:tcW w:w="142" w:type="dxa"/>
            <w:vAlign w:val="bottom"/>
          </w:tcPr>
          <w:p w14:paraId="11C5EA35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0B6BEB4" w14:textId="5057387A" w:rsidR="00390C3E" w:rsidRPr="00750B4E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</w:rPr>
              <w:t>(245,965)</w:t>
            </w:r>
          </w:p>
        </w:tc>
      </w:tr>
      <w:tr w:rsidR="00390C3E" w:rsidRPr="00750B4E" w14:paraId="54C23C19" w14:textId="77777777" w:rsidTr="00663AD2">
        <w:trPr>
          <w:cantSplit/>
        </w:trPr>
        <w:tc>
          <w:tcPr>
            <w:tcW w:w="3609" w:type="dxa"/>
          </w:tcPr>
          <w:p w14:paraId="12DEE1DD" w14:textId="77777777" w:rsidR="00390C3E" w:rsidRPr="00750B4E" w:rsidRDefault="00390C3E" w:rsidP="00390C3E">
            <w:pPr>
              <w:tabs>
                <w:tab w:val="left" w:pos="294"/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0B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ผลกระทบ</w:t>
            </w:r>
            <w:r w:rsidRPr="00750B4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750B4E">
              <w:rPr>
                <w:rFonts w:ascii="Browallia New" w:hAnsi="Browallia New" w:cs="Browallia New"/>
                <w:spacing w:val="-6"/>
                <w:sz w:val="26"/>
                <w:szCs w:val="26"/>
              </w:rPr>
              <w:t>: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B8B95E2" w14:textId="77777777" w:rsidR="00390C3E" w:rsidRPr="00750B4E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501B43B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2D6BE698" w14:textId="77777777" w:rsidR="00390C3E" w:rsidRPr="00750B4E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F7A20AD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B443CF4" w14:textId="77777777" w:rsidR="00390C3E" w:rsidRPr="00682902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3E327A4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C74B7F6" w14:textId="77777777" w:rsidR="00390C3E" w:rsidRPr="00750B4E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0C3E" w:rsidRPr="00750B4E" w14:paraId="1179A51D" w14:textId="77777777" w:rsidTr="00663AD2">
        <w:trPr>
          <w:cantSplit/>
        </w:trPr>
        <w:tc>
          <w:tcPr>
            <w:tcW w:w="3609" w:type="dxa"/>
          </w:tcPr>
          <w:p w14:paraId="3A885BEE" w14:textId="77777777" w:rsidR="00390C3E" w:rsidRPr="00750B4E" w:rsidRDefault="00390C3E" w:rsidP="00390C3E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0B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ค่าใช้จ่ายที่ไม่สามารถหักภาษี 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C3B92EE" w14:textId="66B528D5" w:rsidR="00390C3E" w:rsidRPr="00750B4E" w:rsidRDefault="00CA778C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99,224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80634B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3C6DFBE1" w14:textId="03E0A6E9" w:rsidR="00390C3E" w:rsidRPr="00750B4E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</w:rPr>
              <w:t>15,618</w:t>
            </w:r>
          </w:p>
        </w:tc>
        <w:tc>
          <w:tcPr>
            <w:tcW w:w="142" w:type="dxa"/>
            <w:vAlign w:val="bottom"/>
          </w:tcPr>
          <w:p w14:paraId="6264B317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C3756B7" w14:textId="07B94A0C" w:rsidR="00390C3E" w:rsidRPr="00682902" w:rsidRDefault="00624863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290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B2353" w:rsidRPr="006829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8290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037E95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2" w:type="dxa"/>
            <w:vAlign w:val="bottom"/>
          </w:tcPr>
          <w:p w14:paraId="020690C3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50EC39FE" w14:textId="3D1E8373" w:rsidR="00390C3E" w:rsidRPr="00750B4E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</w:rPr>
              <w:t>5,577</w:t>
            </w:r>
          </w:p>
        </w:tc>
      </w:tr>
      <w:tr w:rsidR="00390C3E" w:rsidRPr="00750B4E" w14:paraId="5356AB65" w14:textId="77777777" w:rsidTr="00663AD2">
        <w:trPr>
          <w:cantSplit/>
        </w:trPr>
        <w:tc>
          <w:tcPr>
            <w:tcW w:w="3609" w:type="dxa"/>
          </w:tcPr>
          <w:p w14:paraId="50E963BB" w14:textId="77777777" w:rsidR="00390C3E" w:rsidRPr="00750B4E" w:rsidRDefault="00390C3E" w:rsidP="00390C3E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50B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รายได้ที่ไม่ต้องเสียภาษีและค่าใช้จ่าย</w:t>
            </w:r>
          </w:p>
          <w:p w14:paraId="02BFF9DE" w14:textId="1145E748" w:rsidR="00390C3E" w:rsidRPr="00750B4E" w:rsidRDefault="00390C3E" w:rsidP="00390C3E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0B4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   </w:t>
            </w:r>
            <w:r w:rsidRPr="00750B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ที่หักเพิ่มได้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9E17332" w14:textId="1D810C5F" w:rsidR="00390C3E" w:rsidRPr="00750B4E" w:rsidRDefault="00CA778C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1A6F">
              <w:rPr>
                <w:rFonts w:ascii="Browallia New" w:hAnsi="Browallia New" w:cs="Browallia New"/>
                <w:sz w:val="26"/>
                <w:szCs w:val="26"/>
              </w:rPr>
              <w:t>60,470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0D0BD2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8B7326" w14:textId="5C6FF470" w:rsidR="00390C3E" w:rsidRPr="00750B4E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</w:rPr>
              <w:t>(3,347)</w:t>
            </w:r>
          </w:p>
        </w:tc>
        <w:tc>
          <w:tcPr>
            <w:tcW w:w="142" w:type="dxa"/>
            <w:vAlign w:val="bottom"/>
          </w:tcPr>
          <w:p w14:paraId="74CD3605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F9E4703" w14:textId="63949A76" w:rsidR="00390C3E" w:rsidRPr="00682902" w:rsidRDefault="00624863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2902">
              <w:rPr>
                <w:rFonts w:ascii="Browallia New" w:hAnsi="Browallia New" w:cs="Browallia New"/>
                <w:sz w:val="26"/>
                <w:szCs w:val="26"/>
              </w:rPr>
              <w:t>(3,290)</w:t>
            </w:r>
          </w:p>
        </w:tc>
        <w:tc>
          <w:tcPr>
            <w:tcW w:w="142" w:type="dxa"/>
            <w:vAlign w:val="bottom"/>
          </w:tcPr>
          <w:p w14:paraId="76173F30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4E01370" w14:textId="56A5B887" w:rsidR="00390C3E" w:rsidRPr="00750B4E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</w:rPr>
              <w:t>(3,345)</w:t>
            </w:r>
          </w:p>
        </w:tc>
      </w:tr>
      <w:tr w:rsidR="00390C3E" w:rsidRPr="00750B4E" w14:paraId="3F227F4D" w14:textId="77777777" w:rsidTr="00663AD2">
        <w:trPr>
          <w:cantSplit/>
        </w:trPr>
        <w:tc>
          <w:tcPr>
            <w:tcW w:w="3609" w:type="dxa"/>
          </w:tcPr>
          <w:p w14:paraId="3EFA1756" w14:textId="1C695303" w:rsidR="00390C3E" w:rsidRPr="00750B4E" w:rsidRDefault="00390C3E" w:rsidP="00390C3E">
            <w:pPr>
              <w:tabs>
                <w:tab w:val="left" w:pos="294"/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50B4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สินทรัพย์ภาษีเงินได้รอตัดบัญชีที่ไม่รับรู้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B5E0953" w14:textId="5B45FB44" w:rsidR="00390C3E" w:rsidRPr="00750B4E" w:rsidRDefault="00181A6F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18,509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9868C8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879E7" w14:textId="4E014494" w:rsidR="00390C3E" w:rsidRPr="00750B4E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</w:rPr>
              <w:t>463,915</w:t>
            </w:r>
          </w:p>
        </w:tc>
        <w:tc>
          <w:tcPr>
            <w:tcW w:w="142" w:type="dxa"/>
            <w:vAlign w:val="bottom"/>
          </w:tcPr>
          <w:p w14:paraId="2D696411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0BA9D" w14:textId="5EAE0F7B" w:rsidR="00390C3E" w:rsidRPr="00682902" w:rsidRDefault="00624863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2902">
              <w:rPr>
                <w:rFonts w:ascii="Browallia New" w:hAnsi="Browallia New" w:cs="Browallia New"/>
                <w:sz w:val="26"/>
                <w:szCs w:val="26"/>
              </w:rPr>
              <w:t>140,24</w:t>
            </w:r>
            <w:r w:rsidR="00682902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B73FC17" w14:textId="77777777" w:rsidR="00390C3E" w:rsidRPr="00750B4E" w:rsidRDefault="00390C3E" w:rsidP="00390C3E">
            <w:pPr>
              <w:spacing w:line="240" w:lineRule="auto"/>
              <w:ind w:right="106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ADD24" w14:textId="2EA50682" w:rsidR="00390C3E" w:rsidRPr="00750B4E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</w:rPr>
              <w:t>275,121</w:t>
            </w:r>
          </w:p>
        </w:tc>
      </w:tr>
      <w:tr w:rsidR="00390C3E" w:rsidRPr="00750B4E" w14:paraId="014D3FA0" w14:textId="77777777" w:rsidTr="00663AD2">
        <w:trPr>
          <w:cantSplit/>
          <w:trHeight w:val="280"/>
        </w:trPr>
        <w:tc>
          <w:tcPr>
            <w:tcW w:w="3609" w:type="dxa"/>
          </w:tcPr>
          <w:p w14:paraId="297A82EB" w14:textId="77777777" w:rsidR="00390C3E" w:rsidRPr="00750B4E" w:rsidRDefault="00390C3E" w:rsidP="00390C3E">
            <w:pPr>
              <w:tabs>
                <w:tab w:val="left" w:pos="294"/>
              </w:tabs>
              <w:spacing w:line="240" w:lineRule="auto"/>
              <w:ind w:left="9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50B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D31F5" w14:textId="092015DE" w:rsidR="00390C3E" w:rsidRPr="00750B4E" w:rsidRDefault="00CA778C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</w:t>
            </w:r>
            <w:r w:rsidR="00181A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1A6F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7273E0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4131F" w14:textId="69CF5BD0" w:rsidR="00390C3E" w:rsidRPr="00750B4E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</w:rPr>
              <w:t>(8,6</w:t>
            </w:r>
            <w:r w:rsidR="007D008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50B4E">
              <w:rPr>
                <w:rFonts w:ascii="Browallia New" w:hAnsi="Browallia New" w:cs="Browallia New"/>
                <w:sz w:val="26"/>
                <w:szCs w:val="26"/>
              </w:rPr>
              <w:t>5)</w:t>
            </w:r>
          </w:p>
        </w:tc>
        <w:tc>
          <w:tcPr>
            <w:tcW w:w="142" w:type="dxa"/>
            <w:vAlign w:val="bottom"/>
          </w:tcPr>
          <w:p w14:paraId="32EE4F53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5EC6E" w14:textId="26D89264" w:rsidR="00390C3E" w:rsidRPr="00682902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29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E3D08" w:rsidRPr="00682902">
              <w:rPr>
                <w:rFonts w:ascii="Browallia New" w:hAnsi="Browallia New" w:cs="Browallia New"/>
                <w:sz w:val="26"/>
                <w:szCs w:val="26"/>
              </w:rPr>
              <w:t>9,23</w:t>
            </w:r>
            <w:r w:rsidR="00037E95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2" w:type="dxa"/>
            <w:vAlign w:val="bottom"/>
          </w:tcPr>
          <w:p w14:paraId="102C2A88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84C8C" w14:textId="5C89A3A9" w:rsidR="00390C3E" w:rsidRPr="00750B4E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</w:rPr>
              <w:t>31,</w:t>
            </w:r>
            <w:r w:rsidR="007D0082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683AE3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390C3E" w:rsidRPr="00750B4E" w14:paraId="7EF414C0" w14:textId="77777777" w:rsidTr="00663AD2">
        <w:trPr>
          <w:cantSplit/>
          <w:trHeight w:val="280"/>
        </w:trPr>
        <w:tc>
          <w:tcPr>
            <w:tcW w:w="3609" w:type="dxa"/>
          </w:tcPr>
          <w:p w14:paraId="0B8E8969" w14:textId="77777777" w:rsidR="00390C3E" w:rsidRPr="00750B4E" w:rsidRDefault="00390C3E" w:rsidP="00390C3E">
            <w:pPr>
              <w:tabs>
                <w:tab w:val="left" w:pos="294"/>
              </w:tabs>
              <w:spacing w:line="240" w:lineRule="auto"/>
              <w:ind w:left="9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50B4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ปรับปรุงภาษีเงินได้งวดบัญชีก่อน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A4208" w14:textId="1412ACAC" w:rsidR="00390C3E" w:rsidRPr="00750B4E" w:rsidRDefault="00CA778C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041DC9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78768" w14:textId="1478D6B7" w:rsidR="00390C3E" w:rsidRPr="00750B4E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2" w:type="dxa"/>
            <w:vAlign w:val="bottom"/>
          </w:tcPr>
          <w:p w14:paraId="5F125D06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78A84" w14:textId="73EC499E" w:rsidR="00390C3E" w:rsidRPr="00682902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29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10D9D3E8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3189E" w14:textId="30E4DAED" w:rsidR="00390C3E" w:rsidRPr="00750B4E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390C3E" w:rsidRPr="00750B4E" w14:paraId="0E053BE4" w14:textId="77777777" w:rsidTr="00663AD2">
        <w:trPr>
          <w:cantSplit/>
          <w:trHeight w:val="280"/>
        </w:trPr>
        <w:tc>
          <w:tcPr>
            <w:tcW w:w="3609" w:type="dxa"/>
          </w:tcPr>
          <w:p w14:paraId="74CD0228" w14:textId="77777777" w:rsidR="00390C3E" w:rsidRPr="00750B4E" w:rsidRDefault="00390C3E" w:rsidP="00390C3E">
            <w:pPr>
              <w:tabs>
                <w:tab w:val="left" w:pos="294"/>
              </w:tabs>
              <w:spacing w:line="240" w:lineRule="auto"/>
              <w:ind w:left="9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7D8B4D6" w14:textId="239E1E31" w:rsidR="00390C3E" w:rsidRPr="00750B4E" w:rsidRDefault="00CA778C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2BA">
              <w:rPr>
                <w:rFonts w:ascii="Browallia New" w:hAnsi="Browallia New" w:cs="Browallia New"/>
                <w:sz w:val="26"/>
                <w:szCs w:val="26"/>
              </w:rPr>
              <w:t>13,925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9E5CC5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959C21E" w14:textId="06BC2FF2" w:rsidR="00390C3E" w:rsidRPr="00750B4E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</w:rPr>
              <w:t>(8,6</w:t>
            </w:r>
            <w:r w:rsidR="007D008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50B4E">
              <w:rPr>
                <w:rFonts w:ascii="Browallia New" w:hAnsi="Browallia New" w:cs="Browallia New"/>
                <w:sz w:val="26"/>
                <w:szCs w:val="26"/>
              </w:rPr>
              <w:t>4)</w:t>
            </w:r>
          </w:p>
        </w:tc>
        <w:tc>
          <w:tcPr>
            <w:tcW w:w="142" w:type="dxa"/>
            <w:vAlign w:val="bottom"/>
          </w:tcPr>
          <w:p w14:paraId="5378B67D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8FDBF16" w14:textId="6752C898" w:rsidR="00390C3E" w:rsidRPr="00682902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29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E3D08" w:rsidRPr="0068290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829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3D08" w:rsidRPr="0068290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37E95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2" w:type="dxa"/>
            <w:vAlign w:val="bottom"/>
          </w:tcPr>
          <w:p w14:paraId="19989B7E" w14:textId="77777777" w:rsidR="00390C3E" w:rsidRPr="00750B4E" w:rsidRDefault="00390C3E" w:rsidP="00390C3E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E91E4DA" w14:textId="3F955378" w:rsidR="00390C3E" w:rsidRPr="00750B4E" w:rsidRDefault="00390C3E" w:rsidP="0039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0B4E">
              <w:rPr>
                <w:rFonts w:ascii="Browallia New" w:hAnsi="Browallia New" w:cs="Browallia New"/>
                <w:sz w:val="26"/>
                <w:szCs w:val="26"/>
              </w:rPr>
              <w:t>31,</w:t>
            </w:r>
            <w:r w:rsidR="007D0082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683AE3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</w:tr>
    </w:tbl>
    <w:p w14:paraId="77DFFC3B" w14:textId="02B1FFBA" w:rsidR="000738BC" w:rsidRPr="00171665" w:rsidRDefault="00350E90" w:rsidP="00171665">
      <w:pPr>
        <w:tabs>
          <w:tab w:val="clear" w:pos="907"/>
          <w:tab w:val="left" w:pos="870"/>
        </w:tabs>
        <w:spacing w:line="240" w:lineRule="auto"/>
        <w:ind w:left="870" w:hanging="444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</w:rPr>
        <w:lastRenderedPageBreak/>
        <w:t xml:space="preserve">26.2  </w:t>
      </w:r>
      <w:r w:rsidR="004B0381" w:rsidRPr="0017166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738BC" w:rsidRPr="00171665">
        <w:rPr>
          <w:rFonts w:ascii="Browallia New" w:hAnsi="Browallia New" w:cs="Browallia New" w:hint="cs"/>
          <w:sz w:val="28"/>
          <w:szCs w:val="28"/>
          <w:cs/>
          <w:lang w:val="en-GB"/>
        </w:rPr>
        <w:t>ภ</w:t>
      </w:r>
      <w:r w:rsidR="000738BC" w:rsidRPr="00171665">
        <w:rPr>
          <w:rFonts w:ascii="Browallia New" w:hAnsi="Browallia New" w:cs="Browallia New"/>
          <w:sz w:val="28"/>
          <w:szCs w:val="28"/>
          <w:cs/>
          <w:lang w:val="en-GB"/>
        </w:rPr>
        <w:t>าษีเงินได้รอ</w:t>
      </w:r>
      <w:r w:rsidR="000738BC" w:rsidRPr="00171665">
        <w:rPr>
          <w:rFonts w:ascii="Browallia New" w:hAnsi="Browallia New" w:cs="Browallia New" w:hint="cs"/>
          <w:sz w:val="28"/>
          <w:szCs w:val="28"/>
          <w:cs/>
          <w:lang w:val="en-GB"/>
        </w:rPr>
        <w:t>การ</w:t>
      </w:r>
      <w:r w:rsidR="000738BC" w:rsidRPr="00171665">
        <w:rPr>
          <w:rFonts w:ascii="Browallia New" w:hAnsi="Browallia New" w:cs="Browallia New"/>
          <w:sz w:val="28"/>
          <w:szCs w:val="28"/>
          <w:cs/>
          <w:lang w:val="en-GB"/>
        </w:rPr>
        <w:t>ตัดบัญชี</w:t>
      </w:r>
    </w:p>
    <w:p w14:paraId="66DC60A3" w14:textId="77777777" w:rsidR="000738BC" w:rsidRPr="00663AD2" w:rsidRDefault="000738BC" w:rsidP="000738BC">
      <w:pPr>
        <w:spacing w:line="240" w:lineRule="auto"/>
        <w:ind w:left="540" w:hanging="90"/>
        <w:rPr>
          <w:rFonts w:ascii="Browallia New" w:hAnsi="Browallia New" w:cs="Browallia New"/>
          <w:spacing w:val="-4"/>
          <w:sz w:val="28"/>
          <w:szCs w:val="28"/>
        </w:rPr>
      </w:pPr>
    </w:p>
    <w:p w14:paraId="2F743B23" w14:textId="77777777" w:rsidR="000738BC" w:rsidRPr="00C04DF6" w:rsidRDefault="000738BC" w:rsidP="000738BC">
      <w:pPr>
        <w:tabs>
          <w:tab w:val="clear" w:pos="454"/>
        </w:tabs>
        <w:spacing w:line="240" w:lineRule="auto"/>
        <w:ind w:left="990"/>
        <w:rPr>
          <w:rFonts w:ascii="Browallia New" w:hAnsi="Browallia New" w:cs="Browallia New"/>
          <w:spacing w:val="-4"/>
          <w:sz w:val="28"/>
          <w:szCs w:val="28"/>
        </w:rPr>
      </w:pPr>
      <w:r w:rsidRPr="00C04DF6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90D731A" w14:textId="77777777" w:rsidR="000738BC" w:rsidRPr="00334E16" w:rsidRDefault="000738BC" w:rsidP="000738BC">
      <w:pPr>
        <w:spacing w:line="240" w:lineRule="auto"/>
        <w:ind w:left="540" w:hanging="90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8547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823"/>
        <w:gridCol w:w="1165"/>
        <w:gridCol w:w="1157"/>
        <w:gridCol w:w="1200"/>
        <w:gridCol w:w="1202"/>
      </w:tblGrid>
      <w:tr w:rsidR="000738BC" w:rsidRPr="00C04DF6" w14:paraId="79E56201" w14:textId="77777777" w:rsidTr="009866DF">
        <w:trPr>
          <w:trHeight w:val="348"/>
        </w:trPr>
        <w:tc>
          <w:tcPr>
            <w:tcW w:w="3823" w:type="dxa"/>
          </w:tcPr>
          <w:p w14:paraId="34056791" w14:textId="77777777" w:rsidR="000738BC" w:rsidRPr="00C04DF6" w:rsidRDefault="000738BC" w:rsidP="0009128E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65" w:type="dxa"/>
          </w:tcPr>
          <w:p w14:paraId="4E62E537" w14:textId="77777777" w:rsidR="000738BC" w:rsidRPr="00C04DF6" w:rsidRDefault="000738BC" w:rsidP="00091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156" w:type="dxa"/>
          </w:tcPr>
          <w:p w14:paraId="43004A05" w14:textId="77777777" w:rsidR="000738BC" w:rsidRPr="00C04DF6" w:rsidRDefault="000738BC" w:rsidP="00091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2402" w:type="dxa"/>
            <w:gridSpan w:val="2"/>
            <w:hideMark/>
          </w:tcPr>
          <w:p w14:paraId="7D246FE3" w14:textId="77777777" w:rsidR="000738BC" w:rsidRPr="00C04DF6" w:rsidRDefault="000738BC" w:rsidP="00091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04DF6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 xml:space="preserve">(หน่วย </w:t>
            </w:r>
            <w:r w:rsidRPr="00C04D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: </w:t>
            </w:r>
            <w:r w:rsidRPr="00C04DF6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0738BC" w:rsidRPr="00C04DF6" w14:paraId="42006130" w14:textId="77777777" w:rsidTr="009866DF">
        <w:trPr>
          <w:trHeight w:val="384"/>
        </w:trPr>
        <w:tc>
          <w:tcPr>
            <w:tcW w:w="3823" w:type="dxa"/>
          </w:tcPr>
          <w:p w14:paraId="6FEDBB05" w14:textId="77777777" w:rsidR="000738BC" w:rsidRPr="00C04DF6" w:rsidRDefault="000738BC" w:rsidP="0009128E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2322" w:type="dxa"/>
            <w:gridSpan w:val="2"/>
            <w:hideMark/>
          </w:tcPr>
          <w:p w14:paraId="0E2C95FF" w14:textId="77777777" w:rsidR="000738BC" w:rsidRPr="00C04DF6" w:rsidRDefault="000738BC" w:rsidP="00663AD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04DF6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02" w:type="dxa"/>
            <w:gridSpan w:val="2"/>
            <w:hideMark/>
          </w:tcPr>
          <w:p w14:paraId="5F830FC2" w14:textId="77777777" w:rsidR="000738BC" w:rsidRPr="00C04DF6" w:rsidRDefault="000738BC" w:rsidP="00663AD2">
            <w:pPr>
              <w:pBdr>
                <w:bottom w:val="single" w:sz="4" w:space="1" w:color="auto"/>
              </w:pBdr>
              <w:spacing w:line="240" w:lineRule="auto"/>
              <w:ind w:right="-1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04DF6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0738BC" w:rsidRPr="00C04DF6" w14:paraId="0169EB19" w14:textId="77777777" w:rsidTr="009866DF">
        <w:trPr>
          <w:trHeight w:val="372"/>
        </w:trPr>
        <w:tc>
          <w:tcPr>
            <w:tcW w:w="3823" w:type="dxa"/>
          </w:tcPr>
          <w:p w14:paraId="239D54DE" w14:textId="77777777" w:rsidR="000738BC" w:rsidRPr="00C04DF6" w:rsidRDefault="000738BC" w:rsidP="0009128E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  <w:hideMark/>
          </w:tcPr>
          <w:p w14:paraId="65CD87BC" w14:textId="4BE2D896" w:rsidR="000738BC" w:rsidRPr="00C04DF6" w:rsidRDefault="00722716" w:rsidP="0009128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256</w:t>
            </w:r>
            <w:r w:rsidR="00663AD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156" w:type="dxa"/>
            <w:vAlign w:val="bottom"/>
            <w:hideMark/>
          </w:tcPr>
          <w:p w14:paraId="18DD3541" w14:textId="5660B73E" w:rsidR="000738BC" w:rsidRPr="00C04DF6" w:rsidRDefault="00722716" w:rsidP="00663AD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</w:t>
            </w:r>
            <w:r w:rsidR="00663AD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>60</w:t>
            </w:r>
          </w:p>
        </w:tc>
        <w:tc>
          <w:tcPr>
            <w:tcW w:w="1200" w:type="dxa"/>
            <w:vAlign w:val="bottom"/>
            <w:hideMark/>
          </w:tcPr>
          <w:p w14:paraId="7950BF0C" w14:textId="0A074D66" w:rsidR="000738BC" w:rsidRPr="00C04DF6" w:rsidRDefault="00722716" w:rsidP="00663AD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256</w:t>
            </w:r>
            <w:r w:rsidR="00663AD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>1</w:t>
            </w:r>
            <w:r w:rsidR="000738BC" w:rsidRPr="00C04D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     </w:t>
            </w:r>
          </w:p>
        </w:tc>
        <w:tc>
          <w:tcPr>
            <w:tcW w:w="1202" w:type="dxa"/>
            <w:vAlign w:val="bottom"/>
            <w:hideMark/>
          </w:tcPr>
          <w:p w14:paraId="29BE37A8" w14:textId="54C15E8F" w:rsidR="000738BC" w:rsidRPr="00C04DF6" w:rsidRDefault="00722716" w:rsidP="00663AD2">
            <w:pPr>
              <w:pBdr>
                <w:bottom w:val="single" w:sz="4" w:space="1" w:color="auto"/>
              </w:pBdr>
              <w:spacing w:line="240" w:lineRule="auto"/>
              <w:ind w:right="-1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</w:t>
            </w:r>
            <w:r w:rsidR="00663AD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>60</w:t>
            </w:r>
          </w:p>
        </w:tc>
      </w:tr>
      <w:tr w:rsidR="000738BC" w:rsidRPr="00417D84" w14:paraId="70F79F63" w14:textId="77777777" w:rsidTr="009866DF">
        <w:trPr>
          <w:trHeight w:val="285"/>
        </w:trPr>
        <w:tc>
          <w:tcPr>
            <w:tcW w:w="3823" w:type="dxa"/>
          </w:tcPr>
          <w:p w14:paraId="576CC0FF" w14:textId="77777777" w:rsidR="000738BC" w:rsidRPr="00417D84" w:rsidRDefault="000738BC" w:rsidP="0009128E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th-TH"/>
              </w:rPr>
            </w:pPr>
          </w:p>
        </w:tc>
        <w:tc>
          <w:tcPr>
            <w:tcW w:w="1165" w:type="dxa"/>
          </w:tcPr>
          <w:p w14:paraId="0234E935" w14:textId="77777777" w:rsidR="000738BC" w:rsidRPr="00417D84" w:rsidRDefault="000738BC" w:rsidP="00091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156" w:type="dxa"/>
          </w:tcPr>
          <w:p w14:paraId="42E34AC7" w14:textId="77777777" w:rsidR="000738BC" w:rsidRPr="00417D84" w:rsidRDefault="000738BC" w:rsidP="00091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200" w:type="dxa"/>
          </w:tcPr>
          <w:p w14:paraId="24B89ACD" w14:textId="77777777" w:rsidR="000738BC" w:rsidRPr="00417D84" w:rsidRDefault="000738BC" w:rsidP="00091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202" w:type="dxa"/>
          </w:tcPr>
          <w:p w14:paraId="5917612B" w14:textId="77777777" w:rsidR="000738BC" w:rsidRPr="00417D84" w:rsidRDefault="000738BC" w:rsidP="00091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</w:tr>
      <w:tr w:rsidR="00856977" w:rsidRPr="00C04DF6" w14:paraId="5EFAEB08" w14:textId="77777777" w:rsidTr="009866DF">
        <w:trPr>
          <w:trHeight w:val="348"/>
        </w:trPr>
        <w:tc>
          <w:tcPr>
            <w:tcW w:w="3823" w:type="dxa"/>
            <w:hideMark/>
          </w:tcPr>
          <w:p w14:paraId="66AA80F7" w14:textId="77777777" w:rsidR="00856977" w:rsidRPr="00C04DF6" w:rsidRDefault="00856977" w:rsidP="00856977">
            <w:pPr>
              <w:tabs>
                <w:tab w:val="clear" w:pos="454"/>
                <w:tab w:val="clear" w:pos="3515"/>
                <w:tab w:val="left" w:pos="0"/>
                <w:tab w:val="left" w:pos="340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C04DF6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6226211" w14:textId="5C9B274D" w:rsidR="00856977" w:rsidRPr="00775708" w:rsidRDefault="00856977" w:rsidP="008569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708">
              <w:rPr>
                <w:rFonts w:ascii="Browallia New" w:hAnsi="Browallia New" w:cs="Browallia New"/>
                <w:sz w:val="28"/>
                <w:szCs w:val="28"/>
              </w:rPr>
              <w:t>8,508</w:t>
            </w:r>
          </w:p>
        </w:tc>
        <w:tc>
          <w:tcPr>
            <w:tcW w:w="1156" w:type="dxa"/>
            <w:vAlign w:val="bottom"/>
          </w:tcPr>
          <w:p w14:paraId="6018F3F3" w14:textId="7DFC7A42" w:rsidR="00856977" w:rsidRPr="00002ECA" w:rsidRDefault="00856977" w:rsidP="008569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12,605</w:t>
            </w:r>
          </w:p>
        </w:tc>
        <w:tc>
          <w:tcPr>
            <w:tcW w:w="1200" w:type="dxa"/>
            <w:shd w:val="clear" w:color="auto" w:fill="auto"/>
          </w:tcPr>
          <w:p w14:paraId="38539FF2" w14:textId="283E703B" w:rsidR="00856977" w:rsidRPr="00682902" w:rsidRDefault="00856977" w:rsidP="008569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82902">
              <w:rPr>
                <w:rFonts w:ascii="Browallia New" w:hAnsi="Browallia New" w:cs="Browallia New"/>
                <w:sz w:val="28"/>
                <w:szCs w:val="28"/>
              </w:rPr>
              <w:t>6,75</w:t>
            </w:r>
            <w:r w:rsidR="00DF6A01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202" w:type="dxa"/>
          </w:tcPr>
          <w:p w14:paraId="7B2BEB9D" w14:textId="325A060B" w:rsidR="00856977" w:rsidRPr="00364EA2" w:rsidRDefault="00856977" w:rsidP="008569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11,437</w:t>
            </w:r>
          </w:p>
        </w:tc>
      </w:tr>
      <w:tr w:rsidR="00856977" w:rsidRPr="00C04DF6" w14:paraId="14AC60FF" w14:textId="77777777" w:rsidTr="009866DF">
        <w:trPr>
          <w:trHeight w:val="384"/>
        </w:trPr>
        <w:tc>
          <w:tcPr>
            <w:tcW w:w="3823" w:type="dxa"/>
            <w:hideMark/>
          </w:tcPr>
          <w:p w14:paraId="5B177BA1" w14:textId="77777777" w:rsidR="00856977" w:rsidRPr="00C04DF6" w:rsidRDefault="00856977" w:rsidP="00856977">
            <w:pPr>
              <w:tabs>
                <w:tab w:val="clear" w:pos="454"/>
                <w:tab w:val="left" w:pos="0"/>
                <w:tab w:val="left" w:pos="3431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C04DF6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</w:t>
            </w:r>
            <w:r w:rsidRPr="00C04DF6">
              <w:rPr>
                <w:rFonts w:ascii="Browallia New" w:hAnsi="Browallia New" w:cs="Browallia New"/>
                <w:sz w:val="28"/>
                <w:szCs w:val="28"/>
                <w:cs/>
              </w:rPr>
              <w:tab/>
            </w:r>
          </w:p>
        </w:tc>
        <w:tc>
          <w:tcPr>
            <w:tcW w:w="1165" w:type="dxa"/>
            <w:shd w:val="clear" w:color="auto" w:fill="auto"/>
          </w:tcPr>
          <w:p w14:paraId="2EEEB4A5" w14:textId="1117C1DA" w:rsidR="00856977" w:rsidRPr="00775708" w:rsidRDefault="00856977" w:rsidP="008569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70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4608A" w:rsidRPr="0077570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E3B48">
              <w:rPr>
                <w:rFonts w:ascii="Browallia New" w:hAnsi="Browallia New" w:cs="Browallia New"/>
                <w:sz w:val="28"/>
                <w:szCs w:val="28"/>
              </w:rPr>
              <w:t>51,038</w:t>
            </w:r>
            <w:r w:rsidRPr="0077570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6" w:type="dxa"/>
          </w:tcPr>
          <w:p w14:paraId="1694D9AA" w14:textId="59EB3714" w:rsidR="00856977" w:rsidRPr="00002ECA" w:rsidRDefault="00856977" w:rsidP="008569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(301,368)</w:t>
            </w:r>
          </w:p>
        </w:tc>
        <w:tc>
          <w:tcPr>
            <w:tcW w:w="1200" w:type="dxa"/>
            <w:shd w:val="clear" w:color="auto" w:fill="auto"/>
          </w:tcPr>
          <w:p w14:paraId="676EF951" w14:textId="33B423DD" w:rsidR="00856977" w:rsidRPr="00682902" w:rsidRDefault="00856977" w:rsidP="008569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82902">
              <w:rPr>
                <w:rFonts w:ascii="Browallia New" w:hAnsi="Browallia New" w:cs="Browallia New"/>
                <w:sz w:val="28"/>
                <w:szCs w:val="28"/>
              </w:rPr>
              <w:t>(808)</w:t>
            </w:r>
          </w:p>
        </w:tc>
        <w:tc>
          <w:tcPr>
            <w:tcW w:w="1202" w:type="dxa"/>
          </w:tcPr>
          <w:p w14:paraId="275F78DC" w14:textId="42A68FF0" w:rsidR="00856977" w:rsidRPr="00364EA2" w:rsidRDefault="00856977" w:rsidP="0085697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(1,290)</w:t>
            </w:r>
          </w:p>
        </w:tc>
      </w:tr>
      <w:tr w:rsidR="00856977" w:rsidRPr="00C04DF6" w14:paraId="5C6AFA37" w14:textId="77777777" w:rsidTr="009866DF">
        <w:trPr>
          <w:trHeight w:val="396"/>
        </w:trPr>
        <w:tc>
          <w:tcPr>
            <w:tcW w:w="3823" w:type="dxa"/>
            <w:hideMark/>
          </w:tcPr>
          <w:p w14:paraId="3411DEA5" w14:textId="77777777" w:rsidR="00856977" w:rsidRPr="00C04DF6" w:rsidRDefault="00856977" w:rsidP="00856977">
            <w:pPr>
              <w:tabs>
                <w:tab w:val="clear" w:pos="454"/>
                <w:tab w:val="left" w:pos="0"/>
                <w:tab w:val="left" w:pos="3431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C04DF6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C04DF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C9728C6" w14:textId="255236EF" w:rsidR="00856977" w:rsidRPr="00775708" w:rsidRDefault="00856977" w:rsidP="00856977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570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4608A" w:rsidRPr="0077570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E3B48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Pr="00775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E3B48">
              <w:rPr>
                <w:rFonts w:ascii="Browallia New" w:hAnsi="Browallia New" w:cs="Browallia New"/>
                <w:sz w:val="28"/>
                <w:szCs w:val="28"/>
              </w:rPr>
              <w:t>530</w:t>
            </w:r>
            <w:r w:rsidRPr="0077570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6" w:type="dxa"/>
            <w:vAlign w:val="bottom"/>
          </w:tcPr>
          <w:p w14:paraId="3E03FCAF" w14:textId="2FACD2E8" w:rsidR="00856977" w:rsidRPr="00002ECA" w:rsidRDefault="00856977" w:rsidP="00856977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(288,763)</w:t>
            </w:r>
          </w:p>
        </w:tc>
        <w:tc>
          <w:tcPr>
            <w:tcW w:w="1200" w:type="dxa"/>
            <w:shd w:val="clear" w:color="auto" w:fill="auto"/>
          </w:tcPr>
          <w:p w14:paraId="3A01ADBA" w14:textId="5494999F" w:rsidR="00856977" w:rsidRPr="00682902" w:rsidRDefault="00856977" w:rsidP="00856977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82902">
              <w:rPr>
                <w:rFonts w:ascii="Browallia New" w:hAnsi="Browallia New" w:cs="Browallia New"/>
                <w:sz w:val="28"/>
                <w:szCs w:val="28"/>
              </w:rPr>
              <w:t>5,94</w:t>
            </w:r>
            <w:r w:rsidR="004701C1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202" w:type="dxa"/>
          </w:tcPr>
          <w:p w14:paraId="6D727E7A" w14:textId="0AECD005" w:rsidR="00856977" w:rsidRPr="00364EA2" w:rsidRDefault="00856977" w:rsidP="00856977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10,147</w:t>
            </w:r>
          </w:p>
        </w:tc>
      </w:tr>
    </w:tbl>
    <w:p w14:paraId="4834A9EE" w14:textId="77777777" w:rsidR="00350E90" w:rsidRDefault="00350E90" w:rsidP="00FC6997">
      <w:pPr>
        <w:spacing w:line="240" w:lineRule="auto"/>
        <w:ind w:left="990" w:right="-18"/>
        <w:outlineLvl w:val="0"/>
        <w:rPr>
          <w:rFonts w:ascii="Browallia New" w:hAnsi="Browallia New" w:cs="Browallia New"/>
          <w:sz w:val="28"/>
          <w:szCs w:val="28"/>
        </w:rPr>
      </w:pPr>
    </w:p>
    <w:p w14:paraId="7047855A" w14:textId="01AC408A" w:rsidR="009F5828" w:rsidRDefault="000738BC" w:rsidP="00FC6997">
      <w:pPr>
        <w:spacing w:line="240" w:lineRule="auto"/>
        <w:ind w:left="990" w:right="-18"/>
        <w:outlineLvl w:val="0"/>
        <w:rPr>
          <w:rFonts w:ascii="Browallia New" w:hAnsi="Browallia New" w:cs="Browallia New"/>
          <w:sz w:val="28"/>
          <w:szCs w:val="28"/>
        </w:rPr>
      </w:pPr>
      <w:r w:rsidRPr="00C04DF6">
        <w:rPr>
          <w:rFonts w:ascii="Browallia New" w:hAnsi="Browallia New" w:cs="Browallia New"/>
          <w:sz w:val="28"/>
          <w:szCs w:val="28"/>
          <w:cs/>
        </w:rPr>
        <w:t>การเปลี่ยนแปลงในสินทรัพย์และหนี้สินภาษีเงินได้รอการตัดบัญชี มีรายละเอียดดังนี้</w:t>
      </w:r>
    </w:p>
    <w:p w14:paraId="1E334A8B" w14:textId="77777777" w:rsidR="00BB47D4" w:rsidRPr="000C5559" w:rsidRDefault="00BB47D4" w:rsidP="00FC6997">
      <w:pPr>
        <w:spacing w:line="240" w:lineRule="auto"/>
        <w:ind w:left="990" w:right="-18"/>
        <w:outlineLvl w:val="0"/>
        <w:rPr>
          <w:rFonts w:ascii="Browallia New" w:hAnsi="Browallia New" w:cs="Browallia New"/>
        </w:rPr>
      </w:pPr>
    </w:p>
    <w:tbl>
      <w:tblPr>
        <w:tblW w:w="8634" w:type="dxa"/>
        <w:tblInd w:w="996" w:type="dxa"/>
        <w:tblLayout w:type="fixed"/>
        <w:tblLook w:val="01E0" w:firstRow="1" w:lastRow="1" w:firstColumn="1" w:lastColumn="1" w:noHBand="0" w:noVBand="0"/>
      </w:tblPr>
      <w:tblGrid>
        <w:gridCol w:w="3873"/>
        <w:gridCol w:w="1179"/>
        <w:gridCol w:w="1170"/>
        <w:gridCol w:w="1197"/>
        <w:gridCol w:w="1215"/>
      </w:tblGrid>
      <w:tr w:rsidR="000738BC" w:rsidRPr="00F23CF7" w14:paraId="3B9BAA3D" w14:textId="77777777" w:rsidTr="00F12681">
        <w:tc>
          <w:tcPr>
            <w:tcW w:w="3873" w:type="dxa"/>
            <w:shd w:val="clear" w:color="auto" w:fill="auto"/>
            <w:vAlign w:val="bottom"/>
          </w:tcPr>
          <w:p w14:paraId="460F1719" w14:textId="77777777" w:rsidR="000738BC" w:rsidRPr="00F23CF7" w:rsidRDefault="000738BC" w:rsidP="0009128E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4BF5FB6A" w14:textId="77777777" w:rsidR="000738BC" w:rsidRPr="00F23CF7" w:rsidRDefault="000738BC" w:rsidP="0009128E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82" w:type="dxa"/>
            <w:gridSpan w:val="3"/>
            <w:shd w:val="clear" w:color="auto" w:fill="auto"/>
          </w:tcPr>
          <w:p w14:paraId="36BAE979" w14:textId="77777777" w:rsidR="000738BC" w:rsidRPr="00F23CF7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(หน่วย </w:t>
            </w:r>
            <w:r w:rsidRPr="00F23CF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: </w:t>
            </w:r>
            <w:r w:rsidRPr="00F23CF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พันบาท)</w:t>
            </w:r>
          </w:p>
        </w:tc>
      </w:tr>
      <w:tr w:rsidR="000738BC" w:rsidRPr="00F23CF7" w14:paraId="4D8A3922" w14:textId="77777777" w:rsidTr="00F12681">
        <w:tc>
          <w:tcPr>
            <w:tcW w:w="3873" w:type="dxa"/>
            <w:shd w:val="clear" w:color="auto" w:fill="auto"/>
            <w:vAlign w:val="bottom"/>
          </w:tcPr>
          <w:p w14:paraId="5DDEB37C" w14:textId="77777777" w:rsidR="000738BC" w:rsidRPr="00F23CF7" w:rsidRDefault="000738BC" w:rsidP="0009128E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61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43988745" w14:textId="77777777" w:rsidR="000738BC" w:rsidRPr="00F23CF7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0738BC" w:rsidRPr="00F23CF7" w14:paraId="533C1F3F" w14:textId="77777777" w:rsidTr="00F12681">
        <w:tc>
          <w:tcPr>
            <w:tcW w:w="3873" w:type="dxa"/>
            <w:shd w:val="clear" w:color="auto" w:fill="auto"/>
            <w:vAlign w:val="bottom"/>
          </w:tcPr>
          <w:p w14:paraId="4ABEA9BD" w14:textId="77777777" w:rsidR="000738BC" w:rsidRPr="00F23CF7" w:rsidRDefault="000738BC" w:rsidP="0009128E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0F829014" w14:textId="77777777" w:rsidR="000738BC" w:rsidRPr="00F23CF7" w:rsidRDefault="000738BC" w:rsidP="0009128E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shd w:val="clear" w:color="auto" w:fill="auto"/>
            <w:vAlign w:val="bottom"/>
            <w:hideMark/>
          </w:tcPr>
          <w:p w14:paraId="1EDE0FA2" w14:textId="6D4281CA" w:rsidR="000738BC" w:rsidRPr="00F23CF7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บันทึก</w:t>
            </w:r>
            <w:r w:rsidR="00924104" w:rsidRPr="00F23CF7">
              <w:rPr>
                <w:rFonts w:ascii="Browallia New" w:hAnsi="Browallia New" w:cs="Browallia New" w:hint="cs"/>
                <w:sz w:val="24"/>
                <w:szCs w:val="24"/>
                <w:cs/>
              </w:rPr>
              <w:t>ใน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80A6E73" w14:textId="77777777" w:rsidR="000738BC" w:rsidRPr="00F23CF7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738BC" w:rsidRPr="00F23CF7" w14:paraId="247DDD39" w14:textId="77777777" w:rsidTr="00F12681">
        <w:tc>
          <w:tcPr>
            <w:tcW w:w="3873" w:type="dxa"/>
            <w:shd w:val="clear" w:color="auto" w:fill="auto"/>
            <w:vAlign w:val="bottom"/>
          </w:tcPr>
          <w:p w14:paraId="44879C30" w14:textId="77777777" w:rsidR="000738BC" w:rsidRPr="00F23CF7" w:rsidRDefault="000738BC" w:rsidP="0009128E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217FB149" w14:textId="7570A13B" w:rsidR="000738BC" w:rsidRPr="00F23CF7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F23CF7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032A15" w:rsidRPr="00F23CF7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34E16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AC0FAD0" w14:textId="77777777" w:rsidR="000738BC" w:rsidRPr="00F23CF7" w:rsidRDefault="000738BC" w:rsidP="0009128E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197" w:type="dxa"/>
            <w:shd w:val="clear" w:color="auto" w:fill="auto"/>
            <w:vAlign w:val="bottom"/>
            <w:hideMark/>
          </w:tcPr>
          <w:p w14:paraId="1862C75F" w14:textId="77777777" w:rsidR="000738BC" w:rsidRPr="00F23CF7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ส่วนของ</w:t>
            </w:r>
          </w:p>
          <w:p w14:paraId="208737C5" w14:textId="77777777" w:rsidR="000738BC" w:rsidRPr="00F23CF7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215" w:type="dxa"/>
            <w:shd w:val="clear" w:color="auto" w:fill="auto"/>
            <w:vAlign w:val="bottom"/>
            <w:hideMark/>
          </w:tcPr>
          <w:p w14:paraId="7E733324" w14:textId="461B9F0C" w:rsidR="000738BC" w:rsidRPr="00F23CF7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F23CF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F23CF7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032A15" w:rsidRPr="00F23CF7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34E16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</w:p>
        </w:tc>
      </w:tr>
      <w:tr w:rsidR="000738BC" w:rsidRPr="00F23CF7" w14:paraId="1B03420C" w14:textId="77777777" w:rsidTr="00F12681">
        <w:tc>
          <w:tcPr>
            <w:tcW w:w="3873" w:type="dxa"/>
            <w:shd w:val="clear" w:color="auto" w:fill="auto"/>
            <w:vAlign w:val="bottom"/>
            <w:hideMark/>
          </w:tcPr>
          <w:p w14:paraId="0B9C91FA" w14:textId="77777777" w:rsidR="000738BC" w:rsidRPr="00F23CF7" w:rsidRDefault="000738BC" w:rsidP="0009128E">
            <w:pPr>
              <w:tabs>
                <w:tab w:val="clear" w:pos="2580"/>
                <w:tab w:val="clear" w:pos="2807"/>
                <w:tab w:val="left" w:pos="2871"/>
              </w:tabs>
              <w:spacing w:line="240" w:lineRule="auto"/>
              <w:ind w:left="-108" w:righ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</w:t>
            </w:r>
            <w:r w:rsidRPr="00F23C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1098D520" w14:textId="77777777" w:rsidR="000738BC" w:rsidRPr="00F23CF7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34F408" w14:textId="77777777" w:rsidR="000738BC" w:rsidRPr="00F23CF7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482B4B7" w14:textId="77777777" w:rsidR="000738BC" w:rsidRPr="00F23CF7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55BBA35" w14:textId="77777777" w:rsidR="000738BC" w:rsidRPr="00F23CF7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56977" w:rsidRPr="00F23CF7" w14:paraId="664611B8" w14:textId="77777777" w:rsidTr="00F12681">
        <w:tc>
          <w:tcPr>
            <w:tcW w:w="3873" w:type="dxa"/>
            <w:shd w:val="clear" w:color="auto" w:fill="auto"/>
            <w:vAlign w:val="bottom"/>
            <w:hideMark/>
          </w:tcPr>
          <w:p w14:paraId="67098213" w14:textId="2027018A" w:rsidR="00856977" w:rsidRPr="00F23CF7" w:rsidRDefault="00856977" w:rsidP="0085697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72D00A2F" w14:textId="6206B469" w:rsidR="00856977" w:rsidRPr="00F23CF7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23B3DF" w14:textId="42ABBF33" w:rsidR="00856977" w:rsidRPr="00296D19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6D19">
              <w:rPr>
                <w:rFonts w:ascii="Browallia New" w:hAnsi="Browallia New" w:cs="Browallia New"/>
                <w:sz w:val="24"/>
                <w:szCs w:val="24"/>
                <w:lang w:val="en-GB"/>
              </w:rPr>
              <w:t>(67)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1EB84329" w14:textId="21A083AE" w:rsidR="00856977" w:rsidRPr="00296D19" w:rsidRDefault="0044608A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6D1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DF54ADF" w14:textId="51D2E749" w:rsidR="00856977" w:rsidRPr="00296D19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6D19">
              <w:rPr>
                <w:rFonts w:ascii="Browallia New" w:hAnsi="Browallia New" w:cs="Browallia New"/>
                <w:sz w:val="24"/>
                <w:szCs w:val="24"/>
                <w:lang w:val="en-GB"/>
              </w:rPr>
              <w:t>605</w:t>
            </w:r>
          </w:p>
        </w:tc>
      </w:tr>
      <w:tr w:rsidR="00856977" w:rsidRPr="00F23CF7" w14:paraId="7AA447F9" w14:textId="77777777" w:rsidTr="00F12681">
        <w:tc>
          <w:tcPr>
            <w:tcW w:w="3873" w:type="dxa"/>
            <w:shd w:val="clear" w:color="auto" w:fill="auto"/>
            <w:vAlign w:val="bottom"/>
          </w:tcPr>
          <w:p w14:paraId="2922AF57" w14:textId="37B04E2F" w:rsidR="00856977" w:rsidRPr="00F23CF7" w:rsidRDefault="00856977" w:rsidP="0085697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ค่าเผื่อสินค้าเสียหาย</w:t>
            </w: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32AD5ADF" w14:textId="36440DFE" w:rsidR="00856977" w:rsidRPr="00F23CF7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1,840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83F4AE" w14:textId="22FFBA9B" w:rsidR="00856977" w:rsidRPr="00296D19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6D19">
              <w:rPr>
                <w:rFonts w:ascii="Browallia New" w:hAnsi="Browallia New" w:cs="Browallia New"/>
                <w:sz w:val="24"/>
                <w:szCs w:val="24"/>
                <w:lang w:val="en-GB"/>
              </w:rPr>
              <w:t>2,063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44E7E9E" w14:textId="25E86E2C" w:rsidR="00856977" w:rsidRPr="00296D19" w:rsidRDefault="0044608A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6D1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25C5136" w14:textId="47A6930A" w:rsidR="00856977" w:rsidRPr="00296D19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6D19">
              <w:rPr>
                <w:rFonts w:ascii="Browallia New" w:hAnsi="Browallia New" w:cs="Browallia New"/>
                <w:sz w:val="24"/>
                <w:szCs w:val="24"/>
                <w:lang w:val="en-GB"/>
              </w:rPr>
              <w:t>3,903</w:t>
            </w:r>
          </w:p>
        </w:tc>
      </w:tr>
      <w:tr w:rsidR="00856977" w:rsidRPr="00F23CF7" w14:paraId="55CB4A71" w14:textId="77777777" w:rsidTr="00F12681">
        <w:trPr>
          <w:trHeight w:val="306"/>
        </w:trPr>
        <w:tc>
          <w:tcPr>
            <w:tcW w:w="3873" w:type="dxa"/>
            <w:shd w:val="clear" w:color="auto" w:fill="auto"/>
          </w:tcPr>
          <w:p w14:paraId="0B6A26FA" w14:textId="5C148873" w:rsidR="00856977" w:rsidRPr="00F23CF7" w:rsidRDefault="00856977" w:rsidP="0085697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026600B1" w14:textId="6BD987B0" w:rsidR="00856977" w:rsidRPr="00F23CF7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434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353ECD" w14:textId="5C63D274" w:rsidR="00856977" w:rsidRPr="00296D19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6D19">
              <w:rPr>
                <w:rFonts w:ascii="Browallia New" w:hAnsi="Browallia New" w:cs="Browallia New"/>
                <w:sz w:val="24"/>
                <w:szCs w:val="24"/>
                <w:lang w:val="en-GB"/>
              </w:rPr>
              <w:t>(24)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BB6F04D" w14:textId="60D75E28" w:rsidR="00856977" w:rsidRPr="00296D19" w:rsidRDefault="0044608A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6D1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42DA2CC" w14:textId="7C8D9496" w:rsidR="00856977" w:rsidRPr="00296D19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6D19"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</w:p>
        </w:tc>
      </w:tr>
      <w:tr w:rsidR="00856977" w:rsidRPr="00F23CF7" w14:paraId="0CEAA674" w14:textId="77777777" w:rsidTr="00F12681">
        <w:tc>
          <w:tcPr>
            <w:tcW w:w="3873" w:type="dxa"/>
            <w:shd w:val="clear" w:color="auto" w:fill="auto"/>
          </w:tcPr>
          <w:p w14:paraId="72F3C530" w14:textId="3311F17D" w:rsidR="00856977" w:rsidRPr="00F23CF7" w:rsidRDefault="00856977" w:rsidP="0085697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0CE0B11C" w14:textId="1337508B" w:rsidR="00856977" w:rsidRPr="00F23CF7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F73D97" w14:textId="5E8A46A3" w:rsidR="00856977" w:rsidRPr="00296D19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6D19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2028919" w14:textId="41440C02" w:rsidR="00856977" w:rsidRPr="00296D19" w:rsidRDefault="0044608A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6D1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652433F" w14:textId="79C4B6B3" w:rsidR="00856977" w:rsidRPr="00296D19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6D19">
              <w:rPr>
                <w:rFonts w:ascii="Browallia New" w:hAnsi="Browallia New" w:cs="Browallia New"/>
                <w:sz w:val="24"/>
                <w:szCs w:val="24"/>
                <w:lang w:val="en-GB"/>
              </w:rPr>
              <w:t>578</w:t>
            </w:r>
          </w:p>
        </w:tc>
      </w:tr>
      <w:tr w:rsidR="00856977" w:rsidRPr="00F23CF7" w14:paraId="791C3F20" w14:textId="77777777" w:rsidTr="00F12681">
        <w:tc>
          <w:tcPr>
            <w:tcW w:w="3873" w:type="dxa"/>
            <w:shd w:val="clear" w:color="auto" w:fill="auto"/>
            <w:vAlign w:val="bottom"/>
          </w:tcPr>
          <w:p w14:paraId="26006153" w14:textId="126628D4" w:rsidR="00856977" w:rsidRPr="00F23CF7" w:rsidRDefault="00856977" w:rsidP="0085697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หนี้สินผลประโยชน์พนักงาน</w:t>
            </w: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77A26D70" w14:textId="4C19A3A9" w:rsidR="00856977" w:rsidRPr="00F23CF7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2,013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4D5C0C" w14:textId="3B5BFB71" w:rsidR="00856977" w:rsidRPr="00296D19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6D19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="00040C8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BD103AA" w14:textId="54556414" w:rsidR="00856977" w:rsidRPr="00296D19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6D19">
              <w:rPr>
                <w:rFonts w:ascii="Browallia New" w:hAnsi="Browallia New" w:cs="Browallia New"/>
                <w:sz w:val="24"/>
                <w:szCs w:val="24"/>
                <w:lang w:val="en-GB"/>
              </w:rPr>
              <w:t>(12</w:t>
            </w:r>
            <w:r w:rsidR="001035B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296D1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C865949" w14:textId="2726CF4C" w:rsidR="00856977" w:rsidRPr="00296D19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6D19">
              <w:rPr>
                <w:rFonts w:ascii="Browallia New" w:hAnsi="Browallia New" w:cs="Browallia New"/>
                <w:sz w:val="24"/>
                <w:szCs w:val="24"/>
                <w:lang w:val="en-GB"/>
              </w:rPr>
              <w:t>2,84</w:t>
            </w:r>
            <w:r w:rsidR="00040C8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856977" w:rsidRPr="00F23CF7" w14:paraId="4BFBA2E6" w14:textId="77777777" w:rsidTr="00F12681">
        <w:tc>
          <w:tcPr>
            <w:tcW w:w="3873" w:type="dxa"/>
            <w:shd w:val="clear" w:color="auto" w:fill="auto"/>
          </w:tcPr>
          <w:p w14:paraId="7EF87335" w14:textId="5293BA25" w:rsidR="00856977" w:rsidRPr="00F23CF7" w:rsidRDefault="00856977" w:rsidP="0085697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ค่าเผื่อด้อยค่าของเงินลงทุน</w:t>
            </w: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1C68BFE0" w14:textId="3F3747EE" w:rsidR="00856977" w:rsidRPr="00F23CF7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7,200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95C585" w14:textId="6C0BEF05" w:rsidR="00856977" w:rsidRPr="00296D19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6D19">
              <w:rPr>
                <w:rFonts w:ascii="Browallia New" w:hAnsi="Browallia New" w:cs="Browallia New"/>
                <w:sz w:val="24"/>
                <w:szCs w:val="24"/>
                <w:lang w:val="en-GB"/>
              </w:rPr>
              <w:t>(7,200)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1C774A9" w14:textId="6A8D7CA5" w:rsidR="00856977" w:rsidRPr="00296D19" w:rsidRDefault="0044608A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6D1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BD315E4" w14:textId="20DD8217" w:rsidR="00856977" w:rsidRPr="00296D19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6D1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56977" w:rsidRPr="00F23CF7" w14:paraId="61A49FDA" w14:textId="77777777" w:rsidTr="00F12681">
        <w:tc>
          <w:tcPr>
            <w:tcW w:w="3873" w:type="dxa"/>
            <w:shd w:val="clear" w:color="auto" w:fill="auto"/>
            <w:vAlign w:val="bottom"/>
          </w:tcPr>
          <w:p w14:paraId="4409AB97" w14:textId="0BFD97B5" w:rsidR="00856977" w:rsidRPr="00F23CF7" w:rsidRDefault="00856977" w:rsidP="0085697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 w:hint="cs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420898A5" w14:textId="5CD59BD3" w:rsidR="00856977" w:rsidRPr="00F23CF7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D4D525" w14:textId="1F493D5A" w:rsidR="00856977" w:rsidRPr="00296D19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6D19">
              <w:rPr>
                <w:rFonts w:ascii="Browallia New" w:hAnsi="Browallia New" w:cs="Browallia New"/>
                <w:sz w:val="24"/>
                <w:szCs w:val="24"/>
                <w:lang w:val="en-GB"/>
              </w:rPr>
              <w:t>(10)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601D92A" w14:textId="14E553B9" w:rsidR="00856977" w:rsidRPr="00296D19" w:rsidRDefault="0044608A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6D1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FF4E93D" w14:textId="57C3798A" w:rsidR="00856977" w:rsidRPr="00296D19" w:rsidRDefault="00856977" w:rsidP="0085697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6D19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</w:p>
        </w:tc>
      </w:tr>
      <w:tr w:rsidR="00856977" w:rsidRPr="00F23CF7" w14:paraId="6F16A0E0" w14:textId="77777777" w:rsidTr="00F12681">
        <w:tc>
          <w:tcPr>
            <w:tcW w:w="3873" w:type="dxa"/>
            <w:shd w:val="clear" w:color="auto" w:fill="auto"/>
            <w:vAlign w:val="bottom"/>
          </w:tcPr>
          <w:p w14:paraId="3E3F1953" w14:textId="77777777" w:rsidR="00856977" w:rsidRPr="00F23CF7" w:rsidRDefault="00856977" w:rsidP="00856977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15BB691C" w14:textId="09C7E6AA" w:rsidR="00856977" w:rsidRPr="00F23CF7" w:rsidRDefault="00856977" w:rsidP="00856977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12,605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BC167C" w14:textId="38214AD1" w:rsidR="00856977" w:rsidRPr="00296D19" w:rsidRDefault="00856977" w:rsidP="00856977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6D19">
              <w:rPr>
                <w:rFonts w:ascii="Browallia New" w:hAnsi="Browallia New" w:cs="Browallia New"/>
                <w:sz w:val="24"/>
                <w:szCs w:val="24"/>
                <w:lang w:val="en-GB"/>
              </w:rPr>
              <w:t>(3,97</w:t>
            </w:r>
            <w:r w:rsidR="00040C8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96D1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7B77F8B" w14:textId="2980641E" w:rsidR="00856977" w:rsidRPr="00296D19" w:rsidRDefault="00856977" w:rsidP="00856977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6D19">
              <w:rPr>
                <w:rFonts w:ascii="Browallia New" w:hAnsi="Browallia New" w:cs="Browallia New"/>
                <w:sz w:val="24"/>
                <w:szCs w:val="24"/>
                <w:lang w:val="en-GB"/>
              </w:rPr>
              <w:t>(12</w:t>
            </w:r>
            <w:r w:rsidR="001035B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296D1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5A4D1F0" w14:textId="5FDB8DBE" w:rsidR="00856977" w:rsidRPr="00296D19" w:rsidRDefault="00856977" w:rsidP="00856977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6D19">
              <w:rPr>
                <w:rFonts w:ascii="Browallia New" w:hAnsi="Browallia New" w:cs="Browallia New"/>
                <w:sz w:val="24"/>
                <w:szCs w:val="24"/>
                <w:lang w:val="en-GB"/>
              </w:rPr>
              <w:t>8,50</w:t>
            </w:r>
            <w:r w:rsidR="00040C8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</w:tr>
      <w:tr w:rsidR="00334E16" w:rsidRPr="00F23CF7" w14:paraId="76EF6CC1" w14:textId="77777777" w:rsidTr="00F12681">
        <w:tc>
          <w:tcPr>
            <w:tcW w:w="3873" w:type="dxa"/>
            <w:shd w:val="clear" w:color="auto" w:fill="auto"/>
            <w:vAlign w:val="bottom"/>
          </w:tcPr>
          <w:p w14:paraId="03954E1C" w14:textId="77777777" w:rsidR="00334E16" w:rsidRPr="00F23CF7" w:rsidRDefault="00334E16" w:rsidP="00334E16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11E22878" w14:textId="77777777" w:rsidR="00334E16" w:rsidRPr="00F23CF7" w:rsidRDefault="00334E16" w:rsidP="00334E1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374216" w14:textId="77777777" w:rsidR="00334E16" w:rsidRPr="00F23CF7" w:rsidRDefault="00334E16" w:rsidP="00334E1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EEF0C33" w14:textId="77777777" w:rsidR="00334E16" w:rsidRPr="00F23CF7" w:rsidRDefault="00334E16" w:rsidP="00334E1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3B3E1F0" w14:textId="77777777" w:rsidR="00334E16" w:rsidRPr="00F23CF7" w:rsidRDefault="00334E16" w:rsidP="00334E1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34E16" w:rsidRPr="00F23CF7" w14:paraId="3C14B4BE" w14:textId="77777777" w:rsidTr="00F12681">
        <w:tc>
          <w:tcPr>
            <w:tcW w:w="3873" w:type="dxa"/>
            <w:shd w:val="clear" w:color="auto" w:fill="auto"/>
            <w:vAlign w:val="bottom"/>
            <w:hideMark/>
          </w:tcPr>
          <w:p w14:paraId="5A2C2DA2" w14:textId="77777777" w:rsidR="00334E16" w:rsidRPr="00F23CF7" w:rsidRDefault="00334E16" w:rsidP="00334E16">
            <w:pPr>
              <w:tabs>
                <w:tab w:val="clear" w:pos="227"/>
              </w:tabs>
              <w:spacing w:line="240" w:lineRule="auto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หนี้สินภาษีเงินได้รอการตัดบัญชีจาก </w:t>
            </w:r>
            <w:r w:rsidRPr="00F23C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6BDF9410" w14:textId="77777777" w:rsidR="00334E16" w:rsidRPr="00F23CF7" w:rsidRDefault="00334E16" w:rsidP="00334E1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401F72" w14:textId="77777777" w:rsidR="00334E16" w:rsidRPr="00F23CF7" w:rsidRDefault="00334E16" w:rsidP="00334E1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6035F82" w14:textId="77777777" w:rsidR="00334E16" w:rsidRPr="00F23CF7" w:rsidRDefault="00334E16" w:rsidP="00334E1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A73EB40" w14:textId="77777777" w:rsidR="00334E16" w:rsidRPr="00F23CF7" w:rsidRDefault="00334E16" w:rsidP="00334E1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B10F3" w:rsidRPr="00F23CF7" w14:paraId="1FE4763D" w14:textId="77777777" w:rsidTr="00F12681">
        <w:tc>
          <w:tcPr>
            <w:tcW w:w="3873" w:type="dxa"/>
            <w:shd w:val="clear" w:color="auto" w:fill="auto"/>
            <w:vAlign w:val="bottom"/>
          </w:tcPr>
          <w:p w14:paraId="619EBA62" w14:textId="77777777" w:rsidR="008B10F3" w:rsidRPr="00F23CF7" w:rsidRDefault="008B10F3" w:rsidP="008B10F3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21611E24" w14:textId="1BA88D5D" w:rsidR="008B10F3" w:rsidRPr="008B10F3" w:rsidRDefault="008B10F3" w:rsidP="008B10F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0F3">
              <w:rPr>
                <w:rFonts w:ascii="Browallia New" w:hAnsi="Browallia New" w:cs="Browallia New" w:hint="cs"/>
                <w:sz w:val="24"/>
                <w:szCs w:val="24"/>
              </w:rPr>
              <w:t>1,290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CE0B12" w14:textId="5A839B90" w:rsidR="008B10F3" w:rsidRPr="008B10F3" w:rsidRDefault="008B10F3" w:rsidP="008B10F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0F3">
              <w:rPr>
                <w:rFonts w:ascii="Browallia New" w:hAnsi="Browallia New" w:cs="Browallia New" w:hint="cs"/>
                <w:sz w:val="24"/>
                <w:szCs w:val="24"/>
              </w:rPr>
              <w:t>482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C8B69A8" w14:textId="00D9F135" w:rsidR="008B10F3" w:rsidRPr="008B10F3" w:rsidRDefault="008B10F3" w:rsidP="008B10F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0F3">
              <w:rPr>
                <w:rFonts w:ascii="Browallia New" w:hAnsi="Browallia New" w:cs="Browallia New" w:hint="cs"/>
                <w:sz w:val="24"/>
                <w:szCs w:val="24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B61541B" w14:textId="64A991FB" w:rsidR="008B10F3" w:rsidRPr="008B10F3" w:rsidRDefault="008B10F3" w:rsidP="008B10F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0F3">
              <w:rPr>
                <w:rFonts w:ascii="Browallia New" w:hAnsi="Browallia New" w:cs="Browallia New" w:hint="cs"/>
                <w:sz w:val="24"/>
                <w:szCs w:val="24"/>
              </w:rPr>
              <w:t>808</w:t>
            </w:r>
          </w:p>
        </w:tc>
      </w:tr>
      <w:tr w:rsidR="008B10F3" w:rsidRPr="00F23CF7" w14:paraId="378DFB54" w14:textId="77777777" w:rsidTr="00F12681">
        <w:tc>
          <w:tcPr>
            <w:tcW w:w="3873" w:type="dxa"/>
            <w:shd w:val="clear" w:color="auto" w:fill="auto"/>
            <w:vAlign w:val="bottom"/>
          </w:tcPr>
          <w:p w14:paraId="25895B35" w14:textId="62F6732B" w:rsidR="008B10F3" w:rsidRPr="00F23CF7" w:rsidRDefault="008B10F3" w:rsidP="008B10F3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ส่วนเกิน</w:t>
            </w:r>
            <w:r w:rsidR="009866DF">
              <w:rPr>
                <w:rFonts w:ascii="Browallia New" w:hAnsi="Browallia New" w:cs="Browallia New" w:hint="cs"/>
                <w:sz w:val="24"/>
                <w:szCs w:val="24"/>
                <w:cs/>
              </w:rPr>
              <w:t>ทุน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จากการตีราคาที่ดิน</w:t>
            </w: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217CCA0F" w14:textId="66F135A9" w:rsidR="008B10F3" w:rsidRPr="008B10F3" w:rsidRDefault="008B10F3" w:rsidP="008B10F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0F3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607811" w14:textId="1AC5E4AE" w:rsidR="008B10F3" w:rsidRPr="008B10F3" w:rsidRDefault="008B10F3" w:rsidP="008B10F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0F3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EEAFD1D" w14:textId="754F385B" w:rsidR="008B10F3" w:rsidRPr="008B10F3" w:rsidRDefault="008B10F3" w:rsidP="008B10F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0F3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16,560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7FD32AE" w14:textId="457302AE" w:rsidR="008B10F3" w:rsidRPr="008B10F3" w:rsidRDefault="008B10F3" w:rsidP="008B10F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0F3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16,560</w:t>
            </w:r>
          </w:p>
        </w:tc>
      </w:tr>
      <w:tr w:rsidR="008B10F3" w:rsidRPr="00F23CF7" w14:paraId="4FD73347" w14:textId="77777777" w:rsidTr="00F12681">
        <w:tc>
          <w:tcPr>
            <w:tcW w:w="3873" w:type="dxa"/>
            <w:shd w:val="clear" w:color="auto" w:fill="auto"/>
            <w:vAlign w:val="bottom"/>
          </w:tcPr>
          <w:p w14:paraId="1A98C141" w14:textId="77777777" w:rsidR="008B10F3" w:rsidRPr="00F23CF7" w:rsidRDefault="008B10F3" w:rsidP="008B10F3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ผลแตกต่างชั่วคราวจากการรวมธุรกิจ</w:t>
            </w: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713A8BD7" w14:textId="2B2206AD" w:rsidR="008B10F3" w:rsidRPr="008B10F3" w:rsidRDefault="008B10F3" w:rsidP="008B10F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0F3">
              <w:rPr>
                <w:rFonts w:ascii="Browallia New" w:hAnsi="Browallia New" w:cs="Browallia New" w:hint="cs"/>
                <w:sz w:val="24"/>
                <w:szCs w:val="24"/>
              </w:rPr>
              <w:t>300,078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139DE8" w14:textId="0851F40A" w:rsidR="008B10F3" w:rsidRPr="008B10F3" w:rsidRDefault="00534E24" w:rsidP="008B10F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819EB">
              <w:rPr>
                <w:rFonts w:ascii="Browallia New" w:hAnsi="Browallia New" w:cs="Browallia New"/>
                <w:sz w:val="24"/>
                <w:szCs w:val="24"/>
              </w:rPr>
              <w:t>66,408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19DAF37" w14:textId="5E451CE1" w:rsidR="008B10F3" w:rsidRPr="008B10F3" w:rsidRDefault="008B10F3" w:rsidP="008B10F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0F3">
              <w:rPr>
                <w:rFonts w:ascii="Browallia New" w:hAnsi="Browallia New" w:cs="Browallia New" w:hint="cs"/>
                <w:sz w:val="24"/>
                <w:szCs w:val="24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957940B" w14:textId="4D4D2C11" w:rsidR="008B10F3" w:rsidRPr="008B10F3" w:rsidRDefault="001819EB" w:rsidP="008B10F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233,670</w:t>
            </w:r>
          </w:p>
        </w:tc>
      </w:tr>
      <w:tr w:rsidR="008B10F3" w:rsidRPr="00F23CF7" w14:paraId="50DC2FD5" w14:textId="77777777" w:rsidTr="00F12681">
        <w:tc>
          <w:tcPr>
            <w:tcW w:w="3873" w:type="dxa"/>
            <w:shd w:val="clear" w:color="auto" w:fill="auto"/>
            <w:vAlign w:val="bottom"/>
          </w:tcPr>
          <w:p w14:paraId="0DD70280" w14:textId="77777777" w:rsidR="008B10F3" w:rsidRPr="00F23CF7" w:rsidRDefault="008B10F3" w:rsidP="008B10F3">
            <w:pPr>
              <w:spacing w:line="240" w:lineRule="auto"/>
              <w:ind w:left="15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nil"/>
            </w:tcBorders>
            <w:shd w:val="clear" w:color="auto" w:fill="auto"/>
            <w:vAlign w:val="bottom"/>
          </w:tcPr>
          <w:p w14:paraId="0C87A040" w14:textId="0BB4D874" w:rsidR="008B10F3" w:rsidRPr="008B10F3" w:rsidRDefault="008B10F3" w:rsidP="008B10F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0F3">
              <w:rPr>
                <w:rFonts w:ascii="Browallia New" w:hAnsi="Browallia New" w:cs="Browallia New" w:hint="cs"/>
                <w:sz w:val="24"/>
                <w:szCs w:val="24"/>
              </w:rPr>
              <w:t>301,368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1B701F" w14:textId="6BD340CE" w:rsidR="008B10F3" w:rsidRPr="008B10F3" w:rsidRDefault="008B10F3" w:rsidP="008B10F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0F3">
              <w:rPr>
                <w:rFonts w:ascii="Browallia New" w:hAnsi="Browallia New" w:cs="Browallia New" w:hint="cs"/>
                <w:sz w:val="24"/>
                <w:szCs w:val="24"/>
              </w:rPr>
              <w:t>(</w:t>
            </w:r>
            <w:r w:rsidR="00040C8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46609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534E2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6609F">
              <w:rPr>
                <w:rFonts w:ascii="Browallia New" w:hAnsi="Browallia New" w:cs="Browallia New"/>
                <w:sz w:val="24"/>
                <w:szCs w:val="24"/>
              </w:rPr>
              <w:t>890</w:t>
            </w:r>
            <w:r w:rsidRPr="008B10F3">
              <w:rPr>
                <w:rFonts w:ascii="Browallia New" w:hAnsi="Browallia New" w:cs="Browallia New" w:hint="cs"/>
                <w:sz w:val="24"/>
                <w:szCs w:val="24"/>
              </w:rPr>
              <w:t>)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19A929EF" w14:textId="07BC796C" w:rsidR="008B10F3" w:rsidRPr="008B10F3" w:rsidRDefault="008B10F3" w:rsidP="008B10F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0F3">
              <w:rPr>
                <w:rFonts w:ascii="Browallia New" w:hAnsi="Browallia New" w:cs="Browallia New" w:hint="cs"/>
                <w:sz w:val="24"/>
                <w:szCs w:val="24"/>
              </w:rPr>
              <w:t>16,560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9BA730B" w14:textId="51CB7AD4" w:rsidR="008B10F3" w:rsidRPr="008B10F3" w:rsidRDefault="008B10F3" w:rsidP="008B10F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0F3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  <w:r w:rsidR="001819EB">
              <w:rPr>
                <w:rFonts w:ascii="Browallia New" w:hAnsi="Browallia New" w:cs="Browallia New"/>
                <w:sz w:val="24"/>
                <w:szCs w:val="24"/>
              </w:rPr>
              <w:t>51,038</w:t>
            </w:r>
          </w:p>
        </w:tc>
      </w:tr>
    </w:tbl>
    <w:p w14:paraId="4F58D193" w14:textId="34FB1A33" w:rsidR="00410E15" w:rsidRDefault="00410E15">
      <w:pPr>
        <w:rPr>
          <w:rFonts w:ascii="Browallia New" w:hAnsi="Browallia New" w:cs="Browallia New"/>
          <w:sz w:val="20"/>
          <w:szCs w:val="20"/>
        </w:rPr>
      </w:pPr>
    </w:p>
    <w:p w14:paraId="2028D911" w14:textId="5A1C200A" w:rsidR="009F5828" w:rsidRDefault="009F5828">
      <w:pPr>
        <w:rPr>
          <w:rFonts w:ascii="Browallia New" w:hAnsi="Browallia New" w:cs="Browallia New"/>
          <w:sz w:val="20"/>
          <w:szCs w:val="20"/>
        </w:rPr>
      </w:pPr>
    </w:p>
    <w:p w14:paraId="040608B0" w14:textId="7687EE5F" w:rsidR="009F5828" w:rsidRDefault="009F5828">
      <w:pPr>
        <w:rPr>
          <w:rFonts w:ascii="Browallia New" w:hAnsi="Browallia New" w:cs="Browallia New"/>
          <w:sz w:val="20"/>
          <w:szCs w:val="20"/>
        </w:rPr>
      </w:pPr>
    </w:p>
    <w:p w14:paraId="57D0B9AE" w14:textId="7D703C1F" w:rsidR="009F5828" w:rsidRDefault="009F5828">
      <w:pPr>
        <w:rPr>
          <w:rFonts w:ascii="Browallia New" w:hAnsi="Browallia New" w:cs="Browallia New"/>
          <w:sz w:val="20"/>
          <w:szCs w:val="20"/>
        </w:rPr>
      </w:pPr>
    </w:p>
    <w:p w14:paraId="55BF7163" w14:textId="2C6DD42F" w:rsidR="009F5828" w:rsidRDefault="009F5828">
      <w:pPr>
        <w:rPr>
          <w:rFonts w:ascii="Browallia New" w:hAnsi="Browallia New" w:cs="Browallia New"/>
          <w:sz w:val="20"/>
          <w:szCs w:val="20"/>
        </w:rPr>
      </w:pPr>
    </w:p>
    <w:p w14:paraId="0C71D429" w14:textId="05E4EE82" w:rsidR="009F5828" w:rsidRDefault="009F5828">
      <w:pPr>
        <w:rPr>
          <w:rFonts w:ascii="Browallia New" w:hAnsi="Browallia New" w:cs="Browallia New"/>
          <w:sz w:val="20"/>
          <w:szCs w:val="20"/>
        </w:rPr>
      </w:pPr>
    </w:p>
    <w:p w14:paraId="3A9E9AE3" w14:textId="71A8D000" w:rsidR="009F5828" w:rsidRDefault="009F5828">
      <w:pPr>
        <w:rPr>
          <w:rFonts w:ascii="Browallia New" w:hAnsi="Browallia New" w:cs="Browallia New"/>
          <w:sz w:val="20"/>
          <w:szCs w:val="20"/>
        </w:rPr>
      </w:pPr>
    </w:p>
    <w:p w14:paraId="74409286" w14:textId="6C4208B3" w:rsidR="009F5828" w:rsidRDefault="009F5828">
      <w:pPr>
        <w:rPr>
          <w:rFonts w:ascii="Browallia New" w:hAnsi="Browallia New" w:cs="Browallia New"/>
          <w:sz w:val="20"/>
          <w:szCs w:val="20"/>
        </w:rPr>
      </w:pPr>
    </w:p>
    <w:p w14:paraId="3C54BC21" w14:textId="19C216A2" w:rsidR="009F5828" w:rsidRDefault="009F5828">
      <w:pPr>
        <w:rPr>
          <w:rFonts w:ascii="Browallia New" w:hAnsi="Browallia New" w:cs="Browallia New"/>
          <w:sz w:val="20"/>
          <w:szCs w:val="20"/>
        </w:rPr>
      </w:pPr>
    </w:p>
    <w:p w14:paraId="45EAF3C2" w14:textId="61962813" w:rsidR="009F5828" w:rsidRDefault="009F5828">
      <w:pPr>
        <w:rPr>
          <w:rFonts w:ascii="Browallia New" w:hAnsi="Browallia New" w:cs="Browallia New"/>
          <w:sz w:val="20"/>
          <w:szCs w:val="20"/>
        </w:rPr>
      </w:pPr>
    </w:p>
    <w:p w14:paraId="4B0CA6D6" w14:textId="77777777" w:rsidR="009F5828" w:rsidRPr="000C5559" w:rsidRDefault="009F5828">
      <w:pPr>
        <w:rPr>
          <w:rFonts w:ascii="Browallia New" w:hAnsi="Browallia New" w:cs="Browallia New"/>
          <w:sz w:val="20"/>
          <w:szCs w:val="20"/>
        </w:rPr>
      </w:pPr>
    </w:p>
    <w:tbl>
      <w:tblPr>
        <w:tblW w:w="8652" w:type="dxa"/>
        <w:tblInd w:w="996" w:type="dxa"/>
        <w:tblLayout w:type="fixed"/>
        <w:tblLook w:val="01E0" w:firstRow="1" w:lastRow="1" w:firstColumn="1" w:lastColumn="1" w:noHBand="0" w:noVBand="0"/>
      </w:tblPr>
      <w:tblGrid>
        <w:gridCol w:w="3864"/>
        <w:gridCol w:w="1176"/>
        <w:gridCol w:w="1173"/>
        <w:gridCol w:w="1191"/>
        <w:gridCol w:w="1248"/>
      </w:tblGrid>
      <w:tr w:rsidR="00334E16" w:rsidRPr="00031F04" w14:paraId="6D463B08" w14:textId="77777777" w:rsidTr="00F12681">
        <w:tc>
          <w:tcPr>
            <w:tcW w:w="3864" w:type="dxa"/>
            <w:shd w:val="clear" w:color="auto" w:fill="auto"/>
            <w:vAlign w:val="bottom"/>
          </w:tcPr>
          <w:p w14:paraId="224295A4" w14:textId="77777777" w:rsidR="00334E16" w:rsidRPr="00031F04" w:rsidRDefault="00334E16" w:rsidP="00C76308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left w:val="nil"/>
            </w:tcBorders>
            <w:shd w:val="clear" w:color="auto" w:fill="auto"/>
            <w:vAlign w:val="bottom"/>
          </w:tcPr>
          <w:p w14:paraId="6F737D2E" w14:textId="77777777" w:rsidR="00334E16" w:rsidRPr="00031F04" w:rsidRDefault="00334E16" w:rsidP="00C76308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12" w:type="dxa"/>
            <w:gridSpan w:val="3"/>
            <w:shd w:val="clear" w:color="auto" w:fill="auto"/>
          </w:tcPr>
          <w:p w14:paraId="3C964E4A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F0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(หน่วย </w:t>
            </w:r>
            <w:r w:rsidRPr="00031F04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: </w:t>
            </w:r>
            <w:r w:rsidRPr="00031F0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พันบาท)</w:t>
            </w:r>
          </w:p>
        </w:tc>
      </w:tr>
      <w:tr w:rsidR="00334E16" w:rsidRPr="00031F04" w14:paraId="53CD0553" w14:textId="77777777" w:rsidTr="00F12681">
        <w:tc>
          <w:tcPr>
            <w:tcW w:w="3864" w:type="dxa"/>
            <w:shd w:val="clear" w:color="auto" w:fill="auto"/>
            <w:vAlign w:val="bottom"/>
          </w:tcPr>
          <w:p w14:paraId="3A538D0E" w14:textId="77777777" w:rsidR="00334E16" w:rsidRPr="00031F04" w:rsidRDefault="00334E16" w:rsidP="00C76308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32572256" w14:textId="77777777" w:rsidR="00334E16" w:rsidRPr="00031F04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334E16" w:rsidRPr="00031F04" w14:paraId="0DC7CE9F" w14:textId="77777777" w:rsidTr="00F12681">
        <w:tc>
          <w:tcPr>
            <w:tcW w:w="3864" w:type="dxa"/>
            <w:shd w:val="clear" w:color="auto" w:fill="auto"/>
            <w:vAlign w:val="bottom"/>
          </w:tcPr>
          <w:p w14:paraId="7B5210F3" w14:textId="77777777" w:rsidR="00334E16" w:rsidRPr="00031F04" w:rsidRDefault="00334E16" w:rsidP="00C76308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left w:val="nil"/>
            </w:tcBorders>
            <w:shd w:val="clear" w:color="auto" w:fill="auto"/>
            <w:vAlign w:val="bottom"/>
          </w:tcPr>
          <w:p w14:paraId="16612547" w14:textId="77777777" w:rsidR="00334E16" w:rsidRPr="00031F04" w:rsidRDefault="00334E16" w:rsidP="00C76308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bottom"/>
            <w:hideMark/>
          </w:tcPr>
          <w:p w14:paraId="27DFD6F5" w14:textId="77777777" w:rsidR="00334E16" w:rsidRPr="00031F04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1463764" w14:textId="77777777" w:rsidR="00334E16" w:rsidRPr="00031F04" w:rsidRDefault="00334E16" w:rsidP="00C7630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34E16" w:rsidRPr="00031F04" w14:paraId="2BE443F4" w14:textId="77777777" w:rsidTr="00031F04">
        <w:trPr>
          <w:trHeight w:val="573"/>
        </w:trPr>
        <w:tc>
          <w:tcPr>
            <w:tcW w:w="3864" w:type="dxa"/>
            <w:shd w:val="clear" w:color="auto" w:fill="auto"/>
            <w:vAlign w:val="bottom"/>
          </w:tcPr>
          <w:p w14:paraId="454E74B1" w14:textId="77777777" w:rsidR="00334E16" w:rsidRPr="00031F04" w:rsidRDefault="00334E16" w:rsidP="00C76308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left w:val="nil"/>
            </w:tcBorders>
            <w:shd w:val="clear" w:color="auto" w:fill="auto"/>
            <w:vAlign w:val="bottom"/>
          </w:tcPr>
          <w:p w14:paraId="6DDF765A" w14:textId="77777777" w:rsidR="00334E16" w:rsidRPr="00031F04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  <w:r w:rsidRPr="00031F0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มกราคม </w:t>
            </w:r>
            <w:r w:rsidRPr="00031F04">
              <w:rPr>
                <w:rFonts w:ascii="Browallia New" w:hAnsi="Browallia New" w:cs="Browallia New" w:hint="cs"/>
                <w:sz w:val="24"/>
                <w:szCs w:val="24"/>
              </w:rPr>
              <w:t>2560</w:t>
            </w:r>
          </w:p>
        </w:tc>
        <w:tc>
          <w:tcPr>
            <w:tcW w:w="1173" w:type="dxa"/>
            <w:shd w:val="clear" w:color="auto" w:fill="auto"/>
            <w:vAlign w:val="bottom"/>
            <w:hideMark/>
          </w:tcPr>
          <w:p w14:paraId="30CC428C" w14:textId="2118C0B2" w:rsidR="00334E16" w:rsidRPr="00031F04" w:rsidRDefault="00334E16" w:rsidP="00C76308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14:paraId="2721C569" w14:textId="77777777" w:rsidR="00334E16" w:rsidRPr="00031F04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cs/>
              </w:rPr>
              <w:t>ส่วนของ</w:t>
            </w:r>
          </w:p>
          <w:p w14:paraId="559F0ABC" w14:textId="77777777" w:rsidR="00334E16" w:rsidRPr="00031F04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248" w:type="dxa"/>
            <w:shd w:val="clear" w:color="auto" w:fill="auto"/>
            <w:vAlign w:val="bottom"/>
            <w:hideMark/>
          </w:tcPr>
          <w:p w14:paraId="516BB3F9" w14:textId="77777777" w:rsidR="00334E16" w:rsidRPr="00031F04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31</w:t>
            </w:r>
            <w:r w:rsidRPr="00031F0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031F04">
              <w:rPr>
                <w:rFonts w:ascii="Browallia New" w:hAnsi="Browallia New" w:cs="Browallia New" w:hint="cs"/>
                <w:sz w:val="24"/>
                <w:szCs w:val="24"/>
              </w:rPr>
              <w:t>2560</w:t>
            </w:r>
          </w:p>
        </w:tc>
      </w:tr>
      <w:tr w:rsidR="00334E16" w:rsidRPr="00031F04" w14:paraId="476D1F88" w14:textId="77777777" w:rsidTr="00F12681">
        <w:tc>
          <w:tcPr>
            <w:tcW w:w="3864" w:type="dxa"/>
            <w:shd w:val="clear" w:color="auto" w:fill="auto"/>
            <w:vAlign w:val="bottom"/>
            <w:hideMark/>
          </w:tcPr>
          <w:p w14:paraId="6F0FC214" w14:textId="77777777" w:rsidR="00334E16" w:rsidRPr="00031F04" w:rsidRDefault="00334E16" w:rsidP="00C76308">
            <w:pPr>
              <w:tabs>
                <w:tab w:val="clear" w:pos="2580"/>
                <w:tab w:val="clear" w:pos="2807"/>
                <w:tab w:val="left" w:pos="2871"/>
              </w:tabs>
              <w:spacing w:line="240" w:lineRule="auto"/>
              <w:ind w:left="-108" w:righ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31F0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</w:t>
            </w:r>
            <w:r w:rsidRPr="00031F04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1176" w:type="dxa"/>
            <w:tcBorders>
              <w:left w:val="nil"/>
            </w:tcBorders>
            <w:shd w:val="clear" w:color="auto" w:fill="auto"/>
            <w:vAlign w:val="bottom"/>
          </w:tcPr>
          <w:p w14:paraId="4A955C52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F0394B9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76D5C5E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97D4FDA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34E16" w:rsidRPr="00031F04" w14:paraId="74305E9D" w14:textId="77777777" w:rsidTr="00F12681">
        <w:tc>
          <w:tcPr>
            <w:tcW w:w="3864" w:type="dxa"/>
            <w:shd w:val="clear" w:color="auto" w:fill="auto"/>
            <w:vAlign w:val="bottom"/>
            <w:hideMark/>
          </w:tcPr>
          <w:p w14:paraId="405F8D3B" w14:textId="77777777" w:rsidR="00334E16" w:rsidRPr="00031F04" w:rsidRDefault="00334E16" w:rsidP="00C76308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176" w:type="dxa"/>
            <w:tcBorders>
              <w:left w:val="nil"/>
            </w:tcBorders>
            <w:shd w:val="clear" w:color="auto" w:fill="auto"/>
            <w:vAlign w:val="bottom"/>
          </w:tcPr>
          <w:p w14:paraId="2CB9EEB2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17,094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7406E978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(16,422)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8379362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71DFAEF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672</w:t>
            </w:r>
          </w:p>
        </w:tc>
      </w:tr>
      <w:tr w:rsidR="00334E16" w:rsidRPr="00031F04" w14:paraId="52DDE85F" w14:textId="77777777" w:rsidTr="00F12681">
        <w:tc>
          <w:tcPr>
            <w:tcW w:w="3864" w:type="dxa"/>
            <w:shd w:val="clear" w:color="auto" w:fill="auto"/>
            <w:vAlign w:val="bottom"/>
          </w:tcPr>
          <w:p w14:paraId="7EAAAB49" w14:textId="77777777" w:rsidR="00334E16" w:rsidRPr="00031F04" w:rsidRDefault="00334E16" w:rsidP="00C76308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ค่าเผื่อสินค้าเสียหาย</w:t>
            </w:r>
          </w:p>
        </w:tc>
        <w:tc>
          <w:tcPr>
            <w:tcW w:w="1176" w:type="dxa"/>
            <w:tcBorders>
              <w:left w:val="nil"/>
            </w:tcBorders>
            <w:shd w:val="clear" w:color="auto" w:fill="auto"/>
            <w:vAlign w:val="bottom"/>
          </w:tcPr>
          <w:p w14:paraId="747A1244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1,966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A1BB98F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(126)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4AA6A5B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8BF02DE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1,840</w:t>
            </w:r>
          </w:p>
        </w:tc>
      </w:tr>
      <w:tr w:rsidR="00334E16" w:rsidRPr="00031F04" w14:paraId="3C2F89FF" w14:textId="77777777" w:rsidTr="00F12681">
        <w:trPr>
          <w:trHeight w:val="306"/>
        </w:trPr>
        <w:tc>
          <w:tcPr>
            <w:tcW w:w="3864" w:type="dxa"/>
            <w:shd w:val="clear" w:color="auto" w:fill="auto"/>
          </w:tcPr>
          <w:p w14:paraId="262869BE" w14:textId="77777777" w:rsidR="00334E16" w:rsidRPr="00031F04" w:rsidRDefault="00334E16" w:rsidP="00C76308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76" w:type="dxa"/>
            <w:tcBorders>
              <w:left w:val="nil"/>
            </w:tcBorders>
            <w:shd w:val="clear" w:color="auto" w:fill="auto"/>
            <w:vAlign w:val="bottom"/>
          </w:tcPr>
          <w:p w14:paraId="776D60B5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181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3A23F2EB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253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02B0242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D024C22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434</w:t>
            </w:r>
          </w:p>
        </w:tc>
      </w:tr>
      <w:tr w:rsidR="00334E16" w:rsidRPr="00031F04" w14:paraId="2EED9241" w14:textId="77777777" w:rsidTr="00F12681">
        <w:tc>
          <w:tcPr>
            <w:tcW w:w="3864" w:type="dxa"/>
            <w:shd w:val="clear" w:color="auto" w:fill="auto"/>
          </w:tcPr>
          <w:p w14:paraId="06CDC6B8" w14:textId="77777777" w:rsidR="00334E16" w:rsidRPr="00031F04" w:rsidRDefault="00334E16" w:rsidP="00C76308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176" w:type="dxa"/>
            <w:tcBorders>
              <w:left w:val="nil"/>
            </w:tcBorders>
            <w:shd w:val="clear" w:color="auto" w:fill="auto"/>
            <w:vAlign w:val="bottom"/>
          </w:tcPr>
          <w:p w14:paraId="1F4D3479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(168)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6FE2BF33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433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8CDFF09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41BDF1AF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265</w:t>
            </w:r>
          </w:p>
        </w:tc>
      </w:tr>
      <w:tr w:rsidR="00334E16" w:rsidRPr="00031F04" w14:paraId="32645F4C" w14:textId="77777777" w:rsidTr="00F12681">
        <w:tc>
          <w:tcPr>
            <w:tcW w:w="3864" w:type="dxa"/>
            <w:shd w:val="clear" w:color="auto" w:fill="auto"/>
            <w:vAlign w:val="bottom"/>
          </w:tcPr>
          <w:p w14:paraId="6B108C9F" w14:textId="77777777" w:rsidR="00334E16" w:rsidRPr="00031F04" w:rsidRDefault="00334E16" w:rsidP="00C76308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cs/>
              </w:rPr>
              <w:t>หนี้สินผลประโยชน์พนักงาน</w:t>
            </w:r>
          </w:p>
        </w:tc>
        <w:tc>
          <w:tcPr>
            <w:tcW w:w="1176" w:type="dxa"/>
            <w:tcBorders>
              <w:left w:val="nil"/>
            </w:tcBorders>
            <w:shd w:val="clear" w:color="auto" w:fill="auto"/>
            <w:vAlign w:val="bottom"/>
          </w:tcPr>
          <w:p w14:paraId="74EF94C3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3,713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62AF759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(5,060)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95FEA92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 xml:space="preserve">      3,360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4FB6C9B1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2,013</w:t>
            </w:r>
          </w:p>
        </w:tc>
      </w:tr>
      <w:tr w:rsidR="00334E16" w:rsidRPr="00031F04" w14:paraId="652F9CB6" w14:textId="77777777" w:rsidTr="00F12681">
        <w:tc>
          <w:tcPr>
            <w:tcW w:w="3864" w:type="dxa"/>
            <w:shd w:val="clear" w:color="auto" w:fill="auto"/>
            <w:vAlign w:val="bottom"/>
          </w:tcPr>
          <w:p w14:paraId="4FA8B1D6" w14:textId="77777777" w:rsidR="00334E16" w:rsidRPr="00031F04" w:rsidRDefault="00334E16" w:rsidP="00C76308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cs/>
              </w:rPr>
              <w:t>ผลประโยชน์ระยะยาวอื่น</w:t>
            </w:r>
          </w:p>
        </w:tc>
        <w:tc>
          <w:tcPr>
            <w:tcW w:w="1176" w:type="dxa"/>
            <w:tcBorders>
              <w:left w:val="nil"/>
            </w:tcBorders>
            <w:shd w:val="clear" w:color="auto" w:fill="auto"/>
            <w:vAlign w:val="bottom"/>
          </w:tcPr>
          <w:p w14:paraId="15BB46AC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2,917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4C92E57D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(2,917)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A7ABE4F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1E3A4A2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</w:tr>
      <w:tr w:rsidR="00334E16" w:rsidRPr="00031F04" w14:paraId="47719F1B" w14:textId="77777777" w:rsidTr="00031F04">
        <w:trPr>
          <w:trHeight w:val="519"/>
        </w:trPr>
        <w:tc>
          <w:tcPr>
            <w:tcW w:w="3864" w:type="dxa"/>
            <w:shd w:val="clear" w:color="auto" w:fill="auto"/>
          </w:tcPr>
          <w:p w14:paraId="6E9BE55B" w14:textId="77777777" w:rsidR="00334E16" w:rsidRPr="00031F04" w:rsidRDefault="00334E16" w:rsidP="00C76308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ประมาณการหนี้สินภายใต้โปรแกรม </w:t>
            </w:r>
          </w:p>
          <w:p w14:paraId="6DBABBD5" w14:textId="77777777" w:rsidR="00334E16" w:rsidRPr="00031F04" w:rsidRDefault="00334E16" w:rsidP="00C76308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ส่งเสริมการขายกับลูกค้า</w:t>
            </w:r>
          </w:p>
        </w:tc>
        <w:tc>
          <w:tcPr>
            <w:tcW w:w="1176" w:type="dxa"/>
            <w:tcBorders>
              <w:left w:val="nil"/>
            </w:tcBorders>
            <w:shd w:val="clear" w:color="auto" w:fill="auto"/>
            <w:vAlign w:val="bottom"/>
          </w:tcPr>
          <w:p w14:paraId="2FC4CA40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204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B8FB412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(204)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2FBE092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3E30632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</w:tr>
      <w:tr w:rsidR="00334E16" w:rsidRPr="00031F04" w14:paraId="5D766216" w14:textId="77777777" w:rsidTr="00F12681">
        <w:tc>
          <w:tcPr>
            <w:tcW w:w="3864" w:type="dxa"/>
            <w:shd w:val="clear" w:color="auto" w:fill="auto"/>
          </w:tcPr>
          <w:p w14:paraId="6CF19AB5" w14:textId="77777777" w:rsidR="00334E16" w:rsidRPr="00031F04" w:rsidRDefault="00334E16" w:rsidP="00C76308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cs/>
              </w:rPr>
              <w:t>ประมาณการค่ารื้อถอน</w:t>
            </w:r>
          </w:p>
        </w:tc>
        <w:tc>
          <w:tcPr>
            <w:tcW w:w="1176" w:type="dxa"/>
            <w:tcBorders>
              <w:left w:val="nil"/>
            </w:tcBorders>
            <w:shd w:val="clear" w:color="auto" w:fill="auto"/>
            <w:vAlign w:val="bottom"/>
          </w:tcPr>
          <w:p w14:paraId="0BC91209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332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3BC5958C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(332)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606F121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35D4D96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</w:tr>
      <w:tr w:rsidR="00334E16" w:rsidRPr="00031F04" w14:paraId="01D29056" w14:textId="77777777" w:rsidTr="00F12681">
        <w:tc>
          <w:tcPr>
            <w:tcW w:w="3864" w:type="dxa"/>
            <w:shd w:val="clear" w:color="auto" w:fill="auto"/>
          </w:tcPr>
          <w:p w14:paraId="219DC3BB" w14:textId="77777777" w:rsidR="00334E16" w:rsidRPr="00031F04" w:rsidRDefault="00334E16" w:rsidP="00C76308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ค่าเผื่อด้อยค่าของสินทรัพย์</w:t>
            </w:r>
          </w:p>
        </w:tc>
        <w:tc>
          <w:tcPr>
            <w:tcW w:w="1176" w:type="dxa"/>
            <w:tcBorders>
              <w:left w:val="nil"/>
            </w:tcBorders>
            <w:shd w:val="clear" w:color="auto" w:fill="auto"/>
            <w:vAlign w:val="bottom"/>
          </w:tcPr>
          <w:p w14:paraId="3C6A9954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13,490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6088EE6D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(13,490)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02FAD4F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40185DC8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</w:tr>
      <w:tr w:rsidR="00334E16" w:rsidRPr="00031F04" w14:paraId="5036C032" w14:textId="77777777" w:rsidTr="00F12681">
        <w:tc>
          <w:tcPr>
            <w:tcW w:w="3864" w:type="dxa"/>
            <w:shd w:val="clear" w:color="auto" w:fill="auto"/>
          </w:tcPr>
          <w:p w14:paraId="05F7EA78" w14:textId="77777777" w:rsidR="00334E16" w:rsidRPr="00031F04" w:rsidRDefault="00334E16" w:rsidP="00C76308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ค่าเผื่อด้อยค่าของเงินลงทุน</w:t>
            </w:r>
          </w:p>
        </w:tc>
        <w:tc>
          <w:tcPr>
            <w:tcW w:w="1176" w:type="dxa"/>
            <w:tcBorders>
              <w:left w:val="nil"/>
            </w:tcBorders>
            <w:shd w:val="clear" w:color="auto" w:fill="auto"/>
            <w:vAlign w:val="bottom"/>
          </w:tcPr>
          <w:p w14:paraId="12EAAC0E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7,200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4FD750DE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24643A8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C9E4E83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7,200</w:t>
            </w:r>
          </w:p>
        </w:tc>
      </w:tr>
      <w:tr w:rsidR="00334E16" w:rsidRPr="00031F04" w14:paraId="6CD83876" w14:textId="77777777" w:rsidTr="00F12681">
        <w:tc>
          <w:tcPr>
            <w:tcW w:w="3864" w:type="dxa"/>
            <w:shd w:val="clear" w:color="auto" w:fill="auto"/>
          </w:tcPr>
          <w:p w14:paraId="5F781860" w14:textId="77777777" w:rsidR="00334E16" w:rsidRPr="00031F04" w:rsidRDefault="00334E16" w:rsidP="00C76308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ค่าเสื่อมราคาของส่วนปรับปรุงอาคารเช่า</w:t>
            </w:r>
          </w:p>
        </w:tc>
        <w:tc>
          <w:tcPr>
            <w:tcW w:w="1176" w:type="dxa"/>
            <w:tcBorders>
              <w:left w:val="nil"/>
            </w:tcBorders>
            <w:shd w:val="clear" w:color="auto" w:fill="auto"/>
            <w:vAlign w:val="bottom"/>
          </w:tcPr>
          <w:p w14:paraId="1D4C0F64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21,518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9F7341E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(21,518)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B970CA2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CCC835D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</w:tr>
      <w:tr w:rsidR="00334E16" w:rsidRPr="00031F04" w14:paraId="2865D3D2" w14:textId="77777777" w:rsidTr="00F12681">
        <w:tc>
          <w:tcPr>
            <w:tcW w:w="3864" w:type="dxa"/>
            <w:shd w:val="clear" w:color="auto" w:fill="auto"/>
          </w:tcPr>
          <w:p w14:paraId="3DFAF11E" w14:textId="77777777" w:rsidR="00334E16" w:rsidRPr="00031F04" w:rsidRDefault="00334E16" w:rsidP="00C76308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76" w:type="dxa"/>
            <w:tcBorders>
              <w:left w:val="nil"/>
            </w:tcBorders>
            <w:shd w:val="clear" w:color="auto" w:fill="auto"/>
            <w:vAlign w:val="bottom"/>
          </w:tcPr>
          <w:p w14:paraId="5F00D540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685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3E01F1C9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(685)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BA57752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45DF73AF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</w:tr>
      <w:tr w:rsidR="00334E16" w:rsidRPr="00031F04" w14:paraId="012B6F02" w14:textId="77777777" w:rsidTr="00F12681">
        <w:tc>
          <w:tcPr>
            <w:tcW w:w="3864" w:type="dxa"/>
            <w:shd w:val="clear" w:color="auto" w:fill="auto"/>
          </w:tcPr>
          <w:p w14:paraId="657BF18F" w14:textId="77777777" w:rsidR="00334E16" w:rsidRPr="00031F04" w:rsidRDefault="00334E16" w:rsidP="00C76308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cs/>
              </w:rPr>
              <w:t>กำไรในสินค้าคงเหลือ</w:t>
            </w:r>
          </w:p>
        </w:tc>
        <w:tc>
          <w:tcPr>
            <w:tcW w:w="1176" w:type="dxa"/>
            <w:tcBorders>
              <w:left w:val="nil"/>
            </w:tcBorders>
            <w:shd w:val="clear" w:color="auto" w:fill="auto"/>
            <w:vAlign w:val="bottom"/>
          </w:tcPr>
          <w:p w14:paraId="5EEEE5B8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3,354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DEFBDD5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(3,354)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1523CC4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AF20160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</w:tr>
      <w:tr w:rsidR="00334E16" w:rsidRPr="00031F04" w14:paraId="590D7281" w14:textId="77777777" w:rsidTr="00031F04">
        <w:trPr>
          <w:trHeight w:val="285"/>
        </w:trPr>
        <w:tc>
          <w:tcPr>
            <w:tcW w:w="3864" w:type="dxa"/>
            <w:shd w:val="clear" w:color="auto" w:fill="auto"/>
            <w:vAlign w:val="bottom"/>
          </w:tcPr>
          <w:p w14:paraId="7A4E5CDD" w14:textId="77777777" w:rsidR="00334E16" w:rsidRPr="00031F04" w:rsidRDefault="00334E16" w:rsidP="00C76308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76" w:type="dxa"/>
            <w:tcBorders>
              <w:left w:val="nil"/>
            </w:tcBorders>
            <w:shd w:val="clear" w:color="auto" w:fill="auto"/>
            <w:vAlign w:val="bottom"/>
          </w:tcPr>
          <w:p w14:paraId="2B4D92E2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</w:rPr>
              <w:t>-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A08AC36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181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9C371BB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9EECBCD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181</w:t>
            </w:r>
          </w:p>
        </w:tc>
      </w:tr>
      <w:tr w:rsidR="00334E16" w:rsidRPr="00031F04" w14:paraId="430EA3B4" w14:textId="77777777" w:rsidTr="00F12681">
        <w:tc>
          <w:tcPr>
            <w:tcW w:w="3864" w:type="dxa"/>
            <w:shd w:val="clear" w:color="auto" w:fill="auto"/>
            <w:vAlign w:val="bottom"/>
          </w:tcPr>
          <w:p w14:paraId="73EEA297" w14:textId="77777777" w:rsidR="00334E16" w:rsidRPr="00031F04" w:rsidRDefault="00334E16" w:rsidP="00C76308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left w:val="nil"/>
            </w:tcBorders>
            <w:shd w:val="clear" w:color="auto" w:fill="auto"/>
            <w:vAlign w:val="bottom"/>
          </w:tcPr>
          <w:p w14:paraId="24E071FE" w14:textId="77777777" w:rsidR="00334E16" w:rsidRPr="00031F04" w:rsidRDefault="00334E16" w:rsidP="00C76308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72,486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181EFEB" w14:textId="77777777" w:rsidR="00334E16" w:rsidRPr="00031F04" w:rsidRDefault="00334E16" w:rsidP="00C76308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(63,241)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0DDF1A0" w14:textId="77777777" w:rsidR="00334E16" w:rsidRPr="00031F04" w:rsidRDefault="00334E16" w:rsidP="00C76308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3,360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D8B4623" w14:textId="77777777" w:rsidR="00334E16" w:rsidRPr="00031F04" w:rsidRDefault="00334E16" w:rsidP="00C76308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12,605</w:t>
            </w:r>
          </w:p>
        </w:tc>
      </w:tr>
      <w:tr w:rsidR="00334E16" w:rsidRPr="00031F04" w14:paraId="3D8D3889" w14:textId="77777777" w:rsidTr="00F12681">
        <w:tc>
          <w:tcPr>
            <w:tcW w:w="3864" w:type="dxa"/>
            <w:shd w:val="clear" w:color="auto" w:fill="auto"/>
            <w:vAlign w:val="bottom"/>
          </w:tcPr>
          <w:p w14:paraId="23AB006B" w14:textId="77777777" w:rsidR="00334E16" w:rsidRPr="005F2497" w:rsidRDefault="00334E16" w:rsidP="00C76308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left w:val="nil"/>
            </w:tcBorders>
            <w:shd w:val="clear" w:color="auto" w:fill="auto"/>
            <w:vAlign w:val="bottom"/>
          </w:tcPr>
          <w:p w14:paraId="723BBC0B" w14:textId="77777777" w:rsidR="00334E16" w:rsidRPr="005F2497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8A9F485" w14:textId="77777777" w:rsidR="00334E16" w:rsidRPr="005F2497" w:rsidRDefault="00334E16" w:rsidP="00C76308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B167C57" w14:textId="77777777" w:rsidR="00334E16" w:rsidRPr="005F2497" w:rsidRDefault="00334E16" w:rsidP="00C7630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8ACF059" w14:textId="77777777" w:rsidR="00334E16" w:rsidRPr="005F2497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34E16" w:rsidRPr="00031F04" w14:paraId="3DC0264D" w14:textId="77777777" w:rsidTr="00F12681">
        <w:tc>
          <w:tcPr>
            <w:tcW w:w="3864" w:type="dxa"/>
            <w:shd w:val="clear" w:color="auto" w:fill="auto"/>
            <w:vAlign w:val="bottom"/>
            <w:hideMark/>
          </w:tcPr>
          <w:p w14:paraId="6DBEAE11" w14:textId="77777777" w:rsidR="00334E16" w:rsidRPr="00031F04" w:rsidRDefault="00334E16" w:rsidP="00C76308">
            <w:pPr>
              <w:tabs>
                <w:tab w:val="clear" w:pos="227"/>
              </w:tabs>
              <w:spacing w:line="240" w:lineRule="auto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031F0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หนี้สินภาษีเงินได้รอการตัดบัญชีจาก </w:t>
            </w:r>
            <w:r w:rsidRPr="00031F04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176" w:type="dxa"/>
            <w:tcBorders>
              <w:left w:val="nil"/>
            </w:tcBorders>
            <w:shd w:val="clear" w:color="auto" w:fill="auto"/>
            <w:vAlign w:val="bottom"/>
          </w:tcPr>
          <w:p w14:paraId="4728BB43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00A4C133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B947C6C" w14:textId="77777777" w:rsidR="00334E16" w:rsidRPr="00031F04" w:rsidRDefault="00334E16" w:rsidP="00C7630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A760C3C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34E16" w:rsidRPr="00031F04" w14:paraId="00CDE7AD" w14:textId="77777777" w:rsidTr="00F12681">
        <w:tc>
          <w:tcPr>
            <w:tcW w:w="3864" w:type="dxa"/>
            <w:shd w:val="clear" w:color="auto" w:fill="auto"/>
            <w:vAlign w:val="bottom"/>
          </w:tcPr>
          <w:p w14:paraId="0F8A1CE9" w14:textId="77777777" w:rsidR="00334E16" w:rsidRPr="00031F04" w:rsidRDefault="00334E16" w:rsidP="00C76308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76" w:type="dxa"/>
            <w:tcBorders>
              <w:left w:val="nil"/>
            </w:tcBorders>
            <w:shd w:val="clear" w:color="auto" w:fill="auto"/>
            <w:vAlign w:val="bottom"/>
          </w:tcPr>
          <w:p w14:paraId="4083CE51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237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B8ED1B2" w14:textId="554CFA0A" w:rsidR="00334E16" w:rsidRPr="00031F04" w:rsidRDefault="0078098F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</w:t>
            </w:r>
            <w:r w:rsidR="00334E16"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237</w:t>
            </w: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10F4C17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2E6F18F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</w:tr>
      <w:tr w:rsidR="00334E16" w:rsidRPr="00031F04" w14:paraId="2964A653" w14:textId="77777777" w:rsidTr="00F12681">
        <w:tc>
          <w:tcPr>
            <w:tcW w:w="3864" w:type="dxa"/>
            <w:shd w:val="clear" w:color="auto" w:fill="auto"/>
            <w:vAlign w:val="bottom"/>
          </w:tcPr>
          <w:p w14:paraId="763D7A76" w14:textId="77777777" w:rsidR="00334E16" w:rsidRPr="00031F04" w:rsidRDefault="00334E16" w:rsidP="00C76308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1176" w:type="dxa"/>
            <w:tcBorders>
              <w:left w:val="nil"/>
            </w:tcBorders>
            <w:shd w:val="clear" w:color="auto" w:fill="auto"/>
            <w:vAlign w:val="bottom"/>
          </w:tcPr>
          <w:p w14:paraId="2F8FFDED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17,798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420D3242" w14:textId="655C8951" w:rsidR="00334E16" w:rsidRPr="00031F04" w:rsidRDefault="0078098F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</w:t>
            </w:r>
            <w:r w:rsidR="00334E16"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16,508</w:t>
            </w: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F4DDA8E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8C6457D" w14:textId="77777777" w:rsidR="00334E16" w:rsidRPr="00031F04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1,290</w:t>
            </w:r>
          </w:p>
        </w:tc>
      </w:tr>
      <w:tr w:rsidR="00334E16" w:rsidRPr="00031F04" w14:paraId="581004A6" w14:textId="77777777" w:rsidTr="005F2497">
        <w:trPr>
          <w:trHeight w:val="267"/>
        </w:trPr>
        <w:tc>
          <w:tcPr>
            <w:tcW w:w="3864" w:type="dxa"/>
            <w:shd w:val="clear" w:color="auto" w:fill="auto"/>
            <w:vAlign w:val="bottom"/>
          </w:tcPr>
          <w:p w14:paraId="154D96CC" w14:textId="77777777" w:rsidR="00334E16" w:rsidRPr="00031F04" w:rsidRDefault="00334E16" w:rsidP="00C76308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cs/>
              </w:rPr>
              <w:t>ผลแตกต่างชั่วคราวจากการรวมธุรกิจ</w:t>
            </w:r>
          </w:p>
        </w:tc>
        <w:tc>
          <w:tcPr>
            <w:tcW w:w="1176" w:type="dxa"/>
            <w:tcBorders>
              <w:left w:val="nil"/>
            </w:tcBorders>
            <w:shd w:val="clear" w:color="auto" w:fill="auto"/>
            <w:vAlign w:val="bottom"/>
          </w:tcPr>
          <w:p w14:paraId="5C9EBF03" w14:textId="77777777" w:rsidR="00334E16" w:rsidRPr="00031F04" w:rsidRDefault="00334E16" w:rsidP="00C7630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388,528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112CB0D" w14:textId="47FB2B90" w:rsidR="00334E16" w:rsidRPr="00031F04" w:rsidRDefault="0078098F" w:rsidP="00C7630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</w:t>
            </w:r>
            <w:r w:rsidR="00334E16"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88,450</w:t>
            </w: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904A051" w14:textId="77777777" w:rsidR="00334E16" w:rsidRPr="00031F04" w:rsidRDefault="00334E16" w:rsidP="00C7630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187212A" w14:textId="77777777" w:rsidR="00334E16" w:rsidRPr="00031F04" w:rsidRDefault="00334E16" w:rsidP="00C7630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300,078</w:t>
            </w:r>
          </w:p>
        </w:tc>
      </w:tr>
      <w:tr w:rsidR="00334E16" w:rsidRPr="00031F04" w14:paraId="113CB010" w14:textId="77777777" w:rsidTr="00F12681">
        <w:tc>
          <w:tcPr>
            <w:tcW w:w="3864" w:type="dxa"/>
            <w:shd w:val="clear" w:color="auto" w:fill="auto"/>
            <w:vAlign w:val="bottom"/>
          </w:tcPr>
          <w:p w14:paraId="798F3D93" w14:textId="77777777" w:rsidR="00334E16" w:rsidRPr="00031F04" w:rsidRDefault="00334E16" w:rsidP="00C76308">
            <w:pPr>
              <w:spacing w:line="240" w:lineRule="auto"/>
              <w:ind w:left="15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left w:val="nil"/>
            </w:tcBorders>
            <w:shd w:val="clear" w:color="auto" w:fill="auto"/>
            <w:vAlign w:val="bottom"/>
          </w:tcPr>
          <w:p w14:paraId="073A387A" w14:textId="77777777" w:rsidR="00334E16" w:rsidRPr="00031F04" w:rsidRDefault="00334E16" w:rsidP="00C7630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406,563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F954E66" w14:textId="1AFEE14A" w:rsidR="00334E16" w:rsidRPr="00031F04" w:rsidRDefault="0078098F" w:rsidP="00C7630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</w:t>
            </w:r>
            <w:r w:rsidR="00334E16"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105,195</w:t>
            </w: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DED9417" w14:textId="77777777" w:rsidR="00334E16" w:rsidRPr="00031F04" w:rsidRDefault="00334E16" w:rsidP="00C7630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E572BEC" w14:textId="77777777" w:rsidR="00334E16" w:rsidRPr="00031F04" w:rsidRDefault="00334E16" w:rsidP="00C7630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1F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301,368</w:t>
            </w:r>
          </w:p>
        </w:tc>
      </w:tr>
    </w:tbl>
    <w:p w14:paraId="1890822A" w14:textId="74AA7E91" w:rsidR="00334E16" w:rsidRPr="00556A67" w:rsidRDefault="00334E16">
      <w:pPr>
        <w:rPr>
          <w:rFonts w:ascii="Browallia New" w:hAnsi="Browallia New" w:cs="Browallia New"/>
          <w:sz w:val="20"/>
          <w:szCs w:val="20"/>
        </w:rPr>
      </w:pPr>
    </w:p>
    <w:tbl>
      <w:tblPr>
        <w:tblW w:w="8640" w:type="dxa"/>
        <w:tblInd w:w="996" w:type="dxa"/>
        <w:tblLayout w:type="fixed"/>
        <w:tblLook w:val="01E0" w:firstRow="1" w:lastRow="1" w:firstColumn="1" w:lastColumn="1" w:noHBand="0" w:noVBand="0"/>
      </w:tblPr>
      <w:tblGrid>
        <w:gridCol w:w="3864"/>
        <w:gridCol w:w="1170"/>
        <w:gridCol w:w="1179"/>
        <w:gridCol w:w="1197"/>
        <w:gridCol w:w="1230"/>
      </w:tblGrid>
      <w:tr w:rsidR="00334E16" w:rsidRPr="00F23CF7" w14:paraId="0A6D310C" w14:textId="77777777" w:rsidTr="005F2497">
        <w:trPr>
          <w:tblHeader/>
        </w:trPr>
        <w:tc>
          <w:tcPr>
            <w:tcW w:w="3864" w:type="dxa"/>
            <w:vAlign w:val="bottom"/>
          </w:tcPr>
          <w:p w14:paraId="1D5A3170" w14:textId="77777777" w:rsidR="00334E16" w:rsidRPr="00F23CF7" w:rsidRDefault="00334E16" w:rsidP="00C76308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76" w:type="dxa"/>
            <w:gridSpan w:val="4"/>
            <w:vAlign w:val="bottom"/>
            <w:hideMark/>
          </w:tcPr>
          <w:p w14:paraId="2827657D" w14:textId="77777777" w:rsidR="00334E16" w:rsidRPr="00F23CF7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(หน่วย </w:t>
            </w:r>
            <w:r w:rsidRPr="00F23CF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: </w:t>
            </w:r>
            <w:r w:rsidRPr="00F23CF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พันบาท)</w:t>
            </w:r>
          </w:p>
        </w:tc>
      </w:tr>
      <w:tr w:rsidR="00334E16" w:rsidRPr="00F23CF7" w14:paraId="2A94F178" w14:textId="77777777" w:rsidTr="005F2497">
        <w:trPr>
          <w:tblHeader/>
        </w:trPr>
        <w:tc>
          <w:tcPr>
            <w:tcW w:w="3864" w:type="dxa"/>
            <w:vAlign w:val="bottom"/>
          </w:tcPr>
          <w:p w14:paraId="19FF5B86" w14:textId="77777777" w:rsidR="00334E16" w:rsidRPr="00F23CF7" w:rsidRDefault="00334E16" w:rsidP="00C76308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76" w:type="dxa"/>
            <w:gridSpan w:val="4"/>
            <w:vAlign w:val="bottom"/>
            <w:hideMark/>
          </w:tcPr>
          <w:p w14:paraId="7466E610" w14:textId="77777777" w:rsidR="00334E16" w:rsidRPr="00F23CF7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334E16" w:rsidRPr="00F23CF7" w14:paraId="7438C141" w14:textId="77777777" w:rsidTr="005F2497">
        <w:trPr>
          <w:tblHeader/>
        </w:trPr>
        <w:tc>
          <w:tcPr>
            <w:tcW w:w="3864" w:type="dxa"/>
            <w:vAlign w:val="bottom"/>
          </w:tcPr>
          <w:p w14:paraId="2F005399" w14:textId="77777777" w:rsidR="00334E16" w:rsidRPr="00F23CF7" w:rsidRDefault="00334E16" w:rsidP="00C76308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A93E79A" w14:textId="77777777" w:rsidR="00334E16" w:rsidRPr="00F23CF7" w:rsidRDefault="00334E16" w:rsidP="00C7630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76" w:type="dxa"/>
            <w:gridSpan w:val="2"/>
            <w:vAlign w:val="bottom"/>
            <w:hideMark/>
          </w:tcPr>
          <w:p w14:paraId="5728E2AC" w14:textId="77777777" w:rsidR="00334E16" w:rsidRPr="00F23CF7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บันทึก</w:t>
            </w:r>
            <w:r w:rsidRPr="00F23CF7">
              <w:rPr>
                <w:rFonts w:ascii="Browallia New" w:hAnsi="Browallia New" w:cs="Browallia New" w:hint="cs"/>
                <w:sz w:val="24"/>
                <w:szCs w:val="24"/>
                <w:cs/>
              </w:rPr>
              <w:t>ใน</w:t>
            </w:r>
          </w:p>
        </w:tc>
        <w:tc>
          <w:tcPr>
            <w:tcW w:w="1230" w:type="dxa"/>
            <w:vAlign w:val="bottom"/>
          </w:tcPr>
          <w:p w14:paraId="568CD79F" w14:textId="77777777" w:rsidR="00334E16" w:rsidRPr="00F23CF7" w:rsidRDefault="00334E16" w:rsidP="00C7630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34E16" w:rsidRPr="00F23CF7" w14:paraId="2A1895FB" w14:textId="77777777" w:rsidTr="005F2497">
        <w:trPr>
          <w:tblHeader/>
        </w:trPr>
        <w:tc>
          <w:tcPr>
            <w:tcW w:w="3864" w:type="dxa"/>
            <w:vAlign w:val="bottom"/>
          </w:tcPr>
          <w:p w14:paraId="405ADA4B" w14:textId="77777777" w:rsidR="00334E16" w:rsidRPr="00F23CF7" w:rsidRDefault="00334E16" w:rsidP="00C76308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78753680" w14:textId="17303BA8" w:rsidR="00334E16" w:rsidRPr="00F23CF7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F23CF7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</w:p>
        </w:tc>
        <w:tc>
          <w:tcPr>
            <w:tcW w:w="1179" w:type="dxa"/>
            <w:vAlign w:val="bottom"/>
            <w:hideMark/>
          </w:tcPr>
          <w:p w14:paraId="43B8C2BD" w14:textId="77777777" w:rsidR="00334E16" w:rsidRPr="00F23CF7" w:rsidRDefault="00334E16" w:rsidP="00C76308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197" w:type="dxa"/>
            <w:vAlign w:val="bottom"/>
            <w:hideMark/>
          </w:tcPr>
          <w:p w14:paraId="2213986A" w14:textId="77777777" w:rsidR="00334E16" w:rsidRPr="00F23CF7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ส่วนของ</w:t>
            </w:r>
          </w:p>
          <w:p w14:paraId="64CAE67C" w14:textId="77777777" w:rsidR="00334E16" w:rsidRPr="00F23CF7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230" w:type="dxa"/>
            <w:vAlign w:val="bottom"/>
            <w:hideMark/>
          </w:tcPr>
          <w:p w14:paraId="56F903EE" w14:textId="7023947E" w:rsidR="00334E16" w:rsidRPr="00F23CF7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F23CF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F23CF7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</w:p>
        </w:tc>
      </w:tr>
      <w:tr w:rsidR="00334E16" w:rsidRPr="00F23CF7" w14:paraId="2EA877CD" w14:textId="77777777" w:rsidTr="00031F04">
        <w:tc>
          <w:tcPr>
            <w:tcW w:w="3864" w:type="dxa"/>
            <w:vAlign w:val="bottom"/>
            <w:hideMark/>
          </w:tcPr>
          <w:p w14:paraId="0C3E93D5" w14:textId="77777777" w:rsidR="00334E16" w:rsidRPr="00F23CF7" w:rsidRDefault="00334E16" w:rsidP="00C76308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</w:t>
            </w:r>
            <w:r w:rsidRPr="00F23C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1170" w:type="dxa"/>
            <w:vAlign w:val="bottom"/>
          </w:tcPr>
          <w:p w14:paraId="57B9F718" w14:textId="77777777" w:rsidR="00334E16" w:rsidRPr="00F23CF7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14492DB6" w14:textId="77777777" w:rsidR="00334E16" w:rsidRPr="00F23CF7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566B585D" w14:textId="77777777" w:rsidR="00334E16" w:rsidRPr="00F23CF7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vAlign w:val="bottom"/>
          </w:tcPr>
          <w:p w14:paraId="6F29B8EE" w14:textId="77777777" w:rsidR="00334E16" w:rsidRPr="00F23CF7" w:rsidRDefault="00334E16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90C3E" w:rsidRPr="00F23CF7" w14:paraId="58CF9A43" w14:textId="77777777" w:rsidTr="00031F04">
        <w:tc>
          <w:tcPr>
            <w:tcW w:w="3864" w:type="dxa"/>
            <w:shd w:val="clear" w:color="auto" w:fill="auto"/>
            <w:vAlign w:val="bottom"/>
          </w:tcPr>
          <w:p w14:paraId="1008B856" w14:textId="77777777" w:rsidR="00390C3E" w:rsidRPr="00F23CF7" w:rsidRDefault="00390C3E" w:rsidP="00390C3E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F23CF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946BF2" w14:textId="56E3987D" w:rsidR="00390C3E" w:rsidRPr="00F23CF7" w:rsidRDefault="00390C3E" w:rsidP="00390C3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DFDFF4E" w14:textId="074014F1" w:rsidR="00390C3E" w:rsidRPr="00A909AA" w:rsidRDefault="00390C3E" w:rsidP="00390C3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09AA">
              <w:rPr>
                <w:rFonts w:ascii="Browallia New" w:hAnsi="Browallia New" w:cs="Browallia New"/>
                <w:sz w:val="24"/>
                <w:szCs w:val="24"/>
              </w:rPr>
              <w:t>67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64380563" w14:textId="236D76C4" w:rsidR="00390C3E" w:rsidRPr="00A909AA" w:rsidRDefault="00983A60" w:rsidP="00390C3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09A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4338DB1" w14:textId="40701913" w:rsidR="00390C3E" w:rsidRPr="00A909AA" w:rsidRDefault="00390C3E" w:rsidP="00390C3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09AA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</w:p>
        </w:tc>
      </w:tr>
      <w:tr w:rsidR="00390C3E" w:rsidRPr="00F23CF7" w14:paraId="7A717F13" w14:textId="77777777" w:rsidTr="00031F04">
        <w:tc>
          <w:tcPr>
            <w:tcW w:w="3864" w:type="dxa"/>
            <w:shd w:val="clear" w:color="auto" w:fill="auto"/>
            <w:vAlign w:val="bottom"/>
          </w:tcPr>
          <w:p w14:paraId="2F5DE9D0" w14:textId="77777777" w:rsidR="00390C3E" w:rsidRPr="00F23CF7" w:rsidRDefault="00390C3E" w:rsidP="00390C3E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23CF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F23CF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ค่าเผื่อสินค้าเสียหาย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DF9280" w14:textId="745DD8EF" w:rsidR="00390C3E" w:rsidRPr="00F23CF7" w:rsidRDefault="00390C3E" w:rsidP="00390C3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1,155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C040C58" w14:textId="277EB83C" w:rsidR="00390C3E" w:rsidRPr="00A909AA" w:rsidRDefault="00390C3E" w:rsidP="00390C3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09AA">
              <w:rPr>
                <w:rFonts w:ascii="Browallia New" w:hAnsi="Browallia New" w:cs="Browallia New"/>
                <w:sz w:val="24"/>
                <w:szCs w:val="24"/>
                <w:lang w:val="en-GB"/>
              </w:rPr>
              <w:t>1,555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225A6FA0" w14:textId="3972007D" w:rsidR="00390C3E" w:rsidRPr="00A909AA" w:rsidRDefault="00983A60" w:rsidP="00390C3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09A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27916EF" w14:textId="436E9077" w:rsidR="00390C3E" w:rsidRPr="00A909AA" w:rsidRDefault="00390C3E" w:rsidP="00390C3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09AA">
              <w:rPr>
                <w:rFonts w:ascii="Browallia New" w:hAnsi="Browallia New" w:cs="Browallia New"/>
                <w:sz w:val="24"/>
                <w:szCs w:val="24"/>
                <w:lang w:val="en-GB"/>
              </w:rPr>
              <w:t>2,710</w:t>
            </w:r>
          </w:p>
        </w:tc>
      </w:tr>
      <w:tr w:rsidR="00390C3E" w:rsidRPr="00F23CF7" w14:paraId="20C10B80" w14:textId="77777777" w:rsidTr="00031F04">
        <w:tc>
          <w:tcPr>
            <w:tcW w:w="3864" w:type="dxa"/>
            <w:shd w:val="clear" w:color="auto" w:fill="auto"/>
            <w:vAlign w:val="bottom"/>
          </w:tcPr>
          <w:p w14:paraId="6F24FB35" w14:textId="77777777" w:rsidR="00390C3E" w:rsidRPr="00F23CF7" w:rsidRDefault="00390C3E" w:rsidP="00390C3E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หนี้สินตามสัญญาเช่าการเงิน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C60208" w14:textId="4F584DBF" w:rsidR="00390C3E" w:rsidRPr="00F23CF7" w:rsidRDefault="00390C3E" w:rsidP="00390C3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434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F48EEC1" w14:textId="03A907B1" w:rsidR="00390C3E" w:rsidRPr="00A909AA" w:rsidRDefault="00390C3E" w:rsidP="00390C3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09AA">
              <w:rPr>
                <w:rFonts w:ascii="Browallia New" w:hAnsi="Browallia New" w:cs="Browallia New"/>
                <w:sz w:val="24"/>
                <w:szCs w:val="24"/>
                <w:lang w:val="en-GB"/>
              </w:rPr>
              <w:t>(24)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0BFC5A14" w14:textId="65899998" w:rsidR="00390C3E" w:rsidRPr="00A909AA" w:rsidRDefault="00983A60" w:rsidP="00390C3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09A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6B185D52" w14:textId="0698B858" w:rsidR="00390C3E" w:rsidRPr="00A909AA" w:rsidRDefault="00390C3E" w:rsidP="00390C3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09AA"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</w:p>
        </w:tc>
      </w:tr>
      <w:tr w:rsidR="00390C3E" w:rsidRPr="00F23CF7" w14:paraId="385D7683" w14:textId="77777777" w:rsidTr="00031F04">
        <w:tc>
          <w:tcPr>
            <w:tcW w:w="3864" w:type="dxa"/>
            <w:shd w:val="clear" w:color="auto" w:fill="auto"/>
            <w:vAlign w:val="bottom"/>
          </w:tcPr>
          <w:p w14:paraId="28E2F8F4" w14:textId="77777777" w:rsidR="00390C3E" w:rsidRPr="00F23CF7" w:rsidRDefault="00390C3E" w:rsidP="00390C3E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ลูกหนี้ตามสัญญาเช่าการเงิน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757F1C" w14:textId="09AB7B39" w:rsidR="00390C3E" w:rsidRPr="00F23CF7" w:rsidRDefault="00390C3E" w:rsidP="00390C3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49A202E" w14:textId="2A6D011C" w:rsidR="00390C3E" w:rsidRPr="00A909AA" w:rsidRDefault="00390C3E" w:rsidP="00390C3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09A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556A67" w:rsidRPr="00A909A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E0BF9" w:rsidRPr="00A909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27D1315F" w14:textId="6AD6426B" w:rsidR="00390C3E" w:rsidRPr="00A909AA" w:rsidRDefault="00983A60" w:rsidP="00390C3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09A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1F5FC6E1" w14:textId="7A62BE27" w:rsidR="00390C3E" w:rsidRPr="00A909AA" w:rsidRDefault="00390C3E" w:rsidP="00390C3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09AA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492147" w:rsidRPr="00A909A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</w:tr>
      <w:tr w:rsidR="00390C3E" w:rsidRPr="00F23CF7" w14:paraId="2FB1EB03" w14:textId="77777777" w:rsidTr="00031F04">
        <w:tc>
          <w:tcPr>
            <w:tcW w:w="3864" w:type="dxa"/>
            <w:shd w:val="clear" w:color="auto" w:fill="auto"/>
            <w:vAlign w:val="bottom"/>
          </w:tcPr>
          <w:p w14:paraId="74985215" w14:textId="77777777" w:rsidR="00390C3E" w:rsidRPr="00F23CF7" w:rsidRDefault="00390C3E" w:rsidP="00390C3E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91EF4F" w14:textId="12A2DD3A" w:rsidR="00390C3E" w:rsidRPr="00F23CF7" w:rsidRDefault="00390C3E" w:rsidP="00390C3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39670F6" w14:textId="316D89D4" w:rsidR="00390C3E" w:rsidRPr="00A909AA" w:rsidRDefault="00390C3E" w:rsidP="00390C3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09AA">
              <w:rPr>
                <w:rFonts w:ascii="Browallia New" w:hAnsi="Browallia New" w:cs="Browallia New"/>
                <w:sz w:val="24"/>
                <w:szCs w:val="24"/>
                <w:lang w:val="en-GB"/>
              </w:rPr>
              <w:t>(10)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3D7836E1" w14:textId="38BEF9C8" w:rsidR="00390C3E" w:rsidRPr="00A909AA" w:rsidRDefault="00983A60" w:rsidP="00390C3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09A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7DE2157" w14:textId="524D5F0F" w:rsidR="00390C3E" w:rsidRPr="00A909AA" w:rsidRDefault="00390C3E" w:rsidP="00390C3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09AA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</w:p>
        </w:tc>
      </w:tr>
      <w:tr w:rsidR="00390C3E" w:rsidRPr="00F23CF7" w14:paraId="18366929" w14:textId="77777777" w:rsidTr="00031F04">
        <w:tc>
          <w:tcPr>
            <w:tcW w:w="3864" w:type="dxa"/>
            <w:shd w:val="clear" w:color="auto" w:fill="auto"/>
            <w:vAlign w:val="bottom"/>
            <w:hideMark/>
          </w:tcPr>
          <w:p w14:paraId="579194DA" w14:textId="77777777" w:rsidR="00390C3E" w:rsidRPr="00F23CF7" w:rsidRDefault="00390C3E" w:rsidP="00390C3E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หนี้สินผลประโยชน์พนักงาน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0842F8" w14:textId="0D0DB14C" w:rsidR="00390C3E" w:rsidRPr="00F23CF7" w:rsidRDefault="00390C3E" w:rsidP="00390C3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1,694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2FDDA6A" w14:textId="7D44A281" w:rsidR="00390C3E" w:rsidRPr="00A909AA" w:rsidRDefault="00390C3E" w:rsidP="00390C3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09AA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3FB108CC" w14:textId="2C6D5F8C" w:rsidR="00390C3E" w:rsidRPr="00A909AA" w:rsidRDefault="00390C3E" w:rsidP="00390C3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09AA">
              <w:rPr>
                <w:rFonts w:ascii="Browallia New" w:hAnsi="Browallia New" w:cs="Browallia New"/>
                <w:sz w:val="24"/>
                <w:szCs w:val="24"/>
                <w:lang w:val="en-GB"/>
              </w:rPr>
              <w:t>(12</w:t>
            </w:r>
            <w:r w:rsidR="00037E9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A909A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5AB505B" w14:textId="76C714EE" w:rsidR="00390C3E" w:rsidRPr="00A909AA" w:rsidRDefault="00390C3E" w:rsidP="00390C3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09AA">
              <w:rPr>
                <w:rFonts w:ascii="Browallia New" w:hAnsi="Browallia New" w:cs="Browallia New"/>
                <w:sz w:val="24"/>
                <w:szCs w:val="24"/>
                <w:lang w:val="en-GB"/>
              </w:rPr>
              <w:t>2,3</w:t>
            </w:r>
            <w:r w:rsidR="00037E9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</w:tr>
      <w:tr w:rsidR="00390C3E" w:rsidRPr="00F23CF7" w14:paraId="0175A109" w14:textId="77777777" w:rsidTr="00031F04">
        <w:tc>
          <w:tcPr>
            <w:tcW w:w="3864" w:type="dxa"/>
            <w:shd w:val="clear" w:color="auto" w:fill="auto"/>
            <w:vAlign w:val="bottom"/>
            <w:hideMark/>
          </w:tcPr>
          <w:p w14:paraId="7A6D02E9" w14:textId="77777777" w:rsidR="00390C3E" w:rsidRPr="00F23CF7" w:rsidRDefault="00390C3E" w:rsidP="00390C3E">
            <w:pPr>
              <w:spacing w:line="240" w:lineRule="auto"/>
              <w:ind w:left="15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ค่าเผื่อการด้อยค่าของ</w:t>
            </w:r>
            <w:r w:rsidRPr="00F23CF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เงินลงทุน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15AD9D" w14:textId="61575F10" w:rsidR="00390C3E" w:rsidRPr="00F23CF7" w:rsidRDefault="00390C3E" w:rsidP="00390C3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7,200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1B23B60" w14:textId="090BF996" w:rsidR="00390C3E" w:rsidRPr="00A909AA" w:rsidRDefault="004E0BF9" w:rsidP="00390C3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09AA">
              <w:rPr>
                <w:rFonts w:ascii="Browallia New" w:hAnsi="Browallia New" w:cs="Browallia New"/>
                <w:sz w:val="24"/>
                <w:szCs w:val="24"/>
                <w:lang w:val="en-GB"/>
              </w:rPr>
              <w:t>(7</w:t>
            </w:r>
            <w:r w:rsidR="00790D70" w:rsidRPr="00A909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909AA">
              <w:rPr>
                <w:rFonts w:ascii="Browallia New" w:hAnsi="Browallia New" w:cs="Browallia New"/>
                <w:sz w:val="24"/>
                <w:szCs w:val="24"/>
                <w:lang w:val="en-GB"/>
              </w:rPr>
              <w:t>200)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D9C9576" w14:textId="118151B0" w:rsidR="00390C3E" w:rsidRPr="00A909AA" w:rsidRDefault="00983A60" w:rsidP="00390C3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09A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1B1EA391" w14:textId="734143FB" w:rsidR="00390C3E" w:rsidRPr="00A909AA" w:rsidRDefault="00556A67" w:rsidP="00390C3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09A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390C3E" w:rsidRPr="00F23CF7" w14:paraId="108FA7B0" w14:textId="77777777" w:rsidTr="00031F04">
        <w:tc>
          <w:tcPr>
            <w:tcW w:w="3864" w:type="dxa"/>
            <w:shd w:val="clear" w:color="auto" w:fill="auto"/>
            <w:vAlign w:val="bottom"/>
          </w:tcPr>
          <w:p w14:paraId="18AF81F5" w14:textId="77777777" w:rsidR="00390C3E" w:rsidRPr="00F23CF7" w:rsidRDefault="00390C3E" w:rsidP="00390C3E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194383" w14:textId="6FE6DA54" w:rsidR="00390C3E" w:rsidRPr="00F23CF7" w:rsidRDefault="00390C3E" w:rsidP="00390C3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11,437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43FBDB7" w14:textId="45FA71AE" w:rsidR="00390C3E" w:rsidRPr="00A909AA" w:rsidRDefault="004E0BF9" w:rsidP="00390C3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09AA">
              <w:rPr>
                <w:rFonts w:ascii="Browallia New" w:hAnsi="Browallia New" w:cs="Browallia New"/>
                <w:sz w:val="24"/>
                <w:szCs w:val="24"/>
                <w:lang w:val="en-GB"/>
              </w:rPr>
              <w:t>(4,559)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1C5DCB65" w14:textId="7B965A98" w:rsidR="00390C3E" w:rsidRPr="00A909AA" w:rsidRDefault="00390C3E" w:rsidP="00390C3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09AA">
              <w:rPr>
                <w:rFonts w:ascii="Browallia New" w:hAnsi="Browallia New" w:cs="Browallia New"/>
                <w:sz w:val="24"/>
                <w:szCs w:val="24"/>
                <w:lang w:val="en-GB"/>
              </w:rPr>
              <w:t>(12</w:t>
            </w:r>
            <w:r w:rsidR="00037E9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A909A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5509C79" w14:textId="2164F2CB" w:rsidR="00390C3E" w:rsidRPr="00A909AA" w:rsidRDefault="004E0BF9" w:rsidP="00390C3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09AA">
              <w:rPr>
                <w:rFonts w:ascii="Browallia New" w:hAnsi="Browallia New" w:cs="Browallia New"/>
                <w:sz w:val="24"/>
                <w:szCs w:val="24"/>
                <w:lang w:val="en-GB"/>
              </w:rPr>
              <w:t>6,75</w:t>
            </w:r>
            <w:r w:rsidR="00037E9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390C3E" w:rsidRPr="00F23CF7" w14:paraId="53ECA393" w14:textId="77777777" w:rsidTr="00031F04">
        <w:tc>
          <w:tcPr>
            <w:tcW w:w="3864" w:type="dxa"/>
            <w:vAlign w:val="bottom"/>
            <w:hideMark/>
          </w:tcPr>
          <w:p w14:paraId="16207B81" w14:textId="77777777" w:rsidR="005F2497" w:rsidRDefault="005F2497" w:rsidP="00390C3E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220BEEF" w14:textId="0A591252" w:rsidR="00390C3E" w:rsidRPr="00F23CF7" w:rsidRDefault="00390C3E" w:rsidP="00390C3E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lastRenderedPageBreak/>
              <w:t xml:space="preserve">หนี้สินภาษีเงินได้รอการตัดบัญชีจาก </w:t>
            </w:r>
            <w:r w:rsidRPr="00F23C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170" w:type="dxa"/>
            <w:vAlign w:val="bottom"/>
          </w:tcPr>
          <w:p w14:paraId="6D49D946" w14:textId="77777777" w:rsidR="00390C3E" w:rsidRPr="00F23CF7" w:rsidRDefault="00390C3E" w:rsidP="00390C3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9" w:type="dxa"/>
            <w:vAlign w:val="bottom"/>
          </w:tcPr>
          <w:p w14:paraId="45213569" w14:textId="77777777" w:rsidR="00390C3E" w:rsidRPr="00804AAE" w:rsidRDefault="00390C3E" w:rsidP="00390C3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260AD50A" w14:textId="77777777" w:rsidR="00390C3E" w:rsidRPr="00804AAE" w:rsidRDefault="00390C3E" w:rsidP="00390C3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089B9696" w14:textId="77777777" w:rsidR="00390C3E" w:rsidRPr="00804AAE" w:rsidRDefault="00390C3E" w:rsidP="00390C3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90C3E" w:rsidRPr="00F23CF7" w14:paraId="6E56E954" w14:textId="77777777" w:rsidTr="00031F04">
        <w:tc>
          <w:tcPr>
            <w:tcW w:w="3864" w:type="dxa"/>
            <w:vAlign w:val="bottom"/>
          </w:tcPr>
          <w:p w14:paraId="2290295D" w14:textId="77777777" w:rsidR="00390C3E" w:rsidRPr="00F23CF7" w:rsidRDefault="00390C3E" w:rsidP="00390C3E">
            <w:pPr>
              <w:spacing w:line="240" w:lineRule="auto"/>
              <w:ind w:left="151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ค่าธรรมเนียมทางการเงินรอตัดบัญชี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8FA20A" w14:textId="2C3C6299" w:rsidR="00390C3E" w:rsidRPr="00F23CF7" w:rsidRDefault="00390C3E" w:rsidP="00390C3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1,290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4481787" w14:textId="770956C4" w:rsidR="00390C3E" w:rsidRPr="00492147" w:rsidRDefault="00492147" w:rsidP="00390C3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214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90C3E" w:rsidRPr="00492147">
              <w:rPr>
                <w:rFonts w:ascii="Browallia New" w:hAnsi="Browallia New" w:cs="Browallia New"/>
                <w:sz w:val="24"/>
                <w:szCs w:val="24"/>
              </w:rPr>
              <w:t>482</w:t>
            </w:r>
            <w:r w:rsidRPr="0049214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CBB4ADE" w14:textId="29279339" w:rsidR="00390C3E" w:rsidRPr="00804AAE" w:rsidRDefault="00983A60" w:rsidP="00390C3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AA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283402AA" w14:textId="46FCC056" w:rsidR="00390C3E" w:rsidRPr="00804AAE" w:rsidRDefault="00390C3E" w:rsidP="00390C3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AAE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</w:p>
        </w:tc>
      </w:tr>
      <w:tr w:rsidR="00390C3E" w:rsidRPr="00F23CF7" w14:paraId="03E3102C" w14:textId="77777777" w:rsidTr="00031F04">
        <w:tc>
          <w:tcPr>
            <w:tcW w:w="3864" w:type="dxa"/>
            <w:vAlign w:val="bottom"/>
          </w:tcPr>
          <w:p w14:paraId="174236DA" w14:textId="77777777" w:rsidR="00390C3E" w:rsidRPr="00F23CF7" w:rsidRDefault="00390C3E" w:rsidP="00390C3E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3EFC12" w14:textId="239F40AE" w:rsidR="00390C3E" w:rsidRPr="00F23CF7" w:rsidRDefault="00390C3E" w:rsidP="00390C3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1,290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5592531" w14:textId="445CDF58" w:rsidR="00390C3E" w:rsidRPr="00492147" w:rsidRDefault="00492147" w:rsidP="00390C3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92147">
              <w:rPr>
                <w:rFonts w:ascii="Browallia New" w:hAnsi="Browallia New" w:cs="Browallia New"/>
                <w:sz w:val="24"/>
                <w:szCs w:val="24"/>
                <w:lang w:val="en-GB"/>
              </w:rPr>
              <w:t>(4</w:t>
            </w:r>
            <w:r w:rsidR="00390C3E" w:rsidRPr="00492147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Pr="0049214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7F49CCB" w14:textId="5E14647F" w:rsidR="00390C3E" w:rsidRPr="00804AAE" w:rsidRDefault="00390C3E" w:rsidP="00390C3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AA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2E300957" w14:textId="4F6031DB" w:rsidR="00390C3E" w:rsidRPr="00804AAE" w:rsidRDefault="00390C3E" w:rsidP="00390C3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4AAE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</w:p>
        </w:tc>
      </w:tr>
    </w:tbl>
    <w:p w14:paraId="0A1F2A4B" w14:textId="77777777" w:rsidR="00334E16" w:rsidRPr="00F51098" w:rsidRDefault="00334E16">
      <w:pPr>
        <w:rPr>
          <w:sz w:val="16"/>
          <w:szCs w:val="16"/>
        </w:rPr>
      </w:pPr>
    </w:p>
    <w:tbl>
      <w:tblPr>
        <w:tblW w:w="8652" w:type="dxa"/>
        <w:tblInd w:w="996" w:type="dxa"/>
        <w:tblLayout w:type="fixed"/>
        <w:tblLook w:val="01E0" w:firstRow="1" w:lastRow="1" w:firstColumn="1" w:lastColumn="1" w:noHBand="0" w:noVBand="0"/>
      </w:tblPr>
      <w:tblGrid>
        <w:gridCol w:w="3864"/>
        <w:gridCol w:w="1188"/>
        <w:gridCol w:w="1170"/>
        <w:gridCol w:w="1206"/>
        <w:gridCol w:w="1224"/>
      </w:tblGrid>
      <w:tr w:rsidR="00032A15" w:rsidRPr="00F23CF7" w14:paraId="0D3F16E5" w14:textId="77777777" w:rsidTr="005F2497">
        <w:tc>
          <w:tcPr>
            <w:tcW w:w="3864" w:type="dxa"/>
            <w:vAlign w:val="bottom"/>
          </w:tcPr>
          <w:p w14:paraId="0270DF1B" w14:textId="77777777" w:rsidR="00032A15" w:rsidRPr="00F23CF7" w:rsidRDefault="00032A15" w:rsidP="0030534B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vAlign w:val="bottom"/>
            <w:hideMark/>
          </w:tcPr>
          <w:p w14:paraId="3F2BC55B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(หน่วย </w:t>
            </w:r>
            <w:r w:rsidRPr="00F23CF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: </w:t>
            </w:r>
            <w:r w:rsidRPr="00F23CF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พันบาท)</w:t>
            </w:r>
          </w:p>
        </w:tc>
      </w:tr>
      <w:tr w:rsidR="00032A15" w:rsidRPr="00F23CF7" w14:paraId="620CC5DB" w14:textId="77777777" w:rsidTr="005F2497">
        <w:tc>
          <w:tcPr>
            <w:tcW w:w="3864" w:type="dxa"/>
            <w:vAlign w:val="bottom"/>
          </w:tcPr>
          <w:p w14:paraId="485E09B6" w14:textId="77777777" w:rsidR="00032A15" w:rsidRPr="00F23CF7" w:rsidRDefault="00032A15" w:rsidP="0030534B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vAlign w:val="bottom"/>
            <w:hideMark/>
          </w:tcPr>
          <w:p w14:paraId="5AA75FA3" w14:textId="77777777" w:rsidR="00032A15" w:rsidRPr="00F23CF7" w:rsidRDefault="00032A15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032A15" w:rsidRPr="00F23CF7" w14:paraId="14BAA935" w14:textId="77777777" w:rsidTr="005F2497">
        <w:tc>
          <w:tcPr>
            <w:tcW w:w="3864" w:type="dxa"/>
            <w:vAlign w:val="bottom"/>
          </w:tcPr>
          <w:p w14:paraId="1F0F5401" w14:textId="77777777" w:rsidR="00032A15" w:rsidRPr="00F23CF7" w:rsidRDefault="00032A15" w:rsidP="0030534B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A165DFE" w14:textId="77777777" w:rsidR="00032A15" w:rsidRPr="00F23CF7" w:rsidRDefault="00032A15" w:rsidP="0030534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76" w:type="dxa"/>
            <w:gridSpan w:val="2"/>
            <w:vAlign w:val="bottom"/>
            <w:hideMark/>
          </w:tcPr>
          <w:p w14:paraId="37209285" w14:textId="135AD9DD" w:rsidR="00032A15" w:rsidRPr="00F23CF7" w:rsidRDefault="00032A15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บันทึก</w:t>
            </w:r>
            <w:r w:rsidR="00924104" w:rsidRPr="00F23CF7">
              <w:rPr>
                <w:rFonts w:ascii="Browallia New" w:hAnsi="Browallia New" w:cs="Browallia New" w:hint="cs"/>
                <w:sz w:val="24"/>
                <w:szCs w:val="24"/>
                <w:cs/>
              </w:rPr>
              <w:t>ใน</w:t>
            </w:r>
          </w:p>
        </w:tc>
        <w:tc>
          <w:tcPr>
            <w:tcW w:w="1224" w:type="dxa"/>
            <w:vAlign w:val="bottom"/>
          </w:tcPr>
          <w:p w14:paraId="77A1C976" w14:textId="77777777" w:rsidR="00032A15" w:rsidRPr="00F23CF7" w:rsidRDefault="00032A15" w:rsidP="0030534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32A15" w:rsidRPr="00F23CF7" w14:paraId="081B0F58" w14:textId="77777777" w:rsidTr="005F2497">
        <w:tc>
          <w:tcPr>
            <w:tcW w:w="3864" w:type="dxa"/>
            <w:vAlign w:val="bottom"/>
          </w:tcPr>
          <w:p w14:paraId="57FA1B1D" w14:textId="77777777" w:rsidR="00032A15" w:rsidRPr="00F23CF7" w:rsidRDefault="00032A15" w:rsidP="0030534B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  <w:hideMark/>
          </w:tcPr>
          <w:p w14:paraId="30EEFE9A" w14:textId="73E0B0EA" w:rsidR="00032A15" w:rsidRPr="00F23CF7" w:rsidRDefault="00032A15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F23CF7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1170" w:type="dxa"/>
            <w:vAlign w:val="bottom"/>
            <w:hideMark/>
          </w:tcPr>
          <w:p w14:paraId="5BAA3655" w14:textId="77777777" w:rsidR="00032A15" w:rsidRPr="00F23CF7" w:rsidRDefault="00032A15" w:rsidP="0030534B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206" w:type="dxa"/>
            <w:vAlign w:val="bottom"/>
            <w:hideMark/>
          </w:tcPr>
          <w:p w14:paraId="2BF3334C" w14:textId="77777777" w:rsidR="00032A15" w:rsidRPr="00F23CF7" w:rsidRDefault="00032A15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ส่วนของ</w:t>
            </w:r>
          </w:p>
          <w:p w14:paraId="2C03AAF9" w14:textId="77777777" w:rsidR="00032A15" w:rsidRPr="00F23CF7" w:rsidRDefault="00032A15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224" w:type="dxa"/>
            <w:vAlign w:val="bottom"/>
            <w:hideMark/>
          </w:tcPr>
          <w:p w14:paraId="23C2ED6C" w14:textId="1BAD7E0A" w:rsidR="00032A15" w:rsidRPr="00F23CF7" w:rsidRDefault="00032A15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F23CF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F23CF7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</w:tr>
      <w:tr w:rsidR="00032A15" w:rsidRPr="00F23CF7" w14:paraId="27C7055C" w14:textId="77777777" w:rsidTr="005F2497">
        <w:tc>
          <w:tcPr>
            <w:tcW w:w="3864" w:type="dxa"/>
            <w:vAlign w:val="bottom"/>
            <w:hideMark/>
          </w:tcPr>
          <w:p w14:paraId="112864E9" w14:textId="77777777" w:rsidR="00032A15" w:rsidRPr="00F23CF7" w:rsidRDefault="00032A15" w:rsidP="0030534B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</w:t>
            </w:r>
            <w:r w:rsidRPr="00F23C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1188" w:type="dxa"/>
            <w:vAlign w:val="bottom"/>
          </w:tcPr>
          <w:p w14:paraId="55B3EC20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2766B47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43FE72F6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138D1E10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05572" w:rsidRPr="00F23CF7" w14:paraId="7A66EB66" w14:textId="77777777" w:rsidTr="005F2497">
        <w:tc>
          <w:tcPr>
            <w:tcW w:w="3864" w:type="dxa"/>
            <w:shd w:val="clear" w:color="auto" w:fill="auto"/>
            <w:vAlign w:val="bottom"/>
          </w:tcPr>
          <w:p w14:paraId="73695C33" w14:textId="7D0D2A24" w:rsidR="00E05572" w:rsidRPr="00F23CF7" w:rsidRDefault="00E05572" w:rsidP="00E05572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F23CF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C0312C1" w14:textId="33CCD800" w:rsidR="00E05572" w:rsidRPr="00F23CF7" w:rsidRDefault="00787521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F3441E" w14:textId="7D16ACF9" w:rsidR="00E05572" w:rsidRPr="00F23CF7" w:rsidRDefault="00E05572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B88E9BE" w14:textId="39C05C0B" w:rsidR="00E05572" w:rsidRPr="00F23CF7" w:rsidRDefault="00E05572" w:rsidP="0078752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7C1CB9" w14:textId="2397D92E" w:rsidR="00E05572" w:rsidRPr="00F23CF7" w:rsidRDefault="00E05572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</w:p>
        </w:tc>
      </w:tr>
      <w:tr w:rsidR="00E05572" w:rsidRPr="00F23CF7" w14:paraId="48B0EE72" w14:textId="77777777" w:rsidTr="005F2497">
        <w:tc>
          <w:tcPr>
            <w:tcW w:w="3864" w:type="dxa"/>
            <w:shd w:val="clear" w:color="auto" w:fill="auto"/>
            <w:vAlign w:val="bottom"/>
          </w:tcPr>
          <w:p w14:paraId="19256115" w14:textId="77777777" w:rsidR="00E05572" w:rsidRPr="00F23CF7" w:rsidRDefault="00E05572" w:rsidP="00032A1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23CF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F23CF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ค่าเผื่อสินค้าเสียหาย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A0A211E" w14:textId="5DC07DA0" w:rsidR="00E05572" w:rsidRPr="00F23CF7" w:rsidRDefault="00E05572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A56879" w14:textId="59B674F0" w:rsidR="00E05572" w:rsidRPr="00F23CF7" w:rsidRDefault="008C361C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41A5A500" w14:textId="5AC9637B" w:rsidR="00E05572" w:rsidRPr="00F23CF7" w:rsidRDefault="00E05572" w:rsidP="0078752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B7CFF0" w14:textId="0F71CEF9" w:rsidR="00E05572" w:rsidRPr="00F23CF7" w:rsidRDefault="008C361C" w:rsidP="000C165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1,15</w:t>
            </w:r>
            <w:r w:rsidR="000C1657"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</w:tr>
      <w:tr w:rsidR="00032A15" w:rsidRPr="00F23CF7" w14:paraId="4CAFD051" w14:textId="77777777" w:rsidTr="005F2497">
        <w:tc>
          <w:tcPr>
            <w:tcW w:w="3864" w:type="dxa"/>
            <w:shd w:val="clear" w:color="auto" w:fill="auto"/>
            <w:vAlign w:val="bottom"/>
          </w:tcPr>
          <w:p w14:paraId="46B87776" w14:textId="77777777" w:rsidR="00032A15" w:rsidRPr="00F23CF7" w:rsidRDefault="00032A15" w:rsidP="00032A1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หนี้สินตามสัญญาเช่าการเงิน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DCBC0DC" w14:textId="6BE20F4B" w:rsidR="00032A15" w:rsidRPr="00F23CF7" w:rsidRDefault="00032A15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B28D56" w14:textId="7191193D" w:rsidR="00032A15" w:rsidRPr="00F23CF7" w:rsidRDefault="00E05572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8E51F24" w14:textId="66823A69" w:rsidR="00032A15" w:rsidRPr="00F23CF7" w:rsidRDefault="00E05572" w:rsidP="0078752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8E88E81" w14:textId="2D07B4B9" w:rsidR="00032A15" w:rsidRPr="00F23CF7" w:rsidRDefault="00E05572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434</w:t>
            </w:r>
          </w:p>
        </w:tc>
      </w:tr>
      <w:tr w:rsidR="00E05572" w:rsidRPr="00F23CF7" w14:paraId="1FE3D5C4" w14:textId="77777777" w:rsidTr="005F2497">
        <w:tc>
          <w:tcPr>
            <w:tcW w:w="3864" w:type="dxa"/>
            <w:shd w:val="clear" w:color="auto" w:fill="auto"/>
            <w:vAlign w:val="bottom"/>
          </w:tcPr>
          <w:p w14:paraId="0FD78B05" w14:textId="77777777" w:rsidR="00E05572" w:rsidRPr="00F23CF7" w:rsidRDefault="00E05572" w:rsidP="00032A1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ลูกหนี้ตามสัญญาเช่าการเงิน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AFCFF41" w14:textId="564040E3" w:rsidR="00E05572" w:rsidRPr="00F23CF7" w:rsidRDefault="00E05572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D9428C" w14:textId="1BACEA3C" w:rsidR="00E05572" w:rsidRPr="00F23CF7" w:rsidRDefault="00E05572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47DAB7D8" w14:textId="5762C38B" w:rsidR="00E05572" w:rsidRPr="00F23CF7" w:rsidRDefault="00E05572" w:rsidP="0078752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CBC225" w14:textId="02F4803E" w:rsidR="00E05572" w:rsidRPr="00F23CF7" w:rsidRDefault="00E05572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</w:p>
        </w:tc>
      </w:tr>
      <w:tr w:rsidR="00475507" w:rsidRPr="00F23CF7" w14:paraId="70ABC4D8" w14:textId="77777777" w:rsidTr="005F2497">
        <w:tc>
          <w:tcPr>
            <w:tcW w:w="3864" w:type="dxa"/>
            <w:shd w:val="clear" w:color="auto" w:fill="auto"/>
            <w:vAlign w:val="bottom"/>
          </w:tcPr>
          <w:p w14:paraId="6CAA5405" w14:textId="0C06A729" w:rsidR="00475507" w:rsidRPr="00F23CF7" w:rsidRDefault="00475507" w:rsidP="00032A1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D663841" w14:textId="764797E6" w:rsidR="00475507" w:rsidRPr="00F23CF7" w:rsidRDefault="00475507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88F9CB" w14:textId="339B41C0" w:rsidR="00475507" w:rsidRPr="00F23CF7" w:rsidRDefault="00475507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2E3B4F7" w14:textId="199FBC54" w:rsidR="00475507" w:rsidRPr="00F23CF7" w:rsidRDefault="00475507" w:rsidP="0078752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A247DD" w14:textId="20089D7D" w:rsidR="00475507" w:rsidRPr="00F23CF7" w:rsidRDefault="00475507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</w:p>
        </w:tc>
      </w:tr>
      <w:tr w:rsidR="00032A15" w:rsidRPr="00F23CF7" w14:paraId="7E0BFF17" w14:textId="77777777" w:rsidTr="005F2497">
        <w:tc>
          <w:tcPr>
            <w:tcW w:w="3864" w:type="dxa"/>
            <w:shd w:val="clear" w:color="auto" w:fill="auto"/>
            <w:vAlign w:val="bottom"/>
            <w:hideMark/>
          </w:tcPr>
          <w:p w14:paraId="028C8F42" w14:textId="77777777" w:rsidR="00032A15" w:rsidRPr="00F23CF7" w:rsidRDefault="00032A15" w:rsidP="00032A1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หนี้สินผลประโยชน์พนักงาน</w:t>
            </w:r>
          </w:p>
        </w:tc>
        <w:tc>
          <w:tcPr>
            <w:tcW w:w="1188" w:type="dxa"/>
            <w:shd w:val="clear" w:color="auto" w:fill="auto"/>
            <w:vAlign w:val="bottom"/>
            <w:hideMark/>
          </w:tcPr>
          <w:p w14:paraId="65607C4A" w14:textId="578ECA77" w:rsidR="00032A15" w:rsidRPr="00F23CF7" w:rsidRDefault="00032A15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793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8D0E42" w14:textId="77BF2196" w:rsidR="00032A15" w:rsidRPr="00F23CF7" w:rsidRDefault="000C1657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="00946669"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5B68CF9E" w14:textId="0F9AD5AD" w:rsidR="00032A15" w:rsidRPr="00F23CF7" w:rsidRDefault="000C1657" w:rsidP="0078752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F1D1D7" w14:textId="4121E6A3" w:rsidR="00032A15" w:rsidRPr="00F23CF7" w:rsidRDefault="00E05572" w:rsidP="000C165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1,69</w:t>
            </w:r>
            <w:r w:rsidR="0030094E"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032A15" w:rsidRPr="00F23CF7" w14:paraId="5893E21E" w14:textId="77777777" w:rsidTr="005F2497">
        <w:tc>
          <w:tcPr>
            <w:tcW w:w="3864" w:type="dxa"/>
            <w:shd w:val="clear" w:color="auto" w:fill="auto"/>
            <w:vAlign w:val="bottom"/>
            <w:hideMark/>
          </w:tcPr>
          <w:p w14:paraId="2D461B54" w14:textId="439EE47F" w:rsidR="00032A15" w:rsidRPr="00F23CF7" w:rsidRDefault="00032A15" w:rsidP="00032A15">
            <w:pPr>
              <w:spacing w:line="240" w:lineRule="auto"/>
              <w:ind w:left="15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ค่าเผื่อการด้อยค่าของ</w:t>
            </w:r>
            <w:r w:rsidRPr="00F23CF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เงินลงทุน</w:t>
            </w:r>
          </w:p>
        </w:tc>
        <w:tc>
          <w:tcPr>
            <w:tcW w:w="1188" w:type="dxa"/>
            <w:shd w:val="clear" w:color="auto" w:fill="auto"/>
            <w:vAlign w:val="bottom"/>
            <w:hideMark/>
          </w:tcPr>
          <w:p w14:paraId="759336A9" w14:textId="639BAF24" w:rsidR="00032A15" w:rsidRPr="00F23CF7" w:rsidRDefault="00032A15" w:rsidP="00032A1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7,200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A4E6BC" w14:textId="1214071E" w:rsidR="00032A15" w:rsidRPr="00F23CF7" w:rsidRDefault="00E05572" w:rsidP="00032A1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70347F27" w14:textId="2561C46B" w:rsidR="00032A15" w:rsidRPr="00F23CF7" w:rsidRDefault="00E05572" w:rsidP="0078752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8FEF89A" w14:textId="00DCFEFA" w:rsidR="00032A15" w:rsidRPr="00F23CF7" w:rsidRDefault="00E05572" w:rsidP="00032A1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7,200</w:t>
            </w:r>
          </w:p>
        </w:tc>
      </w:tr>
      <w:tr w:rsidR="00032A15" w:rsidRPr="00F23CF7" w14:paraId="69D29F5A" w14:textId="77777777" w:rsidTr="005F2497">
        <w:tc>
          <w:tcPr>
            <w:tcW w:w="3864" w:type="dxa"/>
            <w:shd w:val="clear" w:color="auto" w:fill="auto"/>
            <w:vAlign w:val="bottom"/>
          </w:tcPr>
          <w:p w14:paraId="3C567F40" w14:textId="77777777" w:rsidR="00032A15" w:rsidRPr="00F23CF7" w:rsidRDefault="00032A15" w:rsidP="00032A15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  <w:hideMark/>
          </w:tcPr>
          <w:p w14:paraId="5D5C98BC" w14:textId="5E00A432" w:rsidR="00032A15" w:rsidRPr="00F23CF7" w:rsidRDefault="00032A15" w:rsidP="00032A1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8,967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5C4002" w14:textId="0658624F" w:rsidR="00032A15" w:rsidRPr="00F23CF7" w:rsidRDefault="00475507" w:rsidP="000C165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2,</w:t>
            </w:r>
            <w:r w:rsidR="000C1657"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2107328" w14:textId="3148C115" w:rsidR="00032A15" w:rsidRPr="00F23CF7" w:rsidRDefault="00E05572" w:rsidP="000C165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0C1657"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1E849E" w14:textId="71543F53" w:rsidR="00032A15" w:rsidRPr="00F23CF7" w:rsidRDefault="00475507" w:rsidP="000C165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11,</w:t>
            </w:r>
            <w:r w:rsidR="002D430B"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0C1657"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</w:tr>
      <w:tr w:rsidR="00032A15" w:rsidRPr="00F23CF7" w14:paraId="7D9EAB27" w14:textId="77777777" w:rsidTr="005F2497">
        <w:tc>
          <w:tcPr>
            <w:tcW w:w="3864" w:type="dxa"/>
            <w:vAlign w:val="bottom"/>
            <w:hideMark/>
          </w:tcPr>
          <w:p w14:paraId="0AE4253B" w14:textId="77777777" w:rsidR="00032A15" w:rsidRPr="00F23CF7" w:rsidRDefault="00032A15" w:rsidP="0030534B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หนี้สินภาษีเงินได้รอการตัดบัญชีจาก </w:t>
            </w:r>
            <w:r w:rsidRPr="00F23C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188" w:type="dxa"/>
            <w:vAlign w:val="bottom"/>
          </w:tcPr>
          <w:p w14:paraId="6D74FF6E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C78053D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636DCCC0" w14:textId="77777777" w:rsidR="00032A15" w:rsidRPr="00F23CF7" w:rsidRDefault="00032A15" w:rsidP="0030534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654C88E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32A15" w:rsidRPr="00F23CF7" w14:paraId="4620B43A" w14:textId="77777777" w:rsidTr="005F2497">
        <w:tc>
          <w:tcPr>
            <w:tcW w:w="3864" w:type="dxa"/>
            <w:vAlign w:val="bottom"/>
          </w:tcPr>
          <w:p w14:paraId="4B18E084" w14:textId="77777777" w:rsidR="00032A15" w:rsidRPr="00F23CF7" w:rsidRDefault="00032A15" w:rsidP="00032A15">
            <w:pPr>
              <w:spacing w:line="240" w:lineRule="auto"/>
              <w:ind w:left="151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23CF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46A10C8" w14:textId="0F2E9D76" w:rsidR="00032A15" w:rsidRPr="00F23CF7" w:rsidRDefault="006C5B66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</w:rPr>
              <w:t>175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12808E" w14:textId="77D3761A" w:rsidR="00032A15" w:rsidRPr="00F23CF7" w:rsidRDefault="002C1C67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73BBD"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4DA8E65" w14:textId="4BF214D6" w:rsidR="00032A15" w:rsidRPr="00F23CF7" w:rsidRDefault="006C5B66" w:rsidP="006C5B66">
            <w:pPr>
              <w:spacing w:line="240" w:lineRule="auto"/>
              <w:ind w:left="15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95851F" w14:textId="6C4DBF2B" w:rsidR="00032A15" w:rsidRPr="00F23CF7" w:rsidRDefault="006C5B66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C5B66" w:rsidRPr="00F23CF7" w14:paraId="2CC3919B" w14:textId="77777777" w:rsidTr="005F2497">
        <w:tc>
          <w:tcPr>
            <w:tcW w:w="3864" w:type="dxa"/>
            <w:vAlign w:val="bottom"/>
          </w:tcPr>
          <w:p w14:paraId="6FAEF739" w14:textId="77777777" w:rsidR="006C5B66" w:rsidRPr="00F23CF7" w:rsidRDefault="006C5B66" w:rsidP="00032A15">
            <w:pPr>
              <w:spacing w:line="240" w:lineRule="auto"/>
              <w:ind w:left="151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ค่าธรรมเนียมทางการเงินรอตัดบัญชี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64F43F7" w14:textId="3EF31FB6" w:rsidR="006C5B66" w:rsidRPr="00F23CF7" w:rsidRDefault="006C5B66" w:rsidP="00032A1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2,059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EF10C1" w14:textId="2E9212E2" w:rsidR="006C5B66" w:rsidRPr="00F23CF7" w:rsidRDefault="002C1C67" w:rsidP="006C5B6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5B66" w:rsidRPr="00F23CF7">
              <w:rPr>
                <w:rFonts w:ascii="Browallia New" w:hAnsi="Browallia New" w:cs="Browallia New"/>
                <w:sz w:val="24"/>
                <w:szCs w:val="24"/>
              </w:rPr>
              <w:t>769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3629487" w14:textId="756E90B0" w:rsidR="006C5B66" w:rsidRPr="00F23CF7" w:rsidRDefault="006C5B66" w:rsidP="006C5B6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7E8E5C5" w14:textId="3D23DE3E" w:rsidR="006C5B66" w:rsidRPr="00F23CF7" w:rsidRDefault="006C5B66" w:rsidP="00032A1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1,290</w:t>
            </w:r>
          </w:p>
        </w:tc>
      </w:tr>
      <w:tr w:rsidR="006C5B66" w:rsidRPr="00F23CF7" w14:paraId="0794A4E0" w14:textId="77777777" w:rsidTr="005F2497">
        <w:tc>
          <w:tcPr>
            <w:tcW w:w="3864" w:type="dxa"/>
            <w:vAlign w:val="bottom"/>
          </w:tcPr>
          <w:p w14:paraId="65B5B562" w14:textId="094ED0CE" w:rsidR="006C5B66" w:rsidRPr="00F23CF7" w:rsidRDefault="006C5B66" w:rsidP="00032A15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  <w:hideMark/>
          </w:tcPr>
          <w:p w14:paraId="06FC54C9" w14:textId="53B7C449" w:rsidR="006C5B66" w:rsidRPr="00F23CF7" w:rsidRDefault="006C5B66" w:rsidP="00032A1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2,234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4D50E1" w14:textId="3C795853" w:rsidR="006C5B66" w:rsidRPr="00F23CF7" w:rsidRDefault="002C1C67" w:rsidP="006C5B6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C5B66"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6248182" w14:textId="530119F5" w:rsidR="006C5B66" w:rsidRPr="00F23CF7" w:rsidRDefault="006C5B66" w:rsidP="006C5B6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18933CB" w14:textId="0F2C1D8C" w:rsidR="006C5B66" w:rsidRPr="00F23CF7" w:rsidRDefault="006C5B66" w:rsidP="00032A1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1,290</w:t>
            </w:r>
          </w:p>
        </w:tc>
      </w:tr>
      <w:tr w:rsidR="008C0227" w:rsidRPr="00F23CF7" w14:paraId="2CB9F9F1" w14:textId="77777777" w:rsidTr="005F2497">
        <w:tc>
          <w:tcPr>
            <w:tcW w:w="3864" w:type="dxa"/>
            <w:vAlign w:val="bottom"/>
          </w:tcPr>
          <w:p w14:paraId="02ED493C" w14:textId="77777777" w:rsidR="008C0227" w:rsidRPr="00F23CF7" w:rsidRDefault="008C0227" w:rsidP="00032A15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41F44CF" w14:textId="77777777" w:rsidR="008C0227" w:rsidRPr="00F23CF7" w:rsidRDefault="008C0227" w:rsidP="008C022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9F9404" w14:textId="77777777" w:rsidR="008C0227" w:rsidRDefault="008C0227" w:rsidP="008C022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AFE2DA0" w14:textId="77777777" w:rsidR="008C0227" w:rsidRPr="00F23CF7" w:rsidRDefault="008C0227" w:rsidP="008C022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4293A9A" w14:textId="77777777" w:rsidR="008C0227" w:rsidRPr="00F23CF7" w:rsidRDefault="008C0227" w:rsidP="008C022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C0227" w:rsidRPr="00F23CF7" w14:paraId="105910AF" w14:textId="77777777" w:rsidTr="00747399">
        <w:tc>
          <w:tcPr>
            <w:tcW w:w="3864" w:type="dxa"/>
            <w:vAlign w:val="bottom"/>
          </w:tcPr>
          <w:p w14:paraId="68CB0AE1" w14:textId="77777777" w:rsidR="008C0227" w:rsidRPr="00F23CF7" w:rsidRDefault="008C0227" w:rsidP="00032A15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shd w:val="clear" w:color="auto" w:fill="auto"/>
            <w:vAlign w:val="bottom"/>
          </w:tcPr>
          <w:p w14:paraId="01A0C959" w14:textId="7F80E9F2" w:rsidR="008C0227" w:rsidRPr="008C0227" w:rsidRDefault="008C0227" w:rsidP="008C0227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C0227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proofErr w:type="gramStart"/>
            <w:r w:rsidRPr="008C0227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หน่วย </w:t>
            </w:r>
            <w:r w:rsidRPr="008C0227">
              <w:rPr>
                <w:rFonts w:ascii="Browallia New" w:hAnsi="Browallia New" w:cs="Browallia New"/>
                <w:color w:val="000000"/>
                <w:sz w:val="24"/>
                <w:szCs w:val="24"/>
              </w:rPr>
              <w:t>:</w:t>
            </w:r>
            <w:proofErr w:type="gramEnd"/>
            <w:r w:rsidRPr="008C0227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พันบาท</w:t>
            </w:r>
            <w:r w:rsidRPr="008C0227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C0227" w:rsidRPr="00F23CF7" w14:paraId="3AA2E43E" w14:textId="77777777" w:rsidTr="00747399">
        <w:tc>
          <w:tcPr>
            <w:tcW w:w="3864" w:type="dxa"/>
            <w:vAlign w:val="bottom"/>
          </w:tcPr>
          <w:p w14:paraId="0D2B1FD7" w14:textId="77777777" w:rsidR="008C0227" w:rsidRPr="00F23CF7" w:rsidRDefault="008C0227" w:rsidP="00032A15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58" w:type="dxa"/>
            <w:gridSpan w:val="2"/>
            <w:shd w:val="clear" w:color="auto" w:fill="auto"/>
            <w:vAlign w:val="bottom"/>
          </w:tcPr>
          <w:p w14:paraId="732BDAC3" w14:textId="37C817F9" w:rsidR="008C0227" w:rsidRPr="00D30DA1" w:rsidRDefault="008C0227" w:rsidP="00D30DA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30DA1">
              <w:rPr>
                <w:rFonts w:ascii="Browallia New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31F90E35" w14:textId="21C81756" w:rsidR="008C0227" w:rsidRPr="00D30DA1" w:rsidRDefault="008C0227" w:rsidP="00D30DA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30DA1">
              <w:rPr>
                <w:rFonts w:ascii="Browallia New" w:hAnsi="Browallia New" w:cs="Browalli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0227" w:rsidRPr="00F23CF7" w14:paraId="0CF65ED0" w14:textId="77777777" w:rsidTr="005F2497">
        <w:tc>
          <w:tcPr>
            <w:tcW w:w="3864" w:type="dxa"/>
            <w:vAlign w:val="bottom"/>
          </w:tcPr>
          <w:p w14:paraId="5B18AB35" w14:textId="77777777" w:rsidR="008C0227" w:rsidRPr="00F23CF7" w:rsidRDefault="008C0227" w:rsidP="00032A15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C6D0464" w14:textId="29AD2634" w:rsidR="008C0227" w:rsidRPr="00D30DA1" w:rsidRDefault="008C0227" w:rsidP="00D30DA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30DA1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4E5EFF" w14:textId="61882054" w:rsidR="008C0227" w:rsidRPr="00D30DA1" w:rsidRDefault="008C0227" w:rsidP="00D30DA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30DA1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29F4158" w14:textId="729F60BE" w:rsidR="008C0227" w:rsidRPr="00D30DA1" w:rsidRDefault="008C0227" w:rsidP="00D30DA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30DA1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9A853D" w14:textId="3E4D21BD" w:rsidR="008C0227" w:rsidRPr="00D30DA1" w:rsidRDefault="008C0227" w:rsidP="00D30DA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30DA1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</w:tr>
      <w:tr w:rsidR="008C0227" w:rsidRPr="00F23CF7" w14:paraId="01AF469A" w14:textId="77777777" w:rsidTr="005F2497">
        <w:tc>
          <w:tcPr>
            <w:tcW w:w="3864" w:type="dxa"/>
            <w:vAlign w:val="bottom"/>
          </w:tcPr>
          <w:p w14:paraId="7F4E40B2" w14:textId="77777777" w:rsidR="008C0227" w:rsidRPr="00F23CF7" w:rsidRDefault="008C0227" w:rsidP="00032A15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814DD5A" w14:textId="77777777" w:rsidR="008C0227" w:rsidRPr="00F23CF7" w:rsidRDefault="008C0227" w:rsidP="008C022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7CCD17" w14:textId="77777777" w:rsidR="008C0227" w:rsidRDefault="008C0227" w:rsidP="008C022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5D4CDE2" w14:textId="77777777" w:rsidR="008C0227" w:rsidRPr="00F23CF7" w:rsidRDefault="008C0227" w:rsidP="008C022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FEB51D5" w14:textId="77777777" w:rsidR="008C0227" w:rsidRPr="00F23CF7" w:rsidRDefault="008C0227" w:rsidP="008C022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30DA1" w:rsidRPr="00F23CF7" w14:paraId="638FDF3C" w14:textId="77777777" w:rsidTr="005F2497">
        <w:tc>
          <w:tcPr>
            <w:tcW w:w="3864" w:type="dxa"/>
            <w:vAlign w:val="bottom"/>
          </w:tcPr>
          <w:p w14:paraId="7B529A06" w14:textId="18C201B5" w:rsidR="00D30DA1" w:rsidRPr="00F23CF7" w:rsidRDefault="00D30DA1" w:rsidP="00D30DA1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D30DA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ภาษีเงินได้ที่รับรู้ในกำไรขาดทุนเบ็ดเสร็จอื่น </w:t>
            </w:r>
            <w:r w:rsidRPr="00D30DA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AEBBF6F" w14:textId="77777777" w:rsidR="00D30DA1" w:rsidRPr="00F23CF7" w:rsidRDefault="00D30DA1" w:rsidP="00D30DA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1BC47D" w14:textId="77777777" w:rsidR="00D30DA1" w:rsidRDefault="00D30DA1" w:rsidP="00D30DA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14DCDF9" w14:textId="77777777" w:rsidR="00D30DA1" w:rsidRPr="00F23CF7" w:rsidRDefault="00D30DA1" w:rsidP="00D30DA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0E385C6" w14:textId="77777777" w:rsidR="00D30DA1" w:rsidRPr="00F23CF7" w:rsidRDefault="00D30DA1" w:rsidP="00D30DA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30DA1" w:rsidRPr="00F23CF7" w14:paraId="4DF7454F" w14:textId="77777777" w:rsidTr="005F2497">
        <w:tc>
          <w:tcPr>
            <w:tcW w:w="3864" w:type="dxa"/>
            <w:vAlign w:val="bottom"/>
          </w:tcPr>
          <w:p w14:paraId="4BE3B003" w14:textId="65C82BF5" w:rsidR="00D30DA1" w:rsidRPr="00D30DA1" w:rsidRDefault="00D30DA1" w:rsidP="00D30DA1">
            <w:pPr>
              <w:spacing w:line="240" w:lineRule="auto"/>
              <w:ind w:left="15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DA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ส่วนเกินทุนจากการตีราคาที่ดิน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8E43CA0" w14:textId="02B8E425" w:rsidR="00D30DA1" w:rsidRPr="00D30DA1" w:rsidRDefault="00D30DA1" w:rsidP="00D30DA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D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F6C8A6" w14:textId="4DA8EAED" w:rsidR="00D30DA1" w:rsidRPr="00D30DA1" w:rsidRDefault="00D30DA1" w:rsidP="00D30DA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DA1">
              <w:rPr>
                <w:rFonts w:ascii="Browallia New" w:hAnsi="Browallia New" w:cs="Browallia New"/>
                <w:sz w:val="24"/>
                <w:szCs w:val="24"/>
              </w:rPr>
              <w:t>16,560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47C7255" w14:textId="05D47450" w:rsidR="00D30DA1" w:rsidRPr="00D30DA1" w:rsidRDefault="00D30DA1" w:rsidP="00D30DA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D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3ADB2E" w14:textId="7D0330CB" w:rsidR="00D30DA1" w:rsidRPr="00D30DA1" w:rsidRDefault="00D30DA1" w:rsidP="00D30DA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DA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D30DA1" w:rsidRPr="00F23CF7" w14:paraId="5394C559" w14:textId="77777777" w:rsidTr="005F2497">
        <w:tc>
          <w:tcPr>
            <w:tcW w:w="3864" w:type="dxa"/>
            <w:vAlign w:val="bottom"/>
          </w:tcPr>
          <w:p w14:paraId="36B3F6F6" w14:textId="4B4B407A" w:rsidR="00D30DA1" w:rsidRPr="00D30DA1" w:rsidRDefault="00D30DA1" w:rsidP="00D30DA1">
            <w:pPr>
              <w:spacing w:line="240" w:lineRule="auto"/>
              <w:ind w:left="15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DA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D30DA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กำไร</w:t>
            </w:r>
            <w:r w:rsidRPr="00D30DA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) </w:t>
            </w:r>
            <w:r w:rsidRPr="00D30DA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11616B5" w14:textId="0A14FE3E" w:rsidR="00D30DA1" w:rsidRPr="00D30DA1" w:rsidRDefault="00D30DA1" w:rsidP="00D30DA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DA1">
              <w:rPr>
                <w:rFonts w:ascii="Browallia New" w:hAnsi="Browallia New" w:cs="Browallia New"/>
                <w:sz w:val="24"/>
                <w:szCs w:val="24"/>
              </w:rPr>
              <w:t>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71E157" w14:textId="64497327" w:rsidR="00D30DA1" w:rsidRPr="00D30DA1" w:rsidRDefault="00D30DA1" w:rsidP="00D30DA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DA1">
              <w:rPr>
                <w:rFonts w:ascii="Browallia New" w:hAnsi="Browallia New" w:cs="Browallia New"/>
                <w:sz w:val="24"/>
                <w:szCs w:val="24"/>
              </w:rPr>
              <w:t>3,052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6DE9A4D" w14:textId="427ED955" w:rsidR="00D30DA1" w:rsidRPr="00D30DA1" w:rsidRDefault="00D30DA1" w:rsidP="00D30DA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DA1">
              <w:rPr>
                <w:rFonts w:ascii="Browallia New" w:hAnsi="Browallia New" w:cs="Browallia New"/>
                <w:sz w:val="24"/>
                <w:szCs w:val="24"/>
              </w:rPr>
              <w:t>(124)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D251B1" w14:textId="7E73C8EA" w:rsidR="00D30DA1" w:rsidRPr="00D30DA1" w:rsidRDefault="00D30DA1" w:rsidP="00D30DA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DA1">
              <w:rPr>
                <w:rFonts w:ascii="Browallia New" w:hAnsi="Browallia New" w:cs="Browallia New"/>
                <w:sz w:val="24"/>
                <w:szCs w:val="24"/>
              </w:rPr>
              <w:t>(164)</w:t>
            </w:r>
          </w:p>
        </w:tc>
      </w:tr>
      <w:tr w:rsidR="00D30DA1" w:rsidRPr="00F23CF7" w14:paraId="3752FBF2" w14:textId="77777777" w:rsidTr="005F2497">
        <w:tc>
          <w:tcPr>
            <w:tcW w:w="3864" w:type="dxa"/>
            <w:vAlign w:val="bottom"/>
          </w:tcPr>
          <w:p w14:paraId="4FA41AE9" w14:textId="77777777" w:rsidR="00D30DA1" w:rsidRPr="00F23CF7" w:rsidRDefault="00D30DA1" w:rsidP="00D30DA1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5A945EB" w14:textId="626A36BD" w:rsidR="00D30DA1" w:rsidRPr="00D30DA1" w:rsidRDefault="00D30DA1" w:rsidP="00D30DA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DA1">
              <w:rPr>
                <w:rFonts w:ascii="Browallia New" w:hAnsi="Browallia New" w:cs="Browallia New"/>
                <w:sz w:val="24"/>
                <w:szCs w:val="24"/>
              </w:rPr>
              <w:t>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EC2A14" w14:textId="70D39AA6" w:rsidR="00D30DA1" w:rsidRPr="00D30DA1" w:rsidRDefault="00D30DA1" w:rsidP="00D30DA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DA1">
              <w:rPr>
                <w:rFonts w:ascii="Browallia New" w:hAnsi="Browallia New" w:cs="Browallia New"/>
                <w:sz w:val="24"/>
                <w:szCs w:val="24"/>
              </w:rPr>
              <w:t>19,612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41715B5" w14:textId="17647B88" w:rsidR="00D30DA1" w:rsidRPr="00D30DA1" w:rsidRDefault="00D30DA1" w:rsidP="00D30DA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DA1">
              <w:rPr>
                <w:rFonts w:ascii="Browallia New" w:hAnsi="Browallia New" w:cs="Browallia New"/>
                <w:sz w:val="24"/>
                <w:szCs w:val="24"/>
              </w:rPr>
              <w:t>(124)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A8B5CA" w14:textId="3AEFABE0" w:rsidR="00D30DA1" w:rsidRPr="00D30DA1" w:rsidRDefault="00D30DA1" w:rsidP="00D30DA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30DA1">
              <w:rPr>
                <w:rFonts w:ascii="Browallia New" w:hAnsi="Browallia New" w:cs="Browallia New"/>
                <w:sz w:val="24"/>
                <w:szCs w:val="24"/>
              </w:rPr>
              <w:t>(164)</w:t>
            </w:r>
          </w:p>
        </w:tc>
      </w:tr>
    </w:tbl>
    <w:p w14:paraId="419F48A4" w14:textId="74974D0E" w:rsidR="009F5828" w:rsidRDefault="009F5828" w:rsidP="009F5828">
      <w:pPr>
        <w:pStyle w:val="CordiaNew"/>
        <w:tabs>
          <w:tab w:val="clear" w:pos="4153"/>
          <w:tab w:val="left" w:pos="567"/>
        </w:tabs>
        <w:ind w:left="644"/>
        <w:jc w:val="thaiDistribute"/>
        <w:rPr>
          <w:rFonts w:ascii="Browallia New" w:hAnsi="Browallia New" w:cs="Browallia New"/>
          <w:sz w:val="16"/>
          <w:szCs w:val="16"/>
          <w:u w:val="single"/>
        </w:rPr>
      </w:pPr>
    </w:p>
    <w:p w14:paraId="7FF2C340" w14:textId="77777777" w:rsidR="00D72519" w:rsidRPr="00F51098" w:rsidRDefault="00D72519" w:rsidP="009F5828">
      <w:pPr>
        <w:pStyle w:val="CordiaNew"/>
        <w:tabs>
          <w:tab w:val="clear" w:pos="4153"/>
          <w:tab w:val="left" w:pos="567"/>
        </w:tabs>
        <w:ind w:left="644"/>
        <w:jc w:val="thaiDistribute"/>
        <w:rPr>
          <w:rFonts w:ascii="Browallia New" w:hAnsi="Browallia New" w:cs="Browallia New"/>
          <w:sz w:val="16"/>
          <w:szCs w:val="16"/>
          <w:u w:val="single"/>
        </w:rPr>
      </w:pPr>
    </w:p>
    <w:p w14:paraId="025A7DD0" w14:textId="56CA6D3A" w:rsidR="000A75AF" w:rsidRDefault="000A75AF" w:rsidP="00D72519">
      <w:pPr>
        <w:pStyle w:val="CordiaNew"/>
        <w:tabs>
          <w:tab w:val="clear" w:pos="4153"/>
          <w:tab w:val="left" w:pos="567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ECD202A" w14:textId="7F3DCD91" w:rsidR="00E25FF1" w:rsidRDefault="00E25FF1" w:rsidP="00D72519">
      <w:pPr>
        <w:pStyle w:val="CordiaNew"/>
        <w:tabs>
          <w:tab w:val="clear" w:pos="4153"/>
          <w:tab w:val="left" w:pos="567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104275F" w14:textId="45C55113" w:rsidR="009562E9" w:rsidRDefault="009562E9" w:rsidP="00D72519">
      <w:pPr>
        <w:pStyle w:val="CordiaNew"/>
        <w:tabs>
          <w:tab w:val="clear" w:pos="4153"/>
          <w:tab w:val="left" w:pos="567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DC417F3" w14:textId="77777777" w:rsidR="00D30DA1" w:rsidRDefault="00D30DA1" w:rsidP="00D72519">
      <w:pPr>
        <w:pStyle w:val="CordiaNew"/>
        <w:tabs>
          <w:tab w:val="clear" w:pos="4153"/>
          <w:tab w:val="left" w:pos="567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67F1548" w14:textId="77777777" w:rsidR="00E25FF1" w:rsidRPr="009F5828" w:rsidRDefault="00E25FF1" w:rsidP="00D72519">
      <w:pPr>
        <w:pStyle w:val="CordiaNew"/>
        <w:tabs>
          <w:tab w:val="clear" w:pos="4153"/>
          <w:tab w:val="left" w:pos="567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BF401B6" w14:textId="3F693190" w:rsidR="009D6197" w:rsidRDefault="006A723C" w:rsidP="00492147">
      <w:pPr>
        <w:pStyle w:val="CordiaNew"/>
        <w:numPr>
          <w:ilvl w:val="0"/>
          <w:numId w:val="16"/>
        </w:numPr>
        <w:tabs>
          <w:tab w:val="clear" w:pos="4153"/>
          <w:tab w:val="left" w:pos="567"/>
        </w:tabs>
        <w:ind w:hanging="644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9D6197">
        <w:rPr>
          <w:rFonts w:ascii="Browallia New" w:hAnsi="Browallia New" w:cs="Browallia New" w:hint="cs"/>
          <w:sz w:val="28"/>
          <w:szCs w:val="28"/>
          <w:u w:val="single"/>
          <w:cs/>
          <w:lang w:val="en-GB"/>
        </w:rPr>
        <w:lastRenderedPageBreak/>
        <w:t>ทุนเรือนหุ้น</w:t>
      </w:r>
      <w:r w:rsidRPr="009D6197">
        <w:rPr>
          <w:rFonts w:ascii="Browallia New" w:hAnsi="Browallia New" w:cs="Browallia New"/>
          <w:sz w:val="28"/>
          <w:szCs w:val="28"/>
        </w:rPr>
        <w:tab/>
      </w:r>
    </w:p>
    <w:p w14:paraId="163767E3" w14:textId="77777777" w:rsidR="009D6197" w:rsidRPr="00BC4412" w:rsidRDefault="009D6197" w:rsidP="009D6197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u w:val="single"/>
          <w:lang w:val="en-GB"/>
        </w:rPr>
      </w:pPr>
    </w:p>
    <w:p w14:paraId="42B92C95" w14:textId="5295396D" w:rsidR="00CB502E" w:rsidRPr="007201FA" w:rsidRDefault="007201FA" w:rsidP="00E84F14">
      <w:pPr>
        <w:spacing w:line="240" w:lineRule="auto"/>
        <w:ind w:left="426" w:firstLine="114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t xml:space="preserve"> </w:t>
      </w:r>
      <w:r w:rsidR="00CB502E" w:rsidRPr="007201FA">
        <w:rPr>
          <w:rFonts w:ascii="Browallia New" w:hAnsi="Browallia New" w:cs="Browallia New"/>
          <w:sz w:val="28"/>
          <w:szCs w:val="28"/>
          <w:cs/>
        </w:rPr>
        <w:t xml:space="preserve">ในการประชุมวิสามัญผู้ถือหุ้น ครั้งที่ </w:t>
      </w:r>
      <w:r w:rsidR="00CB502E" w:rsidRPr="007201FA">
        <w:rPr>
          <w:rFonts w:ascii="Browallia New" w:hAnsi="Browallia New" w:cs="Browallia New"/>
          <w:sz w:val="28"/>
          <w:szCs w:val="28"/>
        </w:rPr>
        <w:t>1/2561</w:t>
      </w:r>
      <w:r w:rsidR="00CB502E" w:rsidRPr="007201FA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="00CB502E" w:rsidRPr="007201FA">
        <w:rPr>
          <w:rFonts w:ascii="Browallia New" w:hAnsi="Browallia New" w:cs="Browallia New"/>
          <w:sz w:val="28"/>
          <w:szCs w:val="28"/>
        </w:rPr>
        <w:t>21</w:t>
      </w:r>
      <w:r w:rsidR="00CB502E" w:rsidRPr="007201FA">
        <w:rPr>
          <w:rFonts w:ascii="Browallia New" w:hAnsi="Browallia New" w:cs="Browallia New"/>
          <w:sz w:val="28"/>
          <w:szCs w:val="28"/>
          <w:cs/>
        </w:rPr>
        <w:t xml:space="preserve"> พฤษภาคม </w:t>
      </w:r>
      <w:r w:rsidR="00CB502E" w:rsidRPr="007201FA">
        <w:rPr>
          <w:rFonts w:ascii="Browallia New" w:hAnsi="Browallia New" w:cs="Browallia New"/>
          <w:sz w:val="28"/>
          <w:szCs w:val="28"/>
        </w:rPr>
        <w:t>2561</w:t>
      </w:r>
      <w:r w:rsidR="00CB502E" w:rsidRPr="007201FA">
        <w:rPr>
          <w:rFonts w:ascii="Browallia New" w:hAnsi="Browallia New" w:cs="Browallia New"/>
          <w:sz w:val="28"/>
          <w:szCs w:val="28"/>
          <w:cs/>
        </w:rPr>
        <w:t xml:space="preserve"> ที่ประชุมมีมติอนุมัติดังนี้ </w:t>
      </w:r>
    </w:p>
    <w:p w14:paraId="54F01AFB" w14:textId="77777777" w:rsidR="00CB502E" w:rsidRPr="00BC4412" w:rsidRDefault="00CB502E" w:rsidP="00CB502E">
      <w:pPr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p w14:paraId="1B6C8F3C" w14:textId="2A39A94A" w:rsidR="007201FA" w:rsidRDefault="00CB502E" w:rsidP="007201FA">
      <w:pPr>
        <w:numPr>
          <w:ilvl w:val="0"/>
          <w:numId w:val="23"/>
        </w:numPr>
        <w:tabs>
          <w:tab w:val="clear" w:pos="454"/>
          <w:tab w:val="clear" w:pos="680"/>
          <w:tab w:val="clear" w:pos="907"/>
          <w:tab w:val="clear" w:pos="1665"/>
          <w:tab w:val="num" w:pos="828"/>
        </w:tabs>
        <w:spacing w:line="240" w:lineRule="auto"/>
        <w:ind w:left="810" w:hanging="324"/>
        <w:jc w:val="thaiDistribute"/>
        <w:rPr>
          <w:rFonts w:ascii="Browallia New" w:hAnsi="Browallia New" w:cs="Browallia New"/>
          <w:sz w:val="28"/>
          <w:szCs w:val="28"/>
        </w:rPr>
      </w:pPr>
      <w:r w:rsidRPr="009D6197">
        <w:rPr>
          <w:rFonts w:ascii="Browallia New" w:hAnsi="Browallia New" w:cs="Browallia New"/>
          <w:sz w:val="28"/>
          <w:szCs w:val="28"/>
          <w:cs/>
        </w:rPr>
        <w:t xml:space="preserve">ลดทุนจดทะเบียนของบริษัทจำนวน </w:t>
      </w:r>
      <w:r w:rsidRPr="009D6197">
        <w:rPr>
          <w:rFonts w:ascii="Browallia New" w:hAnsi="Browallia New" w:cs="Browallia New"/>
          <w:sz w:val="28"/>
          <w:szCs w:val="28"/>
        </w:rPr>
        <w:t>228,062,767</w:t>
      </w:r>
      <w:r w:rsidRPr="009D6197">
        <w:rPr>
          <w:rFonts w:ascii="Browallia New" w:hAnsi="Browallia New" w:cs="Browallia New"/>
          <w:sz w:val="28"/>
          <w:szCs w:val="28"/>
          <w:cs/>
        </w:rPr>
        <w:t xml:space="preserve"> บาท จากเดิม </w:t>
      </w:r>
      <w:r w:rsidRPr="009D6197">
        <w:rPr>
          <w:rFonts w:ascii="Browallia New" w:hAnsi="Browallia New" w:cs="Browallia New"/>
          <w:sz w:val="28"/>
          <w:szCs w:val="28"/>
        </w:rPr>
        <w:t>1,597,429,866</w:t>
      </w:r>
      <w:r w:rsidRPr="009D6197">
        <w:rPr>
          <w:rFonts w:ascii="Browallia New" w:hAnsi="Browallia New" w:cs="Browallia New"/>
          <w:sz w:val="28"/>
          <w:szCs w:val="28"/>
          <w:cs/>
        </w:rPr>
        <w:t xml:space="preserve"> บาท เป็นจำนวน </w:t>
      </w:r>
      <w:r w:rsidR="00740027">
        <w:rPr>
          <w:rFonts w:ascii="Browallia New" w:hAnsi="Browallia New" w:cs="Browallia New" w:hint="cs"/>
          <w:sz w:val="28"/>
          <w:szCs w:val="28"/>
          <w:cs/>
        </w:rPr>
        <w:t xml:space="preserve">    </w:t>
      </w:r>
      <w:r w:rsidRPr="009D6197">
        <w:rPr>
          <w:rFonts w:ascii="Browallia New" w:hAnsi="Browallia New" w:cs="Browallia New"/>
          <w:sz w:val="28"/>
          <w:szCs w:val="28"/>
        </w:rPr>
        <w:t>1,369,367,099</w:t>
      </w:r>
      <w:r w:rsidRPr="009D6197">
        <w:rPr>
          <w:rFonts w:ascii="Browallia New" w:hAnsi="Browallia New" w:cs="Browallia New"/>
          <w:sz w:val="28"/>
          <w:szCs w:val="28"/>
          <w:cs/>
        </w:rPr>
        <w:t xml:space="preserve"> บาท โดยวิธีการตัดหุ้นสามัญที่ยังไม่ได้จำหน่ายจำนวน </w:t>
      </w:r>
      <w:r w:rsidRPr="009D6197">
        <w:rPr>
          <w:rFonts w:ascii="Browallia New" w:hAnsi="Browallia New" w:cs="Browallia New"/>
          <w:sz w:val="28"/>
          <w:szCs w:val="28"/>
        </w:rPr>
        <w:t>3,040,836,894</w:t>
      </w:r>
      <w:r w:rsidRPr="009D6197">
        <w:rPr>
          <w:rFonts w:ascii="Browallia New" w:hAnsi="Browallia New" w:cs="Browallia New"/>
          <w:sz w:val="28"/>
          <w:szCs w:val="28"/>
          <w:cs/>
        </w:rPr>
        <w:t xml:space="preserve"> หุ้น มูลค่าที่ตราไว้ </w:t>
      </w:r>
      <w:r w:rsidRPr="009D6197">
        <w:rPr>
          <w:rFonts w:ascii="Browallia New" w:hAnsi="Browallia New" w:cs="Browallia New"/>
          <w:sz w:val="28"/>
          <w:szCs w:val="28"/>
        </w:rPr>
        <w:t>0.075</w:t>
      </w:r>
      <w:r w:rsidRPr="009D6197">
        <w:rPr>
          <w:rFonts w:ascii="Browallia New" w:hAnsi="Browallia New" w:cs="Browallia New"/>
          <w:sz w:val="28"/>
          <w:szCs w:val="28"/>
          <w:cs/>
        </w:rPr>
        <w:t xml:space="preserve"> บาท</w:t>
      </w:r>
    </w:p>
    <w:p w14:paraId="66F1A401" w14:textId="77777777" w:rsidR="009F5828" w:rsidRPr="00BC4412" w:rsidRDefault="009F5828" w:rsidP="009F5828">
      <w:pPr>
        <w:tabs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437124E4" w14:textId="0C18E00F" w:rsidR="00CB502E" w:rsidRPr="007201FA" w:rsidRDefault="00CB502E" w:rsidP="007201FA">
      <w:pPr>
        <w:numPr>
          <w:ilvl w:val="0"/>
          <w:numId w:val="23"/>
        </w:numPr>
        <w:tabs>
          <w:tab w:val="clear" w:pos="454"/>
          <w:tab w:val="clear" w:pos="680"/>
          <w:tab w:val="clear" w:pos="907"/>
          <w:tab w:val="clear" w:pos="1665"/>
          <w:tab w:val="num" w:pos="828"/>
        </w:tabs>
        <w:spacing w:line="240" w:lineRule="auto"/>
        <w:ind w:left="810" w:hanging="324"/>
        <w:jc w:val="thaiDistribute"/>
        <w:rPr>
          <w:rFonts w:ascii="Browallia New" w:hAnsi="Browallia New" w:cs="Browallia New"/>
          <w:sz w:val="28"/>
          <w:szCs w:val="28"/>
        </w:rPr>
      </w:pPr>
      <w:r w:rsidRPr="007201FA">
        <w:rPr>
          <w:rFonts w:ascii="Browallia New" w:hAnsi="Browallia New" w:cs="Browallia New"/>
          <w:sz w:val="28"/>
          <w:szCs w:val="28"/>
          <w:cs/>
        </w:rPr>
        <w:t xml:space="preserve">เพิ่มทุนจดทะเบียนของบริษัทจำนวน </w:t>
      </w:r>
      <w:r w:rsidRPr="007201FA">
        <w:rPr>
          <w:rFonts w:ascii="Browallia New" w:hAnsi="Browallia New" w:cs="Browallia New"/>
          <w:sz w:val="28"/>
          <w:szCs w:val="28"/>
        </w:rPr>
        <w:t>1,208,121,737</w:t>
      </w:r>
      <w:r w:rsidRPr="007201FA">
        <w:rPr>
          <w:rFonts w:ascii="Browallia New" w:hAnsi="Browallia New" w:cs="Browallia New"/>
          <w:sz w:val="28"/>
          <w:szCs w:val="28"/>
          <w:cs/>
        </w:rPr>
        <w:t xml:space="preserve"> บาท จากทุนจดทะเบียนจำนวน </w:t>
      </w:r>
      <w:r w:rsidRPr="007201FA">
        <w:rPr>
          <w:rFonts w:ascii="Browallia New" w:hAnsi="Browallia New" w:cs="Browallia New"/>
          <w:sz w:val="28"/>
          <w:szCs w:val="28"/>
        </w:rPr>
        <w:t>1,369,367,099</w:t>
      </w:r>
      <w:r w:rsidRPr="007201FA">
        <w:rPr>
          <w:rFonts w:ascii="Browallia New" w:hAnsi="Browallia New" w:cs="Browallia New"/>
          <w:sz w:val="28"/>
          <w:szCs w:val="28"/>
          <w:cs/>
        </w:rPr>
        <w:t xml:space="preserve"> บาท เป็น </w:t>
      </w:r>
      <w:r w:rsidRPr="007201FA">
        <w:rPr>
          <w:rFonts w:ascii="Browallia New" w:hAnsi="Browallia New" w:cs="Browallia New"/>
          <w:sz w:val="28"/>
          <w:szCs w:val="28"/>
        </w:rPr>
        <w:t>2,577,488,835</w:t>
      </w:r>
      <w:r w:rsidRPr="007201FA">
        <w:rPr>
          <w:rFonts w:ascii="Browallia New" w:hAnsi="Browallia New" w:cs="Browallia New"/>
          <w:sz w:val="28"/>
          <w:szCs w:val="28"/>
          <w:cs/>
        </w:rPr>
        <w:t xml:space="preserve"> บาท โดยการออกหุ้นสามัญจำนวน </w:t>
      </w:r>
      <w:r w:rsidRPr="007201FA">
        <w:rPr>
          <w:rFonts w:ascii="Browallia New" w:hAnsi="Browallia New" w:cs="Browallia New"/>
          <w:sz w:val="28"/>
          <w:szCs w:val="28"/>
        </w:rPr>
        <w:t>16,108,289,826</w:t>
      </w:r>
      <w:r w:rsidRPr="007201FA">
        <w:rPr>
          <w:rFonts w:ascii="Browallia New" w:hAnsi="Browallia New" w:cs="Browallia New"/>
          <w:sz w:val="28"/>
          <w:szCs w:val="28"/>
          <w:cs/>
        </w:rPr>
        <w:t xml:space="preserve"> หุ้น มูลค่าที่ตราไว้หุ้นละ </w:t>
      </w:r>
      <w:r w:rsidRPr="007201FA">
        <w:rPr>
          <w:rFonts w:ascii="Browallia New" w:hAnsi="Browallia New" w:cs="Browallia New"/>
          <w:sz w:val="28"/>
          <w:szCs w:val="28"/>
        </w:rPr>
        <w:t>0.075</w:t>
      </w:r>
      <w:r w:rsidRPr="007201FA">
        <w:rPr>
          <w:rFonts w:ascii="Browallia New" w:hAnsi="Browallia New" w:cs="Browallia New"/>
          <w:sz w:val="28"/>
          <w:szCs w:val="28"/>
          <w:cs/>
        </w:rPr>
        <w:t xml:space="preserve"> บาท เพื่อเสนอขายแก่บุคคลในวงจำกัด (</w:t>
      </w:r>
      <w:r w:rsidRPr="007201FA">
        <w:rPr>
          <w:rFonts w:ascii="Browallia New" w:hAnsi="Browallia New" w:cs="Browallia New"/>
          <w:sz w:val="28"/>
          <w:szCs w:val="28"/>
        </w:rPr>
        <w:t xml:space="preserve">Private Placement) </w:t>
      </w:r>
      <w:r w:rsidRPr="007201FA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Pr="007201FA">
        <w:rPr>
          <w:rFonts w:ascii="Browallia New" w:hAnsi="Browallia New" w:cs="Browallia New"/>
          <w:sz w:val="28"/>
          <w:szCs w:val="28"/>
        </w:rPr>
        <w:t>5</w:t>
      </w:r>
      <w:r w:rsidRPr="007201FA">
        <w:rPr>
          <w:rFonts w:ascii="Browallia New" w:hAnsi="Browallia New" w:cs="Browallia New"/>
          <w:sz w:val="28"/>
          <w:szCs w:val="28"/>
          <w:cs/>
        </w:rPr>
        <w:t xml:space="preserve"> ราย ในราคาหุ้นละ </w:t>
      </w:r>
      <w:r w:rsidRPr="007201FA">
        <w:rPr>
          <w:rFonts w:ascii="Browallia New" w:hAnsi="Browallia New" w:cs="Browallia New"/>
          <w:sz w:val="28"/>
          <w:szCs w:val="28"/>
        </w:rPr>
        <w:t>0.040</w:t>
      </w:r>
      <w:r w:rsidRPr="007201FA">
        <w:rPr>
          <w:rFonts w:ascii="Browallia New" w:hAnsi="Browallia New" w:cs="Browallia New"/>
          <w:sz w:val="28"/>
          <w:szCs w:val="28"/>
          <w:cs/>
        </w:rPr>
        <w:t xml:space="preserve"> บาท มูลค่ารวม </w:t>
      </w:r>
      <w:r w:rsidRPr="007201FA">
        <w:rPr>
          <w:rFonts w:ascii="Browallia New" w:hAnsi="Browallia New" w:cs="Browallia New"/>
          <w:sz w:val="28"/>
          <w:szCs w:val="28"/>
        </w:rPr>
        <w:t>644,331,593</w:t>
      </w:r>
      <w:r w:rsidRPr="007201FA">
        <w:rPr>
          <w:rFonts w:ascii="Browallia New" w:hAnsi="Browallia New" w:cs="Browallia New"/>
          <w:sz w:val="28"/>
          <w:szCs w:val="28"/>
          <w:cs/>
        </w:rPr>
        <w:t xml:space="preserve"> บาท </w:t>
      </w:r>
    </w:p>
    <w:p w14:paraId="56DD1E35" w14:textId="77777777" w:rsidR="009F5828" w:rsidRPr="00BC4412" w:rsidRDefault="009F5828" w:rsidP="00D72519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66A1FA81" w14:textId="45BE97E7" w:rsidR="005F0FFD" w:rsidRDefault="00CB502E" w:rsidP="007201FA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bookmarkStart w:id="7" w:name="_Hlk2181332"/>
      <w:r w:rsidRPr="009D6197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="00740027">
        <w:rPr>
          <w:rFonts w:ascii="Browallia New" w:hAnsi="Browallia New" w:cs="Browallia New" w:hint="cs"/>
          <w:sz w:val="28"/>
          <w:szCs w:val="28"/>
          <w:cs/>
        </w:rPr>
        <w:t>ปี</w:t>
      </w:r>
      <w:r w:rsidRPr="009D6197">
        <w:rPr>
          <w:rFonts w:ascii="Browallia New" w:hAnsi="Browallia New" w:cs="Browallia New"/>
          <w:sz w:val="28"/>
          <w:szCs w:val="28"/>
          <w:cs/>
        </w:rPr>
        <w:t xml:space="preserve"> บริษัทได้รับชำระเงินค่าหุ้นสามัญเพิ่มทุนที่เสนอขายแก่บุคคลในวงจำกัดจำนวน </w:t>
      </w:r>
      <w:r w:rsidRPr="009D6197">
        <w:rPr>
          <w:rFonts w:ascii="Browallia New" w:hAnsi="Browallia New" w:cs="Browallia New"/>
          <w:sz w:val="28"/>
          <w:szCs w:val="28"/>
        </w:rPr>
        <w:t xml:space="preserve">5 </w:t>
      </w:r>
      <w:r w:rsidRPr="009D6197">
        <w:rPr>
          <w:rFonts w:ascii="Browallia New" w:hAnsi="Browallia New" w:cs="Browallia New"/>
          <w:sz w:val="28"/>
          <w:szCs w:val="28"/>
          <w:cs/>
        </w:rPr>
        <w:t xml:space="preserve">ราย รวมเป็นเงินทั้งสิ้นจํานวน </w:t>
      </w:r>
      <w:r w:rsidRPr="009D6197">
        <w:rPr>
          <w:rFonts w:ascii="Browallia New" w:hAnsi="Browallia New" w:cs="Browallia New"/>
          <w:sz w:val="28"/>
          <w:szCs w:val="28"/>
        </w:rPr>
        <w:t xml:space="preserve">644.33 </w:t>
      </w:r>
      <w:r w:rsidRPr="009D6197">
        <w:rPr>
          <w:rFonts w:ascii="Browallia New" w:hAnsi="Browallia New" w:cs="Browallia New"/>
          <w:sz w:val="28"/>
          <w:szCs w:val="28"/>
          <w:cs/>
        </w:rPr>
        <w:t xml:space="preserve">ล้านบาท คิดเป็นจำนวนหุ้นสามัญรวม </w:t>
      </w:r>
      <w:r w:rsidRPr="009D6197">
        <w:rPr>
          <w:rFonts w:ascii="Browallia New" w:hAnsi="Browallia New" w:cs="Browallia New"/>
          <w:sz w:val="28"/>
          <w:szCs w:val="28"/>
        </w:rPr>
        <w:t xml:space="preserve">16,108 </w:t>
      </w:r>
      <w:r w:rsidRPr="009D6197">
        <w:rPr>
          <w:rFonts w:ascii="Browallia New" w:hAnsi="Browallia New" w:cs="Browallia New"/>
          <w:sz w:val="28"/>
          <w:szCs w:val="28"/>
          <w:cs/>
        </w:rPr>
        <w:t xml:space="preserve">ล้านหุ้น </w:t>
      </w:r>
    </w:p>
    <w:p w14:paraId="3BD65B86" w14:textId="2981FF05" w:rsidR="00740027" w:rsidRPr="00BC4412" w:rsidRDefault="00740027" w:rsidP="00F21E52">
      <w:pPr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p w14:paraId="7B212666" w14:textId="6AEF2ADD" w:rsidR="00740027" w:rsidRPr="00740027" w:rsidRDefault="00740027" w:rsidP="00F21E52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18711C">
        <w:rPr>
          <w:rFonts w:ascii="Browallia New" w:hAnsi="Browallia New" w:cs="Browallia New" w:hint="cs"/>
          <w:sz w:val="28"/>
          <w:szCs w:val="28"/>
          <w:cs/>
        </w:rPr>
        <w:t>ในการประชุมสามัญ</w:t>
      </w:r>
      <w:r w:rsidR="007201FA" w:rsidRPr="0018711C">
        <w:rPr>
          <w:rFonts w:ascii="Browallia New" w:hAnsi="Browallia New" w:cs="Browallia New" w:hint="cs"/>
          <w:sz w:val="28"/>
          <w:szCs w:val="28"/>
          <w:cs/>
        </w:rPr>
        <w:t>ผู้ถือหุ้นของบริษัท เมื่อวันที่</w:t>
      </w:r>
      <w:r w:rsidR="007201FA" w:rsidRPr="0018711C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18711C">
        <w:rPr>
          <w:rFonts w:ascii="Browallia New" w:hAnsi="Browallia New" w:cs="Browallia New"/>
          <w:sz w:val="28"/>
          <w:szCs w:val="28"/>
          <w:lang w:val="en-GB"/>
        </w:rPr>
        <w:t xml:space="preserve">7 </w:t>
      </w:r>
      <w:r w:rsidRPr="0018711C">
        <w:rPr>
          <w:rFonts w:ascii="Browallia New" w:hAnsi="Browallia New" w:cs="Browallia New" w:hint="cs"/>
          <w:sz w:val="28"/>
          <w:szCs w:val="28"/>
          <w:cs/>
          <w:lang w:val="en-GB"/>
        </w:rPr>
        <w:t>เมษายน</w:t>
      </w:r>
      <w:r w:rsidR="007201FA" w:rsidRPr="0018711C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7201FA" w:rsidRPr="0018711C">
        <w:rPr>
          <w:rFonts w:ascii="Browallia New" w:hAnsi="Browallia New" w:cs="Browallia New"/>
          <w:sz w:val="28"/>
          <w:szCs w:val="28"/>
          <w:lang w:val="en-GB"/>
        </w:rPr>
        <w:t xml:space="preserve">2560 </w:t>
      </w:r>
      <w:r w:rsidR="007201FA" w:rsidRPr="0018711C">
        <w:rPr>
          <w:rFonts w:ascii="Browallia New" w:hAnsi="Browallia New" w:cs="Browallia New" w:hint="cs"/>
          <w:sz w:val="28"/>
          <w:szCs w:val="28"/>
          <w:cs/>
          <w:lang w:val="en-GB"/>
        </w:rPr>
        <w:t>ที่ประชุมผู้ถือหุ้นได้มีมติอนุมัติ ดังนี้</w:t>
      </w:r>
    </w:p>
    <w:p w14:paraId="51D7674A" w14:textId="5003DB2C" w:rsidR="00736F14" w:rsidRPr="00BC4412" w:rsidRDefault="00736F14" w:rsidP="00F21E52">
      <w:pPr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424A8BD" w14:textId="77777777" w:rsidR="00736F14" w:rsidRDefault="00736F14" w:rsidP="008A1C22">
      <w:pPr>
        <w:numPr>
          <w:ilvl w:val="0"/>
          <w:numId w:val="23"/>
        </w:numPr>
        <w:tabs>
          <w:tab w:val="clear" w:pos="454"/>
          <w:tab w:val="clear" w:pos="680"/>
          <w:tab w:val="clear" w:pos="907"/>
          <w:tab w:val="clear" w:pos="1665"/>
          <w:tab w:val="num" w:pos="828"/>
        </w:tabs>
        <w:spacing w:line="240" w:lineRule="auto"/>
        <w:ind w:left="810" w:hanging="324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cs/>
        </w:rPr>
        <w:t xml:space="preserve">ลดทุนจดทะเบียนจำนวน </w:t>
      </w:r>
      <w:r>
        <w:rPr>
          <w:rFonts w:ascii="Browallia New" w:hAnsi="Browallia New" w:cs="Browallia New"/>
          <w:sz w:val="28"/>
          <w:szCs w:val="28"/>
          <w:lang w:val="en-GB"/>
        </w:rPr>
        <w:t>694,412</w:t>
      </w:r>
      <w:r>
        <w:rPr>
          <w:rFonts w:ascii="Browallia New" w:hAnsi="Browallia New" w:cs="Browallia New"/>
          <w:sz w:val="28"/>
          <w:szCs w:val="28"/>
          <w:cs/>
        </w:rPr>
        <w:t xml:space="preserve"> บาท จากเดิม 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1,035,001,519 </w:t>
      </w:r>
      <w:r>
        <w:rPr>
          <w:rFonts w:ascii="Browallia New" w:hAnsi="Browallia New" w:cs="Browallia New"/>
          <w:sz w:val="28"/>
          <w:szCs w:val="28"/>
          <w:cs/>
        </w:rPr>
        <w:t xml:space="preserve">บาท เป็น 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1,034,307,107 </w:t>
      </w:r>
      <w:r>
        <w:rPr>
          <w:rFonts w:ascii="Browallia New" w:hAnsi="Browallia New" w:cs="Browallia New"/>
          <w:sz w:val="28"/>
          <w:szCs w:val="28"/>
          <w:cs/>
        </w:rPr>
        <w:t xml:space="preserve">บาท โดยวิธีการตัดหุ้นที่ยังไม่ได้จำหน่ายจำนวน 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9,258,820 </w:t>
      </w:r>
      <w:r>
        <w:rPr>
          <w:rFonts w:ascii="Browallia New" w:hAnsi="Browallia New" w:cs="Browallia New"/>
          <w:sz w:val="28"/>
          <w:szCs w:val="28"/>
          <w:cs/>
        </w:rPr>
        <w:t xml:space="preserve">หุ้น มูลค่าที่ตราไว้หุ้นละ 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0.075 </w:t>
      </w:r>
      <w:r>
        <w:rPr>
          <w:rFonts w:ascii="Browallia New" w:hAnsi="Browallia New" w:cs="Browallia New"/>
          <w:sz w:val="28"/>
          <w:szCs w:val="28"/>
          <w:cs/>
        </w:rPr>
        <w:t>บาท</w:t>
      </w:r>
    </w:p>
    <w:p w14:paraId="5D6A14CE" w14:textId="77777777" w:rsidR="00736F14" w:rsidRPr="00BC4412" w:rsidRDefault="00736F14" w:rsidP="00736F14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ind w:left="1418" w:hanging="425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9ACFAE0" w14:textId="77777777" w:rsidR="00736F14" w:rsidRDefault="00736F14" w:rsidP="00736F14">
      <w:pPr>
        <w:numPr>
          <w:ilvl w:val="0"/>
          <w:numId w:val="23"/>
        </w:numPr>
        <w:tabs>
          <w:tab w:val="clear" w:pos="454"/>
          <w:tab w:val="clear" w:pos="680"/>
          <w:tab w:val="clear" w:pos="907"/>
          <w:tab w:val="clear" w:pos="1665"/>
          <w:tab w:val="num" w:pos="1800"/>
        </w:tabs>
        <w:spacing w:line="240" w:lineRule="auto"/>
        <w:ind w:left="801" w:hanging="351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>เพิ่มทุนจดทะเบียนจำนวน</w:t>
      </w:r>
      <w:r>
        <w:rPr>
          <w:rFonts w:ascii="Browallia New" w:hAnsi="Browallia New" w:cs="Browallia New"/>
          <w:sz w:val="28"/>
          <w:szCs w:val="28"/>
        </w:rPr>
        <w:t xml:space="preserve"> 563,122,758 </w:t>
      </w:r>
      <w:r>
        <w:rPr>
          <w:rFonts w:ascii="Browallia New" w:hAnsi="Browallia New" w:cs="Browallia New"/>
          <w:sz w:val="28"/>
          <w:szCs w:val="28"/>
          <w:cs/>
        </w:rPr>
        <w:t xml:space="preserve">บาท จาก </w:t>
      </w:r>
      <w:r>
        <w:rPr>
          <w:rFonts w:ascii="Browallia New" w:hAnsi="Browallia New" w:cs="Browallia New"/>
          <w:sz w:val="28"/>
          <w:szCs w:val="28"/>
        </w:rPr>
        <w:t xml:space="preserve">1,034,307,107 </w:t>
      </w:r>
      <w:r>
        <w:rPr>
          <w:rFonts w:ascii="Browallia New" w:hAnsi="Browallia New" w:cs="Browallia New"/>
          <w:sz w:val="28"/>
          <w:szCs w:val="28"/>
          <w:cs/>
        </w:rPr>
        <w:t xml:space="preserve">บาท เป็น </w:t>
      </w:r>
      <w:r>
        <w:rPr>
          <w:rFonts w:ascii="Browallia New" w:hAnsi="Browallia New" w:cs="Browallia New"/>
          <w:sz w:val="28"/>
          <w:szCs w:val="28"/>
        </w:rPr>
        <w:t xml:space="preserve">1,597,429,866 </w:t>
      </w:r>
      <w:r>
        <w:rPr>
          <w:rFonts w:ascii="Browallia New" w:hAnsi="Browallia New" w:cs="Browallia New"/>
          <w:sz w:val="28"/>
          <w:szCs w:val="28"/>
          <w:cs/>
        </w:rPr>
        <w:t xml:space="preserve">บาท โดยการออกหุ้นสามัญจำนวน </w:t>
      </w:r>
      <w:r>
        <w:rPr>
          <w:rFonts w:ascii="Browallia New" w:hAnsi="Browallia New" w:cs="Browallia New"/>
          <w:sz w:val="28"/>
          <w:szCs w:val="28"/>
        </w:rPr>
        <w:t xml:space="preserve">7,508,303,444 </w:t>
      </w:r>
      <w:r>
        <w:rPr>
          <w:rFonts w:ascii="Browallia New" w:hAnsi="Browallia New" w:cs="Browallia New"/>
          <w:sz w:val="28"/>
          <w:szCs w:val="28"/>
          <w:cs/>
        </w:rPr>
        <w:t xml:space="preserve">หุ้น มูลค่าที่ตราไว้ </w:t>
      </w:r>
      <w:r>
        <w:rPr>
          <w:rFonts w:ascii="Browallia New" w:hAnsi="Browallia New" w:cs="Browallia New"/>
          <w:sz w:val="28"/>
          <w:szCs w:val="28"/>
        </w:rPr>
        <w:t xml:space="preserve">0.075 </w:t>
      </w:r>
      <w:r>
        <w:rPr>
          <w:rFonts w:ascii="Browallia New" w:hAnsi="Browallia New" w:cs="Browallia New"/>
          <w:sz w:val="28"/>
          <w:szCs w:val="28"/>
          <w:cs/>
        </w:rPr>
        <w:t>บาท ดังนี้</w:t>
      </w:r>
    </w:p>
    <w:p w14:paraId="74ABBC54" w14:textId="77777777" w:rsidR="00736F14" w:rsidRPr="00BC4412" w:rsidRDefault="00736F14" w:rsidP="00736F14">
      <w:pPr>
        <w:tabs>
          <w:tab w:val="clear" w:pos="454"/>
          <w:tab w:val="clear" w:pos="680"/>
        </w:tabs>
        <w:spacing w:line="240" w:lineRule="auto"/>
        <w:ind w:left="450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p w14:paraId="7B64CE1C" w14:textId="77777777" w:rsidR="00736F14" w:rsidRDefault="00736F14" w:rsidP="007E5B05">
      <w:pPr>
        <w:numPr>
          <w:ilvl w:val="0"/>
          <w:numId w:val="29"/>
        </w:numPr>
        <w:tabs>
          <w:tab w:val="clear" w:pos="454"/>
          <w:tab w:val="clear" w:pos="680"/>
          <w:tab w:val="clear" w:pos="1644"/>
          <w:tab w:val="clear" w:pos="1871"/>
          <w:tab w:val="left" w:pos="2070"/>
        </w:tabs>
        <w:spacing w:line="240" w:lineRule="auto"/>
        <w:ind w:left="1242" w:hanging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cs/>
        </w:rPr>
        <w:t>จัดสรรหุ้นสามัญเพิ่มทุนจำนวน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4,596,920,476 </w:t>
      </w:r>
      <w:r>
        <w:rPr>
          <w:rFonts w:ascii="Browallia New" w:hAnsi="Browallia New" w:cs="Browallia New"/>
          <w:sz w:val="28"/>
          <w:szCs w:val="28"/>
          <w:cs/>
        </w:rPr>
        <w:t xml:space="preserve">หุ้น ให้กับผู้ถือหุ้นเดิม ตามสัดส่วนในอัตรา 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3 </w:t>
      </w:r>
      <w:r>
        <w:rPr>
          <w:rFonts w:ascii="Browallia New" w:hAnsi="Browallia New" w:cs="Browallia New"/>
          <w:sz w:val="28"/>
          <w:szCs w:val="28"/>
          <w:cs/>
        </w:rPr>
        <w:t xml:space="preserve">หุ้นเดิม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           </w:t>
      </w:r>
      <w:r>
        <w:rPr>
          <w:rFonts w:ascii="Browallia New" w:hAnsi="Browallia New" w:cs="Browallia New"/>
          <w:sz w:val="28"/>
          <w:szCs w:val="28"/>
          <w:cs/>
        </w:rPr>
        <w:t>ต่อ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1 </w:t>
      </w:r>
      <w:r>
        <w:rPr>
          <w:rFonts w:ascii="Browallia New" w:hAnsi="Browallia New" w:cs="Browallia New"/>
          <w:sz w:val="28"/>
          <w:szCs w:val="28"/>
          <w:cs/>
        </w:rPr>
        <w:t xml:space="preserve">หุ้นสามัญใหม่ ในราคาเสนอขายหุ้นละ 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0.14 </w:t>
      </w:r>
      <w:r>
        <w:rPr>
          <w:rFonts w:ascii="Browallia New" w:hAnsi="Browallia New" w:cs="Browallia New"/>
          <w:sz w:val="28"/>
          <w:szCs w:val="28"/>
          <w:cs/>
        </w:rPr>
        <w:t>บาท</w:t>
      </w:r>
    </w:p>
    <w:p w14:paraId="44127150" w14:textId="77777777" w:rsidR="00713DBE" w:rsidRDefault="00713DBE" w:rsidP="00736F14">
      <w:pPr>
        <w:tabs>
          <w:tab w:val="clear" w:pos="454"/>
          <w:tab w:val="clear" w:pos="680"/>
          <w:tab w:val="clear" w:pos="1644"/>
        </w:tabs>
        <w:spacing w:line="240" w:lineRule="auto"/>
        <w:ind w:left="1843" w:hanging="425"/>
        <w:jc w:val="thaiDistribute"/>
        <w:rPr>
          <w:rFonts w:ascii="Browallia New" w:hAnsi="Browallia New" w:cs="Browallia New"/>
          <w:strike/>
          <w:sz w:val="20"/>
          <w:szCs w:val="20"/>
          <w:lang w:val="en-GB"/>
        </w:rPr>
      </w:pPr>
    </w:p>
    <w:p w14:paraId="465E03E4" w14:textId="6A2C4AA5" w:rsidR="00736F14" w:rsidRPr="00D72519" w:rsidRDefault="00736F14" w:rsidP="00D72519">
      <w:pPr>
        <w:numPr>
          <w:ilvl w:val="0"/>
          <w:numId w:val="29"/>
        </w:numPr>
        <w:tabs>
          <w:tab w:val="clear" w:pos="454"/>
          <w:tab w:val="clear" w:pos="680"/>
          <w:tab w:val="clear" w:pos="1644"/>
          <w:tab w:val="clear" w:pos="1871"/>
          <w:tab w:val="left" w:pos="2160"/>
        </w:tabs>
        <w:spacing w:line="240" w:lineRule="auto"/>
        <w:ind w:left="1242" w:hanging="441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 xml:space="preserve">จัดสรรหุ้นสามัญเพิ่มทุนจำนวนไม่เกิน </w:t>
      </w:r>
      <w:r>
        <w:rPr>
          <w:rFonts w:ascii="Browallia New" w:hAnsi="Browallia New" w:cs="Browallia New"/>
          <w:sz w:val="28"/>
          <w:szCs w:val="28"/>
        </w:rPr>
        <w:t xml:space="preserve">1,379,076,143 </w:t>
      </w:r>
      <w:r>
        <w:rPr>
          <w:rFonts w:ascii="Browallia New" w:hAnsi="Browallia New" w:cs="Browallia New"/>
          <w:sz w:val="28"/>
          <w:szCs w:val="28"/>
          <w:cs/>
        </w:rPr>
        <w:t xml:space="preserve">หุ้น เพื่อรองรับการใช้สิทธิของใบสำคัญแสดงสิทธิ </w:t>
      </w:r>
      <w:r>
        <w:rPr>
          <w:rFonts w:ascii="Browallia New" w:hAnsi="Browallia New" w:cs="Browallia New"/>
          <w:sz w:val="28"/>
          <w:szCs w:val="28"/>
        </w:rPr>
        <w:t xml:space="preserve">EFORL-W3 </w:t>
      </w:r>
      <w:r>
        <w:rPr>
          <w:rFonts w:ascii="Browallia New" w:hAnsi="Browallia New" w:cs="Browallia New"/>
          <w:sz w:val="28"/>
          <w:szCs w:val="28"/>
          <w:cs/>
        </w:rPr>
        <w:t xml:space="preserve">ที่เสนอขายให้กับผู้ถือหุ้นเดิมตามสัดส่วนการถือหุ้น ในอัตรา </w:t>
      </w:r>
      <w:r>
        <w:rPr>
          <w:rFonts w:ascii="Browallia New" w:hAnsi="Browallia New" w:cs="Browallia New"/>
          <w:sz w:val="28"/>
          <w:szCs w:val="28"/>
        </w:rPr>
        <w:t xml:space="preserve">10 </w:t>
      </w:r>
      <w:r>
        <w:rPr>
          <w:rFonts w:ascii="Browallia New" w:hAnsi="Browallia New" w:cs="Browallia New"/>
          <w:sz w:val="28"/>
          <w:szCs w:val="28"/>
          <w:cs/>
        </w:rPr>
        <w:t>หุ้นเดิม ต่อ</w:t>
      </w:r>
      <w:r>
        <w:rPr>
          <w:rFonts w:ascii="Browallia New" w:hAnsi="Browallia New" w:cs="Browallia New"/>
          <w:sz w:val="28"/>
          <w:szCs w:val="28"/>
        </w:rPr>
        <w:t xml:space="preserve"> 1 </w:t>
      </w:r>
      <w:r>
        <w:rPr>
          <w:rFonts w:ascii="Browallia New" w:hAnsi="Browallia New" w:cs="Browallia New"/>
          <w:sz w:val="28"/>
          <w:szCs w:val="28"/>
          <w:cs/>
        </w:rPr>
        <w:t xml:space="preserve">หน่วยใบสำคัญแสดงสิทธิ โดยไม่คิดมูลค่า โดยใบสำคัญแสดงสิทธิมีอายุ </w:t>
      </w:r>
      <w:r>
        <w:rPr>
          <w:rFonts w:ascii="Browallia New" w:hAnsi="Browallia New" w:cs="Browallia New"/>
          <w:sz w:val="28"/>
          <w:szCs w:val="28"/>
        </w:rPr>
        <w:t xml:space="preserve">3 </w:t>
      </w:r>
      <w:r>
        <w:rPr>
          <w:rFonts w:ascii="Browallia New" w:hAnsi="Browallia New" w:cs="Browallia New"/>
          <w:sz w:val="28"/>
          <w:szCs w:val="28"/>
          <w:cs/>
        </w:rPr>
        <w:t xml:space="preserve">ปี </w:t>
      </w:r>
      <w:r>
        <w:rPr>
          <w:rFonts w:ascii="Browallia New" w:hAnsi="Browallia New" w:cs="Browallia New" w:hint="cs"/>
          <w:sz w:val="28"/>
          <w:szCs w:val="28"/>
          <w:cs/>
        </w:rPr>
        <w:t>นับตั้ง</w:t>
      </w:r>
      <w:r>
        <w:rPr>
          <w:rFonts w:ascii="Browallia New" w:hAnsi="Browallia New" w:cs="Browallia New"/>
          <w:sz w:val="28"/>
          <w:szCs w:val="28"/>
          <w:cs/>
        </w:rPr>
        <w:t xml:space="preserve">แต่วันที่ออก </w:t>
      </w:r>
      <w:r>
        <w:rPr>
          <w:rFonts w:ascii="Browallia New" w:hAnsi="Browallia New" w:cs="Browallia New"/>
          <w:sz w:val="28"/>
          <w:szCs w:val="28"/>
        </w:rPr>
        <w:t>2</w:t>
      </w:r>
      <w:r>
        <w:rPr>
          <w:rFonts w:ascii="Browallia New" w:hAnsi="Browallia New" w:cs="Browallia New"/>
          <w:sz w:val="28"/>
          <w:szCs w:val="28"/>
          <w:cs/>
        </w:rPr>
        <w:t xml:space="preserve"> มิถุนายน </w:t>
      </w:r>
      <w:r>
        <w:rPr>
          <w:rFonts w:ascii="Browallia New" w:hAnsi="Browallia New" w:cs="Browallia New"/>
          <w:sz w:val="28"/>
          <w:szCs w:val="28"/>
        </w:rPr>
        <w:t>2560</w:t>
      </w:r>
      <w:r>
        <w:rPr>
          <w:rFonts w:ascii="Browallia New" w:hAnsi="Browallia New" w:cs="Browallia New"/>
          <w:sz w:val="28"/>
          <w:szCs w:val="28"/>
          <w:cs/>
        </w:rPr>
        <w:t xml:space="preserve"> ราคาใช้สิทธิหุ้นละ </w:t>
      </w:r>
      <w:r>
        <w:rPr>
          <w:rFonts w:ascii="Browallia New" w:hAnsi="Browallia New" w:cs="Browallia New"/>
          <w:sz w:val="28"/>
          <w:szCs w:val="28"/>
        </w:rPr>
        <w:t xml:space="preserve">0.60 </w:t>
      </w:r>
      <w:r>
        <w:rPr>
          <w:rFonts w:ascii="Browallia New" w:hAnsi="Browallia New" w:cs="Browallia New"/>
          <w:sz w:val="28"/>
          <w:szCs w:val="28"/>
          <w:cs/>
        </w:rPr>
        <w:t xml:space="preserve">บาท โดยใช้สิทธิครั้งแรกวันที่ </w:t>
      </w:r>
      <w:r>
        <w:rPr>
          <w:rFonts w:ascii="Browallia New" w:hAnsi="Browallia New" w:cs="Browallia New"/>
          <w:sz w:val="28"/>
          <w:szCs w:val="28"/>
        </w:rPr>
        <w:t>22</w:t>
      </w:r>
      <w:r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>
        <w:rPr>
          <w:rFonts w:ascii="Browallia New" w:hAnsi="Browallia New" w:cs="Browallia New"/>
          <w:sz w:val="28"/>
          <w:szCs w:val="28"/>
        </w:rPr>
        <w:t xml:space="preserve">2560 </w:t>
      </w:r>
    </w:p>
    <w:p w14:paraId="66B1A24A" w14:textId="069AD0AA" w:rsidR="00BC4412" w:rsidRDefault="00736F14" w:rsidP="009C6725">
      <w:pPr>
        <w:numPr>
          <w:ilvl w:val="0"/>
          <w:numId w:val="29"/>
        </w:numPr>
        <w:tabs>
          <w:tab w:val="clear" w:pos="454"/>
          <w:tab w:val="clear" w:pos="680"/>
          <w:tab w:val="clear" w:pos="1644"/>
          <w:tab w:val="clear" w:pos="1871"/>
          <w:tab w:val="left" w:pos="2070"/>
        </w:tabs>
        <w:spacing w:line="240" w:lineRule="auto"/>
        <w:ind w:left="1260" w:hanging="459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 xml:space="preserve">จัดสรรหุ้นสามัญเพิ่มทุนจำนวนไม่เกิน </w:t>
      </w:r>
      <w:r>
        <w:rPr>
          <w:rFonts w:ascii="Browallia New" w:hAnsi="Browallia New" w:cs="Browallia New"/>
          <w:sz w:val="28"/>
          <w:szCs w:val="28"/>
        </w:rPr>
        <w:t xml:space="preserve">1,532,306,825 </w:t>
      </w:r>
      <w:r>
        <w:rPr>
          <w:rFonts w:ascii="Browallia New" w:hAnsi="Browallia New" w:cs="Browallia New"/>
          <w:sz w:val="28"/>
          <w:szCs w:val="28"/>
          <w:cs/>
        </w:rPr>
        <w:t xml:space="preserve">หุ้น เพื่อรองรับการใช้สิทธิของใบสำคัญแสดงสิทธิ </w:t>
      </w:r>
      <w:r>
        <w:rPr>
          <w:rFonts w:ascii="Browallia New" w:hAnsi="Browallia New" w:cs="Browallia New"/>
          <w:sz w:val="28"/>
          <w:szCs w:val="28"/>
        </w:rPr>
        <w:t xml:space="preserve">EFORL-W4 </w:t>
      </w:r>
      <w:r>
        <w:rPr>
          <w:rFonts w:ascii="Browallia New" w:hAnsi="Browallia New" w:cs="Browallia New"/>
          <w:sz w:val="28"/>
          <w:szCs w:val="28"/>
          <w:cs/>
        </w:rPr>
        <w:t xml:space="preserve">ที่เสนอขายให้กับผู้ถือหุ้นเดิม ที่ใช้สิทธิซื้อหุ้นสามัญเพิ่มทุนตามสัดส่วนการถือหุ้น ในอัตรา </w:t>
      </w:r>
      <w:r>
        <w:rPr>
          <w:rFonts w:ascii="Browallia New" w:hAnsi="Browallia New" w:cs="Browallia New"/>
          <w:sz w:val="28"/>
          <w:szCs w:val="28"/>
        </w:rPr>
        <w:t xml:space="preserve">3 </w:t>
      </w:r>
      <w:r>
        <w:rPr>
          <w:rFonts w:ascii="Browallia New" w:hAnsi="Browallia New" w:cs="Browallia New"/>
          <w:sz w:val="28"/>
          <w:szCs w:val="28"/>
          <w:cs/>
        </w:rPr>
        <w:t>หุ้นสามัญเพิ่มทุนใหม่ต่อใบสำคัญแสดงสิทธิ ต่อ</w:t>
      </w:r>
      <w:r>
        <w:rPr>
          <w:rFonts w:ascii="Browallia New" w:hAnsi="Browallia New" w:cs="Browallia New"/>
          <w:sz w:val="28"/>
          <w:szCs w:val="28"/>
        </w:rPr>
        <w:t xml:space="preserve"> 1 </w:t>
      </w:r>
      <w:r>
        <w:rPr>
          <w:rFonts w:ascii="Browallia New" w:hAnsi="Browallia New" w:cs="Browallia New"/>
          <w:sz w:val="28"/>
          <w:szCs w:val="28"/>
          <w:cs/>
        </w:rPr>
        <w:t xml:space="preserve">หน่วย โดยไม่คิดมูลค่า โดยใบสำคัญแสดงสิทธิมีอายุ </w:t>
      </w:r>
      <w:r>
        <w:rPr>
          <w:rFonts w:ascii="Browallia New" w:hAnsi="Browallia New" w:cs="Browallia New"/>
          <w:sz w:val="28"/>
          <w:szCs w:val="28"/>
        </w:rPr>
        <w:t xml:space="preserve">3 </w:t>
      </w:r>
      <w:r>
        <w:rPr>
          <w:rFonts w:ascii="Browallia New" w:hAnsi="Browallia New" w:cs="Browallia New"/>
          <w:sz w:val="28"/>
          <w:szCs w:val="28"/>
          <w:cs/>
        </w:rPr>
        <w:t xml:space="preserve">ปี </w:t>
      </w:r>
      <w:r>
        <w:rPr>
          <w:rFonts w:ascii="Browallia New" w:hAnsi="Browallia New" w:cs="Browallia New" w:hint="cs"/>
          <w:sz w:val="28"/>
          <w:szCs w:val="28"/>
          <w:cs/>
        </w:rPr>
        <w:t>นับตั้งแต่</w:t>
      </w:r>
      <w:r>
        <w:rPr>
          <w:rFonts w:ascii="Browallia New" w:hAnsi="Browallia New" w:cs="Browallia New"/>
          <w:sz w:val="28"/>
          <w:szCs w:val="28"/>
          <w:cs/>
        </w:rPr>
        <w:t xml:space="preserve">วันที่ออก </w:t>
      </w:r>
      <w:r>
        <w:rPr>
          <w:rFonts w:ascii="Browallia New" w:hAnsi="Browallia New" w:cs="Browallia New"/>
          <w:sz w:val="28"/>
          <w:szCs w:val="28"/>
        </w:rPr>
        <w:t>2</w:t>
      </w:r>
      <w:r>
        <w:rPr>
          <w:rFonts w:ascii="Browallia New" w:hAnsi="Browallia New" w:cs="Browallia New"/>
          <w:sz w:val="28"/>
          <w:szCs w:val="28"/>
          <w:cs/>
        </w:rPr>
        <w:t xml:space="preserve"> มิถุนายน </w:t>
      </w:r>
      <w:r>
        <w:rPr>
          <w:rFonts w:ascii="Browallia New" w:hAnsi="Browallia New" w:cs="Browallia New"/>
          <w:sz w:val="28"/>
          <w:szCs w:val="28"/>
        </w:rPr>
        <w:t>2560</w:t>
      </w:r>
      <w:r>
        <w:rPr>
          <w:rFonts w:ascii="Browallia New" w:hAnsi="Browallia New" w:cs="Browallia New"/>
          <w:sz w:val="28"/>
          <w:szCs w:val="28"/>
          <w:cs/>
        </w:rPr>
        <w:t xml:space="preserve"> ราคาใช้สิทธิหุ้นละ </w:t>
      </w:r>
      <w:r>
        <w:rPr>
          <w:rFonts w:ascii="Browallia New" w:hAnsi="Browallia New" w:cs="Browallia New"/>
          <w:sz w:val="28"/>
          <w:szCs w:val="28"/>
        </w:rPr>
        <w:t xml:space="preserve">0.50 </w:t>
      </w:r>
      <w:r>
        <w:rPr>
          <w:rFonts w:ascii="Browallia New" w:hAnsi="Browallia New" w:cs="Browallia New"/>
          <w:sz w:val="28"/>
          <w:szCs w:val="28"/>
          <w:cs/>
        </w:rPr>
        <w:t>บา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ท </w:t>
      </w:r>
      <w:r>
        <w:rPr>
          <w:rFonts w:ascii="Browallia New" w:hAnsi="Browallia New" w:cs="Browallia New"/>
          <w:sz w:val="28"/>
          <w:szCs w:val="28"/>
          <w:cs/>
        </w:rPr>
        <w:t xml:space="preserve">โดยใช้สิทธิครั้งแรกวันที่ </w:t>
      </w:r>
      <w:r>
        <w:rPr>
          <w:rFonts w:ascii="Browallia New" w:hAnsi="Browallia New" w:cs="Browallia New"/>
          <w:sz w:val="28"/>
          <w:szCs w:val="28"/>
        </w:rPr>
        <w:t>22</w:t>
      </w:r>
      <w:r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>
        <w:rPr>
          <w:rFonts w:ascii="Browallia New" w:hAnsi="Browallia New" w:cs="Browallia New"/>
          <w:sz w:val="28"/>
          <w:szCs w:val="28"/>
        </w:rPr>
        <w:t>2560</w:t>
      </w:r>
    </w:p>
    <w:p w14:paraId="7C43B031" w14:textId="77777777" w:rsidR="009C6725" w:rsidRPr="009C6725" w:rsidRDefault="009C6725" w:rsidP="009C6725">
      <w:pPr>
        <w:tabs>
          <w:tab w:val="clear" w:pos="454"/>
          <w:tab w:val="clear" w:pos="680"/>
          <w:tab w:val="clear" w:pos="1644"/>
          <w:tab w:val="clear" w:pos="1871"/>
          <w:tab w:val="left" w:pos="207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A4A76DA" w14:textId="26D79B26" w:rsidR="00101DAA" w:rsidRDefault="00BC4412" w:rsidP="00101DAA">
      <w:pPr>
        <w:pStyle w:val="ListParagraph"/>
        <w:numPr>
          <w:ilvl w:val="0"/>
          <w:numId w:val="23"/>
        </w:numPr>
        <w:tabs>
          <w:tab w:val="clear" w:pos="680"/>
          <w:tab w:val="clear" w:pos="1665"/>
          <w:tab w:val="left" w:pos="810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  <w:r w:rsidRPr="009C6725">
        <w:rPr>
          <w:rFonts w:ascii="Browallia New" w:hAnsi="Browallia New" w:cs="Browallia New" w:hint="cs"/>
          <w:sz w:val="28"/>
          <w:szCs w:val="28"/>
          <w:cs/>
        </w:rPr>
        <w:t xml:space="preserve">การออกและเสนอขายใบสำคัญแสดงสิทธิ </w:t>
      </w:r>
      <w:r w:rsidRPr="009C6725">
        <w:rPr>
          <w:rFonts w:ascii="Browallia New" w:hAnsi="Browallia New" w:cs="Browallia New"/>
          <w:sz w:val="28"/>
          <w:szCs w:val="28"/>
        </w:rPr>
        <w:t xml:space="preserve">EFORL-W3 </w:t>
      </w:r>
      <w:r w:rsidRPr="009C6725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Pr="009C6725">
        <w:rPr>
          <w:rFonts w:ascii="Browallia New" w:hAnsi="Browallia New" w:cs="Browallia New"/>
          <w:sz w:val="28"/>
          <w:szCs w:val="28"/>
        </w:rPr>
        <w:t xml:space="preserve">EFORL-W4 </w:t>
      </w:r>
      <w:r w:rsidRPr="009C6725">
        <w:rPr>
          <w:rFonts w:ascii="Browallia New" w:hAnsi="Browallia New" w:cs="Browallia New" w:hint="cs"/>
          <w:sz w:val="28"/>
          <w:szCs w:val="28"/>
          <w:cs/>
        </w:rPr>
        <w:t>ตามจำนวนหุ้นสามัญเพิ่มทุนที่จัดสรรตามที่กล่าวไว้ข้างต้น</w:t>
      </w:r>
      <w:bookmarkEnd w:id="7"/>
    </w:p>
    <w:p w14:paraId="3867BA6D" w14:textId="581149FB" w:rsidR="00D30DA1" w:rsidRDefault="00D30DA1" w:rsidP="00D30DA1">
      <w:pPr>
        <w:tabs>
          <w:tab w:val="clear" w:pos="680"/>
          <w:tab w:val="clear" w:pos="1644"/>
          <w:tab w:val="left" w:pos="81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A500457" w14:textId="77777777" w:rsidR="00D30DA1" w:rsidRPr="00D30DA1" w:rsidRDefault="00D30DA1" w:rsidP="00D30DA1">
      <w:pPr>
        <w:tabs>
          <w:tab w:val="clear" w:pos="680"/>
          <w:tab w:val="clear" w:pos="1644"/>
          <w:tab w:val="left" w:pos="81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32AFF6" w14:textId="47CD213D" w:rsidR="006A723C" w:rsidRPr="00AC64F6" w:rsidRDefault="006A723C" w:rsidP="00334E1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9D6197">
        <w:rPr>
          <w:rFonts w:ascii="Browallia New" w:hAnsi="Browallia New" w:cs="Browallia New"/>
          <w:sz w:val="28"/>
          <w:szCs w:val="28"/>
          <w:cs/>
        </w:rPr>
        <w:lastRenderedPageBreak/>
        <w:t>รายการเคลื่อนไหวของทุนจดทะเบียนและทุนที่ชำระแล้วสำหรับ</w:t>
      </w:r>
      <w:r w:rsidRPr="009D6197">
        <w:rPr>
          <w:rFonts w:ascii="Browallia New" w:hAnsi="Browallia New" w:cs="Browallia New" w:hint="cs"/>
          <w:sz w:val="28"/>
          <w:szCs w:val="28"/>
          <w:cs/>
        </w:rPr>
        <w:t>ปี</w:t>
      </w:r>
      <w:r w:rsidRPr="009D6197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Pr="009D6197">
        <w:rPr>
          <w:rFonts w:ascii="Browallia New" w:hAnsi="Browallia New" w:cs="Browallia New"/>
          <w:sz w:val="28"/>
          <w:szCs w:val="28"/>
        </w:rPr>
        <w:t xml:space="preserve">31 </w:t>
      </w:r>
      <w:r w:rsidRPr="009D6197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Pr="00AC64F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C64F6">
        <w:rPr>
          <w:rFonts w:ascii="Browallia New" w:hAnsi="Browallia New" w:cs="Browallia New"/>
          <w:sz w:val="28"/>
          <w:szCs w:val="28"/>
        </w:rPr>
        <w:t>256</w:t>
      </w:r>
      <w:r w:rsidR="00334E16">
        <w:rPr>
          <w:rFonts w:ascii="Browallia New" w:hAnsi="Browallia New" w:cs="Browallia New"/>
          <w:sz w:val="28"/>
          <w:szCs w:val="28"/>
        </w:rPr>
        <w:t>1</w:t>
      </w:r>
      <w:r w:rsidR="003F35A5">
        <w:rPr>
          <w:rFonts w:ascii="Browallia New" w:hAnsi="Browallia New" w:cs="Browallia New" w:hint="cs"/>
          <w:sz w:val="28"/>
          <w:szCs w:val="28"/>
          <w:cs/>
        </w:rPr>
        <w:t xml:space="preserve"> และ </w:t>
      </w:r>
      <w:r w:rsidR="003F35A5">
        <w:rPr>
          <w:rFonts w:ascii="Browallia New" w:hAnsi="Browallia New" w:cs="Browallia New"/>
          <w:sz w:val="28"/>
          <w:szCs w:val="28"/>
        </w:rPr>
        <w:t>25</w:t>
      </w:r>
      <w:r w:rsidR="00334E16">
        <w:rPr>
          <w:rFonts w:ascii="Browallia New" w:hAnsi="Browallia New" w:cs="Browallia New" w:hint="cs"/>
          <w:sz w:val="28"/>
          <w:szCs w:val="28"/>
          <w:cs/>
        </w:rPr>
        <w:t>60</w:t>
      </w:r>
      <w:r w:rsidRPr="00AC64F6">
        <w:rPr>
          <w:rFonts w:ascii="Browallia New" w:hAnsi="Browallia New" w:cs="Browallia New"/>
          <w:sz w:val="28"/>
          <w:szCs w:val="28"/>
        </w:rPr>
        <w:t xml:space="preserve"> </w:t>
      </w:r>
      <w:r w:rsidRPr="00AC64F6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0C954DBB" w14:textId="77777777" w:rsidR="006A723C" w:rsidRPr="00AC64F6" w:rsidRDefault="006A723C" w:rsidP="006A723C">
      <w:pPr>
        <w:pStyle w:val="ListParagraph"/>
        <w:tabs>
          <w:tab w:val="clear" w:pos="227"/>
        </w:tabs>
        <w:spacing w:line="240" w:lineRule="auto"/>
        <w:ind w:left="1665"/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8" w:name="_Hlk490506733"/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492"/>
        <w:gridCol w:w="1800"/>
        <w:gridCol w:w="1890"/>
        <w:gridCol w:w="1800"/>
      </w:tblGrid>
      <w:tr w:rsidR="006A723C" w14:paraId="55DCDCD3" w14:textId="77777777" w:rsidTr="00334E16">
        <w:trPr>
          <w:trHeight w:val="204"/>
        </w:trPr>
        <w:tc>
          <w:tcPr>
            <w:tcW w:w="3492" w:type="dxa"/>
            <w:noWrap/>
            <w:vAlign w:val="bottom"/>
            <w:hideMark/>
          </w:tcPr>
          <w:bookmarkEnd w:id="8"/>
          <w:p w14:paraId="56D3BED9" w14:textId="77777777" w:rsidR="006A723C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ทุนจดทะเบียน</w:t>
            </w:r>
          </w:p>
        </w:tc>
        <w:tc>
          <w:tcPr>
            <w:tcW w:w="1800" w:type="dxa"/>
            <w:noWrap/>
            <w:vAlign w:val="bottom"/>
            <w:hideMark/>
          </w:tcPr>
          <w:p w14:paraId="144D625A" w14:textId="77777777" w:rsidR="006A723C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จำนวนหุ้น (พันหุ้น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) </w:t>
            </w:r>
          </w:p>
        </w:tc>
        <w:tc>
          <w:tcPr>
            <w:tcW w:w="1890" w:type="dxa"/>
            <w:noWrap/>
            <w:vAlign w:val="bottom"/>
            <w:hideMark/>
          </w:tcPr>
          <w:p w14:paraId="77C2D02A" w14:textId="77777777" w:rsidR="006A723C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มูลค่าหุ้นละ (บาท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) </w:t>
            </w:r>
          </w:p>
        </w:tc>
        <w:tc>
          <w:tcPr>
            <w:tcW w:w="1800" w:type="dxa"/>
            <w:noWrap/>
            <w:vAlign w:val="bottom"/>
            <w:hideMark/>
          </w:tcPr>
          <w:p w14:paraId="07B8C150" w14:textId="77777777" w:rsidR="006A723C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พันบาท </w:t>
            </w:r>
          </w:p>
        </w:tc>
      </w:tr>
      <w:tr w:rsidR="006A723C" w14:paraId="7100E6AC" w14:textId="77777777" w:rsidTr="00334E16">
        <w:trPr>
          <w:trHeight w:val="204"/>
        </w:trPr>
        <w:tc>
          <w:tcPr>
            <w:tcW w:w="3492" w:type="dxa"/>
            <w:noWrap/>
            <w:vAlign w:val="bottom"/>
          </w:tcPr>
          <w:p w14:paraId="15105E6D" w14:textId="77777777" w:rsidR="006A723C" w:rsidRDefault="006A723C" w:rsidP="00C46832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00" w:type="dxa"/>
            <w:noWrap/>
            <w:vAlign w:val="bottom"/>
          </w:tcPr>
          <w:p w14:paraId="300331EC" w14:textId="77777777" w:rsidR="006A723C" w:rsidRDefault="006A723C" w:rsidP="00C46832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noWrap/>
            <w:vAlign w:val="bottom"/>
          </w:tcPr>
          <w:p w14:paraId="059EF8AA" w14:textId="77777777" w:rsidR="006A723C" w:rsidRDefault="006A723C" w:rsidP="00C46832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00" w:type="dxa"/>
            <w:noWrap/>
            <w:vAlign w:val="bottom"/>
          </w:tcPr>
          <w:p w14:paraId="3EB641A3" w14:textId="77777777" w:rsidR="006A723C" w:rsidRDefault="006A723C" w:rsidP="00C46832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</w:tr>
      <w:tr w:rsidR="00334E16" w14:paraId="02FBE75A" w14:textId="77777777" w:rsidTr="00334E16">
        <w:trPr>
          <w:trHeight w:val="204"/>
        </w:trPr>
        <w:tc>
          <w:tcPr>
            <w:tcW w:w="3492" w:type="dxa"/>
            <w:noWrap/>
            <w:vAlign w:val="bottom"/>
          </w:tcPr>
          <w:p w14:paraId="077E7009" w14:textId="7C8ADFA5" w:rsidR="00334E16" w:rsidRDefault="00334E16" w:rsidP="00334E16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1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มกราคม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2560 </w:t>
            </w:r>
          </w:p>
        </w:tc>
        <w:tc>
          <w:tcPr>
            <w:tcW w:w="1800" w:type="dxa"/>
            <w:noWrap/>
            <w:vAlign w:val="bottom"/>
          </w:tcPr>
          <w:p w14:paraId="189CB268" w14:textId="5D0ECB37" w:rsidR="00334E16" w:rsidRDefault="00334E16" w:rsidP="00334E16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13,800,020</w:t>
            </w:r>
          </w:p>
        </w:tc>
        <w:tc>
          <w:tcPr>
            <w:tcW w:w="1890" w:type="dxa"/>
            <w:noWrap/>
            <w:vAlign w:val="bottom"/>
          </w:tcPr>
          <w:p w14:paraId="4E750EE8" w14:textId="1B96E8F4" w:rsidR="00334E16" w:rsidRDefault="00334E16" w:rsidP="00334E16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0" w:type="dxa"/>
            <w:noWrap/>
            <w:vAlign w:val="bottom"/>
          </w:tcPr>
          <w:p w14:paraId="7BC9ACED" w14:textId="0773A8AB" w:rsidR="00334E16" w:rsidRDefault="00334E16" w:rsidP="00334E16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1,035,002</w:t>
            </w:r>
          </w:p>
        </w:tc>
      </w:tr>
      <w:tr w:rsidR="00632685" w14:paraId="62D9BDF8" w14:textId="77777777" w:rsidTr="00334E16">
        <w:trPr>
          <w:trHeight w:val="204"/>
        </w:trPr>
        <w:tc>
          <w:tcPr>
            <w:tcW w:w="3492" w:type="dxa"/>
            <w:noWrap/>
            <w:vAlign w:val="bottom"/>
          </w:tcPr>
          <w:p w14:paraId="070FC9CE" w14:textId="1C1095F3" w:rsidR="00632685" w:rsidRDefault="00632685" w:rsidP="00334E16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 xml:space="preserve"> ลดทุน</w:t>
            </w:r>
          </w:p>
        </w:tc>
        <w:tc>
          <w:tcPr>
            <w:tcW w:w="1800" w:type="dxa"/>
            <w:noWrap/>
            <w:vAlign w:val="bottom"/>
          </w:tcPr>
          <w:p w14:paraId="03BDA255" w14:textId="0CEA59E4" w:rsidR="00632685" w:rsidRDefault="00632685" w:rsidP="00334E16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(9,25</w:t>
            </w:r>
            <w:r w:rsidR="00FC2C90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9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90" w:type="dxa"/>
            <w:noWrap/>
            <w:vAlign w:val="bottom"/>
          </w:tcPr>
          <w:p w14:paraId="1D0936BA" w14:textId="2656B821" w:rsidR="00632685" w:rsidRDefault="00632685" w:rsidP="00334E16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0" w:type="dxa"/>
            <w:noWrap/>
            <w:vAlign w:val="bottom"/>
          </w:tcPr>
          <w:p w14:paraId="0585389E" w14:textId="2D62E38B" w:rsidR="00632685" w:rsidRDefault="00632685" w:rsidP="00334E16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(694)</w:t>
            </w:r>
          </w:p>
        </w:tc>
      </w:tr>
      <w:tr w:rsidR="00334E16" w14:paraId="7C4EF8A4" w14:textId="77777777" w:rsidTr="00C76308">
        <w:trPr>
          <w:trHeight w:val="204"/>
        </w:trPr>
        <w:tc>
          <w:tcPr>
            <w:tcW w:w="3492" w:type="dxa"/>
            <w:noWrap/>
            <w:vAlign w:val="bottom"/>
          </w:tcPr>
          <w:p w14:paraId="71357542" w14:textId="028A46C8" w:rsidR="00334E16" w:rsidRDefault="00334E16" w:rsidP="00334E16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เพิ่มทุน </w:t>
            </w:r>
          </w:p>
        </w:tc>
        <w:tc>
          <w:tcPr>
            <w:tcW w:w="1800" w:type="dxa"/>
            <w:noWrap/>
            <w:vAlign w:val="bottom"/>
          </w:tcPr>
          <w:p w14:paraId="2AE050F3" w14:textId="7E9184D9" w:rsidR="00334E16" w:rsidRDefault="00632685" w:rsidP="00334E1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7,508,30</w:t>
            </w:r>
            <w:r w:rsidR="00FC2C90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4</w:t>
            </w:r>
          </w:p>
        </w:tc>
        <w:tc>
          <w:tcPr>
            <w:tcW w:w="1890" w:type="dxa"/>
            <w:noWrap/>
          </w:tcPr>
          <w:p w14:paraId="7A8E4A5F" w14:textId="3D2D4EC6" w:rsidR="00334E16" w:rsidRDefault="00334E16" w:rsidP="00334E16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0" w:type="dxa"/>
            <w:noWrap/>
            <w:vAlign w:val="bottom"/>
          </w:tcPr>
          <w:p w14:paraId="3FC82562" w14:textId="3C8649D9" w:rsidR="00334E16" w:rsidRDefault="00FC2C90" w:rsidP="00334E1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563,122</w:t>
            </w:r>
          </w:p>
        </w:tc>
      </w:tr>
      <w:tr w:rsidR="00334E16" w14:paraId="1B054C68" w14:textId="77777777" w:rsidTr="00C76308">
        <w:trPr>
          <w:trHeight w:val="204"/>
        </w:trPr>
        <w:tc>
          <w:tcPr>
            <w:tcW w:w="3492" w:type="dxa"/>
            <w:noWrap/>
            <w:vAlign w:val="bottom"/>
          </w:tcPr>
          <w:p w14:paraId="7736C6AA" w14:textId="75739D30" w:rsidR="00334E16" w:rsidRDefault="00334E16" w:rsidP="00334E16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ธันวาคม</w:t>
            </w:r>
            <w:r w:rsidRPr="00AC64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2560 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B706677" w14:textId="155D1BEB" w:rsidR="00334E16" w:rsidRDefault="00334E16" w:rsidP="00334E16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21,299,065</w:t>
            </w:r>
          </w:p>
        </w:tc>
        <w:tc>
          <w:tcPr>
            <w:tcW w:w="1890" w:type="dxa"/>
            <w:shd w:val="clear" w:color="auto" w:fill="auto"/>
            <w:noWrap/>
          </w:tcPr>
          <w:p w14:paraId="7217A83D" w14:textId="3F40D82E" w:rsidR="00334E16" w:rsidRDefault="00334E16" w:rsidP="00334E16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09E112B" w14:textId="0E1AB0F8" w:rsidR="00334E16" w:rsidRDefault="00334E16" w:rsidP="00334E16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1,597,430</w:t>
            </w:r>
          </w:p>
        </w:tc>
      </w:tr>
      <w:tr w:rsidR="003D156A" w14:paraId="657C1201" w14:textId="77777777" w:rsidTr="00C76308">
        <w:trPr>
          <w:trHeight w:val="204"/>
        </w:trPr>
        <w:tc>
          <w:tcPr>
            <w:tcW w:w="3492" w:type="dxa"/>
            <w:noWrap/>
            <w:vAlign w:val="bottom"/>
          </w:tcPr>
          <w:p w14:paraId="2BE5F43C" w14:textId="0AEAF3DE" w:rsidR="003D156A" w:rsidRDefault="003D156A" w:rsidP="003D156A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72674">
              <w:rPr>
                <w:rFonts w:ascii="Browallia New" w:hAnsi="Browallia New" w:cs="Browallia New"/>
                <w:color w:val="FF0000"/>
                <w:sz w:val="28"/>
                <w:szCs w:val="28"/>
                <w:lang w:eastAsia="en-GB"/>
              </w:rPr>
              <w:t xml:space="preserve"> </w:t>
            </w:r>
            <w:r w:rsidRPr="00FC3487">
              <w:rPr>
                <w:rFonts w:ascii="Browallia New" w:hAnsi="Browallia New" w:cs="Browallia New" w:hint="cs"/>
                <w:sz w:val="28"/>
                <w:szCs w:val="28"/>
                <w:cs/>
                <w:lang w:eastAsia="en-GB"/>
              </w:rPr>
              <w:t>ลดทุน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2FD7715F" w14:textId="729A35C1" w:rsidR="003D156A" w:rsidRPr="00C13546" w:rsidRDefault="003D156A" w:rsidP="003D15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13546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(3,040,837)</w:t>
            </w:r>
          </w:p>
        </w:tc>
        <w:tc>
          <w:tcPr>
            <w:tcW w:w="1890" w:type="dxa"/>
            <w:shd w:val="clear" w:color="auto" w:fill="auto"/>
            <w:noWrap/>
          </w:tcPr>
          <w:p w14:paraId="77251F9A" w14:textId="210D3077" w:rsidR="003D156A" w:rsidRPr="00C13546" w:rsidRDefault="003D156A" w:rsidP="003D156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13546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663A4BD5" w14:textId="120908BE" w:rsidR="003D156A" w:rsidRPr="00C13546" w:rsidRDefault="003D156A" w:rsidP="003D156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13546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(228,063)</w:t>
            </w:r>
          </w:p>
        </w:tc>
      </w:tr>
      <w:tr w:rsidR="003D156A" w14:paraId="56FAB21C" w14:textId="77777777" w:rsidTr="00334E16">
        <w:trPr>
          <w:trHeight w:val="204"/>
        </w:trPr>
        <w:tc>
          <w:tcPr>
            <w:tcW w:w="3492" w:type="dxa"/>
            <w:noWrap/>
            <w:vAlign w:val="bottom"/>
            <w:hideMark/>
          </w:tcPr>
          <w:p w14:paraId="6BF1CA89" w14:textId="77777777" w:rsidR="003D156A" w:rsidRDefault="003D156A" w:rsidP="003D156A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เพิ่มทุน </w:t>
            </w:r>
          </w:p>
        </w:tc>
        <w:tc>
          <w:tcPr>
            <w:tcW w:w="1800" w:type="dxa"/>
            <w:noWrap/>
            <w:vAlign w:val="bottom"/>
          </w:tcPr>
          <w:p w14:paraId="35F3DB83" w14:textId="041F451D" w:rsidR="003D156A" w:rsidRPr="00A210CB" w:rsidRDefault="003D156A" w:rsidP="003D156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A210CB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16,108,290</w:t>
            </w:r>
          </w:p>
        </w:tc>
        <w:tc>
          <w:tcPr>
            <w:tcW w:w="1890" w:type="dxa"/>
            <w:noWrap/>
          </w:tcPr>
          <w:p w14:paraId="6739003D" w14:textId="3EAB1E6F" w:rsidR="003D156A" w:rsidRPr="00A210CB" w:rsidRDefault="003D156A" w:rsidP="003D156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A210CB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0" w:type="dxa"/>
            <w:noWrap/>
            <w:vAlign w:val="bottom"/>
          </w:tcPr>
          <w:p w14:paraId="10CB0139" w14:textId="45BB6B4E" w:rsidR="003D156A" w:rsidRPr="00A210CB" w:rsidRDefault="003D156A" w:rsidP="003D156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A210CB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1,208,122</w:t>
            </w:r>
          </w:p>
        </w:tc>
      </w:tr>
      <w:tr w:rsidR="003D156A" w14:paraId="60821CE3" w14:textId="77777777" w:rsidTr="00334E16">
        <w:trPr>
          <w:trHeight w:val="204"/>
        </w:trPr>
        <w:tc>
          <w:tcPr>
            <w:tcW w:w="3492" w:type="dxa"/>
            <w:noWrap/>
            <w:vAlign w:val="bottom"/>
            <w:hideMark/>
          </w:tcPr>
          <w:p w14:paraId="6A8FC42C" w14:textId="222E38CA" w:rsidR="003D156A" w:rsidRDefault="003D156A" w:rsidP="003D156A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ธันวาคม</w:t>
            </w:r>
            <w:r w:rsidRPr="00AC64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2561 </w:t>
            </w:r>
          </w:p>
        </w:tc>
        <w:tc>
          <w:tcPr>
            <w:tcW w:w="1800" w:type="dxa"/>
            <w:noWrap/>
            <w:vAlign w:val="bottom"/>
          </w:tcPr>
          <w:p w14:paraId="2865AA52" w14:textId="42106727" w:rsidR="003D156A" w:rsidRPr="00A210CB" w:rsidRDefault="003D156A" w:rsidP="003D156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A210CB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34,366,518</w:t>
            </w:r>
          </w:p>
        </w:tc>
        <w:tc>
          <w:tcPr>
            <w:tcW w:w="1890" w:type="dxa"/>
            <w:noWrap/>
          </w:tcPr>
          <w:p w14:paraId="5F43D990" w14:textId="6467A5D2" w:rsidR="003D156A" w:rsidRPr="00A210CB" w:rsidRDefault="003D156A" w:rsidP="003D156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800" w:type="dxa"/>
            <w:noWrap/>
            <w:vAlign w:val="bottom"/>
          </w:tcPr>
          <w:p w14:paraId="48FE57FB" w14:textId="0A832F29" w:rsidR="003D156A" w:rsidRPr="00A210CB" w:rsidRDefault="003D156A" w:rsidP="003D156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A210CB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2,577,489</w:t>
            </w:r>
          </w:p>
        </w:tc>
      </w:tr>
    </w:tbl>
    <w:p w14:paraId="6A6C011B" w14:textId="77777777" w:rsidR="008A1C22" w:rsidRDefault="008A1C22" w:rsidP="006A723C">
      <w:pPr>
        <w:tabs>
          <w:tab w:val="clear" w:pos="22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28" w:type="dxa"/>
        <w:tblInd w:w="522" w:type="dxa"/>
        <w:tblLook w:val="04A0" w:firstRow="1" w:lastRow="0" w:firstColumn="1" w:lastColumn="0" w:noHBand="0" w:noVBand="1"/>
      </w:tblPr>
      <w:tblGrid>
        <w:gridCol w:w="3285"/>
        <w:gridCol w:w="1260"/>
        <w:gridCol w:w="1195"/>
        <w:gridCol w:w="1262"/>
        <w:gridCol w:w="1926"/>
      </w:tblGrid>
      <w:tr w:rsidR="006A723C" w:rsidRPr="008A1C22" w14:paraId="3A8DD8B2" w14:textId="77777777" w:rsidTr="00D30DA1">
        <w:trPr>
          <w:trHeight w:val="408"/>
        </w:trPr>
        <w:tc>
          <w:tcPr>
            <w:tcW w:w="3285" w:type="dxa"/>
            <w:noWrap/>
            <w:vAlign w:val="bottom"/>
            <w:hideMark/>
          </w:tcPr>
          <w:p w14:paraId="57F7B344" w14:textId="17BFFC7A" w:rsidR="006A723C" w:rsidRPr="008A1C22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8A1C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ทุนชำระแล้ว</w:t>
            </w:r>
          </w:p>
        </w:tc>
        <w:tc>
          <w:tcPr>
            <w:tcW w:w="1260" w:type="dxa"/>
            <w:noWrap/>
            <w:vAlign w:val="bottom"/>
            <w:hideMark/>
          </w:tcPr>
          <w:p w14:paraId="54A52BD7" w14:textId="77777777" w:rsidR="006A723C" w:rsidRPr="008A1C22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A1C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จำนวนหุ้น (พันหุ้น</w:t>
            </w:r>
            <w:r w:rsidRPr="008A1C22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195" w:type="dxa"/>
            <w:noWrap/>
            <w:vAlign w:val="bottom"/>
            <w:hideMark/>
          </w:tcPr>
          <w:p w14:paraId="5F8FC5C6" w14:textId="77777777" w:rsidR="006A723C" w:rsidRPr="008A1C22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A1C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มูลค่าหุ้นละ (บาท</w:t>
            </w:r>
            <w:r w:rsidRPr="008A1C22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262" w:type="dxa"/>
            <w:noWrap/>
            <w:vAlign w:val="bottom"/>
            <w:hideMark/>
          </w:tcPr>
          <w:p w14:paraId="29A321A3" w14:textId="77777777" w:rsidR="006A723C" w:rsidRPr="008A1C22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A1C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926" w:type="dxa"/>
            <w:vAlign w:val="bottom"/>
            <w:hideMark/>
          </w:tcPr>
          <w:p w14:paraId="5458965D" w14:textId="77777777" w:rsidR="008A1C22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8A1C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ส่วนเกิน</w:t>
            </w:r>
            <w:r w:rsidR="008A1C22" w:rsidRPr="008A1C22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="00740027" w:rsidRPr="008A1C22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(</w:t>
            </w:r>
            <w:r w:rsidR="00740027" w:rsidRPr="008A1C2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eastAsia="en-GB"/>
              </w:rPr>
              <w:t>ต่ำ</w:t>
            </w:r>
            <w:r w:rsidR="00740027" w:rsidRPr="008A1C22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)</w:t>
            </w:r>
            <w:r w:rsidR="008A1C22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</w:t>
            </w:r>
          </w:p>
          <w:p w14:paraId="724E227C" w14:textId="5ECC07EA" w:rsidR="006A723C" w:rsidRPr="008A1C22" w:rsidRDefault="00740027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A1C2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eastAsia="en-GB"/>
              </w:rPr>
              <w:t>มูลค่าหุ้น</w:t>
            </w:r>
            <w:r w:rsidR="006A723C" w:rsidRPr="008A1C22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(</w:t>
            </w:r>
            <w:r w:rsidR="006A723C" w:rsidRPr="008A1C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พันบาท)</w:t>
            </w:r>
          </w:p>
        </w:tc>
      </w:tr>
      <w:tr w:rsidR="006A723C" w:rsidRPr="008A1C22" w14:paraId="62529D38" w14:textId="77777777" w:rsidTr="00D30DA1">
        <w:trPr>
          <w:trHeight w:val="333"/>
        </w:trPr>
        <w:tc>
          <w:tcPr>
            <w:tcW w:w="3285" w:type="dxa"/>
            <w:noWrap/>
            <w:vAlign w:val="bottom"/>
          </w:tcPr>
          <w:p w14:paraId="6EBF02FF" w14:textId="77777777" w:rsidR="006A723C" w:rsidRPr="008A1C22" w:rsidRDefault="006A723C" w:rsidP="00C46832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noWrap/>
            <w:vAlign w:val="bottom"/>
          </w:tcPr>
          <w:p w14:paraId="30E2E4C7" w14:textId="77777777" w:rsidR="006A723C" w:rsidRPr="008A1C22" w:rsidRDefault="006A723C" w:rsidP="00C46832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195" w:type="dxa"/>
            <w:noWrap/>
            <w:vAlign w:val="bottom"/>
          </w:tcPr>
          <w:p w14:paraId="0B6F6EC1" w14:textId="77777777" w:rsidR="006A723C" w:rsidRPr="008A1C22" w:rsidRDefault="006A723C" w:rsidP="00C46832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262" w:type="dxa"/>
            <w:noWrap/>
            <w:vAlign w:val="bottom"/>
          </w:tcPr>
          <w:p w14:paraId="4CF88807" w14:textId="77777777" w:rsidR="006A723C" w:rsidRPr="008A1C22" w:rsidRDefault="006A723C" w:rsidP="00C46832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926" w:type="dxa"/>
            <w:noWrap/>
            <w:vAlign w:val="bottom"/>
          </w:tcPr>
          <w:p w14:paraId="75874AEF" w14:textId="77777777" w:rsidR="006A723C" w:rsidRPr="008A1C22" w:rsidRDefault="006A723C" w:rsidP="00C46832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</w:tr>
      <w:tr w:rsidR="00B72287" w:rsidRPr="008A1C22" w14:paraId="7067BEF7" w14:textId="77777777" w:rsidTr="00D30DA1">
        <w:trPr>
          <w:trHeight w:val="333"/>
        </w:trPr>
        <w:tc>
          <w:tcPr>
            <w:tcW w:w="3285" w:type="dxa"/>
            <w:noWrap/>
            <w:vAlign w:val="bottom"/>
          </w:tcPr>
          <w:p w14:paraId="7648B692" w14:textId="43DA3BCB" w:rsidR="00B72287" w:rsidRPr="008A1C22" w:rsidRDefault="00B72287" w:rsidP="00B72287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A1C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8A1C22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1 </w:t>
            </w:r>
            <w:r w:rsidRPr="008A1C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มกราคม </w:t>
            </w:r>
            <w:r w:rsidRPr="008A1C22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2560 </w:t>
            </w:r>
          </w:p>
        </w:tc>
        <w:tc>
          <w:tcPr>
            <w:tcW w:w="1260" w:type="dxa"/>
            <w:noWrap/>
          </w:tcPr>
          <w:p w14:paraId="5E910921" w14:textId="035DBEFC" w:rsidR="00B72287" w:rsidRPr="008A1C22" w:rsidRDefault="00B72287" w:rsidP="00B72287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A1C22">
              <w:rPr>
                <w:rFonts w:ascii="Browallia New" w:hAnsi="Browallia New" w:cs="Browallia New"/>
                <w:sz w:val="28"/>
                <w:szCs w:val="28"/>
                <w:lang w:val="en-GB"/>
              </w:rPr>
              <w:t>13,790,761</w:t>
            </w:r>
          </w:p>
        </w:tc>
        <w:tc>
          <w:tcPr>
            <w:tcW w:w="1195" w:type="dxa"/>
            <w:noWrap/>
          </w:tcPr>
          <w:p w14:paraId="7D182E32" w14:textId="3E74690E" w:rsidR="00B72287" w:rsidRPr="008A1C22" w:rsidRDefault="00B72287" w:rsidP="00B72287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A1C22">
              <w:rPr>
                <w:rFonts w:ascii="Browallia New" w:hAnsi="Browallia New" w:cs="Browallia New"/>
                <w:sz w:val="28"/>
                <w:szCs w:val="28"/>
                <w:lang w:val="en-GB"/>
              </w:rPr>
              <w:t>0.075</w:t>
            </w:r>
          </w:p>
        </w:tc>
        <w:tc>
          <w:tcPr>
            <w:tcW w:w="1262" w:type="dxa"/>
            <w:noWrap/>
          </w:tcPr>
          <w:p w14:paraId="23B133FE" w14:textId="12EF1352" w:rsidR="00B72287" w:rsidRPr="008A1C22" w:rsidRDefault="00B72287" w:rsidP="00B72287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A1C22">
              <w:rPr>
                <w:rFonts w:ascii="Browallia New" w:hAnsi="Browallia New" w:cs="Browallia New"/>
                <w:sz w:val="28"/>
                <w:szCs w:val="28"/>
                <w:lang w:val="en-GB"/>
              </w:rPr>
              <w:t>1,034,307</w:t>
            </w:r>
          </w:p>
        </w:tc>
        <w:tc>
          <w:tcPr>
            <w:tcW w:w="1926" w:type="dxa"/>
            <w:noWrap/>
          </w:tcPr>
          <w:p w14:paraId="60246C9D" w14:textId="78C4E8AF" w:rsidR="00B72287" w:rsidRPr="008A1C22" w:rsidRDefault="00B72287" w:rsidP="00B72287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A1C22">
              <w:rPr>
                <w:rFonts w:ascii="Browallia New" w:hAnsi="Browallia New" w:cs="Browallia New"/>
                <w:sz w:val="28"/>
                <w:szCs w:val="28"/>
                <w:lang w:val="en-GB"/>
              </w:rPr>
              <w:t>114,518</w:t>
            </w:r>
          </w:p>
        </w:tc>
      </w:tr>
      <w:tr w:rsidR="00B72287" w:rsidRPr="008A1C22" w14:paraId="46113906" w14:textId="77777777" w:rsidTr="00D30DA1">
        <w:trPr>
          <w:trHeight w:val="333"/>
        </w:trPr>
        <w:tc>
          <w:tcPr>
            <w:tcW w:w="3285" w:type="dxa"/>
            <w:noWrap/>
            <w:vAlign w:val="bottom"/>
          </w:tcPr>
          <w:p w14:paraId="3F04C376" w14:textId="440A9FEC" w:rsidR="00B72287" w:rsidRPr="008A1C22" w:rsidRDefault="00B72287" w:rsidP="00B72287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A1C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เพิ่มทุน </w:t>
            </w:r>
          </w:p>
        </w:tc>
        <w:tc>
          <w:tcPr>
            <w:tcW w:w="1260" w:type="dxa"/>
            <w:noWrap/>
          </w:tcPr>
          <w:p w14:paraId="34CB66C0" w14:textId="351F6EBF" w:rsidR="00B72287" w:rsidRPr="008A1C22" w:rsidRDefault="00B72287" w:rsidP="00B7228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A1C22">
              <w:rPr>
                <w:rFonts w:ascii="Browallia New" w:hAnsi="Browallia New" w:cs="Browallia New"/>
                <w:sz w:val="28"/>
                <w:szCs w:val="28"/>
                <w:lang w:val="en-GB"/>
              </w:rPr>
              <w:t>2,317,528</w:t>
            </w:r>
          </w:p>
        </w:tc>
        <w:tc>
          <w:tcPr>
            <w:tcW w:w="1195" w:type="dxa"/>
            <w:noWrap/>
          </w:tcPr>
          <w:p w14:paraId="7A31A844" w14:textId="11E861E4" w:rsidR="00B72287" w:rsidRPr="008A1C22" w:rsidRDefault="00B72287" w:rsidP="00B72287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A1C22">
              <w:rPr>
                <w:rFonts w:ascii="Browallia New" w:hAnsi="Browallia New" w:cs="Browallia New"/>
                <w:sz w:val="28"/>
                <w:szCs w:val="28"/>
                <w:lang w:val="en-GB"/>
              </w:rPr>
              <w:t>0.075</w:t>
            </w:r>
          </w:p>
        </w:tc>
        <w:tc>
          <w:tcPr>
            <w:tcW w:w="1262" w:type="dxa"/>
            <w:noWrap/>
          </w:tcPr>
          <w:p w14:paraId="5E1134B5" w14:textId="1B002CC4" w:rsidR="00B72287" w:rsidRPr="008A1C22" w:rsidRDefault="00B72287" w:rsidP="00B7228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A1C22">
              <w:rPr>
                <w:rFonts w:ascii="Browallia New" w:hAnsi="Browallia New" w:cs="Browallia New"/>
                <w:sz w:val="28"/>
                <w:szCs w:val="28"/>
                <w:lang w:val="en-GB"/>
              </w:rPr>
              <w:t>173,815</w:t>
            </w:r>
          </w:p>
        </w:tc>
        <w:tc>
          <w:tcPr>
            <w:tcW w:w="1926" w:type="dxa"/>
            <w:noWrap/>
          </w:tcPr>
          <w:p w14:paraId="551FF545" w14:textId="70C212DF" w:rsidR="00B72287" w:rsidRPr="008A1C22" w:rsidRDefault="00B72287" w:rsidP="00B7228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A1C22">
              <w:rPr>
                <w:rFonts w:ascii="Browallia New" w:hAnsi="Browallia New" w:cs="Browallia New"/>
                <w:sz w:val="28"/>
                <w:szCs w:val="28"/>
                <w:lang w:val="en-GB"/>
              </w:rPr>
              <w:t>150,466</w:t>
            </w:r>
          </w:p>
        </w:tc>
      </w:tr>
      <w:tr w:rsidR="00B72287" w:rsidRPr="008A1C22" w14:paraId="0651F3AA" w14:textId="77777777" w:rsidTr="00D30DA1">
        <w:trPr>
          <w:trHeight w:val="333"/>
        </w:trPr>
        <w:tc>
          <w:tcPr>
            <w:tcW w:w="3285" w:type="dxa"/>
            <w:noWrap/>
            <w:vAlign w:val="bottom"/>
          </w:tcPr>
          <w:p w14:paraId="72F3521D" w14:textId="4D6BDC5B" w:rsidR="00B72287" w:rsidRPr="008A1C22" w:rsidRDefault="00B72287" w:rsidP="00B72287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A1C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8A1C22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8A1C2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ธันวาคม </w:t>
            </w:r>
            <w:r w:rsidRPr="008A1C22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2560 </w:t>
            </w:r>
          </w:p>
        </w:tc>
        <w:tc>
          <w:tcPr>
            <w:tcW w:w="1260" w:type="dxa"/>
            <w:noWrap/>
          </w:tcPr>
          <w:p w14:paraId="7BA206C9" w14:textId="605AF3A4" w:rsidR="00B72287" w:rsidRPr="008A1C22" w:rsidRDefault="00B72287" w:rsidP="00B7228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8A1C22">
              <w:rPr>
                <w:rFonts w:ascii="Browallia New" w:hAnsi="Browallia New" w:cs="Browallia New"/>
                <w:sz w:val="28"/>
                <w:szCs w:val="28"/>
                <w:lang w:val="en-GB"/>
              </w:rPr>
              <w:t>16,108,289</w:t>
            </w:r>
          </w:p>
        </w:tc>
        <w:tc>
          <w:tcPr>
            <w:tcW w:w="1195" w:type="dxa"/>
            <w:noWrap/>
          </w:tcPr>
          <w:p w14:paraId="11EB4EB9" w14:textId="1C41B385" w:rsidR="00B72287" w:rsidRPr="008A1C22" w:rsidRDefault="00B72287" w:rsidP="00B7228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8A1C22">
              <w:rPr>
                <w:rFonts w:ascii="Browallia New" w:hAnsi="Browallia New" w:cs="Browallia New"/>
                <w:sz w:val="28"/>
                <w:szCs w:val="28"/>
                <w:lang w:val="en-GB"/>
              </w:rPr>
              <w:t>0.075</w:t>
            </w:r>
          </w:p>
        </w:tc>
        <w:tc>
          <w:tcPr>
            <w:tcW w:w="1262" w:type="dxa"/>
            <w:noWrap/>
          </w:tcPr>
          <w:p w14:paraId="0B37D2DF" w14:textId="1F90C019" w:rsidR="00B72287" w:rsidRPr="008A1C22" w:rsidRDefault="00B72287" w:rsidP="00B7228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8A1C22">
              <w:rPr>
                <w:rFonts w:ascii="Browallia New" w:hAnsi="Browallia New" w:cs="Browallia New"/>
                <w:sz w:val="28"/>
                <w:szCs w:val="28"/>
                <w:lang w:val="en-GB"/>
              </w:rPr>
              <w:t>1,208,122</w:t>
            </w:r>
          </w:p>
        </w:tc>
        <w:tc>
          <w:tcPr>
            <w:tcW w:w="1926" w:type="dxa"/>
            <w:noWrap/>
          </w:tcPr>
          <w:p w14:paraId="77A1694F" w14:textId="0F263D33" w:rsidR="00B72287" w:rsidRPr="008A1C22" w:rsidRDefault="00B72287" w:rsidP="00B7228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8A1C22">
              <w:rPr>
                <w:rFonts w:ascii="Browallia New" w:hAnsi="Browallia New" w:cs="Browallia New"/>
                <w:sz w:val="28"/>
                <w:szCs w:val="28"/>
                <w:lang w:val="en-GB"/>
              </w:rPr>
              <w:t>264,984</w:t>
            </w:r>
          </w:p>
        </w:tc>
      </w:tr>
      <w:tr w:rsidR="003D156A" w:rsidRPr="008A1C22" w14:paraId="5D421C1F" w14:textId="77777777" w:rsidTr="00D30DA1">
        <w:trPr>
          <w:trHeight w:val="204"/>
        </w:trPr>
        <w:tc>
          <w:tcPr>
            <w:tcW w:w="3285" w:type="dxa"/>
            <w:noWrap/>
            <w:vAlign w:val="bottom"/>
            <w:hideMark/>
          </w:tcPr>
          <w:p w14:paraId="44AC01BF" w14:textId="09794058" w:rsidR="003D156A" w:rsidRPr="008A1C22" w:rsidRDefault="003D156A" w:rsidP="003D156A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A1C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เพิ่มทุน </w:t>
            </w:r>
          </w:p>
        </w:tc>
        <w:tc>
          <w:tcPr>
            <w:tcW w:w="1260" w:type="dxa"/>
            <w:noWrap/>
            <w:vAlign w:val="bottom"/>
          </w:tcPr>
          <w:p w14:paraId="15CBD22F" w14:textId="27432B82" w:rsidR="003D156A" w:rsidRPr="008A1C22" w:rsidRDefault="003D156A" w:rsidP="003D156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8A1C22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16,108,563</w:t>
            </w:r>
          </w:p>
        </w:tc>
        <w:tc>
          <w:tcPr>
            <w:tcW w:w="1195" w:type="dxa"/>
            <w:noWrap/>
          </w:tcPr>
          <w:p w14:paraId="474B07BA" w14:textId="56E8D9FD" w:rsidR="003D156A" w:rsidRPr="008A1C22" w:rsidRDefault="003D156A" w:rsidP="003D156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8A1C22">
              <w:rPr>
                <w:rFonts w:ascii="Browallia New" w:hAnsi="Browallia New" w:cs="Browallia New"/>
                <w:sz w:val="28"/>
                <w:szCs w:val="28"/>
                <w:lang w:val="en-GB"/>
              </w:rPr>
              <w:t>0.075</w:t>
            </w:r>
          </w:p>
        </w:tc>
        <w:tc>
          <w:tcPr>
            <w:tcW w:w="1262" w:type="dxa"/>
            <w:noWrap/>
            <w:vAlign w:val="bottom"/>
          </w:tcPr>
          <w:p w14:paraId="24743C52" w14:textId="3DFFAEDA" w:rsidR="003D156A" w:rsidRPr="008A1C22" w:rsidRDefault="003D156A" w:rsidP="003D156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8A1C22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1,208,142</w:t>
            </w:r>
          </w:p>
        </w:tc>
        <w:tc>
          <w:tcPr>
            <w:tcW w:w="1926" w:type="dxa"/>
            <w:noWrap/>
            <w:vAlign w:val="bottom"/>
          </w:tcPr>
          <w:p w14:paraId="1A3ACFC9" w14:textId="14E3C946" w:rsidR="003D156A" w:rsidRPr="008A1C22" w:rsidRDefault="003D156A" w:rsidP="003D156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8A1C22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(564,062)</w:t>
            </w:r>
          </w:p>
        </w:tc>
      </w:tr>
      <w:tr w:rsidR="003D156A" w:rsidRPr="008A1C22" w14:paraId="09BF443B" w14:textId="77777777" w:rsidTr="00D30DA1">
        <w:trPr>
          <w:trHeight w:val="204"/>
        </w:trPr>
        <w:tc>
          <w:tcPr>
            <w:tcW w:w="3285" w:type="dxa"/>
            <w:noWrap/>
            <w:vAlign w:val="bottom"/>
            <w:hideMark/>
          </w:tcPr>
          <w:p w14:paraId="4C3DC3C0" w14:textId="403CDAC8" w:rsidR="003D156A" w:rsidRPr="008A1C22" w:rsidRDefault="003D156A" w:rsidP="003D156A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A1C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8A1C22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8A1C2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ธันวาคม </w:t>
            </w:r>
            <w:r w:rsidRPr="008A1C22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2561 </w:t>
            </w:r>
          </w:p>
        </w:tc>
        <w:tc>
          <w:tcPr>
            <w:tcW w:w="1260" w:type="dxa"/>
            <w:noWrap/>
            <w:vAlign w:val="bottom"/>
          </w:tcPr>
          <w:p w14:paraId="788B8B91" w14:textId="01AD4160" w:rsidR="003D156A" w:rsidRPr="008A1C22" w:rsidRDefault="003D156A" w:rsidP="003D156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8A1C22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32,216,852</w:t>
            </w:r>
          </w:p>
        </w:tc>
        <w:tc>
          <w:tcPr>
            <w:tcW w:w="1195" w:type="dxa"/>
            <w:noWrap/>
          </w:tcPr>
          <w:p w14:paraId="1C762C52" w14:textId="70E86C23" w:rsidR="003D156A" w:rsidRPr="008A1C22" w:rsidRDefault="003D156A" w:rsidP="003D156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62" w:type="dxa"/>
            <w:noWrap/>
            <w:vAlign w:val="bottom"/>
          </w:tcPr>
          <w:p w14:paraId="7C8EF5F7" w14:textId="2FCD714E" w:rsidR="003D156A" w:rsidRPr="008A1C22" w:rsidRDefault="003D156A" w:rsidP="003D156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8A1C22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2,416,264</w:t>
            </w:r>
          </w:p>
        </w:tc>
        <w:tc>
          <w:tcPr>
            <w:tcW w:w="1926" w:type="dxa"/>
            <w:noWrap/>
            <w:vAlign w:val="bottom"/>
          </w:tcPr>
          <w:p w14:paraId="137EFD12" w14:textId="77808F3B" w:rsidR="003D156A" w:rsidRPr="008A1C22" w:rsidRDefault="003D156A" w:rsidP="003D156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8A1C22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(299,078)</w:t>
            </w:r>
          </w:p>
        </w:tc>
      </w:tr>
    </w:tbl>
    <w:p w14:paraId="67E506F8" w14:textId="77777777" w:rsidR="00713DBE" w:rsidRDefault="00713DBE" w:rsidP="00E7631B">
      <w:pPr>
        <w:spacing w:line="240" w:lineRule="auto"/>
        <w:ind w:right="-18"/>
        <w:jc w:val="both"/>
        <w:outlineLvl w:val="0"/>
        <w:rPr>
          <w:rFonts w:ascii="Browallia New" w:hAnsi="Browallia New" w:cs="Browallia New"/>
          <w:sz w:val="28"/>
          <w:szCs w:val="28"/>
        </w:rPr>
      </w:pPr>
    </w:p>
    <w:p w14:paraId="18B39E78" w14:textId="7BA3324E" w:rsidR="00B505EC" w:rsidRDefault="00B505EC" w:rsidP="008A1C22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A554C5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ใบสำคัญแสดงสิทธิ</w:t>
      </w:r>
    </w:p>
    <w:p w14:paraId="3ECDD7FE" w14:textId="79E3F646" w:rsidR="00983A60" w:rsidRDefault="00983A60" w:rsidP="00983A6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6180F504" w14:textId="1CC3DD2C" w:rsidR="00983A60" w:rsidRDefault="00983A60" w:rsidP="00AA039E">
      <w:pPr>
        <w:tabs>
          <w:tab w:val="clear" w:pos="227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cs/>
        </w:rPr>
        <w:t>ในระหว่าง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ปี </w:t>
      </w:r>
      <w:r>
        <w:rPr>
          <w:rFonts w:ascii="Browallia New" w:hAnsi="Browallia New" w:cs="Browallia New"/>
          <w:sz w:val="28"/>
          <w:szCs w:val="28"/>
        </w:rPr>
        <w:t>2560</w:t>
      </w:r>
      <w:r>
        <w:rPr>
          <w:rFonts w:ascii="Browallia New" w:hAnsi="Browallia New" w:cs="Browallia New"/>
          <w:sz w:val="28"/>
          <w:szCs w:val="28"/>
          <w:cs/>
        </w:rPr>
        <w:t xml:space="preserve"> บริษัทออกและจัดสรรใบสำคัญแสดงสิทธิที่จะซื้อหุ้นสามัญของบริษัทครั้งที่ </w:t>
      </w:r>
      <w:r>
        <w:rPr>
          <w:rFonts w:ascii="Browallia New" w:hAnsi="Browallia New" w:cs="Browallia New"/>
          <w:sz w:val="28"/>
          <w:szCs w:val="28"/>
        </w:rPr>
        <w:t xml:space="preserve">3 </w:t>
      </w:r>
      <w:r>
        <w:rPr>
          <w:rFonts w:ascii="Browallia New" w:hAnsi="Browallia New" w:cs="Browallia New"/>
          <w:sz w:val="28"/>
          <w:szCs w:val="28"/>
          <w:cs/>
        </w:rPr>
        <w:t xml:space="preserve">และ </w:t>
      </w:r>
      <w:r>
        <w:rPr>
          <w:rFonts w:ascii="Browallia New" w:hAnsi="Browallia New" w:cs="Browallia New"/>
          <w:sz w:val="28"/>
          <w:szCs w:val="28"/>
        </w:rPr>
        <w:t xml:space="preserve">4 </w:t>
      </w:r>
      <w:r>
        <w:rPr>
          <w:rFonts w:ascii="Browallia New" w:hAnsi="Browallia New" w:cs="Browallia New"/>
          <w:sz w:val="28"/>
          <w:szCs w:val="28"/>
          <w:cs/>
        </w:rPr>
        <w:t>(</w:t>
      </w:r>
      <w:r>
        <w:rPr>
          <w:rFonts w:ascii="Browallia New" w:hAnsi="Browallia New" w:cs="Browallia New"/>
          <w:sz w:val="28"/>
          <w:szCs w:val="28"/>
        </w:rPr>
        <w:t>“</w:t>
      </w:r>
      <w:r>
        <w:rPr>
          <w:rFonts w:ascii="Browallia New" w:hAnsi="Browallia New" w:cs="Browallia New"/>
          <w:sz w:val="28"/>
          <w:szCs w:val="28"/>
          <w:cs/>
        </w:rPr>
        <w:t xml:space="preserve">ใบสำคัญแสดงสิทธิ ครั้งที่ </w:t>
      </w:r>
      <w:r>
        <w:rPr>
          <w:rFonts w:ascii="Browallia New" w:hAnsi="Browallia New" w:cs="Browallia New"/>
          <w:sz w:val="28"/>
          <w:szCs w:val="28"/>
        </w:rPr>
        <w:t xml:space="preserve">3 </w:t>
      </w:r>
      <w:r>
        <w:rPr>
          <w:rFonts w:ascii="Browallia New" w:hAnsi="Browallia New" w:cs="Browallia New"/>
          <w:sz w:val="28"/>
          <w:szCs w:val="28"/>
          <w:cs/>
        </w:rPr>
        <w:t xml:space="preserve">และ </w:t>
      </w:r>
      <w:r>
        <w:rPr>
          <w:rFonts w:ascii="Browallia New" w:hAnsi="Browallia New" w:cs="Browallia New"/>
          <w:sz w:val="28"/>
          <w:szCs w:val="28"/>
        </w:rPr>
        <w:t xml:space="preserve">4”) </w:t>
      </w:r>
    </w:p>
    <w:p w14:paraId="4912EC8F" w14:textId="1CB93A6F" w:rsidR="007E1A57" w:rsidRPr="00A554C5" w:rsidRDefault="007E1A57" w:rsidP="00AA039E">
      <w:pPr>
        <w:pStyle w:val="m-1693923720144214152ydp9fcb67femsonormal"/>
        <w:ind w:left="426"/>
        <w:jc w:val="thaiDistribute"/>
        <w:rPr>
          <w:rFonts w:ascii="Browallia New" w:hAnsi="Browallia New" w:cs="Browallia New"/>
          <w:color w:val="222222"/>
          <w:sz w:val="28"/>
          <w:szCs w:val="28"/>
        </w:rPr>
      </w:pPr>
      <w:r w:rsidRPr="00A554C5">
        <w:rPr>
          <w:rFonts w:ascii="Browallia New" w:hAnsi="Browallia New" w:cs="Browallia New"/>
          <w:color w:val="222222"/>
          <w:sz w:val="28"/>
          <w:szCs w:val="28"/>
          <w:cs/>
        </w:rPr>
        <w:t>ในระหว่าง</w:t>
      </w:r>
      <w:r w:rsidRPr="00A554C5">
        <w:rPr>
          <w:rFonts w:ascii="Browallia New" w:hAnsi="Browallia New" w:cs="Browallia New" w:hint="cs"/>
          <w:color w:val="222222"/>
          <w:sz w:val="28"/>
          <w:szCs w:val="28"/>
          <w:cs/>
        </w:rPr>
        <w:t xml:space="preserve">ไตรมาส </w:t>
      </w:r>
      <w:r w:rsidR="001349D7" w:rsidRPr="00A554C5">
        <w:rPr>
          <w:rFonts w:ascii="Browallia New" w:hAnsi="Browallia New" w:cs="Browallia New"/>
          <w:color w:val="222222"/>
          <w:sz w:val="28"/>
          <w:szCs w:val="28"/>
        </w:rPr>
        <w:t>4</w:t>
      </w:r>
      <w:r w:rsidRPr="00A554C5">
        <w:rPr>
          <w:rFonts w:ascii="Browallia New" w:hAnsi="Browallia New" w:cs="Browallia New" w:hint="cs"/>
          <w:color w:val="222222"/>
          <w:sz w:val="28"/>
          <w:szCs w:val="28"/>
          <w:cs/>
        </w:rPr>
        <w:t>/</w:t>
      </w:r>
      <w:r w:rsidR="001349D7" w:rsidRPr="00A554C5">
        <w:rPr>
          <w:rFonts w:ascii="Browallia New" w:hAnsi="Browallia New" w:cs="Browallia New"/>
          <w:color w:val="222222"/>
          <w:sz w:val="28"/>
          <w:szCs w:val="28"/>
        </w:rPr>
        <w:t>2</w:t>
      </w:r>
      <w:r w:rsidRPr="00A554C5">
        <w:rPr>
          <w:rFonts w:ascii="Browallia New" w:hAnsi="Browallia New" w:cs="Browallia New"/>
          <w:color w:val="222222"/>
          <w:sz w:val="28"/>
          <w:szCs w:val="28"/>
        </w:rPr>
        <w:t xml:space="preserve">561 </w:t>
      </w:r>
      <w:r w:rsidRPr="00A554C5">
        <w:rPr>
          <w:rFonts w:ascii="Browallia New" w:hAnsi="Browallia New" w:cs="Browallia New"/>
          <w:color w:val="222222"/>
          <w:sz w:val="28"/>
          <w:szCs w:val="28"/>
          <w:cs/>
        </w:rPr>
        <w:t>ผู้ถือใบสำคัญแสดงสิทธิครั้งที่</w:t>
      </w:r>
      <w:r w:rsidRPr="00A554C5">
        <w:rPr>
          <w:rFonts w:ascii="Browallia New" w:hAnsi="Browallia New" w:cs="Browallia New"/>
          <w:color w:val="222222"/>
          <w:sz w:val="28"/>
          <w:szCs w:val="28"/>
        </w:rPr>
        <w:t> 3 (EFORL-W3) </w:t>
      </w:r>
      <w:r w:rsidRPr="00A554C5">
        <w:rPr>
          <w:rFonts w:ascii="Browallia New" w:hAnsi="Browallia New" w:cs="Browallia New"/>
          <w:color w:val="222222"/>
          <w:sz w:val="28"/>
          <w:szCs w:val="28"/>
          <w:cs/>
        </w:rPr>
        <w:t>ได้มาใช้สิทธิจำนวน</w:t>
      </w:r>
      <w:r w:rsidRPr="00A554C5">
        <w:rPr>
          <w:rFonts w:ascii="Browallia New" w:hAnsi="Browallia New" w:cs="Browallia New"/>
          <w:color w:val="222222"/>
          <w:sz w:val="28"/>
          <w:szCs w:val="28"/>
        </w:rPr>
        <w:t> 272,340 </w:t>
      </w:r>
      <w:r w:rsidRPr="00A554C5">
        <w:rPr>
          <w:rFonts w:ascii="Browallia New" w:hAnsi="Browallia New" w:cs="Browallia New"/>
          <w:color w:val="222222"/>
          <w:sz w:val="28"/>
          <w:szCs w:val="28"/>
          <w:cs/>
        </w:rPr>
        <w:t>หน่วย เพื่อซื้อหุ้นสามัญ จำนวน</w:t>
      </w:r>
      <w:r w:rsidRPr="00A554C5">
        <w:rPr>
          <w:rFonts w:ascii="Browallia New" w:hAnsi="Browallia New" w:cs="Browallia New"/>
          <w:color w:val="222222"/>
          <w:sz w:val="28"/>
          <w:szCs w:val="28"/>
        </w:rPr>
        <w:t> 272,340 </w:t>
      </w:r>
      <w:r w:rsidRPr="00A554C5">
        <w:rPr>
          <w:rFonts w:ascii="Browallia New" w:hAnsi="Browallia New" w:cs="Browallia New"/>
          <w:color w:val="222222"/>
          <w:sz w:val="28"/>
          <w:szCs w:val="28"/>
          <w:cs/>
        </w:rPr>
        <w:t>หุ้น ที่ราคา</w:t>
      </w:r>
      <w:r w:rsidRPr="00A554C5">
        <w:rPr>
          <w:rFonts w:ascii="Browallia New" w:hAnsi="Browallia New" w:cs="Browallia New"/>
          <w:color w:val="222222"/>
          <w:sz w:val="28"/>
          <w:szCs w:val="28"/>
        </w:rPr>
        <w:t> 0.60 </w:t>
      </w:r>
      <w:r w:rsidRPr="00A554C5">
        <w:rPr>
          <w:rFonts w:ascii="Browallia New" w:hAnsi="Browallia New" w:cs="Browallia New"/>
          <w:color w:val="222222"/>
          <w:sz w:val="28"/>
          <w:szCs w:val="28"/>
          <w:cs/>
        </w:rPr>
        <w:t>บาทต่อสิทธิ และมีส่วนเกินมูลค่าหุ้นจำนวนหุ้นละ</w:t>
      </w:r>
      <w:r w:rsidRPr="00A554C5">
        <w:rPr>
          <w:rFonts w:ascii="Browallia New" w:hAnsi="Browallia New" w:cs="Browallia New"/>
          <w:color w:val="222222"/>
          <w:sz w:val="28"/>
          <w:szCs w:val="28"/>
        </w:rPr>
        <w:t> 0.53 </w:t>
      </w:r>
      <w:r w:rsidRPr="00A554C5">
        <w:rPr>
          <w:rFonts w:ascii="Browallia New" w:hAnsi="Browallia New" w:cs="Browallia New"/>
          <w:color w:val="222222"/>
          <w:sz w:val="28"/>
          <w:szCs w:val="28"/>
          <w:cs/>
        </w:rPr>
        <w:t>บาท บริษัทจึงมีทุนจดทะเบียนที่ชำระแล้วเพิ่มขึ้นจำนวน</w:t>
      </w:r>
      <w:r w:rsidRPr="00A554C5">
        <w:rPr>
          <w:rFonts w:ascii="Browallia New" w:hAnsi="Browallia New" w:cs="Browallia New"/>
          <w:color w:val="222222"/>
          <w:sz w:val="28"/>
          <w:szCs w:val="28"/>
        </w:rPr>
        <w:t> 20,425</w:t>
      </w:r>
      <w:r w:rsidR="00E872B9">
        <w:rPr>
          <w:rFonts w:ascii="Browallia New" w:hAnsi="Browallia New" w:cs="Browallia New"/>
          <w:color w:val="222222"/>
          <w:sz w:val="28"/>
          <w:szCs w:val="28"/>
        </w:rPr>
        <w:t xml:space="preserve"> </w:t>
      </w:r>
      <w:r w:rsidRPr="00A554C5">
        <w:rPr>
          <w:rFonts w:ascii="Browallia New" w:hAnsi="Browallia New" w:cs="Browallia New"/>
          <w:color w:val="222222"/>
          <w:sz w:val="28"/>
          <w:szCs w:val="28"/>
          <w:cs/>
        </w:rPr>
        <w:t>บาท จากการใช้สิทธิ</w:t>
      </w:r>
    </w:p>
    <w:p w14:paraId="02F4B862" w14:textId="77516495" w:rsidR="005F0FFD" w:rsidRDefault="007E1A57" w:rsidP="007E1A57">
      <w:pPr>
        <w:pStyle w:val="m-1693923720144214152ydp9fcb67femsonormal"/>
        <w:ind w:left="450"/>
        <w:jc w:val="both"/>
        <w:rPr>
          <w:rFonts w:ascii="Browallia New" w:hAnsi="Browallia New" w:cs="Browallia New"/>
          <w:color w:val="222222"/>
          <w:sz w:val="28"/>
          <w:szCs w:val="28"/>
        </w:rPr>
      </w:pPr>
      <w:r w:rsidRPr="00A554C5">
        <w:rPr>
          <w:rFonts w:ascii="Browallia New" w:hAnsi="Browallia New" w:cs="Browallia New"/>
          <w:color w:val="222222"/>
          <w:sz w:val="28"/>
          <w:szCs w:val="28"/>
          <w:cs/>
        </w:rPr>
        <w:t xml:space="preserve">ณ วันที่ </w:t>
      </w:r>
      <w:r w:rsidRPr="00A554C5">
        <w:rPr>
          <w:rFonts w:ascii="Browallia New" w:hAnsi="Browallia New" w:cs="Browallia New"/>
          <w:color w:val="222222"/>
          <w:sz w:val="28"/>
          <w:szCs w:val="28"/>
        </w:rPr>
        <w:t xml:space="preserve">31 </w:t>
      </w:r>
      <w:r w:rsidRPr="00A554C5">
        <w:rPr>
          <w:rFonts w:ascii="Browallia New" w:hAnsi="Browallia New" w:cs="Browallia New"/>
          <w:color w:val="222222"/>
          <w:sz w:val="28"/>
          <w:szCs w:val="28"/>
          <w:cs/>
        </w:rPr>
        <w:t xml:space="preserve">ธันวาคม </w:t>
      </w:r>
      <w:r w:rsidRPr="00A554C5">
        <w:rPr>
          <w:rFonts w:ascii="Browallia New" w:hAnsi="Browallia New" w:cs="Browallia New"/>
          <w:color w:val="222222"/>
          <w:sz w:val="28"/>
          <w:szCs w:val="28"/>
        </w:rPr>
        <w:t xml:space="preserve">2561 </w:t>
      </w:r>
      <w:r w:rsidR="00665D74">
        <w:rPr>
          <w:rFonts w:ascii="Browallia New" w:hAnsi="Browallia New" w:cs="Browallia New" w:hint="cs"/>
          <w:color w:val="222222"/>
          <w:sz w:val="28"/>
          <w:szCs w:val="28"/>
          <w:cs/>
        </w:rPr>
        <w:t xml:space="preserve">และ </w:t>
      </w:r>
      <w:r w:rsidR="00665D74">
        <w:rPr>
          <w:rFonts w:ascii="Browallia New" w:hAnsi="Browallia New" w:cs="Browallia New"/>
          <w:color w:val="222222"/>
          <w:sz w:val="28"/>
          <w:szCs w:val="28"/>
          <w:lang w:val="en-GB"/>
        </w:rPr>
        <w:t xml:space="preserve">2560 </w:t>
      </w:r>
      <w:r w:rsidRPr="00A554C5">
        <w:rPr>
          <w:rFonts w:ascii="Browallia New" w:hAnsi="Browallia New" w:cs="Browallia New"/>
          <w:color w:val="222222"/>
          <w:sz w:val="28"/>
          <w:szCs w:val="28"/>
          <w:cs/>
        </w:rPr>
        <w:t>บริษัทมีใบสำคัญแสดงสิทธิ</w:t>
      </w:r>
      <w:r w:rsidR="00665D74">
        <w:rPr>
          <w:rFonts w:ascii="Browallia New" w:hAnsi="Browallia New" w:cs="Browallia New" w:hint="cs"/>
          <w:color w:val="222222"/>
          <w:sz w:val="28"/>
          <w:szCs w:val="28"/>
          <w:cs/>
        </w:rPr>
        <w:t>คงเหลือดังนี้</w:t>
      </w:r>
      <w:r w:rsidRPr="00A554C5">
        <w:rPr>
          <w:rFonts w:ascii="Browallia New" w:hAnsi="Browallia New" w:cs="Browallia New"/>
          <w:color w:val="222222"/>
          <w:sz w:val="28"/>
          <w:szCs w:val="28"/>
          <w:cs/>
        </w:rPr>
        <w:t xml:space="preserve"> </w:t>
      </w:r>
    </w:p>
    <w:tbl>
      <w:tblPr>
        <w:tblStyle w:val="TableGrid"/>
        <w:tblW w:w="0" w:type="auto"/>
        <w:tblInd w:w="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2"/>
        <w:gridCol w:w="2514"/>
        <w:gridCol w:w="419"/>
        <w:gridCol w:w="2514"/>
      </w:tblGrid>
      <w:tr w:rsidR="00665D74" w14:paraId="74B36219" w14:textId="77777777" w:rsidTr="00AA039E">
        <w:trPr>
          <w:trHeight w:val="403"/>
        </w:trPr>
        <w:tc>
          <w:tcPr>
            <w:tcW w:w="3352" w:type="dxa"/>
          </w:tcPr>
          <w:p w14:paraId="5C2FC93C" w14:textId="77777777" w:rsidR="00665D74" w:rsidRDefault="00665D74" w:rsidP="007E1A57">
            <w:pPr>
              <w:pStyle w:val="m-1693923720144214152ydp9fcb67femsonormal"/>
              <w:jc w:val="both"/>
              <w:rPr>
                <w:rFonts w:ascii="Browallia New" w:hAnsi="Browallia New" w:cs="Browallia New"/>
                <w:color w:val="222222"/>
                <w:sz w:val="28"/>
                <w:szCs w:val="28"/>
              </w:rPr>
            </w:pPr>
          </w:p>
        </w:tc>
        <w:tc>
          <w:tcPr>
            <w:tcW w:w="5447" w:type="dxa"/>
            <w:gridSpan w:val="3"/>
          </w:tcPr>
          <w:p w14:paraId="53942099" w14:textId="6F7105F1" w:rsidR="00665D74" w:rsidRPr="00665D74" w:rsidRDefault="00665D74" w:rsidP="00DB0564">
            <w:pPr>
              <w:pStyle w:val="m-1693923720144214152ydp9fcb67femsonormal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222222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color w:val="222222"/>
                <w:sz w:val="28"/>
                <w:szCs w:val="28"/>
                <w:cs/>
              </w:rPr>
              <w:t xml:space="preserve">จำนวนใบสำคัญแสดงสิทธิ </w:t>
            </w:r>
            <w:r>
              <w:rPr>
                <w:rFonts w:ascii="Browallia New" w:hAnsi="Browallia New" w:cs="Browallia New"/>
                <w:color w:val="222222"/>
                <w:sz w:val="28"/>
                <w:szCs w:val="28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color w:val="222222"/>
                <w:sz w:val="28"/>
                <w:szCs w:val="28"/>
                <w:cs/>
                <w:lang w:val="en-GB"/>
              </w:rPr>
              <w:t>หน</w:t>
            </w:r>
            <w:r w:rsidR="00AE67E0">
              <w:rPr>
                <w:rFonts w:ascii="Browallia New" w:hAnsi="Browallia New" w:cs="Browallia New" w:hint="cs"/>
                <w:color w:val="222222"/>
                <w:sz w:val="28"/>
                <w:szCs w:val="28"/>
                <w:cs/>
                <w:lang w:val="en-GB"/>
              </w:rPr>
              <w:t>่วย</w:t>
            </w:r>
            <w:r w:rsidR="00AE67E0">
              <w:rPr>
                <w:rFonts w:ascii="Browallia New" w:hAnsi="Browallia New" w:cs="Browallia New"/>
                <w:color w:val="222222"/>
                <w:sz w:val="28"/>
                <w:szCs w:val="28"/>
                <w:lang w:val="en-GB"/>
              </w:rPr>
              <w:t>)</w:t>
            </w:r>
          </w:p>
        </w:tc>
      </w:tr>
      <w:tr w:rsidR="00665D74" w14:paraId="7092E08F" w14:textId="77777777" w:rsidTr="00AA039E">
        <w:trPr>
          <w:trHeight w:val="390"/>
        </w:trPr>
        <w:tc>
          <w:tcPr>
            <w:tcW w:w="3352" w:type="dxa"/>
          </w:tcPr>
          <w:p w14:paraId="20C75517" w14:textId="77777777" w:rsidR="00665D74" w:rsidRDefault="00665D74" w:rsidP="007E1A57">
            <w:pPr>
              <w:pStyle w:val="m-1693923720144214152ydp9fcb67femsonormal"/>
              <w:jc w:val="both"/>
              <w:rPr>
                <w:rFonts w:ascii="Browallia New" w:hAnsi="Browallia New" w:cs="Browallia New"/>
                <w:color w:val="222222"/>
                <w:sz w:val="28"/>
                <w:szCs w:val="28"/>
              </w:rPr>
            </w:pPr>
          </w:p>
        </w:tc>
        <w:tc>
          <w:tcPr>
            <w:tcW w:w="2514" w:type="dxa"/>
          </w:tcPr>
          <w:p w14:paraId="1A181E83" w14:textId="7899A5CE" w:rsidR="00665D74" w:rsidRDefault="00AE67E0" w:rsidP="00DB0564">
            <w:pPr>
              <w:pStyle w:val="m-1693923720144214152ydp9fcb67femsonormal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222222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222222"/>
                <w:sz w:val="28"/>
                <w:szCs w:val="28"/>
              </w:rPr>
              <w:t>2561</w:t>
            </w:r>
          </w:p>
        </w:tc>
        <w:tc>
          <w:tcPr>
            <w:tcW w:w="419" w:type="dxa"/>
          </w:tcPr>
          <w:p w14:paraId="415B11E7" w14:textId="77777777" w:rsidR="00665D74" w:rsidRDefault="00665D74" w:rsidP="00AE67E0">
            <w:pPr>
              <w:pStyle w:val="m-1693923720144214152ydp9fcb67femsonormal"/>
              <w:jc w:val="center"/>
              <w:rPr>
                <w:rFonts w:ascii="Browallia New" w:hAnsi="Browallia New" w:cs="Browallia New"/>
                <w:color w:val="222222"/>
                <w:sz w:val="28"/>
                <w:szCs w:val="28"/>
              </w:rPr>
            </w:pPr>
          </w:p>
        </w:tc>
        <w:tc>
          <w:tcPr>
            <w:tcW w:w="2514" w:type="dxa"/>
          </w:tcPr>
          <w:p w14:paraId="2A57422F" w14:textId="5F91F41B" w:rsidR="00665D74" w:rsidRDefault="00AE67E0" w:rsidP="00DB0564">
            <w:pPr>
              <w:pStyle w:val="m-1693923720144214152ydp9fcb67femsonormal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222222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222222"/>
                <w:sz w:val="28"/>
                <w:szCs w:val="28"/>
              </w:rPr>
              <w:t>2560</w:t>
            </w:r>
          </w:p>
        </w:tc>
      </w:tr>
      <w:tr w:rsidR="00665D74" w14:paraId="73FEF3DA" w14:textId="77777777" w:rsidTr="00AA039E">
        <w:trPr>
          <w:trHeight w:val="365"/>
        </w:trPr>
        <w:tc>
          <w:tcPr>
            <w:tcW w:w="3352" w:type="dxa"/>
          </w:tcPr>
          <w:p w14:paraId="4DBDC5D5" w14:textId="555E3FA1" w:rsidR="00665D74" w:rsidRDefault="00AE67E0" w:rsidP="007E1A57">
            <w:pPr>
              <w:pStyle w:val="m-1693923720144214152ydp9fcb67femsonormal"/>
              <w:jc w:val="both"/>
              <w:rPr>
                <w:rFonts w:ascii="Browallia New" w:hAnsi="Browallia New" w:cs="Browallia New"/>
                <w:color w:val="222222"/>
                <w:sz w:val="28"/>
                <w:szCs w:val="28"/>
              </w:rPr>
            </w:pPr>
            <w:r w:rsidRPr="00A554C5">
              <w:rPr>
                <w:rFonts w:ascii="Browallia New" w:hAnsi="Browallia New" w:cs="Browallia New"/>
                <w:color w:val="222222"/>
                <w:sz w:val="28"/>
                <w:szCs w:val="28"/>
              </w:rPr>
              <w:t>EFORL-W3</w:t>
            </w:r>
          </w:p>
        </w:tc>
        <w:tc>
          <w:tcPr>
            <w:tcW w:w="2514" w:type="dxa"/>
          </w:tcPr>
          <w:p w14:paraId="045B6E33" w14:textId="3F0AC720" w:rsidR="00665D74" w:rsidRDefault="00AE67E0" w:rsidP="00AE67E0">
            <w:pPr>
              <w:pStyle w:val="m-1693923720144214152ydp9fcb67femsonormal"/>
              <w:jc w:val="right"/>
              <w:rPr>
                <w:rFonts w:ascii="Browallia New" w:hAnsi="Browallia New" w:cs="Browallia New"/>
                <w:color w:val="222222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222222"/>
                <w:sz w:val="28"/>
                <w:szCs w:val="28"/>
              </w:rPr>
              <w:t>1,377,156,827</w:t>
            </w:r>
          </w:p>
        </w:tc>
        <w:tc>
          <w:tcPr>
            <w:tcW w:w="419" w:type="dxa"/>
          </w:tcPr>
          <w:p w14:paraId="41CC1BE6" w14:textId="77777777" w:rsidR="00665D74" w:rsidRDefault="00665D74" w:rsidP="00AE67E0">
            <w:pPr>
              <w:pStyle w:val="m-1693923720144214152ydp9fcb67femsonormal"/>
              <w:jc w:val="right"/>
              <w:rPr>
                <w:rFonts w:ascii="Browallia New" w:hAnsi="Browallia New" w:cs="Browallia New"/>
                <w:color w:val="222222"/>
                <w:sz w:val="28"/>
                <w:szCs w:val="28"/>
              </w:rPr>
            </w:pPr>
          </w:p>
        </w:tc>
        <w:tc>
          <w:tcPr>
            <w:tcW w:w="2514" w:type="dxa"/>
          </w:tcPr>
          <w:p w14:paraId="429F4AA2" w14:textId="36A35985" w:rsidR="00665D74" w:rsidRDefault="00AE67E0" w:rsidP="00AE67E0">
            <w:pPr>
              <w:pStyle w:val="m-1693923720144214152ydp9fcb67femsonormal"/>
              <w:jc w:val="right"/>
              <w:rPr>
                <w:rFonts w:ascii="Browallia New" w:hAnsi="Browallia New" w:cs="Browallia New"/>
                <w:color w:val="222222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222222"/>
                <w:sz w:val="28"/>
                <w:szCs w:val="28"/>
              </w:rPr>
              <w:t>1,377,4</w:t>
            </w:r>
            <w:r w:rsidR="00D35B0B">
              <w:rPr>
                <w:rFonts w:ascii="Browallia New" w:hAnsi="Browallia New" w:cs="Browallia New"/>
                <w:color w:val="222222"/>
                <w:sz w:val="28"/>
                <w:szCs w:val="28"/>
              </w:rPr>
              <w:t>2</w:t>
            </w:r>
            <w:r>
              <w:rPr>
                <w:rFonts w:ascii="Browallia New" w:hAnsi="Browallia New" w:cs="Browallia New"/>
                <w:color w:val="222222"/>
                <w:sz w:val="28"/>
                <w:szCs w:val="28"/>
              </w:rPr>
              <w:t>9,167</w:t>
            </w:r>
          </w:p>
        </w:tc>
      </w:tr>
      <w:tr w:rsidR="00665D74" w14:paraId="13D42525" w14:textId="77777777" w:rsidTr="00AA039E">
        <w:trPr>
          <w:trHeight w:val="377"/>
        </w:trPr>
        <w:tc>
          <w:tcPr>
            <w:tcW w:w="3352" w:type="dxa"/>
          </w:tcPr>
          <w:p w14:paraId="16DDEB95" w14:textId="7D88BAAE" w:rsidR="00665D74" w:rsidRDefault="00AE67E0" w:rsidP="007E1A57">
            <w:pPr>
              <w:pStyle w:val="m-1693923720144214152ydp9fcb67femsonormal"/>
              <w:jc w:val="both"/>
              <w:rPr>
                <w:rFonts w:ascii="Browallia New" w:hAnsi="Browallia New" w:cs="Browallia New"/>
                <w:color w:val="222222"/>
                <w:sz w:val="28"/>
                <w:szCs w:val="28"/>
              </w:rPr>
            </w:pPr>
            <w:r w:rsidRPr="00A554C5">
              <w:rPr>
                <w:rFonts w:ascii="Browallia New" w:hAnsi="Browallia New" w:cs="Browallia New"/>
                <w:color w:val="222222"/>
                <w:sz w:val="28"/>
                <w:szCs w:val="28"/>
              </w:rPr>
              <w:t>EFORL-W4</w:t>
            </w:r>
          </w:p>
        </w:tc>
        <w:tc>
          <w:tcPr>
            <w:tcW w:w="2514" w:type="dxa"/>
          </w:tcPr>
          <w:p w14:paraId="5AA3707E" w14:textId="78154389" w:rsidR="00665D74" w:rsidRDefault="00AE67E0" w:rsidP="00AE67E0">
            <w:pPr>
              <w:pStyle w:val="m-1693923720144214152ydp9fcb67femsonormal"/>
              <w:jc w:val="right"/>
              <w:rPr>
                <w:rFonts w:ascii="Browallia New" w:hAnsi="Browallia New" w:cs="Browallia New"/>
                <w:color w:val="222222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222222"/>
                <w:sz w:val="28"/>
                <w:szCs w:val="28"/>
              </w:rPr>
              <w:t>772,508,987</w:t>
            </w:r>
          </w:p>
        </w:tc>
        <w:tc>
          <w:tcPr>
            <w:tcW w:w="419" w:type="dxa"/>
          </w:tcPr>
          <w:p w14:paraId="001AED83" w14:textId="77777777" w:rsidR="00665D74" w:rsidRDefault="00665D74" w:rsidP="00AE67E0">
            <w:pPr>
              <w:pStyle w:val="m-1693923720144214152ydp9fcb67femsonormal"/>
              <w:jc w:val="right"/>
              <w:rPr>
                <w:rFonts w:ascii="Browallia New" w:hAnsi="Browallia New" w:cs="Browallia New"/>
                <w:color w:val="222222"/>
                <w:sz w:val="28"/>
                <w:szCs w:val="28"/>
              </w:rPr>
            </w:pPr>
          </w:p>
        </w:tc>
        <w:tc>
          <w:tcPr>
            <w:tcW w:w="2514" w:type="dxa"/>
          </w:tcPr>
          <w:p w14:paraId="4B1F88E9" w14:textId="4DA54AC9" w:rsidR="00665D74" w:rsidRDefault="00AE67E0" w:rsidP="00AE67E0">
            <w:pPr>
              <w:pStyle w:val="m-1693923720144214152ydp9fcb67femsonormal"/>
              <w:jc w:val="right"/>
              <w:rPr>
                <w:rFonts w:ascii="Browallia New" w:hAnsi="Browallia New" w:cs="Browallia New"/>
                <w:color w:val="222222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222222"/>
                <w:sz w:val="28"/>
                <w:szCs w:val="28"/>
              </w:rPr>
              <w:t>772,508,987</w:t>
            </w:r>
          </w:p>
        </w:tc>
      </w:tr>
    </w:tbl>
    <w:p w14:paraId="194879D5" w14:textId="12CB7543" w:rsidR="006E6C6C" w:rsidRDefault="006E6C6C" w:rsidP="006204FB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25E3CB8" w14:textId="144C2D39" w:rsidR="007A5E14" w:rsidRDefault="007A5E14" w:rsidP="006204FB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96F9708" w14:textId="77777777" w:rsidR="007A5E14" w:rsidRDefault="007A5E14" w:rsidP="006204FB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9007871" w14:textId="4ED4866A" w:rsidR="00B07CCF" w:rsidRPr="00C54664" w:rsidRDefault="00B07CCF" w:rsidP="00983A6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4664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สำรองตามกฎหมาย</w:t>
      </w:r>
    </w:p>
    <w:p w14:paraId="22197114" w14:textId="77777777" w:rsidR="00E330E1" w:rsidRPr="005F0FFD" w:rsidRDefault="00E330E1" w:rsidP="00E330E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513C0A4" w14:textId="0DAC1B57" w:rsidR="00B07CCF" w:rsidRDefault="00B07CCF" w:rsidP="00AE6BB0">
      <w:pPr>
        <w:tabs>
          <w:tab w:val="clear" w:pos="227"/>
          <w:tab w:val="clear" w:pos="454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54664">
        <w:rPr>
          <w:rFonts w:ascii="Browallia New" w:hAnsi="Browallia New" w:cs="Browalli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C54664">
        <w:rPr>
          <w:rFonts w:ascii="Browallia New" w:hAnsi="Browallia New" w:cs="Browallia New"/>
          <w:sz w:val="28"/>
          <w:szCs w:val="28"/>
        </w:rPr>
        <w:t>2535</w:t>
      </w:r>
      <w:r w:rsidRPr="00C54664">
        <w:rPr>
          <w:rFonts w:ascii="Browallia New" w:hAnsi="Browallia New" w:cs="Browallia New"/>
          <w:sz w:val="28"/>
          <w:szCs w:val="28"/>
          <w:cs/>
        </w:rPr>
        <w:t xml:space="preserve"> มาตรา </w:t>
      </w:r>
      <w:r w:rsidRPr="00C54664">
        <w:rPr>
          <w:rFonts w:ascii="Browallia New" w:hAnsi="Browallia New" w:cs="Browallia New"/>
          <w:sz w:val="28"/>
          <w:szCs w:val="28"/>
        </w:rPr>
        <w:t>116</w:t>
      </w:r>
      <w:r w:rsidRPr="00C54664">
        <w:rPr>
          <w:rFonts w:ascii="Browallia New" w:hAnsi="Browallia New" w:cs="Browallia New"/>
          <w:sz w:val="28"/>
          <w:szCs w:val="28"/>
          <w:cs/>
        </w:rPr>
        <w:t xml:space="preserve"> บริษัทจะต้องจัดสรรทุนสำรอง (</w:t>
      </w:r>
      <w:r w:rsidRPr="00C54664">
        <w:rPr>
          <w:rFonts w:ascii="Browallia New" w:hAnsi="Browallia New" w:cs="Browallia New"/>
          <w:sz w:val="28"/>
          <w:szCs w:val="28"/>
        </w:rPr>
        <w:t>“</w:t>
      </w:r>
      <w:r w:rsidRPr="00C54664">
        <w:rPr>
          <w:rFonts w:ascii="Browallia New" w:hAnsi="Browallia New" w:cs="Browallia New"/>
          <w:sz w:val="28"/>
          <w:szCs w:val="28"/>
          <w:cs/>
        </w:rPr>
        <w:t>สำรองตามกฎหมาย</w:t>
      </w:r>
      <w:r w:rsidRPr="00C54664">
        <w:rPr>
          <w:rFonts w:ascii="Browallia New" w:hAnsi="Browallia New" w:cs="Browallia New"/>
          <w:sz w:val="28"/>
          <w:szCs w:val="28"/>
        </w:rPr>
        <w:t>”)</w:t>
      </w:r>
      <w:r w:rsidRPr="00C54664">
        <w:rPr>
          <w:rFonts w:ascii="Browallia New" w:hAnsi="Browallia New" w:cs="Browallia New"/>
          <w:sz w:val="28"/>
          <w:szCs w:val="28"/>
          <w:cs/>
        </w:rPr>
        <w:t xml:space="preserve"> อย่างน้อยร้อยละ </w:t>
      </w:r>
      <w:r w:rsidRPr="00C54664">
        <w:rPr>
          <w:rFonts w:ascii="Browallia New" w:hAnsi="Browallia New" w:cs="Browallia New"/>
          <w:sz w:val="28"/>
          <w:szCs w:val="28"/>
        </w:rPr>
        <w:t xml:space="preserve">5 </w:t>
      </w:r>
      <w:r w:rsidRPr="00C54664">
        <w:rPr>
          <w:rFonts w:ascii="Browallia New" w:hAnsi="Browallia New" w:cs="Browallia New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C54664">
        <w:rPr>
          <w:rFonts w:ascii="Browallia New" w:hAnsi="Browallia New" w:cs="Browallia New"/>
          <w:sz w:val="28"/>
          <w:szCs w:val="28"/>
        </w:rPr>
        <w:t>10</w:t>
      </w:r>
      <w:r w:rsidRPr="00C54664">
        <w:rPr>
          <w:rFonts w:ascii="Browallia New" w:hAnsi="Browallia New" w:cs="Browallia New"/>
          <w:sz w:val="28"/>
          <w:szCs w:val="28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24F8F2D6" w14:textId="77777777" w:rsidR="006E6C6C" w:rsidRPr="005F0FFD" w:rsidRDefault="006E6C6C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6FD5D5BB" w14:textId="77777777" w:rsidR="005C7D3A" w:rsidRPr="005C7D3A" w:rsidRDefault="005C7D3A" w:rsidP="00983A6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5C7D3A">
        <w:rPr>
          <w:rFonts w:ascii="Browallia New" w:hAnsi="Browallia New" w:cs="Browallia New"/>
          <w:sz w:val="28"/>
          <w:szCs w:val="28"/>
          <w:u w:val="single"/>
          <w:cs/>
        </w:rPr>
        <w:t>กำไรต่อหุ้น</w:t>
      </w:r>
    </w:p>
    <w:p w14:paraId="79756975" w14:textId="77777777" w:rsidR="005C7D3A" w:rsidRPr="005F0FFD" w:rsidRDefault="005C7D3A" w:rsidP="005C7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val="en-GB"/>
        </w:rPr>
      </w:pPr>
    </w:p>
    <w:p w14:paraId="285B9787" w14:textId="6247272E" w:rsidR="005C7D3A" w:rsidRPr="005C7D3A" w:rsidRDefault="005C7D3A" w:rsidP="005C7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eastAsia="Calibri" w:hAnsi="Browallia New" w:cs="Browallia New"/>
          <w:sz w:val="28"/>
          <w:szCs w:val="28"/>
          <w:cs/>
        </w:rPr>
      </w:pPr>
      <w:r w:rsidRPr="005C7D3A">
        <w:rPr>
          <w:rFonts w:ascii="Browallia New" w:eastAsia="Calibri" w:hAnsi="Browallia New" w:cs="Browallia New"/>
          <w:sz w:val="28"/>
          <w:szCs w:val="28"/>
          <w:cs/>
          <w:lang w:val="en-GB"/>
        </w:rPr>
        <w:t>กำไรต่อหุ้นขั้นพื้นฐาน คำนวณโดยการหารกำไร</w:t>
      </w:r>
      <w:r w:rsidRPr="005C7D3A">
        <w:rPr>
          <w:rFonts w:ascii="Browallia New" w:eastAsia="Calibri" w:hAnsi="Browallia New" w:cs="Browallia New"/>
          <w:sz w:val="28"/>
          <w:szCs w:val="28"/>
        </w:rPr>
        <w:t xml:space="preserve"> (</w:t>
      </w:r>
      <w:r w:rsidRPr="005C7D3A">
        <w:rPr>
          <w:rFonts w:ascii="Browallia New" w:eastAsia="Calibri" w:hAnsi="Browallia New" w:cs="Browallia New"/>
          <w:sz w:val="28"/>
          <w:szCs w:val="28"/>
          <w:cs/>
          <w:lang w:val="en-GB"/>
        </w:rPr>
        <w:t>ขาดทุน</w:t>
      </w:r>
      <w:r w:rsidRPr="005C7D3A">
        <w:rPr>
          <w:rFonts w:ascii="Browallia New" w:eastAsia="Calibri" w:hAnsi="Browallia New" w:cs="Browallia New"/>
          <w:sz w:val="28"/>
          <w:szCs w:val="28"/>
        </w:rPr>
        <w:t xml:space="preserve">) </w:t>
      </w:r>
      <w:r w:rsidRPr="005C7D3A">
        <w:rPr>
          <w:rFonts w:ascii="Browallia New" w:eastAsia="Calibri" w:hAnsi="Browallia New" w:cs="Browallia New"/>
          <w:sz w:val="28"/>
          <w:szCs w:val="28"/>
          <w:cs/>
          <w:lang w:val="en-GB"/>
        </w:rPr>
        <w:t>ด้วยจำนวนหุ้นสามัญถัวเฉลี่ยถ่วงน้ำหนักที่ออกจำหน่ายและชำระแล้วในระหว่า</w:t>
      </w:r>
      <w:r w:rsidR="003F35A5">
        <w:rPr>
          <w:rFonts w:ascii="Browallia New" w:eastAsia="Calibri" w:hAnsi="Browallia New" w:cs="Browallia New" w:hint="cs"/>
          <w:sz w:val="28"/>
          <w:szCs w:val="28"/>
          <w:cs/>
          <w:lang w:val="en-GB"/>
        </w:rPr>
        <w:t>งปี</w:t>
      </w:r>
    </w:p>
    <w:p w14:paraId="751CBC5C" w14:textId="77777777" w:rsidR="00410E15" w:rsidRPr="005F0FFD" w:rsidRDefault="00410E15" w:rsidP="005C7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highlight w:val="yellow"/>
          <w:lang w:val="en-GB"/>
        </w:rPr>
      </w:pPr>
    </w:p>
    <w:p w14:paraId="56B20138" w14:textId="77777777" w:rsidR="005C7D3A" w:rsidRPr="005C7D3A" w:rsidRDefault="005C7D3A" w:rsidP="005C7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8"/>
        <w:jc w:val="thaiDistribute"/>
        <w:rPr>
          <w:rFonts w:ascii="Browallia New" w:eastAsia="Calibri" w:hAnsi="Browallia New" w:cs="Browallia New"/>
          <w:sz w:val="28"/>
          <w:szCs w:val="28"/>
        </w:rPr>
      </w:pPr>
      <w:bookmarkStart w:id="9" w:name="_Hlk489968843"/>
      <w:r w:rsidRPr="005C7D3A">
        <w:rPr>
          <w:rFonts w:ascii="Browallia New" w:eastAsia="Calibri" w:hAnsi="Browallia New" w:cs="Browallia New"/>
          <w:sz w:val="28"/>
          <w:szCs w:val="28"/>
          <w:cs/>
          <w:lang w:val="en-GB"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 บริษัทจึงไม่ได้คำนวณการปรับลดในกำไรต่อหุ้นที่อาจเกิดจากการใช้สิทธิของใบสำคัญแสดงสิทธิที่จะซื้อหุ้นสามัญ</w:t>
      </w:r>
      <w:bookmarkEnd w:id="9"/>
    </w:p>
    <w:p w14:paraId="0680F411" w14:textId="218FD639" w:rsidR="00F23CF7" w:rsidRPr="005F0FFD" w:rsidRDefault="00F23CF7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413A23CE" w14:textId="77777777" w:rsidR="00B07CCF" w:rsidRPr="00C54664" w:rsidRDefault="00B07CCF" w:rsidP="007F7C10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4664">
        <w:rPr>
          <w:rFonts w:ascii="Browallia New" w:hAnsi="Browallia New" w:cs="Browallia New"/>
          <w:sz w:val="28"/>
          <w:szCs w:val="28"/>
          <w:u w:val="single"/>
          <w:cs/>
        </w:rPr>
        <w:t>เงินกองทุนสำรองเลี้ยงชีพ</w:t>
      </w:r>
    </w:p>
    <w:p w14:paraId="6E7C64CF" w14:textId="77777777" w:rsidR="00B07CCF" w:rsidRPr="005F0FFD" w:rsidRDefault="00B07CCF" w:rsidP="00AE6BB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5344446" w14:textId="77777777" w:rsidR="00B07CCF" w:rsidRPr="00C54664" w:rsidRDefault="00B07CCF" w:rsidP="006F3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0"/>
          <w:szCs w:val="20"/>
        </w:rPr>
      </w:pPr>
      <w:r w:rsidRPr="00C54664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C54664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C54664">
        <w:rPr>
          <w:rFonts w:ascii="Browallia New" w:hAnsi="Browallia New" w:cs="Browallia New"/>
          <w:sz w:val="28"/>
          <w:szCs w:val="28"/>
          <w:cs/>
        </w:rPr>
        <w:t>ได้จดทะเบียนจัดตั้งกองทุนสำรองเลี้ยงชีพพนักงานตามพระราชบัญญัติกองทุนสำรองเลี้ยงชีพ</w:t>
      </w:r>
      <w:r w:rsidRPr="00C54664">
        <w:rPr>
          <w:rFonts w:ascii="Browallia New" w:hAnsi="Browallia New" w:cs="Browallia New"/>
          <w:sz w:val="28"/>
          <w:szCs w:val="28"/>
        </w:rPr>
        <w:t xml:space="preserve"> </w:t>
      </w:r>
      <w:r w:rsidRPr="00C54664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Pr="00C54664">
        <w:rPr>
          <w:rFonts w:ascii="Browallia New" w:hAnsi="Browallia New" w:cs="Browallia New"/>
          <w:sz w:val="28"/>
          <w:szCs w:val="28"/>
        </w:rPr>
        <w:t>2530</w:t>
      </w:r>
      <w:r w:rsidRPr="00C54664">
        <w:rPr>
          <w:rFonts w:ascii="Browallia New" w:hAnsi="Browallia New" w:cs="Browallia New"/>
          <w:sz w:val="28"/>
          <w:szCs w:val="28"/>
          <w:cs/>
        </w:rPr>
        <w:t xml:space="preserve"> ตามระเบียบกองทุนบริษัทจ่ายสมทบเข้ากองทุนนี้เท่ากับส่วนที่พนักงานจ่ายในอัตราร้อยละ </w:t>
      </w:r>
      <w:r w:rsidRPr="00C54664">
        <w:rPr>
          <w:rFonts w:ascii="Browallia New" w:hAnsi="Browallia New" w:cs="Browallia New"/>
          <w:sz w:val="28"/>
          <w:szCs w:val="28"/>
        </w:rPr>
        <w:t>2</w:t>
      </w:r>
      <w:r w:rsidRPr="00C54664">
        <w:rPr>
          <w:rFonts w:ascii="Browallia New" w:hAnsi="Browallia New" w:cs="Browallia New"/>
          <w:sz w:val="28"/>
          <w:szCs w:val="28"/>
          <w:cs/>
        </w:rPr>
        <w:t xml:space="preserve"> ของเงินเดือนพนักงาน บริษัทได้แต่งตั้ง บริษัทหลักทรัพย์จัดการกองทุนทิสโก้ จำกัด เป็นผู้จัดการกองทุน </w:t>
      </w:r>
    </w:p>
    <w:p w14:paraId="312BFAA3" w14:textId="77777777" w:rsidR="00B07CCF" w:rsidRPr="005F0FFD" w:rsidRDefault="00B07CCF" w:rsidP="006F3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7CAF5227" w14:textId="581FBB7D" w:rsidR="00291A06" w:rsidRDefault="00B07CCF" w:rsidP="007A5E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54664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C54664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C54664">
        <w:rPr>
          <w:rFonts w:ascii="Browallia New" w:hAnsi="Browallia New" w:cs="Browallia New"/>
          <w:sz w:val="28"/>
          <w:szCs w:val="28"/>
          <w:cs/>
        </w:rPr>
        <w:t xml:space="preserve">จ่ายเงินสมทบเข้ากองทุนสำหรับปีสิ้นสุดวันที่ </w:t>
      </w:r>
      <w:r w:rsidRPr="00C54664">
        <w:rPr>
          <w:rFonts w:ascii="Browallia New" w:hAnsi="Browallia New" w:cs="Browallia New"/>
          <w:sz w:val="28"/>
          <w:szCs w:val="28"/>
        </w:rPr>
        <w:t>31</w:t>
      </w:r>
      <w:r w:rsidRPr="00C54664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C54664">
        <w:rPr>
          <w:rFonts w:ascii="Browallia New" w:hAnsi="Browallia New" w:cs="Browallia New"/>
          <w:sz w:val="28"/>
          <w:szCs w:val="28"/>
        </w:rPr>
        <w:t>25</w:t>
      </w:r>
      <w:r w:rsidR="00032A15">
        <w:rPr>
          <w:rFonts w:ascii="Browallia New" w:hAnsi="Browallia New" w:cs="Browallia New"/>
          <w:sz w:val="28"/>
          <w:szCs w:val="28"/>
        </w:rPr>
        <w:t>6</w:t>
      </w:r>
      <w:r w:rsidR="00334E16">
        <w:rPr>
          <w:rFonts w:ascii="Browallia New" w:hAnsi="Browallia New" w:cs="Browallia New"/>
          <w:sz w:val="28"/>
          <w:szCs w:val="28"/>
        </w:rPr>
        <w:t>1</w:t>
      </w:r>
      <w:r w:rsidRPr="00C54664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C54664">
        <w:rPr>
          <w:rFonts w:ascii="Browallia New" w:hAnsi="Browallia New" w:cs="Browallia New"/>
          <w:sz w:val="28"/>
          <w:szCs w:val="28"/>
        </w:rPr>
        <w:t>25</w:t>
      </w:r>
      <w:r w:rsidR="00334E16">
        <w:rPr>
          <w:rFonts w:ascii="Browallia New" w:hAnsi="Browallia New" w:cs="Browallia New"/>
          <w:sz w:val="28"/>
          <w:szCs w:val="28"/>
        </w:rPr>
        <w:t>60</w:t>
      </w:r>
      <w:r w:rsidRPr="00C54664">
        <w:rPr>
          <w:rFonts w:ascii="Browallia New" w:hAnsi="Browallia New" w:cs="Browallia New"/>
          <w:sz w:val="28"/>
          <w:szCs w:val="28"/>
          <w:cs/>
        </w:rPr>
        <w:t xml:space="preserve"> เป็นจำนวนเงิน</w:t>
      </w:r>
      <w:r w:rsidRPr="00C54664">
        <w:rPr>
          <w:rFonts w:ascii="Browallia New" w:hAnsi="Browallia New" w:cs="Browallia New"/>
          <w:sz w:val="28"/>
          <w:szCs w:val="28"/>
        </w:rPr>
        <w:t xml:space="preserve"> </w:t>
      </w:r>
      <w:r w:rsidR="009112E5" w:rsidRPr="00412F41">
        <w:rPr>
          <w:rFonts w:ascii="Browallia New" w:hAnsi="Browallia New" w:cs="Browallia New"/>
          <w:sz w:val="28"/>
          <w:szCs w:val="28"/>
        </w:rPr>
        <w:t>3.34</w:t>
      </w:r>
      <w:r w:rsidR="00C76699" w:rsidRPr="00412F41">
        <w:rPr>
          <w:rFonts w:ascii="Browallia New" w:hAnsi="Browallia New" w:cs="Browallia New"/>
          <w:sz w:val="28"/>
          <w:szCs w:val="28"/>
        </w:rPr>
        <w:t xml:space="preserve"> </w:t>
      </w:r>
      <w:r w:rsidRPr="00412F41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C54664">
        <w:rPr>
          <w:rFonts w:ascii="Browallia New" w:hAnsi="Browallia New" w:cs="Browallia New"/>
          <w:sz w:val="28"/>
          <w:szCs w:val="28"/>
          <w:cs/>
        </w:rPr>
        <w:t xml:space="preserve"> และ</w:t>
      </w:r>
      <w:r w:rsidRPr="00C54664">
        <w:rPr>
          <w:rFonts w:ascii="Browallia New" w:hAnsi="Browallia New" w:cs="Browallia New"/>
          <w:sz w:val="28"/>
          <w:szCs w:val="28"/>
        </w:rPr>
        <w:t xml:space="preserve"> </w:t>
      </w:r>
      <w:r w:rsidR="00032A15" w:rsidRPr="00C54664">
        <w:rPr>
          <w:rFonts w:ascii="Browallia New" w:hAnsi="Browallia New" w:cs="Browallia New"/>
          <w:sz w:val="28"/>
          <w:szCs w:val="28"/>
        </w:rPr>
        <w:t>1.</w:t>
      </w:r>
      <w:r w:rsidR="00334E16">
        <w:rPr>
          <w:rFonts w:ascii="Browallia New" w:hAnsi="Browallia New" w:cs="Browallia New"/>
          <w:sz w:val="28"/>
          <w:szCs w:val="28"/>
        </w:rPr>
        <w:t>87</w:t>
      </w:r>
      <w:r w:rsidR="00032A15" w:rsidRPr="00C54664">
        <w:rPr>
          <w:rFonts w:ascii="Browallia New" w:hAnsi="Browallia New" w:cs="Browallia New"/>
          <w:sz w:val="28"/>
          <w:szCs w:val="28"/>
        </w:rPr>
        <w:t xml:space="preserve"> </w:t>
      </w:r>
      <w:r w:rsidRPr="00C54664">
        <w:rPr>
          <w:rFonts w:ascii="Browallia New" w:hAnsi="Browallia New" w:cs="Browallia New"/>
          <w:sz w:val="28"/>
          <w:szCs w:val="28"/>
          <w:cs/>
        </w:rPr>
        <w:t>ล้านบาท ตามลำดั</w:t>
      </w:r>
      <w:r w:rsidRPr="00C54664">
        <w:rPr>
          <w:rFonts w:ascii="Browallia New" w:hAnsi="Browallia New" w:cs="Browallia New" w:hint="cs"/>
          <w:sz w:val="28"/>
          <w:szCs w:val="28"/>
          <w:cs/>
        </w:rPr>
        <w:t>บ</w:t>
      </w:r>
    </w:p>
    <w:p w14:paraId="19D4DB50" w14:textId="77777777" w:rsidR="00713DBE" w:rsidRPr="00CD63FE" w:rsidRDefault="00713DBE" w:rsidP="00911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B6A6EA3" w14:textId="77777777" w:rsidR="005753E0" w:rsidRDefault="005753E0" w:rsidP="00983A6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778AE">
        <w:rPr>
          <w:rFonts w:ascii="Browallia New" w:hAnsi="Browallia New" w:cs="Browallia New"/>
          <w:sz w:val="28"/>
          <w:szCs w:val="28"/>
          <w:u w:val="single"/>
          <w:cs/>
        </w:rPr>
        <w:t>ค่าใช้จ่ายตามลักษณะ</w:t>
      </w:r>
    </w:p>
    <w:p w14:paraId="26D58C95" w14:textId="77777777" w:rsidR="00691D21" w:rsidRPr="00713DBE" w:rsidRDefault="00691D21" w:rsidP="00AE6BB0">
      <w:pPr>
        <w:spacing w:line="240" w:lineRule="auto"/>
        <w:rPr>
          <w:rFonts w:ascii="Browallia New" w:hAnsi="Browallia New" w:cs="Browallia New"/>
          <w:sz w:val="16"/>
          <w:szCs w:val="16"/>
        </w:rPr>
      </w:pPr>
    </w:p>
    <w:tbl>
      <w:tblPr>
        <w:tblW w:w="4759" w:type="pct"/>
        <w:tblInd w:w="450" w:type="dxa"/>
        <w:tblLook w:val="01E0" w:firstRow="1" w:lastRow="1" w:firstColumn="1" w:lastColumn="1" w:noHBand="0" w:noVBand="0"/>
      </w:tblPr>
      <w:tblGrid>
        <w:gridCol w:w="3944"/>
        <w:gridCol w:w="1031"/>
        <w:gridCol w:w="278"/>
        <w:gridCol w:w="1031"/>
        <w:gridCol w:w="271"/>
        <w:gridCol w:w="1035"/>
        <w:gridCol w:w="278"/>
        <w:gridCol w:w="1036"/>
      </w:tblGrid>
      <w:tr w:rsidR="00DD2775" w:rsidRPr="001B0942" w14:paraId="2B7903C5" w14:textId="77777777" w:rsidTr="00334E16">
        <w:trPr>
          <w:cantSplit/>
          <w:tblHeader/>
        </w:trPr>
        <w:tc>
          <w:tcPr>
            <w:tcW w:w="2215" w:type="pct"/>
          </w:tcPr>
          <w:p w14:paraId="1C9932DE" w14:textId="77777777" w:rsidR="00DD2775" w:rsidRPr="001B0942" w:rsidRDefault="00DD2775" w:rsidP="00A355E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85" w:type="pct"/>
            <w:gridSpan w:val="7"/>
          </w:tcPr>
          <w:p w14:paraId="3C412D70" w14:textId="77777777" w:rsidR="00DD2775" w:rsidRPr="001B0942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0942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พันบาท)</w:t>
            </w:r>
          </w:p>
        </w:tc>
      </w:tr>
      <w:tr w:rsidR="00DD2775" w:rsidRPr="001B0942" w14:paraId="4DCC746F" w14:textId="77777777" w:rsidTr="00334E16">
        <w:trPr>
          <w:cantSplit/>
          <w:trHeight w:val="351"/>
          <w:tblHeader/>
        </w:trPr>
        <w:tc>
          <w:tcPr>
            <w:tcW w:w="2215" w:type="pct"/>
          </w:tcPr>
          <w:p w14:paraId="5C926D7D" w14:textId="77777777" w:rsidR="00DD2775" w:rsidRPr="001B0942" w:rsidRDefault="00DD2775" w:rsidP="00A355E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pct"/>
            <w:gridSpan w:val="3"/>
            <w:tcBorders>
              <w:bottom w:val="single" w:sz="4" w:space="0" w:color="auto"/>
            </w:tcBorders>
          </w:tcPr>
          <w:p w14:paraId="787F34D7" w14:textId="77777777" w:rsidR="00DD2775" w:rsidRPr="001B0942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0942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431B138B" w14:textId="77777777" w:rsidR="00DD2775" w:rsidRPr="001B0942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9" w:type="pct"/>
            <w:gridSpan w:val="3"/>
            <w:tcBorders>
              <w:bottom w:val="single" w:sz="4" w:space="0" w:color="auto"/>
            </w:tcBorders>
          </w:tcPr>
          <w:p w14:paraId="00C983A8" w14:textId="77777777" w:rsidR="00DD2775" w:rsidRPr="001B0942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B0942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DD2775" w:rsidRPr="001B0942" w14:paraId="2B2E150A" w14:textId="77777777" w:rsidTr="00334E16">
        <w:trPr>
          <w:cantSplit/>
          <w:trHeight w:val="351"/>
          <w:tblHeader/>
        </w:trPr>
        <w:tc>
          <w:tcPr>
            <w:tcW w:w="2215" w:type="pct"/>
          </w:tcPr>
          <w:p w14:paraId="379BAD34" w14:textId="77777777" w:rsidR="00DD2775" w:rsidRPr="001B0942" w:rsidRDefault="00DD2775" w:rsidP="00A355E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85" w:type="pct"/>
            <w:gridSpan w:val="7"/>
            <w:tcBorders>
              <w:bottom w:val="single" w:sz="4" w:space="0" w:color="auto"/>
            </w:tcBorders>
          </w:tcPr>
          <w:p w14:paraId="6A5071E4" w14:textId="77777777" w:rsidR="00DD2775" w:rsidRPr="001B0942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B0942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สำหรับปีสิ้นสุดวันที่</w:t>
            </w:r>
            <w:r w:rsidRPr="001B0942">
              <w:rPr>
                <w:rFonts w:ascii="Browallia New" w:hAnsi="Browallia New" w:cs="Browallia New"/>
                <w:sz w:val="26"/>
                <w:szCs w:val="26"/>
              </w:rPr>
              <w:t xml:space="preserve"> 31</w:t>
            </w:r>
            <w:r w:rsidRPr="001B09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D2775" w:rsidRPr="001B0942" w14:paraId="01566E92" w14:textId="77777777" w:rsidTr="00334E16">
        <w:trPr>
          <w:cantSplit/>
          <w:trHeight w:val="351"/>
          <w:tblHeader/>
        </w:trPr>
        <w:tc>
          <w:tcPr>
            <w:tcW w:w="2215" w:type="pct"/>
          </w:tcPr>
          <w:p w14:paraId="21E9F8FA" w14:textId="77777777" w:rsidR="00DD2775" w:rsidRPr="001B0942" w:rsidRDefault="00DD2775" w:rsidP="00A355E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8014838" w14:textId="0C7593E2" w:rsidR="00DD2775" w:rsidRPr="001B0942" w:rsidRDefault="00B11C16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942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334E16" w:rsidRPr="001B0942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6" w:type="pct"/>
          </w:tcPr>
          <w:p w14:paraId="543C4510" w14:textId="77777777" w:rsidR="00DD2775" w:rsidRPr="001B0942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73263E9" w14:textId="06985D8F" w:rsidR="00DD2775" w:rsidRPr="001B0942" w:rsidRDefault="00B11C16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094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34E16" w:rsidRPr="001B0942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52" w:type="pct"/>
          </w:tcPr>
          <w:p w14:paraId="532FA71A" w14:textId="77777777" w:rsidR="00DD2775" w:rsidRPr="001B0942" w:rsidRDefault="00DD2775" w:rsidP="00A355E8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662A78E5" w14:textId="7E295E66" w:rsidR="00DD2775" w:rsidRPr="001B0942" w:rsidRDefault="00B11C16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942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334E16" w:rsidRPr="001B0942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6" w:type="pct"/>
          </w:tcPr>
          <w:p w14:paraId="066CCAFA" w14:textId="77777777" w:rsidR="00DD2775" w:rsidRPr="001B0942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6B38DDF" w14:textId="357CEBEE" w:rsidR="00DD2775" w:rsidRPr="001B0942" w:rsidRDefault="00B11C16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094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34E16" w:rsidRPr="001B0942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</w:tr>
      <w:tr w:rsidR="00DD2775" w:rsidRPr="001B0942" w14:paraId="785A9F13" w14:textId="77777777" w:rsidTr="00334E16">
        <w:trPr>
          <w:trHeight w:val="338"/>
        </w:trPr>
        <w:tc>
          <w:tcPr>
            <w:tcW w:w="2215" w:type="pct"/>
          </w:tcPr>
          <w:p w14:paraId="6BDC803F" w14:textId="77777777" w:rsidR="00DD2775" w:rsidRPr="001B0942" w:rsidRDefault="00DD2775" w:rsidP="00A355E8">
            <w:pPr>
              <w:pStyle w:val="1"/>
              <w:widowControl/>
              <w:ind w:left="252" w:right="-241" w:hanging="25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79" w:type="pct"/>
          </w:tcPr>
          <w:p w14:paraId="0530ED59" w14:textId="77777777" w:rsidR="00DD2775" w:rsidRPr="001B0942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" w:type="pct"/>
            <w:vAlign w:val="bottom"/>
          </w:tcPr>
          <w:p w14:paraId="410E231C" w14:textId="77777777" w:rsidR="00DD2775" w:rsidRPr="001B0942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9" w:type="pct"/>
          </w:tcPr>
          <w:p w14:paraId="5665B05A" w14:textId="77777777" w:rsidR="00DD2775" w:rsidRPr="001B0942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" w:type="pct"/>
            <w:vAlign w:val="bottom"/>
          </w:tcPr>
          <w:p w14:paraId="162B5BF7" w14:textId="77777777" w:rsidR="00DD2775" w:rsidRPr="001B0942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1" w:type="pct"/>
          </w:tcPr>
          <w:p w14:paraId="1873E275" w14:textId="77777777" w:rsidR="00DD2775" w:rsidRPr="001B0942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" w:type="pct"/>
            <w:vAlign w:val="bottom"/>
          </w:tcPr>
          <w:p w14:paraId="30C3602C" w14:textId="77777777" w:rsidR="00DD2775" w:rsidRPr="001B0942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524D3E44" w14:textId="77777777" w:rsidR="00DD2775" w:rsidRPr="001B0942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6977" w:rsidRPr="001B0942" w14:paraId="75F364C6" w14:textId="77777777" w:rsidTr="00334E16">
        <w:trPr>
          <w:trHeight w:val="113"/>
        </w:trPr>
        <w:tc>
          <w:tcPr>
            <w:tcW w:w="2215" w:type="pct"/>
          </w:tcPr>
          <w:p w14:paraId="47959D14" w14:textId="77777777" w:rsidR="00856977" w:rsidRPr="001C0558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094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579" w:type="pct"/>
            <w:shd w:val="clear" w:color="auto" w:fill="auto"/>
          </w:tcPr>
          <w:p w14:paraId="51B7E7CC" w14:textId="7737EE66" w:rsidR="00856977" w:rsidRPr="00AA039E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39E">
              <w:rPr>
                <w:rFonts w:ascii="Browallia New" w:hAnsi="Browallia New" w:cs="Browallia New"/>
                <w:sz w:val="26"/>
                <w:szCs w:val="26"/>
              </w:rPr>
              <w:t>1,101,438</w:t>
            </w:r>
          </w:p>
        </w:tc>
        <w:tc>
          <w:tcPr>
            <w:tcW w:w="156" w:type="pct"/>
            <w:vAlign w:val="bottom"/>
          </w:tcPr>
          <w:p w14:paraId="17446DA8" w14:textId="77777777" w:rsidR="00856977" w:rsidRPr="00AA039E" w:rsidRDefault="00856977" w:rsidP="008569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79" w:type="pct"/>
          </w:tcPr>
          <w:p w14:paraId="372F72C4" w14:textId="1E28FF04" w:rsidR="00856977" w:rsidRPr="00AA039E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039E">
              <w:rPr>
                <w:rFonts w:ascii="Browallia New" w:hAnsi="Browallia New" w:cs="Browallia New"/>
                <w:sz w:val="26"/>
                <w:szCs w:val="26"/>
              </w:rPr>
              <w:t>1,300,887</w:t>
            </w:r>
          </w:p>
        </w:tc>
        <w:tc>
          <w:tcPr>
            <w:tcW w:w="152" w:type="pct"/>
            <w:vAlign w:val="bottom"/>
          </w:tcPr>
          <w:p w14:paraId="32528D8A" w14:textId="77777777" w:rsidR="00856977" w:rsidRPr="00AA039E" w:rsidRDefault="00856977" w:rsidP="008569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81" w:type="pct"/>
          </w:tcPr>
          <w:p w14:paraId="240CB3C9" w14:textId="081BCD51" w:rsidR="00856977" w:rsidRPr="00AA039E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39E">
              <w:rPr>
                <w:rFonts w:ascii="Browallia New" w:hAnsi="Browallia New" w:cs="Browallia New"/>
                <w:sz w:val="26"/>
                <w:szCs w:val="26"/>
              </w:rPr>
              <w:t>943,524</w:t>
            </w:r>
          </w:p>
        </w:tc>
        <w:tc>
          <w:tcPr>
            <w:tcW w:w="156" w:type="pct"/>
            <w:vAlign w:val="bottom"/>
          </w:tcPr>
          <w:p w14:paraId="1659F8E5" w14:textId="77777777" w:rsidR="00856977" w:rsidRPr="00AA039E" w:rsidRDefault="00856977" w:rsidP="008569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82" w:type="pct"/>
          </w:tcPr>
          <w:p w14:paraId="14AE18A0" w14:textId="16283747" w:rsidR="00856977" w:rsidRPr="00AA039E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039E">
              <w:rPr>
                <w:rFonts w:ascii="Browallia New" w:hAnsi="Browallia New" w:cs="Browallia New"/>
                <w:sz w:val="26"/>
                <w:szCs w:val="26"/>
              </w:rPr>
              <w:t>938,728</w:t>
            </w:r>
          </w:p>
        </w:tc>
      </w:tr>
      <w:tr w:rsidR="00856977" w:rsidRPr="001B0942" w14:paraId="66064490" w14:textId="77777777" w:rsidTr="00334E16">
        <w:trPr>
          <w:trHeight w:val="113"/>
        </w:trPr>
        <w:tc>
          <w:tcPr>
            <w:tcW w:w="2215" w:type="pct"/>
          </w:tcPr>
          <w:p w14:paraId="156DF80B" w14:textId="77777777" w:rsidR="00856977" w:rsidRPr="001B0942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0942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เงินเดือนและผลประโยชน์อื่นของพนักงาน</w:t>
            </w:r>
          </w:p>
        </w:tc>
        <w:tc>
          <w:tcPr>
            <w:tcW w:w="579" w:type="pct"/>
            <w:shd w:val="clear" w:color="auto" w:fill="auto"/>
          </w:tcPr>
          <w:p w14:paraId="36D17811" w14:textId="37C1BEA9" w:rsidR="00856977" w:rsidRPr="00AA039E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39E">
              <w:rPr>
                <w:rFonts w:ascii="Browallia New" w:hAnsi="Browallia New" w:cs="Browallia New"/>
                <w:sz w:val="26"/>
                <w:szCs w:val="26"/>
              </w:rPr>
              <w:t>349,950</w:t>
            </w:r>
          </w:p>
        </w:tc>
        <w:tc>
          <w:tcPr>
            <w:tcW w:w="156" w:type="pct"/>
            <w:vAlign w:val="bottom"/>
          </w:tcPr>
          <w:p w14:paraId="1CF7F540" w14:textId="77777777" w:rsidR="00856977" w:rsidRPr="00AA039E" w:rsidRDefault="00856977" w:rsidP="008569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79" w:type="pct"/>
          </w:tcPr>
          <w:p w14:paraId="6F886041" w14:textId="25CC0A9B" w:rsidR="00856977" w:rsidRPr="00AA039E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39E">
              <w:rPr>
                <w:rFonts w:ascii="Browallia New" w:hAnsi="Browallia New" w:cs="Browallia New"/>
                <w:sz w:val="26"/>
                <w:szCs w:val="26"/>
              </w:rPr>
              <w:t>716,194</w:t>
            </w:r>
          </w:p>
        </w:tc>
        <w:tc>
          <w:tcPr>
            <w:tcW w:w="152" w:type="pct"/>
            <w:vAlign w:val="bottom"/>
          </w:tcPr>
          <w:p w14:paraId="5DE18CCE" w14:textId="77777777" w:rsidR="00856977" w:rsidRPr="00AA039E" w:rsidRDefault="00856977" w:rsidP="008569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81" w:type="pct"/>
          </w:tcPr>
          <w:p w14:paraId="30E3A9F5" w14:textId="2DA05A51" w:rsidR="00856977" w:rsidRPr="00AA039E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39E">
              <w:rPr>
                <w:rFonts w:ascii="Browallia New" w:hAnsi="Browallia New" w:cs="Browallia New"/>
                <w:sz w:val="26"/>
                <w:szCs w:val="26"/>
              </w:rPr>
              <w:t>190,187</w:t>
            </w:r>
          </w:p>
        </w:tc>
        <w:tc>
          <w:tcPr>
            <w:tcW w:w="156" w:type="pct"/>
            <w:vAlign w:val="bottom"/>
          </w:tcPr>
          <w:p w14:paraId="28FBDDCB" w14:textId="77777777" w:rsidR="00856977" w:rsidRPr="00AA039E" w:rsidRDefault="00856977" w:rsidP="008569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82" w:type="pct"/>
          </w:tcPr>
          <w:p w14:paraId="61787AA7" w14:textId="1FDD671A" w:rsidR="00856977" w:rsidRPr="00AA039E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39E">
              <w:rPr>
                <w:rFonts w:ascii="Browallia New" w:hAnsi="Browallia New" w:cs="Browallia New"/>
                <w:sz w:val="26"/>
                <w:szCs w:val="26"/>
              </w:rPr>
              <w:t>186,721</w:t>
            </w:r>
          </w:p>
        </w:tc>
      </w:tr>
      <w:tr w:rsidR="00856977" w:rsidRPr="001B0942" w14:paraId="6E23ACB9" w14:textId="77777777" w:rsidTr="00334E16">
        <w:trPr>
          <w:trHeight w:val="113"/>
        </w:trPr>
        <w:tc>
          <w:tcPr>
            <w:tcW w:w="2215" w:type="pct"/>
          </w:tcPr>
          <w:p w14:paraId="198137BC" w14:textId="77777777" w:rsidR="00856977" w:rsidRPr="001B0942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B094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579" w:type="pct"/>
            <w:shd w:val="clear" w:color="auto" w:fill="auto"/>
          </w:tcPr>
          <w:p w14:paraId="0D43DE99" w14:textId="3B3C3956" w:rsidR="00856977" w:rsidRPr="00AA039E" w:rsidRDefault="004362BA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122,404</w:t>
            </w:r>
          </w:p>
        </w:tc>
        <w:tc>
          <w:tcPr>
            <w:tcW w:w="156" w:type="pct"/>
            <w:vAlign w:val="bottom"/>
          </w:tcPr>
          <w:p w14:paraId="7FBF4901" w14:textId="77777777" w:rsidR="00856977" w:rsidRPr="00AA039E" w:rsidRDefault="00856977" w:rsidP="008569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9" w:type="pct"/>
          </w:tcPr>
          <w:p w14:paraId="686098C2" w14:textId="02BB1563" w:rsidR="00856977" w:rsidRPr="00AA039E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039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36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6,095</w:t>
            </w:r>
          </w:p>
        </w:tc>
        <w:tc>
          <w:tcPr>
            <w:tcW w:w="152" w:type="pct"/>
            <w:vAlign w:val="bottom"/>
          </w:tcPr>
          <w:p w14:paraId="5CD12BCF" w14:textId="77777777" w:rsidR="00856977" w:rsidRPr="00AA039E" w:rsidRDefault="00856977" w:rsidP="008569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81" w:type="pct"/>
          </w:tcPr>
          <w:p w14:paraId="5F8A7C2A" w14:textId="09DA8ECD" w:rsidR="00856977" w:rsidRPr="00AA039E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039E">
              <w:rPr>
                <w:rFonts w:ascii="Browallia New" w:hAnsi="Browallia New" w:cs="Browallia New"/>
                <w:sz w:val="26"/>
                <w:szCs w:val="26"/>
                <w:lang w:val="en-GB"/>
              </w:rPr>
              <w:t>57,35</w:t>
            </w:r>
            <w:r w:rsidR="00092538" w:rsidRPr="00AA039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56" w:type="pct"/>
            <w:vAlign w:val="bottom"/>
          </w:tcPr>
          <w:p w14:paraId="5ECA3A89" w14:textId="77777777" w:rsidR="00856977" w:rsidRPr="00AA039E" w:rsidRDefault="00856977" w:rsidP="008569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0F348D76" w14:textId="0BC90ECA" w:rsidR="00856977" w:rsidRPr="00AA039E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039E">
              <w:rPr>
                <w:rFonts w:ascii="Browallia New" w:hAnsi="Browallia New" w:cs="Browallia New"/>
                <w:sz w:val="26"/>
                <w:szCs w:val="26"/>
                <w:lang w:val="en-GB"/>
              </w:rPr>
              <w:t>50,738</w:t>
            </w:r>
          </w:p>
        </w:tc>
      </w:tr>
      <w:tr w:rsidR="00856977" w:rsidRPr="001B0942" w14:paraId="3291B9CC" w14:textId="77777777" w:rsidTr="00334E16">
        <w:trPr>
          <w:trHeight w:val="113"/>
        </w:trPr>
        <w:tc>
          <w:tcPr>
            <w:tcW w:w="2215" w:type="pct"/>
          </w:tcPr>
          <w:p w14:paraId="4D21CDAD" w14:textId="750F5AC2" w:rsidR="00856977" w:rsidRPr="001B0942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0942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579" w:type="pct"/>
            <w:shd w:val="clear" w:color="auto" w:fill="auto"/>
          </w:tcPr>
          <w:p w14:paraId="24DC495B" w14:textId="31350271" w:rsidR="00856977" w:rsidRPr="00AA039E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039E">
              <w:rPr>
                <w:rFonts w:ascii="Browallia New" w:hAnsi="Browallia New" w:cs="Browallia New"/>
                <w:sz w:val="26"/>
                <w:szCs w:val="26"/>
                <w:lang w:val="en-GB"/>
              </w:rPr>
              <w:t>136,772</w:t>
            </w:r>
          </w:p>
        </w:tc>
        <w:tc>
          <w:tcPr>
            <w:tcW w:w="156" w:type="pct"/>
            <w:vAlign w:val="bottom"/>
          </w:tcPr>
          <w:p w14:paraId="31F6E3ED" w14:textId="77777777" w:rsidR="00856977" w:rsidRPr="00AA039E" w:rsidRDefault="00856977" w:rsidP="008569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9" w:type="pct"/>
          </w:tcPr>
          <w:p w14:paraId="6792D9F4" w14:textId="1593E5D2" w:rsidR="00856977" w:rsidRPr="00AA039E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039E">
              <w:rPr>
                <w:rFonts w:ascii="Browallia New" w:hAnsi="Browallia New" w:cs="Browallia New"/>
                <w:sz w:val="26"/>
                <w:szCs w:val="26"/>
                <w:lang w:val="en-GB"/>
              </w:rPr>
              <w:t>312,011</w:t>
            </w:r>
          </w:p>
        </w:tc>
        <w:tc>
          <w:tcPr>
            <w:tcW w:w="152" w:type="pct"/>
            <w:vAlign w:val="bottom"/>
          </w:tcPr>
          <w:p w14:paraId="07C06433" w14:textId="77777777" w:rsidR="00856977" w:rsidRPr="00AA039E" w:rsidRDefault="00856977" w:rsidP="008569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81" w:type="pct"/>
          </w:tcPr>
          <w:p w14:paraId="7AD0A3FC" w14:textId="0445530D" w:rsidR="00856977" w:rsidRPr="00AA039E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039E">
              <w:rPr>
                <w:rFonts w:ascii="Browallia New" w:hAnsi="Browallia New" w:cs="Browallia New"/>
                <w:sz w:val="26"/>
                <w:szCs w:val="26"/>
                <w:lang w:val="en-GB"/>
              </w:rPr>
              <w:t>9,358</w:t>
            </w:r>
          </w:p>
        </w:tc>
        <w:tc>
          <w:tcPr>
            <w:tcW w:w="156" w:type="pct"/>
            <w:vAlign w:val="bottom"/>
          </w:tcPr>
          <w:p w14:paraId="312FE1E0" w14:textId="77777777" w:rsidR="00856977" w:rsidRPr="00AA039E" w:rsidRDefault="00856977" w:rsidP="008569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14F91470" w14:textId="3B4913A8" w:rsidR="00856977" w:rsidRPr="00AA039E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039E">
              <w:rPr>
                <w:rFonts w:ascii="Browallia New" w:hAnsi="Browallia New" w:cs="Browallia New"/>
                <w:sz w:val="26"/>
                <w:szCs w:val="26"/>
                <w:lang w:val="en-GB"/>
              </w:rPr>
              <w:t>7,283</w:t>
            </w:r>
          </w:p>
        </w:tc>
      </w:tr>
      <w:tr w:rsidR="00856977" w:rsidRPr="001B0942" w14:paraId="09555477" w14:textId="77777777" w:rsidTr="00334E16">
        <w:trPr>
          <w:trHeight w:val="113"/>
        </w:trPr>
        <w:tc>
          <w:tcPr>
            <w:tcW w:w="2215" w:type="pct"/>
          </w:tcPr>
          <w:p w14:paraId="799B41EE" w14:textId="77777777" w:rsidR="00856977" w:rsidRPr="001B0942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0942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579" w:type="pct"/>
            <w:shd w:val="clear" w:color="auto" w:fill="auto"/>
          </w:tcPr>
          <w:p w14:paraId="543D39BA" w14:textId="59AB7028" w:rsidR="00856977" w:rsidRPr="00AA039E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39E">
              <w:rPr>
                <w:rFonts w:ascii="Browallia New" w:hAnsi="Browallia New" w:cs="Browallia New"/>
                <w:sz w:val="26"/>
                <w:szCs w:val="26"/>
              </w:rPr>
              <w:t>100,068</w:t>
            </w:r>
          </w:p>
        </w:tc>
        <w:tc>
          <w:tcPr>
            <w:tcW w:w="156" w:type="pct"/>
            <w:vAlign w:val="bottom"/>
          </w:tcPr>
          <w:p w14:paraId="4BDC6E8F" w14:textId="77777777" w:rsidR="00856977" w:rsidRPr="00AA039E" w:rsidRDefault="00856977" w:rsidP="008569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79" w:type="pct"/>
          </w:tcPr>
          <w:p w14:paraId="628A438E" w14:textId="65E4636E" w:rsidR="00856977" w:rsidRPr="00AA039E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39E">
              <w:rPr>
                <w:rFonts w:ascii="Browallia New" w:hAnsi="Browallia New" w:cs="Browallia New"/>
                <w:sz w:val="26"/>
                <w:szCs w:val="26"/>
              </w:rPr>
              <w:t>291,579</w:t>
            </w:r>
          </w:p>
        </w:tc>
        <w:tc>
          <w:tcPr>
            <w:tcW w:w="152" w:type="pct"/>
            <w:vAlign w:val="bottom"/>
          </w:tcPr>
          <w:p w14:paraId="6D4E9618" w14:textId="77777777" w:rsidR="00856977" w:rsidRPr="00AA039E" w:rsidRDefault="00856977" w:rsidP="008569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81" w:type="pct"/>
          </w:tcPr>
          <w:p w14:paraId="7AE10C0E" w14:textId="728FCF4B" w:rsidR="00856977" w:rsidRPr="00AA039E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39E">
              <w:rPr>
                <w:rFonts w:ascii="Browallia New" w:hAnsi="Browallia New" w:cs="Browallia New"/>
                <w:sz w:val="26"/>
                <w:szCs w:val="26"/>
              </w:rPr>
              <w:t>63,253</w:t>
            </w:r>
          </w:p>
        </w:tc>
        <w:tc>
          <w:tcPr>
            <w:tcW w:w="156" w:type="pct"/>
            <w:vAlign w:val="bottom"/>
          </w:tcPr>
          <w:p w14:paraId="2698604F" w14:textId="77777777" w:rsidR="00856977" w:rsidRPr="00AA039E" w:rsidRDefault="00856977" w:rsidP="008569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82" w:type="pct"/>
          </w:tcPr>
          <w:p w14:paraId="3EB38DD7" w14:textId="7D83D750" w:rsidR="00856977" w:rsidRPr="00AA039E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39E">
              <w:rPr>
                <w:rFonts w:ascii="Browallia New" w:hAnsi="Browallia New" w:cs="Browallia New"/>
                <w:sz w:val="26"/>
                <w:szCs w:val="26"/>
              </w:rPr>
              <w:t>60,747</w:t>
            </w:r>
          </w:p>
        </w:tc>
      </w:tr>
      <w:tr w:rsidR="00856977" w:rsidRPr="001B0942" w14:paraId="31E0BA04" w14:textId="77777777" w:rsidTr="00334E16">
        <w:trPr>
          <w:trHeight w:val="113"/>
        </w:trPr>
        <w:tc>
          <w:tcPr>
            <w:tcW w:w="2215" w:type="pct"/>
          </w:tcPr>
          <w:p w14:paraId="2996072A" w14:textId="77777777" w:rsidR="00856977" w:rsidRPr="001B0942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1B0942">
              <w:rPr>
                <w:rFonts w:ascii="Browallia New" w:hAnsi="Browallia New" w:cs="Browallia New"/>
                <w:sz w:val="26"/>
                <w:szCs w:val="26"/>
                <w:cs/>
              </w:rPr>
              <w:t>ค่าเดินทาง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7B9D96FE" w14:textId="20FA96D5" w:rsidR="00856977" w:rsidRPr="00AA039E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39E">
              <w:rPr>
                <w:rFonts w:ascii="Browallia New" w:hAnsi="Browallia New" w:cs="Browallia New"/>
                <w:sz w:val="26"/>
                <w:szCs w:val="26"/>
              </w:rPr>
              <w:t>49,538</w:t>
            </w:r>
          </w:p>
        </w:tc>
        <w:tc>
          <w:tcPr>
            <w:tcW w:w="156" w:type="pct"/>
            <w:vAlign w:val="bottom"/>
          </w:tcPr>
          <w:p w14:paraId="67B68C13" w14:textId="77777777" w:rsidR="00856977" w:rsidRPr="00AA039E" w:rsidRDefault="00856977" w:rsidP="008569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79" w:type="pct"/>
            <w:vAlign w:val="bottom"/>
          </w:tcPr>
          <w:p w14:paraId="6128B434" w14:textId="05C7715E" w:rsidR="00856977" w:rsidRPr="00AA039E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39E">
              <w:rPr>
                <w:rFonts w:ascii="Browallia New" w:hAnsi="Browallia New" w:cs="Browallia New"/>
                <w:sz w:val="26"/>
                <w:szCs w:val="26"/>
              </w:rPr>
              <w:t>51,608</w:t>
            </w:r>
          </w:p>
        </w:tc>
        <w:tc>
          <w:tcPr>
            <w:tcW w:w="152" w:type="pct"/>
            <w:vAlign w:val="bottom"/>
          </w:tcPr>
          <w:p w14:paraId="71962008" w14:textId="77777777" w:rsidR="00856977" w:rsidRPr="00AA039E" w:rsidRDefault="00856977" w:rsidP="008569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81" w:type="pct"/>
            <w:vAlign w:val="bottom"/>
          </w:tcPr>
          <w:p w14:paraId="2757B763" w14:textId="12106B95" w:rsidR="00856977" w:rsidRPr="00AA039E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39E">
              <w:rPr>
                <w:rFonts w:ascii="Browallia New" w:hAnsi="Browallia New" w:cs="Browallia New"/>
                <w:sz w:val="26"/>
                <w:szCs w:val="26"/>
              </w:rPr>
              <w:t>41,240</w:t>
            </w:r>
          </w:p>
        </w:tc>
        <w:tc>
          <w:tcPr>
            <w:tcW w:w="156" w:type="pct"/>
            <w:vAlign w:val="bottom"/>
          </w:tcPr>
          <w:p w14:paraId="6B231AC4" w14:textId="77777777" w:rsidR="00856977" w:rsidRPr="00AA039E" w:rsidRDefault="00856977" w:rsidP="008569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82" w:type="pct"/>
            <w:vAlign w:val="bottom"/>
          </w:tcPr>
          <w:p w14:paraId="3CC6CE2F" w14:textId="45E81C9C" w:rsidR="00856977" w:rsidRPr="00AA039E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39E">
              <w:rPr>
                <w:rFonts w:ascii="Browallia New" w:hAnsi="Browallia New" w:cs="Browallia New"/>
                <w:sz w:val="26"/>
                <w:szCs w:val="26"/>
              </w:rPr>
              <w:t>40,099</w:t>
            </w:r>
          </w:p>
        </w:tc>
      </w:tr>
      <w:tr w:rsidR="00856977" w:rsidRPr="001B0942" w14:paraId="1B14F33B" w14:textId="77777777" w:rsidTr="00334E16">
        <w:trPr>
          <w:trHeight w:val="113"/>
        </w:trPr>
        <w:tc>
          <w:tcPr>
            <w:tcW w:w="2215" w:type="pct"/>
          </w:tcPr>
          <w:p w14:paraId="154CF63C" w14:textId="306B2BF4" w:rsidR="00856977" w:rsidRPr="001B0942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0942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การเปลี่ยนแปลงในสินค้าสำเร็จรูป</w:t>
            </w:r>
            <w:r w:rsidR="009B1EB1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และงานระหว่างทำ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448F19EA" w14:textId="48793D39" w:rsidR="00856977" w:rsidRPr="00AA039E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39E">
              <w:rPr>
                <w:rFonts w:ascii="Browallia New" w:hAnsi="Browallia New" w:cs="Browallia New"/>
                <w:sz w:val="26"/>
                <w:szCs w:val="26"/>
              </w:rPr>
              <w:t>(14,290)</w:t>
            </w:r>
          </w:p>
        </w:tc>
        <w:tc>
          <w:tcPr>
            <w:tcW w:w="156" w:type="pct"/>
            <w:vAlign w:val="bottom"/>
          </w:tcPr>
          <w:p w14:paraId="40E1EFBD" w14:textId="77777777" w:rsidR="00856977" w:rsidRPr="00AA039E" w:rsidRDefault="00856977" w:rsidP="008569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79" w:type="pct"/>
            <w:vAlign w:val="bottom"/>
          </w:tcPr>
          <w:p w14:paraId="36B6F54F" w14:textId="4F54E708" w:rsidR="00856977" w:rsidRPr="00AA039E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39E">
              <w:rPr>
                <w:rFonts w:ascii="Browallia New" w:hAnsi="Browallia New" w:cs="Browallia New"/>
                <w:sz w:val="26"/>
                <w:szCs w:val="26"/>
              </w:rPr>
              <w:t xml:space="preserve"> (47,509)</w:t>
            </w:r>
          </w:p>
        </w:tc>
        <w:tc>
          <w:tcPr>
            <w:tcW w:w="152" w:type="pct"/>
            <w:vAlign w:val="bottom"/>
          </w:tcPr>
          <w:p w14:paraId="23EDB4C3" w14:textId="77777777" w:rsidR="00856977" w:rsidRPr="00AA039E" w:rsidRDefault="00856977" w:rsidP="008569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81" w:type="pct"/>
            <w:vAlign w:val="bottom"/>
          </w:tcPr>
          <w:p w14:paraId="713C673E" w14:textId="757C569E" w:rsidR="00856977" w:rsidRPr="00AA039E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39E">
              <w:rPr>
                <w:rFonts w:ascii="Browallia New" w:hAnsi="Browallia New" w:cs="Browallia New"/>
                <w:sz w:val="26"/>
                <w:szCs w:val="26"/>
              </w:rPr>
              <w:t>(18,57</w:t>
            </w:r>
            <w:r w:rsidR="00092538" w:rsidRPr="00AA039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A03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" w:type="pct"/>
            <w:vAlign w:val="bottom"/>
          </w:tcPr>
          <w:p w14:paraId="35519D86" w14:textId="77777777" w:rsidR="00856977" w:rsidRPr="00AA039E" w:rsidRDefault="00856977" w:rsidP="0085697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82" w:type="pct"/>
            <w:vAlign w:val="bottom"/>
          </w:tcPr>
          <w:p w14:paraId="1714FC04" w14:textId="749E72F2" w:rsidR="00856977" w:rsidRPr="00AA039E" w:rsidRDefault="00856977" w:rsidP="0085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039E">
              <w:rPr>
                <w:rFonts w:ascii="Browallia New" w:hAnsi="Browallia New" w:cs="Browallia New"/>
                <w:sz w:val="26"/>
                <w:szCs w:val="26"/>
              </w:rPr>
              <w:t>(64,984)</w:t>
            </w:r>
          </w:p>
        </w:tc>
      </w:tr>
    </w:tbl>
    <w:p w14:paraId="5F622029" w14:textId="77777777" w:rsidR="006204FB" w:rsidRPr="00713DBE" w:rsidRDefault="006204FB" w:rsidP="00713DBE">
      <w:pPr>
        <w:pStyle w:val="CordiaNew"/>
        <w:tabs>
          <w:tab w:val="clear" w:pos="4153"/>
          <w:tab w:val="left" w:pos="441"/>
        </w:tabs>
        <w:jc w:val="thaiDistribute"/>
        <w:rPr>
          <w:rFonts w:ascii="Browallia New" w:hAnsi="Browallia New" w:cs="Browallia New"/>
          <w:sz w:val="16"/>
          <w:szCs w:val="16"/>
          <w:u w:val="single"/>
        </w:rPr>
      </w:pPr>
    </w:p>
    <w:p w14:paraId="1C68BF73" w14:textId="79856C66" w:rsidR="007A5E14" w:rsidRDefault="007A5E14" w:rsidP="007A5E14">
      <w:pPr>
        <w:pStyle w:val="CordiaNew"/>
        <w:tabs>
          <w:tab w:val="clear" w:pos="4153"/>
          <w:tab w:val="left" w:pos="441"/>
        </w:tabs>
        <w:ind w:left="644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E9C8C27" w14:textId="26B97AD4" w:rsidR="007A5E14" w:rsidRDefault="007A5E14" w:rsidP="007A5E14">
      <w:pPr>
        <w:pStyle w:val="CordiaNew"/>
        <w:tabs>
          <w:tab w:val="clear" w:pos="4153"/>
          <w:tab w:val="left" w:pos="441"/>
        </w:tabs>
        <w:ind w:left="644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4A9D582" w14:textId="77777777" w:rsidR="007A5E14" w:rsidRDefault="007A5E14" w:rsidP="007A5E14">
      <w:pPr>
        <w:pStyle w:val="CordiaNew"/>
        <w:tabs>
          <w:tab w:val="clear" w:pos="4153"/>
          <w:tab w:val="left" w:pos="441"/>
        </w:tabs>
        <w:ind w:left="644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39BE15E" w14:textId="196D97E4" w:rsidR="00B9427B" w:rsidRPr="006204FB" w:rsidRDefault="00B9427B" w:rsidP="006204FB">
      <w:pPr>
        <w:pStyle w:val="CordiaNew"/>
        <w:numPr>
          <w:ilvl w:val="0"/>
          <w:numId w:val="16"/>
        </w:numPr>
        <w:tabs>
          <w:tab w:val="clear" w:pos="4153"/>
          <w:tab w:val="left" w:pos="441"/>
        </w:tabs>
        <w:ind w:hanging="502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204FB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ส่วนงานดำเนินงาน</w:t>
      </w:r>
    </w:p>
    <w:p w14:paraId="7E218F3D" w14:textId="77777777" w:rsidR="00691D21" w:rsidRPr="00713DBE" w:rsidRDefault="00691D21" w:rsidP="00AE6BB0">
      <w:pPr>
        <w:spacing w:line="240" w:lineRule="auto"/>
        <w:rPr>
          <w:rFonts w:ascii="Browallia New" w:hAnsi="Browallia New" w:cs="Browallia New"/>
          <w:sz w:val="16"/>
          <w:szCs w:val="16"/>
        </w:rPr>
      </w:pPr>
    </w:p>
    <w:p w14:paraId="4ED9F50A" w14:textId="7DAD1515" w:rsidR="00EF4E7C" w:rsidRDefault="00B9427B" w:rsidP="007F7C10">
      <w:pPr>
        <w:tabs>
          <w:tab w:val="clear" w:pos="454"/>
          <w:tab w:val="left" w:pos="851"/>
          <w:tab w:val="left" w:pos="1418"/>
        </w:tabs>
        <w:spacing w:line="240" w:lineRule="auto"/>
        <w:ind w:left="414" w:firstLine="18"/>
        <w:jc w:val="thaiDistribute"/>
        <w:rPr>
          <w:rFonts w:ascii="Browallia New" w:hAnsi="Browallia New" w:cs="Browallia New"/>
          <w:sz w:val="28"/>
          <w:szCs w:val="28"/>
        </w:rPr>
      </w:pPr>
      <w:r w:rsidRPr="00C916D4">
        <w:rPr>
          <w:rFonts w:ascii="Browallia New" w:hAnsi="Browallia New" w:cs="Browallia New"/>
          <w:sz w:val="28"/>
          <w:szCs w:val="28"/>
          <w:cs/>
        </w:rPr>
        <w:t xml:space="preserve">บริษัทและบริษัทย่อยมีส่วนงานที่รายงานทั้งสิ้น </w:t>
      </w:r>
      <w:r>
        <w:rPr>
          <w:rFonts w:ascii="Browallia New" w:hAnsi="Browallia New" w:cs="Browallia New"/>
          <w:sz w:val="28"/>
          <w:szCs w:val="28"/>
          <w:lang w:val="en-GB"/>
        </w:rPr>
        <w:t>2</w:t>
      </w:r>
      <w:r w:rsidRPr="00C916D4">
        <w:rPr>
          <w:rFonts w:ascii="Browallia New" w:hAnsi="Browallia New" w:cs="Browallia New"/>
          <w:sz w:val="28"/>
          <w:szCs w:val="28"/>
          <w:cs/>
        </w:rPr>
        <w:t xml:space="preserve"> ส่วนงานหลักคือ </w:t>
      </w:r>
      <w:r w:rsidRPr="00C916D4">
        <w:rPr>
          <w:rFonts w:ascii="Browallia New" w:hAnsi="Browallia New" w:cs="Browallia New"/>
          <w:sz w:val="28"/>
          <w:szCs w:val="28"/>
        </w:rPr>
        <w:t>(1)</w:t>
      </w:r>
      <w:r w:rsidRPr="00C916D4">
        <w:rPr>
          <w:rFonts w:ascii="Browallia New" w:hAnsi="Browallia New" w:cs="Browallia New"/>
          <w:sz w:val="28"/>
          <w:szCs w:val="28"/>
          <w:cs/>
        </w:rPr>
        <w:t xml:space="preserve"> ส่วนงานธุรกิจตัวแทนจำหน่ายเครื่องมือและอุปกรณ์ทางการแพทย์ (</w:t>
      </w:r>
      <w:r w:rsidRPr="00C916D4">
        <w:rPr>
          <w:rFonts w:ascii="Browallia New" w:hAnsi="Browallia New" w:cs="Browallia New"/>
          <w:sz w:val="28"/>
          <w:szCs w:val="28"/>
        </w:rPr>
        <w:t>2</w:t>
      </w:r>
      <w:r w:rsidRPr="00C916D4">
        <w:rPr>
          <w:rFonts w:ascii="Browallia New" w:hAnsi="Browallia New" w:cs="Browallia New"/>
          <w:sz w:val="28"/>
          <w:szCs w:val="28"/>
          <w:cs/>
        </w:rPr>
        <w:t>) ธุรกิจบริการความงาม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Pr="00C916D4">
        <w:rPr>
          <w:rFonts w:ascii="Browallia New" w:hAnsi="Browallia New" w:cs="Browallia New"/>
          <w:sz w:val="28"/>
          <w:szCs w:val="28"/>
          <w:cs/>
        </w:rPr>
        <w:t xml:space="preserve">และดำเนินธุรกิจในส่วนงานทางภูมิศาสตร์หลักในประเทศไทย 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ของทั้งกลุ่มโดยใช้เกณฑ์เดียวกับที่ใช้ในการวัดกำไรหรือขาดทุนจากการดำเนินงานในงบการเงิน </w:t>
      </w:r>
      <w:r w:rsidRPr="00C04DF6">
        <w:rPr>
          <w:rFonts w:ascii="Browallia New" w:hAnsi="Browallia New" w:cs="Browallia New"/>
          <w:sz w:val="28"/>
          <w:szCs w:val="28"/>
          <w:cs/>
        </w:rPr>
        <w:t>ข้อมูลรายได้และกำไรขั้นต้นตามส่วนงานของบริษัทและบริษัทย่อยสำหรับปีสิ้นสุดวันที่</w:t>
      </w:r>
      <w:r w:rsidRPr="00C04DF6">
        <w:rPr>
          <w:rFonts w:ascii="Browallia New" w:hAnsi="Browallia New" w:cs="Browallia New"/>
          <w:sz w:val="28"/>
          <w:szCs w:val="28"/>
        </w:rPr>
        <w:t xml:space="preserve"> 31</w:t>
      </w:r>
      <w:r w:rsidRPr="00C04DF6">
        <w:rPr>
          <w:rFonts w:ascii="Browallia New" w:hAnsi="Browallia New" w:cs="Browallia New"/>
          <w:sz w:val="28"/>
          <w:szCs w:val="28"/>
          <w:cs/>
        </w:rPr>
        <w:t xml:space="preserve"> ธันวาคม</w:t>
      </w:r>
      <w:r w:rsidRPr="00C04DF6">
        <w:rPr>
          <w:rFonts w:ascii="Browallia New" w:hAnsi="Browallia New" w:cs="Browallia New"/>
          <w:sz w:val="28"/>
          <w:szCs w:val="28"/>
        </w:rPr>
        <w:t xml:space="preserve"> 25</w:t>
      </w:r>
      <w:r w:rsidR="00B11C16">
        <w:rPr>
          <w:rFonts w:ascii="Browallia New" w:hAnsi="Browallia New" w:cs="Browallia New"/>
          <w:sz w:val="28"/>
          <w:szCs w:val="28"/>
        </w:rPr>
        <w:t>6</w:t>
      </w:r>
      <w:r w:rsidR="00C76308">
        <w:rPr>
          <w:rFonts w:ascii="Browallia New" w:hAnsi="Browallia New" w:cs="Browallia New"/>
          <w:sz w:val="28"/>
          <w:szCs w:val="28"/>
        </w:rPr>
        <w:t>1</w:t>
      </w:r>
      <w:r w:rsidRPr="00C04DF6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C04DF6">
        <w:rPr>
          <w:rFonts w:ascii="Browallia New" w:hAnsi="Browallia New" w:cs="Browallia New"/>
          <w:sz w:val="28"/>
          <w:szCs w:val="28"/>
        </w:rPr>
        <w:t>25</w:t>
      </w:r>
      <w:r w:rsidR="00C76308">
        <w:rPr>
          <w:rFonts w:ascii="Browallia New" w:hAnsi="Browallia New" w:cs="Browallia New"/>
          <w:sz w:val="28"/>
          <w:szCs w:val="28"/>
        </w:rPr>
        <w:t>60</w:t>
      </w:r>
      <w:r w:rsidRPr="00C04DF6">
        <w:rPr>
          <w:rFonts w:ascii="Browallia New" w:hAnsi="Browallia New" w:cs="Browallia New"/>
          <w:sz w:val="28"/>
          <w:szCs w:val="28"/>
          <w:cs/>
        </w:rPr>
        <w:t xml:space="preserve"> มีดังต่อไปนี้</w:t>
      </w:r>
    </w:p>
    <w:p w14:paraId="5B579FD4" w14:textId="77777777" w:rsidR="007F7C10" w:rsidRPr="00F83830" w:rsidRDefault="007F7C10" w:rsidP="00F83830">
      <w:pPr>
        <w:tabs>
          <w:tab w:val="clear" w:pos="454"/>
          <w:tab w:val="left" w:pos="851"/>
          <w:tab w:val="left" w:pos="1418"/>
        </w:tabs>
        <w:spacing w:line="240" w:lineRule="auto"/>
        <w:ind w:left="414" w:hanging="9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955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9"/>
        <w:gridCol w:w="236"/>
        <w:gridCol w:w="904"/>
        <w:gridCol w:w="236"/>
        <w:gridCol w:w="667"/>
        <w:gridCol w:w="197"/>
        <w:gridCol w:w="628"/>
        <w:gridCol w:w="869"/>
        <w:gridCol w:w="783"/>
        <w:gridCol w:w="837"/>
        <w:gridCol w:w="747"/>
        <w:gridCol w:w="792"/>
      </w:tblGrid>
      <w:tr w:rsidR="007F7C10" w:rsidRPr="00C76308" w14:paraId="69F2F3A2" w14:textId="77777777" w:rsidTr="00D30DA1">
        <w:trPr>
          <w:trHeight w:val="233"/>
        </w:trPr>
        <w:tc>
          <w:tcPr>
            <w:tcW w:w="2059" w:type="dxa"/>
            <w:tcBorders>
              <w:right w:val="nil"/>
            </w:tcBorders>
          </w:tcPr>
          <w:p w14:paraId="6F2CC3E9" w14:textId="77777777" w:rsidR="007F7C10" w:rsidRPr="00C76308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14:paraId="2364C0A6" w14:textId="77777777" w:rsidR="007F7C10" w:rsidRPr="00C76308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40" w:type="dxa"/>
            <w:gridSpan w:val="2"/>
          </w:tcPr>
          <w:p w14:paraId="2B4B55E9" w14:textId="77777777" w:rsidR="007F7C10" w:rsidRPr="00C76308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  <w:tcBorders>
              <w:right w:val="nil"/>
            </w:tcBorders>
          </w:tcPr>
          <w:p w14:paraId="6B3F75A5" w14:textId="28219484" w:rsidR="007F7C10" w:rsidRPr="00C76308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656" w:type="dxa"/>
            <w:gridSpan w:val="6"/>
            <w:tcBorders>
              <w:left w:val="nil"/>
              <w:bottom w:val="nil"/>
            </w:tcBorders>
          </w:tcPr>
          <w:p w14:paraId="7C9136DF" w14:textId="77777777" w:rsidR="007F7C10" w:rsidRPr="00C76308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7F7C10" w:rsidRPr="00C76308" w14:paraId="2BE0912B" w14:textId="77777777" w:rsidTr="00D30DA1">
        <w:trPr>
          <w:trHeight w:val="257"/>
        </w:trPr>
        <w:tc>
          <w:tcPr>
            <w:tcW w:w="2059" w:type="dxa"/>
            <w:tcBorders>
              <w:right w:val="nil"/>
            </w:tcBorders>
          </w:tcPr>
          <w:p w14:paraId="287979FA" w14:textId="77777777" w:rsidR="007F7C10" w:rsidRPr="00C76308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553A771" w14:textId="77777777" w:rsidR="007F7C10" w:rsidRPr="00C76308" w:rsidRDefault="007F7C10" w:rsidP="007612D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660" w:type="dxa"/>
            <w:gridSpan w:val="10"/>
          </w:tcPr>
          <w:p w14:paraId="5749236A" w14:textId="042B89D7" w:rsidR="007F7C10" w:rsidRPr="00C76308" w:rsidRDefault="007F7C10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cs/>
              </w:rPr>
              <w:t>งบการเงินรวม</w:t>
            </w:r>
          </w:p>
        </w:tc>
      </w:tr>
      <w:tr w:rsidR="007F7C10" w:rsidRPr="00C76308" w14:paraId="6AACB50A" w14:textId="77777777" w:rsidTr="00D30DA1">
        <w:trPr>
          <w:trHeight w:val="269"/>
        </w:trPr>
        <w:tc>
          <w:tcPr>
            <w:tcW w:w="2059" w:type="dxa"/>
            <w:tcBorders>
              <w:right w:val="nil"/>
            </w:tcBorders>
          </w:tcPr>
          <w:p w14:paraId="612DFB88" w14:textId="77777777" w:rsidR="007F7C10" w:rsidRPr="00C76308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884BC33" w14:textId="77777777" w:rsidR="007F7C10" w:rsidRPr="00C76308" w:rsidRDefault="007F7C10" w:rsidP="007612D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660" w:type="dxa"/>
            <w:gridSpan w:val="10"/>
          </w:tcPr>
          <w:p w14:paraId="3C17733D" w14:textId="454B6594" w:rsidR="007F7C10" w:rsidRPr="00C76308" w:rsidRDefault="007F7C10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สำหรับ</w:t>
            </w:r>
            <w:r w:rsidRPr="00C7630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ปี</w:t>
            </w:r>
            <w:r w:rsidRPr="00C7630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สิ้นสุดวันที่ </w:t>
            </w: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31 </w:t>
            </w:r>
            <w:r w:rsidRPr="00C7630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7F7C10" w:rsidRPr="00C76308" w14:paraId="3A916490" w14:textId="77777777" w:rsidTr="00D30DA1">
        <w:trPr>
          <w:trHeight w:val="491"/>
        </w:trPr>
        <w:tc>
          <w:tcPr>
            <w:tcW w:w="2059" w:type="dxa"/>
            <w:tcBorders>
              <w:right w:val="nil"/>
            </w:tcBorders>
          </w:tcPr>
          <w:p w14:paraId="7EAA1E37" w14:textId="77777777" w:rsidR="007F7C10" w:rsidRPr="00C76308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bottom w:val="nil"/>
              <w:right w:val="nil"/>
            </w:tcBorders>
          </w:tcPr>
          <w:p w14:paraId="622CC879" w14:textId="77777777" w:rsidR="007F7C10" w:rsidRPr="00C76308" w:rsidRDefault="007F7C10" w:rsidP="007612D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07" w:type="dxa"/>
            <w:gridSpan w:val="3"/>
            <w:tcBorders>
              <w:left w:val="nil"/>
              <w:bottom w:val="nil"/>
            </w:tcBorders>
            <w:vAlign w:val="bottom"/>
          </w:tcPr>
          <w:p w14:paraId="5F561F29" w14:textId="1734DDC7" w:rsidR="007F7C10" w:rsidRPr="00C76308" w:rsidRDefault="007F7C10" w:rsidP="009A178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1694" w:type="dxa"/>
            <w:gridSpan w:val="3"/>
            <w:tcBorders>
              <w:bottom w:val="nil"/>
            </w:tcBorders>
            <w:vAlign w:val="bottom"/>
          </w:tcPr>
          <w:p w14:paraId="05F6596A" w14:textId="77777777" w:rsidR="007F7C10" w:rsidRPr="00C76308" w:rsidRDefault="007F7C10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บริการด้าน</w:t>
            </w:r>
          </w:p>
          <w:p w14:paraId="56D0F21A" w14:textId="77777777" w:rsidR="007F7C10" w:rsidRPr="00C76308" w:rsidRDefault="007F7C10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cs/>
              </w:rPr>
              <w:t>ความงาม</w:t>
            </w:r>
          </w:p>
        </w:tc>
        <w:tc>
          <w:tcPr>
            <w:tcW w:w="1620" w:type="dxa"/>
            <w:gridSpan w:val="2"/>
            <w:tcBorders>
              <w:top w:val="nil"/>
              <w:bottom w:val="nil"/>
            </w:tcBorders>
            <w:vAlign w:val="bottom"/>
          </w:tcPr>
          <w:p w14:paraId="28E4AAEF" w14:textId="77777777" w:rsidR="007F7C10" w:rsidRPr="00C76308" w:rsidRDefault="007F7C10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ตัดรายการ</w:t>
            </w:r>
          </w:p>
          <w:p w14:paraId="677E6458" w14:textId="77777777" w:rsidR="007F7C10" w:rsidRPr="00C76308" w:rsidRDefault="007F7C10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539" w:type="dxa"/>
            <w:gridSpan w:val="2"/>
            <w:tcBorders>
              <w:top w:val="nil"/>
              <w:bottom w:val="nil"/>
            </w:tcBorders>
            <w:vAlign w:val="bottom"/>
          </w:tcPr>
          <w:p w14:paraId="76DC75C8" w14:textId="77777777" w:rsidR="007F7C10" w:rsidRPr="00C76308" w:rsidRDefault="007F7C10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29F767E" w14:textId="77777777" w:rsidR="007F7C10" w:rsidRPr="00C76308" w:rsidRDefault="007F7C10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F7C10" w:rsidRPr="00C76308" w14:paraId="65DBF786" w14:textId="77777777" w:rsidTr="00D30DA1">
        <w:trPr>
          <w:trHeight w:val="257"/>
        </w:trPr>
        <w:tc>
          <w:tcPr>
            <w:tcW w:w="2059" w:type="dxa"/>
            <w:tcBorders>
              <w:right w:val="nil"/>
            </w:tcBorders>
          </w:tcPr>
          <w:p w14:paraId="76CBC945" w14:textId="77777777" w:rsidR="007F7C10" w:rsidRPr="00C76308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2F54E90" w14:textId="7D6B5977" w:rsidR="007F7C10" w:rsidRPr="00C76308" w:rsidRDefault="007F7C10" w:rsidP="007612D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6E8A97BB" w14:textId="1A54359A" w:rsidR="007F7C10" w:rsidRPr="00C76308" w:rsidRDefault="007612DB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</w:tcPr>
          <w:p w14:paraId="17D38C68" w14:textId="6B13B819" w:rsidR="007F7C10" w:rsidRPr="00C76308" w:rsidRDefault="007F7C10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  <w:tc>
          <w:tcPr>
            <w:tcW w:w="825" w:type="dxa"/>
            <w:gridSpan w:val="2"/>
            <w:tcBorders>
              <w:top w:val="nil"/>
              <w:bottom w:val="nil"/>
            </w:tcBorders>
          </w:tcPr>
          <w:p w14:paraId="29BE3E10" w14:textId="651CF114" w:rsidR="007F7C10" w:rsidRPr="00C76308" w:rsidRDefault="007F7C10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69" w:type="dxa"/>
            <w:tcBorders>
              <w:top w:val="nil"/>
              <w:bottom w:val="nil"/>
            </w:tcBorders>
          </w:tcPr>
          <w:p w14:paraId="025FB2D9" w14:textId="218D463F" w:rsidR="007F7C10" w:rsidRPr="00C76308" w:rsidRDefault="007F7C10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  <w:tc>
          <w:tcPr>
            <w:tcW w:w="783" w:type="dxa"/>
            <w:tcBorders>
              <w:top w:val="nil"/>
              <w:bottom w:val="nil"/>
            </w:tcBorders>
          </w:tcPr>
          <w:p w14:paraId="2C5CE9CD" w14:textId="49E24480" w:rsidR="007F7C10" w:rsidRPr="00C76308" w:rsidRDefault="007F7C10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37" w:type="dxa"/>
            <w:tcBorders>
              <w:top w:val="nil"/>
              <w:bottom w:val="nil"/>
            </w:tcBorders>
          </w:tcPr>
          <w:p w14:paraId="03823572" w14:textId="635D386B" w:rsidR="007F7C10" w:rsidRPr="00C76308" w:rsidRDefault="007F7C10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  <w:tc>
          <w:tcPr>
            <w:tcW w:w="747" w:type="dxa"/>
            <w:tcBorders>
              <w:top w:val="nil"/>
              <w:bottom w:val="nil"/>
            </w:tcBorders>
          </w:tcPr>
          <w:p w14:paraId="354903F9" w14:textId="326780E5" w:rsidR="007F7C10" w:rsidRPr="00C76308" w:rsidRDefault="007F7C10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14:paraId="4D2A2BB7" w14:textId="3C82BA10" w:rsidR="007F7C10" w:rsidRPr="00C76308" w:rsidRDefault="007F7C10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</w:tr>
      <w:tr w:rsidR="007F7C10" w:rsidRPr="00C76308" w14:paraId="5AEEABF6" w14:textId="77777777" w:rsidTr="00D30DA1">
        <w:trPr>
          <w:trHeight w:val="233"/>
        </w:trPr>
        <w:tc>
          <w:tcPr>
            <w:tcW w:w="2059" w:type="dxa"/>
            <w:tcBorders>
              <w:right w:val="nil"/>
            </w:tcBorders>
          </w:tcPr>
          <w:p w14:paraId="42B3CD09" w14:textId="77777777" w:rsidR="007F7C10" w:rsidRPr="00C76308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6CDA7B1" w14:textId="77777777" w:rsidR="007F7C10" w:rsidRPr="00C76308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5476957B" w14:textId="77777777" w:rsidR="007F7C10" w:rsidRPr="00C76308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</w:tcPr>
          <w:p w14:paraId="1AA6E77A" w14:textId="55EBDC7D" w:rsidR="007F7C10" w:rsidRPr="00C76308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25" w:type="dxa"/>
            <w:gridSpan w:val="2"/>
            <w:tcBorders>
              <w:bottom w:val="nil"/>
            </w:tcBorders>
          </w:tcPr>
          <w:p w14:paraId="100AF350" w14:textId="77777777" w:rsidR="007F7C10" w:rsidRPr="00C76308" w:rsidRDefault="007F7C10" w:rsidP="00FC536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9" w:type="dxa"/>
            <w:tcBorders>
              <w:bottom w:val="nil"/>
            </w:tcBorders>
          </w:tcPr>
          <w:p w14:paraId="0F24FC30" w14:textId="77777777" w:rsidR="007F7C10" w:rsidRPr="00C76308" w:rsidRDefault="007F7C10" w:rsidP="00FC536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</w:tcPr>
          <w:p w14:paraId="18EB72CA" w14:textId="77777777" w:rsidR="007F7C10" w:rsidRPr="00C76308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bottom w:val="nil"/>
            </w:tcBorders>
          </w:tcPr>
          <w:p w14:paraId="1B9F6F73" w14:textId="77777777" w:rsidR="007F7C10" w:rsidRPr="00C76308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bottom w:val="nil"/>
            </w:tcBorders>
          </w:tcPr>
          <w:p w14:paraId="4E834DDE" w14:textId="77777777" w:rsidR="007F7C10" w:rsidRPr="00C76308" w:rsidRDefault="007F7C10" w:rsidP="00FC536B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</w:tcPr>
          <w:p w14:paraId="1E4F153E" w14:textId="77777777" w:rsidR="007F7C10" w:rsidRPr="00C76308" w:rsidRDefault="007F7C10" w:rsidP="00FC536B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CD5B6D" w:rsidRPr="00C76308" w14:paraId="0F22A7E7" w14:textId="77777777" w:rsidTr="00D30DA1">
        <w:trPr>
          <w:trHeight w:val="233"/>
        </w:trPr>
        <w:tc>
          <w:tcPr>
            <w:tcW w:w="2059" w:type="dxa"/>
            <w:tcBorders>
              <w:right w:val="nil"/>
            </w:tcBorders>
          </w:tcPr>
          <w:p w14:paraId="1147DE4D" w14:textId="180EDD3B" w:rsidR="00CD5B6D" w:rsidRPr="00C76308" w:rsidRDefault="00CD5B6D" w:rsidP="00CD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37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รายได้จากการขายและบริการจาก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   </w:t>
            </w:r>
            <w:r w:rsidRPr="00C76308">
              <w:rPr>
                <w:rFonts w:ascii="Browallia New" w:hAnsi="Browallia New" w:cs="Browalli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7F2F6" w14:textId="1247D6AB" w:rsidR="00CD5B6D" w:rsidRPr="00C76308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5613B828" w14:textId="77777777" w:rsidR="00CD5B6D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color w:val="FF0000"/>
                <w:sz w:val="20"/>
                <w:szCs w:val="20"/>
                <w:lang w:val="en-GB"/>
              </w:rPr>
            </w:pPr>
          </w:p>
          <w:p w14:paraId="214FF69B" w14:textId="1B7B3EEC" w:rsidR="00CD5B6D" w:rsidRPr="00C76308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612D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1,828,053</w:t>
            </w: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0A089AE" w14:textId="64516301" w:rsidR="00CD5B6D" w:rsidRPr="00C76308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1,782,400</w:t>
            </w: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9CEA889" w14:textId="2B74BF64" w:rsidR="00CD5B6D" w:rsidRPr="00C76308" w:rsidRDefault="00CD5B6D" w:rsidP="00CD5B6D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232,061</w:t>
            </w:r>
          </w:p>
        </w:tc>
        <w:tc>
          <w:tcPr>
            <w:tcW w:w="869" w:type="dxa"/>
            <w:tcBorders>
              <w:bottom w:val="nil"/>
            </w:tcBorders>
            <w:shd w:val="clear" w:color="auto" w:fill="auto"/>
            <w:vAlign w:val="bottom"/>
          </w:tcPr>
          <w:p w14:paraId="48245ED2" w14:textId="47EB3B37" w:rsidR="00CD5B6D" w:rsidRPr="00C76308" w:rsidRDefault="00CD5B6D" w:rsidP="00CD5B6D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691,395</w:t>
            </w:r>
          </w:p>
        </w:tc>
        <w:tc>
          <w:tcPr>
            <w:tcW w:w="7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5669F8" w14:textId="10827F8B" w:rsidR="00CD5B6D" w:rsidRPr="00C76308" w:rsidRDefault="00CD5B6D" w:rsidP="00CD5B6D">
            <w:pPr>
              <w:tabs>
                <w:tab w:val="left" w:pos="0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</w:t>
            </w: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2C141B" w14:textId="33015F54" w:rsidR="00CD5B6D" w:rsidRPr="00C76308" w:rsidRDefault="00CD5B6D" w:rsidP="00CD5B6D">
            <w:pPr>
              <w:tabs>
                <w:tab w:val="left" w:pos="0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</w:t>
            </w: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</w:t>
            </w:r>
          </w:p>
        </w:tc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0C0E73" w14:textId="33D751C5" w:rsidR="00CD5B6D" w:rsidRPr="00C76308" w:rsidRDefault="00CD5B6D" w:rsidP="00CD5B6D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2,060,1</w:t>
            </w:r>
            <w:r w:rsidR="007A6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9325ED" w14:textId="023D1ACF" w:rsidR="00CD5B6D" w:rsidRPr="00C76308" w:rsidRDefault="00CD5B6D" w:rsidP="00CD5B6D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2,473,795</w:t>
            </w:r>
          </w:p>
        </w:tc>
      </w:tr>
      <w:tr w:rsidR="00CD5B6D" w:rsidRPr="00C76308" w14:paraId="54245CE3" w14:textId="77777777" w:rsidTr="00D30DA1">
        <w:trPr>
          <w:trHeight w:val="269"/>
        </w:trPr>
        <w:tc>
          <w:tcPr>
            <w:tcW w:w="2059" w:type="dxa"/>
            <w:tcBorders>
              <w:right w:val="nil"/>
            </w:tcBorders>
          </w:tcPr>
          <w:p w14:paraId="3F90023D" w14:textId="77777777" w:rsidR="00CD5B6D" w:rsidRPr="00C76308" w:rsidRDefault="00CD5B6D" w:rsidP="00CD5B6D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55" w:right="-94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</w:t>
            </w:r>
            <w:r w:rsidRPr="00C76308">
              <w:rPr>
                <w:rFonts w:ascii="Browallia New" w:hAnsi="Browallia New" w:cs="Browallia New"/>
                <w:sz w:val="20"/>
                <w:szCs w:val="20"/>
              </w:rPr>
              <w:t xml:space="preserve">       </w:t>
            </w:r>
            <w:r w:rsidRPr="00C76308">
              <w:rPr>
                <w:rFonts w:ascii="Browallia New" w:hAnsi="Browallia New" w:cs="Browallia New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2B647" w14:textId="5110FC60" w:rsidR="00CD5B6D" w:rsidRPr="00C76308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218D7A11" w14:textId="77777777" w:rsidR="00CD5B6D" w:rsidRDefault="00CD5B6D" w:rsidP="00CD5B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8B7B995" w14:textId="1D41D439" w:rsidR="00CD5B6D" w:rsidRPr="00C76308" w:rsidRDefault="00CD5B6D" w:rsidP="00CD5B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21,690</w:t>
            </w: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D078CA5" w14:textId="13B4589A" w:rsidR="00CD5B6D" w:rsidRPr="00C76308" w:rsidRDefault="00CD5B6D" w:rsidP="00CD5B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18,989</w:t>
            </w: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5AB8163" w14:textId="78CBA4C8" w:rsidR="00CD5B6D" w:rsidRPr="00C76308" w:rsidRDefault="00CD5B6D" w:rsidP="00CD5B6D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1,004</w:t>
            </w:r>
          </w:p>
        </w:tc>
        <w:tc>
          <w:tcPr>
            <w:tcW w:w="869" w:type="dxa"/>
            <w:tcBorders>
              <w:bottom w:val="nil"/>
            </w:tcBorders>
            <w:shd w:val="clear" w:color="auto" w:fill="auto"/>
            <w:vAlign w:val="bottom"/>
          </w:tcPr>
          <w:p w14:paraId="2F8F9F16" w14:textId="264B7909" w:rsidR="00CD5B6D" w:rsidRPr="00C76308" w:rsidRDefault="00CD5B6D" w:rsidP="00CD5B6D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8,355</w:t>
            </w:r>
          </w:p>
        </w:tc>
        <w:tc>
          <w:tcPr>
            <w:tcW w:w="7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D6ECF4" w14:textId="34976A5E" w:rsidR="00CD5B6D" w:rsidRPr="00C76308" w:rsidRDefault="00CD5B6D" w:rsidP="00CD5B6D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(22,694)</w:t>
            </w:r>
          </w:p>
        </w:tc>
        <w:tc>
          <w:tcPr>
            <w:tcW w:w="8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4D1DF0" w14:textId="0BB14CE9" w:rsidR="00CD5B6D" w:rsidRPr="00C76308" w:rsidRDefault="00CD5B6D" w:rsidP="00CD5B6D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(27,344)</w:t>
            </w:r>
          </w:p>
        </w:tc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825D19" w14:textId="2C4060E8" w:rsidR="00CD5B6D" w:rsidRPr="00C76308" w:rsidRDefault="00CD5B6D" w:rsidP="00CD5B6D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</w:t>
            </w: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3A6AE9" w14:textId="7D3A2C52" w:rsidR="00CD5B6D" w:rsidRPr="00C76308" w:rsidRDefault="00CD5B6D" w:rsidP="00CD5B6D">
            <w:pPr>
              <w:pBdr>
                <w:bottom w:val="single" w:sz="4" w:space="1" w:color="auto"/>
              </w:pBdr>
              <w:tabs>
                <w:tab w:val="left" w:pos="0"/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CD5B6D" w:rsidRPr="00C76308" w14:paraId="10199CD7" w14:textId="77777777" w:rsidTr="00D30DA1">
        <w:trPr>
          <w:trHeight w:val="257"/>
        </w:trPr>
        <w:tc>
          <w:tcPr>
            <w:tcW w:w="2059" w:type="dxa"/>
            <w:tcBorders>
              <w:right w:val="nil"/>
            </w:tcBorders>
          </w:tcPr>
          <w:p w14:paraId="120C4E0E" w14:textId="77777777" w:rsidR="00CD5B6D" w:rsidRPr="00C76308" w:rsidRDefault="00CD5B6D" w:rsidP="00CD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B1D8A" w14:textId="13AEDB13" w:rsidR="00CD5B6D" w:rsidRPr="00C76308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2A8C5133" w14:textId="7A643599" w:rsidR="00CD5B6D" w:rsidRPr="00C76308" w:rsidRDefault="00CD5B6D" w:rsidP="00CD5B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1,849,743</w:t>
            </w: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44928A7" w14:textId="0B572DFF" w:rsidR="00CD5B6D" w:rsidRPr="00C76308" w:rsidRDefault="00CD5B6D" w:rsidP="00CD5B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1,801,389</w:t>
            </w: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5A94956" w14:textId="75B856DB" w:rsidR="00CD5B6D" w:rsidRPr="00C76308" w:rsidRDefault="00CD5B6D" w:rsidP="00CD5B6D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233,065</w:t>
            </w:r>
          </w:p>
        </w:tc>
        <w:tc>
          <w:tcPr>
            <w:tcW w:w="869" w:type="dxa"/>
            <w:tcBorders>
              <w:bottom w:val="nil"/>
            </w:tcBorders>
            <w:shd w:val="clear" w:color="auto" w:fill="auto"/>
            <w:vAlign w:val="bottom"/>
          </w:tcPr>
          <w:p w14:paraId="5A6F4AB2" w14:textId="386F0FC2" w:rsidR="00CD5B6D" w:rsidRPr="00C76308" w:rsidRDefault="00CD5B6D" w:rsidP="00CD5B6D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699,750</w:t>
            </w:r>
          </w:p>
        </w:tc>
        <w:tc>
          <w:tcPr>
            <w:tcW w:w="7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91826D" w14:textId="5CB817EB" w:rsidR="00CD5B6D" w:rsidRPr="00C76308" w:rsidRDefault="00CD5B6D" w:rsidP="00CD5B6D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(22,694)</w:t>
            </w:r>
          </w:p>
        </w:tc>
        <w:tc>
          <w:tcPr>
            <w:tcW w:w="8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4581CA" w14:textId="2BE043B6" w:rsidR="00CD5B6D" w:rsidRPr="00C76308" w:rsidRDefault="00CD5B6D" w:rsidP="00CD5B6D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(27,344)</w:t>
            </w:r>
          </w:p>
        </w:tc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90F553" w14:textId="49AF58EA" w:rsidR="00CD5B6D" w:rsidRPr="00C76308" w:rsidRDefault="00CD5B6D" w:rsidP="00CD5B6D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2,060,114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207446" w14:textId="3BC33DAD" w:rsidR="00CD5B6D" w:rsidRPr="00C76308" w:rsidRDefault="00CD5B6D" w:rsidP="00CD5B6D">
            <w:pPr>
              <w:pBdr>
                <w:bottom w:val="single" w:sz="4" w:space="1" w:color="auto"/>
              </w:pBd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2,473,795</w:t>
            </w:r>
          </w:p>
        </w:tc>
      </w:tr>
      <w:tr w:rsidR="00CD5B6D" w:rsidRPr="00C76308" w14:paraId="2739E4CD" w14:textId="77777777" w:rsidTr="00D30DA1">
        <w:trPr>
          <w:trHeight w:val="257"/>
        </w:trPr>
        <w:tc>
          <w:tcPr>
            <w:tcW w:w="2059" w:type="dxa"/>
            <w:tcBorders>
              <w:right w:val="nil"/>
            </w:tcBorders>
            <w:vAlign w:val="bottom"/>
          </w:tcPr>
          <w:p w14:paraId="41A29DE0" w14:textId="77777777" w:rsidR="00CD5B6D" w:rsidRPr="00C76308" w:rsidRDefault="00CD5B6D" w:rsidP="00CD5B6D">
            <w:pPr>
              <w:spacing w:line="240" w:lineRule="auto"/>
              <w:ind w:left="155" w:right="-144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cs/>
              </w:rPr>
              <w:t>กำไร</w:t>
            </w:r>
            <w:r w:rsidRPr="00C76308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Pr="00C76308">
              <w:rPr>
                <w:rFonts w:ascii="Browallia New" w:hAnsi="Browallia New" w:cs="Browallia New"/>
                <w:sz w:val="20"/>
                <w:szCs w:val="20"/>
                <w:cs/>
              </w:rPr>
              <w:t>ขาดทุน) ขั้นต้นตามส่วนงาน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F75F1" w14:textId="36172678" w:rsidR="00CD5B6D" w:rsidRPr="00C76308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6ADA6B16" w14:textId="3AC2750B" w:rsidR="00CD5B6D" w:rsidRPr="00C76308" w:rsidRDefault="00CD5B6D" w:rsidP="00CD5B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649,877</w:t>
            </w: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8AC50AE" w14:textId="50EA86F7" w:rsidR="00CD5B6D" w:rsidRPr="00C76308" w:rsidRDefault="00905C09" w:rsidP="00CD5B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623,323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259FEA8B" w14:textId="68BC956C" w:rsidR="00CD5B6D" w:rsidRPr="00C76308" w:rsidRDefault="00CD5B6D" w:rsidP="00CD5B6D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(22,995)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02F5AD58" w14:textId="17BC55E1" w:rsidR="00CD5B6D" w:rsidRPr="00C76308" w:rsidRDefault="00CD5B6D" w:rsidP="00CD5B6D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(178,013)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2607AA17" w14:textId="7BA2A71F" w:rsidR="00CD5B6D" w:rsidRPr="00C76308" w:rsidRDefault="00CD5B6D" w:rsidP="00CD5B6D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2,229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0F14F2C7" w14:textId="55927861" w:rsidR="00CD5B6D" w:rsidRPr="00C76308" w:rsidRDefault="00CD5B6D" w:rsidP="00CD5B6D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(709)</w:t>
            </w:r>
          </w:p>
        </w:tc>
        <w:tc>
          <w:tcPr>
            <w:tcW w:w="747" w:type="dxa"/>
            <w:tcBorders>
              <w:top w:val="nil"/>
            </w:tcBorders>
            <w:shd w:val="clear" w:color="auto" w:fill="auto"/>
            <w:vAlign w:val="bottom"/>
          </w:tcPr>
          <w:p w14:paraId="31B26C2C" w14:textId="139F7D96" w:rsidR="00CD5B6D" w:rsidRPr="00C76308" w:rsidRDefault="00CD5B6D" w:rsidP="00CD5B6D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629,111</w:t>
            </w:r>
          </w:p>
        </w:tc>
        <w:tc>
          <w:tcPr>
            <w:tcW w:w="792" w:type="dxa"/>
            <w:tcBorders>
              <w:top w:val="nil"/>
            </w:tcBorders>
            <w:shd w:val="clear" w:color="auto" w:fill="auto"/>
            <w:vAlign w:val="bottom"/>
          </w:tcPr>
          <w:p w14:paraId="24ECB073" w14:textId="77EA231C" w:rsidR="00CD5B6D" w:rsidRPr="00C76308" w:rsidRDefault="00CD5B6D" w:rsidP="00CD5B6D">
            <w:pPr>
              <w:pBdr>
                <w:bottom w:val="single" w:sz="4" w:space="1" w:color="auto"/>
              </w:pBd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="00920E56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20E56">
              <w:rPr>
                <w:rFonts w:ascii="Browallia New" w:hAnsi="Browallia New" w:cs="Browallia New"/>
                <w:sz w:val="20"/>
                <w:szCs w:val="20"/>
                <w:lang w:val="en-GB"/>
              </w:rPr>
              <w:t>601</w:t>
            </w:r>
          </w:p>
        </w:tc>
      </w:tr>
      <w:tr w:rsidR="00CD5B6D" w:rsidRPr="00C76308" w14:paraId="7E6C2C45" w14:textId="77777777" w:rsidTr="00D30DA1">
        <w:trPr>
          <w:trHeight w:val="257"/>
        </w:trPr>
        <w:tc>
          <w:tcPr>
            <w:tcW w:w="2059" w:type="dxa"/>
            <w:tcBorders>
              <w:right w:val="nil"/>
            </w:tcBorders>
            <w:vAlign w:val="bottom"/>
          </w:tcPr>
          <w:p w14:paraId="2C93ADB9" w14:textId="77777777" w:rsidR="00CD5B6D" w:rsidRPr="00C76308" w:rsidRDefault="00CD5B6D" w:rsidP="00CD5B6D">
            <w:pPr>
              <w:spacing w:line="240" w:lineRule="auto"/>
              <w:ind w:left="155" w:right="-144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C677A" w14:textId="77777777" w:rsidR="00CD5B6D" w:rsidRPr="00C76308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179A81EC" w14:textId="77777777" w:rsidR="00CD5B6D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D7702F8" w14:textId="77777777" w:rsidR="00CD5B6D" w:rsidRPr="00C76308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79B99B76" w14:textId="77777777" w:rsidR="00CD5B6D" w:rsidRDefault="00CD5B6D" w:rsidP="00CD5B6D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608E06FC" w14:textId="77777777" w:rsidR="00CD5B6D" w:rsidRPr="00C76308" w:rsidRDefault="00CD5B6D" w:rsidP="00CD5B6D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43AEDAF9" w14:textId="77777777" w:rsidR="00CD5B6D" w:rsidRDefault="00CD5B6D" w:rsidP="00CD5B6D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6134BBD" w14:textId="77777777" w:rsidR="00CD5B6D" w:rsidRPr="00C76308" w:rsidRDefault="00CD5B6D" w:rsidP="00CD5B6D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7" w:type="dxa"/>
            <w:tcBorders>
              <w:top w:val="nil"/>
            </w:tcBorders>
            <w:shd w:val="clear" w:color="auto" w:fill="auto"/>
            <w:vAlign w:val="bottom"/>
          </w:tcPr>
          <w:p w14:paraId="4D4D5DDD" w14:textId="77777777" w:rsidR="00CD5B6D" w:rsidRDefault="00CD5B6D" w:rsidP="00CD5B6D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</w:tcBorders>
            <w:shd w:val="clear" w:color="auto" w:fill="auto"/>
            <w:vAlign w:val="bottom"/>
          </w:tcPr>
          <w:p w14:paraId="2C16B6B6" w14:textId="77777777" w:rsidR="00CD5B6D" w:rsidRPr="00C76308" w:rsidRDefault="00CD5B6D" w:rsidP="00CD5B6D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D5B6D" w:rsidRPr="00C76308" w14:paraId="0E6ACE3F" w14:textId="77777777" w:rsidTr="00D30DA1">
        <w:trPr>
          <w:trHeight w:val="233"/>
        </w:trPr>
        <w:tc>
          <w:tcPr>
            <w:tcW w:w="2059" w:type="dxa"/>
            <w:tcBorders>
              <w:right w:val="nil"/>
            </w:tcBorders>
          </w:tcPr>
          <w:p w14:paraId="730B48B6" w14:textId="77777777" w:rsidR="00CD5B6D" w:rsidRPr="00C76308" w:rsidRDefault="00CD5B6D" w:rsidP="00CD5B6D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C76308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รายได้</w:t>
            </w:r>
            <w:r w:rsidRPr="00C76308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16FD2" w14:textId="77777777" w:rsidR="00CD5B6D" w:rsidRPr="00C76308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5415EDBE" w14:textId="77777777" w:rsidR="00CD5B6D" w:rsidRPr="00C76308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35B8EF3" w14:textId="584B1949" w:rsidR="00CD5B6D" w:rsidRPr="00C76308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A87DAF0" w14:textId="77777777" w:rsidR="00CD5B6D" w:rsidRPr="00C76308" w:rsidRDefault="00CD5B6D" w:rsidP="00CD5B6D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9" w:type="dxa"/>
            <w:tcBorders>
              <w:bottom w:val="nil"/>
            </w:tcBorders>
            <w:shd w:val="clear" w:color="auto" w:fill="auto"/>
            <w:vAlign w:val="bottom"/>
          </w:tcPr>
          <w:p w14:paraId="48E72126" w14:textId="77777777" w:rsidR="00CD5B6D" w:rsidRPr="00C76308" w:rsidRDefault="00CD5B6D" w:rsidP="00CD5B6D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3" w:type="dxa"/>
            <w:tcBorders>
              <w:bottom w:val="nil"/>
            </w:tcBorders>
            <w:shd w:val="clear" w:color="auto" w:fill="auto"/>
            <w:vAlign w:val="bottom"/>
          </w:tcPr>
          <w:p w14:paraId="65EF814C" w14:textId="77777777" w:rsidR="00CD5B6D" w:rsidRPr="00C76308" w:rsidRDefault="00CD5B6D" w:rsidP="00CD5B6D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37" w:type="dxa"/>
            <w:tcBorders>
              <w:bottom w:val="nil"/>
            </w:tcBorders>
            <w:shd w:val="clear" w:color="auto" w:fill="auto"/>
            <w:vAlign w:val="bottom"/>
          </w:tcPr>
          <w:p w14:paraId="3040404A" w14:textId="77777777" w:rsidR="00CD5B6D" w:rsidRPr="00C76308" w:rsidRDefault="00CD5B6D" w:rsidP="00CD5B6D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2BEF1E24" w14:textId="3857C9A4" w:rsidR="00CD5B6D" w:rsidRPr="00C76308" w:rsidRDefault="00CD5B6D" w:rsidP="00CD5B6D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2,302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F641AF4" w14:textId="1A279E2A" w:rsidR="00CD5B6D" w:rsidRPr="00C76308" w:rsidRDefault="00CD5B6D" w:rsidP="00CD5B6D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1,04</w:t>
            </w:r>
            <w:r w:rsidR="00A9411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</w:tr>
      <w:tr w:rsidR="00CD5B6D" w:rsidRPr="00C76308" w14:paraId="73AC6B1E" w14:textId="77777777" w:rsidTr="00D30DA1">
        <w:trPr>
          <w:trHeight w:val="233"/>
        </w:trPr>
        <w:tc>
          <w:tcPr>
            <w:tcW w:w="2059" w:type="dxa"/>
            <w:tcBorders>
              <w:right w:val="nil"/>
            </w:tcBorders>
          </w:tcPr>
          <w:p w14:paraId="327704EE" w14:textId="77777777" w:rsidR="00CD5B6D" w:rsidRPr="00C76308" w:rsidRDefault="00CD5B6D" w:rsidP="00CD5B6D">
            <w:pPr>
              <w:spacing w:line="240" w:lineRule="auto"/>
              <w:ind w:left="155" w:right="-114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4E13A" w14:textId="77777777" w:rsidR="00CD5B6D" w:rsidRPr="00C76308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275B431E" w14:textId="77777777" w:rsidR="00CD5B6D" w:rsidRPr="00C76308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5411B7B" w14:textId="684E8543" w:rsidR="00CD5B6D" w:rsidRPr="00C76308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DC7F402" w14:textId="77777777" w:rsidR="00CD5B6D" w:rsidRPr="00C76308" w:rsidRDefault="00CD5B6D" w:rsidP="00CD5B6D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9" w:type="dxa"/>
            <w:tcBorders>
              <w:bottom w:val="nil"/>
            </w:tcBorders>
            <w:shd w:val="clear" w:color="auto" w:fill="auto"/>
            <w:vAlign w:val="bottom"/>
          </w:tcPr>
          <w:p w14:paraId="0AE8BEA8" w14:textId="77777777" w:rsidR="00CD5B6D" w:rsidRPr="00C76308" w:rsidRDefault="00CD5B6D" w:rsidP="00CD5B6D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3" w:type="dxa"/>
            <w:tcBorders>
              <w:bottom w:val="nil"/>
            </w:tcBorders>
            <w:shd w:val="clear" w:color="auto" w:fill="auto"/>
            <w:vAlign w:val="bottom"/>
          </w:tcPr>
          <w:p w14:paraId="1DE6E2EA" w14:textId="77777777" w:rsidR="00CD5B6D" w:rsidRPr="00C76308" w:rsidRDefault="00CD5B6D" w:rsidP="00CD5B6D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37" w:type="dxa"/>
            <w:tcBorders>
              <w:bottom w:val="nil"/>
            </w:tcBorders>
            <w:shd w:val="clear" w:color="auto" w:fill="auto"/>
            <w:vAlign w:val="bottom"/>
          </w:tcPr>
          <w:p w14:paraId="3D9BE11B" w14:textId="77777777" w:rsidR="00CD5B6D" w:rsidRPr="00C76308" w:rsidRDefault="00CD5B6D" w:rsidP="00CD5B6D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2017A832" w14:textId="61ED2D99" w:rsidR="00CD5B6D" w:rsidRPr="00C76308" w:rsidRDefault="00CD5B6D" w:rsidP="00CD5B6D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(134,192)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69C4268" w14:textId="66A6A960" w:rsidR="00CD5B6D" w:rsidRPr="00C76308" w:rsidRDefault="00CD5B6D" w:rsidP="00CD5B6D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(170,330)</w:t>
            </w:r>
          </w:p>
        </w:tc>
      </w:tr>
      <w:tr w:rsidR="00CD5B6D" w:rsidRPr="00C76308" w14:paraId="0CEACA15" w14:textId="77777777" w:rsidTr="00D30DA1">
        <w:trPr>
          <w:trHeight w:val="257"/>
        </w:trPr>
        <w:tc>
          <w:tcPr>
            <w:tcW w:w="2059" w:type="dxa"/>
            <w:tcBorders>
              <w:right w:val="nil"/>
            </w:tcBorders>
          </w:tcPr>
          <w:p w14:paraId="389647D9" w14:textId="5B08A508" w:rsidR="00CD5B6D" w:rsidRPr="00C76308" w:rsidRDefault="00CD5B6D" w:rsidP="00CD5B6D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ค่าเสื่อมราคาและค่าต</w:t>
            </w:r>
            <w:r w:rsidRPr="00C76308">
              <w:rPr>
                <w:rFonts w:ascii="Browallia New" w:hAnsi="Browallia New" w:cs="Browallia New" w:hint="cs"/>
                <w:sz w:val="20"/>
                <w:szCs w:val="20"/>
                <w:cs/>
              </w:rPr>
              <w:t>ัด</w:t>
            </w:r>
            <w:r w:rsidRPr="00C76308">
              <w:rPr>
                <w:rFonts w:ascii="Browallia New" w:hAnsi="Browallia New" w:cs="Browallia New"/>
                <w:sz w:val="20"/>
                <w:szCs w:val="20"/>
                <w:cs/>
              </w:rPr>
              <w:t>จ</w:t>
            </w:r>
            <w:r w:rsidRPr="00C76308">
              <w:rPr>
                <w:rFonts w:ascii="Browallia New" w:hAnsi="Browallia New" w:cs="Browallia New" w:hint="cs"/>
                <w:sz w:val="20"/>
                <w:szCs w:val="20"/>
                <w:cs/>
              </w:rPr>
              <w:t>ำหน่</w:t>
            </w:r>
            <w:r w:rsidRPr="00C76308">
              <w:rPr>
                <w:rFonts w:ascii="Browallia New" w:hAnsi="Browallia New" w:cs="Browallia New"/>
                <w:sz w:val="20"/>
                <w:szCs w:val="20"/>
                <w:cs/>
              </w:rPr>
              <w:t>าย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F23AC" w14:textId="77777777" w:rsidR="00CD5B6D" w:rsidRPr="00C76308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452F33A8" w14:textId="77777777" w:rsidR="00CD5B6D" w:rsidRPr="00C76308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F188781" w14:textId="732A9F53" w:rsidR="00CD5B6D" w:rsidRPr="00C76308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B1329D1" w14:textId="77777777" w:rsidR="00CD5B6D" w:rsidRPr="00C76308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9" w:type="dxa"/>
            <w:tcBorders>
              <w:bottom w:val="nil"/>
            </w:tcBorders>
            <w:shd w:val="clear" w:color="auto" w:fill="auto"/>
            <w:vAlign w:val="bottom"/>
          </w:tcPr>
          <w:p w14:paraId="69381B7A" w14:textId="77777777" w:rsidR="00CD5B6D" w:rsidRPr="00C76308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3" w:type="dxa"/>
            <w:tcBorders>
              <w:bottom w:val="nil"/>
            </w:tcBorders>
            <w:shd w:val="clear" w:color="auto" w:fill="auto"/>
            <w:vAlign w:val="bottom"/>
          </w:tcPr>
          <w:p w14:paraId="28830E62" w14:textId="77777777" w:rsidR="00CD5B6D" w:rsidRPr="00C76308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37" w:type="dxa"/>
            <w:tcBorders>
              <w:bottom w:val="nil"/>
            </w:tcBorders>
            <w:shd w:val="clear" w:color="auto" w:fill="auto"/>
            <w:vAlign w:val="bottom"/>
          </w:tcPr>
          <w:p w14:paraId="46CB9121" w14:textId="77777777" w:rsidR="00CD5B6D" w:rsidRPr="00C76308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7" w:type="dxa"/>
            <w:tcBorders>
              <w:bottom w:val="nil"/>
            </w:tcBorders>
            <w:shd w:val="clear" w:color="auto" w:fill="auto"/>
            <w:vAlign w:val="bottom"/>
          </w:tcPr>
          <w:p w14:paraId="0A8B7C6D" w14:textId="2DFBEF86" w:rsidR="00CD5B6D" w:rsidRPr="00C76308" w:rsidRDefault="00CD5B6D" w:rsidP="00CD5B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(1</w:t>
            </w:r>
            <w:r w:rsidR="00B4119F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,4</w:t>
            </w:r>
            <w:r w:rsidR="00B4119F">
              <w:rPr>
                <w:rFonts w:ascii="Browallia New" w:hAnsi="Browallia New" w:cs="Browallia New"/>
                <w:sz w:val="20"/>
                <w:szCs w:val="20"/>
                <w:lang w:val="en-GB"/>
              </w:rPr>
              <w:t>04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  <w:vAlign w:val="bottom"/>
          </w:tcPr>
          <w:p w14:paraId="2431287B" w14:textId="22BCC190" w:rsidR="00CD5B6D" w:rsidRPr="00C76308" w:rsidRDefault="00CD5B6D" w:rsidP="00CD5B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(226,095)</w:t>
            </w:r>
          </w:p>
        </w:tc>
      </w:tr>
      <w:tr w:rsidR="00CD5B6D" w:rsidRPr="00C76308" w14:paraId="2B2428F3" w14:textId="77777777" w:rsidTr="00D30DA1">
        <w:trPr>
          <w:trHeight w:val="64"/>
        </w:trPr>
        <w:tc>
          <w:tcPr>
            <w:tcW w:w="2059" w:type="dxa"/>
            <w:tcBorders>
              <w:bottom w:val="nil"/>
              <w:right w:val="nil"/>
            </w:tcBorders>
          </w:tcPr>
          <w:p w14:paraId="62B91147" w14:textId="7CAE63E2" w:rsidR="00CD5B6D" w:rsidRPr="00C76308" w:rsidRDefault="00CD5B6D" w:rsidP="00CD5B6D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cs/>
              </w:rPr>
              <w:t>กำไร</w:t>
            </w:r>
            <w:r w:rsidRPr="00C76308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C7630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ขาดทุน</w:t>
            </w: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) </w:t>
            </w:r>
            <w:r w:rsidRPr="00C76308">
              <w:rPr>
                <w:rFonts w:ascii="Browallia New" w:hAnsi="Browallia New" w:cs="Browallia New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8BAD0" w14:textId="01E4D82D" w:rsidR="00CD5B6D" w:rsidRPr="00C76308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583686AB" w14:textId="6F91B6E5" w:rsidR="00CD5B6D" w:rsidRPr="00C76308" w:rsidRDefault="00CD5B6D" w:rsidP="00CD5B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(556,487)</w:t>
            </w: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583BE97" w14:textId="23B0FF15" w:rsidR="00CD5B6D" w:rsidRPr="00C76308" w:rsidRDefault="00CD5B6D" w:rsidP="00CD5B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(1,208,915)</w:t>
            </w: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A33789A" w14:textId="2AD609EC" w:rsidR="00CD5B6D" w:rsidRPr="00C76308" w:rsidRDefault="00CD5B6D" w:rsidP="00CD5B6D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(53,869)</w:t>
            </w:r>
          </w:p>
        </w:tc>
        <w:tc>
          <w:tcPr>
            <w:tcW w:w="869" w:type="dxa"/>
            <w:tcBorders>
              <w:bottom w:val="nil"/>
            </w:tcBorders>
            <w:shd w:val="clear" w:color="auto" w:fill="auto"/>
            <w:vAlign w:val="bottom"/>
          </w:tcPr>
          <w:p w14:paraId="53A68C4D" w14:textId="2F374865" w:rsidR="00CD5B6D" w:rsidRPr="00C76308" w:rsidRDefault="00CD5B6D" w:rsidP="00CD5B6D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(2,919,529)</w:t>
            </w:r>
          </w:p>
        </w:tc>
        <w:tc>
          <w:tcPr>
            <w:tcW w:w="7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615671" w14:textId="4AE8D55F" w:rsidR="00CD5B6D" w:rsidRPr="00C76308" w:rsidRDefault="00CD5B6D" w:rsidP="00CD5B6D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254,417</w:t>
            </w:r>
          </w:p>
        </w:tc>
        <w:tc>
          <w:tcPr>
            <w:tcW w:w="8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3DF92E" w14:textId="6F210437" w:rsidR="00CD5B6D" w:rsidRPr="00C76308" w:rsidRDefault="00CD5B6D" w:rsidP="00CD5B6D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1,755,761</w:t>
            </w:r>
          </w:p>
        </w:tc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8D222A" w14:textId="0A11EA64" w:rsidR="00CD5B6D" w:rsidRPr="00C76308" w:rsidRDefault="00CD5B6D" w:rsidP="00CD5B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(35</w:t>
            </w:r>
            <w:r w:rsidR="00360B38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,9</w:t>
            </w:r>
            <w:r w:rsidR="00A94119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6497E6" w14:textId="3E5A6430" w:rsidR="00CD5B6D" w:rsidRPr="00C76308" w:rsidRDefault="00CD5B6D" w:rsidP="00CD5B6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(2,372,683)</w:t>
            </w:r>
          </w:p>
        </w:tc>
      </w:tr>
      <w:tr w:rsidR="00CD5B6D" w:rsidRPr="00C76308" w14:paraId="685E40D9" w14:textId="77777777" w:rsidTr="00D30DA1">
        <w:trPr>
          <w:trHeight w:val="269"/>
        </w:trPr>
        <w:tc>
          <w:tcPr>
            <w:tcW w:w="2059" w:type="dxa"/>
            <w:tcBorders>
              <w:bottom w:val="nil"/>
              <w:right w:val="nil"/>
            </w:tcBorders>
          </w:tcPr>
          <w:p w14:paraId="2543B650" w14:textId="77777777" w:rsidR="00CD5B6D" w:rsidRPr="00C76308" w:rsidRDefault="00CD5B6D" w:rsidP="00CD5B6D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5F235" w14:textId="77777777" w:rsidR="00CD5B6D" w:rsidRPr="00C76308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2E293FA8" w14:textId="77777777" w:rsidR="00CD5B6D" w:rsidRPr="00C76308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C19983F" w14:textId="3ED9373F" w:rsidR="00CD5B6D" w:rsidRPr="00C76308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CF27D2E" w14:textId="77777777" w:rsidR="00CD5B6D" w:rsidRPr="00C76308" w:rsidRDefault="00CD5B6D" w:rsidP="00CD5B6D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69" w:type="dxa"/>
            <w:tcBorders>
              <w:bottom w:val="nil"/>
            </w:tcBorders>
            <w:shd w:val="clear" w:color="auto" w:fill="auto"/>
            <w:vAlign w:val="bottom"/>
          </w:tcPr>
          <w:p w14:paraId="2DB934D0" w14:textId="77777777" w:rsidR="00CD5B6D" w:rsidRPr="00C76308" w:rsidRDefault="00CD5B6D" w:rsidP="00CD5B6D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2BE701" w14:textId="77777777" w:rsidR="00CD5B6D" w:rsidRPr="00C76308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49EA3A" w14:textId="77777777" w:rsidR="00CD5B6D" w:rsidRPr="00C76308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AB9D3E" w14:textId="77777777" w:rsidR="00CD5B6D" w:rsidRPr="00C76308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BC3C32" w14:textId="77777777" w:rsidR="00CD5B6D" w:rsidRPr="00C76308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D5B6D" w:rsidRPr="00C76308" w14:paraId="07DEB459" w14:textId="77777777" w:rsidTr="00D30DA1">
        <w:trPr>
          <w:trHeight w:val="269"/>
        </w:trPr>
        <w:tc>
          <w:tcPr>
            <w:tcW w:w="2059" w:type="dxa"/>
            <w:tcBorders>
              <w:top w:val="nil"/>
              <w:right w:val="nil"/>
            </w:tcBorders>
          </w:tcPr>
          <w:p w14:paraId="02EABA40" w14:textId="77777777" w:rsidR="00CD5B6D" w:rsidRPr="00C76308" w:rsidRDefault="00CD5B6D" w:rsidP="00CD5B6D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76308">
              <w:rPr>
                <w:rFonts w:ascii="Browallia New" w:hAnsi="Browallia New" w:cs="Browallia New" w:hint="cs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F7CE92" w14:textId="51BF0CCD" w:rsidR="00CD5B6D" w:rsidRPr="00C76308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50351CC5" w14:textId="0BA14C8B" w:rsidR="00CD5B6D" w:rsidRPr="00C76308" w:rsidRDefault="00CD5B6D" w:rsidP="00CD5B6D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2,</w:t>
            </w:r>
            <w:r w:rsidR="003F0246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2E7428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3F0246">
              <w:rPr>
                <w:rFonts w:ascii="Browallia New" w:hAnsi="Browallia New" w:cs="Browallia New"/>
                <w:sz w:val="20"/>
                <w:szCs w:val="20"/>
                <w:lang w:val="en-GB"/>
              </w:rPr>
              <w:t>,994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</w:tcBorders>
            <w:shd w:val="clear" w:color="auto" w:fill="auto"/>
            <w:vAlign w:val="bottom"/>
          </w:tcPr>
          <w:p w14:paraId="1ABC55B1" w14:textId="7F7BECB7" w:rsidR="00CD5B6D" w:rsidRPr="00C76308" w:rsidRDefault="00CD5B6D" w:rsidP="00CD5B6D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2,641,011</w:t>
            </w:r>
          </w:p>
        </w:tc>
        <w:tc>
          <w:tcPr>
            <w:tcW w:w="825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46301693" w14:textId="6505C692" w:rsidR="00CD5B6D" w:rsidRPr="00C76308" w:rsidRDefault="00CD5B6D" w:rsidP="00CD5B6D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2,1</w:t>
            </w:r>
            <w:r w:rsidR="003F0246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2,</w:t>
            </w:r>
            <w:r w:rsidR="003F0246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9" w:type="dxa"/>
            <w:tcBorders>
              <w:top w:val="nil"/>
            </w:tcBorders>
            <w:shd w:val="clear" w:color="auto" w:fill="auto"/>
            <w:vAlign w:val="bottom"/>
          </w:tcPr>
          <w:p w14:paraId="3DDEEF34" w14:textId="76E1123F" w:rsidR="00CD5B6D" w:rsidRPr="00C76308" w:rsidRDefault="00CD5B6D" w:rsidP="00CD5B6D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2,289,718</w:t>
            </w:r>
          </w:p>
        </w:tc>
        <w:tc>
          <w:tcPr>
            <w:tcW w:w="7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8B63A6" w14:textId="1B02F1CB" w:rsidR="00CD5B6D" w:rsidRPr="00C76308" w:rsidRDefault="00CD5B6D" w:rsidP="00CD5B6D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(1</w:t>
            </w:r>
            <w:r w:rsidR="00AC444A">
              <w:rPr>
                <w:rFonts w:ascii="Browallia New" w:hAnsi="Browallia New" w:cs="Browallia New"/>
                <w:sz w:val="20"/>
                <w:szCs w:val="20"/>
                <w:lang w:val="en-GB"/>
              </w:rPr>
              <w:t>,206,651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7AB543" w14:textId="60ABB028" w:rsidR="00CD5B6D" w:rsidRPr="00C76308" w:rsidRDefault="00CD5B6D" w:rsidP="00CD5B6D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(1,045,100)</w:t>
            </w:r>
          </w:p>
        </w:tc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88C300" w14:textId="29213B93" w:rsidR="00CD5B6D" w:rsidRPr="00C76308" w:rsidRDefault="00CD5B6D" w:rsidP="00CD5B6D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3,2</w:t>
            </w:r>
            <w:r w:rsidR="00AC444A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AC444A">
              <w:rPr>
                <w:rFonts w:ascii="Browallia New" w:hAnsi="Browallia New" w:cs="Browallia New"/>
                <w:sz w:val="20"/>
                <w:szCs w:val="20"/>
                <w:lang w:val="en-GB"/>
              </w:rPr>
              <w:t>343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ADB3FD" w14:textId="2CC26C17" w:rsidR="00CD5B6D" w:rsidRPr="00C76308" w:rsidRDefault="00CD5B6D" w:rsidP="00CD5B6D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3,885,629</w:t>
            </w:r>
          </w:p>
        </w:tc>
      </w:tr>
      <w:tr w:rsidR="00CD5B6D" w:rsidRPr="00C76308" w14:paraId="6A7FBEBF" w14:textId="77777777" w:rsidTr="00D30DA1">
        <w:trPr>
          <w:trHeight w:val="269"/>
        </w:trPr>
        <w:tc>
          <w:tcPr>
            <w:tcW w:w="2059" w:type="dxa"/>
            <w:tcBorders>
              <w:bottom w:val="nil"/>
              <w:right w:val="nil"/>
            </w:tcBorders>
          </w:tcPr>
          <w:p w14:paraId="05B98018" w14:textId="77777777" w:rsidR="00CD5B6D" w:rsidRPr="00C76308" w:rsidRDefault="00CD5B6D" w:rsidP="00CD5B6D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 w:hint="cs"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3D051" w14:textId="295B0431" w:rsidR="00CD5B6D" w:rsidRPr="00C76308" w:rsidRDefault="00CD5B6D" w:rsidP="00CD5B6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566FECA9" w14:textId="0736EA5C" w:rsidR="00CD5B6D" w:rsidRPr="00C76308" w:rsidRDefault="00CD5B6D" w:rsidP="00CD5B6D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1,8</w:t>
            </w:r>
            <w:r w:rsidR="003F0246">
              <w:rPr>
                <w:rFonts w:ascii="Browallia New" w:hAnsi="Browallia New" w:cs="Browallia New"/>
                <w:sz w:val="20"/>
                <w:szCs w:val="20"/>
                <w:lang w:val="en-GB"/>
              </w:rPr>
              <w:t>07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F0246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E0B84B9" w14:textId="209D87D0" w:rsidR="00CD5B6D" w:rsidRPr="00C76308" w:rsidRDefault="00CD5B6D" w:rsidP="00CD5B6D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2,176,339</w:t>
            </w: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AEF8A1F" w14:textId="2D9DD92F" w:rsidR="00CD5B6D" w:rsidRPr="00C76308" w:rsidRDefault="00CD5B6D" w:rsidP="00CD5B6D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2,</w:t>
            </w:r>
            <w:r w:rsidR="003F0246">
              <w:rPr>
                <w:rFonts w:ascii="Browallia New" w:hAnsi="Browallia New" w:cs="Browallia New"/>
                <w:sz w:val="20"/>
                <w:szCs w:val="20"/>
                <w:lang w:val="en-GB"/>
              </w:rPr>
              <w:t>310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F0246">
              <w:rPr>
                <w:rFonts w:ascii="Browallia New" w:hAnsi="Browallia New" w:cs="Browallia New"/>
                <w:sz w:val="20"/>
                <w:szCs w:val="20"/>
                <w:lang w:val="en-GB"/>
              </w:rPr>
              <w:t>636</w:t>
            </w:r>
          </w:p>
        </w:tc>
        <w:tc>
          <w:tcPr>
            <w:tcW w:w="869" w:type="dxa"/>
            <w:tcBorders>
              <w:bottom w:val="nil"/>
            </w:tcBorders>
            <w:shd w:val="clear" w:color="auto" w:fill="auto"/>
            <w:vAlign w:val="bottom"/>
          </w:tcPr>
          <w:p w14:paraId="429283BB" w14:textId="3385E6A2" w:rsidR="00CD5B6D" w:rsidRPr="00C76308" w:rsidRDefault="00CD5B6D" w:rsidP="00CD5B6D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2,919,200</w:t>
            </w:r>
          </w:p>
        </w:tc>
        <w:tc>
          <w:tcPr>
            <w:tcW w:w="7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466D1" w14:textId="7BBEA56D" w:rsidR="00CD5B6D" w:rsidRPr="00C76308" w:rsidRDefault="00CD5B6D" w:rsidP="00CD5B6D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(1,</w:t>
            </w:r>
            <w:r w:rsidR="00AC444A">
              <w:rPr>
                <w:rFonts w:ascii="Browallia New" w:hAnsi="Browallia New" w:cs="Browallia New"/>
                <w:sz w:val="20"/>
                <w:szCs w:val="20"/>
                <w:lang w:val="en-GB"/>
              </w:rPr>
              <w:t>177,172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791726" w14:textId="3591EA3D" w:rsidR="00CD5B6D" w:rsidRPr="00C76308" w:rsidRDefault="00CD5B6D" w:rsidP="00CD5B6D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(1,114,347)</w:t>
            </w:r>
          </w:p>
        </w:tc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79E1A0" w14:textId="4797D7F1" w:rsidR="00CD5B6D" w:rsidRPr="00C76308" w:rsidRDefault="00CD5B6D" w:rsidP="00CD5B6D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2,9</w:t>
            </w:r>
            <w:r w:rsidR="00AC444A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AC444A">
              <w:rPr>
                <w:rFonts w:ascii="Browallia New" w:hAnsi="Browallia New" w:cs="Browallia New"/>
                <w:sz w:val="20"/>
                <w:szCs w:val="20"/>
                <w:lang w:val="en-GB"/>
              </w:rPr>
              <w:t>625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D18246" w14:textId="39B9825A" w:rsidR="00CD5B6D" w:rsidRPr="00C76308" w:rsidRDefault="00CD5B6D" w:rsidP="00CD5B6D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76308">
              <w:rPr>
                <w:rFonts w:ascii="Browallia New" w:hAnsi="Browallia New" w:cs="Browallia New"/>
                <w:sz w:val="20"/>
                <w:szCs w:val="20"/>
                <w:lang w:val="en-GB"/>
              </w:rPr>
              <w:t>3,981,192</w:t>
            </w:r>
          </w:p>
        </w:tc>
      </w:tr>
    </w:tbl>
    <w:p w14:paraId="3D2E29D4" w14:textId="77777777" w:rsidR="00983A60" w:rsidRDefault="00983A60" w:rsidP="00F838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A59B738" w14:textId="58407DFD" w:rsidR="00645126" w:rsidRPr="00B9427B" w:rsidRDefault="00645126" w:rsidP="00F838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B9427B">
        <w:rPr>
          <w:rFonts w:ascii="Browallia New" w:hAnsi="Browallia New" w:cs="Browallia New"/>
          <w:sz w:val="28"/>
          <w:szCs w:val="28"/>
          <w:u w:val="single"/>
          <w:cs/>
        </w:rPr>
        <w:t>ลูกค้ารายใหญ่</w:t>
      </w:r>
    </w:p>
    <w:p w14:paraId="22ECEDAB" w14:textId="5BA49CED" w:rsidR="007263DA" w:rsidRPr="009C48FE" w:rsidRDefault="00645126" w:rsidP="009C48F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63202">
        <w:rPr>
          <w:rFonts w:ascii="Browallia New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Pr="00A63202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A63202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Pr="00A63202">
        <w:rPr>
          <w:rFonts w:ascii="Browallia New" w:hAnsi="Browallia New" w:cs="Browallia New"/>
          <w:sz w:val="28"/>
          <w:szCs w:val="28"/>
          <w:lang w:val="en-GB"/>
        </w:rPr>
        <w:t>25</w:t>
      </w:r>
      <w:r w:rsidR="00860507">
        <w:rPr>
          <w:rFonts w:ascii="Browallia New" w:hAnsi="Browallia New" w:cs="Browallia New"/>
          <w:sz w:val="28"/>
          <w:szCs w:val="28"/>
          <w:lang w:val="en-GB"/>
        </w:rPr>
        <w:t>6</w:t>
      </w:r>
      <w:r w:rsidR="00C76308">
        <w:rPr>
          <w:rFonts w:ascii="Browallia New" w:hAnsi="Browallia New" w:cs="Browallia New"/>
          <w:sz w:val="28"/>
          <w:szCs w:val="28"/>
          <w:lang w:val="en-GB"/>
        </w:rPr>
        <w:t>1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 </w:t>
      </w:r>
      <w:r>
        <w:rPr>
          <w:rFonts w:ascii="Browallia New" w:hAnsi="Browallia New" w:cs="Browallia New"/>
          <w:sz w:val="28"/>
          <w:szCs w:val="28"/>
          <w:lang w:val="en-GB"/>
        </w:rPr>
        <w:t>25</w:t>
      </w:r>
      <w:r w:rsidR="00C76308">
        <w:rPr>
          <w:rFonts w:ascii="Browallia New" w:hAnsi="Browallia New" w:cs="Browallia New"/>
          <w:sz w:val="28"/>
          <w:szCs w:val="28"/>
          <w:lang w:val="en-GB"/>
        </w:rPr>
        <w:t>60</w:t>
      </w:r>
      <w:r w:rsidRPr="00A6320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63202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Pr="00A63202">
        <w:rPr>
          <w:rFonts w:ascii="Browallia New" w:hAnsi="Browallia New" w:cs="Browallia New" w:hint="cs"/>
          <w:sz w:val="28"/>
          <w:szCs w:val="28"/>
          <w:cs/>
        </w:rPr>
        <w:t>มี</w:t>
      </w:r>
      <w:r w:rsidRPr="00A63202">
        <w:rPr>
          <w:rFonts w:ascii="Browallia New" w:hAnsi="Browallia New" w:cs="Browallia New"/>
          <w:sz w:val="28"/>
          <w:szCs w:val="28"/>
          <w:cs/>
        </w:rPr>
        <w:t>รายได้จากการจำหน่ายเครื่องมือและอุปกรณ์เครื่องมือการแพทย์</w:t>
      </w:r>
      <w:r w:rsidRPr="00A63202">
        <w:rPr>
          <w:rFonts w:ascii="Browallia New" w:hAnsi="Browallia New" w:cs="Browallia New" w:hint="cs"/>
          <w:sz w:val="28"/>
          <w:szCs w:val="28"/>
          <w:cs/>
        </w:rPr>
        <w:t>จากลูกค้าราย</w:t>
      </w:r>
      <w:r w:rsidRPr="00E622C9">
        <w:rPr>
          <w:rFonts w:ascii="Browallia New" w:hAnsi="Browallia New" w:cs="Browallia New" w:hint="cs"/>
          <w:sz w:val="28"/>
          <w:szCs w:val="28"/>
          <w:cs/>
        </w:rPr>
        <w:t>ใหญ่</w:t>
      </w:r>
      <w:r w:rsidRPr="00E622C9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412F41">
        <w:rPr>
          <w:rFonts w:ascii="Browallia New" w:hAnsi="Browallia New" w:cs="Browallia New" w:hint="cs"/>
          <w:sz w:val="28"/>
          <w:szCs w:val="28"/>
          <w:cs/>
          <w:lang w:val="en-GB"/>
        </w:rPr>
        <w:t>จำนวน</w:t>
      </w:r>
      <w:r w:rsidRPr="00412F4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E712F" w:rsidRPr="00412F41">
        <w:rPr>
          <w:rFonts w:ascii="Browallia New" w:hAnsi="Browallia New" w:cs="Browallia New"/>
          <w:sz w:val="28"/>
          <w:szCs w:val="28"/>
        </w:rPr>
        <w:t>1,1</w:t>
      </w:r>
      <w:r w:rsidR="00141D21" w:rsidRPr="00412F41">
        <w:rPr>
          <w:rFonts w:ascii="Browallia New" w:hAnsi="Browallia New" w:cs="Browallia New"/>
          <w:sz w:val="28"/>
          <w:szCs w:val="28"/>
        </w:rPr>
        <w:t>80</w:t>
      </w:r>
      <w:r w:rsidRPr="00412F41">
        <w:rPr>
          <w:rFonts w:ascii="Browallia New" w:hAnsi="Browallia New" w:cs="Browallia New"/>
          <w:sz w:val="28"/>
          <w:szCs w:val="28"/>
        </w:rPr>
        <w:t xml:space="preserve"> </w:t>
      </w:r>
      <w:r w:rsidRPr="00412F41">
        <w:rPr>
          <w:rFonts w:ascii="Browallia New" w:hAnsi="Browallia New" w:cs="Browallia New"/>
          <w:sz w:val="28"/>
          <w:szCs w:val="28"/>
          <w:cs/>
          <w:lang w:val="en-GB"/>
        </w:rPr>
        <w:t>ล้าน</w:t>
      </w:r>
      <w:r w:rsidRPr="000D7BFE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  <w:r w:rsidRPr="000D7BF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D7BF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 </w:t>
      </w:r>
      <w:r w:rsidR="00C76308" w:rsidRPr="000D7BFE">
        <w:rPr>
          <w:rFonts w:ascii="Browallia New" w:hAnsi="Browallia New" w:cs="Browallia New"/>
          <w:sz w:val="28"/>
          <w:szCs w:val="28"/>
        </w:rPr>
        <w:t>1,138</w:t>
      </w:r>
      <w:r w:rsidR="00860507" w:rsidRPr="000D7BFE">
        <w:rPr>
          <w:rFonts w:ascii="Browallia New" w:hAnsi="Browallia New" w:cs="Browallia New"/>
          <w:sz w:val="28"/>
          <w:szCs w:val="28"/>
        </w:rPr>
        <w:t xml:space="preserve"> </w:t>
      </w:r>
      <w:r w:rsidRPr="000D7BFE"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</w:t>
      </w:r>
      <w:r w:rsidRPr="000D7BF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D7BFE">
        <w:rPr>
          <w:rFonts w:ascii="Browallia New" w:hAnsi="Browallia New" w:cs="Browallia New" w:hint="cs"/>
          <w:sz w:val="28"/>
          <w:szCs w:val="28"/>
          <w:cs/>
          <w:lang w:val="en-GB"/>
        </w:rPr>
        <w:t>ตามลำดับ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14:paraId="57ADBE36" w14:textId="77777777" w:rsidR="007263DA" w:rsidRPr="00C76308" w:rsidRDefault="007263DA" w:rsidP="004E3DB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4BA53B0B" w14:textId="77777777" w:rsidR="00645126" w:rsidRPr="00C04DF6" w:rsidRDefault="00645126" w:rsidP="00983A60">
      <w:pPr>
        <w:pStyle w:val="CordiaNew"/>
        <w:numPr>
          <w:ilvl w:val="0"/>
          <w:numId w:val="16"/>
        </w:numPr>
        <w:tabs>
          <w:tab w:val="clear" w:pos="4153"/>
          <w:tab w:val="left" w:pos="720"/>
        </w:tabs>
        <w:ind w:left="450"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04DF6">
        <w:rPr>
          <w:rFonts w:ascii="Browallia New" w:hAnsi="Browallia New" w:cs="Browallia New"/>
          <w:sz w:val="28"/>
          <w:szCs w:val="28"/>
          <w:u w:val="single"/>
          <w:cs/>
        </w:rPr>
        <w:t>เครื่องมือทางการเงิน</w:t>
      </w:r>
    </w:p>
    <w:p w14:paraId="1CD6E83E" w14:textId="77777777" w:rsidR="00645126" w:rsidRPr="00C76308" w:rsidRDefault="00645126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8"/>
          <w:szCs w:val="28"/>
        </w:rPr>
      </w:pPr>
    </w:p>
    <w:p w14:paraId="7B9864CB" w14:textId="77777777" w:rsidR="00645126" w:rsidRPr="00C04DF6" w:rsidRDefault="00645126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left="450" w:right="-2"/>
        <w:rPr>
          <w:rFonts w:ascii="Browallia New" w:hAnsi="Browallia New" w:cs="Browallia New"/>
          <w:sz w:val="28"/>
          <w:szCs w:val="28"/>
          <w:u w:val="single"/>
        </w:rPr>
      </w:pPr>
      <w:r w:rsidRPr="00C04DF6">
        <w:rPr>
          <w:rFonts w:ascii="Browallia New" w:hAnsi="Browallia New" w:cs="Browallia New"/>
          <w:sz w:val="28"/>
          <w:szCs w:val="28"/>
          <w:u w:val="single"/>
          <w:cs/>
        </w:rPr>
        <w:t>นโยบายการบริหารความเสี่ยงทางการเงิน</w:t>
      </w:r>
    </w:p>
    <w:p w14:paraId="4D763CD7" w14:textId="72620E98" w:rsidR="007A7327" w:rsidRDefault="00645126" w:rsidP="00713DB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04DF6">
        <w:rPr>
          <w:rFonts w:ascii="Browallia New" w:hAnsi="Browallia New" w:cs="Browallia New"/>
          <w:sz w:val="28"/>
          <w:szCs w:val="28"/>
          <w:cs/>
        </w:rPr>
        <w:t>บริษัทและบริษัทย่อย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บริษัทและบริษัทย่อยไม่มีการออก หรือถือเครื่องมือทางการเงินที่เป็นตราสารอนุพันธ์ เพื่อการเก็งกำไรหรือการค้า</w:t>
      </w:r>
    </w:p>
    <w:p w14:paraId="36D6E344" w14:textId="7270A26E" w:rsidR="00713DBE" w:rsidRDefault="00713DBE" w:rsidP="00713DB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16"/>
          <w:szCs w:val="16"/>
        </w:rPr>
      </w:pPr>
    </w:p>
    <w:p w14:paraId="66145DBB" w14:textId="365CADDE" w:rsidR="007A5E14" w:rsidRDefault="007A5E14" w:rsidP="00713DB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16"/>
          <w:szCs w:val="16"/>
        </w:rPr>
      </w:pPr>
    </w:p>
    <w:p w14:paraId="1C86FCCF" w14:textId="019D5EE7" w:rsidR="007A5E14" w:rsidRDefault="007A5E14" w:rsidP="00713DB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16"/>
          <w:szCs w:val="16"/>
        </w:rPr>
      </w:pPr>
    </w:p>
    <w:p w14:paraId="0D4E8542" w14:textId="185AF771" w:rsidR="007A5E14" w:rsidRDefault="007A5E14" w:rsidP="00713DB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16"/>
          <w:szCs w:val="16"/>
        </w:rPr>
      </w:pPr>
    </w:p>
    <w:p w14:paraId="74D36D72" w14:textId="6E1AAA3B" w:rsidR="007A5E14" w:rsidRDefault="007A5E14" w:rsidP="00713DB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16"/>
          <w:szCs w:val="16"/>
        </w:rPr>
      </w:pPr>
    </w:p>
    <w:p w14:paraId="10018CC0" w14:textId="77777777" w:rsidR="007A5E14" w:rsidRPr="00EC63D1" w:rsidRDefault="007A5E14" w:rsidP="00713DB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16"/>
          <w:szCs w:val="16"/>
        </w:rPr>
      </w:pPr>
    </w:p>
    <w:p w14:paraId="345E3CCF" w14:textId="77777777" w:rsidR="00645126" w:rsidRPr="00C04DF6" w:rsidRDefault="00645126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left="450" w:right="-2"/>
        <w:rPr>
          <w:rFonts w:ascii="Browallia New" w:hAnsi="Browallia New" w:cs="Browallia New"/>
          <w:sz w:val="28"/>
          <w:szCs w:val="28"/>
          <w:u w:val="single"/>
        </w:rPr>
      </w:pPr>
      <w:r w:rsidRPr="00C04DF6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ความเสี่ยงด้านสภาพคล่อง</w:t>
      </w:r>
    </w:p>
    <w:p w14:paraId="1E4FA340" w14:textId="32E3C95D" w:rsidR="00645126" w:rsidRDefault="00645126" w:rsidP="006451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04DF6">
        <w:rPr>
          <w:rFonts w:ascii="Browallia New" w:hAnsi="Browallia New" w:cs="Browallia New"/>
          <w:sz w:val="28"/>
          <w:szCs w:val="28"/>
          <w:cs/>
        </w:rPr>
        <w:t>บริษัทและบริษัทย่อย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ิจการและเพื่อทำให้ผลกระทบจากความผันผวนของกระแสเงินสดลดลง</w:t>
      </w:r>
    </w:p>
    <w:p w14:paraId="69506354" w14:textId="60FB940B" w:rsidR="006F34EE" w:rsidRPr="00EC63D1" w:rsidRDefault="006F34EE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left="450" w:right="-2"/>
        <w:rPr>
          <w:rFonts w:ascii="Browallia New" w:hAnsi="Browallia New" w:cs="Browallia New"/>
          <w:sz w:val="16"/>
          <w:szCs w:val="16"/>
          <w:u w:val="single"/>
        </w:rPr>
      </w:pPr>
    </w:p>
    <w:p w14:paraId="75833518" w14:textId="77777777" w:rsidR="00645126" w:rsidRPr="00C04DF6" w:rsidRDefault="00645126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left="450" w:right="-2"/>
        <w:rPr>
          <w:rFonts w:ascii="Browallia New" w:hAnsi="Browallia New" w:cs="Browallia New"/>
          <w:sz w:val="28"/>
          <w:szCs w:val="28"/>
          <w:u w:val="single"/>
        </w:rPr>
      </w:pPr>
      <w:r w:rsidRPr="00C04DF6">
        <w:rPr>
          <w:rFonts w:ascii="Browallia New" w:hAnsi="Browallia New" w:cs="Browallia New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5F8498F4" w14:textId="4159208C" w:rsidR="00EE4AC3" w:rsidRDefault="00645126" w:rsidP="00EE4AC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45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04DF6">
        <w:rPr>
          <w:rFonts w:ascii="Browallia New" w:hAnsi="Browallia New" w:cs="Browallia New"/>
          <w:sz w:val="28"/>
          <w:szCs w:val="28"/>
          <w:cs/>
        </w:rPr>
        <w:t xml:space="preserve">บริษัทและบริษัทย่อยไม่มีการกระจุกตัวของลูกหนี้ที่เป็นสาระสำคัญ เนื่องจากบริษัทและบริษัทย่อยมีลูกค้าเป็นจำนวนมากและบริษัทและบริษัทย่อยมีนโยบายที่ดีในการควบคุมการให้สินเชื่อแก่ลูกหนี้ </w:t>
      </w:r>
      <w:r w:rsidRPr="00C04DF6">
        <w:rPr>
          <w:rFonts w:ascii="Browallia New" w:hAnsi="Browallia New" w:cs="Browallia New"/>
          <w:color w:val="000000"/>
          <w:sz w:val="28"/>
          <w:szCs w:val="28"/>
          <w:cs/>
        </w:rPr>
        <w:t>อย่างไรก็ตาม</w:t>
      </w:r>
      <w:r w:rsidR="009921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C04DF6">
        <w:rPr>
          <w:rFonts w:ascii="Browallia New" w:hAnsi="Browallia New" w:cs="Browallia New"/>
          <w:color w:val="000000"/>
          <w:sz w:val="28"/>
          <w:szCs w:val="28"/>
          <w:cs/>
        </w:rPr>
        <w:t>หากมีลูกหนี้ที่บริษัท</w:t>
      </w:r>
      <w:r w:rsidRPr="00C04DF6">
        <w:rPr>
          <w:rFonts w:ascii="Browallia New" w:hAnsi="Browallia New" w:cs="Browallia New"/>
          <w:sz w:val="28"/>
          <w:szCs w:val="28"/>
          <w:cs/>
        </w:rPr>
        <w:t>และบริษัทย่อย</w:t>
      </w:r>
      <w:r w:rsidRPr="00C04DF6">
        <w:rPr>
          <w:rFonts w:ascii="Browallia New" w:hAnsi="Browallia New" w:cs="Browallia New"/>
          <w:color w:val="000000"/>
          <w:sz w:val="28"/>
          <w:szCs w:val="28"/>
          <w:cs/>
        </w:rPr>
        <w:t>คาดว่าอาจจะมีปัญหาด้านการชำระเงินแล้ว ผู้บริหารของกิจการมีนโยบายที่จะบันทึกค่าเผื่อหนี้สงสัยจะสูญให้เพียงพอกับโอกาสที่จะเกิดความสูญเสียดังกล่าว</w:t>
      </w:r>
    </w:p>
    <w:p w14:paraId="32423AF4" w14:textId="77777777" w:rsidR="00EF4E7C" w:rsidRPr="00EC63D1" w:rsidRDefault="00EF4E7C" w:rsidP="00EE4AC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450"/>
        <w:jc w:val="thaiDistribute"/>
        <w:rPr>
          <w:rFonts w:ascii="Browallia New" w:hAnsi="Browallia New" w:cs="Browallia New"/>
          <w:sz w:val="16"/>
          <w:szCs w:val="16"/>
        </w:rPr>
      </w:pPr>
    </w:p>
    <w:p w14:paraId="3E42C0C1" w14:textId="1019B82A" w:rsidR="00645126" w:rsidRPr="00EE4AC3" w:rsidRDefault="00645126" w:rsidP="00EE4AC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04DF6">
        <w:rPr>
          <w:rFonts w:ascii="Browallia New" w:hAnsi="Browallia New" w:cs="Browallia New"/>
          <w:sz w:val="28"/>
          <w:szCs w:val="28"/>
          <w:u w:val="single"/>
          <w:cs/>
        </w:rPr>
        <w:t>ความเสี่ยงของอัตราแลกเปลี่ยน</w:t>
      </w:r>
    </w:p>
    <w:p w14:paraId="21E98641" w14:textId="4B262E67" w:rsidR="00645126" w:rsidRPr="009A514C" w:rsidRDefault="00645126" w:rsidP="006451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C04DF6">
        <w:rPr>
          <w:rFonts w:ascii="Browallia New" w:hAnsi="Browallia New" w:cs="Browallia New"/>
          <w:sz w:val="28"/>
          <w:szCs w:val="28"/>
          <w:cs/>
        </w:rPr>
        <w:t xml:space="preserve">บริษัทและบริษัทย่อยมีรายการบางรายการเป็นเงินตราต่างประเทศ ซึ่งทำให้เกิดความเสี่ยงจากการเปลี่ยนแปลงของอัตราแลกเปลี่ยนเงินตราต่างประเทศ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บริษัทได้ป้องกันความเสี่ยงจากอัตราแลกเปลี่ยนบางส่วนแล้ว ตามที่เปิดเผยในหมายเหตุ </w:t>
      </w:r>
      <w:r w:rsidR="00E61F3D">
        <w:rPr>
          <w:rFonts w:ascii="Browallia New" w:hAnsi="Browallia New" w:cs="Browallia New"/>
          <w:sz w:val="28"/>
          <w:szCs w:val="28"/>
          <w:lang w:val="en-GB"/>
        </w:rPr>
        <w:t>3</w:t>
      </w:r>
      <w:r w:rsidR="00585B5F">
        <w:rPr>
          <w:rFonts w:ascii="Browallia New" w:hAnsi="Browallia New" w:cs="Browallia New"/>
          <w:sz w:val="28"/>
          <w:szCs w:val="28"/>
          <w:lang w:val="en-GB"/>
        </w:rPr>
        <w:t>5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อย่างไรก็ตาม ผู้บริหารเชื่อว่าความเสี่ยงจากอัตราแลกเปลี่ยนเงินตราต่างประเทศไม่เป็นสาระสำคัญ</w:t>
      </w:r>
    </w:p>
    <w:p w14:paraId="7B458E10" w14:textId="77777777" w:rsidR="005F0FFD" w:rsidRPr="00EC63D1" w:rsidRDefault="005F0FFD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 New" w:hAnsi="Browallia New" w:cs="Browallia New"/>
          <w:sz w:val="16"/>
          <w:szCs w:val="16"/>
          <w:u w:val="single"/>
        </w:rPr>
      </w:pPr>
    </w:p>
    <w:p w14:paraId="4C398504" w14:textId="2FC06F4B" w:rsidR="00645126" w:rsidRDefault="00645126" w:rsidP="00645126">
      <w:pPr>
        <w:tabs>
          <w:tab w:val="left" w:pos="1440"/>
          <w:tab w:val="right" w:pos="7200"/>
          <w:tab w:val="right" w:pos="8540"/>
        </w:tabs>
        <w:spacing w:line="240" w:lineRule="auto"/>
        <w:ind w:left="426" w:right="-7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>
        <w:rPr>
          <w:rFonts w:ascii="Browallia New" w:hAnsi="Browallia New" w:cs="Browallia New"/>
          <w:sz w:val="28"/>
          <w:szCs w:val="28"/>
        </w:rPr>
        <w:t>25</w:t>
      </w:r>
      <w:r w:rsidR="00860507">
        <w:rPr>
          <w:rFonts w:ascii="Browallia New" w:hAnsi="Browallia New" w:cs="Browallia New"/>
          <w:sz w:val="28"/>
          <w:szCs w:val="28"/>
        </w:rPr>
        <w:t>6</w:t>
      </w:r>
      <w:r w:rsidR="00C76308">
        <w:rPr>
          <w:rFonts w:ascii="Browallia New" w:hAnsi="Browallia New" w:cs="Browallia New"/>
          <w:sz w:val="28"/>
          <w:szCs w:val="28"/>
        </w:rPr>
        <w:t>1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บริษัทมีหนี้สินที่เป็นเงินตราต่างประเทศดังนี้</w:t>
      </w:r>
    </w:p>
    <w:p w14:paraId="55B0BA2D" w14:textId="77777777" w:rsidR="00645126" w:rsidRPr="00EC63D1" w:rsidRDefault="00645126" w:rsidP="00645126">
      <w:pPr>
        <w:tabs>
          <w:tab w:val="left" w:pos="1440"/>
          <w:tab w:val="right" w:pos="720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3685"/>
        <w:gridCol w:w="1559"/>
        <w:gridCol w:w="284"/>
        <w:gridCol w:w="1559"/>
        <w:gridCol w:w="242"/>
        <w:gridCol w:w="1601"/>
      </w:tblGrid>
      <w:tr w:rsidR="00645126" w:rsidRPr="001D5705" w14:paraId="2C8E5DD8" w14:textId="77777777" w:rsidTr="000D7BFE">
        <w:trPr>
          <w:trHeight w:val="214"/>
        </w:trPr>
        <w:tc>
          <w:tcPr>
            <w:tcW w:w="3685" w:type="dxa"/>
            <w:vAlign w:val="bottom"/>
          </w:tcPr>
          <w:p w14:paraId="77E33460" w14:textId="77777777" w:rsidR="00645126" w:rsidRPr="001D5705" w:rsidRDefault="00645126" w:rsidP="00A355E8">
            <w:pPr>
              <w:spacing w:line="240" w:lineRule="auto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5D3385" w14:textId="77777777" w:rsidR="00645126" w:rsidRPr="001D5705" w:rsidRDefault="00645126" w:rsidP="00A355E8">
            <w:pPr>
              <w:pStyle w:val="Heading4"/>
              <w:framePr w:wrap="around"/>
              <w:spacing w:line="240" w:lineRule="auto"/>
              <w:ind w:left="-108" w:right="-49"/>
              <w:jc w:val="center"/>
              <w:rPr>
                <w:rFonts w:ascii="Browallia New" w:hAnsi="Browallia New" w:cs="Browallia New"/>
                <w:bCs w:val="0"/>
                <w:sz w:val="28"/>
                <w:szCs w:val="28"/>
              </w:rPr>
            </w:pPr>
            <w:r w:rsidRPr="001D5705">
              <w:rPr>
                <w:rFonts w:ascii="Browallia New" w:hAnsi="Browallia New" w:cs="Browallia New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645126" w14:paraId="07316F34" w14:textId="77777777" w:rsidTr="006F34EE">
        <w:trPr>
          <w:trHeight w:val="214"/>
        </w:trPr>
        <w:tc>
          <w:tcPr>
            <w:tcW w:w="3685" w:type="dxa"/>
            <w:vAlign w:val="bottom"/>
          </w:tcPr>
          <w:p w14:paraId="6CB2E9DA" w14:textId="77777777" w:rsidR="00645126" w:rsidRDefault="00645126" w:rsidP="00A355E8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C24DDA" w14:textId="1987E0B3" w:rsidR="00645126" w:rsidRPr="00FF6716" w:rsidRDefault="00645126" w:rsidP="00A355E8">
            <w:pPr>
              <w:pStyle w:val="a8"/>
              <w:tabs>
                <w:tab w:val="left" w:pos="0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86050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C7630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645126" w14:paraId="540B92DA" w14:textId="77777777" w:rsidTr="006F34EE">
        <w:trPr>
          <w:cantSplit/>
        </w:trPr>
        <w:tc>
          <w:tcPr>
            <w:tcW w:w="3685" w:type="dxa"/>
          </w:tcPr>
          <w:p w14:paraId="0E83CA8D" w14:textId="77777777" w:rsidR="00645126" w:rsidRDefault="00645126" w:rsidP="00A355E8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FE4096" w14:textId="77777777" w:rsidR="00645126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จำนวนเงิน</w:t>
            </w:r>
          </w:p>
          <w:p w14:paraId="6500B1A0" w14:textId="77777777" w:rsidR="00645126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ตราต่างประเทศ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B4022" w14:textId="77777777" w:rsidR="00645126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C83F9A" w14:textId="77777777" w:rsidR="00645126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อัตราแลกเปลี่ยนที่บันทึกบัญชี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3CDC52" w14:textId="77777777" w:rsidR="00645126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DD2CC7" w14:textId="77777777" w:rsidR="00645126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จำนวนเงินเทียบเท่าเงินบาท</w:t>
            </w:r>
          </w:p>
        </w:tc>
      </w:tr>
      <w:tr w:rsidR="00645126" w14:paraId="1563A009" w14:textId="77777777" w:rsidTr="006F34EE">
        <w:trPr>
          <w:cantSplit/>
        </w:trPr>
        <w:tc>
          <w:tcPr>
            <w:tcW w:w="3685" w:type="dxa"/>
            <w:hideMark/>
          </w:tcPr>
          <w:p w14:paraId="5B0D96C0" w14:textId="77777777" w:rsidR="00645126" w:rsidRPr="008B40A7" w:rsidRDefault="00645126" w:rsidP="00A355E8">
            <w:pPr>
              <w:pStyle w:val="a8"/>
              <w:tabs>
                <w:tab w:val="left" w:pos="317"/>
              </w:tabs>
              <w:ind w:left="33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8B40A7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เจ้าหนี้</w:t>
            </w:r>
            <w:r w:rsidRPr="008B40A7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การค้า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D309F" w14:textId="77777777" w:rsidR="00645126" w:rsidRPr="008B40A7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191F1AAE" w14:textId="77777777" w:rsidR="00645126" w:rsidRPr="008B40A7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F53A9" w14:textId="77777777" w:rsidR="00645126" w:rsidRPr="008B40A7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53495B0D" w14:textId="77777777" w:rsidR="00645126" w:rsidRPr="008B40A7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6E7B3" w14:textId="77777777" w:rsidR="00645126" w:rsidRPr="008B40A7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D156A" w:rsidRPr="008B40A7" w14:paraId="49A5C53C" w14:textId="77777777" w:rsidTr="00410D24">
        <w:trPr>
          <w:cantSplit/>
        </w:trPr>
        <w:tc>
          <w:tcPr>
            <w:tcW w:w="3685" w:type="dxa"/>
            <w:shd w:val="clear" w:color="auto" w:fill="auto"/>
            <w:hideMark/>
          </w:tcPr>
          <w:p w14:paraId="29FF433A" w14:textId="744F0853" w:rsidR="003D156A" w:rsidRPr="00410D24" w:rsidRDefault="003D156A" w:rsidP="003D156A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bookmarkStart w:id="10" w:name="_Hlk284875292"/>
            <w:r w:rsidRPr="00410D24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1559" w:type="dxa"/>
            <w:shd w:val="clear" w:color="auto" w:fill="auto"/>
          </w:tcPr>
          <w:p w14:paraId="40C2C643" w14:textId="7DAE7098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73D40">
              <w:rPr>
                <w:rFonts w:ascii="Browallia New" w:hAnsi="Browallia New" w:cs="Browallia New"/>
                <w:sz w:val="28"/>
                <w:szCs w:val="28"/>
                <w:lang w:val="en-US"/>
              </w:rPr>
              <w:t>3,697,357</w:t>
            </w:r>
          </w:p>
        </w:tc>
        <w:tc>
          <w:tcPr>
            <w:tcW w:w="284" w:type="dxa"/>
          </w:tcPr>
          <w:p w14:paraId="0B3CC90B" w14:textId="77777777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5F95029" w14:textId="2822801D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73D40">
              <w:rPr>
                <w:rFonts w:ascii="Browallia New" w:hAnsi="Browallia New" w:cs="Browallia New"/>
                <w:sz w:val="28"/>
                <w:szCs w:val="28"/>
                <w:lang w:val="en-US"/>
              </w:rPr>
              <w:t>32.6148</w:t>
            </w:r>
          </w:p>
        </w:tc>
        <w:tc>
          <w:tcPr>
            <w:tcW w:w="242" w:type="dxa"/>
          </w:tcPr>
          <w:p w14:paraId="38851255" w14:textId="77777777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</w:tcPr>
          <w:p w14:paraId="641D0DC2" w14:textId="7AFFC3CE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73D40">
              <w:rPr>
                <w:rFonts w:ascii="Browallia New" w:hAnsi="Browallia New" w:cs="Browallia New"/>
                <w:sz w:val="28"/>
                <w:szCs w:val="28"/>
                <w:lang w:val="en-US"/>
              </w:rPr>
              <w:t>120,588,5</w:t>
            </w:r>
            <w:r w:rsidR="007159F8" w:rsidRPr="00573D40">
              <w:rPr>
                <w:rFonts w:ascii="Browallia New" w:hAnsi="Browallia New" w:cs="Browallia New"/>
                <w:sz w:val="28"/>
                <w:szCs w:val="28"/>
                <w:lang w:val="en-US"/>
              </w:rPr>
              <w:t>59</w:t>
            </w:r>
          </w:p>
        </w:tc>
      </w:tr>
      <w:tr w:rsidR="003D156A" w:rsidRPr="008B40A7" w14:paraId="12C154AA" w14:textId="77777777" w:rsidTr="00410D24">
        <w:trPr>
          <w:cantSplit/>
        </w:trPr>
        <w:tc>
          <w:tcPr>
            <w:tcW w:w="3685" w:type="dxa"/>
            <w:shd w:val="clear" w:color="auto" w:fill="auto"/>
            <w:hideMark/>
          </w:tcPr>
          <w:p w14:paraId="778C6F00" w14:textId="5A300C5C" w:rsidR="003D156A" w:rsidRPr="00410D24" w:rsidRDefault="003D156A" w:rsidP="003D156A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410D24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สวิตเซอร์แลนด์</w:t>
            </w:r>
          </w:p>
        </w:tc>
        <w:tc>
          <w:tcPr>
            <w:tcW w:w="1559" w:type="dxa"/>
            <w:shd w:val="clear" w:color="auto" w:fill="auto"/>
          </w:tcPr>
          <w:p w14:paraId="618B5BE4" w14:textId="788DE7DB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73D40">
              <w:rPr>
                <w:rFonts w:ascii="Browallia New" w:hAnsi="Browallia New" w:cs="Browallia New"/>
                <w:sz w:val="28"/>
                <w:szCs w:val="28"/>
                <w:lang w:val="en-US"/>
              </w:rPr>
              <w:t>676,610</w:t>
            </w:r>
          </w:p>
        </w:tc>
        <w:tc>
          <w:tcPr>
            <w:tcW w:w="284" w:type="dxa"/>
          </w:tcPr>
          <w:p w14:paraId="3A5134A3" w14:textId="77777777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85D1FE3" w14:textId="7704B21E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73D40">
              <w:rPr>
                <w:rFonts w:ascii="Browallia New" w:hAnsi="Browallia New" w:cs="Browallia New"/>
                <w:sz w:val="28"/>
                <w:szCs w:val="28"/>
                <w:lang w:val="en-US"/>
              </w:rPr>
              <w:t>33.2639</w:t>
            </w:r>
          </w:p>
        </w:tc>
        <w:tc>
          <w:tcPr>
            <w:tcW w:w="242" w:type="dxa"/>
          </w:tcPr>
          <w:p w14:paraId="079D3D08" w14:textId="77777777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</w:tcPr>
          <w:p w14:paraId="363B0F28" w14:textId="5FF718BC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73D40">
              <w:rPr>
                <w:rFonts w:ascii="Browallia New" w:hAnsi="Browallia New" w:cs="Browallia New"/>
                <w:sz w:val="28"/>
                <w:szCs w:val="28"/>
                <w:lang w:val="en-US"/>
              </w:rPr>
              <w:t>22,506,6</w:t>
            </w:r>
            <w:r w:rsidR="007159F8" w:rsidRPr="00573D40">
              <w:rPr>
                <w:rFonts w:ascii="Browallia New" w:hAnsi="Browallia New" w:cs="Browallia New"/>
                <w:sz w:val="28"/>
                <w:szCs w:val="28"/>
                <w:lang w:val="en-US"/>
              </w:rPr>
              <w:t>87</w:t>
            </w:r>
          </w:p>
        </w:tc>
      </w:tr>
      <w:tr w:rsidR="003D156A" w:rsidRPr="008B40A7" w14:paraId="4C2B2F68" w14:textId="77777777" w:rsidTr="00410D24">
        <w:trPr>
          <w:cantSplit/>
        </w:trPr>
        <w:tc>
          <w:tcPr>
            <w:tcW w:w="3685" w:type="dxa"/>
            <w:shd w:val="clear" w:color="auto" w:fill="auto"/>
          </w:tcPr>
          <w:p w14:paraId="1DD9BD26" w14:textId="26BC05CC" w:rsidR="003D156A" w:rsidRPr="00410D24" w:rsidRDefault="003D156A" w:rsidP="003D156A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410D24">
              <w:rPr>
                <w:rFonts w:ascii="Browallia New" w:hAnsi="Browallia New" w:cs="Browallia New" w:hint="cs"/>
                <w:sz w:val="28"/>
                <w:szCs w:val="28"/>
                <w:cs/>
                <w:lang w:val="en-GB" w:bidi="th-TH"/>
              </w:rPr>
              <w:t>ยูโร</w:t>
            </w:r>
          </w:p>
        </w:tc>
        <w:tc>
          <w:tcPr>
            <w:tcW w:w="1559" w:type="dxa"/>
            <w:shd w:val="clear" w:color="auto" w:fill="auto"/>
          </w:tcPr>
          <w:p w14:paraId="453A27E8" w14:textId="4159DC73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73D40">
              <w:rPr>
                <w:rFonts w:ascii="Browallia New" w:hAnsi="Browallia New" w:cs="Browallia New"/>
                <w:sz w:val="28"/>
                <w:szCs w:val="28"/>
                <w:lang w:val="en-US"/>
              </w:rPr>
              <w:t>298,074</w:t>
            </w:r>
          </w:p>
        </w:tc>
        <w:tc>
          <w:tcPr>
            <w:tcW w:w="284" w:type="dxa"/>
          </w:tcPr>
          <w:p w14:paraId="6319C599" w14:textId="77777777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EBE6202" w14:textId="2F6B1061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73D40">
              <w:rPr>
                <w:rFonts w:ascii="Browallia New" w:hAnsi="Browallia New" w:cs="Browallia New"/>
                <w:sz w:val="28"/>
                <w:szCs w:val="28"/>
                <w:lang w:val="en-US"/>
              </w:rPr>
              <w:t>37.4884</w:t>
            </w:r>
          </w:p>
        </w:tc>
        <w:tc>
          <w:tcPr>
            <w:tcW w:w="242" w:type="dxa"/>
          </w:tcPr>
          <w:p w14:paraId="18C2E85B" w14:textId="77777777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</w:tcPr>
          <w:p w14:paraId="0858A7D4" w14:textId="41098EAF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73D40">
              <w:rPr>
                <w:rFonts w:ascii="Browallia New" w:hAnsi="Browallia New" w:cs="Browallia New"/>
                <w:sz w:val="28"/>
                <w:szCs w:val="28"/>
                <w:lang w:val="en-US"/>
              </w:rPr>
              <w:t>11,174,31</w:t>
            </w:r>
            <w:r w:rsidR="007159F8" w:rsidRPr="00573D40">
              <w:rPr>
                <w:rFonts w:ascii="Browallia New" w:hAnsi="Browallia New" w:cs="Browallia New"/>
                <w:sz w:val="28"/>
                <w:szCs w:val="28"/>
                <w:lang w:val="en-US"/>
              </w:rPr>
              <w:t>7</w:t>
            </w:r>
          </w:p>
        </w:tc>
      </w:tr>
      <w:tr w:rsidR="003D156A" w14:paraId="7876AFB7" w14:textId="77777777" w:rsidTr="00F7206C">
        <w:trPr>
          <w:cantSplit/>
        </w:trPr>
        <w:tc>
          <w:tcPr>
            <w:tcW w:w="3685" w:type="dxa"/>
            <w:shd w:val="clear" w:color="auto" w:fill="auto"/>
          </w:tcPr>
          <w:p w14:paraId="2FC675E2" w14:textId="5AA6B5D5" w:rsidR="003D156A" w:rsidRPr="00410D24" w:rsidRDefault="003D156A" w:rsidP="003D156A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  <w:r w:rsidRPr="00410D24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ดอลลาร์สิงคโปร์</w:t>
            </w:r>
          </w:p>
        </w:tc>
        <w:tc>
          <w:tcPr>
            <w:tcW w:w="1559" w:type="dxa"/>
            <w:shd w:val="clear" w:color="auto" w:fill="auto"/>
          </w:tcPr>
          <w:p w14:paraId="6BA5356B" w14:textId="381BF464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73D40">
              <w:rPr>
                <w:rFonts w:ascii="Browallia New" w:hAnsi="Browallia New" w:cs="Browallia New"/>
                <w:sz w:val="28"/>
                <w:szCs w:val="28"/>
                <w:lang w:val="en-US"/>
              </w:rPr>
              <w:t>568,598</w:t>
            </w:r>
          </w:p>
        </w:tc>
        <w:tc>
          <w:tcPr>
            <w:tcW w:w="284" w:type="dxa"/>
          </w:tcPr>
          <w:p w14:paraId="3BFF2D4D" w14:textId="77777777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779BE4F" w14:textId="237B6BA2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73D40">
              <w:rPr>
                <w:rFonts w:ascii="Browallia New" w:hAnsi="Browallia New" w:cs="Browallia New"/>
                <w:sz w:val="28"/>
                <w:szCs w:val="28"/>
                <w:lang w:val="en-US"/>
              </w:rPr>
              <w:t>23.9720</w:t>
            </w:r>
          </w:p>
        </w:tc>
        <w:tc>
          <w:tcPr>
            <w:tcW w:w="242" w:type="dxa"/>
          </w:tcPr>
          <w:p w14:paraId="2486C6A6" w14:textId="77777777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</w:tcPr>
          <w:p w14:paraId="617FA1FF" w14:textId="06E95BD2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73D40">
              <w:rPr>
                <w:rFonts w:ascii="Browallia New" w:hAnsi="Browallia New" w:cs="Browallia New"/>
                <w:sz w:val="28"/>
                <w:szCs w:val="28"/>
                <w:lang w:val="en-US"/>
              </w:rPr>
              <w:t>13,630,4</w:t>
            </w:r>
            <w:r w:rsidR="00573D40" w:rsidRPr="00573D40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Pr="00573D40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</w:p>
        </w:tc>
      </w:tr>
      <w:bookmarkEnd w:id="10"/>
    </w:tbl>
    <w:p w14:paraId="2ED5E68D" w14:textId="77777777" w:rsidR="001B0942" w:rsidRPr="00AD77A2" w:rsidRDefault="001B0942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8926" w:type="dxa"/>
        <w:tblInd w:w="426" w:type="dxa"/>
        <w:tblLook w:val="04A0" w:firstRow="1" w:lastRow="0" w:firstColumn="1" w:lastColumn="0" w:noHBand="0" w:noVBand="1"/>
      </w:tblPr>
      <w:tblGrid>
        <w:gridCol w:w="3685"/>
        <w:gridCol w:w="1559"/>
        <w:gridCol w:w="284"/>
        <w:gridCol w:w="1559"/>
        <w:gridCol w:w="242"/>
        <w:gridCol w:w="1597"/>
      </w:tblGrid>
      <w:tr w:rsidR="00645126" w:rsidRPr="001D5705" w14:paraId="6EB3EAD1" w14:textId="77777777" w:rsidTr="006F34EE">
        <w:trPr>
          <w:trHeight w:val="214"/>
        </w:trPr>
        <w:tc>
          <w:tcPr>
            <w:tcW w:w="3685" w:type="dxa"/>
            <w:vAlign w:val="bottom"/>
          </w:tcPr>
          <w:p w14:paraId="3CB42752" w14:textId="77777777" w:rsidR="00645126" w:rsidRPr="001D5705" w:rsidRDefault="00645126" w:rsidP="00A355E8">
            <w:pPr>
              <w:spacing w:line="240" w:lineRule="auto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52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6553A8C" w14:textId="77777777" w:rsidR="00645126" w:rsidRPr="001D5705" w:rsidRDefault="00645126" w:rsidP="00A355E8">
            <w:pPr>
              <w:pStyle w:val="Heading4"/>
              <w:framePr w:wrap="around"/>
              <w:spacing w:line="240" w:lineRule="auto"/>
              <w:ind w:left="-108" w:right="-49"/>
              <w:jc w:val="center"/>
              <w:rPr>
                <w:rFonts w:ascii="Browallia New" w:hAnsi="Browallia New" w:cs="Browallia New"/>
                <w:bCs w:val="0"/>
                <w:sz w:val="28"/>
                <w:szCs w:val="28"/>
              </w:rPr>
            </w:pPr>
            <w:r w:rsidRPr="001D5705">
              <w:rPr>
                <w:rFonts w:ascii="Browallia New" w:hAnsi="Browallia New" w:cs="Browallia New"/>
                <w:bCs w:val="0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45126" w14:paraId="4ADDB01E" w14:textId="77777777" w:rsidTr="006F34EE">
        <w:trPr>
          <w:trHeight w:val="214"/>
        </w:trPr>
        <w:tc>
          <w:tcPr>
            <w:tcW w:w="3685" w:type="dxa"/>
            <w:vAlign w:val="bottom"/>
          </w:tcPr>
          <w:p w14:paraId="07444B97" w14:textId="77777777" w:rsidR="00645126" w:rsidRDefault="00645126" w:rsidP="00A355E8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14967A" w14:textId="4851333D" w:rsidR="00645126" w:rsidRPr="00FF6716" w:rsidRDefault="00645126" w:rsidP="00A355E8">
            <w:pPr>
              <w:pStyle w:val="a8"/>
              <w:tabs>
                <w:tab w:val="left" w:pos="0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86050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C7630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645126" w14:paraId="6D2108E3" w14:textId="77777777" w:rsidTr="006F34EE">
        <w:trPr>
          <w:cantSplit/>
        </w:trPr>
        <w:tc>
          <w:tcPr>
            <w:tcW w:w="3685" w:type="dxa"/>
          </w:tcPr>
          <w:p w14:paraId="35BA5B05" w14:textId="77777777" w:rsidR="00645126" w:rsidRDefault="00645126" w:rsidP="00A355E8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42ACC7" w14:textId="77777777" w:rsidR="00645126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จำนวนเงิน</w:t>
            </w:r>
          </w:p>
          <w:p w14:paraId="1DEB1F98" w14:textId="77777777" w:rsidR="00645126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ตราต่างประเทศ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7C0C4" w14:textId="77777777" w:rsidR="00645126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1B0208" w14:textId="77777777" w:rsidR="00645126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อัตราแลกเปลี่ยนที่บันทึกบัญชี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9DD26" w14:textId="77777777" w:rsidR="00645126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15D889" w14:textId="77777777" w:rsidR="00645126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จำนวนเงินเทียบเท่าเงินบาท</w:t>
            </w:r>
          </w:p>
        </w:tc>
      </w:tr>
      <w:tr w:rsidR="00645126" w14:paraId="0394C94E" w14:textId="77777777" w:rsidTr="006F34EE">
        <w:trPr>
          <w:cantSplit/>
        </w:trPr>
        <w:tc>
          <w:tcPr>
            <w:tcW w:w="3685" w:type="dxa"/>
            <w:hideMark/>
          </w:tcPr>
          <w:p w14:paraId="275ED5E4" w14:textId="77777777" w:rsidR="00645126" w:rsidRDefault="00645126" w:rsidP="00A355E8">
            <w:pPr>
              <w:pStyle w:val="a8"/>
              <w:tabs>
                <w:tab w:val="left" w:pos="317"/>
              </w:tabs>
              <w:ind w:left="33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เจ้าหนี้</w:t>
            </w:r>
            <w:r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การค้า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0552E" w14:textId="77777777" w:rsidR="00645126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4B10BF3F" w14:textId="77777777" w:rsidR="00645126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59F57" w14:textId="77777777" w:rsidR="00645126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0D3EA313" w14:textId="77777777" w:rsidR="00645126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02DAE8" w14:textId="77777777" w:rsidR="00645126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D156A" w14:paraId="531ADB9D" w14:textId="77777777" w:rsidTr="006F34EE">
        <w:trPr>
          <w:cantSplit/>
        </w:trPr>
        <w:tc>
          <w:tcPr>
            <w:tcW w:w="3685" w:type="dxa"/>
            <w:hideMark/>
          </w:tcPr>
          <w:p w14:paraId="7DFB72B3" w14:textId="77777777" w:rsidR="003D156A" w:rsidRDefault="003D156A" w:rsidP="003D156A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1559" w:type="dxa"/>
          </w:tcPr>
          <w:p w14:paraId="326C342A" w14:textId="15B1B2CD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  <w:tab w:val="left" w:pos="1152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73D40">
              <w:rPr>
                <w:rFonts w:ascii="Browallia New" w:hAnsi="Browallia New" w:cs="Browallia New"/>
                <w:sz w:val="28"/>
                <w:szCs w:val="28"/>
                <w:lang w:val="en-US"/>
              </w:rPr>
              <w:t>3,666,240</w:t>
            </w:r>
          </w:p>
        </w:tc>
        <w:tc>
          <w:tcPr>
            <w:tcW w:w="284" w:type="dxa"/>
          </w:tcPr>
          <w:p w14:paraId="7C1A01E6" w14:textId="77777777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CC7E22C" w14:textId="5D251A5E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73D40">
              <w:rPr>
                <w:rFonts w:ascii="Browallia New" w:hAnsi="Browallia New" w:cs="Browallia New"/>
                <w:sz w:val="28"/>
                <w:szCs w:val="28"/>
                <w:lang w:val="en-US"/>
              </w:rPr>
              <w:t>32.6148</w:t>
            </w:r>
          </w:p>
        </w:tc>
        <w:tc>
          <w:tcPr>
            <w:tcW w:w="242" w:type="dxa"/>
          </w:tcPr>
          <w:p w14:paraId="6B3C7126" w14:textId="77777777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7" w:type="dxa"/>
          </w:tcPr>
          <w:p w14:paraId="08CD9D5E" w14:textId="430A9975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  <w:tab w:val="left" w:pos="138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73D40">
              <w:rPr>
                <w:rFonts w:ascii="Browallia New" w:hAnsi="Browallia New" w:cs="Browallia New"/>
                <w:sz w:val="28"/>
                <w:szCs w:val="28"/>
                <w:lang w:val="en-US"/>
              </w:rPr>
              <w:t>119,573,6</w:t>
            </w:r>
            <w:r w:rsidR="007159F8" w:rsidRPr="00573D40">
              <w:rPr>
                <w:rFonts w:ascii="Browallia New" w:hAnsi="Browallia New" w:cs="Browallia New"/>
                <w:sz w:val="28"/>
                <w:szCs w:val="28"/>
                <w:lang w:val="en-US"/>
              </w:rPr>
              <w:t>84</w:t>
            </w:r>
          </w:p>
        </w:tc>
      </w:tr>
      <w:tr w:rsidR="003D156A" w14:paraId="117BE34E" w14:textId="77777777" w:rsidTr="006F34EE">
        <w:trPr>
          <w:cantSplit/>
        </w:trPr>
        <w:tc>
          <w:tcPr>
            <w:tcW w:w="3685" w:type="dxa"/>
            <w:hideMark/>
          </w:tcPr>
          <w:p w14:paraId="48680647" w14:textId="77777777" w:rsidR="003D156A" w:rsidRPr="00657CF9" w:rsidRDefault="003D156A" w:rsidP="003D156A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highlight w:val="yellow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สวิตเซอร์แลนด์</w:t>
            </w:r>
          </w:p>
        </w:tc>
        <w:tc>
          <w:tcPr>
            <w:tcW w:w="1559" w:type="dxa"/>
          </w:tcPr>
          <w:p w14:paraId="59C5AF61" w14:textId="62AE9737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73D40">
              <w:rPr>
                <w:rFonts w:ascii="Browallia New" w:hAnsi="Browallia New" w:cs="Browallia New"/>
                <w:sz w:val="28"/>
                <w:szCs w:val="28"/>
                <w:lang w:val="en-US"/>
              </w:rPr>
              <w:t>676,610</w:t>
            </w:r>
          </w:p>
        </w:tc>
        <w:tc>
          <w:tcPr>
            <w:tcW w:w="284" w:type="dxa"/>
          </w:tcPr>
          <w:p w14:paraId="0FE5F10F" w14:textId="77777777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35D979B" w14:textId="5EEBFD4F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73D40">
              <w:rPr>
                <w:rFonts w:ascii="Browallia New" w:hAnsi="Browallia New" w:cs="Browallia New"/>
                <w:sz w:val="28"/>
                <w:szCs w:val="28"/>
                <w:lang w:val="en-US"/>
              </w:rPr>
              <w:t>33.2639</w:t>
            </w:r>
          </w:p>
        </w:tc>
        <w:tc>
          <w:tcPr>
            <w:tcW w:w="242" w:type="dxa"/>
          </w:tcPr>
          <w:p w14:paraId="388DCFE7" w14:textId="77777777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7" w:type="dxa"/>
          </w:tcPr>
          <w:p w14:paraId="336DAC68" w14:textId="2DC59D3E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73D40">
              <w:rPr>
                <w:rFonts w:ascii="Browallia New" w:hAnsi="Browallia New" w:cs="Browallia New"/>
                <w:sz w:val="28"/>
                <w:szCs w:val="28"/>
                <w:lang w:val="en-US"/>
              </w:rPr>
              <w:t>22,506,6</w:t>
            </w:r>
            <w:r w:rsidR="007159F8" w:rsidRPr="00573D40">
              <w:rPr>
                <w:rFonts w:ascii="Browallia New" w:hAnsi="Browallia New" w:cs="Browallia New"/>
                <w:sz w:val="28"/>
                <w:szCs w:val="28"/>
                <w:lang w:val="en-US"/>
              </w:rPr>
              <w:t>87</w:t>
            </w:r>
          </w:p>
        </w:tc>
      </w:tr>
      <w:tr w:rsidR="003D156A" w14:paraId="418497FC" w14:textId="77777777" w:rsidTr="006F34EE">
        <w:trPr>
          <w:cantSplit/>
        </w:trPr>
        <w:tc>
          <w:tcPr>
            <w:tcW w:w="3685" w:type="dxa"/>
          </w:tcPr>
          <w:p w14:paraId="58CBF2CA" w14:textId="77777777" w:rsidR="003D156A" w:rsidRDefault="003D156A" w:rsidP="003D156A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 w:bidi="th-TH"/>
              </w:rPr>
              <w:t>ยูโร</w:t>
            </w:r>
          </w:p>
        </w:tc>
        <w:tc>
          <w:tcPr>
            <w:tcW w:w="1559" w:type="dxa"/>
          </w:tcPr>
          <w:p w14:paraId="232E05DA" w14:textId="228B2674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73D40">
              <w:rPr>
                <w:rFonts w:ascii="Browallia New" w:hAnsi="Browallia New" w:cs="Browallia New"/>
                <w:sz w:val="28"/>
                <w:szCs w:val="28"/>
                <w:lang w:val="en-US"/>
              </w:rPr>
              <w:t>298,074</w:t>
            </w:r>
          </w:p>
        </w:tc>
        <w:tc>
          <w:tcPr>
            <w:tcW w:w="284" w:type="dxa"/>
          </w:tcPr>
          <w:p w14:paraId="37A34733" w14:textId="77777777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DEF428D" w14:textId="4F4EE617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73D40">
              <w:rPr>
                <w:rFonts w:ascii="Browallia New" w:hAnsi="Browallia New" w:cs="Browallia New"/>
                <w:sz w:val="28"/>
                <w:szCs w:val="28"/>
                <w:lang w:val="en-US"/>
              </w:rPr>
              <w:t>37.4884</w:t>
            </w:r>
          </w:p>
        </w:tc>
        <w:tc>
          <w:tcPr>
            <w:tcW w:w="242" w:type="dxa"/>
          </w:tcPr>
          <w:p w14:paraId="2ED8D897" w14:textId="77777777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7" w:type="dxa"/>
          </w:tcPr>
          <w:p w14:paraId="4FF9E9A1" w14:textId="30C35AA9" w:rsidR="003D156A" w:rsidRPr="00573D40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73D40">
              <w:rPr>
                <w:rFonts w:ascii="Browallia New" w:hAnsi="Browallia New" w:cs="Browallia New"/>
                <w:sz w:val="28"/>
                <w:szCs w:val="28"/>
                <w:lang w:val="en-US"/>
              </w:rPr>
              <w:t>11,174,31</w:t>
            </w:r>
            <w:r w:rsidR="007159F8" w:rsidRPr="00573D40">
              <w:rPr>
                <w:rFonts w:ascii="Browallia New" w:hAnsi="Browallia New" w:cs="Browallia New"/>
                <w:sz w:val="28"/>
                <w:szCs w:val="28"/>
                <w:lang w:val="en-US"/>
              </w:rPr>
              <w:t>7</w:t>
            </w:r>
          </w:p>
        </w:tc>
      </w:tr>
    </w:tbl>
    <w:p w14:paraId="66F8F460" w14:textId="7A358869" w:rsidR="00E31437" w:rsidRDefault="00E31437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 New" w:hAnsi="Browallia New" w:cs="Browallia New"/>
          <w:sz w:val="28"/>
          <w:szCs w:val="28"/>
          <w:u w:val="single"/>
        </w:rPr>
      </w:pPr>
    </w:p>
    <w:p w14:paraId="72BF2159" w14:textId="296F4141" w:rsidR="007A5E14" w:rsidRDefault="007A5E14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 New" w:hAnsi="Browallia New" w:cs="Browallia New"/>
          <w:sz w:val="28"/>
          <w:szCs w:val="28"/>
          <w:u w:val="single"/>
        </w:rPr>
      </w:pPr>
    </w:p>
    <w:p w14:paraId="2C272013" w14:textId="74063AFC" w:rsidR="007A5E14" w:rsidRDefault="007A5E14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 New" w:hAnsi="Browallia New" w:cs="Browallia New"/>
          <w:sz w:val="28"/>
          <w:szCs w:val="28"/>
          <w:u w:val="single"/>
        </w:rPr>
      </w:pPr>
    </w:p>
    <w:p w14:paraId="2E11DDB1" w14:textId="7E72AAC9" w:rsidR="007A5E14" w:rsidRDefault="007A5E14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 New" w:hAnsi="Browallia New" w:cs="Browallia New"/>
          <w:sz w:val="28"/>
          <w:szCs w:val="28"/>
          <w:u w:val="single"/>
        </w:rPr>
      </w:pPr>
    </w:p>
    <w:p w14:paraId="100ED8E8" w14:textId="77777777" w:rsidR="007A5E14" w:rsidRPr="00C04DF6" w:rsidRDefault="007A5E14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 New" w:hAnsi="Browallia New" w:cs="Browallia New"/>
          <w:sz w:val="28"/>
          <w:szCs w:val="28"/>
          <w:u w:val="single"/>
        </w:rPr>
      </w:pPr>
    </w:p>
    <w:p w14:paraId="7D4E208A" w14:textId="77777777" w:rsidR="00645126" w:rsidRPr="00FB7D78" w:rsidRDefault="00645126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left="450" w:right="-2"/>
        <w:rPr>
          <w:rFonts w:ascii="Browallia New" w:hAnsi="Browallia New" w:cs="Browallia New"/>
          <w:sz w:val="28"/>
          <w:szCs w:val="28"/>
          <w:u w:val="single"/>
          <w:cs/>
        </w:rPr>
      </w:pPr>
      <w:r w:rsidRPr="00FB7D78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ความเสี่ยงของอัตราดอกเบี้ย</w:t>
      </w:r>
    </w:p>
    <w:p w14:paraId="623C1DD8" w14:textId="57E1B4D1" w:rsidR="006E6C6C" w:rsidRDefault="00645126" w:rsidP="006E6C6C">
      <w:pPr>
        <w:tabs>
          <w:tab w:val="clear" w:pos="227"/>
          <w:tab w:val="clear" w:pos="454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FB7D78">
        <w:rPr>
          <w:rFonts w:ascii="Browallia New" w:hAnsi="Browallia New" w:cs="Browallia New"/>
          <w:sz w:val="28"/>
          <w:szCs w:val="28"/>
          <w:cs/>
        </w:rPr>
        <w:t xml:space="preserve">ความเสี่ยงจากอัตราดอกเบี้ย หมายถึง ความเสี่ยงที่เกิดจากการเปลี่ยนแปลงของอัตราดอกเบี้ยในตลาดในอนาคต </w:t>
      </w:r>
      <w:r w:rsidR="00C76308">
        <w:rPr>
          <w:rFonts w:ascii="Browallia New" w:hAnsi="Browallia New" w:cs="Browallia New"/>
          <w:sz w:val="28"/>
          <w:szCs w:val="28"/>
        </w:rPr>
        <w:t xml:space="preserve">       </w:t>
      </w:r>
      <w:r w:rsidRPr="00FB7D78">
        <w:rPr>
          <w:rFonts w:ascii="Browallia New" w:hAnsi="Browallia New" w:cs="Browallia New"/>
          <w:sz w:val="28"/>
          <w:szCs w:val="28"/>
          <w:cs/>
        </w:rPr>
        <w:t>ซึ่งส่งผลกระทบต่อกระแสเงินสดของบริษัทและบริษัทย่อย เนื่องจากเงินกู้ยืมส่วนใหญ่มีอัตราดอกเบี้ยแบบลอยตัว บริษัทและบริษัทย่อยมีความเสี่ยงด้านอัตราดอกเบี้ยของกระแสเงินสดที่เกิดจากเงินกู้ยืม โดยความเสี่ยงจากอัตราดอกเบี้ยดังกล่าวเกิดจากความเปลี่ยนแปลงของอัตราดอกเบี้ยในตลาด</w:t>
      </w:r>
    </w:p>
    <w:p w14:paraId="08E298E9" w14:textId="77777777" w:rsidR="006E6C6C" w:rsidRPr="006E6C6C" w:rsidRDefault="006E6C6C" w:rsidP="006E6C6C">
      <w:pPr>
        <w:tabs>
          <w:tab w:val="clear" w:pos="227"/>
          <w:tab w:val="clear" w:pos="454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75C6518F" w14:textId="63E6FEDD" w:rsidR="00773C56" w:rsidRPr="00F226DB" w:rsidRDefault="00645126" w:rsidP="00F226DB">
      <w:pPr>
        <w:tabs>
          <w:tab w:val="clear" w:pos="227"/>
          <w:tab w:val="clear" w:pos="454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FB7D78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FB7D78">
        <w:rPr>
          <w:rFonts w:ascii="Browallia New" w:hAnsi="Browallia New" w:cs="Browallia New"/>
          <w:sz w:val="28"/>
          <w:szCs w:val="28"/>
        </w:rPr>
        <w:t>31</w:t>
      </w:r>
      <w:r w:rsidRPr="00FB7D78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FB7D78">
        <w:rPr>
          <w:rFonts w:ascii="Browallia New" w:hAnsi="Browallia New" w:cs="Browallia New"/>
          <w:sz w:val="28"/>
          <w:szCs w:val="28"/>
        </w:rPr>
        <w:t>25</w:t>
      </w:r>
      <w:r w:rsidR="00860507">
        <w:rPr>
          <w:rFonts w:ascii="Browallia New" w:hAnsi="Browallia New" w:cs="Browallia New"/>
          <w:sz w:val="28"/>
          <w:szCs w:val="28"/>
        </w:rPr>
        <w:t>6</w:t>
      </w:r>
      <w:r w:rsidR="00C76308">
        <w:rPr>
          <w:rFonts w:ascii="Browallia New" w:hAnsi="Browallia New" w:cs="Browallia New"/>
          <w:sz w:val="28"/>
          <w:szCs w:val="28"/>
        </w:rPr>
        <w:t>1</w:t>
      </w:r>
      <w:r w:rsidRPr="00FB7D78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FB7D78">
        <w:rPr>
          <w:rFonts w:ascii="Browallia New" w:hAnsi="Browallia New" w:cs="Browallia New"/>
          <w:sz w:val="28"/>
          <w:szCs w:val="28"/>
        </w:rPr>
        <w:t>25</w:t>
      </w:r>
      <w:r w:rsidR="00C76308">
        <w:rPr>
          <w:rFonts w:ascii="Browallia New" w:hAnsi="Browallia New" w:cs="Browallia New"/>
          <w:sz w:val="28"/>
          <w:szCs w:val="28"/>
        </w:rPr>
        <w:t>60</w:t>
      </w:r>
      <w:r w:rsidRPr="00FB7D78">
        <w:rPr>
          <w:rFonts w:ascii="Browallia New" w:hAnsi="Browallia New" w:cs="Browallia New"/>
          <w:sz w:val="28"/>
          <w:szCs w:val="28"/>
          <w:cs/>
        </w:rPr>
        <w:t xml:space="preserve"> สินทรัพย์ทางการเงินและหนี้สินทางการเงินที่มีความเสี่ยงด้านราคา และด้านกระแสเงินสดอันเกิดจากการเปลี่ยนแปลงอัตราดอกเบี้ยสรุปได้ดังนี้</w:t>
      </w:r>
    </w:p>
    <w:p w14:paraId="52C78ECD" w14:textId="4BC593DD" w:rsidR="00F226DB" w:rsidRDefault="00F226DB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  <w:sectPr w:rsidR="00F226DB" w:rsidSect="00B21B84">
          <w:footerReference w:type="default" r:id="rId14"/>
          <w:pgSz w:w="11909" w:h="16834" w:code="9"/>
          <w:pgMar w:top="1560" w:right="1136" w:bottom="1259" w:left="1418" w:header="992" w:footer="580" w:gutter="0"/>
          <w:cols w:space="720"/>
          <w:docGrid w:linePitch="245"/>
        </w:sectPr>
      </w:pPr>
    </w:p>
    <w:tbl>
      <w:tblPr>
        <w:tblpPr w:leftFromText="180" w:rightFromText="180" w:vertAnchor="page" w:horzAnchor="margin" w:tblpXSpec="right" w:tblpY="1739"/>
        <w:tblW w:w="14130" w:type="dxa"/>
        <w:tblLook w:val="01E0" w:firstRow="1" w:lastRow="1" w:firstColumn="1" w:lastColumn="1" w:noHBand="0" w:noVBand="0"/>
      </w:tblPr>
      <w:tblGrid>
        <w:gridCol w:w="2250"/>
        <w:gridCol w:w="1080"/>
        <w:gridCol w:w="810"/>
        <w:gridCol w:w="720"/>
        <w:gridCol w:w="900"/>
        <w:gridCol w:w="1260"/>
        <w:gridCol w:w="1170"/>
        <w:gridCol w:w="1080"/>
        <w:gridCol w:w="810"/>
        <w:gridCol w:w="810"/>
        <w:gridCol w:w="900"/>
        <w:gridCol w:w="1170"/>
        <w:gridCol w:w="1170"/>
      </w:tblGrid>
      <w:tr w:rsidR="00DD0D23" w:rsidRPr="00DD0D23" w14:paraId="225386A3" w14:textId="77777777" w:rsidTr="00521DB9">
        <w:tc>
          <w:tcPr>
            <w:tcW w:w="2250" w:type="dxa"/>
            <w:shd w:val="clear" w:color="auto" w:fill="auto"/>
          </w:tcPr>
          <w:p w14:paraId="1CA02264" w14:textId="77777777" w:rsidR="00B7390E" w:rsidRPr="00DD0D23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0" w:type="dxa"/>
            <w:gridSpan w:val="12"/>
          </w:tcPr>
          <w:p w14:paraId="4654126C" w14:textId="77777777" w:rsidR="00B7390E" w:rsidRPr="00DD0D23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(หน่วย </w:t>
            </w:r>
            <w:r w:rsidRPr="00DD0D2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: </w:t>
            </w:r>
            <w:r w:rsidRPr="00DD0D2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พันบาท)</w:t>
            </w:r>
          </w:p>
        </w:tc>
      </w:tr>
      <w:tr w:rsidR="00DD0D23" w:rsidRPr="00DD0D23" w14:paraId="45E2F163" w14:textId="77777777" w:rsidTr="00521DB9">
        <w:tc>
          <w:tcPr>
            <w:tcW w:w="2250" w:type="dxa"/>
            <w:shd w:val="clear" w:color="auto" w:fill="auto"/>
          </w:tcPr>
          <w:p w14:paraId="7960E70A" w14:textId="77777777" w:rsidR="00B7390E" w:rsidRPr="00DD0D23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0" w:type="dxa"/>
            <w:gridSpan w:val="12"/>
          </w:tcPr>
          <w:p w14:paraId="158C63F2" w14:textId="0B8E2332" w:rsidR="00B7390E" w:rsidRPr="00DD0D23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  <w:r w:rsidR="00C76308" w:rsidRPr="00DD0D2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</w:tr>
      <w:tr w:rsidR="00DD0D23" w:rsidRPr="00DD0D23" w14:paraId="6424D119" w14:textId="77777777" w:rsidTr="00521DB9">
        <w:tc>
          <w:tcPr>
            <w:tcW w:w="2250" w:type="dxa"/>
            <w:shd w:val="clear" w:color="auto" w:fill="auto"/>
          </w:tcPr>
          <w:p w14:paraId="2E533ED4" w14:textId="77777777" w:rsidR="00B7390E" w:rsidRPr="00DD0D23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5940" w:type="dxa"/>
            <w:gridSpan w:val="6"/>
          </w:tcPr>
          <w:p w14:paraId="4A9E1904" w14:textId="77777777" w:rsidR="00B7390E" w:rsidRPr="00DD0D23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  <w:tc>
          <w:tcPr>
            <w:tcW w:w="5940" w:type="dxa"/>
            <w:gridSpan w:val="6"/>
          </w:tcPr>
          <w:p w14:paraId="2E328BAA" w14:textId="77777777" w:rsidR="00B7390E" w:rsidRPr="00DD0D23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งบการเงินเฉพาะของบริษัท</w:t>
            </w:r>
          </w:p>
        </w:tc>
      </w:tr>
      <w:tr w:rsidR="00DD0D23" w:rsidRPr="00DD0D23" w14:paraId="19B2364E" w14:textId="77777777" w:rsidTr="00521DB9">
        <w:tc>
          <w:tcPr>
            <w:tcW w:w="2250" w:type="dxa"/>
            <w:shd w:val="clear" w:color="auto" w:fill="auto"/>
          </w:tcPr>
          <w:p w14:paraId="73768BD6" w14:textId="77777777" w:rsidR="00B7390E" w:rsidRPr="00DD0D23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510" w:type="dxa"/>
            <w:gridSpan w:val="4"/>
            <w:shd w:val="clear" w:color="auto" w:fill="auto"/>
            <w:vAlign w:val="bottom"/>
          </w:tcPr>
          <w:p w14:paraId="25DF9631" w14:textId="77777777" w:rsidR="00B7390E" w:rsidRPr="00DD0D23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เงินต้น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D919C9D" w14:textId="77777777" w:rsidR="00B7390E" w:rsidRPr="00DD0D23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อัตราดอกเบี้ยถัวเฉลี่ย (ร้อยละ)</w:t>
            </w:r>
          </w:p>
        </w:tc>
        <w:tc>
          <w:tcPr>
            <w:tcW w:w="3600" w:type="dxa"/>
            <w:gridSpan w:val="4"/>
            <w:shd w:val="clear" w:color="auto" w:fill="auto"/>
            <w:vAlign w:val="bottom"/>
          </w:tcPr>
          <w:p w14:paraId="2631D91A" w14:textId="77777777" w:rsidR="00B7390E" w:rsidRPr="00DD0D23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เงินต้น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61627869" w14:textId="77777777" w:rsidR="00B7390E" w:rsidRPr="00DD0D23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อัตราดอกเบี้ยถัวเฉลี่ย (ร้อยละ)</w:t>
            </w:r>
          </w:p>
        </w:tc>
      </w:tr>
      <w:tr w:rsidR="00DD0D23" w:rsidRPr="00DD0D23" w14:paraId="50915AAA" w14:textId="77777777" w:rsidTr="00521DB9">
        <w:tc>
          <w:tcPr>
            <w:tcW w:w="2250" w:type="dxa"/>
            <w:shd w:val="clear" w:color="auto" w:fill="auto"/>
          </w:tcPr>
          <w:p w14:paraId="64D9FFDD" w14:textId="77777777" w:rsidR="00B7390E" w:rsidRPr="00DD0D23" w:rsidRDefault="00B7390E" w:rsidP="005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399D99" w14:textId="77777777" w:rsidR="00B7390E" w:rsidRPr="00DD0D23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</w:t>
            </w:r>
            <w:r w:rsidRPr="00DD0D23">
              <w:rPr>
                <w:rFonts w:ascii="Browallia New" w:hAnsi="Browallia New" w:cs="Browallia New"/>
                <w:sz w:val="20"/>
                <w:szCs w:val="20"/>
              </w:rPr>
              <w:t xml:space="preserve">            </w:t>
            </w:r>
            <w:r w:rsidRPr="00DD0D23">
              <w:rPr>
                <w:rFonts w:ascii="Browallia New" w:hAnsi="Browallia New" w:cs="Browallia New"/>
                <w:sz w:val="20"/>
                <w:szCs w:val="20"/>
                <w:cs/>
              </w:rPr>
              <w:t>ปรับขึ้นลงตาม</w:t>
            </w:r>
            <w:r w:rsidRPr="00DD0D23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DD0D23">
              <w:rPr>
                <w:rFonts w:ascii="Browallia New" w:hAnsi="Browallia New" w:cs="Browalli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5FC808" w14:textId="77777777" w:rsidR="00B7390E" w:rsidRPr="00DD0D23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8899F65" w14:textId="77777777" w:rsidR="00B7390E" w:rsidRPr="00DD0D23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D0D23">
              <w:rPr>
                <w:rFonts w:ascii="Browallia New" w:hAnsi="Browallia New" w:cs="Browallia New" w:hint="cs"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900" w:type="dxa"/>
            <w:vAlign w:val="bottom"/>
          </w:tcPr>
          <w:p w14:paraId="22B499EB" w14:textId="77777777" w:rsidR="00B7390E" w:rsidRPr="00DD0D23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819701" w14:textId="7151DCEF" w:rsidR="00B7390E" w:rsidRPr="00DD0D23" w:rsidRDefault="00C76EA8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อัตราดอกเบี้ย </w:t>
            </w:r>
            <w:r w:rsidR="00B7390E" w:rsidRPr="00DD0D23">
              <w:rPr>
                <w:rFonts w:ascii="Browallia New" w:hAnsi="Browallia New" w:cs="Browallia New"/>
                <w:sz w:val="20"/>
                <w:szCs w:val="20"/>
                <w:cs/>
              </w:rPr>
              <w:t>ปรับขึ้นลงตาม</w:t>
            </w:r>
            <w:r w:rsidR="00B7390E" w:rsidRPr="00DD0D2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B7390E" w:rsidRPr="00DD0D23">
              <w:rPr>
                <w:rFonts w:ascii="Browallia New" w:hAnsi="Browallia New" w:cs="Browalli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8AB18B" w14:textId="39444F5B" w:rsidR="00B7390E" w:rsidRPr="00DD0D23" w:rsidRDefault="00C76EA8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 w:hint="cs"/>
                <w:sz w:val="20"/>
                <w:szCs w:val="20"/>
                <w:cs/>
              </w:rPr>
              <w:t>อัตราดอกเบี้ย</w:t>
            </w:r>
            <w:r w:rsidR="00B7390E" w:rsidRPr="00DD0D23">
              <w:rPr>
                <w:rFonts w:ascii="Browallia New" w:hAnsi="Browallia New" w:cs="Browallia New"/>
                <w:sz w:val="20"/>
                <w:szCs w:val="20"/>
                <w:cs/>
              </w:rPr>
              <w:t>คงที่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C9F377" w14:textId="77777777" w:rsidR="00B7390E" w:rsidRPr="00DD0D23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</w:t>
            </w:r>
            <w:r w:rsidRPr="00DD0D23">
              <w:rPr>
                <w:rFonts w:ascii="Browallia New" w:hAnsi="Browallia New" w:cs="Browallia New"/>
                <w:sz w:val="20"/>
                <w:szCs w:val="20"/>
              </w:rPr>
              <w:t xml:space="preserve">            </w:t>
            </w:r>
            <w:r w:rsidRPr="00DD0D23">
              <w:rPr>
                <w:rFonts w:ascii="Browallia New" w:hAnsi="Browallia New" w:cs="Browallia New"/>
                <w:sz w:val="20"/>
                <w:szCs w:val="20"/>
                <w:cs/>
              </w:rPr>
              <w:t>ปรับขึ้นลงตาม</w:t>
            </w:r>
            <w:r w:rsidRPr="00DD0D23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DD0D23">
              <w:rPr>
                <w:rFonts w:ascii="Browallia New" w:hAnsi="Browallia New" w:cs="Browalli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48E117F" w14:textId="77777777" w:rsidR="00B7390E" w:rsidRPr="00DD0D23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941F2F3" w14:textId="77777777" w:rsidR="00B7390E" w:rsidRPr="00DD0D23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 w:hint="cs"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900" w:type="dxa"/>
            <w:vAlign w:val="bottom"/>
          </w:tcPr>
          <w:p w14:paraId="72124EDB" w14:textId="77777777" w:rsidR="00B7390E" w:rsidRPr="00DD0D23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682E0E" w14:textId="77777777" w:rsidR="00B7390E" w:rsidRPr="00DD0D23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</w:t>
            </w:r>
            <w:r w:rsidRPr="00DD0D23">
              <w:rPr>
                <w:rFonts w:ascii="Browallia New" w:hAnsi="Browallia New" w:cs="Browallia New"/>
                <w:sz w:val="20"/>
                <w:szCs w:val="20"/>
              </w:rPr>
              <w:t xml:space="preserve">            </w:t>
            </w:r>
            <w:r w:rsidRPr="00DD0D23">
              <w:rPr>
                <w:rFonts w:ascii="Browallia New" w:hAnsi="Browallia New" w:cs="Browallia New"/>
                <w:sz w:val="20"/>
                <w:szCs w:val="20"/>
                <w:cs/>
              </w:rPr>
              <w:t>ปรับขึ้นลงตาม</w:t>
            </w:r>
            <w:r w:rsidRPr="00DD0D23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DD0D23">
              <w:rPr>
                <w:rFonts w:ascii="Browallia New" w:hAnsi="Browallia New" w:cs="Browalli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BBAABA" w14:textId="77777777" w:rsidR="00B7390E" w:rsidRPr="00DD0D23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อัตราดอกเบี้ยคงที่</w:t>
            </w:r>
          </w:p>
        </w:tc>
      </w:tr>
      <w:tr w:rsidR="00DD0D23" w:rsidRPr="00DD0D23" w14:paraId="62CEC19E" w14:textId="77777777" w:rsidTr="00521DB9">
        <w:tc>
          <w:tcPr>
            <w:tcW w:w="2250" w:type="dxa"/>
            <w:shd w:val="clear" w:color="auto" w:fill="auto"/>
          </w:tcPr>
          <w:p w14:paraId="5D64D942" w14:textId="77777777" w:rsidR="00C76308" w:rsidRPr="00DD0D23" w:rsidRDefault="00C76308" w:rsidP="005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EFAB2C" w14:textId="77777777" w:rsidR="00C76308" w:rsidRPr="00DD0D23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866392" w14:textId="77777777" w:rsidR="00C76308" w:rsidRPr="00DD0D23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A68E71" w14:textId="77777777" w:rsidR="00C76308" w:rsidRPr="00DD0D23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3B33F15" w14:textId="77777777" w:rsidR="00C76308" w:rsidRPr="00DD0D23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87BB6A" w14:textId="77777777" w:rsidR="00C76308" w:rsidRPr="00DD0D23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2D92AE" w14:textId="77777777" w:rsidR="00C76308" w:rsidRPr="00DD0D23" w:rsidRDefault="00C76308" w:rsidP="00C76308">
            <w:pP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60D995" w14:textId="77777777" w:rsidR="00C76308" w:rsidRPr="00DD0D23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881A41" w14:textId="77777777" w:rsidR="00C76308" w:rsidRPr="00DD0D23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63F599" w14:textId="77777777" w:rsidR="00C76308" w:rsidRPr="00DD0D23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6D1BB15" w14:textId="77777777" w:rsidR="00C76308" w:rsidRPr="00DD0D23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02FFED" w14:textId="77777777" w:rsidR="00C76308" w:rsidRPr="00DD0D23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210522" w14:textId="77777777" w:rsidR="00C76308" w:rsidRPr="00DD0D23" w:rsidRDefault="00C76308" w:rsidP="00C76308">
            <w:pP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DD0D23" w:rsidRPr="00DD0D23" w14:paraId="16EB662E" w14:textId="77777777" w:rsidTr="00521DB9">
        <w:tc>
          <w:tcPr>
            <w:tcW w:w="2250" w:type="dxa"/>
            <w:shd w:val="clear" w:color="auto" w:fill="auto"/>
          </w:tcPr>
          <w:p w14:paraId="73501554" w14:textId="77777777" w:rsidR="00B7390E" w:rsidRPr="00DD0D23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D0D2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80" w:type="dxa"/>
            <w:shd w:val="clear" w:color="auto" w:fill="auto"/>
          </w:tcPr>
          <w:p w14:paraId="624F3518" w14:textId="77777777" w:rsidR="00B7390E" w:rsidRPr="00DD0D23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3B4C40C" w14:textId="77777777" w:rsidR="00B7390E" w:rsidRPr="00DD0D23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8D1AA2C" w14:textId="77777777" w:rsidR="00B7390E" w:rsidRPr="00DD0D23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E7A1B19" w14:textId="77777777" w:rsidR="00B7390E" w:rsidRPr="00DD0D23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D6E6200" w14:textId="77777777" w:rsidR="00B7390E" w:rsidRPr="00DD0D23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EB284A0" w14:textId="77777777" w:rsidR="00B7390E" w:rsidRPr="00DD0D23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196B3E2" w14:textId="77777777" w:rsidR="00B7390E" w:rsidRPr="00DD0D23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D7FC30F" w14:textId="77777777" w:rsidR="00B7390E" w:rsidRPr="00DD0D23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596B0E1C" w14:textId="77777777" w:rsidR="00B7390E" w:rsidRPr="00DD0D23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B092528" w14:textId="77777777" w:rsidR="00B7390E" w:rsidRPr="00DD0D23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8E35955" w14:textId="77777777" w:rsidR="00B7390E" w:rsidRPr="00DD0D23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4E6D7A3" w14:textId="77777777" w:rsidR="00B7390E" w:rsidRPr="00DD0D23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DD0D23" w:rsidRPr="00DD0D23" w14:paraId="02AC4D19" w14:textId="77777777" w:rsidTr="004D111B">
        <w:tc>
          <w:tcPr>
            <w:tcW w:w="2250" w:type="dxa"/>
            <w:shd w:val="clear" w:color="auto" w:fill="auto"/>
          </w:tcPr>
          <w:p w14:paraId="5FBB9DA5" w14:textId="77777777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9B9FDA" w14:textId="46367B2B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43,659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C505106" w14:textId="331FEC3A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041436D" w14:textId="6AB62B1C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2C463D2" w14:textId="69A0BA4B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43,659</w:t>
            </w:r>
          </w:p>
        </w:tc>
        <w:tc>
          <w:tcPr>
            <w:tcW w:w="1260" w:type="dxa"/>
            <w:shd w:val="clear" w:color="auto" w:fill="auto"/>
          </w:tcPr>
          <w:p w14:paraId="3336441C" w14:textId="515D3DC1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0.125% - 0.75%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DFB153" w14:textId="0116F76C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A29E1B" w14:textId="13669BC8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25,47</w:t>
            </w:r>
            <w:r w:rsidR="003968BA" w:rsidRPr="00DD0D23">
              <w:rPr>
                <w:rFonts w:ascii="Browallia New" w:hAnsi="Browallia New" w:cs="Browallia New"/>
                <w:sz w:val="20"/>
                <w:szCs w:val="20"/>
              </w:rPr>
              <w:t>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9873A9" w14:textId="2C2D6BE4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799EBFE" w14:textId="5FA8F924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6FF41B2" w14:textId="40284DD6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25,47</w:t>
            </w:r>
            <w:r w:rsidR="00EB602B" w:rsidRPr="00DD0D23">
              <w:rPr>
                <w:rFonts w:ascii="Browallia New" w:hAnsi="Browallia New" w:cs="Browallia New"/>
                <w:sz w:val="20"/>
                <w:szCs w:val="20"/>
              </w:rPr>
              <w:t>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881C03" w14:textId="21450EEC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0.125% - 0.75%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A76A79" w14:textId="5F1A1DEF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DD0D23" w:rsidRPr="00DD0D23" w14:paraId="327C5C93" w14:textId="77777777" w:rsidTr="003F47EF">
        <w:tc>
          <w:tcPr>
            <w:tcW w:w="2250" w:type="dxa"/>
            <w:shd w:val="clear" w:color="auto" w:fill="auto"/>
          </w:tcPr>
          <w:p w14:paraId="271660D8" w14:textId="77777777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ลูกหนี้การค้า - ลูกค้าทั่วไป</w:t>
            </w:r>
          </w:p>
        </w:tc>
        <w:tc>
          <w:tcPr>
            <w:tcW w:w="1080" w:type="dxa"/>
            <w:shd w:val="clear" w:color="auto" w:fill="auto"/>
          </w:tcPr>
          <w:p w14:paraId="208E111F" w14:textId="2433D406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53383CB" w14:textId="7359C06B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453B8B2" w14:textId="08A4EA10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624,</w:t>
            </w:r>
            <w:r w:rsidR="00DD4662">
              <w:rPr>
                <w:rFonts w:ascii="Browallia New" w:hAnsi="Browallia New" w:cs="Browallia New"/>
                <w:sz w:val="20"/>
                <w:szCs w:val="20"/>
              </w:rPr>
              <w:t>382</w:t>
            </w:r>
          </w:p>
        </w:tc>
        <w:tc>
          <w:tcPr>
            <w:tcW w:w="900" w:type="dxa"/>
            <w:vAlign w:val="bottom"/>
          </w:tcPr>
          <w:p w14:paraId="3AE1561D" w14:textId="76F648BE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624,</w:t>
            </w:r>
            <w:r w:rsidR="00DD4662">
              <w:rPr>
                <w:rFonts w:ascii="Browallia New" w:hAnsi="Browallia New" w:cs="Browallia New"/>
                <w:sz w:val="20"/>
                <w:szCs w:val="20"/>
              </w:rPr>
              <w:t>382</w:t>
            </w:r>
          </w:p>
        </w:tc>
        <w:tc>
          <w:tcPr>
            <w:tcW w:w="1260" w:type="dxa"/>
            <w:shd w:val="clear" w:color="auto" w:fill="auto"/>
          </w:tcPr>
          <w:p w14:paraId="71B15B04" w14:textId="65E7ADB4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BFDA968" w14:textId="03FFCBDA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D58C57D" w14:textId="3DE306C9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19D038F" w14:textId="49881D6B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F9E52CD" w14:textId="6B86329B" w:rsidR="008E61F1" w:rsidRPr="00DD0D23" w:rsidRDefault="00DD4662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574,444</w:t>
            </w:r>
          </w:p>
        </w:tc>
        <w:tc>
          <w:tcPr>
            <w:tcW w:w="900" w:type="dxa"/>
            <w:vAlign w:val="bottom"/>
          </w:tcPr>
          <w:p w14:paraId="17DB51C0" w14:textId="7889F4D6" w:rsidR="008E61F1" w:rsidRPr="00DD0D23" w:rsidRDefault="00DD4662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574,444</w:t>
            </w:r>
          </w:p>
        </w:tc>
        <w:tc>
          <w:tcPr>
            <w:tcW w:w="1170" w:type="dxa"/>
            <w:shd w:val="clear" w:color="auto" w:fill="auto"/>
          </w:tcPr>
          <w:p w14:paraId="53DBECF8" w14:textId="5BF66459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71EC51B" w14:textId="16748BD1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DD0D23" w:rsidRPr="00DD0D23" w14:paraId="4B2AFED6" w14:textId="77777777" w:rsidTr="003F47EF">
        <w:tc>
          <w:tcPr>
            <w:tcW w:w="2250" w:type="dxa"/>
            <w:shd w:val="clear" w:color="auto" w:fill="auto"/>
          </w:tcPr>
          <w:p w14:paraId="67F83CFB" w14:textId="77777777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เงินให้กู้ยืมบริษัทย่อย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485142" w14:textId="073C2E89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6623648" w14:textId="2AD1E40F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20C931D0" w14:textId="5126E652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188C13E" w14:textId="5C5EAD95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6A48B4" w14:textId="37360625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7411C8" w14:textId="2E968B31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DB112D" w14:textId="10F0617A" w:rsidR="008E61F1" w:rsidRPr="00DD0D23" w:rsidRDefault="00DD4662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747,961</w:t>
            </w:r>
          </w:p>
        </w:tc>
        <w:tc>
          <w:tcPr>
            <w:tcW w:w="810" w:type="dxa"/>
            <w:shd w:val="clear" w:color="auto" w:fill="auto"/>
          </w:tcPr>
          <w:p w14:paraId="082EDE4B" w14:textId="65C70044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91288F0" w14:textId="1E622525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71C20AD" w14:textId="301EDEEF" w:rsidR="008E61F1" w:rsidRPr="00DD0D23" w:rsidRDefault="00DD4662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747,961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1E5D3E" w14:textId="12F14A33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MLR – 1.00%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EC0FE8" w14:textId="4DB8404C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DD0D23" w:rsidRPr="00DD0D23" w14:paraId="0850284D" w14:textId="77777777" w:rsidTr="006321DB">
        <w:tc>
          <w:tcPr>
            <w:tcW w:w="2250" w:type="dxa"/>
            <w:shd w:val="clear" w:color="auto" w:fill="auto"/>
          </w:tcPr>
          <w:p w14:paraId="06F72DC6" w14:textId="77777777" w:rsidR="009A08F4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D0D23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เงินให้กู้ยืมระยะสั้น </w:t>
            </w:r>
            <w:r w:rsidR="009A08F4" w:rsidRPr="00DD0D23">
              <w:rPr>
                <w:rFonts w:ascii="Browallia New" w:hAnsi="Browallia New" w:cs="Browallia New"/>
                <w:sz w:val="20"/>
                <w:szCs w:val="20"/>
                <w:lang w:val="en-GB"/>
              </w:rPr>
              <w:t>–</w:t>
            </w:r>
            <w:r w:rsidRPr="00DD0D2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DD0D23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บุคคลและ</w:t>
            </w:r>
            <w:r w:rsidR="009A08F4" w:rsidRPr="00DD0D2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</w:t>
            </w:r>
          </w:p>
          <w:p w14:paraId="4B7F437D" w14:textId="6F032C57" w:rsidR="008E61F1" w:rsidRPr="00DD0D23" w:rsidRDefault="009A08F4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</w:t>
            </w:r>
            <w:r w:rsidR="008E61F1" w:rsidRPr="00DD0D23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บริษัทอื่นๆ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4CF3E4" w14:textId="606690CB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9CDAC36" w14:textId="77777777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F3557BB" w14:textId="4254861C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100,000</w:t>
            </w:r>
          </w:p>
        </w:tc>
        <w:tc>
          <w:tcPr>
            <w:tcW w:w="720" w:type="dxa"/>
            <w:shd w:val="clear" w:color="auto" w:fill="auto"/>
          </w:tcPr>
          <w:p w14:paraId="6D4C9B2C" w14:textId="77777777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C737BF9" w14:textId="59B8D769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1567CD89" w14:textId="3FA9A8A1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100,000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44BE96" w14:textId="6AB6F4C3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5054B6" w14:textId="07D8D999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6.50%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CEAA41" w14:textId="232CC31E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16634D0" w14:textId="0D58B85B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904E80E" w14:textId="59269379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16D89E4" w14:textId="77777777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C47286C" w14:textId="78D1A095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19DD704" w14:textId="77777777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0E667B6" w14:textId="624F91EB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259EF6" w14:textId="0ABE5813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DD0D23" w:rsidRPr="00DD0D23" w14:paraId="4B4AA738" w14:textId="77777777" w:rsidTr="003F47EF">
        <w:tc>
          <w:tcPr>
            <w:tcW w:w="2250" w:type="dxa"/>
            <w:shd w:val="clear" w:color="auto" w:fill="auto"/>
          </w:tcPr>
          <w:p w14:paraId="0626B8CA" w14:textId="3613096C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ลูกหนี้ตามสัญญาเช่าการเงิน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8BD44F" w14:textId="2520869E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D5C93A6" w14:textId="6BD9328A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19,744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398FC94" w14:textId="0674BB7E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F1E993A" w14:textId="47497EDB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19,744</w:t>
            </w:r>
          </w:p>
        </w:tc>
        <w:tc>
          <w:tcPr>
            <w:tcW w:w="1260" w:type="dxa"/>
            <w:shd w:val="clear" w:color="auto" w:fill="auto"/>
          </w:tcPr>
          <w:p w14:paraId="23E90948" w14:textId="6994663B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15E660" w14:textId="7D22DAFE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5.00%-10.00%</w:t>
            </w:r>
          </w:p>
        </w:tc>
        <w:tc>
          <w:tcPr>
            <w:tcW w:w="1080" w:type="dxa"/>
            <w:shd w:val="clear" w:color="auto" w:fill="auto"/>
          </w:tcPr>
          <w:p w14:paraId="6933B4D5" w14:textId="074625ED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FAD45E9" w14:textId="3442E638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19,744</w:t>
            </w:r>
          </w:p>
        </w:tc>
        <w:tc>
          <w:tcPr>
            <w:tcW w:w="810" w:type="dxa"/>
            <w:shd w:val="clear" w:color="auto" w:fill="auto"/>
          </w:tcPr>
          <w:p w14:paraId="3560097C" w14:textId="3E296198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058AE0B" w14:textId="215945A5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19,744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19A73A" w14:textId="77A81DA8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4311DA1" w14:textId="764B997C" w:rsidR="008E61F1" w:rsidRPr="00DD0D23" w:rsidRDefault="0065435C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5.00 - 10.00%</w:t>
            </w:r>
          </w:p>
        </w:tc>
      </w:tr>
      <w:tr w:rsidR="00DD0D23" w:rsidRPr="00DD0D23" w14:paraId="3F1D712C" w14:textId="77777777" w:rsidTr="003F47EF">
        <w:tc>
          <w:tcPr>
            <w:tcW w:w="2250" w:type="dxa"/>
            <w:shd w:val="clear" w:color="auto" w:fill="auto"/>
          </w:tcPr>
          <w:p w14:paraId="0ADC3907" w14:textId="77777777" w:rsidR="00B47085" w:rsidRPr="00DD0D23" w:rsidRDefault="00B47085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846B0E" w14:textId="77777777" w:rsidR="00B47085" w:rsidRPr="00DD0D23" w:rsidRDefault="00B47085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C0BC3B1" w14:textId="77777777" w:rsidR="00B47085" w:rsidRPr="00DD0D23" w:rsidRDefault="00B47085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A5F1B58" w14:textId="77777777" w:rsidR="00B47085" w:rsidRPr="00DD0D23" w:rsidRDefault="00B47085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DA8C1BA" w14:textId="77777777" w:rsidR="00B47085" w:rsidRPr="00DD0D23" w:rsidRDefault="00B47085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4E1CF6B4" w14:textId="77777777" w:rsidR="00B47085" w:rsidRPr="00DD0D23" w:rsidRDefault="00B47085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31343A" w14:textId="77777777" w:rsidR="00B47085" w:rsidRPr="00DD0D23" w:rsidRDefault="00B47085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2AD70EF" w14:textId="77777777" w:rsidR="00B47085" w:rsidRPr="00DD0D23" w:rsidRDefault="00B47085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2D24ED2" w14:textId="77777777" w:rsidR="00B47085" w:rsidRPr="00DD0D23" w:rsidRDefault="00B47085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926D1DE" w14:textId="77777777" w:rsidR="00B47085" w:rsidRPr="00DD0D23" w:rsidRDefault="00B47085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14DE3A0" w14:textId="77777777" w:rsidR="00B47085" w:rsidRPr="00DD0D23" w:rsidRDefault="00B47085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2250E3" w14:textId="77777777" w:rsidR="00B47085" w:rsidRPr="00DD0D23" w:rsidRDefault="00B47085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385CD31" w14:textId="77777777" w:rsidR="00B47085" w:rsidRPr="00DD0D23" w:rsidRDefault="00B47085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D0D23" w:rsidRPr="00DD0D23" w14:paraId="39946F65" w14:textId="77777777" w:rsidTr="003F47EF">
        <w:tc>
          <w:tcPr>
            <w:tcW w:w="2250" w:type="dxa"/>
            <w:shd w:val="clear" w:color="auto" w:fill="auto"/>
          </w:tcPr>
          <w:p w14:paraId="09FDE13E" w14:textId="77777777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D0D23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80" w:type="dxa"/>
            <w:shd w:val="clear" w:color="auto" w:fill="auto"/>
          </w:tcPr>
          <w:p w14:paraId="6BB6CF74" w14:textId="77777777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F417D5D" w14:textId="77777777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E734C19" w14:textId="77777777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3B49D3" w14:textId="77777777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8C0F79" w14:textId="77777777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93A7D69" w14:textId="77777777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3E9E0B6" w14:textId="77777777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E5E8F77" w14:textId="77777777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CB2B10E" w14:textId="77777777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3F446C" w14:textId="77777777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30B102" w14:textId="77777777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038866" w14:textId="77777777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D0D23" w:rsidRPr="00DD0D23" w14:paraId="1A3AA306" w14:textId="77777777" w:rsidTr="003F47EF">
        <w:tc>
          <w:tcPr>
            <w:tcW w:w="2250" w:type="dxa"/>
            <w:shd w:val="clear" w:color="auto" w:fill="auto"/>
          </w:tcPr>
          <w:p w14:paraId="0E825455" w14:textId="77777777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38E9F4CE" w14:textId="5695CBF7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475,303</w:t>
            </w:r>
          </w:p>
        </w:tc>
        <w:tc>
          <w:tcPr>
            <w:tcW w:w="810" w:type="dxa"/>
            <w:shd w:val="clear" w:color="auto" w:fill="auto"/>
          </w:tcPr>
          <w:p w14:paraId="026157F5" w14:textId="2C8E66D6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355,000</w:t>
            </w:r>
          </w:p>
        </w:tc>
        <w:tc>
          <w:tcPr>
            <w:tcW w:w="720" w:type="dxa"/>
            <w:shd w:val="clear" w:color="auto" w:fill="auto"/>
          </w:tcPr>
          <w:p w14:paraId="6B7812AA" w14:textId="6E0BE533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870FA98" w14:textId="0A956C5C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830,303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4A8D49" w14:textId="0F09D78B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MOR – 1.00%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1AEAEF" w14:textId="3EFD0ED3" w:rsidR="008E61F1" w:rsidRPr="00DD0D23" w:rsidRDefault="00350E90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7.50</w:t>
            </w:r>
            <w:r w:rsidR="008E61F1" w:rsidRPr="00DD0D23">
              <w:rPr>
                <w:rFonts w:ascii="Browallia New" w:hAnsi="Browallia New" w:cs="Browallia New"/>
                <w:sz w:val="20"/>
                <w:szCs w:val="20"/>
              </w:rPr>
              <w:t>% - 15.00%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B39C41" w14:textId="43458F51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07E43C1" w14:textId="204EC6CC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400,706</w:t>
            </w:r>
          </w:p>
        </w:tc>
        <w:tc>
          <w:tcPr>
            <w:tcW w:w="810" w:type="dxa"/>
            <w:shd w:val="clear" w:color="auto" w:fill="auto"/>
          </w:tcPr>
          <w:p w14:paraId="26FA0A4C" w14:textId="07AC7E13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169CE83" w14:textId="7F6D5718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400,706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246DAE" w14:textId="20B33CC4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9069E1" w14:textId="172EE739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2.00% - 4.00%</w:t>
            </w:r>
          </w:p>
        </w:tc>
      </w:tr>
      <w:tr w:rsidR="00DD0D23" w:rsidRPr="00DD0D23" w14:paraId="3C666CD9" w14:textId="77777777" w:rsidTr="003F47EF">
        <w:tc>
          <w:tcPr>
            <w:tcW w:w="2250" w:type="dxa"/>
            <w:shd w:val="clear" w:color="auto" w:fill="auto"/>
          </w:tcPr>
          <w:p w14:paraId="568CDF31" w14:textId="77777777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เจ้าหนี้การค้า - ผู้ค้าทั่วไป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5B359C" w14:textId="4C94B724" w:rsidR="008E61F1" w:rsidRPr="00DD0D23" w:rsidRDefault="0065435C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724A792" w14:textId="6FC66A82" w:rsidR="008E61F1" w:rsidRPr="00DD0D23" w:rsidRDefault="0065435C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643D564B" w14:textId="5A27B07F" w:rsidR="008E61F1" w:rsidRPr="00DD0D23" w:rsidRDefault="0065435C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559,093</w:t>
            </w:r>
          </w:p>
        </w:tc>
        <w:tc>
          <w:tcPr>
            <w:tcW w:w="900" w:type="dxa"/>
          </w:tcPr>
          <w:p w14:paraId="20245550" w14:textId="3F4A4FEA" w:rsidR="008E61F1" w:rsidRPr="00DD0D23" w:rsidRDefault="0065435C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559,093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E99E47" w14:textId="1662A0D9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69D6D2" w14:textId="60C17587" w:rsidR="008E61F1" w:rsidRPr="00DD0D23" w:rsidRDefault="0065435C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6305A4" w14:textId="7D693C23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DDC25C4" w14:textId="49350107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1A1AB18" w14:textId="39200C22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65435C" w:rsidRPr="00DD0D23">
              <w:rPr>
                <w:rFonts w:ascii="Browallia New" w:hAnsi="Browallia New" w:cs="Browallia New"/>
                <w:sz w:val="20"/>
                <w:szCs w:val="20"/>
              </w:rPr>
              <w:t>31,571</w:t>
            </w:r>
          </w:p>
        </w:tc>
        <w:tc>
          <w:tcPr>
            <w:tcW w:w="900" w:type="dxa"/>
          </w:tcPr>
          <w:p w14:paraId="022D77DD" w14:textId="4E6491CA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65435C" w:rsidRPr="00DD0D23">
              <w:rPr>
                <w:rFonts w:ascii="Browallia New" w:hAnsi="Browallia New" w:cs="Browallia New"/>
                <w:sz w:val="20"/>
                <w:szCs w:val="20"/>
              </w:rPr>
              <w:t>31,571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5BF8FB" w14:textId="735C1950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6B88A8" w14:textId="2F44090D" w:rsidR="008E61F1" w:rsidRPr="00DD0D23" w:rsidRDefault="008E61F1" w:rsidP="008E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DD0D23" w:rsidRPr="00DD0D23" w14:paraId="70604BC9" w14:textId="77777777" w:rsidTr="003F47EF">
        <w:tc>
          <w:tcPr>
            <w:tcW w:w="2250" w:type="dxa"/>
            <w:shd w:val="clear" w:color="auto" w:fill="auto"/>
          </w:tcPr>
          <w:p w14:paraId="406A962D" w14:textId="54BFB9FA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เงินกู้ยืมระยะสั้น</w:t>
            </w:r>
            <w:r w:rsidRPr="00DD0D2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DD0D2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–</w:t>
            </w:r>
            <w:r w:rsidRPr="00DD0D2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DD0D2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บุคคลและบริษัทอื่นๆ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1011EA" w14:textId="2C7865B3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A96C7E5" w14:textId="77777777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78C287C" w14:textId="67D82950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41,000</w:t>
            </w:r>
          </w:p>
        </w:tc>
        <w:tc>
          <w:tcPr>
            <w:tcW w:w="720" w:type="dxa"/>
            <w:shd w:val="clear" w:color="auto" w:fill="auto"/>
          </w:tcPr>
          <w:p w14:paraId="23C37AE5" w14:textId="77777777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6F9D4CC" w14:textId="1416C0DF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26DE3A2" w14:textId="77777777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9654EFB" w14:textId="586A1A4D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41,000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93C7DB" w14:textId="18A651EF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BD6A21" w14:textId="08E4B8CB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4.00% -</w:t>
            </w:r>
            <w:r w:rsidRPr="00DD0D23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DD0D23">
              <w:rPr>
                <w:rFonts w:ascii="Browallia New" w:hAnsi="Browallia New" w:cs="Browallia New"/>
                <w:sz w:val="20"/>
                <w:szCs w:val="20"/>
                <w:lang w:val="en-GB"/>
              </w:rPr>
              <w:t>8.00%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9D4EBA" w14:textId="601BFC48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CAA37B7" w14:textId="77777777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3452305" w14:textId="03911EC4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39,500</w:t>
            </w:r>
          </w:p>
        </w:tc>
        <w:tc>
          <w:tcPr>
            <w:tcW w:w="810" w:type="dxa"/>
            <w:shd w:val="clear" w:color="auto" w:fill="auto"/>
          </w:tcPr>
          <w:p w14:paraId="357919D4" w14:textId="77777777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61E1D13" w14:textId="01E0A878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2ABBDE4" w14:textId="77777777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0D53402" w14:textId="6368B4AD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39,500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189F3B" w14:textId="78454F0F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A18B0E" w14:textId="5F913E67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4.00% -</w:t>
            </w:r>
            <w:r w:rsidRPr="00DD0D23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DD0D23">
              <w:rPr>
                <w:rFonts w:ascii="Browallia New" w:hAnsi="Browallia New" w:cs="Browallia New"/>
                <w:sz w:val="20"/>
                <w:szCs w:val="20"/>
                <w:lang w:val="en-GB"/>
              </w:rPr>
              <w:t>6.00%</w:t>
            </w:r>
          </w:p>
        </w:tc>
      </w:tr>
      <w:tr w:rsidR="00DD0D23" w:rsidRPr="00DD0D23" w14:paraId="47DA735C" w14:textId="77777777" w:rsidTr="003F47EF">
        <w:tc>
          <w:tcPr>
            <w:tcW w:w="2250" w:type="dxa"/>
            <w:shd w:val="clear" w:color="auto" w:fill="auto"/>
          </w:tcPr>
          <w:p w14:paraId="2081AE58" w14:textId="72D4E557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0A2CED" w14:textId="1D5059BA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628,808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1D3CF5" w14:textId="2E8EEF2A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6B83F8C" w14:textId="3C79F9BF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56AAEB5" w14:textId="2E6EE5E9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628,808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BD4638" w14:textId="6F76E718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MLR – 1.00%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3BC4D6" w14:textId="3F8C808D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FB0E32" w14:textId="3226F218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C05A20" w:rsidRPr="00DD0D23">
              <w:rPr>
                <w:rFonts w:ascii="Browallia New" w:hAnsi="Browallia New" w:cs="Browallia New"/>
                <w:sz w:val="20"/>
                <w:szCs w:val="20"/>
              </w:rPr>
              <w:t>23,975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D5C86CE" w14:textId="41592F05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679277" w14:textId="156DB6A0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96ADCBC" w14:textId="2B69C35F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C05A20" w:rsidRPr="00DD0D23">
              <w:rPr>
                <w:rFonts w:ascii="Browallia New" w:hAnsi="Browallia New" w:cs="Browallia New"/>
                <w:sz w:val="20"/>
                <w:szCs w:val="20"/>
              </w:rPr>
              <w:t>23,975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A2FBBA" w14:textId="0556283E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MLR – 1.00%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9FE9D6" w14:textId="555285D9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DD0D23" w:rsidRPr="00DD0D23" w14:paraId="37073214" w14:textId="77777777" w:rsidTr="003F47EF">
        <w:tc>
          <w:tcPr>
            <w:tcW w:w="2250" w:type="dxa"/>
            <w:shd w:val="clear" w:color="auto" w:fill="auto"/>
          </w:tcPr>
          <w:p w14:paraId="2288683D" w14:textId="358D03BF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shd w:val="clear" w:color="auto" w:fill="auto"/>
          </w:tcPr>
          <w:p w14:paraId="6613C180" w14:textId="0C2C6C61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EF3476F" w14:textId="1F467FD6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7608316E" w14:textId="6EA2E9DD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18,14</w:t>
            </w:r>
            <w:r w:rsidRPr="00DD0D23">
              <w:rPr>
                <w:rFonts w:ascii="Browallia New" w:hAnsi="Browallia New" w:cs="Browallia New" w:hint="cs"/>
                <w:sz w:val="20"/>
                <w:szCs w:val="20"/>
                <w:cs/>
              </w:rPr>
              <w:t>4</w:t>
            </w:r>
          </w:p>
        </w:tc>
        <w:tc>
          <w:tcPr>
            <w:tcW w:w="900" w:type="dxa"/>
          </w:tcPr>
          <w:p w14:paraId="335D4D6F" w14:textId="7AF2BB2B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18,144</w:t>
            </w:r>
          </w:p>
        </w:tc>
        <w:tc>
          <w:tcPr>
            <w:tcW w:w="1260" w:type="dxa"/>
            <w:shd w:val="clear" w:color="auto" w:fill="auto"/>
          </w:tcPr>
          <w:p w14:paraId="1D707A8F" w14:textId="4D035270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1A949D" w14:textId="137E693C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5.12%</w:t>
            </w:r>
          </w:p>
        </w:tc>
        <w:tc>
          <w:tcPr>
            <w:tcW w:w="1080" w:type="dxa"/>
            <w:shd w:val="clear" w:color="auto" w:fill="auto"/>
          </w:tcPr>
          <w:p w14:paraId="39C454FB" w14:textId="59E5BFEE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BFCE418" w14:textId="5E00EF17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FC74E6C" w14:textId="64E13931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9,714</w:t>
            </w:r>
          </w:p>
        </w:tc>
        <w:tc>
          <w:tcPr>
            <w:tcW w:w="900" w:type="dxa"/>
          </w:tcPr>
          <w:p w14:paraId="4C18800B" w14:textId="2F5C05F6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9,714</w:t>
            </w:r>
          </w:p>
        </w:tc>
        <w:tc>
          <w:tcPr>
            <w:tcW w:w="1170" w:type="dxa"/>
            <w:shd w:val="clear" w:color="auto" w:fill="auto"/>
          </w:tcPr>
          <w:p w14:paraId="62F4F4BE" w14:textId="785D7D30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5E198D" w14:textId="35989DF0" w:rsidR="0065435C" w:rsidRPr="00DD0D23" w:rsidRDefault="0065435C" w:rsidP="0065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D0D23">
              <w:rPr>
                <w:rFonts w:ascii="Browallia New" w:hAnsi="Browallia New" w:cs="Browallia New"/>
                <w:sz w:val="20"/>
                <w:szCs w:val="20"/>
              </w:rPr>
              <w:t>5.12%</w:t>
            </w:r>
          </w:p>
        </w:tc>
      </w:tr>
    </w:tbl>
    <w:p w14:paraId="6FA11239" w14:textId="303CDC97" w:rsidR="00860507" w:rsidRDefault="00860507"/>
    <w:p w14:paraId="29E7510B" w14:textId="2A1CD1B6" w:rsidR="00B7390E" w:rsidRDefault="00B7390E"/>
    <w:p w14:paraId="2EA60E3B" w14:textId="337CC27A" w:rsidR="00B7390E" w:rsidRDefault="00B7390E"/>
    <w:p w14:paraId="543DA261" w14:textId="5B8B37D5" w:rsidR="00B7390E" w:rsidRDefault="00B7390E"/>
    <w:p w14:paraId="06E9C2FE" w14:textId="50EA513B" w:rsidR="00B7390E" w:rsidRDefault="00B7390E"/>
    <w:p w14:paraId="483B1ECC" w14:textId="77777777" w:rsidR="00B7390E" w:rsidRDefault="00B7390E"/>
    <w:p w14:paraId="12475FA4" w14:textId="572CCC27" w:rsidR="00923900" w:rsidRDefault="00923900"/>
    <w:p w14:paraId="15CAE3A1" w14:textId="3D941A7C" w:rsidR="00923900" w:rsidRDefault="005F0FFD" w:rsidP="005F0F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</w:tabs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</w:p>
    <w:p w14:paraId="1D22229D" w14:textId="2A190CC6" w:rsidR="00E0444D" w:rsidRDefault="00E0444D"/>
    <w:p w14:paraId="1E0BC3CD" w14:textId="77777777" w:rsidR="00B7390E" w:rsidRDefault="00B7390E"/>
    <w:p w14:paraId="4B69F142" w14:textId="1FA8C8AD" w:rsidR="00645126" w:rsidRPr="00FC1790" w:rsidRDefault="00645126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005"/>
        </w:tabs>
        <w:spacing w:line="240" w:lineRule="auto"/>
        <w:rPr>
          <w:rFonts w:ascii="Browallia New" w:hAnsi="Browallia New" w:cs="Browallia New"/>
          <w:sz w:val="16"/>
          <w:szCs w:val="16"/>
          <w:lang w:val="en-GB"/>
        </w:rPr>
      </w:pPr>
    </w:p>
    <w:p w14:paraId="29274C72" w14:textId="14C20060" w:rsidR="001A3320" w:rsidRDefault="001A3320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005"/>
        </w:tabs>
        <w:spacing w:line="240" w:lineRule="auto"/>
        <w:rPr>
          <w:rFonts w:ascii="Browallia New" w:hAnsi="Browallia New" w:cs="Browallia New"/>
          <w:sz w:val="16"/>
          <w:szCs w:val="16"/>
        </w:rPr>
      </w:pPr>
    </w:p>
    <w:p w14:paraId="719530F3" w14:textId="47BDB02F" w:rsidR="001A3320" w:rsidRDefault="001A3320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005"/>
        </w:tabs>
        <w:spacing w:line="240" w:lineRule="auto"/>
        <w:rPr>
          <w:rFonts w:ascii="Browallia New" w:hAnsi="Browallia New" w:cs="Browallia New"/>
          <w:sz w:val="16"/>
          <w:szCs w:val="16"/>
        </w:rPr>
      </w:pPr>
    </w:p>
    <w:tbl>
      <w:tblPr>
        <w:tblpPr w:leftFromText="180" w:rightFromText="180" w:vertAnchor="page" w:horzAnchor="margin" w:tblpXSpec="right" w:tblpY="1739"/>
        <w:tblW w:w="14130" w:type="dxa"/>
        <w:tblLook w:val="01E0" w:firstRow="1" w:lastRow="1" w:firstColumn="1" w:lastColumn="1" w:noHBand="0" w:noVBand="0"/>
      </w:tblPr>
      <w:tblGrid>
        <w:gridCol w:w="2250"/>
        <w:gridCol w:w="1080"/>
        <w:gridCol w:w="810"/>
        <w:gridCol w:w="720"/>
        <w:gridCol w:w="900"/>
        <w:gridCol w:w="1260"/>
        <w:gridCol w:w="1170"/>
        <w:gridCol w:w="1080"/>
        <w:gridCol w:w="810"/>
        <w:gridCol w:w="810"/>
        <w:gridCol w:w="900"/>
        <w:gridCol w:w="1170"/>
        <w:gridCol w:w="1170"/>
      </w:tblGrid>
      <w:tr w:rsidR="00C76308" w:rsidRPr="003E42F7" w14:paraId="1F6B5B22" w14:textId="77777777" w:rsidTr="00C76308">
        <w:tc>
          <w:tcPr>
            <w:tcW w:w="2250" w:type="dxa"/>
            <w:shd w:val="clear" w:color="auto" w:fill="auto"/>
          </w:tcPr>
          <w:p w14:paraId="432166ED" w14:textId="77777777" w:rsidR="00C76308" w:rsidRPr="001C4932" w:rsidRDefault="00C76308" w:rsidP="00C7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0" w:type="dxa"/>
            <w:gridSpan w:val="12"/>
          </w:tcPr>
          <w:p w14:paraId="737660C5" w14:textId="77777777" w:rsidR="00C76308" w:rsidRPr="003E42F7" w:rsidRDefault="00C76308" w:rsidP="00C7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(หน่วย </w:t>
            </w:r>
            <w:r w:rsidRPr="003E42F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: </w:t>
            </w:r>
            <w:r w:rsidRPr="003E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พันบาท)</w:t>
            </w:r>
          </w:p>
        </w:tc>
      </w:tr>
      <w:tr w:rsidR="00C76308" w:rsidRPr="003E42F7" w14:paraId="12190D8C" w14:textId="77777777" w:rsidTr="00C76308">
        <w:tc>
          <w:tcPr>
            <w:tcW w:w="2250" w:type="dxa"/>
            <w:shd w:val="clear" w:color="auto" w:fill="auto"/>
          </w:tcPr>
          <w:p w14:paraId="7493DAAD" w14:textId="77777777" w:rsidR="00C76308" w:rsidRPr="003E42F7" w:rsidRDefault="00C76308" w:rsidP="00C7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0" w:type="dxa"/>
            <w:gridSpan w:val="12"/>
          </w:tcPr>
          <w:p w14:paraId="673908F2" w14:textId="77777777" w:rsidR="00C76308" w:rsidRPr="003E42F7" w:rsidRDefault="00C76308" w:rsidP="00C76308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2560</w:t>
            </w:r>
          </w:p>
        </w:tc>
      </w:tr>
      <w:tr w:rsidR="00C76308" w:rsidRPr="003E42F7" w14:paraId="5A0A26A3" w14:textId="77777777" w:rsidTr="00C76308">
        <w:tc>
          <w:tcPr>
            <w:tcW w:w="2250" w:type="dxa"/>
            <w:shd w:val="clear" w:color="auto" w:fill="auto"/>
          </w:tcPr>
          <w:p w14:paraId="66298155" w14:textId="77777777" w:rsidR="00C76308" w:rsidRPr="003E42F7" w:rsidRDefault="00C76308" w:rsidP="00C7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5940" w:type="dxa"/>
            <w:gridSpan w:val="6"/>
          </w:tcPr>
          <w:p w14:paraId="61539309" w14:textId="77777777" w:rsidR="00C76308" w:rsidRPr="003E42F7" w:rsidRDefault="00C76308" w:rsidP="00C763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  <w:tc>
          <w:tcPr>
            <w:tcW w:w="5940" w:type="dxa"/>
            <w:gridSpan w:val="6"/>
          </w:tcPr>
          <w:p w14:paraId="5E3CB575" w14:textId="77777777" w:rsidR="00C76308" w:rsidRPr="003E42F7" w:rsidRDefault="00C76308" w:rsidP="00C763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งบการเงินเฉพาะของบริษัท</w:t>
            </w:r>
          </w:p>
        </w:tc>
      </w:tr>
      <w:tr w:rsidR="00C76308" w:rsidRPr="003E42F7" w14:paraId="57D102A2" w14:textId="77777777" w:rsidTr="00C76308">
        <w:tc>
          <w:tcPr>
            <w:tcW w:w="2250" w:type="dxa"/>
            <w:shd w:val="clear" w:color="auto" w:fill="auto"/>
          </w:tcPr>
          <w:p w14:paraId="527932F3" w14:textId="77777777" w:rsidR="00C76308" w:rsidRPr="003E42F7" w:rsidRDefault="00C76308" w:rsidP="00C7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510" w:type="dxa"/>
            <w:gridSpan w:val="4"/>
            <w:shd w:val="clear" w:color="auto" w:fill="auto"/>
            <w:vAlign w:val="bottom"/>
          </w:tcPr>
          <w:p w14:paraId="0EA47829" w14:textId="77777777" w:rsidR="00C76308" w:rsidRPr="003E42F7" w:rsidRDefault="00C76308" w:rsidP="00C763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เงินต้น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56A2753D" w14:textId="77777777" w:rsidR="00C76308" w:rsidRPr="003E42F7" w:rsidRDefault="00C76308" w:rsidP="00C763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อัตราดอกเบี้ยถัวเฉลี่ย (ร้อยละ)</w:t>
            </w:r>
          </w:p>
        </w:tc>
        <w:tc>
          <w:tcPr>
            <w:tcW w:w="3600" w:type="dxa"/>
            <w:gridSpan w:val="4"/>
            <w:shd w:val="clear" w:color="auto" w:fill="auto"/>
            <w:vAlign w:val="bottom"/>
          </w:tcPr>
          <w:p w14:paraId="317895C7" w14:textId="77777777" w:rsidR="00C76308" w:rsidRPr="003E42F7" w:rsidRDefault="00C76308" w:rsidP="00C763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เงินต้น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7A16CD5B" w14:textId="77777777" w:rsidR="00C76308" w:rsidRPr="003E42F7" w:rsidRDefault="00C76308" w:rsidP="00C763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อัตราดอกเบี้ยถัวเฉลี่ย (ร้อยละ)</w:t>
            </w:r>
          </w:p>
        </w:tc>
      </w:tr>
      <w:tr w:rsidR="00C76308" w:rsidRPr="003E42F7" w14:paraId="06DD59FB" w14:textId="77777777" w:rsidTr="00C76308">
        <w:tc>
          <w:tcPr>
            <w:tcW w:w="2250" w:type="dxa"/>
            <w:shd w:val="clear" w:color="auto" w:fill="auto"/>
          </w:tcPr>
          <w:p w14:paraId="085EF452" w14:textId="77777777" w:rsidR="00C76308" w:rsidRPr="003E42F7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CF9DBE" w14:textId="77777777" w:rsidR="00C76308" w:rsidRPr="003E42F7" w:rsidRDefault="00C76308" w:rsidP="00C76308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</w:t>
            </w: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        </w:t>
            </w: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ปรับขึ้นลงตาม</w:t>
            </w: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0E36574" w14:textId="77777777" w:rsidR="00C76308" w:rsidRPr="003E42F7" w:rsidRDefault="00C76308" w:rsidP="00C76308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B7EE68" w14:textId="77777777" w:rsidR="00C76308" w:rsidRPr="003E42F7" w:rsidRDefault="00C76308" w:rsidP="00C76308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E42F7">
              <w:rPr>
                <w:rFonts w:ascii="Browallia New" w:hAnsi="Browallia New" w:cs="Browallia New" w:hint="cs"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900" w:type="dxa"/>
            <w:vAlign w:val="bottom"/>
          </w:tcPr>
          <w:p w14:paraId="4141C866" w14:textId="77777777" w:rsidR="00C76308" w:rsidRPr="003E42F7" w:rsidRDefault="00C76308" w:rsidP="00C76308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B1C8E0" w14:textId="77777777" w:rsidR="00C76308" w:rsidRPr="003E42F7" w:rsidRDefault="00C76308" w:rsidP="00C76308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ปรับขึ้นลงตาม</w:t>
            </w: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73E85B" w14:textId="77777777" w:rsidR="00C76308" w:rsidRPr="003E42F7" w:rsidRDefault="00C76308" w:rsidP="00C76308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คงที่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A5C0A0" w14:textId="77777777" w:rsidR="00C76308" w:rsidRPr="003E42F7" w:rsidRDefault="00C76308" w:rsidP="00C76308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</w:t>
            </w: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        </w:t>
            </w: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ปรับขึ้นลงตาม</w:t>
            </w: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DBA499" w14:textId="77777777" w:rsidR="00C76308" w:rsidRPr="003E42F7" w:rsidRDefault="00C76308" w:rsidP="00C76308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465FB1" w14:textId="77777777" w:rsidR="00C76308" w:rsidRPr="003E42F7" w:rsidRDefault="00C76308" w:rsidP="00C76308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 w:hint="cs"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900" w:type="dxa"/>
            <w:vAlign w:val="bottom"/>
          </w:tcPr>
          <w:p w14:paraId="13D1E88A" w14:textId="77777777" w:rsidR="00C76308" w:rsidRPr="003E42F7" w:rsidRDefault="00C76308" w:rsidP="00C76308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D2A46F" w14:textId="77777777" w:rsidR="00C76308" w:rsidRPr="003E42F7" w:rsidRDefault="00C76308" w:rsidP="00C76308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</w:t>
            </w: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        </w:t>
            </w: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ปรับขึ้นลงตาม</w:t>
            </w: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FB4045" w14:textId="77777777" w:rsidR="00C76308" w:rsidRPr="003E42F7" w:rsidRDefault="00C76308" w:rsidP="00C76308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อัตราดอกเบี้ยคงที่</w:t>
            </w:r>
          </w:p>
        </w:tc>
      </w:tr>
      <w:tr w:rsidR="00C76308" w:rsidRPr="003E42F7" w14:paraId="008E47B0" w14:textId="77777777" w:rsidTr="00C76308">
        <w:tc>
          <w:tcPr>
            <w:tcW w:w="2250" w:type="dxa"/>
            <w:shd w:val="clear" w:color="auto" w:fill="auto"/>
          </w:tcPr>
          <w:p w14:paraId="083D9BD3" w14:textId="77777777" w:rsidR="00C76308" w:rsidRPr="003E42F7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8F972A" w14:textId="77777777" w:rsidR="00C76308" w:rsidRPr="003E42F7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A6F1DD" w14:textId="77777777" w:rsidR="00C76308" w:rsidRPr="003E42F7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996954" w14:textId="77777777" w:rsidR="00C76308" w:rsidRPr="003E42F7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86A7E46" w14:textId="77777777" w:rsidR="00C76308" w:rsidRPr="003E42F7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7B3D90" w14:textId="77777777" w:rsidR="00C76308" w:rsidRPr="003E42F7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F59A01" w14:textId="77777777" w:rsidR="00C76308" w:rsidRPr="003E42F7" w:rsidRDefault="00C76308" w:rsidP="00C76308">
            <w:pP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21BFEE" w14:textId="77777777" w:rsidR="00C76308" w:rsidRPr="003E42F7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CCBD58" w14:textId="77777777" w:rsidR="00C76308" w:rsidRPr="003E42F7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888F11" w14:textId="77777777" w:rsidR="00C76308" w:rsidRPr="003E42F7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EE55E8E" w14:textId="77777777" w:rsidR="00C76308" w:rsidRPr="003E42F7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69768E" w14:textId="77777777" w:rsidR="00C76308" w:rsidRPr="003E42F7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F600ED" w14:textId="77777777" w:rsidR="00C76308" w:rsidRPr="003E42F7" w:rsidRDefault="00C76308" w:rsidP="00C76308">
            <w:pP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C76308" w:rsidRPr="003E42F7" w14:paraId="377B2399" w14:textId="77777777" w:rsidTr="00C76308">
        <w:tc>
          <w:tcPr>
            <w:tcW w:w="2250" w:type="dxa"/>
            <w:shd w:val="clear" w:color="auto" w:fill="auto"/>
          </w:tcPr>
          <w:p w14:paraId="74D1AD86" w14:textId="77777777" w:rsidR="00C76308" w:rsidRPr="003E42F7" w:rsidRDefault="00C76308" w:rsidP="00C7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E42F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80" w:type="dxa"/>
            <w:shd w:val="clear" w:color="auto" w:fill="auto"/>
          </w:tcPr>
          <w:p w14:paraId="2AFAE87D" w14:textId="77777777" w:rsidR="00C76308" w:rsidRPr="003E42F7" w:rsidRDefault="00C76308" w:rsidP="00C7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6B5D228" w14:textId="77777777" w:rsidR="00C76308" w:rsidRPr="003E42F7" w:rsidRDefault="00C76308" w:rsidP="00C7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84C4510" w14:textId="77777777" w:rsidR="00C76308" w:rsidRPr="003E42F7" w:rsidRDefault="00C76308" w:rsidP="00C7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1024C74" w14:textId="77777777" w:rsidR="00C76308" w:rsidRPr="003E42F7" w:rsidRDefault="00C76308" w:rsidP="00C7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03BEF95" w14:textId="77777777" w:rsidR="00C76308" w:rsidRPr="003E42F7" w:rsidRDefault="00C76308" w:rsidP="00C7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663011F" w14:textId="77777777" w:rsidR="00C76308" w:rsidRPr="003E42F7" w:rsidRDefault="00C76308" w:rsidP="00C7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F2EBB82" w14:textId="77777777" w:rsidR="00C76308" w:rsidRPr="003E42F7" w:rsidRDefault="00C76308" w:rsidP="00C7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5EDC3B5F" w14:textId="77777777" w:rsidR="00C76308" w:rsidRPr="003E42F7" w:rsidRDefault="00C76308" w:rsidP="00C7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1DEA0DA" w14:textId="77777777" w:rsidR="00C76308" w:rsidRPr="003E42F7" w:rsidRDefault="00C76308" w:rsidP="00C7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4CD8FE8" w14:textId="77777777" w:rsidR="00C76308" w:rsidRPr="003E42F7" w:rsidRDefault="00C76308" w:rsidP="00C7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D16806A" w14:textId="77777777" w:rsidR="00C76308" w:rsidRPr="003E42F7" w:rsidRDefault="00C76308" w:rsidP="00C7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34920C6" w14:textId="77777777" w:rsidR="00C76308" w:rsidRPr="003E42F7" w:rsidRDefault="00C76308" w:rsidP="00C76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3615E7" w:rsidRPr="003E42F7" w14:paraId="5BA10A46" w14:textId="77777777" w:rsidTr="006321DB">
        <w:tc>
          <w:tcPr>
            <w:tcW w:w="2250" w:type="dxa"/>
            <w:shd w:val="clear" w:color="auto" w:fill="auto"/>
          </w:tcPr>
          <w:p w14:paraId="0A116BFE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636E6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68A6B8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43,</w:t>
            </w:r>
            <w:r>
              <w:rPr>
                <w:rFonts w:ascii="Browallia New" w:hAnsi="Browallia New" w:cs="Browallia New"/>
                <w:sz w:val="20"/>
                <w:szCs w:val="20"/>
              </w:rPr>
              <w:t>432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D0CA92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AF801D4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900" w:type="dxa"/>
            <w:vAlign w:val="bottom"/>
          </w:tcPr>
          <w:p w14:paraId="276B0419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43,</w:t>
            </w:r>
            <w:r>
              <w:rPr>
                <w:rFonts w:ascii="Browallia New" w:hAnsi="Browallia New" w:cs="Browallia New"/>
                <w:sz w:val="20"/>
                <w:szCs w:val="20"/>
              </w:rPr>
              <w:t>432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890401" w14:textId="589CF674" w:rsidR="003615E7" w:rsidRPr="003E42F7" w:rsidRDefault="003615E7" w:rsidP="00B4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0.125%-0</w:t>
            </w:r>
            <w:r w:rsidR="00A80FC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>
              <w:rPr>
                <w:rFonts w:ascii="Browallia New" w:hAnsi="Browallia New" w:cs="Browallia New"/>
                <w:sz w:val="20"/>
                <w:szCs w:val="20"/>
              </w:rPr>
              <w:t>75%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6B7ACC" w14:textId="34FA51D1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52B52E" w14:textId="60633474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27,83</w:t>
            </w:r>
            <w:r w:rsidR="00A80FC0">
              <w:rPr>
                <w:rFonts w:ascii="Browallia New" w:hAnsi="Browallia New" w:cs="Browallia New"/>
                <w:sz w:val="20"/>
                <w:szCs w:val="20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FD9415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26B289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19C017F" w14:textId="2AE9BE54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27,83</w:t>
            </w:r>
            <w:r w:rsidR="00A80FC0">
              <w:rPr>
                <w:rFonts w:ascii="Browallia New" w:hAnsi="Browallia New" w:cs="Browallia New"/>
                <w:sz w:val="20"/>
                <w:szCs w:val="20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F222CD" w14:textId="0FA70F10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0.125% - 0.75%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2DFF1F" w14:textId="50DB7A2B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3615E7" w:rsidRPr="003E42F7" w14:paraId="4C2FF1BD" w14:textId="77777777" w:rsidTr="00C76308">
        <w:tc>
          <w:tcPr>
            <w:tcW w:w="2250" w:type="dxa"/>
            <w:shd w:val="clear" w:color="auto" w:fill="auto"/>
          </w:tcPr>
          <w:p w14:paraId="4C13FA3E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636E6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ลูกหนี้การค้า - ลูกค้าทั่วไป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73FC0F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D9995A1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80E1495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599,141</w:t>
            </w:r>
          </w:p>
        </w:tc>
        <w:tc>
          <w:tcPr>
            <w:tcW w:w="900" w:type="dxa"/>
            <w:vAlign w:val="bottom"/>
          </w:tcPr>
          <w:p w14:paraId="5F3882D3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599,141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FFCBAC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3531FF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0CBB311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1A16C30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8C0658D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551,477</w:t>
            </w:r>
          </w:p>
        </w:tc>
        <w:tc>
          <w:tcPr>
            <w:tcW w:w="900" w:type="dxa"/>
            <w:vAlign w:val="bottom"/>
          </w:tcPr>
          <w:p w14:paraId="58048C37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551,477</w:t>
            </w:r>
          </w:p>
        </w:tc>
        <w:tc>
          <w:tcPr>
            <w:tcW w:w="1170" w:type="dxa"/>
            <w:shd w:val="clear" w:color="auto" w:fill="auto"/>
          </w:tcPr>
          <w:p w14:paraId="41840A73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191A9E9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3615E7" w:rsidRPr="003E42F7" w14:paraId="401E6CDE" w14:textId="77777777" w:rsidTr="00C76308">
        <w:tc>
          <w:tcPr>
            <w:tcW w:w="2250" w:type="dxa"/>
            <w:shd w:val="clear" w:color="auto" w:fill="auto"/>
          </w:tcPr>
          <w:p w14:paraId="6659ABF0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636E6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เงินให้กู้ยืมบริษัทย่อย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25F80C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  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0A9A060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67A6FAB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900" w:type="dxa"/>
            <w:vAlign w:val="bottom"/>
          </w:tcPr>
          <w:p w14:paraId="021AE970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7A19E5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40467A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DC9076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1,014,714</w:t>
            </w:r>
          </w:p>
        </w:tc>
        <w:tc>
          <w:tcPr>
            <w:tcW w:w="810" w:type="dxa"/>
            <w:shd w:val="clear" w:color="auto" w:fill="auto"/>
          </w:tcPr>
          <w:p w14:paraId="249EC60D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A20A9A0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2185536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1,014,714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89DCA6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MLR – 1.00%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E29296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3615E7" w:rsidRPr="003E42F7" w14:paraId="793A738B" w14:textId="77777777" w:rsidTr="00C76308">
        <w:tc>
          <w:tcPr>
            <w:tcW w:w="2250" w:type="dxa"/>
            <w:shd w:val="clear" w:color="auto" w:fill="auto"/>
          </w:tcPr>
          <w:p w14:paraId="6A435B76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</w:rPr>
            </w:pPr>
            <w:r w:rsidRPr="002636E6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ลูกหนี้ตามสัญญาเช่าการเงิน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189D67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C5B429A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10,131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416BAAE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900" w:type="dxa"/>
            <w:vAlign w:val="bottom"/>
          </w:tcPr>
          <w:p w14:paraId="1704698C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10,131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51EC83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EB3076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5</w:t>
            </w:r>
            <w:r>
              <w:rPr>
                <w:rFonts w:ascii="Browallia New" w:hAnsi="Browallia New" w:cs="Browallia New"/>
                <w:sz w:val="20"/>
                <w:szCs w:val="20"/>
              </w:rPr>
              <w:t>.00</w:t>
            </w:r>
            <w:r w:rsidRPr="003E42F7">
              <w:rPr>
                <w:rFonts w:ascii="Browallia New" w:hAnsi="Browallia New" w:cs="Browallia New"/>
                <w:sz w:val="20"/>
                <w:szCs w:val="20"/>
              </w:rPr>
              <w:t>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AEF4A8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BECD068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10,123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7041DE3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3FB9442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10,123</w:t>
            </w:r>
          </w:p>
        </w:tc>
        <w:tc>
          <w:tcPr>
            <w:tcW w:w="1170" w:type="dxa"/>
            <w:shd w:val="clear" w:color="auto" w:fill="auto"/>
          </w:tcPr>
          <w:p w14:paraId="15739F7D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BA4D76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3615E7" w:rsidRPr="003E42F7" w14:paraId="5F7467EB" w14:textId="77777777" w:rsidTr="00C76308">
        <w:tc>
          <w:tcPr>
            <w:tcW w:w="2250" w:type="dxa"/>
            <w:shd w:val="clear" w:color="auto" w:fill="auto"/>
          </w:tcPr>
          <w:p w14:paraId="526F86DE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B95D7BB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5E81D5AE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35EF6F9E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3D99E075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5344BD19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  <w:shd w:val="clear" w:color="auto" w:fill="auto"/>
          </w:tcPr>
          <w:p w14:paraId="0F1744B2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0AB327A0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603D921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CAD7CB7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6963506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7CF808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443FE02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615E7" w:rsidRPr="003E42F7" w14:paraId="7DA70FBD" w14:textId="77777777" w:rsidTr="00C76308">
        <w:tc>
          <w:tcPr>
            <w:tcW w:w="2250" w:type="dxa"/>
            <w:shd w:val="clear" w:color="auto" w:fill="auto"/>
          </w:tcPr>
          <w:p w14:paraId="0FC3905E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E42F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80" w:type="dxa"/>
            <w:shd w:val="clear" w:color="auto" w:fill="auto"/>
          </w:tcPr>
          <w:p w14:paraId="5C863280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34C35DD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DBB1F33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A8BF0B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3AB5E8D4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FB1F311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8C6BC27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B2CEA14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51CC6CD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036F87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DA6BB5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62B42D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615E7" w:rsidRPr="003E42F7" w14:paraId="69CBB5F1" w14:textId="77777777" w:rsidTr="00C76308">
        <w:tc>
          <w:tcPr>
            <w:tcW w:w="2250" w:type="dxa"/>
            <w:shd w:val="clear" w:color="auto" w:fill="auto"/>
          </w:tcPr>
          <w:p w14:paraId="0D13CD5C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758E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4BB9F419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5</w:t>
            </w:r>
            <w:r>
              <w:rPr>
                <w:rFonts w:ascii="Browallia New" w:hAnsi="Browallia New" w:cs="Browallia New"/>
                <w:sz w:val="20"/>
                <w:szCs w:val="20"/>
              </w:rPr>
              <w:t>32</w:t>
            </w:r>
            <w:r w:rsidRPr="003E42F7">
              <w:rPr>
                <w:rFonts w:ascii="Browallia New" w:hAnsi="Browallia New" w:cs="Browallia New"/>
                <w:sz w:val="20"/>
                <w:szCs w:val="20"/>
              </w:rPr>
              <w:t>,994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D64D55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381,000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3617F16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900" w:type="dxa"/>
          </w:tcPr>
          <w:p w14:paraId="3E55343A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913,994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C1689D" w14:textId="77777777" w:rsidR="003615E7" w:rsidRPr="003E42F7" w:rsidRDefault="003615E7" w:rsidP="00B4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MOR-1.00%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D73D2E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2.00% - </w:t>
            </w:r>
            <w:r>
              <w:rPr>
                <w:rFonts w:ascii="Browallia New" w:hAnsi="Browallia New" w:cs="Browallia New"/>
                <w:sz w:val="20"/>
                <w:szCs w:val="20"/>
              </w:rPr>
              <w:t>15.00</w:t>
            </w:r>
            <w:r w:rsidRPr="003E42F7">
              <w:rPr>
                <w:rFonts w:ascii="Browallia New" w:hAnsi="Browallia New" w:cs="Browallia New"/>
                <w:sz w:val="20"/>
                <w:szCs w:val="20"/>
              </w:rPr>
              <w:t>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52E800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29B1D1F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3B8EEEE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8B2CA92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454,985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122007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636FFB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2.00% - 4.35%</w:t>
            </w:r>
          </w:p>
        </w:tc>
      </w:tr>
      <w:tr w:rsidR="003615E7" w:rsidRPr="003E42F7" w14:paraId="55313E86" w14:textId="77777777" w:rsidTr="00C76308">
        <w:tc>
          <w:tcPr>
            <w:tcW w:w="2250" w:type="dxa"/>
            <w:shd w:val="clear" w:color="auto" w:fill="auto"/>
          </w:tcPr>
          <w:p w14:paraId="470FBC83" w14:textId="77777777" w:rsidR="003615E7" w:rsidRPr="002636E6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2636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เจ้าหนี้การค้า - ผู้ค้าทั่วไป</w:t>
            </w:r>
          </w:p>
        </w:tc>
        <w:tc>
          <w:tcPr>
            <w:tcW w:w="1080" w:type="dxa"/>
            <w:shd w:val="clear" w:color="auto" w:fill="auto"/>
          </w:tcPr>
          <w:p w14:paraId="41BFBEE3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0AE760" w14:textId="77777777" w:rsidR="003615E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15B30B4" w14:textId="54ED7E29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462,15</w:t>
            </w:r>
            <w:r w:rsidR="00A80FC0">
              <w:rPr>
                <w:rFonts w:ascii="Browallia New" w:hAnsi="Browallia New" w:cs="Browallia New"/>
                <w:sz w:val="20"/>
                <w:szCs w:val="20"/>
              </w:rPr>
              <w:t>7</w:t>
            </w:r>
          </w:p>
        </w:tc>
        <w:tc>
          <w:tcPr>
            <w:tcW w:w="900" w:type="dxa"/>
          </w:tcPr>
          <w:p w14:paraId="026859B6" w14:textId="48D6D6C1" w:rsidR="003615E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462,15</w:t>
            </w:r>
            <w:r w:rsidR="00A80FC0">
              <w:rPr>
                <w:rFonts w:ascii="Browallia New" w:hAnsi="Browallia New" w:cs="Browallia New"/>
                <w:sz w:val="20"/>
                <w:szCs w:val="20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46594E" w14:textId="77777777" w:rsidR="003615E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DCFC66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CBB795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F4EC9DC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CA2EAFD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382,028</w:t>
            </w:r>
          </w:p>
        </w:tc>
        <w:tc>
          <w:tcPr>
            <w:tcW w:w="900" w:type="dxa"/>
          </w:tcPr>
          <w:p w14:paraId="411DE598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382,028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FDD176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595C28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3615E7" w:rsidRPr="003E42F7" w14:paraId="06FBA2F0" w14:textId="77777777" w:rsidTr="00C76308">
        <w:tc>
          <w:tcPr>
            <w:tcW w:w="2250" w:type="dxa"/>
            <w:shd w:val="clear" w:color="auto" w:fill="auto"/>
          </w:tcPr>
          <w:p w14:paraId="5D388C45" w14:textId="77777777" w:rsidR="003615E7" w:rsidRPr="002636E6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758E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เงินกู้ยืมระยะสั้น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–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4758E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บุคคลและบริษัทอื่นๆ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6A1AFE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  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9A59A4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2,242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E6DBA7A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900" w:type="dxa"/>
            <w:vAlign w:val="bottom"/>
          </w:tcPr>
          <w:p w14:paraId="7297A240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2,242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38597A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2CD6A46" w14:textId="77777777" w:rsidR="003615E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D72C7CF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7.50%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3E42F7">
              <w:rPr>
                <w:rFonts w:ascii="Browallia New" w:hAnsi="Browallia New" w:cs="Browallia New"/>
                <w:sz w:val="20"/>
                <w:szCs w:val="20"/>
              </w:rPr>
              <w:t>12.00%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683BDE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4CDB49A" w14:textId="77777777" w:rsidR="003615E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2964294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  <w:tc>
          <w:tcPr>
            <w:tcW w:w="810" w:type="dxa"/>
            <w:shd w:val="clear" w:color="auto" w:fill="auto"/>
          </w:tcPr>
          <w:p w14:paraId="5984D7F1" w14:textId="77777777" w:rsidR="003615E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85D30E3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A295A5F" w14:textId="77777777" w:rsidR="003615E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F7CA32F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8D3684" w14:textId="77777777" w:rsidR="003615E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37123EC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7BD086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3615E7" w:rsidRPr="003E42F7" w14:paraId="07E65588" w14:textId="77777777" w:rsidTr="00C76308">
        <w:tc>
          <w:tcPr>
            <w:tcW w:w="2250" w:type="dxa"/>
            <w:shd w:val="clear" w:color="auto" w:fill="auto"/>
          </w:tcPr>
          <w:p w14:paraId="7EA68735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758E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เงินกู้ยืมระยะสั้น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–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4758E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9DFB08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  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8B448A2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135,500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75349D1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900" w:type="dxa"/>
            <w:vAlign w:val="bottom"/>
          </w:tcPr>
          <w:p w14:paraId="41439E08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135,500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128135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F3A21A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4.00% - 23.55%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9E7CBD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6242878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74,200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3133D9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E9EE4C5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74,200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BB4AB6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2DE63B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3" w:right="-6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4.00% -</w:t>
            </w:r>
            <w:r w:rsidRPr="003E42F7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3E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6.00%</w:t>
            </w:r>
          </w:p>
        </w:tc>
      </w:tr>
      <w:tr w:rsidR="003615E7" w:rsidRPr="003E42F7" w14:paraId="3F32C0CA" w14:textId="77777777" w:rsidTr="00C76308">
        <w:tc>
          <w:tcPr>
            <w:tcW w:w="2250" w:type="dxa"/>
            <w:shd w:val="clear" w:color="auto" w:fill="auto"/>
          </w:tcPr>
          <w:p w14:paraId="2A6BEBB2" w14:textId="0EEAABED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758E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3DC25E" w14:textId="64432E7D" w:rsidR="003615E7" w:rsidRPr="003E42F7" w:rsidRDefault="00A80FC0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911,234</w:t>
            </w:r>
          </w:p>
        </w:tc>
        <w:tc>
          <w:tcPr>
            <w:tcW w:w="810" w:type="dxa"/>
            <w:shd w:val="clear" w:color="auto" w:fill="auto"/>
          </w:tcPr>
          <w:p w14:paraId="21563431" w14:textId="77777777" w:rsidR="003615E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31CFD71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A339007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900" w:type="dxa"/>
            <w:vAlign w:val="bottom"/>
          </w:tcPr>
          <w:p w14:paraId="772903F4" w14:textId="18EE4908" w:rsidR="003615E7" w:rsidRPr="003E42F7" w:rsidRDefault="0080186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911,234</w:t>
            </w:r>
          </w:p>
        </w:tc>
        <w:tc>
          <w:tcPr>
            <w:tcW w:w="1260" w:type="dxa"/>
            <w:shd w:val="clear" w:color="auto" w:fill="auto"/>
          </w:tcPr>
          <w:p w14:paraId="7B89AD4D" w14:textId="77777777" w:rsidR="003615E7" w:rsidRPr="003E42F7" w:rsidRDefault="003615E7" w:rsidP="00B4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MLR </w:t>
            </w:r>
            <w:r w:rsidRPr="003E42F7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1.00% - 1.75%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CA55D6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4BDE1D" w14:textId="28F9199A" w:rsidR="003615E7" w:rsidRPr="003E42F7" w:rsidRDefault="0080186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90</w:t>
            </w:r>
            <w:r w:rsidR="00BC1A9F">
              <w:rPr>
                <w:rFonts w:ascii="Browallia New" w:hAnsi="Browallia New" w:cs="Browallia New"/>
                <w:sz w:val="20"/>
                <w:szCs w:val="20"/>
              </w:rPr>
              <w:t>2</w:t>
            </w:r>
            <w:r>
              <w:rPr>
                <w:rFonts w:ascii="Browallia New" w:hAnsi="Browallia New" w:cs="Browallia New"/>
                <w:sz w:val="20"/>
                <w:szCs w:val="20"/>
              </w:rPr>
              <w:t>,700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594E39E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ECD927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8535BDA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0F773E4" w14:textId="02FA5287" w:rsidR="003615E7" w:rsidRPr="003E42F7" w:rsidRDefault="0080186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90</w:t>
            </w:r>
            <w:r w:rsidR="00BC1A9F">
              <w:rPr>
                <w:rFonts w:ascii="Browallia New" w:hAnsi="Browallia New" w:cs="Browallia New"/>
                <w:sz w:val="20"/>
                <w:szCs w:val="20"/>
              </w:rPr>
              <w:t>2</w:t>
            </w:r>
            <w:r>
              <w:rPr>
                <w:rFonts w:ascii="Browallia New" w:hAnsi="Browallia New" w:cs="Browallia New"/>
                <w:sz w:val="20"/>
                <w:szCs w:val="20"/>
              </w:rPr>
              <w:t>,700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25C66C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MLR – 1.00%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39F9DA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3615E7" w:rsidRPr="00FF279C" w14:paraId="7F10BDB7" w14:textId="77777777" w:rsidTr="00C76308">
        <w:tc>
          <w:tcPr>
            <w:tcW w:w="2250" w:type="dxa"/>
            <w:shd w:val="clear" w:color="auto" w:fill="auto"/>
          </w:tcPr>
          <w:p w14:paraId="191ADFC0" w14:textId="34B8D8E8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758E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067E79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F2ECADE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1295123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11,207</w:t>
            </w:r>
          </w:p>
        </w:tc>
        <w:tc>
          <w:tcPr>
            <w:tcW w:w="900" w:type="dxa"/>
          </w:tcPr>
          <w:p w14:paraId="791A5ED0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11,207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B44D20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6FF65F8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5.12%</w:t>
            </w:r>
          </w:p>
        </w:tc>
        <w:tc>
          <w:tcPr>
            <w:tcW w:w="1080" w:type="dxa"/>
            <w:shd w:val="clear" w:color="auto" w:fill="auto"/>
          </w:tcPr>
          <w:p w14:paraId="7EF7AE69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EEAF1BE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649131E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11,207</w:t>
            </w:r>
          </w:p>
        </w:tc>
        <w:tc>
          <w:tcPr>
            <w:tcW w:w="900" w:type="dxa"/>
          </w:tcPr>
          <w:p w14:paraId="0C6F1A94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11,207</w:t>
            </w:r>
          </w:p>
        </w:tc>
        <w:tc>
          <w:tcPr>
            <w:tcW w:w="1170" w:type="dxa"/>
            <w:shd w:val="clear" w:color="auto" w:fill="auto"/>
          </w:tcPr>
          <w:p w14:paraId="1D5B477B" w14:textId="77777777" w:rsidR="003615E7" w:rsidRPr="003E42F7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D1F780" w14:textId="77777777" w:rsidR="003615E7" w:rsidRPr="0014746F" w:rsidRDefault="003615E7" w:rsidP="0036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5.12%</w:t>
            </w:r>
          </w:p>
        </w:tc>
      </w:tr>
    </w:tbl>
    <w:p w14:paraId="7103C3F0" w14:textId="347BBC41" w:rsidR="001A3320" w:rsidRDefault="001A3320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005"/>
        </w:tabs>
        <w:spacing w:line="240" w:lineRule="auto"/>
        <w:rPr>
          <w:rFonts w:ascii="Browallia New" w:hAnsi="Browallia New" w:cs="Browallia New"/>
          <w:sz w:val="16"/>
          <w:szCs w:val="16"/>
        </w:rPr>
      </w:pPr>
    </w:p>
    <w:p w14:paraId="09F1DA77" w14:textId="2D31F96E" w:rsidR="001A3320" w:rsidRDefault="001A3320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005"/>
        </w:tabs>
        <w:spacing w:line="240" w:lineRule="auto"/>
        <w:rPr>
          <w:rFonts w:ascii="Browallia New" w:hAnsi="Browallia New" w:cs="Browallia New"/>
          <w:sz w:val="16"/>
          <w:szCs w:val="16"/>
        </w:rPr>
      </w:pPr>
    </w:p>
    <w:p w14:paraId="705A77BC" w14:textId="77777777" w:rsidR="00645126" w:rsidRPr="0002414B" w:rsidRDefault="00645126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005"/>
        </w:tabs>
        <w:spacing w:line="240" w:lineRule="auto"/>
        <w:rPr>
          <w:rFonts w:ascii="Browallia New" w:hAnsi="Browallia New" w:cs="Browallia New"/>
          <w:sz w:val="28"/>
          <w:szCs w:val="28"/>
        </w:rPr>
        <w:sectPr w:rsidR="00645126" w:rsidRPr="0002414B" w:rsidSect="005F0FFD">
          <w:headerReference w:type="default" r:id="rId15"/>
          <w:footerReference w:type="default" r:id="rId16"/>
          <w:pgSz w:w="16834" w:h="11909" w:orient="landscape" w:code="9"/>
          <w:pgMar w:top="1560" w:right="1099" w:bottom="1196" w:left="1259" w:header="992" w:footer="497" w:gutter="0"/>
          <w:cols w:space="720"/>
          <w:titlePg/>
          <w:docGrid w:linePitch="245"/>
        </w:sectPr>
      </w:pPr>
    </w:p>
    <w:p w14:paraId="59B050CB" w14:textId="77777777" w:rsidR="00645126" w:rsidRPr="00FF279C" w:rsidRDefault="00645126" w:rsidP="004A70D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FF279C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สัญญาซื้อขายเงินตราต่างประเทศล่วงหน้า</w:t>
      </w:r>
    </w:p>
    <w:p w14:paraId="5C18725B" w14:textId="77777777" w:rsidR="00645126" w:rsidRPr="00C76308" w:rsidRDefault="00645126" w:rsidP="0064512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u w:val="single"/>
          <w:cs/>
        </w:rPr>
      </w:pPr>
    </w:p>
    <w:p w14:paraId="30E7FB81" w14:textId="77777777" w:rsidR="00645126" w:rsidRPr="00FF279C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FF279C">
        <w:rPr>
          <w:rFonts w:ascii="Browallia New" w:hAnsi="Browallia New" w:cs="Browallia New"/>
          <w:sz w:val="28"/>
          <w:szCs w:val="28"/>
          <w:cs/>
          <w:lang w:val="en-GB"/>
        </w:rPr>
        <w:t>บริษัทและบริษัทย่อย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 สัญญาซื้อขายเงินตราต่างประเทศล่วงหน้าและออปชั่นมีไว้เพื่อช่วยในการบริหารความเสี่ยงที่เกิดจากการผันผวนของอัตราแลกเปลี่ยนเงินตราต่างประเทศ</w:t>
      </w:r>
    </w:p>
    <w:p w14:paraId="4EA853A9" w14:textId="77777777" w:rsidR="00645126" w:rsidRPr="00C76308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2A9E6565" w14:textId="7E3AE0FC" w:rsidR="00645126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F279C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Pr="00FF279C">
        <w:rPr>
          <w:rFonts w:ascii="Browallia New" w:hAnsi="Browallia New" w:cs="Browallia New"/>
          <w:sz w:val="28"/>
          <w:szCs w:val="28"/>
        </w:rPr>
        <w:t>3</w:t>
      </w:r>
      <w:r w:rsidRPr="00FF279C">
        <w:rPr>
          <w:rFonts w:ascii="Browallia New" w:hAnsi="Browallia New" w:cs="Browallia New"/>
          <w:sz w:val="28"/>
          <w:szCs w:val="28"/>
          <w:lang w:val="en-GB"/>
        </w:rPr>
        <w:t xml:space="preserve">1 </w:t>
      </w:r>
      <w:r w:rsidRPr="00FF279C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Pr="00FF279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FF279C">
        <w:rPr>
          <w:rFonts w:ascii="Browallia New" w:hAnsi="Browallia New" w:cs="Browallia New"/>
          <w:sz w:val="28"/>
          <w:szCs w:val="28"/>
        </w:rPr>
        <w:t>25</w:t>
      </w:r>
      <w:r w:rsidR="00860507">
        <w:rPr>
          <w:rFonts w:ascii="Browallia New" w:hAnsi="Browallia New" w:cs="Browallia New"/>
          <w:sz w:val="28"/>
          <w:szCs w:val="28"/>
        </w:rPr>
        <w:t>6</w:t>
      </w:r>
      <w:r w:rsidR="00C76308">
        <w:rPr>
          <w:rFonts w:ascii="Browallia New" w:hAnsi="Browallia New" w:cs="Browallia New"/>
          <w:sz w:val="28"/>
          <w:szCs w:val="28"/>
        </w:rPr>
        <w:t>1</w:t>
      </w:r>
      <w:r w:rsidRPr="00FF279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FF279C">
        <w:rPr>
          <w:rFonts w:ascii="Browallia New" w:hAnsi="Browallia New" w:cs="Browallia New"/>
          <w:sz w:val="28"/>
          <w:szCs w:val="28"/>
          <w:cs/>
          <w:lang w:val="en-GB"/>
        </w:rPr>
        <w:t>บริษัทมีสัญญาซ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>ื้อขายเงินตรา</w:t>
      </w:r>
      <w:r w:rsidRPr="00FF279C">
        <w:rPr>
          <w:rFonts w:ascii="Browallia New" w:hAnsi="Browallia New" w:cs="Browallia New"/>
          <w:sz w:val="28"/>
          <w:szCs w:val="28"/>
          <w:cs/>
          <w:lang w:val="en-GB"/>
        </w:rPr>
        <w:t>ต่างประเทศล่วงหน้า ดังนี้</w:t>
      </w:r>
    </w:p>
    <w:p w14:paraId="19A495DB" w14:textId="77777777" w:rsidR="00645126" w:rsidRPr="00C76308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0"/>
          <w:szCs w:val="20"/>
          <w:highlight w:val="yellow"/>
          <w:cs/>
          <w:lang w:val="en-GB"/>
        </w:rPr>
      </w:pPr>
    </w:p>
    <w:tbl>
      <w:tblPr>
        <w:tblW w:w="893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64"/>
        <w:gridCol w:w="2251"/>
        <w:gridCol w:w="270"/>
        <w:gridCol w:w="2249"/>
      </w:tblGrid>
      <w:tr w:rsidR="00645126" w14:paraId="52DBDF2E" w14:textId="77777777" w:rsidTr="00C76308"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5A15B4F2" w14:textId="77777777" w:rsidR="00645126" w:rsidRPr="00FF279C" w:rsidRDefault="00645126" w:rsidP="00A355E8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CB7F35" w14:textId="77777777" w:rsidR="00645126" w:rsidRPr="00FF279C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F279C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งบการเงินเฉพาะของบริษัท</w:t>
            </w:r>
          </w:p>
        </w:tc>
      </w:tr>
      <w:tr w:rsidR="00645126" w14:paraId="3AA2FED8" w14:textId="77777777" w:rsidTr="00C76308"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580DDA20" w14:textId="77777777" w:rsidR="00645126" w:rsidRPr="00FF279C" w:rsidRDefault="00645126" w:rsidP="00A355E8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75E57A" w14:textId="77777777" w:rsidR="00645126" w:rsidRPr="00FF279C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F279C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จำนวนเงินตราต่างประเทศ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F149B9" w14:textId="77777777" w:rsidR="00645126" w:rsidRPr="00FF279C" w:rsidRDefault="00645126" w:rsidP="00A355E8">
            <w:pPr>
              <w:pStyle w:val="a8"/>
              <w:tabs>
                <w:tab w:val="left" w:pos="0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A5EDDD" w14:textId="77777777" w:rsidR="00645126" w:rsidRPr="00FF279C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F279C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อัตราแลกเปลี่ยนตามสัญญา</w:t>
            </w:r>
          </w:p>
        </w:tc>
      </w:tr>
      <w:tr w:rsidR="00645126" w:rsidRPr="00F00462" w14:paraId="292E8A76" w14:textId="77777777" w:rsidTr="00C76308">
        <w:trPr>
          <w:trHeight w:val="350"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1A1769DB" w14:textId="77777777" w:rsidR="00645126" w:rsidRPr="00F00462" w:rsidRDefault="00645126" w:rsidP="00A355E8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ind w:left="366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0F44B1AE" w14:textId="77777777" w:rsidR="00645126" w:rsidRPr="00F00462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611FC0" w14:textId="77777777" w:rsidR="00645126" w:rsidRPr="00F00462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US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14:paraId="7E0BE3C9" w14:textId="77777777" w:rsidR="00645126" w:rsidRPr="00F00462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US"/>
              </w:rPr>
            </w:pPr>
          </w:p>
        </w:tc>
      </w:tr>
      <w:tr w:rsidR="003D156A" w14:paraId="4AA45DFB" w14:textId="77777777" w:rsidTr="00C76308"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28ED4" w14:textId="77777777" w:rsidR="003D156A" w:rsidRPr="00FF279C" w:rsidRDefault="003D156A" w:rsidP="003D156A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FF279C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E638A" w14:textId="27B45438" w:rsidR="003D156A" w:rsidRPr="004406DE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06DE">
              <w:rPr>
                <w:rFonts w:ascii="Browallia New" w:hAnsi="Browallia New" w:cs="Browallia New"/>
                <w:sz w:val="28"/>
                <w:szCs w:val="28"/>
                <w:lang w:val="en-GB"/>
              </w:rPr>
              <w:t>2,866,101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D56CF" w14:textId="77777777" w:rsidR="003D156A" w:rsidRPr="004406DE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82D73" w14:textId="4C0FAEED" w:rsidR="003D156A" w:rsidRPr="004406DE" w:rsidRDefault="003D156A" w:rsidP="003D156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406DE">
              <w:rPr>
                <w:rFonts w:ascii="Browallia New" w:hAnsi="Browallia New" w:cs="Browallia New"/>
                <w:sz w:val="28"/>
                <w:szCs w:val="28"/>
                <w:lang w:val="en-GB"/>
              </w:rPr>
              <w:t>32.57 - 32.62</w:t>
            </w:r>
          </w:p>
        </w:tc>
      </w:tr>
    </w:tbl>
    <w:p w14:paraId="33DC7355" w14:textId="77777777" w:rsidR="00645126" w:rsidRPr="005F0FFD" w:rsidRDefault="00645126" w:rsidP="0064512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B415733" w14:textId="77777777" w:rsidR="00645126" w:rsidRDefault="00645126" w:rsidP="00983A6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>
        <w:rPr>
          <w:rFonts w:ascii="Browallia New" w:hAnsi="Browallia New" w:cs="Browallia New"/>
          <w:sz w:val="28"/>
          <w:szCs w:val="28"/>
          <w:u w:val="single"/>
          <w:cs/>
        </w:rPr>
        <w:t xml:space="preserve">การวัดมูลค่ายุติธรรม </w:t>
      </w:r>
    </w:p>
    <w:p w14:paraId="04BB18C5" w14:textId="77777777" w:rsidR="00645126" w:rsidRPr="00C76308" w:rsidRDefault="00645126" w:rsidP="00645126">
      <w:pPr>
        <w:spacing w:line="240" w:lineRule="auto"/>
        <w:ind w:left="450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18B1FDDC" w14:textId="77777777" w:rsidR="00645126" w:rsidRDefault="00645126" w:rsidP="00645126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7F648E8D" w14:textId="77777777" w:rsidR="00645126" w:rsidRPr="00C76308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4FBDA8D0" w14:textId="77777777" w:rsidR="00645126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>
        <w:rPr>
          <w:rFonts w:ascii="Browallia New" w:hAnsi="Browallia New" w:cs="Browallia New"/>
          <w:sz w:val="28"/>
          <w:szCs w:val="28"/>
        </w:rPr>
        <w:t>3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3A021B7D" w14:textId="77777777" w:rsidR="00645126" w:rsidRPr="00F00462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7DE561C6" w14:textId="77777777" w:rsidR="00645126" w:rsidRPr="002510ED" w:rsidRDefault="00645126" w:rsidP="00190F4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2510ED">
        <w:rPr>
          <w:rFonts w:ascii="Browallia New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Pr="002510ED">
        <w:rPr>
          <w:rFonts w:ascii="Browallia New" w:hAnsi="Browallia New" w:cs="Browallia New"/>
          <w:sz w:val="28"/>
          <w:szCs w:val="28"/>
          <w:lang w:val="en-GB"/>
        </w:rPr>
        <w:t xml:space="preserve">1 </w:t>
      </w:r>
      <w:r w:rsidRPr="002510ED">
        <w:rPr>
          <w:rFonts w:ascii="Browallia New" w:hAnsi="Browallia New" w:cs="Browallia New"/>
          <w:sz w:val="28"/>
          <w:szCs w:val="28"/>
          <w:cs/>
          <w:lang w:val="en-GB"/>
        </w:rPr>
        <w:tab/>
        <w:t>เป็นราคาเสนอซื้อขาย (ไม่ต้องปรับปรุง) ในตลาดที่มีสภาพคล่องสำหรับสินทรัพย์</w:t>
      </w:r>
      <w:r w:rsidRPr="002510ED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2510ED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2510ED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2510ED">
        <w:rPr>
          <w:rFonts w:ascii="Browallia New" w:hAnsi="Browallia New" w:cs="Browallia New"/>
          <w:sz w:val="28"/>
          <w:szCs w:val="28"/>
          <w:cs/>
          <w:lang w:val="en-GB"/>
        </w:rPr>
        <w:tab/>
        <w:t>หรือหนี้สินอย่างเดียวกัน</w:t>
      </w:r>
    </w:p>
    <w:p w14:paraId="63E4E130" w14:textId="77777777" w:rsidR="00645126" w:rsidRPr="002510ED" w:rsidRDefault="00645126" w:rsidP="00190F4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510ED">
        <w:rPr>
          <w:rFonts w:ascii="Browallia New" w:hAnsi="Browallia New" w:cs="Browallia New"/>
          <w:sz w:val="28"/>
          <w:szCs w:val="28"/>
          <w:cs/>
        </w:rPr>
        <w:t xml:space="preserve">ข้อมูลระดับ </w:t>
      </w:r>
      <w:r w:rsidRPr="002510ED">
        <w:rPr>
          <w:rFonts w:ascii="Browallia New" w:hAnsi="Browallia New" w:cs="Browallia New"/>
          <w:sz w:val="28"/>
          <w:szCs w:val="28"/>
          <w:lang w:val="en-GB"/>
        </w:rPr>
        <w:t xml:space="preserve">2 </w:t>
      </w:r>
      <w:r w:rsidRPr="002510ED">
        <w:rPr>
          <w:rFonts w:ascii="Browallia New" w:hAnsi="Browallia New" w:cs="Browallia New"/>
          <w:sz w:val="28"/>
          <w:szCs w:val="28"/>
          <w:cs/>
          <w:lang w:val="en-GB"/>
        </w:rPr>
        <w:tab/>
        <w:t xml:space="preserve">เป็นข้อมูลอันนอกเหนือจากราคาเสนอซื้อขายซึ่งรวมอยู่ในระดับ </w:t>
      </w:r>
      <w:r w:rsidRPr="002510ED">
        <w:rPr>
          <w:rFonts w:ascii="Browallia New" w:hAnsi="Browallia New" w:cs="Browallia New"/>
          <w:sz w:val="28"/>
          <w:szCs w:val="28"/>
          <w:lang w:val="en-GB"/>
        </w:rPr>
        <w:t xml:space="preserve">1 </w:t>
      </w:r>
      <w:r w:rsidRPr="002510ED">
        <w:rPr>
          <w:rFonts w:ascii="Browallia New" w:hAnsi="Browallia New" w:cs="Browallia New"/>
          <w:sz w:val="28"/>
          <w:szCs w:val="28"/>
          <w:cs/>
          <w:lang w:val="en-GB"/>
        </w:rPr>
        <w:t>ที่สามารถสังเกต</w:t>
      </w:r>
      <w:r w:rsidRPr="002510ED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2510ED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2510ED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2510ED">
        <w:rPr>
          <w:rFonts w:ascii="Browallia New" w:hAnsi="Browallia New" w:cs="Browallia New"/>
          <w:sz w:val="28"/>
          <w:szCs w:val="28"/>
          <w:cs/>
          <w:lang w:val="en-GB"/>
        </w:rPr>
        <w:tab/>
        <w:t>ได้โดยตรงหรือโดยอ้อม สำหรับสินทรัพย์หรือหนี้สินนั้น</w:t>
      </w:r>
    </w:p>
    <w:p w14:paraId="5E9FDCCE" w14:textId="77777777" w:rsidR="00645126" w:rsidRPr="002510ED" w:rsidRDefault="00645126" w:rsidP="00190F4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  <w:lang w:val="en-GB" w:eastAsia="th-TH"/>
        </w:rPr>
      </w:pPr>
      <w:r w:rsidRPr="002510ED">
        <w:rPr>
          <w:rFonts w:ascii="Browallia New" w:hAnsi="Browallia New" w:cs="Browallia New"/>
          <w:sz w:val="28"/>
          <w:szCs w:val="28"/>
          <w:cs/>
        </w:rPr>
        <w:t xml:space="preserve">ข้อมูลระดับ </w:t>
      </w:r>
      <w:r w:rsidRPr="002510ED">
        <w:rPr>
          <w:rFonts w:ascii="Browallia New" w:hAnsi="Browallia New" w:cs="Browallia New"/>
          <w:sz w:val="28"/>
          <w:szCs w:val="28"/>
          <w:lang w:val="en-GB"/>
        </w:rPr>
        <w:t>3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2510ED">
        <w:rPr>
          <w:rFonts w:ascii="Browallia New" w:hAnsi="Browallia New" w:cs="Browallia New"/>
          <w:sz w:val="28"/>
          <w:szCs w:val="28"/>
          <w:cs/>
          <w:lang w:val="en-GB"/>
        </w:rPr>
        <w:t>เป็นข้อมูลที่ไม่สามารถสังเกตได้ซึ่งนำมาใช้กับสินทรัพย์หรือหนี้สินนั้น</w:t>
      </w:r>
    </w:p>
    <w:p w14:paraId="3B1725D5" w14:textId="29A9A5C0" w:rsidR="00D4232F" w:rsidRDefault="00D4232F" w:rsidP="00FF6FF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7342B24" w14:textId="4C3F9BCE" w:rsidR="005F0FFD" w:rsidRDefault="00645126" w:rsidP="00423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>สินทรัพย์</w:t>
      </w:r>
      <w:r w:rsidR="00D001CF">
        <w:rPr>
          <w:rFonts w:ascii="Browallia New" w:hAnsi="Browallia New" w:cs="Browallia New" w:hint="cs"/>
          <w:sz w:val="28"/>
          <w:szCs w:val="28"/>
          <w:cs/>
        </w:rPr>
        <w:t>และหนี้สิน</w:t>
      </w:r>
      <w:r>
        <w:rPr>
          <w:rFonts w:ascii="Browallia New" w:hAnsi="Browallia New" w:cs="Browallia New"/>
          <w:sz w:val="28"/>
          <w:szCs w:val="28"/>
          <w:cs/>
        </w:rPr>
        <w:t xml:space="preserve">ที่วัดมูลค่าด้วยมูลค่ายุติธรรม ณ วันที่ </w:t>
      </w:r>
      <w:r>
        <w:rPr>
          <w:rFonts w:ascii="Browallia New" w:hAnsi="Browallia New" w:cs="Browallia New"/>
          <w:sz w:val="28"/>
          <w:szCs w:val="28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>
        <w:rPr>
          <w:rFonts w:ascii="Browallia New" w:hAnsi="Browallia New" w:cs="Browallia New"/>
          <w:sz w:val="28"/>
          <w:szCs w:val="28"/>
        </w:rPr>
        <w:t>25</w:t>
      </w:r>
      <w:r w:rsidR="00860507">
        <w:rPr>
          <w:rFonts w:ascii="Browallia New" w:hAnsi="Browallia New" w:cs="Browallia New"/>
          <w:sz w:val="28"/>
          <w:szCs w:val="28"/>
        </w:rPr>
        <w:t>6</w:t>
      </w:r>
      <w:r w:rsidR="00E93360">
        <w:rPr>
          <w:rFonts w:ascii="Browallia New" w:hAnsi="Browallia New" w:cs="Browallia New"/>
          <w:sz w:val="28"/>
          <w:szCs w:val="28"/>
        </w:rPr>
        <w:t>1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>
        <w:rPr>
          <w:rFonts w:ascii="Browallia New" w:hAnsi="Browallia New" w:cs="Browallia New"/>
          <w:sz w:val="28"/>
          <w:szCs w:val="28"/>
        </w:rPr>
        <w:t>25</w:t>
      </w:r>
      <w:r w:rsidR="00E93360">
        <w:rPr>
          <w:rFonts w:ascii="Browallia New" w:hAnsi="Browallia New" w:cs="Browallia New"/>
          <w:sz w:val="28"/>
          <w:szCs w:val="28"/>
        </w:rPr>
        <w:t>60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ประกอบด้วยรายการดังต่อไปนี้</w:t>
      </w:r>
    </w:p>
    <w:p w14:paraId="55035C4E" w14:textId="77777777" w:rsidR="00C76308" w:rsidRPr="00C76308" w:rsidRDefault="00C76308" w:rsidP="00423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931" w:type="dxa"/>
        <w:tblInd w:w="45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775"/>
        <w:gridCol w:w="1306"/>
        <w:gridCol w:w="1272"/>
        <w:gridCol w:w="1306"/>
        <w:gridCol w:w="1272"/>
      </w:tblGrid>
      <w:tr w:rsidR="00F7206C" w:rsidRPr="004C5C43" w14:paraId="5BD9BC5C" w14:textId="77777777" w:rsidTr="00C76308">
        <w:trPr>
          <w:tblHeader/>
        </w:trPr>
        <w:tc>
          <w:tcPr>
            <w:tcW w:w="3775" w:type="dxa"/>
            <w:shd w:val="clear" w:color="auto" w:fill="auto"/>
          </w:tcPr>
          <w:p w14:paraId="288B1DAC" w14:textId="77777777" w:rsidR="00F7206C" w:rsidRPr="00F61473" w:rsidRDefault="00F7206C" w:rsidP="00C246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</w:tcPr>
          <w:p w14:paraId="7BFE1577" w14:textId="77777777" w:rsidR="00F7206C" w:rsidRPr="00F61473" w:rsidRDefault="00F7206C" w:rsidP="00BC74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</w:tcPr>
          <w:p w14:paraId="5D8A6918" w14:textId="77777777" w:rsidR="00F7206C" w:rsidRPr="00F61473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shd w:val="clear" w:color="auto" w:fill="auto"/>
            <w:hideMark/>
          </w:tcPr>
          <w:p w14:paraId="21EEA918" w14:textId="77777777" w:rsidR="00F7206C" w:rsidRPr="00F61473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14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F6147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F61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พัน</w:t>
            </w:r>
            <w:r w:rsidRPr="00F61473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</w:tr>
      <w:tr w:rsidR="00F7206C" w:rsidRPr="004C5C43" w14:paraId="037D6FCB" w14:textId="77777777" w:rsidTr="00C76308">
        <w:trPr>
          <w:tblHeader/>
        </w:trPr>
        <w:tc>
          <w:tcPr>
            <w:tcW w:w="3775" w:type="dxa"/>
            <w:shd w:val="clear" w:color="auto" w:fill="auto"/>
          </w:tcPr>
          <w:p w14:paraId="4B1BE991" w14:textId="77777777" w:rsidR="00F7206C" w:rsidRPr="00F61473" w:rsidRDefault="00F7206C" w:rsidP="00BC74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shd w:val="clear" w:color="auto" w:fill="auto"/>
            <w:vAlign w:val="bottom"/>
          </w:tcPr>
          <w:p w14:paraId="08DC38D8" w14:textId="77777777" w:rsidR="00F7206C" w:rsidRPr="00F61473" w:rsidRDefault="00F7206C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61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7206C" w:rsidRPr="004C5C43" w14:paraId="0E1BCD39" w14:textId="77777777" w:rsidTr="00C76308">
        <w:trPr>
          <w:tblHeader/>
        </w:trPr>
        <w:tc>
          <w:tcPr>
            <w:tcW w:w="3775" w:type="dxa"/>
            <w:shd w:val="clear" w:color="auto" w:fill="auto"/>
          </w:tcPr>
          <w:p w14:paraId="7E36707F" w14:textId="77777777" w:rsidR="00F7206C" w:rsidRPr="004C5C43" w:rsidRDefault="00F7206C" w:rsidP="00BC74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shd w:val="clear" w:color="auto" w:fill="auto"/>
            <w:vAlign w:val="bottom"/>
            <w:hideMark/>
          </w:tcPr>
          <w:p w14:paraId="0986A95B" w14:textId="7266A7E2" w:rsidR="00F7206C" w:rsidRPr="004C5C43" w:rsidRDefault="00F7206C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C76308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F7206C" w:rsidRPr="004C5C43" w14:paraId="2635CD3A" w14:textId="77777777" w:rsidTr="00C76308">
        <w:trPr>
          <w:tblHeader/>
        </w:trPr>
        <w:tc>
          <w:tcPr>
            <w:tcW w:w="3775" w:type="dxa"/>
            <w:shd w:val="clear" w:color="auto" w:fill="auto"/>
          </w:tcPr>
          <w:p w14:paraId="5B9CA9EB" w14:textId="77777777" w:rsidR="00F7206C" w:rsidRPr="004C5C43" w:rsidRDefault="00F7206C" w:rsidP="00BC74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242F8EA4" w14:textId="5F49D4F6" w:rsidR="00F7206C" w:rsidRPr="004C5C43" w:rsidRDefault="00F7206C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 </w:t>
            </w:r>
            <w:r w:rsidRPr="004C5C4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72" w:type="dxa"/>
            <w:shd w:val="clear" w:color="auto" w:fill="auto"/>
            <w:vAlign w:val="bottom"/>
            <w:hideMark/>
          </w:tcPr>
          <w:p w14:paraId="4F7FDD21" w14:textId="2E7BBEBB" w:rsidR="00F7206C" w:rsidRPr="004C5C43" w:rsidRDefault="00F7206C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 </w:t>
            </w:r>
            <w:r w:rsidRPr="004C5C43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775313A0" w14:textId="5C50CBD9" w:rsidR="00F7206C" w:rsidRPr="004C5C43" w:rsidRDefault="00F7206C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 </w:t>
            </w:r>
            <w:r w:rsidRPr="004C5C43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272" w:type="dxa"/>
            <w:shd w:val="clear" w:color="auto" w:fill="auto"/>
            <w:vAlign w:val="bottom"/>
            <w:hideMark/>
          </w:tcPr>
          <w:p w14:paraId="4924DCC2" w14:textId="77777777" w:rsidR="00F7206C" w:rsidRPr="004C5C43" w:rsidRDefault="00F7206C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F7206C" w:rsidRPr="004C5C43" w14:paraId="70393192" w14:textId="77777777" w:rsidTr="00C76308">
        <w:trPr>
          <w:tblHeader/>
        </w:trPr>
        <w:tc>
          <w:tcPr>
            <w:tcW w:w="3775" w:type="dxa"/>
            <w:shd w:val="clear" w:color="auto" w:fill="auto"/>
            <w:hideMark/>
          </w:tcPr>
          <w:p w14:paraId="790F003C" w14:textId="77777777" w:rsidR="00F7206C" w:rsidRPr="004C5C43" w:rsidRDefault="00F7206C" w:rsidP="00BC7478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C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4F88F9A7" w14:textId="77777777" w:rsidR="00F7206C" w:rsidRPr="004C5C43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4DE5F3F" w14:textId="77777777" w:rsidR="00F7206C" w:rsidRPr="00296355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71F8DD15" w14:textId="77777777" w:rsidR="00F7206C" w:rsidRPr="00296355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3466FBA" w14:textId="77777777" w:rsidR="00F7206C" w:rsidRPr="00296355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D156A" w:rsidRPr="004C5C43" w14:paraId="6142F562" w14:textId="77777777" w:rsidTr="00C76308">
        <w:trPr>
          <w:tblHeader/>
        </w:trPr>
        <w:tc>
          <w:tcPr>
            <w:tcW w:w="3775" w:type="dxa"/>
            <w:shd w:val="clear" w:color="auto" w:fill="auto"/>
          </w:tcPr>
          <w:p w14:paraId="5D2FA9BF" w14:textId="77777777" w:rsidR="003D156A" w:rsidRPr="004C5C43" w:rsidRDefault="003D156A" w:rsidP="003D156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C4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เงินลงทุนระยะสั้น </w:t>
            </w:r>
            <w:r w:rsidRPr="004C5C4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–</w:t>
            </w:r>
            <w:r w:rsidRPr="004C5C4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4C5C4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กองทุนรวมตราสารแห่งหนี้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088FDA09" w14:textId="512A7171" w:rsidR="003D156A" w:rsidRPr="00333D12" w:rsidRDefault="003D156A" w:rsidP="003D156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D1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1AC2FFD" w14:textId="644ED49D" w:rsidR="003D156A" w:rsidRPr="00333D12" w:rsidRDefault="003D156A" w:rsidP="003D156A">
            <w:pPr>
              <w:pBdr>
                <w:bottom w:val="single" w:sz="12" w:space="1" w:color="auto"/>
              </w:pBd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3D12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333D12">
              <w:rPr>
                <w:rFonts w:ascii="Browallia New" w:hAnsi="Browallia New" w:cs="Browallia New" w:hint="cs"/>
                <w:sz w:val="24"/>
                <w:szCs w:val="24"/>
                <w:cs/>
              </w:rPr>
              <w:t>6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15B9B08A" w14:textId="3F3F7FB3" w:rsidR="003D156A" w:rsidRPr="00333D12" w:rsidRDefault="003D156A" w:rsidP="003D156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D1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0FB65762" w14:textId="0212C8C1" w:rsidR="003D156A" w:rsidRPr="00333D12" w:rsidRDefault="003D156A" w:rsidP="003D156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D12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333D1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6</w:t>
            </w:r>
          </w:p>
        </w:tc>
      </w:tr>
      <w:tr w:rsidR="003D156A" w:rsidRPr="004C5C43" w14:paraId="0B7CA1FC" w14:textId="77777777" w:rsidTr="00C76308">
        <w:trPr>
          <w:tblHeader/>
        </w:trPr>
        <w:tc>
          <w:tcPr>
            <w:tcW w:w="3775" w:type="dxa"/>
            <w:shd w:val="clear" w:color="auto" w:fill="auto"/>
          </w:tcPr>
          <w:p w14:paraId="761FC7F0" w14:textId="77777777" w:rsidR="003D156A" w:rsidRPr="004C5C43" w:rsidRDefault="003D156A" w:rsidP="003D156A">
            <w:pPr>
              <w:snapToGrid w:val="0"/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C463594" w14:textId="77777777" w:rsidR="003D156A" w:rsidRPr="00333D12" w:rsidRDefault="003D156A" w:rsidP="003D15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C823E1D" w14:textId="77777777" w:rsidR="003D156A" w:rsidRPr="00333D12" w:rsidRDefault="003D156A" w:rsidP="003D15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5B95C616" w14:textId="77777777" w:rsidR="003D156A" w:rsidRPr="00333D12" w:rsidRDefault="003D156A" w:rsidP="003D15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BDD1508" w14:textId="77777777" w:rsidR="003D156A" w:rsidRPr="00333D12" w:rsidRDefault="003D156A" w:rsidP="003D15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3D156A" w:rsidRPr="004C5C43" w14:paraId="14AC57A7" w14:textId="77777777" w:rsidTr="00C76308">
        <w:trPr>
          <w:tblHeader/>
        </w:trPr>
        <w:tc>
          <w:tcPr>
            <w:tcW w:w="3775" w:type="dxa"/>
            <w:shd w:val="clear" w:color="auto" w:fill="auto"/>
          </w:tcPr>
          <w:p w14:paraId="475EFE5D" w14:textId="77777777" w:rsidR="003D156A" w:rsidRPr="004C5C43" w:rsidRDefault="003D156A" w:rsidP="003D156A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C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22510A02" w14:textId="77777777" w:rsidR="003D156A" w:rsidRPr="00333D12" w:rsidRDefault="003D156A" w:rsidP="003D156A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9F9A880" w14:textId="77777777" w:rsidR="003D156A" w:rsidRPr="00333D12" w:rsidRDefault="003D156A" w:rsidP="003D156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19C1EBB4" w14:textId="77777777" w:rsidR="003D156A" w:rsidRPr="00333D12" w:rsidRDefault="003D156A" w:rsidP="003D156A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F7C0A85" w14:textId="77777777" w:rsidR="003D156A" w:rsidRPr="00333D12" w:rsidRDefault="003D156A" w:rsidP="003D156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3D156A" w:rsidRPr="004C5C43" w14:paraId="7AF2E9E3" w14:textId="77777777" w:rsidTr="00C76308">
        <w:trPr>
          <w:tblHeader/>
        </w:trPr>
        <w:tc>
          <w:tcPr>
            <w:tcW w:w="3775" w:type="dxa"/>
            <w:shd w:val="clear" w:color="auto" w:fill="auto"/>
            <w:hideMark/>
          </w:tcPr>
          <w:p w14:paraId="32AB5226" w14:textId="77777777" w:rsidR="003D156A" w:rsidRPr="004C5C43" w:rsidRDefault="003D156A" w:rsidP="003D156A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717B4349" w14:textId="25AC359C" w:rsidR="003D156A" w:rsidRPr="00333D12" w:rsidRDefault="003D156A" w:rsidP="003D156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333D1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0D12C4D" w14:textId="5A915C91" w:rsidR="003D156A" w:rsidRPr="00333D12" w:rsidRDefault="003D156A" w:rsidP="003D156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333D12">
              <w:rPr>
                <w:rFonts w:ascii="Browallia New" w:hAnsi="Browallia New" w:cs="Browallia New"/>
                <w:sz w:val="24"/>
                <w:szCs w:val="24"/>
              </w:rPr>
              <w:t>854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139D454A" w14:textId="15990EAE" w:rsidR="003D156A" w:rsidRPr="00333D12" w:rsidRDefault="003D156A" w:rsidP="003D156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D1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377EE05" w14:textId="2BD4E12F" w:rsidR="003D156A" w:rsidRPr="00333D12" w:rsidRDefault="003D156A" w:rsidP="003D156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3D12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</w:p>
        </w:tc>
      </w:tr>
      <w:tr w:rsidR="003D156A" w:rsidRPr="004C5C43" w14:paraId="68F7708B" w14:textId="77777777" w:rsidTr="00C76308">
        <w:trPr>
          <w:tblHeader/>
        </w:trPr>
        <w:tc>
          <w:tcPr>
            <w:tcW w:w="3775" w:type="dxa"/>
            <w:tcBorders>
              <w:bottom w:val="nil"/>
            </w:tcBorders>
            <w:shd w:val="clear" w:color="auto" w:fill="auto"/>
          </w:tcPr>
          <w:p w14:paraId="5403B2E2" w14:textId="77777777" w:rsidR="003D156A" w:rsidRPr="004C5C43" w:rsidRDefault="003D156A" w:rsidP="00585B5F">
            <w:pPr>
              <w:spacing w:line="240" w:lineRule="auto"/>
              <w:ind w:left="156" w:hanging="156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B45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ประมาณการหนี้สินภายใต้โปรแกรมส่งเสริมการขายกับลูกค้า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2CF2670A" w14:textId="355E419A" w:rsidR="003D156A" w:rsidRPr="00333D12" w:rsidRDefault="002D652B" w:rsidP="003D156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D1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6A67A36D" w14:textId="68085AB2" w:rsidR="003D156A" w:rsidRPr="00333D12" w:rsidRDefault="002D652B" w:rsidP="003D156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3D1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24F580AA" w14:textId="20CF95DA" w:rsidR="003D156A" w:rsidRPr="00333D12" w:rsidRDefault="003D156A" w:rsidP="003D156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D12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7955BB18" w14:textId="56B49480" w:rsidR="003D156A" w:rsidRPr="00333D12" w:rsidRDefault="003D156A" w:rsidP="003D156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333D12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</w:p>
        </w:tc>
      </w:tr>
      <w:tr w:rsidR="003D156A" w:rsidRPr="00FB7D78" w14:paraId="05BFC17E" w14:textId="77777777" w:rsidTr="00C76308">
        <w:trPr>
          <w:tblHeader/>
        </w:trPr>
        <w:tc>
          <w:tcPr>
            <w:tcW w:w="3775" w:type="dxa"/>
            <w:tcBorders>
              <w:bottom w:val="nil"/>
            </w:tcBorders>
            <w:shd w:val="clear" w:color="auto" w:fill="auto"/>
          </w:tcPr>
          <w:p w14:paraId="77A562D4" w14:textId="77777777" w:rsidR="003D156A" w:rsidRPr="004C5C43" w:rsidRDefault="003D156A" w:rsidP="003D156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รวม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1ECD5328" w14:textId="68B1D734" w:rsidR="003D156A" w:rsidRPr="00333D12" w:rsidRDefault="003D156A" w:rsidP="003D156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D1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5FBEDFD" w14:textId="0999C487" w:rsidR="003D156A" w:rsidRPr="00333D12" w:rsidRDefault="003D156A" w:rsidP="003D156A">
            <w:pPr>
              <w:pBdr>
                <w:bottom w:val="single" w:sz="12" w:space="1" w:color="auto"/>
              </w:pBd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D12">
              <w:rPr>
                <w:rFonts w:ascii="Browallia New" w:hAnsi="Browallia New" w:cs="Browallia New"/>
                <w:sz w:val="24"/>
                <w:szCs w:val="24"/>
              </w:rPr>
              <w:t>854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6CE5CF2F" w14:textId="6B153254" w:rsidR="003D156A" w:rsidRPr="00333D12" w:rsidRDefault="003D156A" w:rsidP="003D156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D12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74A3AD4" w14:textId="27389EB4" w:rsidR="003D156A" w:rsidRPr="00333D12" w:rsidRDefault="003D156A" w:rsidP="003D156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D12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</w:p>
        </w:tc>
      </w:tr>
    </w:tbl>
    <w:p w14:paraId="3A0C58B2" w14:textId="77777777" w:rsidR="00423724" w:rsidRDefault="00423724"/>
    <w:tbl>
      <w:tblPr>
        <w:tblW w:w="8931" w:type="dxa"/>
        <w:tblInd w:w="45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775"/>
        <w:gridCol w:w="1306"/>
        <w:gridCol w:w="1272"/>
        <w:gridCol w:w="1306"/>
        <w:gridCol w:w="1272"/>
      </w:tblGrid>
      <w:tr w:rsidR="00C76308" w:rsidRPr="004C5C43" w14:paraId="22C24588" w14:textId="77777777" w:rsidTr="00C76308">
        <w:trPr>
          <w:tblHeader/>
        </w:trPr>
        <w:tc>
          <w:tcPr>
            <w:tcW w:w="3775" w:type="dxa"/>
            <w:shd w:val="clear" w:color="auto" w:fill="auto"/>
          </w:tcPr>
          <w:p w14:paraId="4AAA034A" w14:textId="77777777" w:rsidR="00C76308" w:rsidRPr="00F61473" w:rsidRDefault="00C76308" w:rsidP="00C763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</w:tcPr>
          <w:p w14:paraId="774D11E9" w14:textId="77777777" w:rsidR="00C76308" w:rsidRPr="00F61473" w:rsidRDefault="00C76308" w:rsidP="00C763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</w:tcPr>
          <w:p w14:paraId="62B5044A" w14:textId="77777777" w:rsidR="00C76308" w:rsidRPr="00F61473" w:rsidRDefault="00C76308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shd w:val="clear" w:color="auto" w:fill="auto"/>
            <w:hideMark/>
          </w:tcPr>
          <w:p w14:paraId="55727368" w14:textId="77777777" w:rsidR="00C76308" w:rsidRPr="00F61473" w:rsidRDefault="00C76308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14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F6147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F61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พัน</w:t>
            </w:r>
            <w:r w:rsidRPr="00F61473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</w:tr>
      <w:tr w:rsidR="00C76308" w:rsidRPr="004C5C43" w14:paraId="4803DD0E" w14:textId="77777777" w:rsidTr="00C76308">
        <w:trPr>
          <w:tblHeader/>
        </w:trPr>
        <w:tc>
          <w:tcPr>
            <w:tcW w:w="3775" w:type="dxa"/>
            <w:shd w:val="clear" w:color="auto" w:fill="auto"/>
          </w:tcPr>
          <w:p w14:paraId="11F249B3" w14:textId="77777777" w:rsidR="00C76308" w:rsidRPr="00F61473" w:rsidRDefault="00C76308" w:rsidP="00C763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shd w:val="clear" w:color="auto" w:fill="auto"/>
            <w:vAlign w:val="bottom"/>
          </w:tcPr>
          <w:p w14:paraId="170222F5" w14:textId="77777777" w:rsidR="00C76308" w:rsidRPr="00F61473" w:rsidRDefault="00C76308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61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C76308" w:rsidRPr="004C5C43" w14:paraId="1EE7EC83" w14:textId="77777777" w:rsidTr="00C76308">
        <w:trPr>
          <w:tblHeader/>
        </w:trPr>
        <w:tc>
          <w:tcPr>
            <w:tcW w:w="3775" w:type="dxa"/>
            <w:shd w:val="clear" w:color="auto" w:fill="auto"/>
          </w:tcPr>
          <w:p w14:paraId="574449EF" w14:textId="77777777" w:rsidR="00C76308" w:rsidRPr="004C5C43" w:rsidRDefault="00C76308" w:rsidP="00C763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shd w:val="clear" w:color="auto" w:fill="auto"/>
            <w:vAlign w:val="bottom"/>
            <w:hideMark/>
          </w:tcPr>
          <w:p w14:paraId="71D54C95" w14:textId="77777777" w:rsidR="00C76308" w:rsidRPr="004C5C43" w:rsidRDefault="00C76308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C76308" w:rsidRPr="004C5C43" w14:paraId="36C548AB" w14:textId="77777777" w:rsidTr="00C76308">
        <w:trPr>
          <w:tblHeader/>
        </w:trPr>
        <w:tc>
          <w:tcPr>
            <w:tcW w:w="3775" w:type="dxa"/>
            <w:shd w:val="clear" w:color="auto" w:fill="auto"/>
          </w:tcPr>
          <w:p w14:paraId="42692526" w14:textId="77777777" w:rsidR="00C76308" w:rsidRPr="004C5C43" w:rsidRDefault="00C76308" w:rsidP="00C763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56C2E830" w14:textId="77777777" w:rsidR="00C76308" w:rsidRPr="004C5C43" w:rsidRDefault="00C76308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4C5C4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72" w:type="dxa"/>
            <w:shd w:val="clear" w:color="auto" w:fill="auto"/>
            <w:vAlign w:val="bottom"/>
            <w:hideMark/>
          </w:tcPr>
          <w:p w14:paraId="0E525AEC" w14:textId="77777777" w:rsidR="00C76308" w:rsidRPr="004C5C43" w:rsidRDefault="00C76308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4C5C43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0876CF47" w14:textId="77777777" w:rsidR="00C76308" w:rsidRPr="004C5C43" w:rsidRDefault="00C76308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4C5C43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272" w:type="dxa"/>
            <w:shd w:val="clear" w:color="auto" w:fill="auto"/>
            <w:vAlign w:val="bottom"/>
            <w:hideMark/>
          </w:tcPr>
          <w:p w14:paraId="50FA8B78" w14:textId="77777777" w:rsidR="00C76308" w:rsidRPr="004C5C43" w:rsidRDefault="00C76308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C76308" w:rsidRPr="004C5C43" w14:paraId="2FA39ED6" w14:textId="77777777" w:rsidTr="00C76308">
        <w:trPr>
          <w:tblHeader/>
        </w:trPr>
        <w:tc>
          <w:tcPr>
            <w:tcW w:w="3775" w:type="dxa"/>
            <w:shd w:val="clear" w:color="auto" w:fill="auto"/>
            <w:hideMark/>
          </w:tcPr>
          <w:p w14:paraId="4981AC4D" w14:textId="77777777" w:rsidR="00C76308" w:rsidRPr="004C5C43" w:rsidRDefault="00C76308" w:rsidP="00C76308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C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0EBBDA32" w14:textId="77777777" w:rsidR="00C76308" w:rsidRPr="004C5C43" w:rsidRDefault="00C76308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7AE69EF" w14:textId="77777777" w:rsidR="00C76308" w:rsidRPr="00296355" w:rsidRDefault="00C76308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5922D163" w14:textId="77777777" w:rsidR="00C76308" w:rsidRPr="00296355" w:rsidRDefault="00C76308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7C79B75" w14:textId="77777777" w:rsidR="00C76308" w:rsidRPr="00296355" w:rsidRDefault="00C76308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76308" w:rsidRPr="004C5C43" w14:paraId="549973B0" w14:textId="77777777" w:rsidTr="00C76308">
        <w:trPr>
          <w:tblHeader/>
        </w:trPr>
        <w:tc>
          <w:tcPr>
            <w:tcW w:w="3775" w:type="dxa"/>
            <w:shd w:val="clear" w:color="auto" w:fill="auto"/>
          </w:tcPr>
          <w:p w14:paraId="33114E96" w14:textId="77777777" w:rsidR="00C76308" w:rsidRPr="004C5C43" w:rsidRDefault="00C76308" w:rsidP="00C7630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C4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เงินลงทุนระยะสั้น </w:t>
            </w:r>
            <w:r w:rsidRPr="004C5C4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–</w:t>
            </w:r>
            <w:r w:rsidRPr="004C5C4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4C5C4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กองทุนรวมตราสารแห่งหนี้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3A0097F9" w14:textId="77777777" w:rsidR="00C76308" w:rsidRPr="00296355" w:rsidRDefault="00C76308" w:rsidP="00C7630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635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3D3103C" w14:textId="77777777" w:rsidR="00C76308" w:rsidRPr="00296355" w:rsidRDefault="00C76308" w:rsidP="00C76308">
            <w:pPr>
              <w:pBdr>
                <w:bottom w:val="single" w:sz="12" w:space="1" w:color="auto"/>
              </w:pBd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6355">
              <w:rPr>
                <w:rFonts w:ascii="Browallia New" w:hAnsi="Browallia New" w:cs="Browallia New"/>
                <w:sz w:val="24"/>
                <w:szCs w:val="24"/>
              </w:rPr>
              <w:t>144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1322B367" w14:textId="77777777" w:rsidR="00C76308" w:rsidRPr="00296355" w:rsidRDefault="00C76308" w:rsidP="00C7630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5493595" w14:textId="77777777" w:rsidR="00C76308" w:rsidRPr="00296355" w:rsidRDefault="00C76308" w:rsidP="00C7630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6355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</w:p>
        </w:tc>
      </w:tr>
      <w:tr w:rsidR="00C76308" w:rsidRPr="004C5C43" w14:paraId="29EBA832" w14:textId="77777777" w:rsidTr="00C76308">
        <w:trPr>
          <w:tblHeader/>
        </w:trPr>
        <w:tc>
          <w:tcPr>
            <w:tcW w:w="3775" w:type="dxa"/>
            <w:shd w:val="clear" w:color="auto" w:fill="auto"/>
          </w:tcPr>
          <w:p w14:paraId="1DF8099F" w14:textId="77777777" w:rsidR="00C76308" w:rsidRPr="004C5C43" w:rsidRDefault="00C76308" w:rsidP="00C76308">
            <w:pPr>
              <w:snapToGrid w:val="0"/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4F95D4B4" w14:textId="77777777" w:rsidR="00C76308" w:rsidRPr="00860507" w:rsidRDefault="00C76308" w:rsidP="00C763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20DE338" w14:textId="77777777" w:rsidR="00C76308" w:rsidRPr="00860507" w:rsidRDefault="00C76308" w:rsidP="00C763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29D2AF6A" w14:textId="77777777" w:rsidR="00C76308" w:rsidRPr="00860507" w:rsidRDefault="00C76308" w:rsidP="00C763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2A047B5" w14:textId="77777777" w:rsidR="00C76308" w:rsidRPr="00860507" w:rsidRDefault="00C76308" w:rsidP="00C763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C76308" w:rsidRPr="004C5C43" w14:paraId="5ED4408C" w14:textId="77777777" w:rsidTr="00C76308">
        <w:trPr>
          <w:tblHeader/>
        </w:trPr>
        <w:tc>
          <w:tcPr>
            <w:tcW w:w="3775" w:type="dxa"/>
            <w:shd w:val="clear" w:color="auto" w:fill="auto"/>
          </w:tcPr>
          <w:p w14:paraId="50A05DE8" w14:textId="77777777" w:rsidR="00C76308" w:rsidRPr="004C5C43" w:rsidRDefault="00C76308" w:rsidP="00C76308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C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333F5BA8" w14:textId="77777777" w:rsidR="00C76308" w:rsidRPr="00860507" w:rsidRDefault="00C76308" w:rsidP="00C7630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0AC15B9" w14:textId="77777777" w:rsidR="00C76308" w:rsidRPr="00860507" w:rsidRDefault="00C76308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04CA1DF2" w14:textId="77777777" w:rsidR="00C76308" w:rsidRPr="00860507" w:rsidRDefault="00C76308" w:rsidP="00C7630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8EB882E" w14:textId="77777777" w:rsidR="00C76308" w:rsidRPr="00860507" w:rsidRDefault="00C76308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C76308" w:rsidRPr="004C5C43" w14:paraId="063ED19E" w14:textId="77777777" w:rsidTr="00C76308">
        <w:trPr>
          <w:tblHeader/>
        </w:trPr>
        <w:tc>
          <w:tcPr>
            <w:tcW w:w="3775" w:type="dxa"/>
            <w:shd w:val="clear" w:color="auto" w:fill="auto"/>
            <w:hideMark/>
          </w:tcPr>
          <w:p w14:paraId="0FBD3406" w14:textId="77777777" w:rsidR="00C76308" w:rsidRPr="004C5C43" w:rsidRDefault="00C76308" w:rsidP="00C76308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688172A4" w14:textId="77777777" w:rsidR="00C76308" w:rsidRPr="00860507" w:rsidRDefault="00C76308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29635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917DAB7" w14:textId="77777777" w:rsidR="00C76308" w:rsidRPr="00860507" w:rsidRDefault="00C76308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2730FE">
              <w:rPr>
                <w:rFonts w:ascii="Browallia New" w:hAnsi="Browallia New" w:cs="Browallia New"/>
                <w:sz w:val="24"/>
                <w:szCs w:val="24"/>
              </w:rPr>
              <w:t>904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332E6FDB" w14:textId="77777777" w:rsidR="00C76308" w:rsidRPr="00AB3B6D" w:rsidRDefault="00C76308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3B6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785E214" w14:textId="77777777" w:rsidR="00C76308" w:rsidRPr="00E67FB4" w:rsidRDefault="00C76308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7FB4">
              <w:rPr>
                <w:rFonts w:ascii="Browallia New" w:hAnsi="Browallia New" w:cs="Browallia New"/>
                <w:sz w:val="24"/>
                <w:szCs w:val="24"/>
              </w:rPr>
              <w:t>904</w:t>
            </w:r>
          </w:p>
        </w:tc>
      </w:tr>
      <w:tr w:rsidR="00C76308" w:rsidRPr="004C5C43" w14:paraId="554A30EA" w14:textId="77777777" w:rsidTr="00C76308">
        <w:trPr>
          <w:tblHeader/>
        </w:trPr>
        <w:tc>
          <w:tcPr>
            <w:tcW w:w="3775" w:type="dxa"/>
            <w:tcBorders>
              <w:bottom w:val="nil"/>
            </w:tcBorders>
            <w:shd w:val="clear" w:color="auto" w:fill="auto"/>
          </w:tcPr>
          <w:p w14:paraId="32FC3E4A" w14:textId="55B69E09" w:rsidR="00C76308" w:rsidRPr="004C5C43" w:rsidRDefault="00C76308" w:rsidP="00585B5F">
            <w:pPr>
              <w:spacing w:line="240" w:lineRule="auto"/>
              <w:ind w:left="156" w:hanging="156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B45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ประมาณการหนี้สินภายใต้โปรแกรมส่งเสริมการขาย</w:t>
            </w:r>
            <w:r w:rsidR="00585B5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กับลูกค้า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11EE76F3" w14:textId="77777777" w:rsidR="00C76308" w:rsidRPr="002730FE" w:rsidRDefault="00C76308" w:rsidP="00C7630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2730F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0456087F" w14:textId="77777777" w:rsidR="00C76308" w:rsidRPr="002730FE" w:rsidRDefault="00C76308" w:rsidP="00C7630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739096CC" w14:textId="77777777" w:rsidR="00C76308" w:rsidRPr="00AB3B6D" w:rsidRDefault="00C76308" w:rsidP="00C7630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0CF605D3" w14:textId="77777777" w:rsidR="00C76308" w:rsidRPr="00860507" w:rsidRDefault="00C76308" w:rsidP="00C7630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296355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</w:p>
        </w:tc>
      </w:tr>
      <w:tr w:rsidR="00C76308" w:rsidRPr="00FB7D78" w14:paraId="3FAA62E3" w14:textId="77777777" w:rsidTr="00C76308">
        <w:trPr>
          <w:tblHeader/>
        </w:trPr>
        <w:tc>
          <w:tcPr>
            <w:tcW w:w="3775" w:type="dxa"/>
            <w:tcBorders>
              <w:bottom w:val="nil"/>
            </w:tcBorders>
            <w:shd w:val="clear" w:color="auto" w:fill="auto"/>
          </w:tcPr>
          <w:p w14:paraId="1A4362DE" w14:textId="77777777" w:rsidR="00C76308" w:rsidRPr="004C5C43" w:rsidRDefault="00C76308" w:rsidP="00C7630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รวม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26349AAB" w14:textId="77777777" w:rsidR="00C76308" w:rsidRPr="004C5C43" w:rsidRDefault="00C76308" w:rsidP="00C7630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B1E588E" w14:textId="77777777" w:rsidR="00C76308" w:rsidRPr="00FB7D78" w:rsidRDefault="00C76308" w:rsidP="00C76308">
            <w:pPr>
              <w:pBdr>
                <w:bottom w:val="single" w:sz="12" w:space="1" w:color="auto"/>
              </w:pBd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904</w:t>
            </w:r>
            <w:r w:rsidRPr="00FB7D7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66380F88" w14:textId="77777777" w:rsidR="00C76308" w:rsidRPr="00FB7D78" w:rsidRDefault="00C76308" w:rsidP="00C7630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0FB8CD58" w14:textId="77777777" w:rsidR="00C76308" w:rsidRPr="00FB7D78" w:rsidRDefault="00C76308" w:rsidP="00C7630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1,502</w:t>
            </w:r>
          </w:p>
        </w:tc>
      </w:tr>
    </w:tbl>
    <w:p w14:paraId="6F40BE6A" w14:textId="77777777" w:rsidR="00C76308" w:rsidRPr="00C76308" w:rsidRDefault="00C76308" w:rsidP="0064512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32"/>
          <w:szCs w:val="32"/>
          <w:u w:val="single"/>
        </w:rPr>
      </w:pPr>
    </w:p>
    <w:tbl>
      <w:tblPr>
        <w:tblW w:w="8931" w:type="dxa"/>
        <w:tblInd w:w="45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775"/>
        <w:gridCol w:w="1306"/>
        <w:gridCol w:w="1272"/>
        <w:gridCol w:w="1306"/>
        <w:gridCol w:w="1272"/>
      </w:tblGrid>
      <w:tr w:rsidR="00860507" w:rsidRPr="00654773" w14:paraId="68E249F1" w14:textId="77777777" w:rsidTr="00C76308">
        <w:trPr>
          <w:tblHeader/>
        </w:trPr>
        <w:tc>
          <w:tcPr>
            <w:tcW w:w="3775" w:type="dxa"/>
          </w:tcPr>
          <w:p w14:paraId="7312EC19" w14:textId="77777777" w:rsidR="00860507" w:rsidRPr="00654773" w:rsidRDefault="00860507" w:rsidP="003053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</w:tcPr>
          <w:p w14:paraId="37F868C7" w14:textId="77777777" w:rsidR="00860507" w:rsidRPr="00654773" w:rsidRDefault="00860507" w:rsidP="003053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</w:tcPr>
          <w:p w14:paraId="4FD87122" w14:textId="77777777" w:rsidR="00860507" w:rsidRPr="00654773" w:rsidRDefault="00860507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hideMark/>
          </w:tcPr>
          <w:p w14:paraId="3D791332" w14:textId="77777777" w:rsidR="00860507" w:rsidRPr="00654773" w:rsidRDefault="00860507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47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65477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6547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พัน</w:t>
            </w:r>
            <w:r w:rsidRPr="00654773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</w:tr>
      <w:tr w:rsidR="00860507" w:rsidRPr="00654773" w14:paraId="7F29FC38" w14:textId="77777777" w:rsidTr="00C76308">
        <w:trPr>
          <w:tblHeader/>
        </w:trPr>
        <w:tc>
          <w:tcPr>
            <w:tcW w:w="3775" w:type="dxa"/>
          </w:tcPr>
          <w:p w14:paraId="4C3B8827" w14:textId="77777777" w:rsidR="00860507" w:rsidRPr="00654773" w:rsidRDefault="00860507" w:rsidP="003053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vAlign w:val="bottom"/>
          </w:tcPr>
          <w:p w14:paraId="22E325B3" w14:textId="77777777" w:rsidR="00860507" w:rsidRPr="00654773" w:rsidRDefault="00860507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547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860507" w:rsidRPr="00654773" w14:paraId="767975C3" w14:textId="77777777" w:rsidTr="00C76308">
        <w:trPr>
          <w:tblHeader/>
        </w:trPr>
        <w:tc>
          <w:tcPr>
            <w:tcW w:w="3775" w:type="dxa"/>
          </w:tcPr>
          <w:p w14:paraId="08BDF964" w14:textId="77777777" w:rsidR="00860507" w:rsidRPr="00654773" w:rsidRDefault="00860507" w:rsidP="003053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vAlign w:val="bottom"/>
            <w:hideMark/>
          </w:tcPr>
          <w:p w14:paraId="7B152D58" w14:textId="3E18502E" w:rsidR="00860507" w:rsidRPr="00654773" w:rsidRDefault="00860507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54773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C76308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860507" w:rsidRPr="00654773" w14:paraId="51A39CE8" w14:textId="77777777" w:rsidTr="00C76308">
        <w:trPr>
          <w:tblHeader/>
        </w:trPr>
        <w:tc>
          <w:tcPr>
            <w:tcW w:w="3775" w:type="dxa"/>
          </w:tcPr>
          <w:p w14:paraId="2CA7B027" w14:textId="77777777" w:rsidR="00860507" w:rsidRPr="00654773" w:rsidRDefault="00860507" w:rsidP="003053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vAlign w:val="bottom"/>
            <w:hideMark/>
          </w:tcPr>
          <w:p w14:paraId="381D9AD1" w14:textId="77777777" w:rsidR="00860507" w:rsidRPr="00654773" w:rsidRDefault="00860507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547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65477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72" w:type="dxa"/>
            <w:vAlign w:val="bottom"/>
            <w:hideMark/>
          </w:tcPr>
          <w:p w14:paraId="62C904D0" w14:textId="77777777" w:rsidR="00860507" w:rsidRPr="00654773" w:rsidRDefault="00860507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547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654773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06" w:type="dxa"/>
            <w:vAlign w:val="bottom"/>
            <w:hideMark/>
          </w:tcPr>
          <w:p w14:paraId="54CA84F1" w14:textId="77777777" w:rsidR="00860507" w:rsidRPr="00654773" w:rsidRDefault="00860507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547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654773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272" w:type="dxa"/>
            <w:vAlign w:val="bottom"/>
            <w:hideMark/>
          </w:tcPr>
          <w:p w14:paraId="785AE22C" w14:textId="77777777" w:rsidR="00860507" w:rsidRPr="00654773" w:rsidRDefault="00860507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5477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860507" w:rsidRPr="00654773" w14:paraId="35E785FA" w14:textId="77777777" w:rsidTr="00C76308">
        <w:trPr>
          <w:tblHeader/>
        </w:trPr>
        <w:tc>
          <w:tcPr>
            <w:tcW w:w="3775" w:type="dxa"/>
          </w:tcPr>
          <w:p w14:paraId="0CC751EB" w14:textId="77777777" w:rsidR="00860507" w:rsidRPr="00654773" w:rsidRDefault="00860507" w:rsidP="0030534B">
            <w:pPr>
              <w:pStyle w:val="30"/>
              <w:tabs>
                <w:tab w:val="clear" w:pos="360"/>
              </w:tabs>
              <w:ind w:left="276" w:hanging="27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6" w:type="dxa"/>
            <w:vAlign w:val="bottom"/>
          </w:tcPr>
          <w:p w14:paraId="559E4B7C" w14:textId="77777777" w:rsidR="00860507" w:rsidRPr="00654773" w:rsidRDefault="00860507" w:rsidP="003053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vAlign w:val="bottom"/>
          </w:tcPr>
          <w:p w14:paraId="34C2A6D8" w14:textId="77777777" w:rsidR="00860507" w:rsidRPr="00654773" w:rsidRDefault="00860507" w:rsidP="0030534B">
            <w:pPr>
              <w:pStyle w:val="3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2A877B4C" w14:textId="77777777" w:rsidR="00860507" w:rsidRPr="00654773" w:rsidRDefault="00860507" w:rsidP="003053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</w:tcPr>
          <w:p w14:paraId="2A91C962" w14:textId="77777777" w:rsidR="00860507" w:rsidRPr="00654773" w:rsidRDefault="00860507" w:rsidP="003053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60507" w:rsidRPr="00654773" w14:paraId="39FE59DE" w14:textId="77777777" w:rsidTr="00C76308">
        <w:trPr>
          <w:tblHeader/>
        </w:trPr>
        <w:tc>
          <w:tcPr>
            <w:tcW w:w="3775" w:type="dxa"/>
            <w:hideMark/>
          </w:tcPr>
          <w:p w14:paraId="0E0B8557" w14:textId="1791C057" w:rsidR="00860507" w:rsidRPr="00654773" w:rsidRDefault="002730FE" w:rsidP="0030534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="00860507" w:rsidRPr="006547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306" w:type="dxa"/>
            <w:vAlign w:val="bottom"/>
          </w:tcPr>
          <w:p w14:paraId="6B0712F3" w14:textId="77777777" w:rsidR="00860507" w:rsidRPr="00654773" w:rsidRDefault="00860507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vAlign w:val="bottom"/>
          </w:tcPr>
          <w:p w14:paraId="096EE4E6" w14:textId="77777777" w:rsidR="00860507" w:rsidRPr="00654773" w:rsidRDefault="00860507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7E4FFF54" w14:textId="77777777" w:rsidR="00860507" w:rsidRPr="00654773" w:rsidRDefault="00860507" w:rsidP="00A14A3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vAlign w:val="bottom"/>
          </w:tcPr>
          <w:p w14:paraId="5E03270F" w14:textId="77777777" w:rsidR="00860507" w:rsidRPr="00654773" w:rsidRDefault="00860507" w:rsidP="0030534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D156A" w:rsidRPr="00333D12" w14:paraId="5A3A5028" w14:textId="77777777" w:rsidTr="00C76308">
        <w:trPr>
          <w:tblHeader/>
        </w:trPr>
        <w:tc>
          <w:tcPr>
            <w:tcW w:w="3775" w:type="dxa"/>
            <w:tcBorders>
              <w:bottom w:val="nil"/>
            </w:tcBorders>
          </w:tcPr>
          <w:p w14:paraId="6DCA774E" w14:textId="77777777" w:rsidR="003D156A" w:rsidRPr="00333D12" w:rsidRDefault="003D156A" w:rsidP="003D156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33D1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06" w:type="dxa"/>
            <w:tcBorders>
              <w:bottom w:val="nil"/>
            </w:tcBorders>
            <w:vAlign w:val="bottom"/>
          </w:tcPr>
          <w:p w14:paraId="0B4FED7D" w14:textId="59B43C20" w:rsidR="003D156A" w:rsidRPr="00333D12" w:rsidRDefault="003D156A" w:rsidP="003D156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D1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14569B85" w14:textId="72737C40" w:rsidR="003D156A" w:rsidRPr="00333D12" w:rsidRDefault="003D156A" w:rsidP="003D156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D12">
              <w:rPr>
                <w:rFonts w:ascii="Browallia New" w:hAnsi="Browallia New" w:cs="Browallia New"/>
                <w:sz w:val="24"/>
                <w:szCs w:val="24"/>
              </w:rPr>
              <w:t>854</w:t>
            </w:r>
          </w:p>
        </w:tc>
        <w:tc>
          <w:tcPr>
            <w:tcW w:w="1306" w:type="dxa"/>
            <w:tcBorders>
              <w:bottom w:val="nil"/>
            </w:tcBorders>
            <w:vAlign w:val="bottom"/>
          </w:tcPr>
          <w:p w14:paraId="5998FF41" w14:textId="5372A147" w:rsidR="003D156A" w:rsidRPr="00333D12" w:rsidRDefault="003D156A" w:rsidP="003D156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D1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5D853475" w14:textId="6FA20EB6" w:rsidR="003D156A" w:rsidRPr="00333D12" w:rsidRDefault="003D156A" w:rsidP="003D156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D12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</w:p>
        </w:tc>
      </w:tr>
    </w:tbl>
    <w:p w14:paraId="33FAF09C" w14:textId="6CF67E61" w:rsidR="004D2258" w:rsidRPr="00333D12" w:rsidRDefault="004D2258" w:rsidP="0064512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</w:p>
    <w:tbl>
      <w:tblPr>
        <w:tblW w:w="8931" w:type="dxa"/>
        <w:tblInd w:w="45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775"/>
        <w:gridCol w:w="1306"/>
        <w:gridCol w:w="1272"/>
        <w:gridCol w:w="1306"/>
        <w:gridCol w:w="1272"/>
      </w:tblGrid>
      <w:tr w:rsidR="00C76308" w:rsidRPr="00333D12" w14:paraId="06252C8D" w14:textId="77777777" w:rsidTr="00C76308">
        <w:trPr>
          <w:tblHeader/>
        </w:trPr>
        <w:tc>
          <w:tcPr>
            <w:tcW w:w="3775" w:type="dxa"/>
          </w:tcPr>
          <w:p w14:paraId="03AC4599" w14:textId="77777777" w:rsidR="00C76308" w:rsidRPr="00333D12" w:rsidRDefault="00C76308" w:rsidP="00C763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</w:tcPr>
          <w:p w14:paraId="02F6A327" w14:textId="77777777" w:rsidR="00C76308" w:rsidRPr="00333D12" w:rsidRDefault="00C76308" w:rsidP="00C763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</w:tcPr>
          <w:p w14:paraId="4ADDB4DB" w14:textId="77777777" w:rsidR="00C76308" w:rsidRPr="00333D12" w:rsidRDefault="00C76308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hideMark/>
          </w:tcPr>
          <w:p w14:paraId="36701D6A" w14:textId="77777777" w:rsidR="00C76308" w:rsidRPr="00333D12" w:rsidRDefault="00C76308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3D1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333D1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333D1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พัน</w:t>
            </w:r>
            <w:r w:rsidRPr="00333D12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</w:tr>
      <w:tr w:rsidR="00C76308" w:rsidRPr="00333D12" w14:paraId="23C46B3A" w14:textId="77777777" w:rsidTr="00C76308">
        <w:trPr>
          <w:tblHeader/>
        </w:trPr>
        <w:tc>
          <w:tcPr>
            <w:tcW w:w="3775" w:type="dxa"/>
          </w:tcPr>
          <w:p w14:paraId="5B2AC3CF" w14:textId="77777777" w:rsidR="00C76308" w:rsidRPr="00333D12" w:rsidRDefault="00C76308" w:rsidP="00C763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vAlign w:val="bottom"/>
          </w:tcPr>
          <w:p w14:paraId="12A6CAF2" w14:textId="77777777" w:rsidR="00C76308" w:rsidRPr="00333D12" w:rsidRDefault="00C76308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33D1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C76308" w:rsidRPr="00333D12" w14:paraId="5D37AACF" w14:textId="77777777" w:rsidTr="00C76308">
        <w:trPr>
          <w:tblHeader/>
        </w:trPr>
        <w:tc>
          <w:tcPr>
            <w:tcW w:w="3775" w:type="dxa"/>
          </w:tcPr>
          <w:p w14:paraId="41524438" w14:textId="77777777" w:rsidR="00C76308" w:rsidRPr="00333D12" w:rsidRDefault="00C76308" w:rsidP="00C763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vAlign w:val="bottom"/>
            <w:hideMark/>
          </w:tcPr>
          <w:p w14:paraId="0C10025F" w14:textId="77777777" w:rsidR="00C76308" w:rsidRPr="00333D12" w:rsidRDefault="00C76308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33D12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</w:tr>
      <w:tr w:rsidR="00C76308" w:rsidRPr="00654773" w14:paraId="36B573A7" w14:textId="77777777" w:rsidTr="00C76308">
        <w:trPr>
          <w:tblHeader/>
        </w:trPr>
        <w:tc>
          <w:tcPr>
            <w:tcW w:w="3775" w:type="dxa"/>
          </w:tcPr>
          <w:p w14:paraId="3BA0BF29" w14:textId="77777777" w:rsidR="00C76308" w:rsidRPr="00654773" w:rsidRDefault="00C76308" w:rsidP="00C763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vAlign w:val="bottom"/>
            <w:hideMark/>
          </w:tcPr>
          <w:p w14:paraId="20D25A51" w14:textId="77777777" w:rsidR="00C76308" w:rsidRPr="00654773" w:rsidRDefault="00C76308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547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65477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72" w:type="dxa"/>
            <w:vAlign w:val="bottom"/>
            <w:hideMark/>
          </w:tcPr>
          <w:p w14:paraId="40DFA7C6" w14:textId="77777777" w:rsidR="00C76308" w:rsidRPr="00654773" w:rsidRDefault="00C76308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547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654773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06" w:type="dxa"/>
            <w:vAlign w:val="bottom"/>
            <w:hideMark/>
          </w:tcPr>
          <w:p w14:paraId="5F34224E" w14:textId="77777777" w:rsidR="00C76308" w:rsidRPr="00654773" w:rsidRDefault="00C76308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547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654773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272" w:type="dxa"/>
            <w:vAlign w:val="bottom"/>
            <w:hideMark/>
          </w:tcPr>
          <w:p w14:paraId="6E150032" w14:textId="77777777" w:rsidR="00C76308" w:rsidRPr="00654773" w:rsidRDefault="00C76308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5477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C76308" w:rsidRPr="00654773" w14:paraId="48776956" w14:textId="77777777" w:rsidTr="00C76308">
        <w:trPr>
          <w:tblHeader/>
        </w:trPr>
        <w:tc>
          <w:tcPr>
            <w:tcW w:w="3775" w:type="dxa"/>
          </w:tcPr>
          <w:p w14:paraId="6A22A050" w14:textId="77777777" w:rsidR="00C76308" w:rsidRPr="00654773" w:rsidRDefault="00C76308" w:rsidP="00C76308">
            <w:pPr>
              <w:pStyle w:val="30"/>
              <w:tabs>
                <w:tab w:val="clear" w:pos="360"/>
              </w:tabs>
              <w:ind w:left="276" w:hanging="27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6" w:type="dxa"/>
            <w:vAlign w:val="bottom"/>
          </w:tcPr>
          <w:p w14:paraId="4D6D0450" w14:textId="77777777" w:rsidR="00C76308" w:rsidRPr="00654773" w:rsidRDefault="00C76308" w:rsidP="00C763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vAlign w:val="bottom"/>
          </w:tcPr>
          <w:p w14:paraId="6A4B5670" w14:textId="77777777" w:rsidR="00C76308" w:rsidRPr="00654773" w:rsidRDefault="00C76308" w:rsidP="00C76308">
            <w:pPr>
              <w:pStyle w:val="3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673FFDAC" w14:textId="77777777" w:rsidR="00C76308" w:rsidRPr="00654773" w:rsidRDefault="00C76308" w:rsidP="00C763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</w:tcPr>
          <w:p w14:paraId="1CF39A69" w14:textId="77777777" w:rsidR="00C76308" w:rsidRPr="00654773" w:rsidRDefault="00C76308" w:rsidP="00C763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76308" w:rsidRPr="00654773" w14:paraId="2FC110AF" w14:textId="77777777" w:rsidTr="00C76308">
        <w:trPr>
          <w:tblHeader/>
        </w:trPr>
        <w:tc>
          <w:tcPr>
            <w:tcW w:w="3775" w:type="dxa"/>
            <w:hideMark/>
          </w:tcPr>
          <w:p w14:paraId="2810F51D" w14:textId="77777777" w:rsidR="00C76308" w:rsidRPr="00654773" w:rsidRDefault="00C76308" w:rsidP="00C76308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Pr="006547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306" w:type="dxa"/>
            <w:vAlign w:val="bottom"/>
          </w:tcPr>
          <w:p w14:paraId="2D983074" w14:textId="77777777" w:rsidR="00C76308" w:rsidRPr="00654773" w:rsidRDefault="00C76308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vAlign w:val="bottom"/>
          </w:tcPr>
          <w:p w14:paraId="4287A097" w14:textId="77777777" w:rsidR="00C76308" w:rsidRPr="00654773" w:rsidRDefault="00C76308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6828A183" w14:textId="77777777" w:rsidR="00C76308" w:rsidRPr="00654773" w:rsidRDefault="00C76308" w:rsidP="00C763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vAlign w:val="bottom"/>
          </w:tcPr>
          <w:p w14:paraId="79C90490" w14:textId="77777777" w:rsidR="00C76308" w:rsidRPr="00654773" w:rsidRDefault="00C76308" w:rsidP="00C76308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76308" w:rsidRPr="00654773" w14:paraId="3101EDF9" w14:textId="77777777" w:rsidTr="00C76308">
        <w:trPr>
          <w:tblHeader/>
        </w:trPr>
        <w:tc>
          <w:tcPr>
            <w:tcW w:w="3775" w:type="dxa"/>
            <w:tcBorders>
              <w:bottom w:val="nil"/>
            </w:tcBorders>
          </w:tcPr>
          <w:p w14:paraId="1CA9D388" w14:textId="77777777" w:rsidR="00C76308" w:rsidRPr="00654773" w:rsidRDefault="00C76308" w:rsidP="00C7630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547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06" w:type="dxa"/>
            <w:tcBorders>
              <w:bottom w:val="nil"/>
            </w:tcBorders>
            <w:vAlign w:val="bottom"/>
          </w:tcPr>
          <w:p w14:paraId="3A24C699" w14:textId="77777777" w:rsidR="00C76308" w:rsidRPr="002730FE" w:rsidRDefault="00C76308" w:rsidP="00C7630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30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2FE3AC48" w14:textId="77777777" w:rsidR="00C76308" w:rsidRPr="002730FE" w:rsidRDefault="00C76308" w:rsidP="00C7630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30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904</w:t>
            </w:r>
          </w:p>
        </w:tc>
        <w:tc>
          <w:tcPr>
            <w:tcW w:w="1306" w:type="dxa"/>
            <w:tcBorders>
              <w:bottom w:val="nil"/>
            </w:tcBorders>
            <w:vAlign w:val="bottom"/>
          </w:tcPr>
          <w:p w14:paraId="4C5511AF" w14:textId="77777777" w:rsidR="00C76308" w:rsidRPr="002730FE" w:rsidRDefault="00C76308" w:rsidP="00C7630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30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76944402" w14:textId="77777777" w:rsidR="00C76308" w:rsidRPr="002730FE" w:rsidRDefault="00C76308" w:rsidP="00C7630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30FE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</w:tr>
    </w:tbl>
    <w:p w14:paraId="5F443669" w14:textId="77777777" w:rsidR="00C2460C" w:rsidRPr="00654773" w:rsidRDefault="00C2460C" w:rsidP="0064512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65C8727" w14:textId="77777777" w:rsidR="00645126" w:rsidRPr="00654773" w:rsidRDefault="00645126" w:rsidP="004A70D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54773">
        <w:rPr>
          <w:rFonts w:ascii="Browallia New" w:hAnsi="Browallia New" w:cs="Browallia New"/>
          <w:sz w:val="28"/>
          <w:szCs w:val="28"/>
          <w:u w:val="single"/>
          <w:cs/>
        </w:rPr>
        <w:t>การจัดการความเสี่ยงในส่วนของทุน</w:t>
      </w:r>
    </w:p>
    <w:p w14:paraId="16B9A8C7" w14:textId="77777777" w:rsidR="00645126" w:rsidRPr="00654773" w:rsidRDefault="00645126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6B8CAA50" w14:textId="77777777" w:rsidR="00645126" w:rsidRPr="00A96EE8" w:rsidRDefault="00645126" w:rsidP="004A70D0">
      <w:pPr>
        <w:tabs>
          <w:tab w:val="clear" w:pos="680"/>
          <w:tab w:val="clear" w:pos="907"/>
        </w:tabs>
        <w:spacing w:line="240" w:lineRule="auto"/>
        <w:ind w:left="426" w:firstLine="1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54773">
        <w:rPr>
          <w:rFonts w:ascii="Browallia New" w:hAnsi="Browallia New" w:cs="Browallia New"/>
          <w:sz w:val="28"/>
          <w:szCs w:val="28"/>
          <w:cs/>
          <w:lang w:val="en-GB"/>
        </w:rPr>
        <w:t>วัตถุประสงค์ของบริษัทในการบริหารทุนนั้นเพื่อดำรงไว้ซึ่งความสามารถในการดำเนินงาน</w:t>
      </w:r>
      <w:r w:rsidRPr="00A96EE8">
        <w:rPr>
          <w:rFonts w:ascii="Browallia New" w:hAnsi="Browallia New" w:cs="Browallia New"/>
          <w:sz w:val="28"/>
          <w:szCs w:val="28"/>
          <w:cs/>
          <w:lang w:val="en-GB"/>
        </w:rPr>
        <w:t xml:space="preserve">อย่างต่อเนื่องของบริษัท เพื่อสร้างผลตอบแทนต่อผู้ถือหุ้นและเป็นประโยชน์ต่อผู้ที่มีส่วนได้เสียอื่น เพื่อดำรงไว้ซึ่งโครงสร้างของทุนที่เหมาะสม </w:t>
      </w:r>
    </w:p>
    <w:p w14:paraId="0E6EBEF8" w14:textId="77777777" w:rsidR="00645126" w:rsidRPr="00A96EE8" w:rsidRDefault="00645126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9A0E5F8" w14:textId="77777777" w:rsidR="00645126" w:rsidRDefault="00645126" w:rsidP="00645126">
      <w:pPr>
        <w:tabs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A96EE8">
        <w:rPr>
          <w:rFonts w:ascii="Browallia New" w:hAnsi="Browallia New" w:cs="Browallia New"/>
          <w:sz w:val="28"/>
          <w:szCs w:val="28"/>
          <w:lang w:val="en-GB"/>
        </w:rPr>
        <w:tab/>
      </w:r>
      <w:r w:rsidRPr="00A96EE8">
        <w:rPr>
          <w:rFonts w:ascii="Browallia New" w:hAnsi="Browallia New" w:cs="Browallia New"/>
          <w:sz w:val="28"/>
          <w:szCs w:val="28"/>
          <w:cs/>
          <w:lang w:val="en-GB"/>
        </w:rPr>
        <w:t>ในการดำรงไว้หรือปรับโครงสร้างของทุน บริษัทอาจออกหุ้นใหม่หรือออกหุ้นกู้เพื่อปรับโครงสร้างหนี้ หรือขายสินทรัพย์เพื่อลดภาระหนี้</w:t>
      </w:r>
      <w:r w:rsidRPr="00C04DF6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354C1DE2" w14:textId="14279FC3" w:rsidR="00F00462" w:rsidRDefault="00F00462" w:rsidP="00645126">
      <w:pPr>
        <w:tabs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F28B10A" w14:textId="671CA51F" w:rsidR="00FF6FF5" w:rsidRDefault="00FF6FF5" w:rsidP="00645126">
      <w:pPr>
        <w:tabs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0F783F5" w14:textId="428E24D9" w:rsidR="00FF6FF5" w:rsidRDefault="00FF6FF5" w:rsidP="00645126">
      <w:pPr>
        <w:tabs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2286050" w14:textId="4203C1D7" w:rsidR="00FF6FF5" w:rsidRDefault="00FF6FF5" w:rsidP="00645126">
      <w:pPr>
        <w:tabs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25303AB6" w14:textId="46491748" w:rsidR="00FF6FF5" w:rsidRDefault="00FF6FF5" w:rsidP="00645126">
      <w:pPr>
        <w:tabs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D0F03B6" w14:textId="77777777" w:rsidR="00FF6FF5" w:rsidRPr="004003A4" w:rsidRDefault="00FF6FF5" w:rsidP="00645126">
      <w:pPr>
        <w:tabs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9E54102" w14:textId="77777777" w:rsidR="00645126" w:rsidRPr="0002414B" w:rsidRDefault="00645126" w:rsidP="00983A6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02414B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ภาระผูกพัน</w:t>
      </w:r>
      <w:r>
        <w:rPr>
          <w:rFonts w:ascii="Browallia New" w:hAnsi="Browallia New" w:cs="Browallia New" w:hint="cs"/>
          <w:sz w:val="28"/>
          <w:szCs w:val="28"/>
          <w:u w:val="single"/>
          <w:cs/>
        </w:rPr>
        <w:t>และหนี้สินที่อาจเกิดขึ้น</w:t>
      </w:r>
    </w:p>
    <w:p w14:paraId="4AFBC3F1" w14:textId="77777777" w:rsidR="00645126" w:rsidRPr="0002414B" w:rsidRDefault="00645126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798C2B4" w14:textId="77777777" w:rsidR="00645126" w:rsidRPr="000E5DAA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7A72382C" w14:textId="77777777" w:rsidR="00645126" w:rsidRPr="000E5DAA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0AE1E673" w14:textId="77777777" w:rsidR="00645126" w:rsidRPr="000E5DAA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17528400" w14:textId="77777777" w:rsidR="00645126" w:rsidRPr="000E5DAA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539EACA5" w14:textId="77777777" w:rsidR="00645126" w:rsidRPr="000E5DAA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09521C13" w14:textId="77777777" w:rsidR="00645126" w:rsidRPr="000E5DAA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2E0BA81F" w14:textId="77777777" w:rsidR="00645126" w:rsidRPr="000E5DAA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103D6EFA" w14:textId="77777777" w:rsidR="00645126" w:rsidRPr="000E5DAA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1FD72BC3" w14:textId="77777777" w:rsidR="00645126" w:rsidRPr="000E5DAA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7B68B23E" w14:textId="77777777" w:rsidR="00606D01" w:rsidRPr="00606D01" w:rsidRDefault="00606D01" w:rsidP="007E5B05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eastAsia="zh-CN"/>
        </w:rPr>
      </w:pPr>
    </w:p>
    <w:p w14:paraId="7438397B" w14:textId="1C452AEF" w:rsidR="00FE5DF2" w:rsidRDefault="00645126" w:rsidP="00FE5DF2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17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hanging="654"/>
        <w:jc w:val="thaiDistribute"/>
        <w:rPr>
          <w:rFonts w:ascii="Browallia New" w:hAnsi="Browallia New" w:cs="Browallia New"/>
          <w:sz w:val="28"/>
          <w:szCs w:val="28"/>
        </w:rPr>
      </w:pPr>
      <w:r w:rsidRPr="007A7327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Pr="007A7327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7A7327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Pr="007A7327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7A7327">
        <w:rPr>
          <w:rFonts w:ascii="Browallia New" w:hAnsi="Browallia New" w:cs="Browallia New"/>
          <w:sz w:val="28"/>
          <w:szCs w:val="28"/>
          <w:lang w:val="en-GB"/>
        </w:rPr>
        <w:t>25</w:t>
      </w:r>
      <w:r w:rsidR="00860507" w:rsidRPr="007A7327">
        <w:rPr>
          <w:rFonts w:ascii="Browallia New" w:hAnsi="Browallia New" w:cs="Browallia New"/>
          <w:sz w:val="28"/>
          <w:szCs w:val="28"/>
          <w:lang w:val="en-GB"/>
        </w:rPr>
        <w:t>6</w:t>
      </w:r>
      <w:r w:rsidR="00C76308" w:rsidRPr="007A732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7A732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A7327">
        <w:rPr>
          <w:rFonts w:ascii="Browallia New" w:hAnsi="Browallia New" w:cs="Browallia New"/>
          <w:sz w:val="28"/>
          <w:szCs w:val="28"/>
          <w:cs/>
        </w:rPr>
        <w:t>บริษัทและบริษัทย่อยมีภาระผูกพันเกี่ยวกับสัญญาเช่าและบริการที่จะต้องชำระมีดังนี้</w:t>
      </w:r>
    </w:p>
    <w:p w14:paraId="248CD729" w14:textId="3E1CEDED" w:rsidR="00FE5DF2" w:rsidRDefault="00FE5DF2" w:rsidP="00FE5D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17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68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688"/>
        <w:gridCol w:w="2159"/>
        <w:gridCol w:w="240"/>
        <w:gridCol w:w="2281"/>
      </w:tblGrid>
      <w:tr w:rsidR="00FE5DF2" w14:paraId="1F2EE267" w14:textId="77777777" w:rsidTr="00734599">
        <w:tc>
          <w:tcPr>
            <w:tcW w:w="3688" w:type="dxa"/>
          </w:tcPr>
          <w:p w14:paraId="1D4DDAB5" w14:textId="77777777" w:rsidR="00FE5DF2" w:rsidRPr="0000063B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9" w:type="dxa"/>
          </w:tcPr>
          <w:p w14:paraId="4ECC0108" w14:textId="77777777" w:rsidR="00FE5DF2" w:rsidRPr="003F7248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0350815A" w14:textId="77777777" w:rsidR="00FE5DF2" w:rsidRPr="003F7248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hideMark/>
          </w:tcPr>
          <w:p w14:paraId="427F0D52" w14:textId="77777777" w:rsidR="00FE5DF2" w:rsidRPr="003F7248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F724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3F7248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3F724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3F724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3F7248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FE5DF2" w14:paraId="35D6D822" w14:textId="77777777" w:rsidTr="00734599">
        <w:tc>
          <w:tcPr>
            <w:tcW w:w="3688" w:type="dxa"/>
          </w:tcPr>
          <w:p w14:paraId="64B04B34" w14:textId="77777777" w:rsidR="00FE5DF2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41F629" w14:textId="77777777" w:rsidR="00FE5DF2" w:rsidRPr="003F7248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F724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2F8D6ECB" w14:textId="77777777" w:rsidR="00FE5DF2" w:rsidRPr="003F7248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E02ACD" w14:textId="77777777" w:rsidR="00FE5DF2" w:rsidRPr="003F7248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F724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FE5DF2" w14:paraId="03E8974D" w14:textId="77777777" w:rsidTr="00734599">
        <w:tc>
          <w:tcPr>
            <w:tcW w:w="3688" w:type="dxa"/>
          </w:tcPr>
          <w:p w14:paraId="0E2E6C24" w14:textId="77777777" w:rsidR="00FE5DF2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F7681D" w14:textId="77777777" w:rsidR="00FE5DF2" w:rsidRPr="002D4AD6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0" w:type="dxa"/>
          </w:tcPr>
          <w:p w14:paraId="1F61DB82" w14:textId="77777777" w:rsidR="00FE5DF2" w:rsidRPr="002D4AD6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EBBD5" w14:textId="77777777" w:rsidR="00FE5DF2" w:rsidRPr="002D4AD6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FE5DF2" w14:paraId="6C08CAB4" w14:textId="77777777" w:rsidTr="00734599">
        <w:tc>
          <w:tcPr>
            <w:tcW w:w="3688" w:type="dxa"/>
            <w:hideMark/>
          </w:tcPr>
          <w:p w14:paraId="0D010BF0" w14:textId="77777777" w:rsidR="00FE5DF2" w:rsidRDefault="00FE5DF2" w:rsidP="00734599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ภายใน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1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159" w:type="dxa"/>
            <w:shd w:val="clear" w:color="auto" w:fill="auto"/>
          </w:tcPr>
          <w:p w14:paraId="7C33BB0B" w14:textId="77777777" w:rsidR="00FE5DF2" w:rsidRPr="005F4CA4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F4CA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55,441</w:t>
            </w:r>
          </w:p>
        </w:tc>
        <w:tc>
          <w:tcPr>
            <w:tcW w:w="240" w:type="dxa"/>
          </w:tcPr>
          <w:p w14:paraId="679B926D" w14:textId="77777777" w:rsidR="00FE5DF2" w:rsidRPr="00860507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</w:p>
        </w:tc>
        <w:tc>
          <w:tcPr>
            <w:tcW w:w="2281" w:type="dxa"/>
          </w:tcPr>
          <w:p w14:paraId="564D3C22" w14:textId="77777777" w:rsidR="00FE5DF2" w:rsidRPr="00F85DC7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85DC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11,473</w:t>
            </w:r>
          </w:p>
        </w:tc>
      </w:tr>
      <w:tr w:rsidR="00FE5DF2" w14:paraId="416FFA05" w14:textId="77777777" w:rsidTr="00734599">
        <w:tc>
          <w:tcPr>
            <w:tcW w:w="3688" w:type="dxa"/>
            <w:hideMark/>
          </w:tcPr>
          <w:p w14:paraId="285539E1" w14:textId="77777777" w:rsidR="00FE5DF2" w:rsidRDefault="00FE5DF2" w:rsidP="00734599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ปี แต่ไม่เกิน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59" w:type="dxa"/>
            <w:shd w:val="clear" w:color="auto" w:fill="auto"/>
          </w:tcPr>
          <w:p w14:paraId="689A2229" w14:textId="77777777" w:rsidR="00FE5DF2" w:rsidRPr="005F4CA4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F4CA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27,344</w:t>
            </w:r>
          </w:p>
        </w:tc>
        <w:tc>
          <w:tcPr>
            <w:tcW w:w="240" w:type="dxa"/>
          </w:tcPr>
          <w:p w14:paraId="7C1D6C49" w14:textId="77777777" w:rsidR="00FE5DF2" w:rsidRPr="00860507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</w:p>
        </w:tc>
        <w:tc>
          <w:tcPr>
            <w:tcW w:w="2281" w:type="dxa"/>
          </w:tcPr>
          <w:p w14:paraId="0FD03438" w14:textId="77777777" w:rsidR="00FE5DF2" w:rsidRPr="00F85DC7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85DC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9,060</w:t>
            </w:r>
          </w:p>
        </w:tc>
      </w:tr>
      <w:tr w:rsidR="00FE5DF2" w14:paraId="4E62728E" w14:textId="77777777" w:rsidTr="00734599">
        <w:tc>
          <w:tcPr>
            <w:tcW w:w="3688" w:type="dxa"/>
            <w:hideMark/>
          </w:tcPr>
          <w:p w14:paraId="7FD77C10" w14:textId="77777777" w:rsidR="00FE5DF2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  รวม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8BF6162" w14:textId="77777777" w:rsidR="00FE5DF2" w:rsidRPr="005F4CA4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F4CA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82,785</w:t>
            </w:r>
          </w:p>
        </w:tc>
        <w:tc>
          <w:tcPr>
            <w:tcW w:w="240" w:type="dxa"/>
          </w:tcPr>
          <w:p w14:paraId="3107B1E9" w14:textId="77777777" w:rsidR="00FE5DF2" w:rsidRPr="00860507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F411229" w14:textId="77777777" w:rsidR="00FE5DF2" w:rsidRPr="00F85DC7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85DC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20,533</w:t>
            </w:r>
          </w:p>
        </w:tc>
      </w:tr>
    </w:tbl>
    <w:p w14:paraId="3774F1CD" w14:textId="77777777" w:rsidR="00FE5DF2" w:rsidRDefault="00FE5DF2" w:rsidP="00FE5D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17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F3A21E1" w14:textId="1D43C91F" w:rsidR="005C7D3A" w:rsidRPr="00333D12" w:rsidRDefault="005C7D3A" w:rsidP="001D7A73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hanging="654"/>
        <w:jc w:val="thaiDistribute"/>
        <w:rPr>
          <w:rFonts w:ascii="Browallia New" w:hAnsi="Browallia New" w:cs="Browallia New"/>
          <w:sz w:val="28"/>
          <w:szCs w:val="28"/>
        </w:rPr>
      </w:pPr>
      <w:r w:rsidRPr="00FE5DF2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FE5DF2">
        <w:rPr>
          <w:rFonts w:ascii="Browallia New" w:hAnsi="Browallia New" w:cs="Browallia New"/>
          <w:sz w:val="28"/>
          <w:szCs w:val="28"/>
        </w:rPr>
        <w:t xml:space="preserve">31 </w:t>
      </w:r>
      <w:r w:rsidRPr="00FE5DF2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FE5DF2">
        <w:rPr>
          <w:rFonts w:ascii="Browallia New" w:hAnsi="Browallia New" w:cs="Browallia New"/>
          <w:sz w:val="28"/>
          <w:szCs w:val="28"/>
        </w:rPr>
        <w:t>256</w:t>
      </w:r>
      <w:r w:rsidR="00C76308" w:rsidRPr="00FE5DF2">
        <w:rPr>
          <w:rFonts w:ascii="Browallia New" w:hAnsi="Browallia New" w:cs="Browallia New"/>
          <w:sz w:val="28"/>
          <w:szCs w:val="28"/>
        </w:rPr>
        <w:t>1</w:t>
      </w:r>
      <w:r w:rsidRPr="00FE5DF2">
        <w:rPr>
          <w:rFonts w:ascii="Browallia New" w:hAnsi="Browallia New" w:cs="Browallia New"/>
          <w:sz w:val="28"/>
          <w:szCs w:val="28"/>
        </w:rPr>
        <w:t xml:space="preserve"> </w:t>
      </w:r>
      <w:r w:rsidRPr="00FE5DF2">
        <w:rPr>
          <w:rFonts w:ascii="Browallia New" w:hAnsi="Browallia New" w:cs="Browallia New"/>
          <w:sz w:val="28"/>
          <w:szCs w:val="28"/>
          <w:cs/>
        </w:rPr>
        <w:t>บริษัททำสัญญาว่าจ้างที่ปรึกษาทางการเงิน โดยมีค่าตอบแท</w:t>
      </w:r>
      <w:r w:rsidR="00BE43A5" w:rsidRPr="00FE5DF2">
        <w:rPr>
          <w:rFonts w:ascii="Browallia New" w:hAnsi="Browallia New" w:cs="Browallia New" w:hint="cs"/>
          <w:sz w:val="28"/>
          <w:szCs w:val="28"/>
          <w:cs/>
        </w:rPr>
        <w:t>น</w:t>
      </w:r>
      <w:r w:rsidRPr="005F4CA4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Pr="005F4CA4">
        <w:rPr>
          <w:rFonts w:ascii="Browallia New" w:hAnsi="Browallia New" w:cs="Browallia New"/>
          <w:sz w:val="28"/>
          <w:szCs w:val="28"/>
        </w:rPr>
        <w:t>1.</w:t>
      </w:r>
      <w:r w:rsidR="006F2BBF" w:rsidRPr="005F4CA4">
        <w:rPr>
          <w:rFonts w:ascii="Browallia New" w:hAnsi="Browallia New" w:cs="Browallia New"/>
          <w:sz w:val="28"/>
          <w:szCs w:val="28"/>
        </w:rPr>
        <w:t>32</w:t>
      </w:r>
      <w:r w:rsidRPr="005F4CA4">
        <w:rPr>
          <w:rFonts w:ascii="Browallia New" w:hAnsi="Browallia New" w:cs="Browallia New"/>
          <w:sz w:val="28"/>
          <w:szCs w:val="28"/>
        </w:rPr>
        <w:t xml:space="preserve"> </w:t>
      </w:r>
      <w:r w:rsidRPr="005F4CA4">
        <w:rPr>
          <w:rFonts w:ascii="Browallia New" w:hAnsi="Browallia New" w:cs="Browallia New"/>
          <w:sz w:val="28"/>
          <w:szCs w:val="28"/>
          <w:cs/>
        </w:rPr>
        <w:t>ล้าน</w:t>
      </w:r>
      <w:r w:rsidRPr="00333D12">
        <w:rPr>
          <w:rFonts w:ascii="Browallia New" w:hAnsi="Browallia New" w:cs="Browallia New"/>
          <w:sz w:val="28"/>
          <w:szCs w:val="28"/>
          <w:cs/>
        </w:rPr>
        <w:t>บาท</w:t>
      </w:r>
    </w:p>
    <w:p w14:paraId="3DFF12A6" w14:textId="77777777" w:rsidR="00FE5DF2" w:rsidRPr="00FE5DF2" w:rsidRDefault="00FE5DF2" w:rsidP="00FE5DF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35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eastAsia="zh-CN"/>
        </w:rPr>
      </w:pPr>
    </w:p>
    <w:p w14:paraId="7BF51C7E" w14:textId="77777777" w:rsidR="00FE5DF2" w:rsidRPr="00FE5DF2" w:rsidRDefault="00FE5DF2" w:rsidP="00FE5DF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35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eastAsia="zh-CN"/>
        </w:rPr>
      </w:pPr>
    </w:p>
    <w:p w14:paraId="5B1BA64B" w14:textId="77777777" w:rsidR="00FE5DF2" w:rsidRPr="00FE5DF2" w:rsidRDefault="00FE5DF2" w:rsidP="00FE5DF2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35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eastAsia="zh-CN"/>
        </w:rPr>
      </w:pPr>
    </w:p>
    <w:p w14:paraId="566341C9" w14:textId="77777777" w:rsidR="00FE5DF2" w:rsidRPr="00FE5DF2" w:rsidRDefault="00FE5DF2" w:rsidP="00FE5DF2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35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eastAsia="zh-CN"/>
        </w:rPr>
      </w:pPr>
    </w:p>
    <w:p w14:paraId="635307EA" w14:textId="77777777" w:rsidR="00645126" w:rsidRPr="00294073" w:rsidRDefault="00645126" w:rsidP="002940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035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360"/>
        <w:contextualSpacing w:val="0"/>
        <w:jc w:val="thaiDistribute"/>
        <w:rPr>
          <w:rFonts w:ascii="Browallia New" w:hAnsi="Browallia New" w:cs="Browallia New"/>
          <w:sz w:val="24"/>
          <w:szCs w:val="24"/>
        </w:rPr>
      </w:pPr>
    </w:p>
    <w:p w14:paraId="036395C5" w14:textId="39E70B3B" w:rsidR="00645126" w:rsidRPr="00470E4B" w:rsidRDefault="00645126" w:rsidP="007E5B05">
      <w:pPr>
        <w:pStyle w:val="Preformatted"/>
        <w:numPr>
          <w:ilvl w:val="1"/>
          <w:numId w:val="32"/>
        </w:numPr>
        <w:tabs>
          <w:tab w:val="clear" w:pos="0"/>
          <w:tab w:val="clear" w:pos="959"/>
          <w:tab w:val="left" w:pos="1170"/>
          <w:tab w:val="left" w:pos="1350"/>
        </w:tabs>
        <w:ind w:left="1035" w:hanging="621"/>
        <w:jc w:val="thaiDistribute"/>
        <w:rPr>
          <w:rFonts w:ascii="Browallia New" w:hAnsi="Browallia New" w:cs="Browallia New"/>
          <w:sz w:val="28"/>
          <w:szCs w:val="28"/>
        </w:rPr>
      </w:pPr>
      <w:r w:rsidRPr="00470E4B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470E4B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470E4B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Pr="00470E4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470E4B">
        <w:rPr>
          <w:rFonts w:ascii="Browallia New" w:hAnsi="Browallia New" w:cs="Browallia New"/>
          <w:sz w:val="28"/>
          <w:szCs w:val="28"/>
          <w:lang w:val="en-GB"/>
        </w:rPr>
        <w:t>25</w:t>
      </w:r>
      <w:r w:rsidR="00860507" w:rsidRPr="00470E4B">
        <w:rPr>
          <w:rFonts w:ascii="Browallia New" w:hAnsi="Browallia New" w:cs="Browallia New"/>
          <w:sz w:val="28"/>
          <w:szCs w:val="28"/>
          <w:lang w:val="en-GB"/>
        </w:rPr>
        <w:t>6</w:t>
      </w:r>
      <w:r w:rsidR="00C76308">
        <w:rPr>
          <w:rFonts w:ascii="Browallia New" w:hAnsi="Browallia New" w:cs="Browallia New"/>
          <w:sz w:val="28"/>
          <w:szCs w:val="28"/>
          <w:lang w:val="en-GB"/>
        </w:rPr>
        <w:t>1</w:t>
      </w:r>
      <w:r w:rsidRPr="00470E4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70E4B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บริษัทและบริษัทย่อยมีภาระผูกพันจากการที่ธนาคารออกหนังสือค้ำประกันในนาม</w:t>
      </w:r>
      <w:r w:rsidR="00812141" w:rsidRPr="00470E4B">
        <w:rPr>
          <w:rFonts w:ascii="Browallia New" w:hAnsi="Browallia New" w:cs="Browallia New"/>
          <w:sz w:val="28"/>
          <w:szCs w:val="28"/>
        </w:rPr>
        <w:t xml:space="preserve">   </w:t>
      </w:r>
      <w:r w:rsidRPr="00470E4B">
        <w:rPr>
          <w:rFonts w:ascii="Browallia New" w:hAnsi="Browallia New" w:cs="Browallia New" w:hint="cs"/>
          <w:sz w:val="28"/>
          <w:szCs w:val="28"/>
          <w:cs/>
        </w:rPr>
        <w:t>ของบริษัทและบริษัทย่อย ซึ่งเกี่ยวเนื่องกับภาระผูกพันทางปฏิบัติบางประการตามปกติธุรกิจ</w:t>
      </w:r>
      <w:r w:rsidRPr="00412F41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="00EF6B98" w:rsidRPr="00412F41">
        <w:rPr>
          <w:rFonts w:ascii="Browallia New" w:hAnsi="Browallia New" w:cs="Browallia New"/>
          <w:sz w:val="28"/>
          <w:szCs w:val="28"/>
        </w:rPr>
        <w:t>15</w:t>
      </w:r>
      <w:r w:rsidR="006F2BBF" w:rsidRPr="00412F41">
        <w:rPr>
          <w:rFonts w:ascii="Browallia New" w:hAnsi="Browallia New" w:cs="Browallia New"/>
          <w:sz w:val="28"/>
          <w:szCs w:val="28"/>
        </w:rPr>
        <w:t>3</w:t>
      </w:r>
      <w:r w:rsidR="00EF6B98" w:rsidRPr="00412F41">
        <w:rPr>
          <w:rFonts w:ascii="Browallia New" w:hAnsi="Browallia New" w:cs="Browallia New"/>
          <w:sz w:val="28"/>
          <w:szCs w:val="28"/>
        </w:rPr>
        <w:t>.</w:t>
      </w:r>
      <w:r w:rsidR="006F2BBF" w:rsidRPr="00412F41">
        <w:rPr>
          <w:rFonts w:ascii="Browallia New" w:hAnsi="Browallia New" w:cs="Browallia New"/>
          <w:sz w:val="28"/>
          <w:szCs w:val="28"/>
        </w:rPr>
        <w:t>73</w:t>
      </w:r>
      <w:r w:rsidRPr="00470E4B">
        <w:rPr>
          <w:rFonts w:ascii="Browallia New" w:hAnsi="Browallia New" w:cs="Browallia New" w:hint="cs"/>
          <w:sz w:val="28"/>
          <w:szCs w:val="28"/>
          <w:cs/>
        </w:rPr>
        <w:t xml:space="preserve"> ล้านบาท และ </w:t>
      </w:r>
      <w:r w:rsidR="006F2BBF">
        <w:rPr>
          <w:rFonts w:ascii="Browallia New" w:hAnsi="Browallia New" w:cs="Browallia New"/>
          <w:sz w:val="28"/>
          <w:szCs w:val="28"/>
        </w:rPr>
        <w:t>12.58</w:t>
      </w:r>
      <w:r w:rsidR="00860507" w:rsidRPr="00470E4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470E4B">
        <w:rPr>
          <w:rFonts w:ascii="Browallia New" w:hAnsi="Browallia New" w:cs="Browallia New" w:hint="cs"/>
          <w:sz w:val="28"/>
          <w:szCs w:val="28"/>
          <w:cs/>
        </w:rPr>
        <w:t>ล้านบาท ตามลำดับ</w:t>
      </w:r>
    </w:p>
    <w:p w14:paraId="1E75606A" w14:textId="77777777" w:rsidR="00645126" w:rsidRPr="004D2258" w:rsidRDefault="00645126" w:rsidP="00645126">
      <w:pPr>
        <w:pStyle w:val="Preformatted"/>
        <w:tabs>
          <w:tab w:val="clear" w:pos="0"/>
          <w:tab w:val="left" w:pos="720"/>
        </w:tabs>
        <w:ind w:left="990" w:hanging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6088737" w14:textId="11D66839" w:rsidR="00645126" w:rsidRDefault="007E0EFD" w:rsidP="007E5B05">
      <w:pPr>
        <w:pStyle w:val="Preformatted"/>
        <w:numPr>
          <w:ilvl w:val="1"/>
          <w:numId w:val="32"/>
        </w:numPr>
        <w:tabs>
          <w:tab w:val="clear" w:pos="0"/>
          <w:tab w:val="clear" w:pos="959"/>
          <w:tab w:val="left" w:pos="720"/>
          <w:tab w:val="left" w:pos="1170"/>
        </w:tabs>
        <w:ind w:left="1026" w:hanging="585"/>
        <w:jc w:val="thaiDistribute"/>
        <w:rPr>
          <w:rFonts w:ascii="Browallia New" w:hAnsi="Browallia New" w:cs="Browallia New"/>
          <w:sz w:val="28"/>
          <w:szCs w:val="28"/>
        </w:rPr>
      </w:pPr>
      <w:r w:rsidRPr="007E0EFD">
        <w:rPr>
          <w:rFonts w:ascii="Browallia New" w:hAnsi="Browallia New" w:cs="Browallia New"/>
          <w:sz w:val="28"/>
          <w:szCs w:val="28"/>
          <w:cs/>
        </w:rPr>
        <w:t>บริษัททำสัญญาจ้างพัฒนาโปรแกรมซอฟท์แวร์โดยมีมูลค่าสัญญาและภาระผูกพัน</w:t>
      </w:r>
      <w:r w:rsidRPr="009C6725">
        <w:rPr>
          <w:rFonts w:ascii="Browallia New" w:hAnsi="Browallia New" w:cs="Browallia New"/>
          <w:sz w:val="28"/>
          <w:szCs w:val="28"/>
          <w:cs/>
        </w:rPr>
        <w:t>จำนวน</w:t>
      </w:r>
      <w:r w:rsidRPr="009C6725">
        <w:rPr>
          <w:rFonts w:ascii="Browallia New" w:hAnsi="Browallia New" w:cs="Browallia New"/>
          <w:sz w:val="28"/>
          <w:szCs w:val="28"/>
        </w:rPr>
        <w:t> </w:t>
      </w:r>
      <w:r w:rsidR="006F2BBF" w:rsidRPr="009C6725">
        <w:rPr>
          <w:rFonts w:ascii="Browallia New" w:hAnsi="Browallia New" w:cs="Browallia New"/>
          <w:sz w:val="28"/>
          <w:szCs w:val="28"/>
        </w:rPr>
        <w:t>1</w:t>
      </w:r>
      <w:r w:rsidR="00470E4B" w:rsidRPr="009C6725">
        <w:rPr>
          <w:rFonts w:ascii="Browallia New" w:hAnsi="Browallia New" w:cs="Browallia New"/>
          <w:sz w:val="28"/>
          <w:szCs w:val="28"/>
        </w:rPr>
        <w:t>3.</w:t>
      </w:r>
      <w:r w:rsidR="006F2BBF" w:rsidRPr="009C6725">
        <w:rPr>
          <w:rFonts w:ascii="Browallia New" w:hAnsi="Browallia New" w:cs="Browallia New"/>
          <w:sz w:val="28"/>
          <w:szCs w:val="28"/>
        </w:rPr>
        <w:t>38</w:t>
      </w:r>
      <w:r w:rsidRPr="009C6725">
        <w:rPr>
          <w:rFonts w:ascii="Browallia New" w:hAnsi="Browallia New" w:cs="Browallia New"/>
          <w:sz w:val="28"/>
          <w:szCs w:val="28"/>
        </w:rPr>
        <w:t xml:space="preserve"> </w:t>
      </w:r>
      <w:r w:rsidRPr="009C6725">
        <w:rPr>
          <w:rFonts w:ascii="Browallia New" w:hAnsi="Browallia New" w:cs="Browallia New"/>
          <w:sz w:val="28"/>
          <w:szCs w:val="28"/>
          <w:cs/>
        </w:rPr>
        <w:t>ล้าน</w:t>
      </w:r>
      <w:r w:rsidRPr="007E0EFD">
        <w:rPr>
          <w:rFonts w:ascii="Browallia New" w:hAnsi="Browallia New" w:cs="Browallia New"/>
          <w:sz w:val="28"/>
          <w:szCs w:val="28"/>
          <w:cs/>
        </w:rPr>
        <w:t xml:space="preserve">บาท </w:t>
      </w:r>
    </w:p>
    <w:p w14:paraId="3A8BDC05" w14:textId="77777777" w:rsidR="005F0FFD" w:rsidRPr="00576A07" w:rsidRDefault="005F0FFD" w:rsidP="005F0FFD">
      <w:pPr>
        <w:pStyle w:val="Preformatted"/>
        <w:tabs>
          <w:tab w:val="clear" w:pos="0"/>
          <w:tab w:val="left" w:pos="720"/>
        </w:tabs>
        <w:ind w:left="99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038370C" w14:textId="0F52B908" w:rsidR="00645126" w:rsidRPr="00376406" w:rsidRDefault="00645126" w:rsidP="007E5B05">
      <w:pPr>
        <w:pStyle w:val="Preformatted"/>
        <w:numPr>
          <w:ilvl w:val="1"/>
          <w:numId w:val="32"/>
        </w:numPr>
        <w:tabs>
          <w:tab w:val="clear" w:pos="0"/>
          <w:tab w:val="clear" w:pos="959"/>
          <w:tab w:val="left" w:pos="720"/>
          <w:tab w:val="left" w:pos="1440"/>
        </w:tabs>
        <w:ind w:left="1026" w:hanging="585"/>
        <w:jc w:val="thaiDistribute"/>
        <w:rPr>
          <w:rFonts w:ascii="Browallia New" w:hAnsi="Browallia New" w:cs="Browallia New"/>
          <w:sz w:val="28"/>
          <w:szCs w:val="28"/>
        </w:rPr>
      </w:pPr>
      <w:r w:rsidRPr="00376406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376406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376406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Pr="00376406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376406">
        <w:rPr>
          <w:rFonts w:ascii="Browallia New" w:hAnsi="Browallia New" w:cs="Browallia New"/>
          <w:sz w:val="28"/>
          <w:szCs w:val="28"/>
          <w:lang w:val="en-GB"/>
        </w:rPr>
        <w:t>25</w:t>
      </w:r>
      <w:r w:rsidR="00860507">
        <w:rPr>
          <w:rFonts w:ascii="Browallia New" w:hAnsi="Browallia New" w:cs="Browallia New"/>
          <w:sz w:val="28"/>
          <w:szCs w:val="28"/>
          <w:lang w:val="en-GB"/>
        </w:rPr>
        <w:t>6</w:t>
      </w:r>
      <w:r w:rsidR="00C76308">
        <w:rPr>
          <w:rFonts w:ascii="Browallia New" w:hAnsi="Browallia New" w:cs="Browallia New"/>
          <w:sz w:val="28"/>
          <w:szCs w:val="28"/>
          <w:lang w:val="en-GB"/>
        </w:rPr>
        <w:t>1</w:t>
      </w:r>
      <w:r w:rsidRPr="0037640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76406">
        <w:rPr>
          <w:rFonts w:ascii="Browallia New" w:hAnsi="Browallia New" w:cs="Browallia New" w:hint="cs"/>
          <w:sz w:val="28"/>
          <w:szCs w:val="28"/>
          <w:cs/>
        </w:rPr>
        <w:t xml:space="preserve">บริษัทและบริษัทย่อยตกลงทำสัญญาตัวแทนจำหน่ายเครื่องมือแพทย์กับบริษัทในต่างประเทศ </w:t>
      </w:r>
      <w:r w:rsidRPr="00A8598A">
        <w:rPr>
          <w:rFonts w:ascii="Browallia New" w:hAnsi="Browallia New" w:cs="Browallia New"/>
          <w:sz w:val="28"/>
          <w:szCs w:val="28"/>
        </w:rPr>
        <w:t xml:space="preserve">17 </w:t>
      </w:r>
      <w:r w:rsidRPr="00A8598A">
        <w:rPr>
          <w:rFonts w:ascii="Browallia New" w:hAnsi="Browallia New" w:cs="Browallia New" w:hint="cs"/>
          <w:sz w:val="28"/>
          <w:szCs w:val="28"/>
          <w:cs/>
        </w:rPr>
        <w:t xml:space="preserve">แห่ง และ </w:t>
      </w:r>
      <w:r w:rsidR="006F2BBF">
        <w:rPr>
          <w:rFonts w:ascii="Browallia New" w:hAnsi="Browallia New" w:cs="Browallia New"/>
          <w:sz w:val="28"/>
          <w:szCs w:val="28"/>
        </w:rPr>
        <w:t>9</w:t>
      </w:r>
      <w:r w:rsidRPr="00A8598A">
        <w:rPr>
          <w:rFonts w:ascii="Browallia New" w:hAnsi="Browallia New" w:cs="Browallia New" w:hint="cs"/>
          <w:sz w:val="28"/>
          <w:szCs w:val="28"/>
          <w:cs/>
        </w:rPr>
        <w:t xml:space="preserve"> แห่ง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ตามลำดับ </w:t>
      </w:r>
      <w:r w:rsidRPr="00376406">
        <w:rPr>
          <w:rFonts w:ascii="Browallia New" w:hAnsi="Browallia New" w:cs="Browallia New" w:hint="cs"/>
          <w:sz w:val="28"/>
          <w:szCs w:val="28"/>
          <w:cs/>
        </w:rPr>
        <w:t xml:space="preserve">โดยบริษัทและบริษัทย่อยได้รับอนุญาตให้เป็นตัวแทนจำหน่ายเครื่องมือแพทย์ในประเทศไทย สัญญามีผลตั้งแต่วันที่ลงนามในสัญญา และจะสิ้นสุดเมื่อถูกบอกเลิกโดยฝ่ายใดฝ่ายหนึ่ง </w:t>
      </w:r>
    </w:p>
    <w:p w14:paraId="37A4C10B" w14:textId="77777777" w:rsidR="00645126" w:rsidRPr="00376406" w:rsidRDefault="00645126" w:rsidP="00645126">
      <w:pPr>
        <w:spacing w:line="240" w:lineRule="auto"/>
        <w:ind w:left="990" w:hanging="540"/>
        <w:rPr>
          <w:rFonts w:ascii="Browallia New" w:hAnsi="Browallia New" w:cs="Browallia New"/>
          <w:sz w:val="28"/>
          <w:szCs w:val="28"/>
        </w:rPr>
      </w:pPr>
    </w:p>
    <w:p w14:paraId="468E9C3C" w14:textId="77777777" w:rsidR="00645126" w:rsidRPr="00376406" w:rsidRDefault="00645126" w:rsidP="007E5B05">
      <w:pPr>
        <w:pStyle w:val="Preformatted"/>
        <w:numPr>
          <w:ilvl w:val="1"/>
          <w:numId w:val="32"/>
        </w:numPr>
        <w:tabs>
          <w:tab w:val="clear" w:pos="0"/>
          <w:tab w:val="clear" w:pos="959"/>
          <w:tab w:val="left" w:pos="720"/>
          <w:tab w:val="left" w:pos="1107"/>
        </w:tabs>
        <w:ind w:left="1026" w:hanging="576"/>
        <w:jc w:val="thaiDistribute"/>
        <w:rPr>
          <w:rFonts w:ascii="Browallia New" w:hAnsi="Browallia New" w:cs="Browallia New"/>
          <w:sz w:val="28"/>
          <w:szCs w:val="28"/>
        </w:rPr>
      </w:pPr>
      <w:r w:rsidRPr="00376406">
        <w:rPr>
          <w:rFonts w:ascii="Browallia New" w:hAnsi="Browallia New" w:cs="Browallia New"/>
          <w:sz w:val="28"/>
          <w:szCs w:val="28"/>
          <w:cs/>
        </w:rPr>
        <w:t>บริษัทย่อยมีภาระผูกพันจากการทำสัญญาถ่ายทอดเทคโนโลยีกับมหาวิทยาลัยแห่งหนึ่ง โดยมีค่าตอบแทนตามอัตราร้อยละของยอดขายดังนี้</w:t>
      </w:r>
    </w:p>
    <w:p w14:paraId="680C9072" w14:textId="77777777" w:rsidR="00645126" w:rsidRPr="00376406" w:rsidRDefault="00645126" w:rsidP="00645126">
      <w:pPr>
        <w:pStyle w:val="ListParagraph"/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5505" w:type="dxa"/>
        <w:jc w:val="center"/>
        <w:tblLayout w:type="fixed"/>
        <w:tblLook w:val="04A0" w:firstRow="1" w:lastRow="0" w:firstColumn="1" w:lastColumn="0" w:noHBand="0" w:noVBand="1"/>
      </w:tblPr>
      <w:tblGrid>
        <w:gridCol w:w="2680"/>
        <w:gridCol w:w="240"/>
        <w:gridCol w:w="2585"/>
      </w:tblGrid>
      <w:tr w:rsidR="00645126" w:rsidRPr="00376406" w14:paraId="16D237E0" w14:textId="77777777" w:rsidTr="00A355E8">
        <w:trPr>
          <w:jc w:val="center"/>
        </w:trPr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0E5FC6" w14:textId="77777777" w:rsidR="00645126" w:rsidRPr="00376406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76406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ยอดขาย</w:t>
            </w:r>
          </w:p>
        </w:tc>
        <w:tc>
          <w:tcPr>
            <w:tcW w:w="240" w:type="dxa"/>
          </w:tcPr>
          <w:p w14:paraId="537CFA28" w14:textId="77777777" w:rsidR="00645126" w:rsidRPr="00376406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95B874" w14:textId="77777777" w:rsidR="00645126" w:rsidRPr="00376406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76406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อัตราร้อยละ</w:t>
            </w:r>
          </w:p>
        </w:tc>
      </w:tr>
      <w:tr w:rsidR="00645126" w:rsidRPr="00376406" w14:paraId="3A4C35D9" w14:textId="77777777" w:rsidTr="00A355E8">
        <w:trPr>
          <w:jc w:val="center"/>
        </w:trPr>
        <w:tc>
          <w:tcPr>
            <w:tcW w:w="2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63810" w14:textId="77777777" w:rsidR="00645126" w:rsidRPr="00376406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7E916D50" w14:textId="77777777" w:rsidR="00645126" w:rsidRPr="00376406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B9C69" w14:textId="77777777" w:rsidR="00645126" w:rsidRPr="00376406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45126" w:rsidRPr="00376406" w14:paraId="12DA47A8" w14:textId="77777777" w:rsidTr="00815E6E">
        <w:trPr>
          <w:jc w:val="center"/>
        </w:trPr>
        <w:tc>
          <w:tcPr>
            <w:tcW w:w="2680" w:type="dxa"/>
            <w:hideMark/>
          </w:tcPr>
          <w:p w14:paraId="18BA872C" w14:textId="77777777" w:rsidR="00645126" w:rsidRPr="00376406" w:rsidRDefault="00645126" w:rsidP="00A355E8">
            <w:pPr>
              <w:tabs>
                <w:tab w:val="clear" w:pos="680"/>
                <w:tab w:val="left" w:pos="0"/>
                <w:tab w:val="center" w:pos="1609"/>
              </w:tabs>
              <w:spacing w:line="240" w:lineRule="auto"/>
              <w:ind w:left="756" w:hanging="15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37640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</w:t>
            </w:r>
            <w:r w:rsidRPr="0037640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2557 </w:t>
            </w:r>
            <w:r w:rsidRPr="0037640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ถึง </w:t>
            </w:r>
            <w:r w:rsidRPr="00376406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40" w:type="dxa"/>
          </w:tcPr>
          <w:p w14:paraId="46E06572" w14:textId="3A93BABA" w:rsidR="00645126" w:rsidRPr="00376406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29A0A4AD" w14:textId="77777777" w:rsidR="00645126" w:rsidRPr="00376406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7640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Pr="0037640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7640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  <w:tr w:rsidR="00645126" w:rsidRPr="00376406" w14:paraId="797F78A8" w14:textId="77777777" w:rsidTr="00815E6E">
        <w:trPr>
          <w:jc w:val="center"/>
        </w:trPr>
        <w:tc>
          <w:tcPr>
            <w:tcW w:w="2680" w:type="dxa"/>
            <w:hideMark/>
          </w:tcPr>
          <w:p w14:paraId="5AFBC475" w14:textId="77777777" w:rsidR="00645126" w:rsidRPr="00376406" w:rsidRDefault="00645126" w:rsidP="00A355E8">
            <w:pPr>
              <w:tabs>
                <w:tab w:val="clear" w:pos="680"/>
                <w:tab w:val="left" w:pos="0"/>
                <w:tab w:val="center" w:pos="1609"/>
              </w:tabs>
              <w:spacing w:line="240" w:lineRule="auto"/>
              <w:ind w:left="756" w:hanging="15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37640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</w:t>
            </w:r>
            <w:r w:rsidRPr="0037640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2562 </w:t>
            </w:r>
            <w:r w:rsidRPr="0037640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ถึง </w:t>
            </w:r>
            <w:r w:rsidRPr="00376406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40" w:type="dxa"/>
          </w:tcPr>
          <w:p w14:paraId="07ACA0D6" w14:textId="506F48C9" w:rsidR="00645126" w:rsidRPr="00376406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04A2ED8A" w14:textId="77777777" w:rsidR="00645126" w:rsidRPr="00376406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7640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Pr="0037640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37640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  <w:tr w:rsidR="00645126" w:rsidRPr="00376406" w14:paraId="30E64C77" w14:textId="77777777" w:rsidTr="00815E6E">
        <w:trPr>
          <w:jc w:val="center"/>
        </w:trPr>
        <w:tc>
          <w:tcPr>
            <w:tcW w:w="2680" w:type="dxa"/>
            <w:hideMark/>
          </w:tcPr>
          <w:p w14:paraId="2A44C7B5" w14:textId="77777777" w:rsidR="00645126" w:rsidRPr="00376406" w:rsidRDefault="00645126" w:rsidP="00A355E8">
            <w:pPr>
              <w:tabs>
                <w:tab w:val="clear" w:pos="680"/>
                <w:tab w:val="clear" w:pos="2580"/>
                <w:tab w:val="left" w:pos="0"/>
                <w:tab w:val="left" w:pos="2682"/>
                <w:tab w:val="left" w:pos="3312"/>
                <w:tab w:val="left" w:pos="4860"/>
              </w:tabs>
              <w:spacing w:line="240" w:lineRule="auto"/>
              <w:ind w:left="756" w:hanging="151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7640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</w:t>
            </w:r>
            <w:r w:rsidRPr="0037640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2564 </w:t>
            </w:r>
            <w:r w:rsidRPr="0037640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เป็นต้นไป</w:t>
            </w:r>
          </w:p>
        </w:tc>
        <w:tc>
          <w:tcPr>
            <w:tcW w:w="240" w:type="dxa"/>
          </w:tcPr>
          <w:p w14:paraId="2BAE3C34" w14:textId="58483157" w:rsidR="00645126" w:rsidRPr="00376406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56485B60" w14:textId="77777777" w:rsidR="00645126" w:rsidRPr="00376406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7640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Pr="0037640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37640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</w:tbl>
    <w:p w14:paraId="7495CD4A" w14:textId="440E6629" w:rsidR="00AD6510" w:rsidRDefault="00AD6510" w:rsidP="00645126">
      <w:pPr>
        <w:pStyle w:val="ListParagraph"/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7721546" w14:textId="302B0190" w:rsidR="00FF6FF5" w:rsidRDefault="00FF6FF5" w:rsidP="00645126">
      <w:pPr>
        <w:pStyle w:val="ListParagraph"/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CE7C05C" w14:textId="61CB7B76" w:rsidR="000A75AF" w:rsidRDefault="000A75AF" w:rsidP="00645126">
      <w:pPr>
        <w:pStyle w:val="ListParagraph"/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64C4963" w14:textId="47A84DE8" w:rsidR="000A75AF" w:rsidRDefault="000A75AF" w:rsidP="00645126">
      <w:pPr>
        <w:pStyle w:val="ListParagraph"/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EC18930" w14:textId="01B8A9FE" w:rsidR="000A75AF" w:rsidRDefault="000A75AF" w:rsidP="00645126">
      <w:pPr>
        <w:pStyle w:val="ListParagraph"/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245E278D" w14:textId="77777777" w:rsidR="000A75AF" w:rsidRDefault="000A75AF" w:rsidP="00645126">
      <w:pPr>
        <w:pStyle w:val="ListParagraph"/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9668006" w14:textId="77777777" w:rsidR="00FF6FF5" w:rsidRDefault="00FF6FF5" w:rsidP="00645126">
      <w:pPr>
        <w:pStyle w:val="ListParagraph"/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38B876A" w14:textId="7C227473" w:rsidR="00645126" w:rsidRDefault="00645126" w:rsidP="007E5B05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564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  <w:r w:rsidRPr="00484AF0">
        <w:rPr>
          <w:rFonts w:ascii="Browallia New" w:hAnsi="Browallia New" w:cs="Browallia New"/>
          <w:sz w:val="28"/>
          <w:szCs w:val="28"/>
          <w:cs/>
          <w:lang w:eastAsia="zh-CN"/>
        </w:rPr>
        <w:lastRenderedPageBreak/>
        <w:t xml:space="preserve">บริษัทและบริษัทย่อยมีวงเงินสินเชื่อและหนี้สินที่อาจเกิดขึ้นจากสถาบันการเงิน ณ วันที่ </w:t>
      </w:r>
      <w:r w:rsidRPr="00484AF0">
        <w:rPr>
          <w:rFonts w:ascii="Browallia New" w:hAnsi="Browallia New" w:cs="Browallia New"/>
          <w:sz w:val="28"/>
          <w:szCs w:val="28"/>
          <w:lang w:eastAsia="zh-CN"/>
        </w:rPr>
        <w:t xml:space="preserve">31 </w:t>
      </w:r>
      <w:r w:rsidRPr="00484AF0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ธันวาคม </w:t>
      </w:r>
      <w:r w:rsidRPr="00484AF0">
        <w:rPr>
          <w:rFonts w:ascii="Browallia New" w:hAnsi="Browallia New" w:cs="Browallia New"/>
          <w:sz w:val="28"/>
          <w:szCs w:val="28"/>
          <w:lang w:eastAsia="zh-CN"/>
        </w:rPr>
        <w:t>25</w:t>
      </w:r>
      <w:r w:rsidR="00860507">
        <w:rPr>
          <w:rFonts w:ascii="Browallia New" w:hAnsi="Browallia New" w:cs="Browallia New"/>
          <w:sz w:val="28"/>
          <w:szCs w:val="28"/>
          <w:lang w:eastAsia="zh-CN"/>
        </w:rPr>
        <w:t>6</w:t>
      </w:r>
      <w:r w:rsidR="00C76308">
        <w:rPr>
          <w:rFonts w:ascii="Browallia New" w:hAnsi="Browallia New" w:cs="Browallia New"/>
          <w:sz w:val="28"/>
          <w:szCs w:val="28"/>
          <w:lang w:eastAsia="zh-CN"/>
        </w:rPr>
        <w:t>1</w:t>
      </w:r>
      <w:r w:rsidRPr="00484AF0">
        <w:rPr>
          <w:rFonts w:ascii="Browallia New" w:hAnsi="Browallia New" w:cs="Browallia New"/>
          <w:sz w:val="28"/>
          <w:szCs w:val="28"/>
          <w:lang w:eastAsia="zh-CN"/>
        </w:rPr>
        <w:t xml:space="preserve"> </w:t>
      </w:r>
      <w:r w:rsidRPr="00484AF0">
        <w:rPr>
          <w:rFonts w:ascii="Browallia New" w:hAnsi="Browallia New" w:cs="Browallia New" w:hint="cs"/>
          <w:sz w:val="28"/>
          <w:szCs w:val="28"/>
          <w:cs/>
          <w:lang w:eastAsia="zh-CN"/>
        </w:rPr>
        <w:t>ดังนี้</w:t>
      </w:r>
    </w:p>
    <w:p w14:paraId="1096FBFA" w14:textId="77777777" w:rsidR="007A74C3" w:rsidRDefault="007A74C3" w:rsidP="007A74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1"/>
        <w:gridCol w:w="1182"/>
        <w:gridCol w:w="1173"/>
        <w:gridCol w:w="1227"/>
        <w:gridCol w:w="1277"/>
      </w:tblGrid>
      <w:tr w:rsidR="00645126" w:rsidRPr="00FB7D78" w14:paraId="15C3B566" w14:textId="77777777" w:rsidTr="00BC2B27">
        <w:trPr>
          <w:trHeight w:val="20"/>
        </w:trPr>
        <w:tc>
          <w:tcPr>
            <w:tcW w:w="3511" w:type="dxa"/>
          </w:tcPr>
          <w:p w14:paraId="31A6B9A9" w14:textId="77777777" w:rsidR="00645126" w:rsidRPr="00FB7D78" w:rsidRDefault="00645126" w:rsidP="00A355E8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642D4E13" w14:textId="77777777" w:rsidR="00645126" w:rsidRPr="00FB7D78" w:rsidRDefault="00645126" w:rsidP="00A355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hideMark/>
          </w:tcPr>
          <w:p w14:paraId="39192C42" w14:textId="77777777" w:rsidR="00645126" w:rsidRPr="00FB7D78" w:rsidRDefault="00645126" w:rsidP="00A355E8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FB7D78">
              <w:rPr>
                <w:rFonts w:ascii="Browallia New" w:hAnsi="Browallia New" w:cs="Browallia New" w:hint="cs"/>
                <w:sz w:val="28"/>
                <w:szCs w:val="28"/>
                <w:cs/>
              </w:rPr>
              <w:t>หน่วย</w:t>
            </w:r>
            <w:r w:rsidRPr="00FB7D7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FB7D7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FB7D7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645126" w:rsidRPr="00FB7D78" w14:paraId="5870768E" w14:textId="77777777" w:rsidTr="00BC2B27">
        <w:trPr>
          <w:trHeight w:val="20"/>
        </w:trPr>
        <w:tc>
          <w:tcPr>
            <w:tcW w:w="3511" w:type="dxa"/>
          </w:tcPr>
          <w:p w14:paraId="1012C03B" w14:textId="77777777" w:rsidR="00645126" w:rsidRPr="00FB7D78" w:rsidRDefault="00645126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  <w:hideMark/>
          </w:tcPr>
          <w:p w14:paraId="3A65576C" w14:textId="77777777" w:rsidR="00645126" w:rsidRPr="00FB7D78" w:rsidRDefault="00645126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hideMark/>
          </w:tcPr>
          <w:p w14:paraId="5CD7A8B8" w14:textId="77777777" w:rsidR="00645126" w:rsidRPr="00FB7D78" w:rsidRDefault="00645126" w:rsidP="00A355E8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645126" w:rsidRPr="00FB7D78" w14:paraId="4C27019A" w14:textId="77777777" w:rsidTr="00BC2B27">
        <w:trPr>
          <w:trHeight w:val="20"/>
        </w:trPr>
        <w:tc>
          <w:tcPr>
            <w:tcW w:w="3511" w:type="dxa"/>
          </w:tcPr>
          <w:p w14:paraId="6D810C03" w14:textId="77777777" w:rsidR="00645126" w:rsidRPr="00FB7D78" w:rsidRDefault="00645126" w:rsidP="00A355E8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  <w:hideMark/>
          </w:tcPr>
          <w:p w14:paraId="0AB6B48C" w14:textId="77777777" w:rsidR="00645126" w:rsidRPr="00FB7D78" w:rsidRDefault="00645126" w:rsidP="00A355E8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36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3" w:type="dxa"/>
            <w:hideMark/>
          </w:tcPr>
          <w:p w14:paraId="1E39103D" w14:textId="77777777" w:rsidR="00645126" w:rsidRPr="00FB7D78" w:rsidRDefault="00645126" w:rsidP="00A355E8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7" w:type="dxa"/>
            <w:hideMark/>
          </w:tcPr>
          <w:p w14:paraId="0E30C28A" w14:textId="77777777" w:rsidR="00645126" w:rsidRPr="00FB7D78" w:rsidRDefault="00645126" w:rsidP="00A355E8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hideMark/>
          </w:tcPr>
          <w:p w14:paraId="7FA3DB75" w14:textId="77777777" w:rsidR="00645126" w:rsidRPr="00FB7D78" w:rsidRDefault="00645126" w:rsidP="00A355E8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645126" w:rsidRPr="00FB7D78" w14:paraId="1706FB5C" w14:textId="77777777" w:rsidTr="00A355E8">
        <w:trPr>
          <w:trHeight w:val="20"/>
        </w:trPr>
        <w:tc>
          <w:tcPr>
            <w:tcW w:w="3511" w:type="dxa"/>
            <w:hideMark/>
          </w:tcPr>
          <w:p w14:paraId="0F755295" w14:textId="77777777" w:rsidR="00645126" w:rsidRPr="00FB7D78" w:rsidRDefault="00645126" w:rsidP="00A355E8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82" w:type="dxa"/>
          </w:tcPr>
          <w:p w14:paraId="22EDC53E" w14:textId="77777777" w:rsidR="00645126" w:rsidRPr="00FB7D78" w:rsidRDefault="00645126" w:rsidP="00A355E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vAlign w:val="center"/>
          </w:tcPr>
          <w:p w14:paraId="16B4AE52" w14:textId="77777777" w:rsidR="00645126" w:rsidRPr="00FB7D78" w:rsidRDefault="00645126" w:rsidP="00A355E8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vAlign w:val="center"/>
          </w:tcPr>
          <w:p w14:paraId="2C904E9D" w14:textId="77777777" w:rsidR="00645126" w:rsidRPr="00FB7D78" w:rsidRDefault="00645126" w:rsidP="00A355E8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3724BA2C" w14:textId="77777777" w:rsidR="00645126" w:rsidRPr="00FB7D78" w:rsidRDefault="00645126" w:rsidP="00A355E8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3D156A" w:rsidRPr="00FB7D78" w14:paraId="298502D5" w14:textId="77777777" w:rsidTr="00A355E8">
        <w:trPr>
          <w:trHeight w:val="20"/>
        </w:trPr>
        <w:tc>
          <w:tcPr>
            <w:tcW w:w="3511" w:type="dxa"/>
            <w:hideMark/>
          </w:tcPr>
          <w:p w14:paraId="01E5B5F1" w14:textId="77777777" w:rsidR="003D156A" w:rsidRPr="00FB7D78" w:rsidRDefault="003D156A" w:rsidP="003D156A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82" w:type="dxa"/>
            <w:hideMark/>
          </w:tcPr>
          <w:p w14:paraId="648196E5" w14:textId="77777777" w:rsidR="003D156A" w:rsidRPr="00FB7D78" w:rsidRDefault="003D156A" w:rsidP="003D156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  <w:shd w:val="clear" w:color="auto" w:fill="FFFFFF"/>
          </w:tcPr>
          <w:p w14:paraId="5A86BFCF" w14:textId="709B3BC8" w:rsidR="003D156A" w:rsidRPr="001D54F2" w:rsidRDefault="003D156A" w:rsidP="003D156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</w:t>
            </w:r>
            <w:r w:rsidR="00B76497"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7</w:t>
            </w: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,000</w:t>
            </w:r>
          </w:p>
        </w:tc>
        <w:tc>
          <w:tcPr>
            <w:tcW w:w="1227" w:type="dxa"/>
            <w:shd w:val="clear" w:color="auto" w:fill="FFFFFF"/>
          </w:tcPr>
          <w:p w14:paraId="7E795943" w14:textId="14C99F6D" w:rsidR="003D156A" w:rsidRPr="001D54F2" w:rsidRDefault="003D156A" w:rsidP="007159F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 xml:space="preserve">        </w:t>
            </w:r>
            <w:r w:rsidR="007159F8" w:rsidRPr="001D54F2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(</w:t>
            </w:r>
            <w:r w:rsidRPr="001D54F2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1,505</w:t>
            </w:r>
            <w:r w:rsidR="007159F8" w:rsidRPr="001D54F2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277" w:type="dxa"/>
            <w:shd w:val="clear" w:color="auto" w:fill="FFFFFF"/>
          </w:tcPr>
          <w:p w14:paraId="10626338" w14:textId="62526887" w:rsidR="003D156A" w:rsidRPr="001D54F2" w:rsidRDefault="003D156A" w:rsidP="003D156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 xml:space="preserve">      1</w:t>
            </w:r>
            <w:r w:rsidR="00B76497"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5</w:t>
            </w: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,495</w:t>
            </w:r>
          </w:p>
        </w:tc>
      </w:tr>
      <w:tr w:rsidR="003D156A" w:rsidRPr="009954C9" w14:paraId="774A523D" w14:textId="77777777" w:rsidTr="009954C9">
        <w:trPr>
          <w:trHeight w:val="20"/>
        </w:trPr>
        <w:tc>
          <w:tcPr>
            <w:tcW w:w="3511" w:type="dxa"/>
            <w:hideMark/>
          </w:tcPr>
          <w:p w14:paraId="6ECA74A7" w14:textId="77777777" w:rsidR="003D156A" w:rsidRPr="00FB7D78" w:rsidRDefault="003D156A" w:rsidP="003D156A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</w:t>
            </w:r>
            <w:r w:rsidRPr="00FB7D78">
              <w:rPr>
                <w:rFonts w:ascii="Browallia New" w:hAnsi="Browallia New" w:cs="Browallia New" w:hint="cs"/>
                <w:sz w:val="28"/>
                <w:szCs w:val="28"/>
                <w:cs/>
              </w:rPr>
              <w:t>ยะยาว</w:t>
            </w:r>
          </w:p>
        </w:tc>
        <w:tc>
          <w:tcPr>
            <w:tcW w:w="1182" w:type="dxa"/>
            <w:hideMark/>
          </w:tcPr>
          <w:p w14:paraId="67EA0B40" w14:textId="77777777" w:rsidR="003D156A" w:rsidRPr="00FB7D78" w:rsidRDefault="003D156A" w:rsidP="003D156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</w:tcPr>
          <w:p w14:paraId="18BE7556" w14:textId="4980AA8A" w:rsidR="003D156A" w:rsidRPr="001D54F2" w:rsidRDefault="003D156A" w:rsidP="003D156A">
            <w:pPr>
              <w:spacing w:line="240" w:lineRule="auto"/>
              <w:ind w:right="104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 xml:space="preserve">    1,884,000</w:t>
            </w:r>
          </w:p>
        </w:tc>
        <w:tc>
          <w:tcPr>
            <w:tcW w:w="1227" w:type="dxa"/>
            <w:shd w:val="clear" w:color="auto" w:fill="auto"/>
          </w:tcPr>
          <w:p w14:paraId="5DA82AF9" w14:textId="3E26CDB3" w:rsidR="003D156A" w:rsidRPr="001D54F2" w:rsidRDefault="007159F8" w:rsidP="003D156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</w:t>
            </w:r>
            <w:r w:rsidR="003D156A"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628,808</w:t>
            </w: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17857E48" w14:textId="78BE14F7" w:rsidR="003D156A" w:rsidRPr="001D54F2" w:rsidRDefault="003D156A" w:rsidP="003D156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 xml:space="preserve">   1,255,192</w:t>
            </w:r>
          </w:p>
        </w:tc>
      </w:tr>
      <w:tr w:rsidR="003D156A" w:rsidRPr="009954C9" w14:paraId="1D3332A6" w14:textId="77777777" w:rsidTr="009954C9">
        <w:trPr>
          <w:trHeight w:val="20"/>
        </w:trPr>
        <w:tc>
          <w:tcPr>
            <w:tcW w:w="3511" w:type="dxa"/>
          </w:tcPr>
          <w:p w14:paraId="7941F64D" w14:textId="77777777" w:rsidR="003D156A" w:rsidRPr="00FB7D78" w:rsidRDefault="003D156A" w:rsidP="003D156A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7D78">
              <w:rPr>
                <w:rFonts w:ascii="Browallia New" w:hAnsi="Browallia New" w:cs="Browallia New" w:hint="cs"/>
                <w:sz w:val="28"/>
                <w:szCs w:val="28"/>
                <w:cs/>
              </w:rPr>
              <w:t>ตั๋วเงินในประเทศ</w:t>
            </w:r>
          </w:p>
        </w:tc>
        <w:tc>
          <w:tcPr>
            <w:tcW w:w="1182" w:type="dxa"/>
          </w:tcPr>
          <w:p w14:paraId="7292E9D2" w14:textId="77777777" w:rsidR="003D156A" w:rsidRPr="00FB7D78" w:rsidRDefault="003D156A" w:rsidP="003D156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7D78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</w:tcPr>
          <w:p w14:paraId="09211541" w14:textId="2F373414" w:rsidR="003D156A" w:rsidRPr="001D54F2" w:rsidRDefault="003D156A" w:rsidP="003D156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1227" w:type="dxa"/>
            <w:shd w:val="clear" w:color="auto" w:fill="auto"/>
          </w:tcPr>
          <w:p w14:paraId="55390ABF" w14:textId="14886536" w:rsidR="003D156A" w:rsidRPr="001D54F2" w:rsidRDefault="007159F8" w:rsidP="003D156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</w:t>
            </w:r>
            <w:r w:rsidR="003D156A"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10,000</w:t>
            </w: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085E1AB4" w14:textId="67CA9D3D" w:rsidR="003D156A" w:rsidRPr="001D54F2" w:rsidRDefault="003D156A" w:rsidP="003D156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</w:tr>
      <w:tr w:rsidR="003D156A" w:rsidRPr="00FB7D78" w14:paraId="008B0379" w14:textId="77777777" w:rsidTr="00A355E8">
        <w:trPr>
          <w:trHeight w:val="20"/>
        </w:trPr>
        <w:tc>
          <w:tcPr>
            <w:tcW w:w="3511" w:type="dxa"/>
          </w:tcPr>
          <w:p w14:paraId="5C5A4E5E" w14:textId="77777777" w:rsidR="003D156A" w:rsidRPr="00FB7D78" w:rsidRDefault="003D156A" w:rsidP="003D156A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82" w:type="dxa"/>
          </w:tcPr>
          <w:p w14:paraId="0F7D4159" w14:textId="77777777" w:rsidR="003D156A" w:rsidRPr="00FB7D78" w:rsidRDefault="003D156A" w:rsidP="003D156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5340A010" w14:textId="77777777" w:rsidR="003D156A" w:rsidRPr="001D54F2" w:rsidRDefault="003D156A" w:rsidP="003D156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7" w:type="dxa"/>
          </w:tcPr>
          <w:p w14:paraId="71497082" w14:textId="77777777" w:rsidR="003D156A" w:rsidRPr="001D54F2" w:rsidRDefault="003D156A" w:rsidP="003D156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</w:tcPr>
          <w:p w14:paraId="296E1E3E" w14:textId="77777777" w:rsidR="003D156A" w:rsidRPr="001D54F2" w:rsidRDefault="003D156A" w:rsidP="003D156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3D156A" w:rsidRPr="00FB7D78" w14:paraId="6AD84B21" w14:textId="77777777" w:rsidTr="00A355E8">
        <w:trPr>
          <w:trHeight w:val="20"/>
        </w:trPr>
        <w:tc>
          <w:tcPr>
            <w:tcW w:w="3511" w:type="dxa"/>
          </w:tcPr>
          <w:p w14:paraId="1700E251" w14:textId="77777777" w:rsidR="003D156A" w:rsidRPr="00FB7D78" w:rsidRDefault="003D156A" w:rsidP="003D156A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หนี้สินที่อาจเกิดขึ้น</w:t>
            </w:r>
          </w:p>
        </w:tc>
        <w:tc>
          <w:tcPr>
            <w:tcW w:w="1182" w:type="dxa"/>
          </w:tcPr>
          <w:p w14:paraId="17F6FB78" w14:textId="77777777" w:rsidR="003D156A" w:rsidRPr="00FB7D78" w:rsidRDefault="003D156A" w:rsidP="003D156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7919ED5A" w14:textId="77777777" w:rsidR="003D156A" w:rsidRPr="001D54F2" w:rsidRDefault="003D156A" w:rsidP="003D156A">
            <w:pPr>
              <w:spacing w:line="240" w:lineRule="auto"/>
              <w:ind w:right="104" w:hanging="12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</w:tcPr>
          <w:p w14:paraId="72B38FD3" w14:textId="77777777" w:rsidR="003D156A" w:rsidRPr="001D54F2" w:rsidRDefault="003D156A" w:rsidP="003D156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</w:tcPr>
          <w:p w14:paraId="6DA194D9" w14:textId="77777777" w:rsidR="003D156A" w:rsidRPr="001D54F2" w:rsidRDefault="003D156A" w:rsidP="003D156A">
            <w:pPr>
              <w:spacing w:line="240" w:lineRule="auto"/>
              <w:ind w:right="104" w:hanging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3D156A" w:rsidRPr="00FB7D78" w14:paraId="394298BA" w14:textId="77777777" w:rsidTr="00A355E8">
        <w:trPr>
          <w:trHeight w:val="20"/>
        </w:trPr>
        <w:tc>
          <w:tcPr>
            <w:tcW w:w="3511" w:type="dxa"/>
            <w:hideMark/>
          </w:tcPr>
          <w:p w14:paraId="06C72C66" w14:textId="77777777" w:rsidR="003D156A" w:rsidRPr="00FB7D78" w:rsidRDefault="003D156A" w:rsidP="003D156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เลตเตอร์ออฟเครดิตและทรัสต์รีซีท </w:t>
            </w:r>
          </w:p>
        </w:tc>
        <w:tc>
          <w:tcPr>
            <w:tcW w:w="1182" w:type="dxa"/>
            <w:hideMark/>
          </w:tcPr>
          <w:p w14:paraId="21FEFED4" w14:textId="77777777" w:rsidR="003D156A" w:rsidRPr="00FB7D78" w:rsidRDefault="003D156A" w:rsidP="003D156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</w:tcPr>
          <w:p w14:paraId="4E82C037" w14:textId="62FF2977" w:rsidR="003D156A" w:rsidRPr="001D54F2" w:rsidRDefault="003D156A" w:rsidP="003D156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710,000</w:t>
            </w:r>
          </w:p>
        </w:tc>
        <w:tc>
          <w:tcPr>
            <w:tcW w:w="1227" w:type="dxa"/>
          </w:tcPr>
          <w:p w14:paraId="0914D679" w14:textId="35FAE449" w:rsidR="003D156A" w:rsidRPr="001D54F2" w:rsidRDefault="007159F8" w:rsidP="003D156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</w:t>
            </w:r>
            <w:r w:rsidR="003D156A"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463,798</w:t>
            </w: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77" w:type="dxa"/>
          </w:tcPr>
          <w:p w14:paraId="7F74A749" w14:textId="36DEDC53" w:rsidR="003D156A" w:rsidRPr="001D54F2" w:rsidRDefault="007159F8" w:rsidP="003D156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246,202</w:t>
            </w:r>
          </w:p>
        </w:tc>
      </w:tr>
      <w:tr w:rsidR="003D156A" w:rsidRPr="00FB7D78" w14:paraId="5227892D" w14:textId="77777777" w:rsidTr="00A355E8">
        <w:trPr>
          <w:trHeight w:val="20"/>
        </w:trPr>
        <w:tc>
          <w:tcPr>
            <w:tcW w:w="3511" w:type="dxa"/>
          </w:tcPr>
          <w:p w14:paraId="4AE9DF20" w14:textId="77777777" w:rsidR="003D156A" w:rsidRPr="00FB7D78" w:rsidRDefault="003D156A" w:rsidP="003D156A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0921BA60" w14:textId="77777777" w:rsidR="003D156A" w:rsidRPr="00FB7D78" w:rsidRDefault="003D156A" w:rsidP="003D15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77" w:type="dxa"/>
            <w:gridSpan w:val="3"/>
          </w:tcPr>
          <w:p w14:paraId="6DF7AFFE" w14:textId="77777777" w:rsidR="003D156A" w:rsidRPr="001D54F2" w:rsidRDefault="003D156A" w:rsidP="003D156A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D156A" w:rsidRPr="00FB7D78" w14:paraId="48F30EA1" w14:textId="77777777" w:rsidTr="00A355E8">
        <w:trPr>
          <w:trHeight w:val="20"/>
        </w:trPr>
        <w:tc>
          <w:tcPr>
            <w:tcW w:w="3511" w:type="dxa"/>
          </w:tcPr>
          <w:p w14:paraId="42C92DA6" w14:textId="77777777" w:rsidR="003D156A" w:rsidRPr="00FB7D78" w:rsidRDefault="003D156A" w:rsidP="003D156A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3AE91983" w14:textId="77777777" w:rsidR="003D156A" w:rsidRPr="00FB7D78" w:rsidRDefault="003D156A" w:rsidP="003D15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77" w:type="dxa"/>
            <w:gridSpan w:val="3"/>
          </w:tcPr>
          <w:p w14:paraId="1B849920" w14:textId="1372FFCF" w:rsidR="003D156A" w:rsidRPr="001D54F2" w:rsidRDefault="003D156A" w:rsidP="003D156A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1D54F2">
              <w:rPr>
                <w:rFonts w:ascii="Browallia New" w:hAnsi="Browallia New" w:cs="Browallia New" w:hint="cs"/>
                <w:sz w:val="28"/>
                <w:szCs w:val="28"/>
                <w:cs/>
              </w:rPr>
              <w:t>หน่วย</w:t>
            </w:r>
            <w:r w:rsidRPr="001D54F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1D54F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1D54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3D156A" w:rsidRPr="00FB7D78" w14:paraId="3EF2711D" w14:textId="77777777" w:rsidTr="002C4DB2">
        <w:trPr>
          <w:trHeight w:val="20"/>
        </w:trPr>
        <w:tc>
          <w:tcPr>
            <w:tcW w:w="3511" w:type="dxa"/>
          </w:tcPr>
          <w:p w14:paraId="5AD228CA" w14:textId="77777777" w:rsidR="003D156A" w:rsidRPr="00FB7D78" w:rsidRDefault="003D156A" w:rsidP="003D156A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4B73A8F2" w14:textId="77777777" w:rsidR="003D156A" w:rsidRPr="00FB7D78" w:rsidRDefault="003D156A" w:rsidP="003D1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shd w:val="clear" w:color="auto" w:fill="auto"/>
          </w:tcPr>
          <w:p w14:paraId="2F252468" w14:textId="3DCC51C9" w:rsidR="003D156A" w:rsidRPr="001D54F2" w:rsidRDefault="003D156A" w:rsidP="003D156A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3D156A" w:rsidRPr="00FB7D78" w14:paraId="37A14D07" w14:textId="77777777" w:rsidTr="002C4DB2">
        <w:trPr>
          <w:trHeight w:val="20"/>
        </w:trPr>
        <w:tc>
          <w:tcPr>
            <w:tcW w:w="3511" w:type="dxa"/>
          </w:tcPr>
          <w:p w14:paraId="75EA3C60" w14:textId="77777777" w:rsidR="003D156A" w:rsidRPr="00FB7D78" w:rsidRDefault="003D156A" w:rsidP="003D156A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361B1CB9" w14:textId="626A5E97" w:rsidR="003D156A" w:rsidRPr="00FB7D78" w:rsidRDefault="003D156A" w:rsidP="003D156A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36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3" w:type="dxa"/>
            <w:shd w:val="clear" w:color="auto" w:fill="auto"/>
          </w:tcPr>
          <w:p w14:paraId="4929A3C6" w14:textId="25BBA724" w:rsidR="003D156A" w:rsidRPr="001D54F2" w:rsidRDefault="003D156A" w:rsidP="003D156A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7" w:type="dxa"/>
            <w:shd w:val="clear" w:color="auto" w:fill="auto"/>
          </w:tcPr>
          <w:p w14:paraId="5D7CB01B" w14:textId="2B07D337" w:rsidR="003D156A" w:rsidRPr="001D54F2" w:rsidRDefault="003D156A" w:rsidP="003D156A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shd w:val="clear" w:color="auto" w:fill="auto"/>
          </w:tcPr>
          <w:p w14:paraId="137CD919" w14:textId="663EB53A" w:rsidR="003D156A" w:rsidRPr="001D54F2" w:rsidRDefault="003D156A" w:rsidP="003D156A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3D156A" w:rsidRPr="00FB7D78" w14:paraId="5EED008F" w14:textId="77777777" w:rsidTr="002C4DB2">
        <w:trPr>
          <w:trHeight w:val="20"/>
        </w:trPr>
        <w:tc>
          <w:tcPr>
            <w:tcW w:w="3511" w:type="dxa"/>
          </w:tcPr>
          <w:p w14:paraId="4214E12E" w14:textId="0EBB6085" w:rsidR="003D156A" w:rsidRPr="00FB7D78" w:rsidRDefault="003D156A" w:rsidP="003D156A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82" w:type="dxa"/>
          </w:tcPr>
          <w:p w14:paraId="360F812C" w14:textId="77777777" w:rsidR="003D156A" w:rsidRPr="00FB7D78" w:rsidRDefault="003D156A" w:rsidP="003D156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0BDB3833" w14:textId="77777777" w:rsidR="003D156A" w:rsidRPr="001D54F2" w:rsidRDefault="003D156A" w:rsidP="003D156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7407AD61" w14:textId="77777777" w:rsidR="003D156A" w:rsidRPr="001D54F2" w:rsidRDefault="003D156A" w:rsidP="003D156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65934C8F" w14:textId="77777777" w:rsidR="003D156A" w:rsidRPr="001D54F2" w:rsidRDefault="003D156A" w:rsidP="003D156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3D156A" w:rsidRPr="00FB7D78" w14:paraId="591E8227" w14:textId="77777777" w:rsidTr="002C4DB2">
        <w:trPr>
          <w:trHeight w:val="20"/>
        </w:trPr>
        <w:tc>
          <w:tcPr>
            <w:tcW w:w="3511" w:type="dxa"/>
          </w:tcPr>
          <w:p w14:paraId="453B5C65" w14:textId="457277C0" w:rsidR="003D156A" w:rsidRPr="00FB7D78" w:rsidRDefault="003D156A" w:rsidP="003D156A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82" w:type="dxa"/>
          </w:tcPr>
          <w:p w14:paraId="11545E7E" w14:textId="5368EBBF" w:rsidR="003D156A" w:rsidRPr="00FB7D78" w:rsidRDefault="003D156A" w:rsidP="003D156A">
            <w:pPr>
              <w:tabs>
                <w:tab w:val="clear" w:pos="454"/>
                <w:tab w:val="left" w:pos="539"/>
              </w:tabs>
              <w:spacing w:line="240" w:lineRule="auto"/>
              <w:ind w:firstLine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  <w:shd w:val="clear" w:color="auto" w:fill="auto"/>
          </w:tcPr>
          <w:p w14:paraId="6CB9CC68" w14:textId="5D1BDE88" w:rsidR="003D156A" w:rsidRPr="001D54F2" w:rsidRDefault="003D156A" w:rsidP="003D156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15,000</w:t>
            </w:r>
          </w:p>
        </w:tc>
        <w:tc>
          <w:tcPr>
            <w:tcW w:w="1227" w:type="dxa"/>
            <w:shd w:val="clear" w:color="auto" w:fill="auto"/>
          </w:tcPr>
          <w:p w14:paraId="2EE39A4F" w14:textId="1134ECF0" w:rsidR="003D156A" w:rsidRPr="001D54F2" w:rsidRDefault="003D156A" w:rsidP="003D156A">
            <w:pPr>
              <w:tabs>
                <w:tab w:val="clear" w:pos="907"/>
                <w:tab w:val="left" w:pos="798"/>
              </w:tabs>
              <w:spacing w:line="240" w:lineRule="auto"/>
              <w:ind w:right="168" w:firstLine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6CA38B29" w14:textId="36726B62" w:rsidR="003D156A" w:rsidRPr="001D54F2" w:rsidRDefault="003D156A" w:rsidP="003D156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15,000</w:t>
            </w:r>
          </w:p>
        </w:tc>
      </w:tr>
      <w:tr w:rsidR="003D156A" w:rsidRPr="00FB7D78" w14:paraId="75AABAD5" w14:textId="77777777" w:rsidTr="002C4DB2">
        <w:trPr>
          <w:trHeight w:val="20"/>
        </w:trPr>
        <w:tc>
          <w:tcPr>
            <w:tcW w:w="3511" w:type="dxa"/>
          </w:tcPr>
          <w:p w14:paraId="0273FF7E" w14:textId="1D27EC4B" w:rsidR="003D156A" w:rsidRPr="00FB7D78" w:rsidRDefault="003D156A" w:rsidP="003D156A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</w:t>
            </w:r>
            <w:r w:rsidRPr="00FB7D78">
              <w:rPr>
                <w:rFonts w:ascii="Browallia New" w:hAnsi="Browallia New" w:cs="Browallia New" w:hint="cs"/>
                <w:sz w:val="28"/>
                <w:szCs w:val="28"/>
                <w:cs/>
              </w:rPr>
              <w:t>ยะยาว</w:t>
            </w:r>
          </w:p>
        </w:tc>
        <w:tc>
          <w:tcPr>
            <w:tcW w:w="1182" w:type="dxa"/>
          </w:tcPr>
          <w:p w14:paraId="371D38C6" w14:textId="1FA0C407" w:rsidR="003D156A" w:rsidRPr="00FB7D78" w:rsidRDefault="003D156A" w:rsidP="003D156A">
            <w:pPr>
              <w:tabs>
                <w:tab w:val="clear" w:pos="454"/>
                <w:tab w:val="left" w:pos="539"/>
              </w:tabs>
              <w:spacing w:line="240" w:lineRule="auto"/>
              <w:ind w:firstLine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  <w:shd w:val="clear" w:color="auto" w:fill="auto"/>
          </w:tcPr>
          <w:p w14:paraId="7717E004" w14:textId="5E8E7148" w:rsidR="003D156A" w:rsidRPr="001D54F2" w:rsidRDefault="003D156A" w:rsidP="003D156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1,854,000</w:t>
            </w:r>
          </w:p>
        </w:tc>
        <w:tc>
          <w:tcPr>
            <w:tcW w:w="1227" w:type="dxa"/>
            <w:shd w:val="clear" w:color="auto" w:fill="auto"/>
          </w:tcPr>
          <w:p w14:paraId="69F9F35C" w14:textId="648147AD" w:rsidR="003D156A" w:rsidRPr="001D54F2" w:rsidRDefault="007159F8" w:rsidP="003D156A">
            <w:pPr>
              <w:spacing w:line="240" w:lineRule="auto"/>
              <w:ind w:right="70" w:firstLine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D156A" w:rsidRPr="001D54F2">
              <w:rPr>
                <w:rFonts w:ascii="Browallia New" w:hAnsi="Browallia New" w:cs="Browallia New"/>
                <w:sz w:val="28"/>
                <w:szCs w:val="28"/>
              </w:rPr>
              <w:t>623,97</w:t>
            </w:r>
            <w:r w:rsidR="00903EB8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1D54F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34F9FEA4" w14:textId="0EC91063" w:rsidR="003D156A" w:rsidRPr="001D54F2" w:rsidRDefault="003D156A" w:rsidP="003D156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1,230,02</w:t>
            </w:r>
            <w:r w:rsidR="00903EB8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5</w:t>
            </w:r>
          </w:p>
        </w:tc>
      </w:tr>
      <w:tr w:rsidR="003D156A" w:rsidRPr="00FB7D78" w14:paraId="56450C7A" w14:textId="77777777" w:rsidTr="002C4DB2">
        <w:trPr>
          <w:trHeight w:val="20"/>
        </w:trPr>
        <w:tc>
          <w:tcPr>
            <w:tcW w:w="3511" w:type="dxa"/>
          </w:tcPr>
          <w:p w14:paraId="7105647D" w14:textId="77777777" w:rsidR="003D156A" w:rsidRPr="00FB7D78" w:rsidRDefault="003D156A" w:rsidP="003D156A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58615E23" w14:textId="76ED002D" w:rsidR="003D156A" w:rsidRPr="00FB7D78" w:rsidRDefault="003D156A" w:rsidP="003D156A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B7D7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หนี้สินที่อาจเกิดขึ้น</w:t>
            </w:r>
          </w:p>
        </w:tc>
        <w:tc>
          <w:tcPr>
            <w:tcW w:w="1182" w:type="dxa"/>
          </w:tcPr>
          <w:p w14:paraId="2A6538A3" w14:textId="77777777" w:rsidR="003D156A" w:rsidRPr="00FB7D78" w:rsidRDefault="003D156A" w:rsidP="003D156A">
            <w:pPr>
              <w:tabs>
                <w:tab w:val="clear" w:pos="454"/>
                <w:tab w:val="left" w:pos="53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</w:tcPr>
          <w:p w14:paraId="083A897A" w14:textId="77777777" w:rsidR="003D156A" w:rsidRPr="001D54F2" w:rsidRDefault="003D156A" w:rsidP="003D156A">
            <w:pPr>
              <w:spacing w:line="240" w:lineRule="auto"/>
              <w:ind w:right="104" w:hanging="12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shd w:val="clear" w:color="auto" w:fill="auto"/>
          </w:tcPr>
          <w:p w14:paraId="48B8D301" w14:textId="77777777" w:rsidR="003D156A" w:rsidRPr="001D54F2" w:rsidRDefault="003D156A" w:rsidP="003D156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</w:tcPr>
          <w:p w14:paraId="7583A45A" w14:textId="77777777" w:rsidR="003D156A" w:rsidRPr="001D54F2" w:rsidRDefault="003D156A" w:rsidP="003D156A">
            <w:pPr>
              <w:spacing w:line="240" w:lineRule="auto"/>
              <w:ind w:right="104" w:hanging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3D156A" w:rsidRPr="00CD47B9" w14:paraId="680245AB" w14:textId="77777777" w:rsidTr="002C4DB2">
        <w:trPr>
          <w:trHeight w:val="20"/>
        </w:trPr>
        <w:tc>
          <w:tcPr>
            <w:tcW w:w="3511" w:type="dxa"/>
          </w:tcPr>
          <w:p w14:paraId="31FC80DC" w14:textId="7D2CA66B" w:rsidR="003D156A" w:rsidRPr="00FB7D78" w:rsidRDefault="003D156A" w:rsidP="003D156A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เลตเตอร์ออฟเครดิตและทรัสต์รีซีท </w:t>
            </w:r>
          </w:p>
        </w:tc>
        <w:tc>
          <w:tcPr>
            <w:tcW w:w="1182" w:type="dxa"/>
          </w:tcPr>
          <w:p w14:paraId="3EE837E9" w14:textId="34F9629D" w:rsidR="003D156A" w:rsidRPr="00FB7D78" w:rsidRDefault="003D156A" w:rsidP="003D156A">
            <w:pPr>
              <w:tabs>
                <w:tab w:val="clear" w:pos="454"/>
                <w:tab w:val="left" w:pos="53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  <w:shd w:val="clear" w:color="auto" w:fill="auto"/>
          </w:tcPr>
          <w:p w14:paraId="6DB5C420" w14:textId="56DD85BC" w:rsidR="003D156A" w:rsidRPr="001D54F2" w:rsidRDefault="003D156A" w:rsidP="003D156A">
            <w:pPr>
              <w:spacing w:line="240" w:lineRule="auto"/>
              <w:ind w:right="104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 xml:space="preserve">      600,000</w:t>
            </w:r>
          </w:p>
        </w:tc>
        <w:tc>
          <w:tcPr>
            <w:tcW w:w="1227" w:type="dxa"/>
            <w:shd w:val="clear" w:color="auto" w:fill="auto"/>
          </w:tcPr>
          <w:p w14:paraId="713201B3" w14:textId="3B600E20" w:rsidR="003D156A" w:rsidRPr="001D54F2" w:rsidRDefault="007159F8" w:rsidP="003D156A">
            <w:pPr>
              <w:spacing w:line="240" w:lineRule="auto"/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</w:t>
            </w:r>
            <w:r w:rsidR="003D156A"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400,706</w:t>
            </w: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26781675" w14:textId="08D67895" w:rsidR="003D156A" w:rsidRPr="001D54F2" w:rsidRDefault="003D156A" w:rsidP="003D156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D54F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199,294</w:t>
            </w:r>
          </w:p>
        </w:tc>
      </w:tr>
    </w:tbl>
    <w:p w14:paraId="3A378FAE" w14:textId="77777777" w:rsidR="00645126" w:rsidRDefault="00645126" w:rsidP="00645126">
      <w:pPr>
        <w:tabs>
          <w:tab w:val="clear" w:pos="907"/>
          <w:tab w:val="left" w:pos="990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70656A22" w14:textId="786D6073" w:rsidR="00231D4D" w:rsidRDefault="00231D4D" w:rsidP="003C0F82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171A014F" w14:textId="5BB0EBF8" w:rsidR="00267B1A" w:rsidRDefault="00267B1A" w:rsidP="003C0F82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2D5972BE" w14:textId="5B93C135" w:rsidR="00267B1A" w:rsidRDefault="00267B1A" w:rsidP="003C0F82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4E67F475" w14:textId="77777777" w:rsidR="00267B1A" w:rsidRDefault="00267B1A" w:rsidP="003C0F82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54540F9F" w14:textId="37E82D1D" w:rsidR="001B38C5" w:rsidRDefault="001B38C5" w:rsidP="003C0F82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61179005" w14:textId="5FFCEB87" w:rsidR="001B38C5" w:rsidRDefault="001B38C5" w:rsidP="003C0F82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04E48079" w14:textId="4D21610C" w:rsidR="001B38C5" w:rsidRDefault="001B38C5" w:rsidP="003C0F82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1494E0F4" w14:textId="2E86B115" w:rsidR="001B38C5" w:rsidRDefault="001B38C5" w:rsidP="003C0F82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00442E33" w14:textId="52AD1D83" w:rsidR="001B38C5" w:rsidRDefault="001B38C5" w:rsidP="003C0F82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56521344" w14:textId="25B9F66A" w:rsidR="001B38C5" w:rsidRDefault="001B38C5" w:rsidP="003C0F82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6A2F0AC2" w14:textId="29BCB4E8" w:rsidR="001B38C5" w:rsidRDefault="001B38C5" w:rsidP="003C0F82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4774E87F" w14:textId="6B081D29" w:rsidR="001B38C5" w:rsidRDefault="001B38C5" w:rsidP="003C0F82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3153A39C" w14:textId="70B858EF" w:rsidR="001B38C5" w:rsidRDefault="001B38C5" w:rsidP="003C0F82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6B38AAAE" w14:textId="77F8B7BD" w:rsidR="001B38C5" w:rsidRDefault="001B38C5" w:rsidP="003C0F82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1BADC878" w14:textId="77777777" w:rsidR="001B38C5" w:rsidRDefault="001B38C5" w:rsidP="003C0F82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07C8021F" w14:textId="49530A85" w:rsidR="00EA1915" w:rsidRPr="00240549" w:rsidRDefault="00EA1915" w:rsidP="00983A6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240549">
        <w:rPr>
          <w:rFonts w:ascii="Browallia New" w:hAnsi="Browallia New" w:cs="Browallia New" w:hint="cs"/>
          <w:sz w:val="28"/>
          <w:szCs w:val="28"/>
          <w:u w:val="single"/>
          <w:cs/>
        </w:rPr>
        <w:lastRenderedPageBreak/>
        <w:t>การปรับกระทบหนี้สินที่เกิดขึ้นจากกิจกรรมจัดหาเงิน</w:t>
      </w:r>
    </w:p>
    <w:p w14:paraId="11C77ED7" w14:textId="77777777" w:rsidR="00FA7633" w:rsidRPr="00240549" w:rsidRDefault="00FA7633" w:rsidP="00FA7633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A6620D1" w14:textId="6688B4E5" w:rsidR="00EA1915" w:rsidRPr="00240549" w:rsidRDefault="00EA1915" w:rsidP="00EA1915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  <w:r w:rsidRPr="00240549">
        <w:rPr>
          <w:rFonts w:ascii="Browallia New" w:hAnsi="Browallia New" w:cs="Browallia New" w:hint="cs"/>
          <w:sz w:val="28"/>
          <w:szCs w:val="28"/>
          <w:cs/>
        </w:rPr>
        <w:t xml:space="preserve">การเปลี่ยนแปลงในมาตรฐานการบัญชีฉบับที่ </w:t>
      </w:r>
      <w:r w:rsidRPr="00240549">
        <w:rPr>
          <w:rFonts w:ascii="Browallia New" w:hAnsi="Browallia New" w:cs="Browallia New"/>
          <w:sz w:val="28"/>
          <w:szCs w:val="28"/>
        </w:rPr>
        <w:t xml:space="preserve">7 </w:t>
      </w:r>
      <w:r w:rsidRPr="00240549">
        <w:rPr>
          <w:rFonts w:ascii="Browallia New" w:hAnsi="Browallia New" w:cs="Browallia New" w:hint="cs"/>
          <w:sz w:val="28"/>
          <w:szCs w:val="28"/>
          <w:cs/>
        </w:rPr>
        <w:t xml:space="preserve">ซึ่งมีผลบังคับใช้ตั้งแต่วันที่ </w:t>
      </w:r>
      <w:r w:rsidRPr="00240549">
        <w:rPr>
          <w:rFonts w:ascii="Browallia New" w:hAnsi="Browallia New" w:cs="Browallia New"/>
          <w:sz w:val="28"/>
          <w:szCs w:val="28"/>
        </w:rPr>
        <w:t>1</w:t>
      </w:r>
      <w:r w:rsidRPr="00240549">
        <w:rPr>
          <w:rFonts w:ascii="Browallia New" w:hAnsi="Browallia New" w:cs="Browallia New" w:hint="cs"/>
          <w:sz w:val="28"/>
          <w:szCs w:val="28"/>
          <w:cs/>
        </w:rPr>
        <w:t xml:space="preserve"> มกราคม </w:t>
      </w:r>
      <w:r w:rsidRPr="00240549">
        <w:rPr>
          <w:rFonts w:ascii="Browallia New" w:hAnsi="Browallia New" w:cs="Browallia New"/>
          <w:sz w:val="28"/>
          <w:szCs w:val="28"/>
        </w:rPr>
        <w:t xml:space="preserve">2561 </w:t>
      </w:r>
      <w:r w:rsidRPr="00240549">
        <w:rPr>
          <w:rFonts w:ascii="Browallia New" w:hAnsi="Browallia New" w:cs="Browallia New" w:hint="cs"/>
          <w:sz w:val="28"/>
          <w:szCs w:val="28"/>
          <w:cs/>
        </w:rPr>
        <w:t xml:space="preserve">กำหนดให้กลุ่มบริษัทต้องเปิดเผยข้อมูลเกี่ยวกับการเปลี่ยนแปลงในหนี้สินที่เกิดจากกิจกรรมจัดหาเงิน </w:t>
      </w:r>
      <w:r w:rsidRPr="00240549">
        <w:rPr>
          <w:rFonts w:ascii="Browallia New" w:hAnsi="Browallia New" w:cs="Browallia New"/>
          <w:sz w:val="28"/>
          <w:szCs w:val="28"/>
          <w:cs/>
        </w:rPr>
        <w:t>กลุ่มบริษัทจัดประเภทการเปลี่ยนแปลงเป็นการเปลี่ยนแปลงที่เกิดขึ้นจากกระแสเงินสดและการเปลี่ยนแปลงที่ไม่ใช่</w:t>
      </w:r>
      <w:r w:rsidRPr="00240549">
        <w:rPr>
          <w:rFonts w:ascii="Browallia New" w:hAnsi="Browallia New" w:cs="Browallia New" w:hint="cs"/>
          <w:sz w:val="28"/>
          <w:szCs w:val="28"/>
          <w:cs/>
        </w:rPr>
        <w:t>กระแสเ</w:t>
      </w:r>
      <w:r w:rsidRPr="00240549">
        <w:rPr>
          <w:rFonts w:ascii="Browallia New" w:hAnsi="Browallia New" w:cs="Browallia New"/>
          <w:sz w:val="28"/>
          <w:szCs w:val="28"/>
          <w:cs/>
        </w:rPr>
        <w:t xml:space="preserve">งินสดพร้อมหมวดย่อยเพิ่มเติมตามที่กำหนดในมาตรฐานการบัญชีฉบับที่ </w:t>
      </w:r>
      <w:r w:rsidRPr="00240549">
        <w:rPr>
          <w:rFonts w:ascii="Browallia New" w:hAnsi="Browallia New" w:cs="Browallia New"/>
          <w:sz w:val="28"/>
          <w:szCs w:val="28"/>
        </w:rPr>
        <w:t>7</w:t>
      </w:r>
    </w:p>
    <w:p w14:paraId="70B7BF2B" w14:textId="77777777" w:rsidR="00BD3FC3" w:rsidRPr="00E951FF" w:rsidRDefault="00BD3FC3" w:rsidP="00EA1915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1C29B9B3" w14:textId="799B9ED1" w:rsidR="00EA1915" w:rsidRPr="00BD3FC3" w:rsidRDefault="00EA1915" w:rsidP="00CA0942">
      <w:pPr>
        <w:tabs>
          <w:tab w:val="clear" w:pos="227"/>
          <w:tab w:val="clear" w:pos="454"/>
          <w:tab w:val="left" w:pos="450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</w:rPr>
      </w:pPr>
      <w:r w:rsidRPr="00240549">
        <w:rPr>
          <w:rFonts w:ascii="Browallia New" w:hAnsi="Browallia New" w:cs="Browallia New"/>
          <w:sz w:val="28"/>
          <w:szCs w:val="28"/>
        </w:rPr>
        <w:t xml:space="preserve">       </w:t>
      </w:r>
      <w:r w:rsidRPr="00240549">
        <w:rPr>
          <w:rFonts w:ascii="Browallia New" w:hAnsi="Browallia New" w:cs="Browallia New" w:hint="cs"/>
          <w:sz w:val="28"/>
          <w:szCs w:val="28"/>
          <w:cs/>
        </w:rPr>
        <w:t xml:space="preserve">การเปลี่ยนแปลงต่อหนี้สินที่เกิดขึ้นจากกิจกรรมจัดหาเงินของกลุ่มบริษัทมีดังนี้ </w:t>
      </w:r>
    </w:p>
    <w:p w14:paraId="3BB94145" w14:textId="4B2D9E3B" w:rsidR="00EA1915" w:rsidRDefault="00EA1915" w:rsidP="00EA1915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 New" w:hAnsi="Browallia New" w:cs="Browallia New"/>
          <w:sz w:val="28"/>
          <w:szCs w:val="28"/>
          <w:highlight w:val="cyan"/>
        </w:rPr>
      </w:pPr>
    </w:p>
    <w:tbl>
      <w:tblPr>
        <w:tblStyle w:val="TableGrid"/>
        <w:tblW w:w="899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4"/>
        <w:gridCol w:w="283"/>
        <w:gridCol w:w="1168"/>
        <w:gridCol w:w="265"/>
        <w:gridCol w:w="1070"/>
        <w:gridCol w:w="236"/>
        <w:gridCol w:w="1088"/>
        <w:gridCol w:w="283"/>
        <w:gridCol w:w="970"/>
        <w:gridCol w:w="290"/>
        <w:gridCol w:w="1011"/>
      </w:tblGrid>
      <w:tr w:rsidR="00931896" w:rsidRPr="007C2D1D" w14:paraId="63C0C86E" w14:textId="77777777" w:rsidTr="00A35B10">
        <w:tc>
          <w:tcPr>
            <w:tcW w:w="2334" w:type="dxa"/>
          </w:tcPr>
          <w:p w14:paraId="3900D748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704FBAA6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81" w:type="dxa"/>
            <w:gridSpan w:val="9"/>
            <w:vAlign w:val="center"/>
          </w:tcPr>
          <w:p w14:paraId="3DB855CF" w14:textId="408896BF" w:rsidR="00931896" w:rsidRPr="00E05678" w:rsidRDefault="00E05678" w:rsidP="00E0567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: 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)</w:t>
            </w:r>
          </w:p>
        </w:tc>
      </w:tr>
      <w:tr w:rsidR="00931896" w:rsidRPr="007C2D1D" w14:paraId="4126F34B" w14:textId="77777777" w:rsidTr="00A35B10">
        <w:tc>
          <w:tcPr>
            <w:tcW w:w="2334" w:type="dxa"/>
          </w:tcPr>
          <w:p w14:paraId="20ABEE6F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7EE6CAE6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81" w:type="dxa"/>
            <w:gridSpan w:val="9"/>
            <w:tcBorders>
              <w:bottom w:val="single" w:sz="4" w:space="0" w:color="auto"/>
            </w:tcBorders>
          </w:tcPr>
          <w:p w14:paraId="7702CAB2" w14:textId="45E94D9C" w:rsidR="00931896" w:rsidRPr="00AC06DA" w:rsidRDefault="00E05678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31896" w:rsidRPr="007C2D1D" w14:paraId="39978297" w14:textId="77777777" w:rsidTr="0076270D">
        <w:tc>
          <w:tcPr>
            <w:tcW w:w="2334" w:type="dxa"/>
          </w:tcPr>
          <w:p w14:paraId="75D602D1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2E370A7B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EBDD3C2" w14:textId="77777777" w:rsidR="00D30DA1" w:rsidRDefault="00D30DA1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1099E295" w14:textId="52E0377F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  <w:r w:rsidR="00E05678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ตาม</w:t>
            </w: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สัญญาเช่า</w:t>
            </w:r>
            <w:r w:rsidR="00E05678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การเงิน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7A96360F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49BCBEB0" w14:textId="77777777" w:rsidR="00D30DA1" w:rsidRDefault="00D30DA1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6FA4C5AC" w14:textId="5371A466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เงินกู้ยืมระยะสั้น</w:t>
            </w:r>
            <w:r w:rsidR="00AC06DA"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AA58ECE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487D3C4E" w14:textId="77777777" w:rsidR="00D30DA1" w:rsidRDefault="00D30DA1" w:rsidP="00AC06D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1F404ACD" w14:textId="68EC3369" w:rsidR="00931896" w:rsidRPr="00AC06DA" w:rsidRDefault="00AC06DA" w:rsidP="00AC06D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6551C2D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008262EF" w14:textId="5461D78E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เงินกู้ยืมระยะยาว</w:t>
            </w:r>
            <w:r w:rsidR="00E05678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290" w:type="dxa"/>
            <w:tcBorders>
              <w:top w:val="single" w:sz="4" w:space="0" w:color="auto"/>
            </w:tcBorders>
          </w:tcPr>
          <w:p w14:paraId="251A10BD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7400F90D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0AFBD60F" w14:textId="3E655D6B" w:rsidR="00E05678" w:rsidRDefault="00E05678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51BDABEF" w14:textId="77777777" w:rsidR="00D30DA1" w:rsidRDefault="00D30DA1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45F5D9F" w14:textId="530BE923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31896" w:rsidRPr="007C2D1D" w14:paraId="42DEBEFC" w14:textId="77777777" w:rsidTr="0076270D">
        <w:tc>
          <w:tcPr>
            <w:tcW w:w="2334" w:type="dxa"/>
          </w:tcPr>
          <w:p w14:paraId="0479AEEE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 xml:space="preserve">1 </w:t>
            </w: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มกราคม </w:t>
            </w: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283" w:type="dxa"/>
          </w:tcPr>
          <w:p w14:paraId="4B388C4B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36AFD0D" w14:textId="52686172" w:rsidR="00931896" w:rsidRPr="00AC06DA" w:rsidRDefault="00E02FC1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11,207</w:t>
            </w:r>
          </w:p>
        </w:tc>
        <w:tc>
          <w:tcPr>
            <w:tcW w:w="265" w:type="dxa"/>
          </w:tcPr>
          <w:p w14:paraId="4A7AB377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6043AA9B" w14:textId="10788FE8" w:rsidR="00931896" w:rsidRPr="00AC06DA" w:rsidRDefault="007C0FAE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913,994</w:t>
            </w:r>
          </w:p>
        </w:tc>
        <w:tc>
          <w:tcPr>
            <w:tcW w:w="236" w:type="dxa"/>
          </w:tcPr>
          <w:p w14:paraId="639A816F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1EF4D600" w14:textId="39F78C71" w:rsidR="00931896" w:rsidRPr="00AC06DA" w:rsidRDefault="00E02FC1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137,900</w:t>
            </w:r>
          </w:p>
        </w:tc>
        <w:tc>
          <w:tcPr>
            <w:tcW w:w="283" w:type="dxa"/>
          </w:tcPr>
          <w:p w14:paraId="4E497FB3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31C281BD" w14:textId="1175DFBC" w:rsidR="00931896" w:rsidRPr="00AC06DA" w:rsidRDefault="00E02FC1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895,234</w:t>
            </w:r>
          </w:p>
        </w:tc>
        <w:tc>
          <w:tcPr>
            <w:tcW w:w="290" w:type="dxa"/>
          </w:tcPr>
          <w:p w14:paraId="0DF7EAEF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7AFC79EF" w14:textId="5A2B579A" w:rsidR="00931896" w:rsidRPr="00AC06DA" w:rsidRDefault="00E02FC1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</w:t>
            </w:r>
            <w:r w:rsidR="007C0FAE">
              <w:rPr>
                <w:rFonts w:ascii="Browallia New" w:hAnsi="Browallia New" w:cs="Browallia New"/>
                <w:sz w:val="20"/>
                <w:szCs w:val="20"/>
              </w:rPr>
              <w:t>958,335</w:t>
            </w:r>
          </w:p>
        </w:tc>
      </w:tr>
      <w:tr w:rsidR="00931896" w:rsidRPr="007C2D1D" w14:paraId="24F0CC6C" w14:textId="77777777" w:rsidTr="00992D39">
        <w:tc>
          <w:tcPr>
            <w:tcW w:w="2334" w:type="dxa"/>
          </w:tcPr>
          <w:p w14:paraId="76519872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33523185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3428891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5" w:type="dxa"/>
          </w:tcPr>
          <w:p w14:paraId="5A7E06EE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2FDCB3CD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CF38CF1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40EA830F" w14:textId="39646E98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5AB9453D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7FB2AA24" w14:textId="74B4E4C5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0" w:type="dxa"/>
          </w:tcPr>
          <w:p w14:paraId="0436232A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2BEFADF1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896" w:rsidRPr="007C2D1D" w14:paraId="4DAFEFE9" w14:textId="77777777" w:rsidTr="00AA1F89">
        <w:tc>
          <w:tcPr>
            <w:tcW w:w="2334" w:type="dxa"/>
          </w:tcPr>
          <w:p w14:paraId="44DF04DB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รายการที่เกิดขึ้นจากกระแสเงินสด</w:t>
            </w: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283" w:type="dxa"/>
          </w:tcPr>
          <w:p w14:paraId="3ACA132F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754ED2CE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5" w:type="dxa"/>
          </w:tcPr>
          <w:p w14:paraId="6BFA15C8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</w:tcPr>
          <w:p w14:paraId="742277B0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FAB6368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695699A4" w14:textId="0672DD95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34430361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</w:tcPr>
          <w:p w14:paraId="3A510869" w14:textId="10A20FC0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0" w:type="dxa"/>
          </w:tcPr>
          <w:p w14:paraId="51BC8A32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490E8923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896" w:rsidRPr="007C2D1D" w14:paraId="584753CC" w14:textId="77777777" w:rsidTr="00AA1F89">
        <w:tc>
          <w:tcPr>
            <w:tcW w:w="2334" w:type="dxa"/>
          </w:tcPr>
          <w:p w14:paraId="7193A292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การจ่ายคืน</w:t>
            </w:r>
          </w:p>
        </w:tc>
        <w:tc>
          <w:tcPr>
            <w:tcW w:w="283" w:type="dxa"/>
          </w:tcPr>
          <w:p w14:paraId="47D0AE94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2BC64134" w14:textId="6349BB47" w:rsidR="00931896" w:rsidRPr="00AC06DA" w:rsidRDefault="007C0FAE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(2,404</w:t>
            </w:r>
            <w:r w:rsidR="0076270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265" w:type="dxa"/>
          </w:tcPr>
          <w:p w14:paraId="6FC02EC5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</w:tcPr>
          <w:p w14:paraId="3ACF3553" w14:textId="2AFE6C95" w:rsidR="00931896" w:rsidRPr="00AC06DA" w:rsidRDefault="0076270D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C0FAE">
              <w:rPr>
                <w:rFonts w:ascii="Browallia New" w:hAnsi="Browallia New" w:cs="Browallia New"/>
                <w:sz w:val="20"/>
                <w:szCs w:val="20"/>
              </w:rPr>
              <w:t>85,278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57881834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3A3D9170" w14:textId="471E7FF9" w:rsidR="00931896" w:rsidRPr="00AC06DA" w:rsidRDefault="0076270D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(108,900)</w:t>
            </w:r>
          </w:p>
        </w:tc>
        <w:tc>
          <w:tcPr>
            <w:tcW w:w="283" w:type="dxa"/>
          </w:tcPr>
          <w:p w14:paraId="430AA8A1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</w:tcPr>
          <w:p w14:paraId="670138D2" w14:textId="00BD3A52" w:rsidR="00931896" w:rsidRPr="00AC06DA" w:rsidRDefault="0076270D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(282,326)</w:t>
            </w:r>
          </w:p>
        </w:tc>
        <w:tc>
          <w:tcPr>
            <w:tcW w:w="290" w:type="dxa"/>
          </w:tcPr>
          <w:p w14:paraId="34EDC6E7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20F45400" w14:textId="705A894D" w:rsidR="00931896" w:rsidRPr="00AC06DA" w:rsidRDefault="0076270D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C0FAE">
              <w:rPr>
                <w:rFonts w:ascii="Browallia New" w:hAnsi="Browallia New" w:cs="Browallia New"/>
                <w:sz w:val="20"/>
                <w:szCs w:val="20"/>
              </w:rPr>
              <w:t>478,908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931896" w:rsidRPr="007C2D1D" w14:paraId="1B8496C7" w14:textId="77777777" w:rsidTr="00AA1F89">
        <w:tc>
          <w:tcPr>
            <w:tcW w:w="2334" w:type="dxa"/>
          </w:tcPr>
          <w:p w14:paraId="4366A41B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เงินสดรับ</w:t>
            </w:r>
          </w:p>
        </w:tc>
        <w:tc>
          <w:tcPr>
            <w:tcW w:w="283" w:type="dxa"/>
          </w:tcPr>
          <w:p w14:paraId="53B28855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03250DA2" w14:textId="1B9C5631" w:rsidR="00931896" w:rsidRPr="00AC06DA" w:rsidRDefault="0076270D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5" w:type="dxa"/>
          </w:tcPr>
          <w:p w14:paraId="3F88B0C8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</w:tcPr>
          <w:p w14:paraId="79F2B395" w14:textId="7E594EAF" w:rsidR="00931896" w:rsidRPr="00AC06DA" w:rsidRDefault="0076270D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1,505</w:t>
            </w:r>
          </w:p>
        </w:tc>
        <w:tc>
          <w:tcPr>
            <w:tcW w:w="236" w:type="dxa"/>
          </w:tcPr>
          <w:p w14:paraId="1F7BED9F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6EE0648B" w14:textId="3437AB3A" w:rsidR="00931896" w:rsidRPr="00AC06DA" w:rsidRDefault="0076270D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12,000</w:t>
            </w:r>
          </w:p>
        </w:tc>
        <w:tc>
          <w:tcPr>
            <w:tcW w:w="283" w:type="dxa"/>
          </w:tcPr>
          <w:p w14:paraId="4C667512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</w:tcPr>
          <w:p w14:paraId="317E2DCB" w14:textId="56B0A424" w:rsidR="00931896" w:rsidRPr="00AC06DA" w:rsidRDefault="0076270D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90" w:type="dxa"/>
          </w:tcPr>
          <w:p w14:paraId="50AFA3FB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7D32A8D9" w14:textId="7A153B99" w:rsidR="00931896" w:rsidRPr="00AC06DA" w:rsidRDefault="0076270D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13,505</w:t>
            </w:r>
          </w:p>
        </w:tc>
      </w:tr>
      <w:tr w:rsidR="00931896" w:rsidRPr="007C2D1D" w14:paraId="3027ADCE" w14:textId="77777777" w:rsidTr="00AA1F89">
        <w:tc>
          <w:tcPr>
            <w:tcW w:w="2334" w:type="dxa"/>
          </w:tcPr>
          <w:p w14:paraId="48991334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รายการที่ไม่ใช่กระแสเงินสด</w:t>
            </w: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83" w:type="dxa"/>
          </w:tcPr>
          <w:p w14:paraId="33829399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33652907" w14:textId="0EAB547F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5" w:type="dxa"/>
          </w:tcPr>
          <w:p w14:paraId="4AE3C038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</w:tcPr>
          <w:p w14:paraId="1E51F38C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0D865B8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48F8F51C" w14:textId="7057BC1C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287929A3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</w:tcPr>
          <w:p w14:paraId="11E0164E" w14:textId="11A600CB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0" w:type="dxa"/>
          </w:tcPr>
          <w:p w14:paraId="5CC46DB9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76B245AB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D1D30" w:rsidRPr="007C2D1D" w14:paraId="1E212585" w14:textId="77777777" w:rsidTr="00F5045F">
        <w:tc>
          <w:tcPr>
            <w:tcW w:w="2334" w:type="dxa"/>
            <w:shd w:val="clear" w:color="auto" w:fill="auto"/>
          </w:tcPr>
          <w:p w14:paraId="6C874AF5" w14:textId="49627E42" w:rsidR="008D1D30" w:rsidRPr="00F5045F" w:rsidRDefault="00443932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5045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การได้มา</w:t>
            </w:r>
          </w:p>
        </w:tc>
        <w:tc>
          <w:tcPr>
            <w:tcW w:w="283" w:type="dxa"/>
          </w:tcPr>
          <w:p w14:paraId="1D538594" w14:textId="77777777" w:rsidR="008D1D30" w:rsidRPr="00AC06DA" w:rsidRDefault="008D1D30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283839E3" w14:textId="3D5F53E0" w:rsidR="008D1D30" w:rsidRPr="00AC06DA" w:rsidRDefault="008D1D30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8,745</w:t>
            </w:r>
          </w:p>
        </w:tc>
        <w:tc>
          <w:tcPr>
            <w:tcW w:w="265" w:type="dxa"/>
          </w:tcPr>
          <w:p w14:paraId="10117902" w14:textId="77777777" w:rsidR="008D1D30" w:rsidRPr="00AC06DA" w:rsidRDefault="008D1D30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</w:tcPr>
          <w:p w14:paraId="095BF668" w14:textId="0D219943" w:rsidR="008D1D30" w:rsidRPr="00AC06DA" w:rsidRDefault="008D1D30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8089B7F" w14:textId="77777777" w:rsidR="008D1D30" w:rsidRPr="00AC06DA" w:rsidRDefault="008D1D30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6D4214F3" w14:textId="5D014D7F" w:rsidR="008D1D30" w:rsidRPr="00AC06DA" w:rsidRDefault="008D1D30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14:paraId="1B2AA8DD" w14:textId="77777777" w:rsidR="008D1D30" w:rsidRPr="00AC06DA" w:rsidRDefault="008D1D30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</w:tcPr>
          <w:p w14:paraId="4E9CE00E" w14:textId="1606D6C8" w:rsidR="008D1D30" w:rsidRPr="00AC06DA" w:rsidRDefault="008D1D30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90" w:type="dxa"/>
          </w:tcPr>
          <w:p w14:paraId="734C54A5" w14:textId="77777777" w:rsidR="008D1D30" w:rsidRPr="00AC06DA" w:rsidRDefault="008D1D30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52583CCB" w14:textId="4411A3B0" w:rsidR="008D1D30" w:rsidRPr="00AC06DA" w:rsidRDefault="008D1D30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8,745</w:t>
            </w:r>
          </w:p>
        </w:tc>
      </w:tr>
      <w:tr w:rsidR="00931896" w:rsidRPr="007C2D1D" w14:paraId="6BAED291" w14:textId="77777777" w:rsidTr="00AA1F89">
        <w:tc>
          <w:tcPr>
            <w:tcW w:w="2334" w:type="dxa"/>
          </w:tcPr>
          <w:p w14:paraId="6E106AE6" w14:textId="28B3A17C" w:rsidR="00931896" w:rsidRPr="00AC06DA" w:rsidRDefault="00AA1F89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ค่าธรรมเนียมรอตัดบัญชี</w:t>
            </w:r>
          </w:p>
        </w:tc>
        <w:tc>
          <w:tcPr>
            <w:tcW w:w="283" w:type="dxa"/>
          </w:tcPr>
          <w:p w14:paraId="06E1F15E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24F567B6" w14:textId="2FF251A5" w:rsidR="00931896" w:rsidRPr="00AC06DA" w:rsidRDefault="0076270D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5" w:type="dxa"/>
          </w:tcPr>
          <w:p w14:paraId="75986C4F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</w:tcPr>
          <w:p w14:paraId="737FFF91" w14:textId="74F3E97D" w:rsidR="00931896" w:rsidRPr="00AC06DA" w:rsidRDefault="0076270D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8165CF8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107C5B09" w14:textId="622C7497" w:rsidR="00931896" w:rsidRPr="00AC06DA" w:rsidRDefault="0076270D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14:paraId="5BBBAB86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</w:tcPr>
          <w:p w14:paraId="0DBD1767" w14:textId="69496A84" w:rsidR="00931896" w:rsidRPr="00AC06DA" w:rsidRDefault="0076270D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7,893</w:t>
            </w:r>
          </w:p>
        </w:tc>
        <w:tc>
          <w:tcPr>
            <w:tcW w:w="290" w:type="dxa"/>
          </w:tcPr>
          <w:p w14:paraId="2A378790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2F585B2E" w14:textId="03AD1DB3" w:rsidR="00931896" w:rsidRPr="00AC06DA" w:rsidRDefault="0076270D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7,893</w:t>
            </w:r>
          </w:p>
        </w:tc>
      </w:tr>
      <w:tr w:rsidR="00931896" w:rsidRPr="007C2D1D" w14:paraId="25F7A1E1" w14:textId="77777777" w:rsidTr="00992D39">
        <w:tc>
          <w:tcPr>
            <w:tcW w:w="2334" w:type="dxa"/>
          </w:tcPr>
          <w:p w14:paraId="2CD1033B" w14:textId="4980CD65" w:rsidR="00931896" w:rsidRPr="00AC06DA" w:rsidRDefault="00AA1F89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ดอกเบี้ยรอตัดบัญชี</w:t>
            </w:r>
          </w:p>
        </w:tc>
        <w:tc>
          <w:tcPr>
            <w:tcW w:w="283" w:type="dxa"/>
          </w:tcPr>
          <w:p w14:paraId="6975C054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656044CF" w14:textId="31908DA9" w:rsidR="00931896" w:rsidRPr="00AC06DA" w:rsidRDefault="007C0FAE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596</w:t>
            </w:r>
          </w:p>
        </w:tc>
        <w:tc>
          <w:tcPr>
            <w:tcW w:w="265" w:type="dxa"/>
          </w:tcPr>
          <w:p w14:paraId="393CA16D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</w:tcPr>
          <w:p w14:paraId="66099F79" w14:textId="4C514590" w:rsidR="00931896" w:rsidRPr="00AC06DA" w:rsidRDefault="0076270D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94AA9DC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1A37CCBC" w14:textId="5E81A4D6" w:rsidR="00931896" w:rsidRPr="00AC06DA" w:rsidRDefault="0076270D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14:paraId="01EC7A07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</w:tcPr>
          <w:p w14:paraId="69B611B9" w14:textId="408831F4" w:rsidR="00931896" w:rsidRPr="00AC06DA" w:rsidRDefault="0076270D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90" w:type="dxa"/>
          </w:tcPr>
          <w:p w14:paraId="08D2E6B6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1DE99B4D" w14:textId="64D62B94" w:rsidR="00931896" w:rsidRPr="00AC06DA" w:rsidRDefault="007C0FAE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596</w:t>
            </w:r>
          </w:p>
        </w:tc>
      </w:tr>
      <w:tr w:rsidR="00FA3789" w:rsidRPr="007C2D1D" w14:paraId="4E227EC3" w14:textId="77777777" w:rsidTr="00992D39">
        <w:tc>
          <w:tcPr>
            <w:tcW w:w="2334" w:type="dxa"/>
          </w:tcPr>
          <w:p w14:paraId="280A0477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283" w:type="dxa"/>
          </w:tcPr>
          <w:p w14:paraId="235A06E6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FC76BD6" w14:textId="75E1187F" w:rsidR="00931896" w:rsidRPr="00AC06DA" w:rsidRDefault="007C0FAE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5" w:type="dxa"/>
          </w:tcPr>
          <w:p w14:paraId="3080D91E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5A162EB6" w14:textId="53739C4B" w:rsidR="00931896" w:rsidRPr="00AC06DA" w:rsidRDefault="007C0FAE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82</w:t>
            </w:r>
          </w:p>
        </w:tc>
        <w:tc>
          <w:tcPr>
            <w:tcW w:w="236" w:type="dxa"/>
          </w:tcPr>
          <w:p w14:paraId="65505584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200ADBA7" w14:textId="2E9D99BC" w:rsidR="00931896" w:rsidRPr="00AC06DA" w:rsidRDefault="0076270D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14:paraId="1769E595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5B995FD8" w14:textId="43F13BFA" w:rsidR="00931896" w:rsidRPr="00AC06DA" w:rsidRDefault="0076270D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90" w:type="dxa"/>
          </w:tcPr>
          <w:p w14:paraId="25FEDAEE" w14:textId="77777777" w:rsidR="00931896" w:rsidRPr="00AC06DA" w:rsidRDefault="00931896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3D21A0CC" w14:textId="7CCE2520" w:rsidR="00931896" w:rsidRPr="00AC06DA" w:rsidRDefault="007C0FAE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82</w:t>
            </w:r>
          </w:p>
        </w:tc>
      </w:tr>
      <w:tr w:rsidR="00FA3789" w:rsidRPr="007C2D1D" w14:paraId="022557AD" w14:textId="77777777" w:rsidTr="00992D39">
        <w:tc>
          <w:tcPr>
            <w:tcW w:w="2334" w:type="dxa"/>
          </w:tcPr>
          <w:p w14:paraId="1C65D1B7" w14:textId="77777777" w:rsidR="00AC06DA" w:rsidRPr="00AC06DA" w:rsidRDefault="00AC06DA" w:rsidP="00AC06D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 xml:space="preserve">31 </w:t>
            </w: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283" w:type="dxa"/>
          </w:tcPr>
          <w:p w14:paraId="092B08EA" w14:textId="77777777" w:rsidR="00AC06DA" w:rsidRPr="00AC06DA" w:rsidRDefault="00AC06DA" w:rsidP="00AC06D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12" w:space="0" w:color="auto"/>
            </w:tcBorders>
          </w:tcPr>
          <w:p w14:paraId="5301ABA9" w14:textId="22339340" w:rsidR="00AC06DA" w:rsidRPr="00AC06DA" w:rsidRDefault="0076270D" w:rsidP="00AC06D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18,14</w:t>
            </w:r>
            <w:r w:rsidR="00B4119F">
              <w:rPr>
                <w:rFonts w:ascii="Browallia New" w:hAnsi="Browallia New" w:cs="Browallia New"/>
                <w:sz w:val="20"/>
                <w:szCs w:val="20"/>
              </w:rPr>
              <w:t>4</w:t>
            </w:r>
          </w:p>
        </w:tc>
        <w:tc>
          <w:tcPr>
            <w:tcW w:w="265" w:type="dxa"/>
          </w:tcPr>
          <w:p w14:paraId="02234425" w14:textId="77777777" w:rsidR="00AC06DA" w:rsidRPr="00AC06DA" w:rsidRDefault="00AC06DA" w:rsidP="00AC06D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12" w:space="0" w:color="auto"/>
            </w:tcBorders>
          </w:tcPr>
          <w:p w14:paraId="1DF9F970" w14:textId="58E19C0D" w:rsidR="00AC06DA" w:rsidRPr="00AC06DA" w:rsidRDefault="0076270D" w:rsidP="00AC06D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830,303</w:t>
            </w:r>
          </w:p>
        </w:tc>
        <w:tc>
          <w:tcPr>
            <w:tcW w:w="236" w:type="dxa"/>
          </w:tcPr>
          <w:p w14:paraId="15E19ED9" w14:textId="77777777" w:rsidR="00AC06DA" w:rsidRPr="00AC06DA" w:rsidRDefault="00AC06DA" w:rsidP="00AC06D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12" w:space="0" w:color="auto"/>
            </w:tcBorders>
          </w:tcPr>
          <w:p w14:paraId="19E307CC" w14:textId="072EE3DA" w:rsidR="00AC06DA" w:rsidRPr="00AC06DA" w:rsidRDefault="0076270D" w:rsidP="00AC06D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41,000</w:t>
            </w:r>
          </w:p>
        </w:tc>
        <w:tc>
          <w:tcPr>
            <w:tcW w:w="283" w:type="dxa"/>
          </w:tcPr>
          <w:p w14:paraId="14EC862F" w14:textId="77777777" w:rsidR="00AC06DA" w:rsidRPr="00AC06DA" w:rsidRDefault="00AC06DA" w:rsidP="00AC06D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12" w:space="0" w:color="auto"/>
            </w:tcBorders>
          </w:tcPr>
          <w:p w14:paraId="35AED9E1" w14:textId="650536E1" w:rsidR="00AC06DA" w:rsidRPr="00AC06DA" w:rsidRDefault="0076270D" w:rsidP="00AC06D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620,801</w:t>
            </w:r>
          </w:p>
        </w:tc>
        <w:tc>
          <w:tcPr>
            <w:tcW w:w="290" w:type="dxa"/>
          </w:tcPr>
          <w:p w14:paraId="0FE94C22" w14:textId="77777777" w:rsidR="00AC06DA" w:rsidRPr="00AC06DA" w:rsidRDefault="00AC06DA" w:rsidP="00AC06D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14:paraId="041A5B18" w14:textId="5C340251" w:rsidR="00AC06DA" w:rsidRPr="00AC06DA" w:rsidRDefault="0076270D" w:rsidP="00AC06D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1,510,24</w:t>
            </w:r>
            <w:r w:rsidR="007C0FAE">
              <w:rPr>
                <w:rFonts w:ascii="Browallia New" w:hAnsi="Browallia New" w:cs="Browallia New"/>
                <w:sz w:val="20"/>
                <w:szCs w:val="20"/>
              </w:rPr>
              <w:t>8</w:t>
            </w:r>
          </w:p>
        </w:tc>
      </w:tr>
      <w:tr w:rsidR="00FA3789" w:rsidRPr="007C2D1D" w14:paraId="340C990E" w14:textId="77777777" w:rsidTr="00992D39">
        <w:tc>
          <w:tcPr>
            <w:tcW w:w="2334" w:type="dxa"/>
          </w:tcPr>
          <w:p w14:paraId="494E2019" w14:textId="77777777" w:rsidR="00FA3789" w:rsidRPr="00AC06DA" w:rsidRDefault="00FA3789" w:rsidP="00AC06D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</w:tcPr>
          <w:p w14:paraId="55324057" w14:textId="77777777" w:rsidR="00FA3789" w:rsidRPr="00AC06DA" w:rsidRDefault="00FA3789" w:rsidP="00AC06D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12" w:space="0" w:color="auto"/>
            </w:tcBorders>
          </w:tcPr>
          <w:p w14:paraId="03DB1A9B" w14:textId="77777777" w:rsidR="00FA3789" w:rsidRPr="00AC06DA" w:rsidRDefault="00FA3789" w:rsidP="00AC06D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5" w:type="dxa"/>
          </w:tcPr>
          <w:p w14:paraId="07986D5A" w14:textId="77777777" w:rsidR="00FA3789" w:rsidRPr="00AC06DA" w:rsidRDefault="00FA3789" w:rsidP="00AC06D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7DA7BC48" w14:textId="77777777" w:rsidR="00FA3789" w:rsidRPr="00AC06DA" w:rsidRDefault="00FA3789" w:rsidP="00AC06D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6EF04E7" w14:textId="77777777" w:rsidR="00FA3789" w:rsidRPr="00AC06DA" w:rsidRDefault="00FA3789" w:rsidP="00AC06D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12" w:space="0" w:color="auto"/>
            </w:tcBorders>
          </w:tcPr>
          <w:p w14:paraId="3A9BD761" w14:textId="77777777" w:rsidR="00FA3789" w:rsidRPr="00AC06DA" w:rsidRDefault="00FA3789" w:rsidP="00AC06D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07A26654" w14:textId="77777777" w:rsidR="00FA3789" w:rsidRPr="00AC06DA" w:rsidRDefault="00FA3789" w:rsidP="00AC06D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12" w:space="0" w:color="auto"/>
            </w:tcBorders>
          </w:tcPr>
          <w:p w14:paraId="7C3C5FEE" w14:textId="77777777" w:rsidR="00FA3789" w:rsidRPr="00AC06DA" w:rsidRDefault="00FA3789" w:rsidP="00AC06D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0" w:type="dxa"/>
          </w:tcPr>
          <w:p w14:paraId="33392F3D" w14:textId="77777777" w:rsidR="00FA3789" w:rsidRPr="00AC06DA" w:rsidRDefault="00FA3789" w:rsidP="00AC06D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12" w:space="0" w:color="auto"/>
            </w:tcBorders>
          </w:tcPr>
          <w:p w14:paraId="33D601B7" w14:textId="77777777" w:rsidR="00FA3789" w:rsidRPr="00AC06DA" w:rsidRDefault="00FA3789" w:rsidP="00AC06D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951FF" w:rsidRPr="007C2D1D" w14:paraId="63B2AE57" w14:textId="77777777" w:rsidTr="00E951FF">
        <w:tc>
          <w:tcPr>
            <w:tcW w:w="2334" w:type="dxa"/>
          </w:tcPr>
          <w:p w14:paraId="6DA144E9" w14:textId="77777777" w:rsidR="00E951FF" w:rsidRPr="00AC06DA" w:rsidRDefault="00E951FF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5EDDA045" w14:textId="77777777" w:rsidR="00E951FF" w:rsidRPr="00AC06DA" w:rsidRDefault="00E951FF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81" w:type="dxa"/>
            <w:gridSpan w:val="9"/>
            <w:vAlign w:val="center"/>
          </w:tcPr>
          <w:p w14:paraId="775A711F" w14:textId="315E0107" w:rsidR="00E951FF" w:rsidRPr="00AC06DA" w:rsidRDefault="00E951FF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: 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)</w:t>
            </w:r>
          </w:p>
        </w:tc>
      </w:tr>
      <w:tr w:rsidR="00E951FF" w:rsidRPr="007C2D1D" w14:paraId="0D89CB1B" w14:textId="77777777" w:rsidTr="0076270D">
        <w:tc>
          <w:tcPr>
            <w:tcW w:w="2334" w:type="dxa"/>
          </w:tcPr>
          <w:p w14:paraId="58D73804" w14:textId="77777777" w:rsidR="00E951FF" w:rsidRPr="00AC06DA" w:rsidRDefault="00E951FF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538CC752" w14:textId="77777777" w:rsidR="00E951FF" w:rsidRPr="00AC06DA" w:rsidRDefault="00E951FF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6348231" w14:textId="77777777" w:rsidR="00D30DA1" w:rsidRDefault="00D30DA1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5AC774C5" w14:textId="46B5596D" w:rsidR="00E951FF" w:rsidRPr="00AC06DA" w:rsidRDefault="00E951FF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ตาม</w:t>
            </w: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สัญญาเช่า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การเงิน</w:t>
            </w:r>
          </w:p>
        </w:tc>
        <w:tc>
          <w:tcPr>
            <w:tcW w:w="265" w:type="dxa"/>
          </w:tcPr>
          <w:p w14:paraId="30D79D8F" w14:textId="77777777" w:rsidR="00E951FF" w:rsidRPr="00AC06DA" w:rsidRDefault="00E951FF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5D2DF24D" w14:textId="77777777" w:rsidR="00D30DA1" w:rsidRDefault="00D30DA1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5AC43151" w14:textId="60C0BD60" w:rsidR="00E951FF" w:rsidRPr="00AC06DA" w:rsidRDefault="00E951FF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เงินกู้ยืมระยะสั้น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236" w:type="dxa"/>
          </w:tcPr>
          <w:p w14:paraId="032AC72A" w14:textId="77777777" w:rsidR="00E951FF" w:rsidRPr="00AC06DA" w:rsidRDefault="00E951FF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7360B9B1" w14:textId="77777777" w:rsidR="00D30DA1" w:rsidRDefault="00D30DA1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33A4DD5F" w14:textId="18F468AF" w:rsidR="00E951FF" w:rsidRPr="00AC06DA" w:rsidRDefault="00E951FF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283" w:type="dxa"/>
          </w:tcPr>
          <w:p w14:paraId="3A56BF18" w14:textId="77777777" w:rsidR="00E951FF" w:rsidRPr="00AC06DA" w:rsidRDefault="00E951FF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56CD6365" w14:textId="5E5F97D5" w:rsidR="00E951FF" w:rsidRPr="00AC06DA" w:rsidRDefault="00E951FF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เงินกู้ยืมระยะยาว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290" w:type="dxa"/>
          </w:tcPr>
          <w:p w14:paraId="206B0A63" w14:textId="77777777" w:rsidR="00E951FF" w:rsidRPr="00AC06DA" w:rsidRDefault="00E951FF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457A32A2" w14:textId="7479D666" w:rsidR="00E951FF" w:rsidRDefault="00E951FF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0122FA73" w14:textId="35EEB6C4" w:rsidR="00D30DA1" w:rsidRDefault="00D30DA1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1E63E65" w14:textId="77777777" w:rsidR="00D30DA1" w:rsidRPr="00AC06DA" w:rsidRDefault="00D30DA1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7BF5534E" w14:textId="77777777" w:rsidR="00E951FF" w:rsidRPr="00AC06DA" w:rsidRDefault="00E951FF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951FF" w:rsidRPr="007C2D1D" w14:paraId="12E0B4EC" w14:textId="77777777" w:rsidTr="0076270D">
        <w:tc>
          <w:tcPr>
            <w:tcW w:w="2334" w:type="dxa"/>
          </w:tcPr>
          <w:p w14:paraId="7A417058" w14:textId="77777777" w:rsidR="00E951FF" w:rsidRPr="00AC06DA" w:rsidRDefault="00E951FF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 xml:space="preserve">1 </w:t>
            </w: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มกราคม </w:t>
            </w: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2560</w:t>
            </w:r>
          </w:p>
        </w:tc>
        <w:tc>
          <w:tcPr>
            <w:tcW w:w="283" w:type="dxa"/>
          </w:tcPr>
          <w:p w14:paraId="3B7FE03F" w14:textId="77777777" w:rsidR="00E951FF" w:rsidRPr="00AC06DA" w:rsidRDefault="00E951FF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3CAA987" w14:textId="2F55F60C" w:rsidR="00E951FF" w:rsidRPr="00AC06DA" w:rsidRDefault="007C0FAE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14,061</w:t>
            </w:r>
          </w:p>
        </w:tc>
        <w:tc>
          <w:tcPr>
            <w:tcW w:w="265" w:type="dxa"/>
          </w:tcPr>
          <w:p w14:paraId="00D67551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3E5F4CAA" w14:textId="72897631" w:rsidR="00E951FF" w:rsidRPr="00AC06DA" w:rsidRDefault="0076270D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7C0FAE">
              <w:rPr>
                <w:rFonts w:ascii="Browallia New" w:hAnsi="Browallia New" w:cs="Browallia New"/>
                <w:sz w:val="20"/>
                <w:szCs w:val="20"/>
              </w:rPr>
              <w:t>,634,540</w:t>
            </w:r>
          </w:p>
        </w:tc>
        <w:tc>
          <w:tcPr>
            <w:tcW w:w="236" w:type="dxa"/>
          </w:tcPr>
          <w:p w14:paraId="4FEAE473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690CDDFD" w14:textId="409643F3" w:rsidR="00E951FF" w:rsidRPr="00AC06DA" w:rsidRDefault="0076270D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7C0FAE">
              <w:rPr>
                <w:rFonts w:ascii="Browallia New" w:hAnsi="Browallia New" w:cs="Browallia New"/>
                <w:sz w:val="20"/>
                <w:szCs w:val="20"/>
              </w:rPr>
              <w:t>0,000</w:t>
            </w:r>
          </w:p>
        </w:tc>
        <w:tc>
          <w:tcPr>
            <w:tcW w:w="283" w:type="dxa"/>
          </w:tcPr>
          <w:p w14:paraId="376F2B6E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2DAD1C1C" w14:textId="4CEB4BE8" w:rsidR="00E951FF" w:rsidRPr="00AC06DA" w:rsidRDefault="007C0FAE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922,896</w:t>
            </w:r>
          </w:p>
        </w:tc>
        <w:tc>
          <w:tcPr>
            <w:tcW w:w="290" w:type="dxa"/>
          </w:tcPr>
          <w:p w14:paraId="651C38E8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06C01B37" w14:textId="430A40D5" w:rsidR="00E951FF" w:rsidRPr="00AC06DA" w:rsidRDefault="007C0FAE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2,581,497</w:t>
            </w:r>
          </w:p>
        </w:tc>
      </w:tr>
      <w:tr w:rsidR="00E951FF" w:rsidRPr="007C2D1D" w14:paraId="0D7C102D" w14:textId="77777777" w:rsidTr="0076270D">
        <w:tc>
          <w:tcPr>
            <w:tcW w:w="2334" w:type="dxa"/>
          </w:tcPr>
          <w:p w14:paraId="51896E17" w14:textId="77777777" w:rsidR="00E951FF" w:rsidRPr="00AC06DA" w:rsidRDefault="00E951FF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20515694" w14:textId="77777777" w:rsidR="00E951FF" w:rsidRPr="00AC06DA" w:rsidRDefault="00E951FF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B7326A8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5" w:type="dxa"/>
          </w:tcPr>
          <w:p w14:paraId="3B9EF265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5BC5CDCD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34CF46C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4E752BC1" w14:textId="014AF2B0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7ADB6C46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001C75BE" w14:textId="3EE1E358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0" w:type="dxa"/>
          </w:tcPr>
          <w:p w14:paraId="5EDD9958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76509BF5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951FF" w:rsidRPr="007C2D1D" w14:paraId="1FBF7D65" w14:textId="77777777" w:rsidTr="00AA1F89">
        <w:tc>
          <w:tcPr>
            <w:tcW w:w="2334" w:type="dxa"/>
          </w:tcPr>
          <w:p w14:paraId="6B853FB9" w14:textId="77777777" w:rsidR="00E951FF" w:rsidRPr="00AC06DA" w:rsidRDefault="00E951FF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รายการที่เกิดขึ้นจากกระแสเงินสด</w:t>
            </w: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283" w:type="dxa"/>
          </w:tcPr>
          <w:p w14:paraId="71EA90F1" w14:textId="77777777" w:rsidR="00E951FF" w:rsidRPr="00AC06DA" w:rsidRDefault="00E951FF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4EC76DC1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5" w:type="dxa"/>
          </w:tcPr>
          <w:p w14:paraId="53CA56DC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</w:tcPr>
          <w:p w14:paraId="14731648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7732FB8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1E2A9243" w14:textId="2A49ACB4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78592C5B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</w:tcPr>
          <w:p w14:paraId="6239E077" w14:textId="4ED5BA4E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0" w:type="dxa"/>
          </w:tcPr>
          <w:p w14:paraId="6165240C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0024D301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951FF" w:rsidRPr="007C2D1D" w14:paraId="712266B3" w14:textId="77777777" w:rsidTr="00AA1F89">
        <w:tc>
          <w:tcPr>
            <w:tcW w:w="2334" w:type="dxa"/>
          </w:tcPr>
          <w:p w14:paraId="103A4FBB" w14:textId="77777777" w:rsidR="00E951FF" w:rsidRPr="00AC06DA" w:rsidRDefault="00E951FF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การจ่ายคืน</w:t>
            </w:r>
          </w:p>
        </w:tc>
        <w:tc>
          <w:tcPr>
            <w:tcW w:w="283" w:type="dxa"/>
          </w:tcPr>
          <w:p w14:paraId="2811781A" w14:textId="77777777" w:rsidR="00E951FF" w:rsidRPr="00AC06DA" w:rsidRDefault="00E951FF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413935A4" w14:textId="7CD5C2F1" w:rsidR="00E951FF" w:rsidRPr="00AC06DA" w:rsidRDefault="0076270D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C0FAE">
              <w:rPr>
                <w:rFonts w:ascii="Browallia New" w:hAnsi="Browallia New" w:cs="Browallia New"/>
                <w:sz w:val="20"/>
                <w:szCs w:val="20"/>
              </w:rPr>
              <w:t>3,853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265" w:type="dxa"/>
          </w:tcPr>
          <w:p w14:paraId="4ACBB742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</w:tcPr>
          <w:p w14:paraId="04424149" w14:textId="68C0E6C4" w:rsidR="00E951FF" w:rsidRPr="00AC06DA" w:rsidRDefault="0076270D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C7CA7">
              <w:rPr>
                <w:rFonts w:ascii="Browallia New" w:hAnsi="Browallia New" w:cs="Browallia New"/>
                <w:sz w:val="20"/>
                <w:szCs w:val="20"/>
              </w:rPr>
              <w:t>225,537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52386223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7CCF4CFB" w14:textId="19406C9D" w:rsidR="00E951FF" w:rsidRPr="00AC06DA" w:rsidRDefault="0076270D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C7CA7">
              <w:rPr>
                <w:rFonts w:ascii="Browallia New" w:hAnsi="Browallia New" w:cs="Browallia New"/>
                <w:sz w:val="20"/>
                <w:szCs w:val="20"/>
              </w:rPr>
              <w:t>58,300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283" w:type="dxa"/>
          </w:tcPr>
          <w:p w14:paraId="0F953DBE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</w:tcPr>
          <w:p w14:paraId="37C9339E" w14:textId="0B35172B" w:rsidR="00E951FF" w:rsidRPr="00AC06DA" w:rsidRDefault="008D1D30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C7CA7">
              <w:rPr>
                <w:rFonts w:ascii="Browallia New" w:hAnsi="Browallia New" w:cs="Browallia New"/>
                <w:sz w:val="20"/>
                <w:szCs w:val="20"/>
              </w:rPr>
              <w:t>806,495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290" w:type="dxa"/>
          </w:tcPr>
          <w:p w14:paraId="3CCE06BF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46E598C4" w14:textId="6EA6F439" w:rsidR="00E951FF" w:rsidRPr="00AC06DA" w:rsidRDefault="0076270D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C7CA7">
              <w:rPr>
                <w:rFonts w:ascii="Browallia New" w:hAnsi="Browallia New" w:cs="Browallia New"/>
                <w:sz w:val="20"/>
                <w:szCs w:val="20"/>
              </w:rPr>
              <w:t>1,094,185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E951FF" w:rsidRPr="007C2D1D" w14:paraId="52376EB4" w14:textId="77777777" w:rsidTr="00AA1F89">
        <w:tc>
          <w:tcPr>
            <w:tcW w:w="2334" w:type="dxa"/>
          </w:tcPr>
          <w:p w14:paraId="4FCAD684" w14:textId="77777777" w:rsidR="00E951FF" w:rsidRPr="00AC06DA" w:rsidRDefault="00E951FF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เงินสดรับ</w:t>
            </w:r>
          </w:p>
        </w:tc>
        <w:tc>
          <w:tcPr>
            <w:tcW w:w="283" w:type="dxa"/>
          </w:tcPr>
          <w:p w14:paraId="3394589A" w14:textId="77777777" w:rsidR="00E951FF" w:rsidRPr="00AC06DA" w:rsidRDefault="00E951FF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5D17CCD5" w14:textId="75EC2A48" w:rsidR="00E951FF" w:rsidRPr="00AC06DA" w:rsidRDefault="0076270D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5" w:type="dxa"/>
          </w:tcPr>
          <w:p w14:paraId="7519ECC1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</w:tcPr>
          <w:p w14:paraId="7E9C9F19" w14:textId="50A1F5E1" w:rsidR="00E951FF" w:rsidRPr="00AC06DA" w:rsidRDefault="004C7CA7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CE3C341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59906D01" w14:textId="48657F50" w:rsidR="00E951FF" w:rsidRPr="00AC06DA" w:rsidRDefault="004C7CA7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186</w:t>
            </w:r>
            <w:r w:rsidR="0076270D">
              <w:rPr>
                <w:rFonts w:ascii="Browallia New" w:hAnsi="Browallia New" w:cs="Browallia New"/>
                <w:sz w:val="20"/>
                <w:szCs w:val="20"/>
              </w:rPr>
              <w:t>,200</w:t>
            </w:r>
          </w:p>
        </w:tc>
        <w:tc>
          <w:tcPr>
            <w:tcW w:w="283" w:type="dxa"/>
          </w:tcPr>
          <w:p w14:paraId="03CCF5ED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</w:tcPr>
          <w:p w14:paraId="14B2A0FF" w14:textId="4611568F" w:rsidR="00E951FF" w:rsidRPr="00AC06DA" w:rsidRDefault="004C7CA7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290,439</w:t>
            </w:r>
          </w:p>
        </w:tc>
        <w:tc>
          <w:tcPr>
            <w:tcW w:w="290" w:type="dxa"/>
          </w:tcPr>
          <w:p w14:paraId="23D7241D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0F913F56" w14:textId="6CFB3E34" w:rsidR="00E951FF" w:rsidRPr="00AC06DA" w:rsidRDefault="004C7CA7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476,639</w:t>
            </w:r>
          </w:p>
        </w:tc>
      </w:tr>
      <w:tr w:rsidR="00E951FF" w:rsidRPr="007C2D1D" w14:paraId="03C9636E" w14:textId="77777777" w:rsidTr="00AA1F89">
        <w:tc>
          <w:tcPr>
            <w:tcW w:w="2334" w:type="dxa"/>
          </w:tcPr>
          <w:p w14:paraId="339ECC87" w14:textId="77777777" w:rsidR="00E951FF" w:rsidRPr="00AC06DA" w:rsidRDefault="00E951FF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รายการที่ไม่ใช่กระแสเงินสด</w:t>
            </w: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83" w:type="dxa"/>
          </w:tcPr>
          <w:p w14:paraId="6E19286A" w14:textId="77777777" w:rsidR="00E951FF" w:rsidRPr="00AC06DA" w:rsidRDefault="00E951FF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56304E63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5" w:type="dxa"/>
          </w:tcPr>
          <w:p w14:paraId="163C0AC1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</w:tcPr>
          <w:p w14:paraId="187538FA" w14:textId="6D4BDA5F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536A872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64177E66" w14:textId="5E6F4235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3993089D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</w:tcPr>
          <w:p w14:paraId="7458F601" w14:textId="69032AEF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0" w:type="dxa"/>
          </w:tcPr>
          <w:p w14:paraId="13E2743C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7191DC9D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6270D" w:rsidRPr="007C2D1D" w14:paraId="64D1163B" w14:textId="77777777" w:rsidTr="00AA1F89">
        <w:tc>
          <w:tcPr>
            <w:tcW w:w="2334" w:type="dxa"/>
          </w:tcPr>
          <w:p w14:paraId="58FF1AF6" w14:textId="47583B03" w:rsidR="0076270D" w:rsidRPr="00AC06DA" w:rsidRDefault="0076270D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ค่าธรรมเนียมรอตัดบัญชี</w:t>
            </w:r>
          </w:p>
        </w:tc>
        <w:tc>
          <w:tcPr>
            <w:tcW w:w="283" w:type="dxa"/>
          </w:tcPr>
          <w:p w14:paraId="4DBA2E3A" w14:textId="77777777" w:rsidR="0076270D" w:rsidRPr="00AC06DA" w:rsidRDefault="0076270D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7A8C3F42" w14:textId="001EF2AA" w:rsidR="0076270D" w:rsidRPr="00AC06DA" w:rsidRDefault="0076270D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5" w:type="dxa"/>
          </w:tcPr>
          <w:p w14:paraId="7163BF29" w14:textId="77777777" w:rsidR="0076270D" w:rsidRPr="00AC06DA" w:rsidRDefault="0076270D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</w:tcPr>
          <w:p w14:paraId="1AA96F39" w14:textId="00574BDA" w:rsidR="0076270D" w:rsidRPr="00AC06DA" w:rsidRDefault="0076270D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F593683" w14:textId="77777777" w:rsidR="0076270D" w:rsidRPr="00AC06DA" w:rsidRDefault="0076270D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711CA3C3" w14:textId="68401978" w:rsidR="0076270D" w:rsidRPr="00AC06DA" w:rsidRDefault="0076270D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14:paraId="4119B81F" w14:textId="77777777" w:rsidR="0076270D" w:rsidRPr="00AC06DA" w:rsidRDefault="0076270D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</w:tcPr>
          <w:p w14:paraId="72C369AC" w14:textId="7518841C" w:rsidR="0076270D" w:rsidRPr="00AC06DA" w:rsidRDefault="0076270D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C7CA7">
              <w:rPr>
                <w:rFonts w:ascii="Browallia New" w:hAnsi="Browallia New" w:cs="Browallia New"/>
                <w:sz w:val="20"/>
                <w:szCs w:val="20"/>
              </w:rPr>
              <w:t>5,606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290" w:type="dxa"/>
          </w:tcPr>
          <w:p w14:paraId="4DB9D2CF" w14:textId="77777777" w:rsidR="0076270D" w:rsidRPr="00AC06DA" w:rsidRDefault="0076270D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6CD93B9E" w14:textId="1E1B37AE" w:rsidR="0076270D" w:rsidRPr="00AC06DA" w:rsidRDefault="0076270D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C7CA7">
              <w:rPr>
                <w:rFonts w:ascii="Browallia New" w:hAnsi="Browallia New" w:cs="Browallia New"/>
                <w:sz w:val="20"/>
                <w:szCs w:val="20"/>
              </w:rPr>
              <w:t>5,606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E951FF" w:rsidRPr="007C2D1D" w14:paraId="09A93F6F" w14:textId="77777777" w:rsidTr="00AA1F89">
        <w:tc>
          <w:tcPr>
            <w:tcW w:w="2334" w:type="dxa"/>
          </w:tcPr>
          <w:p w14:paraId="444EBCC3" w14:textId="35B15F5B" w:rsidR="00E951FF" w:rsidRPr="00AC06DA" w:rsidRDefault="00E951FF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ดอกเบี้ยรอตัดบัญชี</w:t>
            </w:r>
          </w:p>
        </w:tc>
        <w:tc>
          <w:tcPr>
            <w:tcW w:w="283" w:type="dxa"/>
          </w:tcPr>
          <w:p w14:paraId="1BAC4AD3" w14:textId="77777777" w:rsidR="00E951FF" w:rsidRPr="00AC06DA" w:rsidRDefault="00E951FF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3BBF4D28" w14:textId="2D04F23C" w:rsidR="00E951FF" w:rsidRPr="00AC06DA" w:rsidRDefault="0076270D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969</w:t>
            </w:r>
          </w:p>
        </w:tc>
        <w:tc>
          <w:tcPr>
            <w:tcW w:w="265" w:type="dxa"/>
          </w:tcPr>
          <w:p w14:paraId="34FFBC77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</w:tcPr>
          <w:p w14:paraId="51EDFF44" w14:textId="3005A3BE" w:rsidR="00E951FF" w:rsidRPr="00AC06DA" w:rsidRDefault="0076270D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364AE97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3266ABF8" w14:textId="7E1DF5E5" w:rsidR="00E951FF" w:rsidRPr="00AC06DA" w:rsidRDefault="0076270D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14:paraId="6D043E75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</w:tcPr>
          <w:p w14:paraId="27E021E3" w14:textId="1A49749D" w:rsidR="00E951FF" w:rsidRPr="00AC06DA" w:rsidRDefault="0076270D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90" w:type="dxa"/>
          </w:tcPr>
          <w:p w14:paraId="5C80BE4E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5211A30E" w14:textId="7E43E6FA" w:rsidR="00E951FF" w:rsidRPr="00AC06DA" w:rsidRDefault="0076270D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="004C7CA7">
              <w:rPr>
                <w:rFonts w:ascii="Browallia New" w:hAnsi="Browallia New" w:cs="Browallia New"/>
                <w:sz w:val="20"/>
                <w:szCs w:val="20"/>
              </w:rPr>
              <w:t>9</w:t>
            </w:r>
            <w:r>
              <w:rPr>
                <w:rFonts w:ascii="Browallia New" w:hAnsi="Browallia New" w:cs="Browallia New"/>
                <w:sz w:val="20"/>
                <w:szCs w:val="20"/>
              </w:rPr>
              <w:t>9</w:t>
            </w:r>
          </w:p>
        </w:tc>
      </w:tr>
      <w:tr w:rsidR="001E514E" w:rsidRPr="007C2D1D" w14:paraId="67C11CC6" w14:textId="77777777" w:rsidTr="004362BA">
        <w:tc>
          <w:tcPr>
            <w:tcW w:w="2334" w:type="dxa"/>
          </w:tcPr>
          <w:p w14:paraId="2B55065B" w14:textId="4DBBDB56" w:rsidR="001E514E" w:rsidRDefault="001E514E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โอนเ</w:t>
            </w:r>
            <w:r w:rsidR="004362BA">
              <w:rPr>
                <w:rFonts w:ascii="Browallia New" w:hAnsi="Browallia New" w:cs="Browallia New" w:hint="cs"/>
                <w:sz w:val="20"/>
                <w:szCs w:val="20"/>
                <w:cs/>
              </w:rPr>
              <w:t>ข้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า </w:t>
            </w: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ออก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283" w:type="dxa"/>
          </w:tcPr>
          <w:p w14:paraId="77E18DAC" w14:textId="77777777" w:rsidR="001E514E" w:rsidRPr="00AC06DA" w:rsidRDefault="001E514E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</w:tcPr>
          <w:p w14:paraId="2304FDAA" w14:textId="1EFE98CA" w:rsidR="001E514E" w:rsidRDefault="001E514E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5" w:type="dxa"/>
          </w:tcPr>
          <w:p w14:paraId="1184381B" w14:textId="77777777" w:rsidR="001E514E" w:rsidRPr="00AC06DA" w:rsidRDefault="001E514E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</w:tcPr>
          <w:p w14:paraId="18691304" w14:textId="4BF59583" w:rsidR="001E514E" w:rsidRDefault="001E514E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(494,000)</w:t>
            </w:r>
          </w:p>
        </w:tc>
        <w:tc>
          <w:tcPr>
            <w:tcW w:w="236" w:type="dxa"/>
          </w:tcPr>
          <w:p w14:paraId="120B4491" w14:textId="77777777" w:rsidR="001E514E" w:rsidRPr="00AC06DA" w:rsidRDefault="001E514E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5552266C" w14:textId="27759E31" w:rsidR="001E514E" w:rsidRDefault="001E514E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14:paraId="4B98DC78" w14:textId="77777777" w:rsidR="001E514E" w:rsidRPr="00AC06DA" w:rsidRDefault="001E514E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vAlign w:val="center"/>
          </w:tcPr>
          <w:p w14:paraId="424EBC43" w14:textId="0D4058E9" w:rsidR="001E514E" w:rsidRDefault="004362BA" w:rsidP="004362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494,000</w:t>
            </w:r>
          </w:p>
        </w:tc>
        <w:tc>
          <w:tcPr>
            <w:tcW w:w="290" w:type="dxa"/>
          </w:tcPr>
          <w:p w14:paraId="619939EB" w14:textId="77777777" w:rsidR="001E514E" w:rsidRPr="00AC06DA" w:rsidRDefault="001E514E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4E4FD592" w14:textId="789FA002" w:rsidR="001E514E" w:rsidRDefault="00D30DA1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E951FF" w:rsidRPr="007C2D1D" w14:paraId="2EBDF40C" w14:textId="77777777" w:rsidTr="00D5058B">
        <w:tc>
          <w:tcPr>
            <w:tcW w:w="2334" w:type="dxa"/>
          </w:tcPr>
          <w:p w14:paraId="3CF335A7" w14:textId="77777777" w:rsidR="00E951FF" w:rsidRPr="00AC06DA" w:rsidRDefault="00E951FF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283" w:type="dxa"/>
          </w:tcPr>
          <w:p w14:paraId="595E2793" w14:textId="77777777" w:rsidR="00E951FF" w:rsidRPr="00AC06DA" w:rsidRDefault="00E951FF" w:rsidP="00E951F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C211F6D" w14:textId="31CDC16A" w:rsidR="00E951FF" w:rsidRPr="00AC06DA" w:rsidRDefault="0076270D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65" w:type="dxa"/>
          </w:tcPr>
          <w:p w14:paraId="6DBF5716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07CD390" w14:textId="74B61552" w:rsidR="00E951FF" w:rsidRPr="00AC06DA" w:rsidRDefault="0076270D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(1,009)</w:t>
            </w:r>
          </w:p>
        </w:tc>
        <w:tc>
          <w:tcPr>
            <w:tcW w:w="236" w:type="dxa"/>
          </w:tcPr>
          <w:p w14:paraId="7E1372AD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2FCD1CCC" w14:textId="120556AA" w:rsidR="00E951FF" w:rsidRPr="00AC06DA" w:rsidRDefault="0076270D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14:paraId="7795DE00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6AD67DA5" w14:textId="0F0B5AD8" w:rsidR="00E951FF" w:rsidRPr="00AC06DA" w:rsidRDefault="0076270D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90" w:type="dxa"/>
          </w:tcPr>
          <w:p w14:paraId="419F2458" w14:textId="77777777" w:rsidR="00E951FF" w:rsidRPr="00AC06DA" w:rsidRDefault="00E951FF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1142121F" w14:textId="2BA4F89A" w:rsidR="00E951FF" w:rsidRPr="00AC06DA" w:rsidRDefault="0076270D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(1,009)</w:t>
            </w:r>
          </w:p>
        </w:tc>
      </w:tr>
      <w:tr w:rsidR="00D5058B" w:rsidRPr="007C2D1D" w14:paraId="4F926BAA" w14:textId="77777777" w:rsidTr="00D5058B">
        <w:tc>
          <w:tcPr>
            <w:tcW w:w="2334" w:type="dxa"/>
          </w:tcPr>
          <w:p w14:paraId="48484075" w14:textId="77777777" w:rsidR="00D5058B" w:rsidRPr="00AC06DA" w:rsidRDefault="00D5058B" w:rsidP="00D5058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 xml:space="preserve">31 </w:t>
            </w: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2560</w:t>
            </w:r>
          </w:p>
        </w:tc>
        <w:tc>
          <w:tcPr>
            <w:tcW w:w="283" w:type="dxa"/>
          </w:tcPr>
          <w:p w14:paraId="16DDA904" w14:textId="77777777" w:rsidR="00D5058B" w:rsidRPr="00AC06DA" w:rsidRDefault="00D5058B" w:rsidP="00D5058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12" w:space="0" w:color="auto"/>
            </w:tcBorders>
          </w:tcPr>
          <w:p w14:paraId="50A9B021" w14:textId="42B020B3" w:rsidR="00D5058B" w:rsidRPr="00AC06DA" w:rsidRDefault="0076270D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11,207</w:t>
            </w:r>
          </w:p>
        </w:tc>
        <w:tc>
          <w:tcPr>
            <w:tcW w:w="265" w:type="dxa"/>
          </w:tcPr>
          <w:p w14:paraId="18D6CC3D" w14:textId="77777777" w:rsidR="00D5058B" w:rsidRPr="00AC06DA" w:rsidRDefault="00D5058B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12" w:space="0" w:color="auto"/>
            </w:tcBorders>
          </w:tcPr>
          <w:p w14:paraId="0366095E" w14:textId="67FF93B8" w:rsidR="00D5058B" w:rsidRPr="00AC06DA" w:rsidRDefault="004362BA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913,994</w:t>
            </w:r>
          </w:p>
        </w:tc>
        <w:tc>
          <w:tcPr>
            <w:tcW w:w="236" w:type="dxa"/>
          </w:tcPr>
          <w:p w14:paraId="274ACE66" w14:textId="77777777" w:rsidR="00D5058B" w:rsidRPr="00AC06DA" w:rsidRDefault="00D5058B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12" w:space="0" w:color="auto"/>
            </w:tcBorders>
          </w:tcPr>
          <w:p w14:paraId="7C822061" w14:textId="6D5CE9ED" w:rsidR="00D5058B" w:rsidRPr="00AC06DA" w:rsidRDefault="0076270D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137,900</w:t>
            </w:r>
          </w:p>
        </w:tc>
        <w:tc>
          <w:tcPr>
            <w:tcW w:w="283" w:type="dxa"/>
          </w:tcPr>
          <w:p w14:paraId="0792D3C0" w14:textId="77777777" w:rsidR="00D5058B" w:rsidRPr="00AC06DA" w:rsidRDefault="00D5058B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12" w:space="0" w:color="auto"/>
            </w:tcBorders>
          </w:tcPr>
          <w:p w14:paraId="27212326" w14:textId="2340A83F" w:rsidR="00D5058B" w:rsidRPr="00AC06DA" w:rsidRDefault="0076270D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895,234</w:t>
            </w:r>
          </w:p>
        </w:tc>
        <w:tc>
          <w:tcPr>
            <w:tcW w:w="290" w:type="dxa"/>
          </w:tcPr>
          <w:p w14:paraId="3D4E30A9" w14:textId="77777777" w:rsidR="00D5058B" w:rsidRPr="00AC06DA" w:rsidRDefault="00D5058B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14:paraId="7BADA4A6" w14:textId="41259723" w:rsidR="00D5058B" w:rsidRPr="00AC06DA" w:rsidRDefault="0076270D" w:rsidP="0076270D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1,9</w:t>
            </w:r>
            <w:r w:rsidR="004362BA">
              <w:rPr>
                <w:rFonts w:ascii="Browallia New" w:hAnsi="Browallia New" w:cs="Browallia New"/>
                <w:sz w:val="20"/>
                <w:szCs w:val="20"/>
              </w:rPr>
              <w:t>58</w:t>
            </w:r>
            <w:r>
              <w:rPr>
                <w:rFonts w:ascii="Browallia New" w:hAnsi="Browallia New" w:cs="Browallia New"/>
                <w:sz w:val="20"/>
                <w:szCs w:val="20"/>
              </w:rPr>
              <w:t>,3</w:t>
            </w:r>
            <w:r w:rsidR="004362BA">
              <w:rPr>
                <w:rFonts w:ascii="Browallia New" w:hAnsi="Browallia New" w:cs="Browallia New"/>
                <w:sz w:val="20"/>
                <w:szCs w:val="20"/>
              </w:rPr>
              <w:t>3</w:t>
            </w:r>
            <w:r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</w:tr>
    </w:tbl>
    <w:p w14:paraId="6814ABE7" w14:textId="5FCA6965" w:rsidR="00EA1915" w:rsidRDefault="00EA1915" w:rsidP="00645126">
      <w:pPr>
        <w:pStyle w:val="Preformatted"/>
        <w:ind w:left="1276" w:hanging="376"/>
        <w:jc w:val="thaiDistribute"/>
        <w:rPr>
          <w:rFonts w:ascii="Browallia New" w:hAnsi="Browallia New" w:cs="Browallia New"/>
          <w:sz w:val="28"/>
          <w:szCs w:val="28"/>
        </w:rPr>
      </w:pPr>
    </w:p>
    <w:p w14:paraId="733A2A12" w14:textId="196CE156" w:rsidR="00931896" w:rsidRDefault="00931896" w:rsidP="00645126">
      <w:pPr>
        <w:pStyle w:val="Preformatted"/>
        <w:ind w:left="1276" w:hanging="376"/>
        <w:jc w:val="thaiDistribute"/>
        <w:rPr>
          <w:rFonts w:ascii="Browallia New" w:hAnsi="Browallia New" w:cs="Browallia New"/>
          <w:sz w:val="28"/>
          <w:szCs w:val="28"/>
        </w:rPr>
      </w:pPr>
    </w:p>
    <w:p w14:paraId="010D7032" w14:textId="77C3EB93" w:rsidR="00931896" w:rsidRDefault="00931896" w:rsidP="00645126">
      <w:pPr>
        <w:pStyle w:val="Preformatted"/>
        <w:ind w:left="1276" w:hanging="376"/>
        <w:jc w:val="thaiDistribute"/>
        <w:rPr>
          <w:rFonts w:ascii="Browallia New" w:hAnsi="Browallia New" w:cs="Browallia New"/>
          <w:sz w:val="28"/>
          <w:szCs w:val="28"/>
        </w:rPr>
      </w:pPr>
    </w:p>
    <w:p w14:paraId="32316B67" w14:textId="77777777" w:rsidR="00E31437" w:rsidRDefault="00E31437" w:rsidP="00645126">
      <w:pPr>
        <w:pStyle w:val="Preformatted"/>
        <w:ind w:left="1276" w:hanging="376"/>
        <w:jc w:val="thaiDistribute"/>
        <w:rPr>
          <w:rFonts w:ascii="Browallia New" w:hAnsi="Browallia New" w:cs="Browallia New"/>
          <w:sz w:val="28"/>
          <w:szCs w:val="28"/>
        </w:rPr>
      </w:pPr>
    </w:p>
    <w:p w14:paraId="572869C3" w14:textId="65861409" w:rsidR="00606D01" w:rsidRDefault="00606D01" w:rsidP="00645126">
      <w:pPr>
        <w:pStyle w:val="Preformatted"/>
        <w:ind w:left="1276" w:hanging="376"/>
        <w:jc w:val="thaiDistribute"/>
        <w:rPr>
          <w:rFonts w:ascii="Browallia New" w:hAnsi="Browallia New" w:cs="Browallia New"/>
          <w:sz w:val="28"/>
          <w:szCs w:val="28"/>
        </w:rPr>
      </w:pPr>
    </w:p>
    <w:p w14:paraId="63BB7FA6" w14:textId="77777777" w:rsidR="008960E4" w:rsidRDefault="008960E4" w:rsidP="00645126">
      <w:pPr>
        <w:pStyle w:val="Preformatted"/>
        <w:ind w:left="1276" w:hanging="37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899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9"/>
        <w:gridCol w:w="258"/>
        <w:gridCol w:w="1194"/>
        <w:gridCol w:w="258"/>
        <w:gridCol w:w="1113"/>
        <w:gridCol w:w="241"/>
        <w:gridCol w:w="1081"/>
        <w:gridCol w:w="283"/>
        <w:gridCol w:w="992"/>
        <w:gridCol w:w="278"/>
        <w:gridCol w:w="1002"/>
      </w:tblGrid>
      <w:tr w:rsidR="00497EF2" w:rsidRPr="00240549" w14:paraId="2F510A48" w14:textId="77777777" w:rsidTr="00E82A10">
        <w:tc>
          <w:tcPr>
            <w:tcW w:w="2299" w:type="dxa"/>
          </w:tcPr>
          <w:p w14:paraId="305BCB47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8" w:type="dxa"/>
          </w:tcPr>
          <w:p w14:paraId="4C92294D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42" w:type="dxa"/>
            <w:gridSpan w:val="9"/>
            <w:vAlign w:val="center"/>
          </w:tcPr>
          <w:p w14:paraId="1E4745E4" w14:textId="2A39D6C3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: 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)</w:t>
            </w:r>
          </w:p>
        </w:tc>
      </w:tr>
      <w:tr w:rsidR="00497EF2" w:rsidRPr="00240549" w14:paraId="1425D333" w14:textId="77777777" w:rsidTr="00E82A10">
        <w:tc>
          <w:tcPr>
            <w:tcW w:w="2299" w:type="dxa"/>
          </w:tcPr>
          <w:p w14:paraId="5F7E6FB5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8" w:type="dxa"/>
          </w:tcPr>
          <w:p w14:paraId="10906339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42" w:type="dxa"/>
            <w:gridSpan w:val="9"/>
            <w:tcBorders>
              <w:bottom w:val="single" w:sz="4" w:space="0" w:color="auto"/>
            </w:tcBorders>
          </w:tcPr>
          <w:p w14:paraId="0E3B4DD6" w14:textId="64102AC8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งบการเงินเฉพาะ</w:t>
            </w:r>
            <w:r w:rsidR="001B6CC3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ของบริษัท</w:t>
            </w:r>
          </w:p>
        </w:tc>
      </w:tr>
      <w:tr w:rsidR="00497EF2" w:rsidRPr="00240549" w14:paraId="58CBADD7" w14:textId="77777777" w:rsidTr="00E82A10">
        <w:tc>
          <w:tcPr>
            <w:tcW w:w="2299" w:type="dxa"/>
          </w:tcPr>
          <w:p w14:paraId="53042673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8" w:type="dxa"/>
          </w:tcPr>
          <w:p w14:paraId="6143EFC1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1A120" w14:textId="140F16F7" w:rsidR="00497EF2" w:rsidRPr="003D064B" w:rsidRDefault="00497EF2" w:rsidP="00E82A1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ตาม</w:t>
            </w: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สัญญาเช่า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การเงิน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14:paraId="049EEC38" w14:textId="77777777" w:rsidR="00497EF2" w:rsidRPr="003D064B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8DE88" w14:textId="2E74B923" w:rsidR="00497EF2" w:rsidRPr="00AC06DA" w:rsidRDefault="00497EF2" w:rsidP="00E82A1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420924F5" w14:textId="77777777" w:rsidR="00497EF2" w:rsidRPr="003D064B" w:rsidRDefault="00497EF2" w:rsidP="00E82A1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DFE78" w14:textId="4B69DA3F" w:rsidR="00497EF2" w:rsidRPr="003D064B" w:rsidRDefault="00497EF2" w:rsidP="00E82A1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DD4CBCC" w14:textId="77777777" w:rsidR="00497EF2" w:rsidRPr="003D064B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8780D1F" w14:textId="45B001B2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เงินกู้ยืมระยะยาว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278" w:type="dxa"/>
            <w:tcBorders>
              <w:top w:val="single" w:sz="4" w:space="0" w:color="auto"/>
            </w:tcBorders>
          </w:tcPr>
          <w:p w14:paraId="609C3BB2" w14:textId="77777777" w:rsidR="00497EF2" w:rsidRPr="003D064B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BB66C" w14:textId="77777777" w:rsidR="00497EF2" w:rsidRPr="00AC06DA" w:rsidRDefault="00497EF2" w:rsidP="00E82A1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6C22A26" w14:textId="77777777" w:rsidR="00497EF2" w:rsidRDefault="00497EF2" w:rsidP="00E82A1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081A60B" w14:textId="31D7B046" w:rsidR="00497EF2" w:rsidRPr="003D064B" w:rsidRDefault="00497EF2" w:rsidP="00E82A1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497EF2" w:rsidRPr="00240549" w14:paraId="0B0763FE" w14:textId="77777777" w:rsidTr="000A75AF">
        <w:tc>
          <w:tcPr>
            <w:tcW w:w="2299" w:type="dxa"/>
          </w:tcPr>
          <w:p w14:paraId="18D8F3A4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 xml:space="preserve">1 </w:t>
            </w: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มกราคม </w:t>
            </w: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258" w:type="dxa"/>
          </w:tcPr>
          <w:p w14:paraId="56078895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7A0FAA32" w14:textId="18AE8613" w:rsidR="00497EF2" w:rsidRPr="000A75AF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75AF">
              <w:rPr>
                <w:rFonts w:ascii="Browallia New" w:hAnsi="Browallia New" w:cs="Browallia New"/>
                <w:sz w:val="20"/>
                <w:szCs w:val="20"/>
              </w:rPr>
              <w:t>11,20</w:t>
            </w:r>
            <w:r w:rsidR="004C15FE" w:rsidRPr="000A75AF">
              <w:rPr>
                <w:rFonts w:ascii="Browallia New" w:hAnsi="Browallia New" w:cs="Browallia New"/>
                <w:sz w:val="20"/>
                <w:szCs w:val="20"/>
              </w:rPr>
              <w:t>7</w:t>
            </w:r>
          </w:p>
        </w:tc>
        <w:tc>
          <w:tcPr>
            <w:tcW w:w="258" w:type="dxa"/>
          </w:tcPr>
          <w:p w14:paraId="460139D9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38151313" w14:textId="741E6545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454,985</w:t>
            </w:r>
          </w:p>
        </w:tc>
        <w:tc>
          <w:tcPr>
            <w:tcW w:w="241" w:type="dxa"/>
          </w:tcPr>
          <w:p w14:paraId="4B6F8E3A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1B898032" w14:textId="30FA9E30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74,200</w:t>
            </w:r>
          </w:p>
        </w:tc>
        <w:tc>
          <w:tcPr>
            <w:tcW w:w="283" w:type="dxa"/>
          </w:tcPr>
          <w:p w14:paraId="2B774827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507ABCD" w14:textId="7F43609D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886,800</w:t>
            </w:r>
          </w:p>
        </w:tc>
        <w:tc>
          <w:tcPr>
            <w:tcW w:w="278" w:type="dxa"/>
          </w:tcPr>
          <w:p w14:paraId="12567C57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14:paraId="1AECD72C" w14:textId="64AEB088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1,427,19</w:t>
            </w:r>
            <w:r w:rsidR="009540F0">
              <w:rPr>
                <w:rFonts w:ascii="Browallia New" w:hAnsi="Browallia New" w:cs="Browallia New"/>
                <w:sz w:val="20"/>
                <w:szCs w:val="20"/>
              </w:rPr>
              <w:t>2</w:t>
            </w:r>
          </w:p>
        </w:tc>
      </w:tr>
      <w:tr w:rsidR="00497EF2" w:rsidRPr="00240549" w14:paraId="0674A5A8" w14:textId="77777777" w:rsidTr="000A75AF">
        <w:tc>
          <w:tcPr>
            <w:tcW w:w="2299" w:type="dxa"/>
          </w:tcPr>
          <w:p w14:paraId="3593B2CF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8" w:type="dxa"/>
          </w:tcPr>
          <w:p w14:paraId="7E3F7720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63CA1536" w14:textId="77777777" w:rsidR="00497EF2" w:rsidRPr="000A75AF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8" w:type="dxa"/>
          </w:tcPr>
          <w:p w14:paraId="5A9CABEE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477CB834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1" w:type="dxa"/>
          </w:tcPr>
          <w:p w14:paraId="2F07C401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16B38E91" w14:textId="11B02F00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1C0E3EB3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17104D4" w14:textId="1A17BF2F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8" w:type="dxa"/>
          </w:tcPr>
          <w:p w14:paraId="67D2FCAC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24345384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97EF2" w:rsidRPr="00240549" w14:paraId="61984737" w14:textId="77777777" w:rsidTr="003D064B">
        <w:tc>
          <w:tcPr>
            <w:tcW w:w="2299" w:type="dxa"/>
          </w:tcPr>
          <w:p w14:paraId="4403C212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รายการที่เกิดขึ้นจากกระแสเงินสด</w:t>
            </w: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258" w:type="dxa"/>
          </w:tcPr>
          <w:p w14:paraId="5F39148A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</w:tcPr>
          <w:p w14:paraId="2BD5D078" w14:textId="77777777" w:rsidR="00497EF2" w:rsidRPr="000A75AF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8" w:type="dxa"/>
          </w:tcPr>
          <w:p w14:paraId="44AB595F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7C9059D0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1" w:type="dxa"/>
          </w:tcPr>
          <w:p w14:paraId="4069CE45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48D28BA1" w14:textId="57F72C42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25E3E50D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437E1F" w14:textId="69881D96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8" w:type="dxa"/>
          </w:tcPr>
          <w:p w14:paraId="484A54E9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</w:tcPr>
          <w:p w14:paraId="66A84CD4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97EF2" w:rsidRPr="00240549" w14:paraId="2711ADC0" w14:textId="77777777" w:rsidTr="003D064B">
        <w:tc>
          <w:tcPr>
            <w:tcW w:w="2299" w:type="dxa"/>
          </w:tcPr>
          <w:p w14:paraId="29F0FFE5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การจ่ายคืน</w:t>
            </w:r>
          </w:p>
        </w:tc>
        <w:tc>
          <w:tcPr>
            <w:tcW w:w="258" w:type="dxa"/>
          </w:tcPr>
          <w:p w14:paraId="1D95B1C9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</w:tcPr>
          <w:p w14:paraId="12D22B56" w14:textId="4F85B60B" w:rsidR="00497EF2" w:rsidRPr="000A75AF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75AF">
              <w:rPr>
                <w:rFonts w:ascii="Browallia New" w:hAnsi="Browallia New" w:cs="Browallia New"/>
                <w:sz w:val="20"/>
                <w:szCs w:val="20"/>
              </w:rPr>
              <w:t>(2,331)</w:t>
            </w:r>
          </w:p>
        </w:tc>
        <w:tc>
          <w:tcPr>
            <w:tcW w:w="258" w:type="dxa"/>
          </w:tcPr>
          <w:p w14:paraId="23D54861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8466550" w14:textId="0D281853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(5</w:t>
            </w:r>
            <w:r w:rsidR="009540F0">
              <w:rPr>
                <w:rFonts w:ascii="Browallia New" w:hAnsi="Browallia New" w:cs="Browallia New"/>
                <w:sz w:val="20"/>
                <w:szCs w:val="20"/>
              </w:rPr>
              <w:t>4,</w:t>
            </w:r>
            <w:r w:rsidR="00541AA3">
              <w:rPr>
                <w:rFonts w:ascii="Browallia New" w:hAnsi="Browallia New" w:cs="Browallia New"/>
                <w:sz w:val="20"/>
                <w:szCs w:val="20"/>
              </w:rPr>
              <w:t>461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241" w:type="dxa"/>
          </w:tcPr>
          <w:p w14:paraId="480CAB1F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4FA9911E" w14:textId="4B1BFFBF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(46,700)</w:t>
            </w:r>
          </w:p>
        </w:tc>
        <w:tc>
          <w:tcPr>
            <w:tcW w:w="283" w:type="dxa"/>
          </w:tcPr>
          <w:p w14:paraId="79E4B059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37310AAF" w14:textId="49E3DA1C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(278,72</w:t>
            </w:r>
            <w:r w:rsidR="009540F0">
              <w:rPr>
                <w:rFonts w:ascii="Browallia New" w:hAnsi="Browallia New" w:cs="Browallia New"/>
                <w:sz w:val="20"/>
                <w:szCs w:val="20"/>
              </w:rPr>
              <w:t>5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278" w:type="dxa"/>
          </w:tcPr>
          <w:p w14:paraId="6F73ACCB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</w:tcPr>
          <w:p w14:paraId="43B8E40D" w14:textId="78852E25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(383,141)</w:t>
            </w:r>
          </w:p>
        </w:tc>
      </w:tr>
      <w:tr w:rsidR="00497EF2" w:rsidRPr="00240549" w14:paraId="1D3B53EE" w14:textId="77777777" w:rsidTr="00E265F4">
        <w:tc>
          <w:tcPr>
            <w:tcW w:w="2299" w:type="dxa"/>
          </w:tcPr>
          <w:p w14:paraId="6C436F38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เงินสดรับ</w:t>
            </w:r>
          </w:p>
        </w:tc>
        <w:tc>
          <w:tcPr>
            <w:tcW w:w="258" w:type="dxa"/>
          </w:tcPr>
          <w:p w14:paraId="720EBAB1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  <w:vAlign w:val="bottom"/>
          </w:tcPr>
          <w:p w14:paraId="3A1D022D" w14:textId="4C084CD7" w:rsidR="00497EF2" w:rsidRPr="000A75AF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A75AF">
              <w:rPr>
                <w:rFonts w:ascii="Browallia New" w:hAnsi="Browallia New" w:cs="Browallia New"/>
                <w:sz w:val="20"/>
                <w:szCs w:val="20"/>
              </w:rPr>
              <w:t xml:space="preserve">              -</w:t>
            </w:r>
          </w:p>
        </w:tc>
        <w:tc>
          <w:tcPr>
            <w:tcW w:w="258" w:type="dxa"/>
          </w:tcPr>
          <w:p w14:paraId="05E94527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  <w:vAlign w:val="bottom"/>
          </w:tcPr>
          <w:p w14:paraId="610EA39C" w14:textId="6D8F203E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        </w:t>
            </w:r>
            <w:r w:rsidRPr="00EC47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41" w:type="dxa"/>
          </w:tcPr>
          <w:p w14:paraId="0C8DC511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09A78B97" w14:textId="4488D438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12,000</w:t>
            </w:r>
          </w:p>
        </w:tc>
        <w:tc>
          <w:tcPr>
            <w:tcW w:w="283" w:type="dxa"/>
          </w:tcPr>
          <w:p w14:paraId="353FDB2D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BA2D341" w14:textId="7CA84B72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        </w:t>
            </w:r>
            <w:r w:rsidRPr="00EC47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78" w:type="dxa"/>
          </w:tcPr>
          <w:p w14:paraId="308F55AE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</w:tcPr>
          <w:p w14:paraId="05D6D1CD" w14:textId="53CC4FB9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12,000</w:t>
            </w:r>
          </w:p>
        </w:tc>
      </w:tr>
      <w:tr w:rsidR="00497EF2" w:rsidRPr="00240549" w14:paraId="66C55257" w14:textId="77777777" w:rsidTr="003D064B">
        <w:tc>
          <w:tcPr>
            <w:tcW w:w="2299" w:type="dxa"/>
          </w:tcPr>
          <w:p w14:paraId="080F9C9E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รายการที่ไม่ใช่กระแสเงินสด</w:t>
            </w: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58" w:type="dxa"/>
          </w:tcPr>
          <w:p w14:paraId="59F813FE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</w:tcPr>
          <w:p w14:paraId="1D23D2C3" w14:textId="77777777" w:rsidR="00497EF2" w:rsidRPr="000A75AF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8" w:type="dxa"/>
          </w:tcPr>
          <w:p w14:paraId="0259545E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38063F3D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1" w:type="dxa"/>
          </w:tcPr>
          <w:p w14:paraId="33D5E7D3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62B4DDA1" w14:textId="35CDD0F4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2FB16F59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4FA74B7E" w14:textId="6DC813ED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8" w:type="dxa"/>
          </w:tcPr>
          <w:p w14:paraId="60081117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</w:tcPr>
          <w:p w14:paraId="308483E9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97EF2" w:rsidRPr="00240549" w14:paraId="3729F722" w14:textId="77777777" w:rsidTr="00E265F4">
        <w:tc>
          <w:tcPr>
            <w:tcW w:w="2299" w:type="dxa"/>
          </w:tcPr>
          <w:p w14:paraId="6CB43F90" w14:textId="75014B41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ค่าธรรมเนียมรอตัดบัญชี</w:t>
            </w:r>
          </w:p>
        </w:tc>
        <w:tc>
          <w:tcPr>
            <w:tcW w:w="258" w:type="dxa"/>
          </w:tcPr>
          <w:p w14:paraId="59F771AB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  <w:vAlign w:val="bottom"/>
          </w:tcPr>
          <w:p w14:paraId="04D09ECB" w14:textId="1894FE52" w:rsidR="00497EF2" w:rsidRPr="000A75AF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A75AF">
              <w:rPr>
                <w:rFonts w:ascii="Browallia New" w:hAnsi="Browallia New" w:cs="Browallia New"/>
                <w:sz w:val="20"/>
                <w:szCs w:val="20"/>
              </w:rPr>
              <w:t xml:space="preserve">              -</w:t>
            </w:r>
          </w:p>
        </w:tc>
        <w:tc>
          <w:tcPr>
            <w:tcW w:w="258" w:type="dxa"/>
          </w:tcPr>
          <w:p w14:paraId="526873EA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  <w:vAlign w:val="bottom"/>
          </w:tcPr>
          <w:p w14:paraId="0C33AB42" w14:textId="4B3274BA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        </w:t>
            </w:r>
            <w:r w:rsidRPr="00EC47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41" w:type="dxa"/>
          </w:tcPr>
          <w:p w14:paraId="2C3BCF3D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14:paraId="353DAEE3" w14:textId="46116C14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        </w:t>
            </w:r>
            <w:r w:rsidRPr="00EC47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14:paraId="23B2A1B1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A6AFEE1" w14:textId="24D1EEA4" w:rsidR="00497EF2" w:rsidRPr="002D2B6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2B6A">
              <w:rPr>
                <w:rFonts w:ascii="Browallia New" w:hAnsi="Browallia New" w:cs="Browallia New"/>
                <w:sz w:val="20"/>
                <w:szCs w:val="20"/>
              </w:rPr>
              <w:t>7,893</w:t>
            </w:r>
          </w:p>
        </w:tc>
        <w:tc>
          <w:tcPr>
            <w:tcW w:w="278" w:type="dxa"/>
          </w:tcPr>
          <w:p w14:paraId="15C0AAFF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</w:tcPr>
          <w:p w14:paraId="1B6CC764" w14:textId="6BC22F6E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7,893</w:t>
            </w:r>
          </w:p>
        </w:tc>
      </w:tr>
      <w:tr w:rsidR="00497EF2" w:rsidRPr="00240549" w14:paraId="12352FD8" w14:textId="77777777" w:rsidTr="00E265F4">
        <w:tc>
          <w:tcPr>
            <w:tcW w:w="2299" w:type="dxa"/>
          </w:tcPr>
          <w:p w14:paraId="5FFAA8D8" w14:textId="30EA2F06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ดอกเบี้ยรอตัดบัญชี</w:t>
            </w:r>
          </w:p>
        </w:tc>
        <w:tc>
          <w:tcPr>
            <w:tcW w:w="258" w:type="dxa"/>
          </w:tcPr>
          <w:p w14:paraId="2E2C49FA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</w:tcPr>
          <w:p w14:paraId="741EB7AF" w14:textId="4127C670" w:rsidR="00497EF2" w:rsidRPr="000A75AF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75AF">
              <w:rPr>
                <w:rFonts w:ascii="Browallia New" w:hAnsi="Browallia New" w:cs="Browallia New"/>
                <w:sz w:val="20"/>
                <w:szCs w:val="20"/>
              </w:rPr>
              <w:t>838</w:t>
            </w:r>
          </w:p>
        </w:tc>
        <w:tc>
          <w:tcPr>
            <w:tcW w:w="258" w:type="dxa"/>
          </w:tcPr>
          <w:p w14:paraId="5979B9CC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  <w:vAlign w:val="bottom"/>
          </w:tcPr>
          <w:p w14:paraId="2DD99F74" w14:textId="4A178E71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        </w:t>
            </w:r>
            <w:r w:rsidRPr="00EC47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41" w:type="dxa"/>
          </w:tcPr>
          <w:p w14:paraId="05F487CD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14:paraId="10C6DE8A" w14:textId="77639C76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        </w:t>
            </w:r>
            <w:r w:rsidRPr="00EC47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14:paraId="551CDE03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8540CDB" w14:textId="6684E013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        </w:t>
            </w:r>
            <w:r w:rsidRPr="00EC47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78" w:type="dxa"/>
          </w:tcPr>
          <w:p w14:paraId="0B7DF44B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</w:tcPr>
          <w:p w14:paraId="7A11A6B4" w14:textId="1C782518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838</w:t>
            </w:r>
          </w:p>
        </w:tc>
      </w:tr>
      <w:tr w:rsidR="00497EF2" w:rsidRPr="00240549" w14:paraId="36ED7B54" w14:textId="77777777" w:rsidTr="000A75AF">
        <w:tc>
          <w:tcPr>
            <w:tcW w:w="2299" w:type="dxa"/>
          </w:tcPr>
          <w:p w14:paraId="1D792D0A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258" w:type="dxa"/>
          </w:tcPr>
          <w:p w14:paraId="4CC19B9E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3A7BE513" w14:textId="493F4394" w:rsidR="00497EF2" w:rsidRPr="000A75AF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A75AF">
              <w:rPr>
                <w:rFonts w:ascii="Browallia New" w:hAnsi="Browallia New" w:cs="Browallia New"/>
                <w:sz w:val="20"/>
                <w:szCs w:val="20"/>
              </w:rPr>
              <w:t xml:space="preserve">              -</w:t>
            </w:r>
          </w:p>
        </w:tc>
        <w:tc>
          <w:tcPr>
            <w:tcW w:w="258" w:type="dxa"/>
          </w:tcPr>
          <w:p w14:paraId="3E0FDA3A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0133B220" w14:textId="4A1A0128" w:rsidR="00497EF2" w:rsidRPr="00AC06DA" w:rsidRDefault="009540F0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182</w:t>
            </w:r>
          </w:p>
        </w:tc>
        <w:tc>
          <w:tcPr>
            <w:tcW w:w="241" w:type="dxa"/>
          </w:tcPr>
          <w:p w14:paraId="5A5C901E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37451AF1" w14:textId="37AB4C32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        </w:t>
            </w:r>
            <w:r w:rsidRPr="00EC47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14:paraId="2E955DDB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127548F" w14:textId="542EA03B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        </w:t>
            </w:r>
            <w:r w:rsidRPr="00EC47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78" w:type="dxa"/>
          </w:tcPr>
          <w:p w14:paraId="0CE3E26C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1D71EF13" w14:textId="5CF42014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1,106</w:t>
            </w:r>
          </w:p>
        </w:tc>
      </w:tr>
      <w:tr w:rsidR="00497EF2" w:rsidRPr="00240549" w14:paraId="4A523C45" w14:textId="77777777" w:rsidTr="000A75AF">
        <w:tc>
          <w:tcPr>
            <w:tcW w:w="2299" w:type="dxa"/>
          </w:tcPr>
          <w:p w14:paraId="4FA10DAC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 xml:space="preserve">31 </w:t>
            </w: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258" w:type="dxa"/>
          </w:tcPr>
          <w:p w14:paraId="70965640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12" w:space="0" w:color="auto"/>
            </w:tcBorders>
          </w:tcPr>
          <w:p w14:paraId="5277BC20" w14:textId="3F630A8D" w:rsidR="00497EF2" w:rsidRPr="000A75AF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75AF">
              <w:rPr>
                <w:rFonts w:ascii="Browallia New" w:hAnsi="Browallia New" w:cs="Browallia New"/>
                <w:sz w:val="20"/>
                <w:szCs w:val="20"/>
              </w:rPr>
              <w:t>9,71</w:t>
            </w:r>
            <w:r w:rsidR="009D1F37" w:rsidRPr="000A75AF">
              <w:rPr>
                <w:rFonts w:ascii="Browallia New" w:hAnsi="Browallia New" w:cs="Browallia New"/>
                <w:sz w:val="20"/>
                <w:szCs w:val="20"/>
              </w:rPr>
              <w:t>4</w:t>
            </w:r>
          </w:p>
        </w:tc>
        <w:tc>
          <w:tcPr>
            <w:tcW w:w="258" w:type="dxa"/>
          </w:tcPr>
          <w:p w14:paraId="56790099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12" w:space="0" w:color="auto"/>
            </w:tcBorders>
          </w:tcPr>
          <w:p w14:paraId="7B18D9C6" w14:textId="3AD114D1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40</w:t>
            </w:r>
            <w:r w:rsidR="004D09DE">
              <w:rPr>
                <w:rFonts w:ascii="Browallia New" w:hAnsi="Browallia New" w:cs="Browallia New"/>
                <w:sz w:val="20"/>
                <w:szCs w:val="20"/>
              </w:rPr>
              <w:t>0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41AA3">
              <w:rPr>
                <w:rFonts w:ascii="Browallia New" w:hAnsi="Browallia New" w:cs="Browallia New"/>
                <w:sz w:val="20"/>
                <w:szCs w:val="20"/>
              </w:rPr>
              <w:t>706</w:t>
            </w:r>
          </w:p>
        </w:tc>
        <w:tc>
          <w:tcPr>
            <w:tcW w:w="241" w:type="dxa"/>
          </w:tcPr>
          <w:p w14:paraId="414035C2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12" w:space="0" w:color="auto"/>
            </w:tcBorders>
          </w:tcPr>
          <w:p w14:paraId="03678C3A" w14:textId="15489FEE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39,500</w:t>
            </w:r>
          </w:p>
        </w:tc>
        <w:tc>
          <w:tcPr>
            <w:tcW w:w="283" w:type="dxa"/>
          </w:tcPr>
          <w:p w14:paraId="7EAAF739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367B33F6" w14:textId="25521B51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615,96</w:t>
            </w:r>
            <w:r w:rsidR="009540F0">
              <w:rPr>
                <w:rFonts w:ascii="Browallia New" w:hAnsi="Browallia New" w:cs="Browallia New"/>
                <w:sz w:val="20"/>
                <w:szCs w:val="20"/>
              </w:rPr>
              <w:t>8</w:t>
            </w:r>
          </w:p>
        </w:tc>
        <w:tc>
          <w:tcPr>
            <w:tcW w:w="278" w:type="dxa"/>
          </w:tcPr>
          <w:p w14:paraId="2F852242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12" w:space="0" w:color="auto"/>
            </w:tcBorders>
          </w:tcPr>
          <w:p w14:paraId="2180192B" w14:textId="02AAE3C3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1,065,88</w:t>
            </w:r>
            <w:r w:rsidR="00E82A10">
              <w:rPr>
                <w:rFonts w:ascii="Browallia New" w:hAnsi="Browallia New" w:cs="Browallia New"/>
                <w:sz w:val="20"/>
                <w:szCs w:val="20"/>
              </w:rPr>
              <w:t>8</w:t>
            </w:r>
          </w:p>
        </w:tc>
      </w:tr>
      <w:tr w:rsidR="00497EF2" w:rsidRPr="00240549" w14:paraId="0F2AC062" w14:textId="77777777" w:rsidTr="000A75AF">
        <w:tc>
          <w:tcPr>
            <w:tcW w:w="2299" w:type="dxa"/>
          </w:tcPr>
          <w:p w14:paraId="43FF21FE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58" w:type="dxa"/>
          </w:tcPr>
          <w:p w14:paraId="2DC7F234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</w:tcPr>
          <w:p w14:paraId="6AA38211" w14:textId="77777777" w:rsidR="00497EF2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8" w:type="dxa"/>
          </w:tcPr>
          <w:p w14:paraId="1DC1A377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12" w:space="0" w:color="auto"/>
            </w:tcBorders>
          </w:tcPr>
          <w:p w14:paraId="28A8C52D" w14:textId="77777777" w:rsidR="00497EF2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1" w:type="dxa"/>
          </w:tcPr>
          <w:p w14:paraId="6DA12AFC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12" w:space="0" w:color="auto"/>
            </w:tcBorders>
          </w:tcPr>
          <w:p w14:paraId="5AFAE501" w14:textId="77777777" w:rsidR="00497EF2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66304116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643DCE25" w14:textId="77777777" w:rsidR="00497EF2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8" w:type="dxa"/>
          </w:tcPr>
          <w:p w14:paraId="321A4386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</w:tcPr>
          <w:p w14:paraId="349D3C9A" w14:textId="77777777" w:rsidR="00497EF2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97EF2" w:rsidRPr="00240549" w14:paraId="4AAE31CF" w14:textId="77777777" w:rsidTr="00497EF2">
        <w:tc>
          <w:tcPr>
            <w:tcW w:w="2299" w:type="dxa"/>
          </w:tcPr>
          <w:p w14:paraId="4FDEFF01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8" w:type="dxa"/>
          </w:tcPr>
          <w:p w14:paraId="38E99E55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42" w:type="dxa"/>
            <w:gridSpan w:val="9"/>
            <w:vAlign w:val="center"/>
          </w:tcPr>
          <w:p w14:paraId="756BFBF7" w14:textId="13EEE17C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: 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)</w:t>
            </w:r>
          </w:p>
        </w:tc>
      </w:tr>
      <w:tr w:rsidR="00497EF2" w:rsidRPr="00240549" w14:paraId="15B527E0" w14:textId="77777777" w:rsidTr="00E82A10">
        <w:tc>
          <w:tcPr>
            <w:tcW w:w="2299" w:type="dxa"/>
          </w:tcPr>
          <w:p w14:paraId="17B9AE70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8" w:type="dxa"/>
          </w:tcPr>
          <w:p w14:paraId="4965C92A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60E33F3A" w14:textId="3BEEF0F6" w:rsidR="00497EF2" w:rsidRPr="00AC06DA" w:rsidRDefault="00497EF2" w:rsidP="00E82A1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ตาม</w:t>
            </w: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สัญญาเช่า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การเงิน</w:t>
            </w:r>
          </w:p>
        </w:tc>
        <w:tc>
          <w:tcPr>
            <w:tcW w:w="258" w:type="dxa"/>
            <w:vAlign w:val="bottom"/>
          </w:tcPr>
          <w:p w14:paraId="08FD6E4A" w14:textId="77777777" w:rsidR="00497EF2" w:rsidRPr="00AC06DA" w:rsidRDefault="00497EF2" w:rsidP="00E82A1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7D7CB4AB" w14:textId="63F04439" w:rsidR="00497EF2" w:rsidRPr="00AC06DA" w:rsidRDefault="00497EF2" w:rsidP="00E82A1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241" w:type="dxa"/>
            <w:vAlign w:val="bottom"/>
          </w:tcPr>
          <w:p w14:paraId="27A8427F" w14:textId="77777777" w:rsidR="00497EF2" w:rsidRPr="00AC06DA" w:rsidRDefault="00497EF2" w:rsidP="00E82A1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342BEF45" w14:textId="39F3A6D8" w:rsidR="00497EF2" w:rsidRPr="00AC06DA" w:rsidRDefault="00497EF2" w:rsidP="00E82A1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283" w:type="dxa"/>
            <w:vAlign w:val="bottom"/>
          </w:tcPr>
          <w:p w14:paraId="047111C6" w14:textId="77777777" w:rsidR="00497EF2" w:rsidRPr="00AC06DA" w:rsidRDefault="00497EF2" w:rsidP="00E82A1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486FA51" w14:textId="6B3E870D" w:rsidR="00497EF2" w:rsidRPr="00AC06DA" w:rsidRDefault="00497EF2" w:rsidP="00E82A1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เงินกู้ยืมระยะยาว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278" w:type="dxa"/>
            <w:vAlign w:val="bottom"/>
          </w:tcPr>
          <w:p w14:paraId="193DBD82" w14:textId="77777777" w:rsidR="00497EF2" w:rsidRPr="00AC06DA" w:rsidRDefault="00497EF2" w:rsidP="00E82A1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3D6A28FD" w14:textId="77777777" w:rsidR="00497EF2" w:rsidRPr="00AC06DA" w:rsidRDefault="00497EF2" w:rsidP="00E82A1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CB33798" w14:textId="77777777" w:rsidR="00497EF2" w:rsidRDefault="00497EF2" w:rsidP="00E82A1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9ED752E" w14:textId="72689935" w:rsidR="00497EF2" w:rsidRPr="00AC06DA" w:rsidRDefault="00497EF2" w:rsidP="00E82A1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497EF2" w:rsidRPr="00240549" w14:paraId="745B20F0" w14:textId="77777777" w:rsidTr="00C10496">
        <w:tc>
          <w:tcPr>
            <w:tcW w:w="2299" w:type="dxa"/>
          </w:tcPr>
          <w:p w14:paraId="61C77EC2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 xml:space="preserve">1 </w:t>
            </w: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มกราคม </w:t>
            </w: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2560</w:t>
            </w:r>
          </w:p>
        </w:tc>
        <w:tc>
          <w:tcPr>
            <w:tcW w:w="258" w:type="dxa"/>
          </w:tcPr>
          <w:p w14:paraId="3D56D622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4761A148" w14:textId="4CF180D4" w:rsidR="00497EF2" w:rsidRPr="00452253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13,127</w:t>
            </w:r>
          </w:p>
        </w:tc>
        <w:tc>
          <w:tcPr>
            <w:tcW w:w="258" w:type="dxa"/>
          </w:tcPr>
          <w:p w14:paraId="07751336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316EC01B" w14:textId="789E3DB6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1,070,118</w:t>
            </w:r>
          </w:p>
        </w:tc>
        <w:tc>
          <w:tcPr>
            <w:tcW w:w="241" w:type="dxa"/>
          </w:tcPr>
          <w:p w14:paraId="49CC6576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00CC9C36" w14:textId="40F85CDF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20,000</w:t>
            </w:r>
          </w:p>
        </w:tc>
        <w:tc>
          <w:tcPr>
            <w:tcW w:w="283" w:type="dxa"/>
          </w:tcPr>
          <w:p w14:paraId="687588E2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4917346" w14:textId="1B5603D3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640,027</w:t>
            </w:r>
          </w:p>
        </w:tc>
        <w:tc>
          <w:tcPr>
            <w:tcW w:w="278" w:type="dxa"/>
          </w:tcPr>
          <w:p w14:paraId="1B000BFD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14:paraId="6BD8B9C1" w14:textId="2B470B05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1,743,272</w:t>
            </w:r>
          </w:p>
        </w:tc>
      </w:tr>
      <w:tr w:rsidR="00497EF2" w:rsidRPr="00240549" w14:paraId="61D279B9" w14:textId="77777777" w:rsidTr="00C10496">
        <w:tc>
          <w:tcPr>
            <w:tcW w:w="2299" w:type="dxa"/>
          </w:tcPr>
          <w:p w14:paraId="670B92E4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8" w:type="dxa"/>
          </w:tcPr>
          <w:p w14:paraId="420F30D6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5BD14CD2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8" w:type="dxa"/>
          </w:tcPr>
          <w:p w14:paraId="077CEE48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5ECDF966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1" w:type="dxa"/>
          </w:tcPr>
          <w:p w14:paraId="2E25C154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1EE5B591" w14:textId="415D2A1F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2EE31C95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D734AA6" w14:textId="00113321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8" w:type="dxa"/>
          </w:tcPr>
          <w:p w14:paraId="7B03AD60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571F2B71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97EF2" w:rsidRPr="00240549" w14:paraId="3AB5D968" w14:textId="77777777" w:rsidTr="003D064B">
        <w:tc>
          <w:tcPr>
            <w:tcW w:w="2299" w:type="dxa"/>
          </w:tcPr>
          <w:p w14:paraId="629488B8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รายการที่เกิดขึ้นจากกระแสเงินสด</w:t>
            </w: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258" w:type="dxa"/>
          </w:tcPr>
          <w:p w14:paraId="774DE4DD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</w:tcPr>
          <w:p w14:paraId="0251F351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8" w:type="dxa"/>
          </w:tcPr>
          <w:p w14:paraId="1CF015D0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181868F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1" w:type="dxa"/>
          </w:tcPr>
          <w:p w14:paraId="504299F6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2113FD0F" w14:textId="797673BA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0B7FAE21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6DFEB83" w14:textId="59CC3E52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8" w:type="dxa"/>
          </w:tcPr>
          <w:p w14:paraId="275AC9DF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</w:tcPr>
          <w:p w14:paraId="60FF3C36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97EF2" w:rsidRPr="00240549" w14:paraId="74296342" w14:textId="77777777" w:rsidTr="003D064B">
        <w:tc>
          <w:tcPr>
            <w:tcW w:w="2299" w:type="dxa"/>
          </w:tcPr>
          <w:p w14:paraId="6D6232EF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การจ่ายคืน</w:t>
            </w:r>
          </w:p>
        </w:tc>
        <w:tc>
          <w:tcPr>
            <w:tcW w:w="258" w:type="dxa"/>
          </w:tcPr>
          <w:p w14:paraId="6B48F7F4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</w:tcPr>
          <w:p w14:paraId="695D32AA" w14:textId="2BA4FF75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(2,889)</w:t>
            </w:r>
          </w:p>
        </w:tc>
        <w:tc>
          <w:tcPr>
            <w:tcW w:w="258" w:type="dxa"/>
          </w:tcPr>
          <w:p w14:paraId="376D9AAB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2D37614" w14:textId="25B320E1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(119,965)</w:t>
            </w:r>
          </w:p>
        </w:tc>
        <w:tc>
          <w:tcPr>
            <w:tcW w:w="241" w:type="dxa"/>
          </w:tcPr>
          <w:p w14:paraId="31FAF108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05659C95" w14:textId="3BBA5CCA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(92,800)</w:t>
            </w:r>
          </w:p>
        </w:tc>
        <w:tc>
          <w:tcPr>
            <w:tcW w:w="283" w:type="dxa"/>
          </w:tcPr>
          <w:p w14:paraId="29EC6ABA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2634C644" w14:textId="55A71B03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(520,801)</w:t>
            </w:r>
          </w:p>
        </w:tc>
        <w:tc>
          <w:tcPr>
            <w:tcW w:w="278" w:type="dxa"/>
          </w:tcPr>
          <w:p w14:paraId="51A6E9C5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</w:tcPr>
          <w:p w14:paraId="0B631BAD" w14:textId="43B738FF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(736,455)</w:t>
            </w:r>
          </w:p>
        </w:tc>
      </w:tr>
      <w:tr w:rsidR="00497EF2" w:rsidRPr="00240549" w14:paraId="7F1865F7" w14:textId="77777777" w:rsidTr="00E265F4">
        <w:tc>
          <w:tcPr>
            <w:tcW w:w="2299" w:type="dxa"/>
          </w:tcPr>
          <w:p w14:paraId="72D1C9A5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เงินสดรับ</w:t>
            </w:r>
          </w:p>
        </w:tc>
        <w:tc>
          <w:tcPr>
            <w:tcW w:w="258" w:type="dxa"/>
          </w:tcPr>
          <w:p w14:paraId="7531A3B8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  <w:vAlign w:val="bottom"/>
          </w:tcPr>
          <w:p w14:paraId="0C62AF86" w14:textId="07A38E6B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        </w:t>
            </w:r>
            <w:r w:rsidRPr="00EC47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58" w:type="dxa"/>
          </w:tcPr>
          <w:p w14:paraId="40F46DE3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7C287EDE" w14:textId="78303482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(494,000)</w:t>
            </w:r>
          </w:p>
        </w:tc>
        <w:tc>
          <w:tcPr>
            <w:tcW w:w="241" w:type="dxa"/>
          </w:tcPr>
          <w:p w14:paraId="5628443F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38980FF2" w14:textId="3102FC14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147,000</w:t>
            </w:r>
          </w:p>
        </w:tc>
        <w:tc>
          <w:tcPr>
            <w:tcW w:w="283" w:type="dxa"/>
          </w:tcPr>
          <w:p w14:paraId="0B200C48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3CA89626" w14:textId="25FAB450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783,474</w:t>
            </w:r>
          </w:p>
        </w:tc>
        <w:tc>
          <w:tcPr>
            <w:tcW w:w="278" w:type="dxa"/>
          </w:tcPr>
          <w:p w14:paraId="2A95047A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</w:tcPr>
          <w:p w14:paraId="31D9798A" w14:textId="26C72AFE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436,474</w:t>
            </w:r>
          </w:p>
        </w:tc>
      </w:tr>
      <w:tr w:rsidR="00497EF2" w:rsidRPr="00240549" w14:paraId="04F2F0C1" w14:textId="77777777" w:rsidTr="003D064B">
        <w:tc>
          <w:tcPr>
            <w:tcW w:w="2299" w:type="dxa"/>
          </w:tcPr>
          <w:p w14:paraId="660CB5D4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รายการที่ไม่ใช่กระแสเงินสด</w:t>
            </w: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58" w:type="dxa"/>
          </w:tcPr>
          <w:p w14:paraId="10A88506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</w:tcPr>
          <w:p w14:paraId="2C03E616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8" w:type="dxa"/>
          </w:tcPr>
          <w:p w14:paraId="2C9EA898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5DB69773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1" w:type="dxa"/>
          </w:tcPr>
          <w:p w14:paraId="5FD7EE2C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40DCF483" w14:textId="61CF114F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4AA2521B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79D2858" w14:textId="6783E984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8" w:type="dxa"/>
          </w:tcPr>
          <w:p w14:paraId="6321A13E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</w:tcPr>
          <w:p w14:paraId="1C33A94F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97EF2" w:rsidRPr="00240549" w14:paraId="1C8F9B25" w14:textId="77777777" w:rsidTr="00E265F4">
        <w:tc>
          <w:tcPr>
            <w:tcW w:w="2299" w:type="dxa"/>
          </w:tcPr>
          <w:p w14:paraId="64A55009" w14:textId="201E3B3A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ค่าธรรมเนียมรอตัดบัญชี</w:t>
            </w:r>
          </w:p>
        </w:tc>
        <w:tc>
          <w:tcPr>
            <w:tcW w:w="258" w:type="dxa"/>
          </w:tcPr>
          <w:p w14:paraId="34FC4B34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  <w:vAlign w:val="bottom"/>
          </w:tcPr>
          <w:p w14:paraId="4DDDCCE0" w14:textId="524DA96A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        </w:t>
            </w:r>
            <w:r w:rsidRPr="00EC47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58" w:type="dxa"/>
          </w:tcPr>
          <w:p w14:paraId="5109960D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  <w:vAlign w:val="bottom"/>
          </w:tcPr>
          <w:p w14:paraId="77CE410B" w14:textId="7DEC8D02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        </w:t>
            </w:r>
            <w:r w:rsidRPr="00EC47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41" w:type="dxa"/>
          </w:tcPr>
          <w:p w14:paraId="5F705626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14:paraId="3EA23869" w14:textId="16D14581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        </w:t>
            </w:r>
            <w:r w:rsidRPr="00EC47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14:paraId="090AD026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5ADFE5" w14:textId="73B17516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(15,900)</w:t>
            </w:r>
          </w:p>
        </w:tc>
        <w:tc>
          <w:tcPr>
            <w:tcW w:w="278" w:type="dxa"/>
          </w:tcPr>
          <w:p w14:paraId="694C4688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</w:tcPr>
          <w:p w14:paraId="2E3AB071" w14:textId="14C62FB9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(15,900)</w:t>
            </w:r>
          </w:p>
        </w:tc>
      </w:tr>
      <w:tr w:rsidR="00497EF2" w:rsidRPr="00240549" w14:paraId="7F765C48" w14:textId="77777777" w:rsidTr="00E265F4">
        <w:tc>
          <w:tcPr>
            <w:tcW w:w="2299" w:type="dxa"/>
          </w:tcPr>
          <w:p w14:paraId="4C3FA7D8" w14:textId="121D4EDE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ดอกเบี้ยรอตัดบัญชี</w:t>
            </w:r>
          </w:p>
        </w:tc>
        <w:tc>
          <w:tcPr>
            <w:tcW w:w="258" w:type="dxa"/>
          </w:tcPr>
          <w:p w14:paraId="4116D54C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</w:tcPr>
          <w:p w14:paraId="2401978F" w14:textId="3822C53A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969</w:t>
            </w:r>
          </w:p>
        </w:tc>
        <w:tc>
          <w:tcPr>
            <w:tcW w:w="258" w:type="dxa"/>
          </w:tcPr>
          <w:p w14:paraId="6C1FFF58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  <w:vAlign w:val="bottom"/>
          </w:tcPr>
          <w:p w14:paraId="2293CE3A" w14:textId="780078F9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        </w:t>
            </w:r>
            <w:r w:rsidRPr="00EC47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41" w:type="dxa"/>
          </w:tcPr>
          <w:p w14:paraId="3BE4BD37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14:paraId="1B5B5945" w14:textId="3BE198BD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        </w:t>
            </w:r>
            <w:r w:rsidRPr="00EC47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14:paraId="73E53964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A7C6983" w14:textId="4E68B2EF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        </w:t>
            </w:r>
            <w:r w:rsidRPr="00EC47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78" w:type="dxa"/>
          </w:tcPr>
          <w:p w14:paraId="31E877F8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</w:tcPr>
          <w:p w14:paraId="3E4F3378" w14:textId="6A615611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969</w:t>
            </w:r>
          </w:p>
        </w:tc>
      </w:tr>
      <w:tr w:rsidR="00497EF2" w:rsidRPr="00240549" w14:paraId="3C1E63A5" w14:textId="77777777" w:rsidTr="00C10496">
        <w:tc>
          <w:tcPr>
            <w:tcW w:w="2299" w:type="dxa"/>
          </w:tcPr>
          <w:p w14:paraId="7ABF2040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258" w:type="dxa"/>
          </w:tcPr>
          <w:p w14:paraId="11453F3F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28982170" w14:textId="12668453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        </w:t>
            </w:r>
            <w:r w:rsidRPr="00EC47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58" w:type="dxa"/>
          </w:tcPr>
          <w:p w14:paraId="6F479F73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9BCEFD9" w14:textId="6345A772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(1,168)</w:t>
            </w:r>
          </w:p>
        </w:tc>
        <w:tc>
          <w:tcPr>
            <w:tcW w:w="241" w:type="dxa"/>
          </w:tcPr>
          <w:p w14:paraId="7BA9123C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04A0F0E" w14:textId="45D8DBF9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        </w:t>
            </w:r>
            <w:r w:rsidRPr="00EC47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14:paraId="5A331DA3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43060E8" w14:textId="2FD9FE95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        </w:t>
            </w:r>
            <w:r w:rsidRPr="00EC47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78" w:type="dxa"/>
          </w:tcPr>
          <w:p w14:paraId="0F026F70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6B79D647" w14:textId="434BC0FF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(1,168)</w:t>
            </w:r>
          </w:p>
        </w:tc>
      </w:tr>
      <w:tr w:rsidR="00497EF2" w:rsidRPr="00240549" w14:paraId="56D1BBC7" w14:textId="77777777" w:rsidTr="00C10496">
        <w:tc>
          <w:tcPr>
            <w:tcW w:w="2299" w:type="dxa"/>
          </w:tcPr>
          <w:p w14:paraId="74E18289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0"/>
                <w:szCs w:val="20"/>
              </w:rPr>
            </w:pP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 xml:space="preserve">31 </w:t>
            </w: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AC06DA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2560</w:t>
            </w:r>
          </w:p>
        </w:tc>
        <w:tc>
          <w:tcPr>
            <w:tcW w:w="258" w:type="dxa"/>
          </w:tcPr>
          <w:p w14:paraId="0A59BA8F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12" w:space="0" w:color="auto"/>
            </w:tcBorders>
          </w:tcPr>
          <w:p w14:paraId="2F56ABEF" w14:textId="0D61193B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11,207</w:t>
            </w:r>
          </w:p>
        </w:tc>
        <w:tc>
          <w:tcPr>
            <w:tcW w:w="258" w:type="dxa"/>
          </w:tcPr>
          <w:p w14:paraId="2B0EBB34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12" w:space="0" w:color="auto"/>
            </w:tcBorders>
          </w:tcPr>
          <w:p w14:paraId="6F308963" w14:textId="7686B85F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454,985</w:t>
            </w:r>
          </w:p>
        </w:tc>
        <w:tc>
          <w:tcPr>
            <w:tcW w:w="241" w:type="dxa"/>
          </w:tcPr>
          <w:p w14:paraId="0CFE02CE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12" w:space="0" w:color="auto"/>
            </w:tcBorders>
          </w:tcPr>
          <w:p w14:paraId="34139074" w14:textId="3E5B6341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74,200</w:t>
            </w:r>
          </w:p>
        </w:tc>
        <w:tc>
          <w:tcPr>
            <w:tcW w:w="283" w:type="dxa"/>
          </w:tcPr>
          <w:p w14:paraId="357CEEEB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6D9984C9" w14:textId="3F43008F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886,800</w:t>
            </w:r>
          </w:p>
        </w:tc>
        <w:tc>
          <w:tcPr>
            <w:tcW w:w="278" w:type="dxa"/>
          </w:tcPr>
          <w:p w14:paraId="3587FA46" w14:textId="77777777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12" w:space="0" w:color="auto"/>
            </w:tcBorders>
          </w:tcPr>
          <w:p w14:paraId="3C990E98" w14:textId="57E81DE3" w:rsidR="00497EF2" w:rsidRPr="00AC06DA" w:rsidRDefault="00497EF2" w:rsidP="00497EF2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1,427,192</w:t>
            </w:r>
          </w:p>
        </w:tc>
      </w:tr>
    </w:tbl>
    <w:p w14:paraId="17018519" w14:textId="77777777" w:rsidR="00606D01" w:rsidRPr="00CC6C2D" w:rsidRDefault="00606D01" w:rsidP="00645126">
      <w:pPr>
        <w:pStyle w:val="Preformatted"/>
        <w:ind w:left="1276" w:hanging="376"/>
        <w:jc w:val="thaiDistribute"/>
        <w:rPr>
          <w:rFonts w:ascii="Browallia New" w:hAnsi="Browallia New" w:cs="Browallia New"/>
          <w:sz w:val="28"/>
          <w:szCs w:val="28"/>
        </w:rPr>
      </w:pPr>
    </w:p>
    <w:p w14:paraId="3F3D4B2C" w14:textId="4D1BD1C0" w:rsidR="00645126" w:rsidRPr="001D54F2" w:rsidRDefault="00645126" w:rsidP="007F0042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1D54F2">
        <w:rPr>
          <w:rFonts w:ascii="Browallia New" w:hAnsi="Browallia New" w:cs="Browallia New" w:hint="cs"/>
          <w:sz w:val="28"/>
          <w:szCs w:val="28"/>
          <w:u w:val="single"/>
          <w:cs/>
        </w:rPr>
        <w:t>คดีฟ้องร้อง</w:t>
      </w:r>
      <w:r w:rsidR="00DD403C" w:rsidRPr="001D54F2">
        <w:rPr>
          <w:rFonts w:ascii="Browallia New" w:hAnsi="Browallia New" w:cs="Browallia New"/>
          <w:sz w:val="28"/>
          <w:szCs w:val="28"/>
          <w:u w:val="single"/>
        </w:rPr>
        <w:t xml:space="preserve">    </w:t>
      </w:r>
    </w:p>
    <w:p w14:paraId="3F4A9D99" w14:textId="2C8CD12C" w:rsidR="00812141" w:rsidRPr="00BD3FC3" w:rsidRDefault="00812141" w:rsidP="007F0042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16"/>
          <w:szCs w:val="16"/>
          <w:u w:val="single"/>
        </w:rPr>
      </w:pPr>
    </w:p>
    <w:p w14:paraId="42AB958B" w14:textId="6F9F1DA0" w:rsidR="00CE206D" w:rsidRDefault="00497EF2" w:rsidP="00D5058B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990" w:hanging="564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t xml:space="preserve">40.1 </w:t>
      </w:r>
      <w:r w:rsidR="00D5058B">
        <w:rPr>
          <w:rFonts w:ascii="Browallia New" w:hAnsi="Browallia New" w:cs="Browallia New"/>
          <w:sz w:val="28"/>
          <w:szCs w:val="28"/>
        </w:rPr>
        <w:t xml:space="preserve">  </w:t>
      </w:r>
      <w:r w:rsidR="00FA0C30" w:rsidRPr="000A1ADB">
        <w:rPr>
          <w:rFonts w:ascii="Browallia New" w:hAnsi="Browallia New" w:cs="Browallia New"/>
          <w:sz w:val="28"/>
          <w:szCs w:val="28"/>
          <w:cs/>
        </w:rPr>
        <w:t xml:space="preserve">บริษัทและบริษัทย่อยทางอ้อมถูกฟ้องร้องเป็นจำเลยร่วมกับผู้อื่นอีก </w:t>
      </w:r>
      <w:r w:rsidR="00FA0C30" w:rsidRPr="000A1ADB">
        <w:rPr>
          <w:rFonts w:ascii="Browallia New" w:hAnsi="Browallia New" w:cs="Browallia New"/>
          <w:sz w:val="28"/>
          <w:szCs w:val="28"/>
        </w:rPr>
        <w:t xml:space="preserve">12 </w:t>
      </w:r>
      <w:r w:rsidR="00FA0C30" w:rsidRPr="000A1ADB">
        <w:rPr>
          <w:rFonts w:ascii="Browallia New" w:hAnsi="Browallia New" w:cs="Browallia New"/>
          <w:sz w:val="28"/>
          <w:szCs w:val="28"/>
          <w:cs/>
        </w:rPr>
        <w:t xml:space="preserve">ราย เพื่อเรียกร้องค่าเสียหายให้ชำระเงินค่าบริการโฆษณา โดยให้ชำระหนี้จำนวน </w:t>
      </w:r>
      <w:r w:rsidR="00FA0C30" w:rsidRPr="000A1ADB">
        <w:rPr>
          <w:rFonts w:ascii="Browallia New" w:hAnsi="Browallia New" w:cs="Browallia New"/>
          <w:sz w:val="28"/>
          <w:szCs w:val="28"/>
        </w:rPr>
        <w:t xml:space="preserve">5.20 </w:t>
      </w:r>
      <w:r w:rsidR="00FA0C30" w:rsidRPr="000A1ADB">
        <w:rPr>
          <w:rFonts w:ascii="Browallia New" w:hAnsi="Browallia New" w:cs="Browallia New"/>
          <w:sz w:val="28"/>
          <w:szCs w:val="28"/>
          <w:cs/>
        </w:rPr>
        <w:t xml:space="preserve">ล้านบาท และ </w:t>
      </w:r>
      <w:r w:rsidR="00FA0C30" w:rsidRPr="000A1ADB">
        <w:rPr>
          <w:rFonts w:ascii="Browallia New" w:hAnsi="Browallia New" w:cs="Browallia New"/>
          <w:sz w:val="28"/>
          <w:szCs w:val="28"/>
        </w:rPr>
        <w:t xml:space="preserve">12.67 </w:t>
      </w:r>
      <w:r w:rsidR="00FA0C30" w:rsidRPr="000A1ADB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E82A10">
        <w:rPr>
          <w:rFonts w:ascii="Browallia New" w:hAnsi="Browallia New" w:cs="Browallia New" w:hint="cs"/>
          <w:sz w:val="28"/>
          <w:szCs w:val="28"/>
          <w:cs/>
        </w:rPr>
        <w:t>ตามลำดับ</w:t>
      </w:r>
      <w:r w:rsidR="00FA0C30" w:rsidRPr="000A1AD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A0C30" w:rsidRPr="000A1ADB">
        <w:rPr>
          <w:rFonts w:ascii="Browallia New" w:hAnsi="Browallia New" w:cs="Browallia New" w:hint="cs"/>
          <w:sz w:val="28"/>
          <w:szCs w:val="28"/>
          <w:cs/>
        </w:rPr>
        <w:t>ปัจจุบัน</w:t>
      </w:r>
      <w:r w:rsidR="00FA0C30" w:rsidRPr="000A1ADB">
        <w:rPr>
          <w:rFonts w:ascii="Browallia New" w:hAnsi="Browallia New" w:cs="Browallia New"/>
          <w:sz w:val="28"/>
          <w:szCs w:val="28"/>
          <w:cs/>
        </w:rPr>
        <w:t>คดีดังกล่าวอยู่ระหว่าง</w:t>
      </w:r>
      <w:r w:rsidR="00FA0C30" w:rsidRPr="000A1ADB">
        <w:rPr>
          <w:rFonts w:ascii="Browallia New" w:hAnsi="Browallia New" w:cs="Browallia New" w:hint="cs"/>
          <w:sz w:val="28"/>
          <w:szCs w:val="28"/>
          <w:cs/>
        </w:rPr>
        <w:t>การ</w:t>
      </w:r>
      <w:r w:rsidR="00FA0C30" w:rsidRPr="000A1ADB">
        <w:rPr>
          <w:rFonts w:ascii="Browallia New" w:hAnsi="Browallia New" w:cs="Browallia New"/>
          <w:sz w:val="28"/>
          <w:szCs w:val="28"/>
          <w:cs/>
        </w:rPr>
        <w:t>พิจารณาของ</w:t>
      </w:r>
      <w:r w:rsidR="00FA0C30" w:rsidRPr="000A1ADB">
        <w:rPr>
          <w:rFonts w:ascii="Browallia New" w:hAnsi="Browallia New" w:cs="Browallia New" w:hint="cs"/>
          <w:sz w:val="28"/>
          <w:szCs w:val="28"/>
          <w:cs/>
        </w:rPr>
        <w:t>ศาลฎีกา</w:t>
      </w:r>
      <w:r w:rsidR="00FA0C30" w:rsidRPr="000A1AD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A0C30" w:rsidRPr="000A1ADB">
        <w:rPr>
          <w:rFonts w:ascii="Browallia New" w:hAnsi="Browallia New" w:cs="Browallia New" w:hint="cs"/>
          <w:sz w:val="28"/>
          <w:szCs w:val="28"/>
          <w:cs/>
        </w:rPr>
        <w:t>ซึ่ง</w:t>
      </w:r>
      <w:r w:rsidR="00FA0C30" w:rsidRPr="000A1ADB">
        <w:rPr>
          <w:rFonts w:ascii="Browallia New" w:hAnsi="Browallia New" w:cs="Browallia New"/>
          <w:sz w:val="28"/>
          <w:szCs w:val="28"/>
          <w:cs/>
        </w:rPr>
        <w:t>ฝ่ายบริหารเชื่อว่า</w:t>
      </w:r>
      <w:r w:rsidR="00FA0C30" w:rsidRPr="000A1ADB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FA0C30" w:rsidRPr="000A1ADB">
        <w:rPr>
          <w:rFonts w:ascii="Browallia New" w:hAnsi="Browallia New" w:cs="Browallia New"/>
          <w:sz w:val="28"/>
          <w:szCs w:val="28"/>
          <w:cs/>
        </w:rPr>
        <w:t>ไม่มี</w:t>
      </w:r>
      <w:r w:rsidR="00FA0C30" w:rsidRPr="000A1ADB">
        <w:rPr>
          <w:rFonts w:ascii="Browallia New" w:hAnsi="Browallia New" w:cs="Browallia New" w:hint="cs"/>
          <w:sz w:val="28"/>
          <w:szCs w:val="28"/>
          <w:cs/>
        </w:rPr>
        <w:t>ภาระ</w:t>
      </w:r>
      <w:r w:rsidR="00FA0C30" w:rsidRPr="000A1ADB">
        <w:rPr>
          <w:rFonts w:ascii="Browallia New" w:hAnsi="Browallia New" w:cs="Browallia New"/>
          <w:sz w:val="28"/>
          <w:szCs w:val="28"/>
          <w:cs/>
        </w:rPr>
        <w:t>หนี้</w:t>
      </w:r>
      <w:r w:rsidR="00FA0C30" w:rsidRPr="000A1ADB">
        <w:rPr>
          <w:rFonts w:ascii="Browallia New" w:hAnsi="Browallia New" w:cs="Browallia New" w:hint="cs"/>
          <w:sz w:val="28"/>
          <w:szCs w:val="28"/>
          <w:cs/>
        </w:rPr>
        <w:t>และไม่ต้องรับผิดชอบชำระหนี้ในคดีนี้</w:t>
      </w:r>
    </w:p>
    <w:p w14:paraId="09C2BC61" w14:textId="77777777" w:rsidR="007F0042" w:rsidRPr="00467B60" w:rsidRDefault="007F0042" w:rsidP="00D5058B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990" w:hanging="564"/>
        <w:jc w:val="thaiDistribute"/>
        <w:rPr>
          <w:rFonts w:ascii="Browallia New" w:hAnsi="Browallia New" w:cs="Browallia New"/>
          <w:sz w:val="28"/>
          <w:szCs w:val="28"/>
        </w:rPr>
      </w:pPr>
    </w:p>
    <w:p w14:paraId="3774F7FF" w14:textId="1390F96D" w:rsidR="00467B60" w:rsidRDefault="00497EF2" w:rsidP="007E2706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t xml:space="preserve">40.2 </w:t>
      </w:r>
      <w:r w:rsidR="00D5058B">
        <w:rPr>
          <w:rFonts w:ascii="Browallia New" w:hAnsi="Browallia New" w:cs="Browallia New"/>
          <w:sz w:val="28"/>
          <w:szCs w:val="28"/>
        </w:rPr>
        <w:t xml:space="preserve">  </w:t>
      </w:r>
      <w:r w:rsidR="00BD3FC3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="00BD3FC3">
        <w:rPr>
          <w:rFonts w:ascii="Browallia New" w:hAnsi="Browallia New" w:cs="Browallia New"/>
          <w:sz w:val="28"/>
          <w:szCs w:val="28"/>
        </w:rPr>
        <w:t xml:space="preserve">9 </w:t>
      </w:r>
      <w:r w:rsidR="00BD3FC3">
        <w:rPr>
          <w:rFonts w:ascii="Browallia New" w:hAnsi="Browallia New" w:cs="Browallia New" w:hint="cs"/>
          <w:sz w:val="28"/>
          <w:szCs w:val="28"/>
          <w:cs/>
        </w:rPr>
        <w:t xml:space="preserve">กรกฎาคม </w:t>
      </w:r>
      <w:r w:rsidR="00BD3FC3">
        <w:rPr>
          <w:rFonts w:ascii="Browallia New" w:hAnsi="Browallia New" w:cs="Browallia New"/>
          <w:sz w:val="28"/>
          <w:szCs w:val="28"/>
        </w:rPr>
        <w:t>2</w:t>
      </w:r>
      <w:r w:rsidR="001D54F2">
        <w:rPr>
          <w:rFonts w:ascii="Browallia New" w:hAnsi="Browallia New" w:cs="Browallia New"/>
          <w:sz w:val="28"/>
          <w:szCs w:val="28"/>
        </w:rPr>
        <w:t>5</w:t>
      </w:r>
      <w:r w:rsidR="00D0508B">
        <w:rPr>
          <w:rFonts w:ascii="Browallia New" w:hAnsi="Browallia New" w:cs="Browallia New"/>
          <w:sz w:val="28"/>
          <w:szCs w:val="28"/>
        </w:rPr>
        <w:t>60</w:t>
      </w:r>
      <w:r w:rsidR="00BD3FC3">
        <w:rPr>
          <w:rFonts w:ascii="Browallia New" w:hAnsi="Browallia New" w:cs="Browallia New"/>
          <w:sz w:val="28"/>
          <w:szCs w:val="28"/>
        </w:rPr>
        <w:t xml:space="preserve"> </w:t>
      </w:r>
      <w:r w:rsidR="00BD3FC3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4103B5">
        <w:rPr>
          <w:rFonts w:ascii="Browallia New" w:hAnsi="Browallia New" w:cs="Browallia New"/>
          <w:sz w:val="28"/>
          <w:szCs w:val="28"/>
        </w:rPr>
        <w:t xml:space="preserve"> 30 </w:t>
      </w:r>
      <w:r w:rsidR="004103B5">
        <w:rPr>
          <w:rFonts w:ascii="Browallia New" w:hAnsi="Browallia New" w:cs="Browallia New" w:hint="cs"/>
          <w:sz w:val="28"/>
          <w:szCs w:val="28"/>
          <w:cs/>
        </w:rPr>
        <w:t xml:space="preserve">กันยายน </w:t>
      </w:r>
      <w:r w:rsidR="004103B5">
        <w:rPr>
          <w:rFonts w:ascii="Browallia New" w:hAnsi="Browallia New" w:cs="Browallia New"/>
          <w:sz w:val="28"/>
          <w:szCs w:val="28"/>
        </w:rPr>
        <w:t>25</w:t>
      </w:r>
      <w:r w:rsidR="00D0508B">
        <w:rPr>
          <w:rFonts w:ascii="Browallia New" w:hAnsi="Browallia New" w:cs="Browallia New"/>
          <w:sz w:val="28"/>
          <w:szCs w:val="28"/>
        </w:rPr>
        <w:t>60</w:t>
      </w:r>
      <w:r w:rsidR="00BD3FC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FA0C30" w:rsidRPr="00E7631B">
        <w:rPr>
          <w:rFonts w:ascii="Browallia New" w:hAnsi="Browallia New" w:cs="Browallia New"/>
          <w:sz w:val="28"/>
          <w:szCs w:val="28"/>
          <w:cs/>
        </w:rPr>
        <w:t>บริษัท</w:t>
      </w:r>
      <w:r w:rsidR="00FA0C30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="00FA0C30" w:rsidRPr="00E7631B">
        <w:rPr>
          <w:rFonts w:ascii="Browallia New" w:hAnsi="Browallia New" w:cs="Browallia New"/>
          <w:sz w:val="28"/>
          <w:szCs w:val="28"/>
          <w:cs/>
        </w:rPr>
        <w:t>ถูกฟ้อง</w:t>
      </w:r>
      <w:r w:rsidR="00FA0C30">
        <w:rPr>
          <w:rFonts w:ascii="Browallia New" w:hAnsi="Browallia New" w:cs="Browallia New" w:hint="cs"/>
          <w:sz w:val="28"/>
          <w:szCs w:val="28"/>
          <w:cs/>
        </w:rPr>
        <w:t>ร้อง</w:t>
      </w:r>
      <w:r w:rsidR="00FA0C30" w:rsidRPr="00E7631B">
        <w:rPr>
          <w:rFonts w:ascii="Browallia New" w:hAnsi="Browallia New" w:cs="Browallia New"/>
          <w:sz w:val="28"/>
          <w:szCs w:val="28"/>
          <w:cs/>
        </w:rPr>
        <w:t>ในฐานะผู้ค้ำประกันตั๋วแลกเงิน</w:t>
      </w:r>
      <w:r w:rsidR="00FA0C30">
        <w:rPr>
          <w:rFonts w:ascii="Browallia New" w:hAnsi="Browallia New" w:cs="Browallia New" w:hint="cs"/>
          <w:sz w:val="28"/>
          <w:szCs w:val="28"/>
          <w:cs/>
        </w:rPr>
        <w:t>และจำเลยเนื่องจากการผิดนัดชำระหนี้ตั๋วแลกเงิน</w:t>
      </w:r>
      <w:r w:rsidR="00FA0C30" w:rsidRPr="00E7631B">
        <w:rPr>
          <w:rFonts w:ascii="Browallia New" w:hAnsi="Browallia New" w:cs="Browallia New" w:hint="cs"/>
          <w:sz w:val="28"/>
          <w:szCs w:val="28"/>
          <w:cs/>
        </w:rPr>
        <w:t>กับบริษัทหลักทรัพย์จัดการกองทุนเป็นจำนวนเงิน</w:t>
      </w:r>
      <w:r w:rsidR="00FA0C30" w:rsidRPr="00E7631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A0C30" w:rsidRPr="000A1ADB">
        <w:rPr>
          <w:rFonts w:ascii="Browallia New" w:hAnsi="Browallia New" w:cs="Browallia New"/>
          <w:sz w:val="28"/>
          <w:szCs w:val="28"/>
        </w:rPr>
        <w:t xml:space="preserve">255 </w:t>
      </w:r>
      <w:r w:rsidR="00FA0C30" w:rsidRPr="000A1ADB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FA0C30" w:rsidRPr="000A1ADB">
        <w:rPr>
          <w:rFonts w:ascii="Browallia New" w:hAnsi="Browallia New" w:cs="Browallia New"/>
          <w:sz w:val="28"/>
          <w:szCs w:val="28"/>
        </w:rPr>
        <w:t>(</w:t>
      </w:r>
      <w:r w:rsidR="00FA0C30" w:rsidRPr="000A1ADB">
        <w:rPr>
          <w:rFonts w:ascii="Browallia New" w:hAnsi="Browallia New" w:cs="Browallia New" w:hint="cs"/>
          <w:sz w:val="28"/>
          <w:szCs w:val="28"/>
          <w:cs/>
        </w:rPr>
        <w:t>ในฐานะผู้ค้ำประกัน</w:t>
      </w:r>
      <w:r w:rsidR="00FA0C30" w:rsidRPr="000A1ADB">
        <w:rPr>
          <w:rFonts w:ascii="Browallia New" w:hAnsi="Browallia New" w:cs="Browallia New"/>
          <w:sz w:val="28"/>
          <w:szCs w:val="28"/>
        </w:rPr>
        <w:t xml:space="preserve">) </w:t>
      </w:r>
      <w:r w:rsidR="00FA0C30" w:rsidRPr="000A1ADB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="00FA0C30" w:rsidRPr="000A1ADB">
        <w:rPr>
          <w:rFonts w:ascii="Browallia New" w:hAnsi="Browallia New" w:cs="Browallia New"/>
          <w:sz w:val="28"/>
          <w:szCs w:val="28"/>
        </w:rPr>
        <w:t xml:space="preserve">355 </w:t>
      </w:r>
      <w:r w:rsidR="00FA0C30" w:rsidRPr="000A1ADB">
        <w:rPr>
          <w:rFonts w:ascii="Browallia New" w:hAnsi="Browallia New" w:cs="Browallia New" w:hint="cs"/>
          <w:sz w:val="28"/>
          <w:szCs w:val="28"/>
          <w:cs/>
        </w:rPr>
        <w:t xml:space="preserve">ล้านบาท ตามลำดับ (ตามที่กล่าวไว้ในหมายเหตุ </w:t>
      </w:r>
      <w:r w:rsidR="001D54F2">
        <w:rPr>
          <w:rFonts w:ascii="Browallia New" w:hAnsi="Browallia New" w:cs="Browallia New"/>
          <w:sz w:val="28"/>
          <w:szCs w:val="28"/>
        </w:rPr>
        <w:t>20</w:t>
      </w:r>
      <w:r w:rsidR="00FA0C30" w:rsidRPr="000A1ADB">
        <w:rPr>
          <w:rFonts w:ascii="Browallia New" w:hAnsi="Browallia New" w:cs="Browallia New" w:hint="cs"/>
          <w:sz w:val="28"/>
          <w:szCs w:val="28"/>
          <w:cs/>
        </w:rPr>
        <w:t>)</w:t>
      </w:r>
      <w:r w:rsidR="00FA0C30" w:rsidRPr="000A1ADB">
        <w:rPr>
          <w:rFonts w:ascii="Browallia New" w:hAnsi="Browallia New" w:cs="Browallia New"/>
          <w:sz w:val="28"/>
          <w:szCs w:val="28"/>
        </w:rPr>
        <w:t xml:space="preserve"> </w:t>
      </w:r>
      <w:r w:rsidR="00FA0C30" w:rsidRPr="000A1ADB">
        <w:rPr>
          <w:rFonts w:ascii="Browallia New" w:hAnsi="Browallia New" w:cs="Browallia New"/>
          <w:sz w:val="28"/>
          <w:szCs w:val="28"/>
          <w:cs/>
        </w:rPr>
        <w:t>ซึ่งปัจจุบันคดีอยู่ระหว่างการพิจารณาของศาล</w:t>
      </w:r>
      <w:r w:rsidR="00FA0C30" w:rsidRPr="000A1ADB">
        <w:rPr>
          <w:rFonts w:ascii="Browallia New" w:hAnsi="Browallia New" w:cs="Browallia New" w:hint="cs"/>
          <w:sz w:val="28"/>
          <w:szCs w:val="28"/>
          <w:cs/>
        </w:rPr>
        <w:t>อุทธรณ์ ซึ่งบริษัทย่อยแห่งหนึ่งได้บันทึกหนี้สินไว้ทั้งหมดแล้ว</w:t>
      </w:r>
      <w:r w:rsidR="00FA0C30" w:rsidRPr="000A1ADB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3DDB48E6" w14:textId="335D9231" w:rsidR="00467B60" w:rsidRDefault="00467B60" w:rsidP="00D5058B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990" w:hanging="564"/>
        <w:jc w:val="thaiDistribute"/>
        <w:rPr>
          <w:rFonts w:ascii="Browallia New" w:hAnsi="Browallia New" w:cs="Browallia New"/>
          <w:sz w:val="28"/>
          <w:szCs w:val="28"/>
        </w:rPr>
      </w:pPr>
    </w:p>
    <w:p w14:paraId="27BE1FC5" w14:textId="63F8592C" w:rsidR="00D5058B" w:rsidRDefault="00D5058B" w:rsidP="00D5058B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990" w:hanging="564"/>
        <w:jc w:val="thaiDistribute"/>
        <w:rPr>
          <w:rFonts w:ascii="Browallia New" w:hAnsi="Browallia New" w:cs="Browallia New"/>
          <w:sz w:val="28"/>
          <w:szCs w:val="28"/>
        </w:rPr>
      </w:pPr>
    </w:p>
    <w:p w14:paraId="4981E41F" w14:textId="77777777" w:rsidR="008960E4" w:rsidRDefault="008960E4" w:rsidP="00D5058B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990" w:hanging="564"/>
        <w:jc w:val="thaiDistribute"/>
        <w:rPr>
          <w:rFonts w:ascii="Browallia New" w:hAnsi="Browallia New" w:cs="Browallia New"/>
          <w:sz w:val="28"/>
          <w:szCs w:val="28"/>
        </w:rPr>
      </w:pPr>
    </w:p>
    <w:p w14:paraId="2AC79847" w14:textId="5162EBE9" w:rsidR="00DF04EC" w:rsidRDefault="00497EF2" w:rsidP="007E2706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lastRenderedPageBreak/>
        <w:t xml:space="preserve">40.3 </w:t>
      </w:r>
      <w:r w:rsidR="00D5058B">
        <w:rPr>
          <w:rFonts w:ascii="Browallia New" w:hAnsi="Browallia New" w:cs="Browallia New"/>
          <w:sz w:val="28"/>
          <w:szCs w:val="28"/>
        </w:rPr>
        <w:t xml:space="preserve">  </w:t>
      </w:r>
      <w:r w:rsidR="004103B5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="004103B5">
        <w:rPr>
          <w:rFonts w:ascii="Browallia New" w:hAnsi="Browallia New" w:cs="Browallia New"/>
          <w:sz w:val="28"/>
          <w:szCs w:val="28"/>
        </w:rPr>
        <w:t xml:space="preserve">17 </w:t>
      </w:r>
      <w:r w:rsidR="004103B5">
        <w:rPr>
          <w:rFonts w:ascii="Browallia New" w:hAnsi="Browallia New" w:cs="Browallia New" w:hint="cs"/>
          <w:sz w:val="28"/>
          <w:szCs w:val="28"/>
          <w:cs/>
        </w:rPr>
        <w:t xml:space="preserve">กันยายน </w:t>
      </w:r>
      <w:r w:rsidR="004103B5">
        <w:rPr>
          <w:rFonts w:ascii="Browallia New" w:hAnsi="Browallia New" w:cs="Browallia New"/>
          <w:sz w:val="28"/>
          <w:szCs w:val="28"/>
        </w:rPr>
        <w:t>25</w:t>
      </w:r>
      <w:r w:rsidR="0009487D">
        <w:rPr>
          <w:rFonts w:ascii="Browallia New" w:hAnsi="Browallia New" w:cs="Browallia New"/>
          <w:sz w:val="28"/>
          <w:szCs w:val="28"/>
        </w:rPr>
        <w:t>60</w:t>
      </w:r>
      <w:r w:rsidR="004103B5">
        <w:rPr>
          <w:rFonts w:ascii="Browallia New" w:hAnsi="Browallia New" w:cs="Browallia New"/>
          <w:sz w:val="28"/>
          <w:szCs w:val="28"/>
        </w:rPr>
        <w:t xml:space="preserve"> </w:t>
      </w:r>
      <w:r w:rsidR="00FA0C30" w:rsidRPr="00E7631B">
        <w:rPr>
          <w:rFonts w:ascii="Browallia New" w:hAnsi="Browallia New" w:cs="Browallia New"/>
          <w:sz w:val="28"/>
          <w:szCs w:val="28"/>
          <w:cs/>
        </w:rPr>
        <w:t xml:space="preserve">บริษัทถูกฟ้องร้องเป็นจำเลยร่วมกับผู้อื่นอีก </w:t>
      </w:r>
      <w:r w:rsidR="00FA0C30" w:rsidRPr="00E7631B">
        <w:rPr>
          <w:rFonts w:ascii="Browallia New" w:hAnsi="Browallia New" w:cs="Browallia New"/>
          <w:sz w:val="28"/>
          <w:szCs w:val="28"/>
        </w:rPr>
        <w:t>5</w:t>
      </w:r>
      <w:r w:rsidR="00FA0C30" w:rsidRPr="00E7631B">
        <w:rPr>
          <w:rFonts w:ascii="Browallia New" w:hAnsi="Browallia New" w:cs="Browallia New"/>
          <w:sz w:val="28"/>
          <w:szCs w:val="28"/>
          <w:cs/>
        </w:rPr>
        <w:t xml:space="preserve"> ราย</w:t>
      </w:r>
      <w:r w:rsidR="00FA0C30" w:rsidRPr="00E7631B">
        <w:rPr>
          <w:rFonts w:ascii="Browallia New" w:hAnsi="Browallia New" w:cs="Browallia New" w:hint="cs"/>
          <w:sz w:val="28"/>
          <w:szCs w:val="28"/>
          <w:cs/>
        </w:rPr>
        <w:t xml:space="preserve"> โดยโจทย์</w:t>
      </w:r>
      <w:r w:rsidR="00FA0C30" w:rsidRPr="00E7631B">
        <w:rPr>
          <w:rFonts w:ascii="Browallia New" w:hAnsi="Browallia New" w:cs="Browallia New"/>
          <w:sz w:val="28"/>
          <w:szCs w:val="28"/>
          <w:cs/>
        </w:rPr>
        <w:t>ขอให้ศาลมีคำสั่งให้การซื้อขายหุ้นเป็นโมฆะและขอให้บริษัทชำระเงินคืนพร้อมดอกเบี้ยถึงวันฟ้องเป็นเงินจำนวน</w:t>
      </w:r>
      <w:r w:rsidR="00FA0C30" w:rsidRPr="00E7631B">
        <w:rPr>
          <w:rFonts w:ascii="Browallia New" w:hAnsi="Browallia New" w:cs="Browallia New"/>
          <w:sz w:val="28"/>
          <w:szCs w:val="28"/>
        </w:rPr>
        <w:t xml:space="preserve"> 275</w:t>
      </w:r>
      <w:r w:rsidR="00FA0C30" w:rsidRPr="00E7631B">
        <w:rPr>
          <w:rFonts w:ascii="Browallia New" w:hAnsi="Browallia New" w:cs="Browallia New" w:hint="cs"/>
          <w:sz w:val="28"/>
          <w:szCs w:val="28"/>
          <w:cs/>
        </w:rPr>
        <w:t xml:space="preserve"> ล้านบาท</w:t>
      </w:r>
      <w:r w:rsidR="00FA0C30" w:rsidRPr="00E7631B">
        <w:rPr>
          <w:rFonts w:ascii="Browallia New" w:hAnsi="Browallia New" w:cs="Browallia New"/>
          <w:sz w:val="28"/>
          <w:szCs w:val="28"/>
          <w:cs/>
        </w:rPr>
        <w:t xml:space="preserve"> และชำระดอกเบี้ยอัตราร้อยละ</w:t>
      </w:r>
      <w:r w:rsidR="00FA0C30" w:rsidRPr="00E7631B">
        <w:rPr>
          <w:rFonts w:ascii="Browallia New" w:hAnsi="Browallia New" w:cs="Browallia New"/>
          <w:sz w:val="28"/>
          <w:szCs w:val="28"/>
        </w:rPr>
        <w:t xml:space="preserve"> 7.5</w:t>
      </w:r>
      <w:r w:rsidR="00FA0C30" w:rsidRPr="00E7631B">
        <w:rPr>
          <w:rFonts w:ascii="Browallia New" w:hAnsi="Browallia New" w:cs="Browallia New"/>
          <w:sz w:val="28"/>
          <w:szCs w:val="28"/>
          <w:cs/>
        </w:rPr>
        <w:t xml:space="preserve"> ต่อปี ของต้นเงินจำนวน</w:t>
      </w:r>
      <w:r w:rsidR="00FA0C30" w:rsidRPr="00E7631B">
        <w:rPr>
          <w:rFonts w:ascii="Browallia New" w:hAnsi="Browallia New" w:cs="Browallia New"/>
          <w:sz w:val="28"/>
          <w:szCs w:val="28"/>
        </w:rPr>
        <w:t xml:space="preserve"> 242 </w:t>
      </w:r>
      <w:r w:rsidR="00FA0C30" w:rsidRPr="00E7631B">
        <w:rPr>
          <w:rFonts w:ascii="Browallia New" w:hAnsi="Browallia New" w:cs="Browallia New" w:hint="cs"/>
          <w:sz w:val="28"/>
          <w:szCs w:val="28"/>
          <w:cs/>
        </w:rPr>
        <w:t>ล้าน</w:t>
      </w:r>
      <w:r w:rsidR="00FA0C30" w:rsidRPr="00E7631B">
        <w:rPr>
          <w:rFonts w:ascii="Browallia New" w:hAnsi="Browallia New" w:cs="Browallia New"/>
          <w:sz w:val="28"/>
          <w:szCs w:val="28"/>
          <w:cs/>
        </w:rPr>
        <w:t xml:space="preserve">บาท ให้แก่โจทก์ </w:t>
      </w:r>
      <w:r w:rsidR="00FA0C30" w:rsidRPr="007F11C2">
        <w:rPr>
          <w:rFonts w:ascii="Browallia New" w:hAnsi="Browallia New" w:cs="Browallia New" w:hint="cs"/>
          <w:sz w:val="28"/>
          <w:szCs w:val="28"/>
          <w:cs/>
        </w:rPr>
        <w:t>ปัจจุบันอยู่ระหว่างการพิจารณาของศาลชั้นต้น</w:t>
      </w:r>
    </w:p>
    <w:p w14:paraId="5B012B6D" w14:textId="77777777" w:rsidR="00D5058B" w:rsidRPr="007F11C2" w:rsidRDefault="00D5058B" w:rsidP="00D5058B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990" w:hanging="564"/>
        <w:jc w:val="thaiDistribute"/>
        <w:rPr>
          <w:rFonts w:ascii="Browallia New" w:hAnsi="Browallia New" w:cs="Browallia New"/>
          <w:sz w:val="28"/>
          <w:szCs w:val="28"/>
        </w:rPr>
      </w:pPr>
    </w:p>
    <w:p w14:paraId="5FE1E1F6" w14:textId="64B495E9" w:rsidR="00FA0C30" w:rsidRDefault="00AB1661" w:rsidP="007E2706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t xml:space="preserve">40.4 </w:t>
      </w:r>
      <w:r w:rsidR="00D5058B">
        <w:rPr>
          <w:rFonts w:ascii="Browallia New" w:hAnsi="Browallia New" w:cs="Browallia New"/>
          <w:sz w:val="28"/>
          <w:szCs w:val="28"/>
        </w:rPr>
        <w:t xml:space="preserve">  </w:t>
      </w:r>
      <w:r w:rsidR="001D54F2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="001D54F2">
        <w:rPr>
          <w:rFonts w:ascii="Browallia New" w:hAnsi="Browallia New" w:cs="Browallia New"/>
          <w:sz w:val="28"/>
          <w:szCs w:val="28"/>
        </w:rPr>
        <w:t xml:space="preserve">11 </w:t>
      </w:r>
      <w:r w:rsidR="001D54F2">
        <w:rPr>
          <w:rFonts w:ascii="Browallia New" w:hAnsi="Browallia New" w:cs="Browallia New" w:hint="cs"/>
          <w:sz w:val="28"/>
          <w:szCs w:val="28"/>
          <w:cs/>
        </w:rPr>
        <w:t xml:space="preserve">พฤศจิกายน </w:t>
      </w:r>
      <w:r w:rsidR="001D54F2">
        <w:rPr>
          <w:rFonts w:ascii="Browallia New" w:hAnsi="Browallia New" w:cs="Browallia New"/>
          <w:sz w:val="28"/>
          <w:szCs w:val="28"/>
        </w:rPr>
        <w:t xml:space="preserve">2560 </w:t>
      </w:r>
      <w:r w:rsidR="00FA0C30" w:rsidRPr="00E7631B">
        <w:rPr>
          <w:rFonts w:ascii="Browallia New" w:hAnsi="Browallia New" w:cs="Browallia New"/>
          <w:sz w:val="28"/>
          <w:szCs w:val="28"/>
          <w:cs/>
        </w:rPr>
        <w:t>บริษัทย่อยทางอ้อมและกรรมการถูกฟ้องร้องในคดีอาญาข้อหายักยอกทรัพย์</w:t>
      </w:r>
      <w:r w:rsidR="00FA0C30" w:rsidRPr="00E7631B">
        <w:rPr>
          <w:rFonts w:ascii="Browallia New" w:hAnsi="Browallia New" w:cs="Browallia New"/>
          <w:sz w:val="28"/>
          <w:szCs w:val="28"/>
        </w:rPr>
        <w:t xml:space="preserve"> </w:t>
      </w:r>
      <w:r w:rsidR="00FA0C30" w:rsidRPr="0098200D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FA0C30" w:rsidRPr="0098200D">
        <w:rPr>
          <w:rFonts w:ascii="Browallia New" w:hAnsi="Browallia New" w:cs="Browallia New"/>
          <w:sz w:val="28"/>
          <w:szCs w:val="28"/>
        </w:rPr>
        <w:t>0.9</w:t>
      </w:r>
      <w:r w:rsidR="00FA0C30" w:rsidRPr="0098200D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="00FA0C30">
        <w:rPr>
          <w:rFonts w:ascii="Browallia New" w:hAnsi="Browallia New" w:cs="Browallia New" w:hint="cs"/>
          <w:sz w:val="28"/>
          <w:szCs w:val="28"/>
          <w:cs/>
        </w:rPr>
        <w:t>เนื่องจาก</w:t>
      </w:r>
      <w:r w:rsidR="00FA0C30" w:rsidRPr="00E7631B">
        <w:rPr>
          <w:rFonts w:ascii="Browallia New" w:hAnsi="Browallia New" w:cs="Browallia New"/>
          <w:sz w:val="28"/>
          <w:szCs w:val="28"/>
          <w:cs/>
        </w:rPr>
        <w:t>ไม่ส่งมอบทรัพย์สินคืนภายในระยะเวลาที่กำหนด</w:t>
      </w:r>
      <w:r w:rsidR="00FA0C30" w:rsidRPr="0098200D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FA0C30" w:rsidRPr="0098200D">
        <w:rPr>
          <w:rFonts w:ascii="Browallia New" w:hAnsi="Browallia New" w:cs="Browallia New"/>
          <w:sz w:val="28"/>
          <w:szCs w:val="28"/>
          <w:cs/>
        </w:rPr>
        <w:t>ปัจจุบันคดีอยู่ระหว่างการพิจารณาของศาลชั้นต้น</w:t>
      </w:r>
    </w:p>
    <w:p w14:paraId="4871E1CD" w14:textId="77777777" w:rsidR="00DF04EC" w:rsidRPr="00494264" w:rsidRDefault="00DF04EC" w:rsidP="00D5058B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990" w:hanging="450"/>
        <w:jc w:val="thaiDistribute"/>
        <w:rPr>
          <w:rFonts w:ascii="Browallia New" w:hAnsi="Browallia New" w:cs="Browallia New"/>
          <w:sz w:val="24"/>
          <w:szCs w:val="24"/>
        </w:rPr>
      </w:pPr>
    </w:p>
    <w:p w14:paraId="77A67C38" w14:textId="09699AA0" w:rsidR="00FA0C30" w:rsidRDefault="00AB1661" w:rsidP="007E2706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t xml:space="preserve">40.5 </w:t>
      </w:r>
      <w:r w:rsidR="00D5058B">
        <w:rPr>
          <w:rFonts w:ascii="Browallia New" w:hAnsi="Browallia New" w:cs="Browallia New"/>
          <w:sz w:val="28"/>
          <w:szCs w:val="28"/>
        </w:rPr>
        <w:t xml:space="preserve">  </w:t>
      </w:r>
      <w:r w:rsidR="001D54F2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="001D54F2">
        <w:rPr>
          <w:rFonts w:ascii="Browallia New" w:hAnsi="Browallia New" w:cs="Browallia New"/>
          <w:sz w:val="28"/>
          <w:szCs w:val="28"/>
        </w:rPr>
        <w:t xml:space="preserve">19 </w:t>
      </w:r>
      <w:r w:rsidR="001D54F2">
        <w:rPr>
          <w:rFonts w:ascii="Browallia New" w:hAnsi="Browallia New" w:cs="Browallia New" w:hint="cs"/>
          <w:sz w:val="28"/>
          <w:szCs w:val="28"/>
          <w:cs/>
        </w:rPr>
        <w:t xml:space="preserve">กุมภาพันธ์ </w:t>
      </w:r>
      <w:r w:rsidR="001D54F2">
        <w:rPr>
          <w:rFonts w:ascii="Browallia New" w:hAnsi="Browallia New" w:cs="Browallia New"/>
          <w:sz w:val="28"/>
          <w:szCs w:val="28"/>
        </w:rPr>
        <w:t xml:space="preserve">2561 </w:t>
      </w:r>
      <w:r w:rsidR="00FA0C30" w:rsidRPr="00E7631B">
        <w:rPr>
          <w:rFonts w:ascii="Browallia New" w:hAnsi="Browallia New" w:cs="Browallia New"/>
          <w:sz w:val="28"/>
          <w:szCs w:val="28"/>
          <w:cs/>
        </w:rPr>
        <w:t xml:space="preserve">บริษัทย่อยทางอ้อมถูกฟ้องร้องเพื่อเรียกร้องค่าเสียหายให้ชำระเงินค่าโปรแกรมคอมพิวเตอร์และสิทธิในการใช้งานเป็นเงินจำนวน </w:t>
      </w:r>
      <w:r w:rsidR="00FA0C30">
        <w:rPr>
          <w:rFonts w:ascii="Browallia New" w:hAnsi="Browallia New" w:cs="Browallia New"/>
          <w:sz w:val="28"/>
          <w:szCs w:val="28"/>
        </w:rPr>
        <w:t>2.34</w:t>
      </w:r>
      <w:r w:rsidR="00FA0C30" w:rsidRPr="00E7631B">
        <w:rPr>
          <w:rFonts w:ascii="Browallia New" w:hAnsi="Browallia New" w:cs="Browallia New"/>
          <w:sz w:val="28"/>
          <w:szCs w:val="28"/>
          <w:cs/>
        </w:rPr>
        <w:t xml:space="preserve"> ล้านบาท และชำระดอกเบี้ยอัตราร้อยละ </w:t>
      </w:r>
      <w:r w:rsidR="00FA0C30">
        <w:rPr>
          <w:rFonts w:ascii="Browallia New" w:hAnsi="Browallia New" w:cs="Browallia New"/>
          <w:sz w:val="28"/>
          <w:szCs w:val="28"/>
        </w:rPr>
        <w:t>7.5</w:t>
      </w:r>
      <w:r w:rsidR="00FA0C30" w:rsidRPr="00E7631B">
        <w:rPr>
          <w:rFonts w:ascii="Browallia New" w:hAnsi="Browallia New" w:cs="Browallia New"/>
          <w:sz w:val="28"/>
          <w:szCs w:val="28"/>
          <w:cs/>
        </w:rPr>
        <w:t xml:space="preserve"> ต่อปี ของต้นเงินจำนวน </w:t>
      </w:r>
      <w:r w:rsidR="00FA0C30">
        <w:rPr>
          <w:rFonts w:ascii="Browallia New" w:hAnsi="Browallia New" w:cs="Browallia New"/>
          <w:sz w:val="28"/>
          <w:szCs w:val="28"/>
        </w:rPr>
        <w:t>2.29</w:t>
      </w:r>
      <w:r w:rsidR="00FA0C30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="00FA0C30">
        <w:rPr>
          <w:rFonts w:ascii="Browallia New" w:hAnsi="Browallia New" w:cs="Browallia New" w:hint="cs"/>
          <w:sz w:val="28"/>
          <w:szCs w:val="28"/>
          <w:cs/>
        </w:rPr>
        <w:t>ปัจจุบัน</w:t>
      </w:r>
      <w:r w:rsidR="00FA0C30">
        <w:rPr>
          <w:rFonts w:ascii="Browallia New" w:hAnsi="Browallia New" w:cs="Browallia New"/>
          <w:sz w:val="28"/>
          <w:szCs w:val="28"/>
          <w:cs/>
        </w:rPr>
        <w:t>คดีดังกล่าวอยู่</w:t>
      </w:r>
      <w:r w:rsidR="00FA0C30" w:rsidRPr="00E7631B">
        <w:rPr>
          <w:rFonts w:ascii="Browallia New" w:hAnsi="Browallia New" w:cs="Browallia New"/>
          <w:sz w:val="28"/>
          <w:szCs w:val="28"/>
          <w:cs/>
        </w:rPr>
        <w:t>ระหว่างขั้นตอนพิจารณาของศาลชั้นต้น</w:t>
      </w:r>
    </w:p>
    <w:p w14:paraId="44564ACA" w14:textId="4FEE1B9E" w:rsidR="00DF04EC" w:rsidRPr="00494264" w:rsidRDefault="00DF04EC" w:rsidP="00D5058B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990" w:hanging="450"/>
        <w:jc w:val="thaiDistribute"/>
        <w:rPr>
          <w:rFonts w:ascii="Browallia New" w:hAnsi="Browallia New" w:cs="Browallia New"/>
          <w:sz w:val="24"/>
          <w:szCs w:val="24"/>
        </w:rPr>
      </w:pPr>
    </w:p>
    <w:p w14:paraId="7CA652B6" w14:textId="5F305031" w:rsidR="00C4154D" w:rsidRDefault="00AB1661" w:rsidP="007E2706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t xml:space="preserve">40.6 </w:t>
      </w:r>
      <w:r w:rsidR="00D5058B">
        <w:rPr>
          <w:rFonts w:ascii="Browallia New" w:hAnsi="Browallia New" w:cs="Browallia New"/>
          <w:sz w:val="28"/>
          <w:szCs w:val="28"/>
        </w:rPr>
        <w:t xml:space="preserve">  </w:t>
      </w:r>
      <w:r w:rsidR="00C4154D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="00C4154D">
        <w:rPr>
          <w:rFonts w:ascii="Browallia New" w:hAnsi="Browallia New" w:cs="Browallia New"/>
          <w:sz w:val="28"/>
          <w:szCs w:val="28"/>
        </w:rPr>
        <w:t xml:space="preserve">22 </w:t>
      </w:r>
      <w:r w:rsidR="00C4154D">
        <w:rPr>
          <w:rFonts w:ascii="Browallia New" w:hAnsi="Browallia New" w:cs="Browallia New" w:hint="cs"/>
          <w:sz w:val="28"/>
          <w:szCs w:val="28"/>
          <w:cs/>
        </w:rPr>
        <w:t xml:space="preserve">กุมภาพันธ์ </w:t>
      </w:r>
      <w:r w:rsidR="00C4154D">
        <w:rPr>
          <w:rFonts w:ascii="Browallia New" w:hAnsi="Browallia New" w:cs="Browallia New"/>
          <w:sz w:val="28"/>
          <w:szCs w:val="28"/>
        </w:rPr>
        <w:t xml:space="preserve">2561 </w:t>
      </w:r>
      <w:r w:rsidR="00C4154D" w:rsidRPr="0098200D">
        <w:rPr>
          <w:rFonts w:ascii="Browallia New" w:hAnsi="Browallia New" w:cs="Browallia New"/>
          <w:sz w:val="28"/>
          <w:szCs w:val="28"/>
          <w:cs/>
        </w:rPr>
        <w:t>บริษัทย่อยทางอ้อมแห่งหนึ่งถูกฟ้องร้อง</w:t>
      </w:r>
      <w:r w:rsidR="00C4154D" w:rsidRPr="0098200D">
        <w:rPr>
          <w:rFonts w:ascii="Browallia New" w:hAnsi="Browallia New" w:cs="Browallia New" w:hint="cs"/>
          <w:sz w:val="28"/>
          <w:szCs w:val="28"/>
          <w:cs/>
        </w:rPr>
        <w:t>โดยผู้รับสิทธิแฟรนไชส์ในต่างประเทศสำหรับ</w:t>
      </w:r>
      <w:r w:rsidR="00C4154D" w:rsidRPr="0098200D">
        <w:rPr>
          <w:rFonts w:ascii="Browallia New" w:hAnsi="Browallia New" w:cs="Browallia New"/>
          <w:sz w:val="28"/>
          <w:szCs w:val="28"/>
          <w:cs/>
        </w:rPr>
        <w:t xml:space="preserve">การผิดสัญญาแฟรนไชส์จำนวน </w:t>
      </w:r>
      <w:r w:rsidR="00C4154D" w:rsidRPr="0098200D">
        <w:rPr>
          <w:rFonts w:ascii="Browallia New" w:hAnsi="Browallia New" w:cs="Browallia New"/>
          <w:sz w:val="28"/>
          <w:szCs w:val="28"/>
        </w:rPr>
        <w:t xml:space="preserve">591 </w:t>
      </w:r>
      <w:r w:rsidR="00C4154D" w:rsidRPr="0098200D">
        <w:rPr>
          <w:rFonts w:ascii="Browallia New" w:hAnsi="Browallia New" w:cs="Browallia New"/>
          <w:sz w:val="28"/>
          <w:szCs w:val="28"/>
          <w:cs/>
        </w:rPr>
        <w:t>ล้านบาท และค่า</w:t>
      </w:r>
      <w:r w:rsidR="00C4154D" w:rsidRPr="0098200D">
        <w:rPr>
          <w:rFonts w:ascii="Browallia New" w:hAnsi="Browallia New" w:cs="Browallia New" w:hint="cs"/>
          <w:sz w:val="28"/>
          <w:szCs w:val="28"/>
          <w:cs/>
        </w:rPr>
        <w:t>ความ</w:t>
      </w:r>
      <w:r w:rsidR="00C4154D" w:rsidRPr="0098200D">
        <w:rPr>
          <w:rFonts w:ascii="Browallia New" w:hAnsi="Browallia New" w:cs="Browallia New"/>
          <w:sz w:val="28"/>
          <w:szCs w:val="28"/>
          <w:cs/>
        </w:rPr>
        <w:t>เสียหาย</w:t>
      </w:r>
      <w:r w:rsidR="00C4154D" w:rsidRPr="0098200D">
        <w:rPr>
          <w:rFonts w:ascii="Browallia New" w:hAnsi="Browallia New" w:cs="Browallia New" w:hint="cs"/>
          <w:sz w:val="28"/>
          <w:szCs w:val="28"/>
          <w:cs/>
        </w:rPr>
        <w:t>อื่น</w:t>
      </w:r>
      <w:r w:rsidR="00C4154D" w:rsidRPr="0098200D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r w:rsidR="00C4154D" w:rsidRPr="0098200D">
        <w:rPr>
          <w:rFonts w:ascii="Browallia New" w:hAnsi="Browallia New" w:cs="Browallia New"/>
          <w:sz w:val="28"/>
          <w:szCs w:val="28"/>
        </w:rPr>
        <w:t xml:space="preserve">7 </w:t>
      </w:r>
      <w:r w:rsidR="00C4154D" w:rsidRPr="0098200D">
        <w:rPr>
          <w:rFonts w:ascii="Browallia New" w:hAnsi="Browallia New" w:cs="Browallia New"/>
          <w:sz w:val="28"/>
          <w:szCs w:val="28"/>
          <w:cs/>
        </w:rPr>
        <w:t>ล้านบาท ซึ่งขณะนี้คดีดังกล่าวอยู่ในระหว่างขั้นตอนพิจารณาของศาลชั้นต้น</w:t>
      </w:r>
      <w:r w:rsidR="00C4154D" w:rsidRPr="0098200D">
        <w:rPr>
          <w:rFonts w:ascii="Browallia New" w:hAnsi="Browallia New" w:cs="Browallia New" w:hint="cs"/>
          <w:sz w:val="28"/>
          <w:szCs w:val="28"/>
          <w:cs/>
        </w:rPr>
        <w:t xml:space="preserve"> บริษัทย่อยทางอ้อมยังไม่ได้บันทึกหนี้สินดังกล่าวเนื่องจากเชื่อว่าการเรียกร้องไม่ถูกต้อง</w:t>
      </w:r>
    </w:p>
    <w:p w14:paraId="0E13B923" w14:textId="77777777" w:rsidR="00C4154D" w:rsidRPr="00494264" w:rsidRDefault="00C4154D" w:rsidP="00D5058B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990" w:hanging="450"/>
        <w:jc w:val="thaiDistribute"/>
        <w:rPr>
          <w:rFonts w:ascii="Browallia New" w:hAnsi="Browallia New" w:cs="Browallia New"/>
          <w:sz w:val="24"/>
          <w:szCs w:val="24"/>
        </w:rPr>
      </w:pPr>
    </w:p>
    <w:p w14:paraId="7F4A2DDC" w14:textId="34E03E20" w:rsidR="00FA0C30" w:rsidRDefault="00AB1661" w:rsidP="007E2706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t xml:space="preserve">40.7 </w:t>
      </w:r>
      <w:r w:rsidR="00D5058B">
        <w:rPr>
          <w:rFonts w:ascii="Browallia New" w:hAnsi="Browallia New" w:cs="Browallia New"/>
          <w:sz w:val="28"/>
          <w:szCs w:val="28"/>
        </w:rPr>
        <w:t xml:space="preserve">  </w:t>
      </w:r>
      <w:r w:rsidR="001D54F2">
        <w:rPr>
          <w:rFonts w:ascii="Browallia New" w:hAnsi="Browallia New" w:cs="Browallia New" w:hint="cs"/>
          <w:sz w:val="28"/>
          <w:szCs w:val="28"/>
          <w:cs/>
        </w:rPr>
        <w:t xml:space="preserve">ในระหว่างเดือนมิถุนายนถึงสิงหาคม </w:t>
      </w:r>
      <w:r w:rsidR="001D54F2">
        <w:rPr>
          <w:rFonts w:ascii="Browallia New" w:hAnsi="Browallia New" w:cs="Browallia New"/>
          <w:sz w:val="28"/>
          <w:szCs w:val="28"/>
        </w:rPr>
        <w:t xml:space="preserve">2561 </w:t>
      </w:r>
      <w:r w:rsidR="00FA0C30" w:rsidRPr="0098200D">
        <w:rPr>
          <w:rFonts w:ascii="Browallia New" w:hAnsi="Browallia New" w:cs="Browallia New"/>
          <w:sz w:val="28"/>
          <w:szCs w:val="28"/>
          <w:cs/>
        </w:rPr>
        <w:t>บริษัทย่อยทางอ้อม</w:t>
      </w:r>
      <w:r w:rsidR="00FA0C30" w:rsidRPr="0098200D">
        <w:rPr>
          <w:rFonts w:ascii="Browallia New" w:hAnsi="Browallia New" w:cs="Browallia New" w:hint="cs"/>
          <w:sz w:val="28"/>
          <w:szCs w:val="28"/>
          <w:cs/>
        </w:rPr>
        <w:t>แห่งหนึ่ง</w:t>
      </w:r>
      <w:r w:rsidR="00FA0C30" w:rsidRPr="0098200D">
        <w:rPr>
          <w:rFonts w:ascii="Browallia New" w:hAnsi="Browallia New" w:cs="Browallia New"/>
          <w:sz w:val="28"/>
          <w:szCs w:val="28"/>
          <w:cs/>
        </w:rPr>
        <w:t>และกรรมการผู้มีอำนาจถูกฟ้องร้อง</w:t>
      </w:r>
      <w:r w:rsidR="00FA0C30" w:rsidRPr="0098200D">
        <w:rPr>
          <w:rFonts w:ascii="Browallia New" w:hAnsi="Browallia New" w:cs="Browallia New" w:hint="cs"/>
          <w:sz w:val="28"/>
          <w:szCs w:val="28"/>
          <w:cs/>
        </w:rPr>
        <w:t xml:space="preserve">โดยเจ้าหนี้จำนวน </w:t>
      </w:r>
      <w:r w:rsidR="00FA0C30" w:rsidRPr="0098200D">
        <w:rPr>
          <w:rFonts w:ascii="Browallia New" w:hAnsi="Browallia New" w:cs="Browallia New"/>
          <w:sz w:val="28"/>
          <w:szCs w:val="28"/>
        </w:rPr>
        <w:t>60.22</w:t>
      </w:r>
      <w:r w:rsidR="00FA0C30" w:rsidRPr="0098200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A0C30" w:rsidRPr="0098200D">
        <w:rPr>
          <w:rFonts w:ascii="Browallia New" w:hAnsi="Browallia New" w:cs="Browallia New" w:hint="cs"/>
          <w:sz w:val="28"/>
          <w:szCs w:val="28"/>
          <w:cs/>
        </w:rPr>
        <w:t>ล้าน</w:t>
      </w:r>
      <w:r w:rsidR="00FA0C30" w:rsidRPr="0098200D">
        <w:rPr>
          <w:rFonts w:ascii="Browallia New" w:hAnsi="Browallia New" w:cs="Browallia New"/>
          <w:sz w:val="28"/>
          <w:szCs w:val="28"/>
          <w:cs/>
        </w:rPr>
        <w:t xml:space="preserve">บาท </w:t>
      </w:r>
      <w:r w:rsidR="00FA0C30" w:rsidRPr="0098200D">
        <w:rPr>
          <w:rFonts w:ascii="Browallia New" w:hAnsi="Browallia New" w:cs="Browallia New" w:hint="cs"/>
          <w:sz w:val="28"/>
          <w:szCs w:val="28"/>
          <w:cs/>
        </w:rPr>
        <w:t>ภายใต้</w:t>
      </w:r>
      <w:r w:rsidR="00FA0C30" w:rsidRPr="0098200D">
        <w:rPr>
          <w:rFonts w:ascii="Browallia New" w:hAnsi="Browallia New" w:cs="Browallia New"/>
          <w:sz w:val="28"/>
          <w:szCs w:val="28"/>
          <w:cs/>
        </w:rPr>
        <w:t xml:space="preserve"> พ.ร.บ. ว่าด้วยความผิดอันเกิดจากการใช้เช็ค</w:t>
      </w:r>
      <w:r w:rsidR="00FA0C30" w:rsidRPr="0098200D">
        <w:rPr>
          <w:rFonts w:ascii="Browallia New" w:hAnsi="Browallia New" w:cs="Browallia New"/>
          <w:sz w:val="28"/>
          <w:szCs w:val="28"/>
        </w:rPr>
        <w:t xml:space="preserve"> </w:t>
      </w:r>
      <w:r w:rsidR="00FA0C30" w:rsidRPr="0098200D">
        <w:rPr>
          <w:rFonts w:ascii="Browallia New" w:hAnsi="Browallia New" w:cs="Browallia New" w:hint="cs"/>
          <w:sz w:val="28"/>
          <w:szCs w:val="28"/>
          <w:cs/>
        </w:rPr>
        <w:t>ซึ่งคดีอยู่ในกระบวนการพิจารณาของศาลชั้นต้น</w:t>
      </w:r>
      <w:r w:rsidR="00FA0C30" w:rsidRPr="0098200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A0C30" w:rsidRPr="0098200D">
        <w:rPr>
          <w:rFonts w:ascii="Browallia New" w:hAnsi="Browallia New" w:cs="Browallia New" w:hint="cs"/>
          <w:sz w:val="28"/>
          <w:szCs w:val="28"/>
          <w:cs/>
        </w:rPr>
        <w:t>บริษัทย่อยทางอ้อมบันทึกหนี้สินดังกล่าวไว้ทั้งหมดแล้ว</w:t>
      </w:r>
    </w:p>
    <w:p w14:paraId="797DD6B0" w14:textId="77777777" w:rsidR="00DF04EC" w:rsidRPr="00494264" w:rsidRDefault="00DF04EC" w:rsidP="00D5058B">
      <w:pPr>
        <w:pStyle w:val="CordiaNew"/>
        <w:tabs>
          <w:tab w:val="clear" w:pos="4153"/>
        </w:tabs>
        <w:ind w:left="990" w:hanging="564"/>
        <w:jc w:val="thaiDistribute"/>
        <w:rPr>
          <w:rFonts w:ascii="Browallia New" w:hAnsi="Browallia New" w:cs="Browallia New"/>
        </w:rPr>
      </w:pPr>
    </w:p>
    <w:p w14:paraId="5BCE4E33" w14:textId="66C9E39F" w:rsidR="00FA0C30" w:rsidRDefault="00AB1661" w:rsidP="007E2706">
      <w:pPr>
        <w:pStyle w:val="CordiaNew"/>
        <w:ind w:left="990" w:hanging="540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  <w:r>
        <w:rPr>
          <w:rFonts w:ascii="Browallia New" w:hAnsi="Browallia New" w:cs="Browallia New"/>
          <w:sz w:val="28"/>
          <w:szCs w:val="28"/>
          <w:lang w:eastAsia="zh-CN"/>
        </w:rPr>
        <w:t xml:space="preserve">40.8 </w:t>
      </w:r>
      <w:r w:rsidR="00D5058B">
        <w:rPr>
          <w:rFonts w:ascii="Browallia New" w:hAnsi="Browallia New" w:cs="Browallia New"/>
          <w:sz w:val="28"/>
          <w:szCs w:val="28"/>
          <w:lang w:eastAsia="zh-CN"/>
        </w:rPr>
        <w:t xml:space="preserve">  </w:t>
      </w:r>
      <w:r w:rsidR="001D54F2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ในระหว่างเดือนพฤษภาคม </w:t>
      </w:r>
      <w:r w:rsidR="001D54F2">
        <w:rPr>
          <w:rFonts w:ascii="Browallia New" w:hAnsi="Browallia New" w:cs="Browallia New"/>
          <w:sz w:val="28"/>
          <w:szCs w:val="28"/>
          <w:lang w:eastAsia="zh-CN"/>
        </w:rPr>
        <w:t xml:space="preserve">2561 </w:t>
      </w:r>
      <w:r w:rsidR="00FA0C30" w:rsidRPr="0098200D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บริษัทย่อยแห่งหนึ่งถูกฟ้องร้องเป็นจำเลยร่วมกับบุคคลอื่นอีก </w:t>
      </w:r>
      <w:r w:rsidR="00FA0C30" w:rsidRPr="0098200D">
        <w:rPr>
          <w:rFonts w:ascii="Browallia New" w:hAnsi="Browallia New" w:cs="Browallia New" w:hint="cs"/>
          <w:sz w:val="28"/>
          <w:szCs w:val="28"/>
          <w:lang w:eastAsia="zh-CN"/>
        </w:rPr>
        <w:t xml:space="preserve">3 </w:t>
      </w:r>
      <w:r w:rsidR="00FA0C30" w:rsidRPr="0098200D">
        <w:rPr>
          <w:rFonts w:ascii="Browallia New" w:hAnsi="Browallia New" w:cs="Browallia New" w:hint="cs"/>
          <w:sz w:val="28"/>
          <w:szCs w:val="28"/>
          <w:cs/>
          <w:lang w:eastAsia="zh-CN"/>
        </w:rPr>
        <w:t>ราย</w:t>
      </w:r>
      <w:r w:rsidR="00FA0C30" w:rsidRPr="0098200D">
        <w:rPr>
          <w:rFonts w:ascii="Browallia New" w:hAnsi="Browallia New" w:cs="Browallia New"/>
          <w:sz w:val="28"/>
          <w:szCs w:val="28"/>
          <w:lang w:eastAsia="zh-CN"/>
        </w:rPr>
        <w:t xml:space="preserve"> </w:t>
      </w:r>
      <w:r w:rsidR="00FA0C30" w:rsidRPr="0098200D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รวมเป็นจำนวน </w:t>
      </w:r>
      <w:r w:rsidR="00FA0C30" w:rsidRPr="0098200D">
        <w:rPr>
          <w:rFonts w:ascii="Browallia New" w:hAnsi="Browallia New" w:cs="Browallia New"/>
          <w:sz w:val="28"/>
          <w:szCs w:val="28"/>
          <w:lang w:val="en-GB" w:eastAsia="zh-CN"/>
        </w:rPr>
        <w:t xml:space="preserve">173 </w:t>
      </w:r>
      <w:r w:rsidR="00FA0C30" w:rsidRPr="0098200D">
        <w:rPr>
          <w:rFonts w:ascii="Browallia New" w:hAnsi="Browallia New" w:cs="Browallia New" w:hint="cs"/>
          <w:sz w:val="28"/>
          <w:szCs w:val="28"/>
          <w:cs/>
          <w:lang w:val="en-GB" w:eastAsia="zh-CN"/>
        </w:rPr>
        <w:t xml:space="preserve">ล้านบาท </w:t>
      </w:r>
      <w:r w:rsidR="00FA0C30" w:rsidRPr="0098200D">
        <w:rPr>
          <w:rFonts w:ascii="Browallia New" w:hAnsi="Browallia New" w:cs="Browallia New" w:hint="cs"/>
          <w:sz w:val="28"/>
          <w:szCs w:val="28"/>
          <w:cs/>
          <w:lang w:eastAsia="zh-CN"/>
        </w:rPr>
        <w:t>สำหรับการซื้อหุ้นในบริษัทย่อยทางอ้อมของโจทก์ที่ยังไม่ได้รับใบหุ้น บริษัทย่อยยังไม่ได้บันทึกหนี้สินดังกล่าวเนื่องจากเชื่อว่าการเรียกร้องไม่ถูกต้อง</w:t>
      </w:r>
    </w:p>
    <w:p w14:paraId="451D803E" w14:textId="77777777" w:rsidR="00DF04EC" w:rsidRPr="00494264" w:rsidRDefault="00DF04EC" w:rsidP="00D5058B">
      <w:pPr>
        <w:pStyle w:val="CordiaNew"/>
        <w:ind w:left="990" w:hanging="564"/>
        <w:jc w:val="thaiDistribute"/>
        <w:rPr>
          <w:rFonts w:ascii="Browallia New" w:hAnsi="Browallia New" w:cs="Browallia New"/>
          <w:lang w:eastAsia="zh-CN"/>
        </w:rPr>
      </w:pPr>
    </w:p>
    <w:p w14:paraId="118F8E11" w14:textId="02A6C8B3" w:rsidR="00DF04EC" w:rsidRDefault="00AB1661" w:rsidP="007E2706">
      <w:pPr>
        <w:pStyle w:val="CordiaNew"/>
        <w:ind w:left="990" w:hanging="540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  <w:r>
        <w:rPr>
          <w:rFonts w:ascii="Browallia New" w:hAnsi="Browallia New" w:cs="Browallia New"/>
          <w:sz w:val="28"/>
          <w:szCs w:val="28"/>
          <w:lang w:eastAsia="zh-CN"/>
        </w:rPr>
        <w:t xml:space="preserve">40.9 </w:t>
      </w:r>
      <w:r w:rsidR="00D5058B">
        <w:rPr>
          <w:rFonts w:ascii="Browallia New" w:hAnsi="Browallia New" w:cs="Browallia New"/>
          <w:sz w:val="28"/>
          <w:szCs w:val="28"/>
          <w:lang w:eastAsia="zh-CN"/>
        </w:rPr>
        <w:t xml:space="preserve">  </w:t>
      </w:r>
      <w:r w:rsidR="00FA0C30" w:rsidRPr="0098200D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เมื่อวันที่ </w:t>
      </w:r>
      <w:r w:rsidR="00FA0C30" w:rsidRPr="0098200D">
        <w:rPr>
          <w:rFonts w:ascii="Browallia New" w:hAnsi="Browallia New" w:cs="Browallia New" w:hint="cs"/>
          <w:sz w:val="28"/>
          <w:szCs w:val="28"/>
          <w:lang w:eastAsia="zh-CN"/>
        </w:rPr>
        <w:t xml:space="preserve">13 </w:t>
      </w:r>
      <w:r w:rsidR="00FA0C30" w:rsidRPr="0098200D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กันยายน </w:t>
      </w:r>
      <w:r w:rsidR="00FA0C30" w:rsidRPr="0098200D">
        <w:rPr>
          <w:rFonts w:ascii="Browallia New" w:hAnsi="Browallia New" w:cs="Browallia New" w:hint="cs"/>
          <w:sz w:val="28"/>
          <w:szCs w:val="28"/>
          <w:lang w:eastAsia="zh-CN"/>
        </w:rPr>
        <w:t xml:space="preserve">2561 </w:t>
      </w:r>
      <w:r w:rsidR="00FA0C30" w:rsidRPr="0098200D">
        <w:rPr>
          <w:rFonts w:ascii="Browallia New" w:hAnsi="Browallia New" w:cs="Browallia New"/>
          <w:sz w:val="28"/>
          <w:szCs w:val="28"/>
          <w:cs/>
          <w:lang w:eastAsia="zh-CN"/>
        </w:rPr>
        <w:t>บริษัทย่อยทางอ้อมแห่งหนึ่งถูกฟ้อง</w:t>
      </w:r>
      <w:r w:rsidR="00FA0C30" w:rsidRPr="0098200D">
        <w:rPr>
          <w:rFonts w:ascii="Browallia New" w:hAnsi="Browallia New" w:cs="Browallia New" w:hint="cs"/>
          <w:sz w:val="28"/>
          <w:szCs w:val="28"/>
          <w:cs/>
          <w:lang w:eastAsia="zh-CN"/>
        </w:rPr>
        <w:t>ขอให้ศาลมีคำสั่ง</w:t>
      </w:r>
      <w:r w:rsidR="00FA0C30" w:rsidRPr="0098200D">
        <w:rPr>
          <w:rFonts w:ascii="Browallia New" w:hAnsi="Browallia New" w:cs="Browallia New"/>
          <w:sz w:val="28"/>
          <w:szCs w:val="28"/>
          <w:cs/>
          <w:lang w:eastAsia="zh-CN"/>
        </w:rPr>
        <w:t>เพิกถอนนิติกรรมสัญญา</w:t>
      </w:r>
      <w:r w:rsidR="00FA0C30" w:rsidRPr="0098200D">
        <w:rPr>
          <w:rFonts w:ascii="Browallia New" w:hAnsi="Browallia New" w:cs="Browallia New" w:hint="cs"/>
          <w:sz w:val="28"/>
          <w:szCs w:val="28"/>
          <w:cs/>
          <w:lang w:eastAsia="zh-CN"/>
        </w:rPr>
        <w:t>ให้สิทธิ</w:t>
      </w:r>
      <w:r w:rsidR="0073472A">
        <w:rPr>
          <w:rFonts w:ascii="Browallia New" w:hAnsi="Browallia New" w:cs="Browallia New"/>
          <w:sz w:val="28"/>
          <w:szCs w:val="28"/>
          <w:lang w:eastAsia="zh-CN"/>
        </w:rPr>
        <w:t xml:space="preserve"> </w:t>
      </w:r>
      <w:r w:rsidR="00FA0C30" w:rsidRPr="0098200D">
        <w:rPr>
          <w:rFonts w:ascii="Browallia New" w:hAnsi="Browallia New" w:cs="Browallia New" w:hint="cs"/>
          <w:sz w:val="28"/>
          <w:szCs w:val="28"/>
          <w:cs/>
          <w:lang w:eastAsia="zh-CN"/>
        </w:rPr>
        <w:t>แฟรนไชส์และขายทรัพย์สินให้แก่บริษัทเอกชนสองแห่ง</w:t>
      </w:r>
      <w:r w:rsidR="00FA0C30" w:rsidRPr="0098200D">
        <w:rPr>
          <w:rFonts w:ascii="Browallia New" w:hAnsi="Browallia New" w:cs="Browallia New"/>
          <w:sz w:val="28"/>
          <w:szCs w:val="28"/>
          <w:lang w:eastAsia="zh-CN"/>
        </w:rPr>
        <w:t xml:space="preserve"> </w:t>
      </w:r>
      <w:r w:rsidR="00FA0C30" w:rsidRPr="0098200D">
        <w:rPr>
          <w:rFonts w:ascii="Browallia New" w:hAnsi="Browallia New" w:cs="Browallia New"/>
          <w:sz w:val="28"/>
          <w:szCs w:val="28"/>
          <w:cs/>
          <w:lang w:eastAsia="zh-CN"/>
        </w:rPr>
        <w:t>ซึ่งคดีอยู่ในกระบวนการศาลศาลชั้นต้น</w:t>
      </w:r>
      <w:r w:rsidR="00FA0C30" w:rsidRPr="0098200D">
        <w:rPr>
          <w:rFonts w:ascii="Browallia New" w:hAnsi="Browallia New" w:cs="Browallia New"/>
          <w:sz w:val="28"/>
          <w:szCs w:val="28"/>
          <w:lang w:eastAsia="zh-CN"/>
        </w:rPr>
        <w:t xml:space="preserve"> </w:t>
      </w:r>
    </w:p>
    <w:p w14:paraId="02F9B7A5" w14:textId="4106F65B" w:rsidR="00244A80" w:rsidRPr="00494264" w:rsidRDefault="00244A80" w:rsidP="007F0042">
      <w:pPr>
        <w:pStyle w:val="CordiaNew"/>
        <w:ind w:left="495"/>
        <w:jc w:val="thaiDistribute"/>
        <w:rPr>
          <w:rFonts w:ascii="Browallia New" w:hAnsi="Browallia New" w:cs="Browallia New"/>
          <w:lang w:eastAsia="zh-CN"/>
        </w:rPr>
      </w:pPr>
    </w:p>
    <w:p w14:paraId="05C02329" w14:textId="43C37951" w:rsidR="00244A80" w:rsidRDefault="00AB1661" w:rsidP="007E2706">
      <w:pPr>
        <w:pStyle w:val="CordiaNew"/>
        <w:ind w:left="990" w:hanging="540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  <w:r>
        <w:rPr>
          <w:rFonts w:ascii="Browallia New" w:hAnsi="Browallia New" w:cs="Browallia New"/>
          <w:sz w:val="28"/>
          <w:szCs w:val="28"/>
          <w:lang w:eastAsia="zh-CN"/>
        </w:rPr>
        <w:t xml:space="preserve">40.10 </w:t>
      </w:r>
      <w:r w:rsidR="00244A80" w:rsidRPr="0057758E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เมื่อวันที่ </w:t>
      </w:r>
      <w:r w:rsidR="00244A80">
        <w:rPr>
          <w:rFonts w:ascii="Browallia New" w:hAnsi="Browallia New" w:cs="Browallia New"/>
          <w:sz w:val="28"/>
          <w:szCs w:val="28"/>
          <w:lang w:eastAsia="zh-CN"/>
        </w:rPr>
        <w:t>19</w:t>
      </w:r>
      <w:r w:rsidR="00244A80" w:rsidRPr="0057758E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 พฤศจิกายน </w:t>
      </w:r>
      <w:r w:rsidR="00244A80">
        <w:rPr>
          <w:rFonts w:ascii="Browallia New" w:hAnsi="Browallia New" w:cs="Browallia New"/>
          <w:sz w:val="28"/>
          <w:szCs w:val="28"/>
          <w:lang w:eastAsia="zh-CN"/>
        </w:rPr>
        <w:t>2561</w:t>
      </w:r>
      <w:r w:rsidR="00244A80" w:rsidRPr="0057758E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 บริษัทย่อยทางอ้อมแห่งหนึ่งและกรรมการผู้มีอำนาจถูกฟ้องร้องเรียกค่าเสียหาย จำนวน </w:t>
      </w:r>
      <w:r w:rsidR="00244A80">
        <w:rPr>
          <w:rFonts w:ascii="Browallia New" w:hAnsi="Browallia New" w:cs="Browallia New"/>
          <w:sz w:val="28"/>
          <w:szCs w:val="28"/>
          <w:lang w:eastAsia="zh-CN"/>
        </w:rPr>
        <w:t>77</w:t>
      </w:r>
      <w:r w:rsidR="00244A80" w:rsidRPr="0057758E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 ล้านบาท </w:t>
      </w:r>
      <w:r w:rsidR="00244A80" w:rsidRPr="0057758E">
        <w:rPr>
          <w:rFonts w:ascii="Browallia New" w:hAnsi="Browallia New" w:cs="Browallia New"/>
          <w:sz w:val="28"/>
          <w:szCs w:val="28"/>
          <w:cs/>
          <w:lang w:eastAsia="zh-CN"/>
        </w:rPr>
        <w:t>ซึ่งขณะนี้คดีดังกล่าวอยู่</w:t>
      </w:r>
      <w:r w:rsidR="00244A80">
        <w:rPr>
          <w:rFonts w:ascii="Browallia New" w:hAnsi="Browallia New" w:cs="Browallia New"/>
          <w:sz w:val="28"/>
          <w:szCs w:val="28"/>
          <w:cs/>
          <w:lang w:eastAsia="zh-CN"/>
        </w:rPr>
        <w:t>ในระหว่างขั้นตอน</w:t>
      </w:r>
      <w:r w:rsidR="00244A80">
        <w:rPr>
          <w:rFonts w:ascii="Browallia New" w:hAnsi="Browallia New" w:cs="Browallia New" w:hint="cs"/>
          <w:sz w:val="28"/>
          <w:szCs w:val="28"/>
          <w:cs/>
          <w:lang w:eastAsia="zh-CN"/>
        </w:rPr>
        <w:t>การ</w:t>
      </w:r>
      <w:r w:rsidR="00244A80">
        <w:rPr>
          <w:rFonts w:ascii="Browallia New" w:hAnsi="Browallia New" w:cs="Browallia New"/>
          <w:sz w:val="28"/>
          <w:szCs w:val="28"/>
          <w:cs/>
          <w:lang w:eastAsia="zh-CN"/>
        </w:rPr>
        <w:t>พิจารณา</w:t>
      </w:r>
      <w:r w:rsidR="00244A80">
        <w:rPr>
          <w:rFonts w:ascii="Browallia New" w:hAnsi="Browallia New" w:cs="Browallia New" w:hint="cs"/>
          <w:sz w:val="28"/>
          <w:szCs w:val="28"/>
          <w:cs/>
          <w:lang w:eastAsia="zh-CN"/>
        </w:rPr>
        <w:t>ของศาลชั้นต้น</w:t>
      </w:r>
    </w:p>
    <w:p w14:paraId="37119D88" w14:textId="77777777" w:rsidR="00244A80" w:rsidRPr="00494264" w:rsidRDefault="00244A80" w:rsidP="00244A80">
      <w:pPr>
        <w:pStyle w:val="CordiaNew"/>
        <w:jc w:val="thaiDistribute"/>
        <w:rPr>
          <w:rFonts w:ascii="Browallia New" w:hAnsi="Browallia New" w:cs="Browallia New"/>
          <w:lang w:eastAsia="zh-CN"/>
        </w:rPr>
      </w:pPr>
    </w:p>
    <w:p w14:paraId="4325CA7E" w14:textId="257D493E" w:rsidR="00244A80" w:rsidRDefault="00AB1661" w:rsidP="007E2706">
      <w:pPr>
        <w:pStyle w:val="CordiaNew"/>
        <w:ind w:left="990" w:hanging="540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  <w:r>
        <w:rPr>
          <w:rFonts w:ascii="Browallia New" w:hAnsi="Browallia New" w:cs="Browallia New"/>
          <w:sz w:val="28"/>
          <w:szCs w:val="28"/>
          <w:lang w:eastAsia="zh-CN"/>
        </w:rPr>
        <w:t xml:space="preserve">40.11 </w:t>
      </w:r>
      <w:r w:rsidR="00244A80" w:rsidRPr="0057758E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เมื่อวันที่ </w:t>
      </w:r>
      <w:r w:rsidR="00244A80">
        <w:rPr>
          <w:rFonts w:ascii="Browallia New" w:hAnsi="Browallia New" w:cs="Browallia New"/>
          <w:sz w:val="28"/>
          <w:szCs w:val="28"/>
          <w:lang w:eastAsia="zh-CN"/>
        </w:rPr>
        <w:t>14</w:t>
      </w:r>
      <w:r w:rsidR="00244A80" w:rsidRPr="0057758E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 ธันวาคม </w:t>
      </w:r>
      <w:r w:rsidR="00244A80">
        <w:rPr>
          <w:rFonts w:ascii="Browallia New" w:hAnsi="Browallia New" w:cs="Browallia New"/>
          <w:sz w:val="28"/>
          <w:szCs w:val="28"/>
          <w:lang w:eastAsia="zh-CN"/>
        </w:rPr>
        <w:t>2561</w:t>
      </w:r>
      <w:r w:rsidR="00244A80" w:rsidRPr="0057758E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 บริษัทย่อยและกรรมการผู้มีอำนาจคนหนึ่งถูกฟ้องเป็นจำเลยร่วมกับบุคคลอื่นอีก </w:t>
      </w:r>
      <w:r w:rsidR="00316AC2">
        <w:rPr>
          <w:rFonts w:ascii="Browallia New" w:hAnsi="Browallia New" w:cs="Browallia New"/>
          <w:sz w:val="28"/>
          <w:szCs w:val="28"/>
          <w:lang w:val="en-GB" w:eastAsia="zh-CN"/>
        </w:rPr>
        <w:t>8</w:t>
      </w:r>
      <w:r w:rsidR="00244A80" w:rsidRPr="0057758E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 ราย โดยโจทก์ฟ้องในเรื่องของการผิดสัญญา และ เรียกร้องค่าเสียหายจำนวน </w:t>
      </w:r>
      <w:r w:rsidR="00244A80">
        <w:rPr>
          <w:rFonts w:ascii="Browallia New" w:hAnsi="Browallia New" w:cs="Browallia New"/>
          <w:sz w:val="28"/>
          <w:szCs w:val="28"/>
          <w:lang w:eastAsia="zh-CN"/>
        </w:rPr>
        <w:t>60</w:t>
      </w:r>
      <w:r w:rsidR="00244A80" w:rsidRPr="0057758E">
        <w:rPr>
          <w:rFonts w:ascii="Browallia New" w:hAnsi="Browallia New" w:cs="Browallia New"/>
          <w:sz w:val="28"/>
          <w:szCs w:val="28"/>
          <w:lang w:eastAsia="zh-CN"/>
        </w:rPr>
        <w:t xml:space="preserve">6 </w:t>
      </w:r>
      <w:r w:rsidR="00244A80" w:rsidRPr="0057758E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ล้านบาท </w:t>
      </w:r>
      <w:r w:rsidR="00244A80" w:rsidRPr="0057758E">
        <w:rPr>
          <w:rFonts w:ascii="Browallia New" w:hAnsi="Browallia New" w:cs="Browallia New"/>
          <w:sz w:val="28"/>
          <w:szCs w:val="28"/>
          <w:cs/>
          <w:lang w:eastAsia="zh-CN"/>
        </w:rPr>
        <w:t>ซึ่งขณะนี้คดีดังกล่าวอยู่ในระหว่างขั้นตอนพิจารณา</w:t>
      </w:r>
      <w:r w:rsidR="00244A80" w:rsidRPr="0057758E">
        <w:rPr>
          <w:rFonts w:ascii="Browallia New" w:hAnsi="Browallia New" w:cs="Browallia New" w:hint="cs"/>
          <w:sz w:val="28"/>
          <w:szCs w:val="28"/>
          <w:cs/>
          <w:lang w:eastAsia="zh-CN"/>
        </w:rPr>
        <w:t>ทางก</w:t>
      </w:r>
      <w:r w:rsidR="00244A80">
        <w:rPr>
          <w:rFonts w:ascii="Browallia New" w:hAnsi="Browallia New" w:cs="Browallia New" w:hint="cs"/>
          <w:sz w:val="28"/>
          <w:szCs w:val="28"/>
          <w:cs/>
          <w:lang w:eastAsia="zh-CN"/>
        </w:rPr>
        <w:t>ฎ</w:t>
      </w:r>
      <w:r w:rsidR="00244A80" w:rsidRPr="0057758E">
        <w:rPr>
          <w:rFonts w:ascii="Browallia New" w:hAnsi="Browallia New" w:cs="Browallia New" w:hint="cs"/>
          <w:sz w:val="28"/>
          <w:szCs w:val="28"/>
          <w:cs/>
          <w:lang w:eastAsia="zh-CN"/>
        </w:rPr>
        <w:t>หมาย</w:t>
      </w:r>
      <w:r w:rsidR="00244A80" w:rsidRPr="0057758E">
        <w:rPr>
          <w:rFonts w:ascii="Browallia New" w:hAnsi="Browallia New" w:cs="Browallia New"/>
          <w:sz w:val="28"/>
          <w:szCs w:val="28"/>
          <w:cs/>
          <w:lang w:eastAsia="zh-CN"/>
        </w:rPr>
        <w:t xml:space="preserve"> </w:t>
      </w:r>
      <w:r w:rsidR="00244A80" w:rsidRPr="0057758E">
        <w:rPr>
          <w:rFonts w:ascii="Browallia New" w:hAnsi="Browallia New" w:cs="Browallia New" w:hint="cs"/>
          <w:sz w:val="28"/>
          <w:szCs w:val="28"/>
          <w:cs/>
          <w:lang w:eastAsia="zh-CN"/>
        </w:rPr>
        <w:t>ผู้บริหาร</w:t>
      </w:r>
      <w:r w:rsidR="00244A80" w:rsidRPr="0057758E">
        <w:rPr>
          <w:rFonts w:ascii="Browallia New" w:hAnsi="Browallia New" w:cs="Browallia New"/>
          <w:sz w:val="28"/>
          <w:szCs w:val="28"/>
          <w:cs/>
          <w:lang w:eastAsia="zh-CN"/>
        </w:rPr>
        <w:t>บริษัทย่อยเชื่อว่าการเรียกร้องไม่ถูกต้อง</w:t>
      </w:r>
    </w:p>
    <w:p w14:paraId="7B48A3FE" w14:textId="77777777" w:rsidR="00DF04EC" w:rsidRDefault="00DF04EC" w:rsidP="007F0042">
      <w:pPr>
        <w:pStyle w:val="CordiaNew"/>
        <w:ind w:left="495" w:hanging="135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</w:p>
    <w:p w14:paraId="2D559952" w14:textId="4E930AF7" w:rsidR="00FA0C30" w:rsidRDefault="00AB1661" w:rsidP="007E2706">
      <w:pPr>
        <w:pStyle w:val="CordiaNew"/>
        <w:ind w:left="990" w:hanging="540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  <w:r>
        <w:rPr>
          <w:rFonts w:ascii="Browallia New" w:hAnsi="Browallia New" w:cs="Browallia New"/>
          <w:sz w:val="28"/>
          <w:szCs w:val="28"/>
          <w:lang w:eastAsia="zh-CN"/>
        </w:rPr>
        <w:t xml:space="preserve">40.12 </w:t>
      </w:r>
      <w:r w:rsidR="00FA0C30" w:rsidRPr="0057758E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เมื่อวันที่ </w:t>
      </w:r>
      <w:r w:rsidR="004103B5">
        <w:rPr>
          <w:rFonts w:ascii="Browallia New" w:hAnsi="Browallia New" w:cs="Browallia New"/>
          <w:sz w:val="28"/>
          <w:szCs w:val="28"/>
          <w:lang w:eastAsia="zh-CN"/>
        </w:rPr>
        <w:t>18</w:t>
      </w:r>
      <w:r w:rsidR="00FA0C30" w:rsidRPr="0057758E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 ธันวาคม </w:t>
      </w:r>
      <w:r w:rsidR="004103B5">
        <w:rPr>
          <w:rFonts w:ascii="Browallia New" w:hAnsi="Browallia New" w:cs="Browallia New"/>
          <w:sz w:val="28"/>
          <w:szCs w:val="28"/>
          <w:lang w:eastAsia="zh-CN"/>
        </w:rPr>
        <w:t>2561</w:t>
      </w:r>
      <w:r w:rsidR="00FA0C30" w:rsidRPr="0057758E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 บริษัทย่อยทางอ้อมแห่งหนึ่งถูกฟ้องให้ปฏิบัติตามสัญญาแฟรนไชส์ </w:t>
      </w:r>
      <w:r w:rsidR="00FA0C30" w:rsidRPr="0057758E">
        <w:rPr>
          <w:rFonts w:ascii="Browallia New" w:hAnsi="Browallia New" w:cs="Browallia New"/>
          <w:sz w:val="28"/>
          <w:szCs w:val="28"/>
          <w:cs/>
          <w:lang w:eastAsia="zh-CN"/>
        </w:rPr>
        <w:t>ซึ่งขณะนี้คดีดังกล่าวอยู่</w:t>
      </w:r>
      <w:r w:rsidR="00FA0C30">
        <w:rPr>
          <w:rFonts w:ascii="Browallia New" w:hAnsi="Browallia New" w:cs="Browallia New"/>
          <w:sz w:val="28"/>
          <w:szCs w:val="28"/>
          <w:cs/>
          <w:lang w:eastAsia="zh-CN"/>
        </w:rPr>
        <w:t>ในระหว่างขั้นตอน</w:t>
      </w:r>
      <w:r w:rsidR="00FA0C30">
        <w:rPr>
          <w:rFonts w:ascii="Browallia New" w:hAnsi="Browallia New" w:cs="Browallia New" w:hint="cs"/>
          <w:sz w:val="28"/>
          <w:szCs w:val="28"/>
          <w:cs/>
          <w:lang w:eastAsia="zh-CN"/>
        </w:rPr>
        <w:t>การ</w:t>
      </w:r>
      <w:r w:rsidR="00FA0C30">
        <w:rPr>
          <w:rFonts w:ascii="Browallia New" w:hAnsi="Browallia New" w:cs="Browallia New"/>
          <w:sz w:val="28"/>
          <w:szCs w:val="28"/>
          <w:cs/>
          <w:lang w:eastAsia="zh-CN"/>
        </w:rPr>
        <w:t>พิจารณา</w:t>
      </w:r>
      <w:r w:rsidR="00FA0C30">
        <w:rPr>
          <w:rFonts w:ascii="Browallia New" w:hAnsi="Browallia New" w:cs="Browallia New" w:hint="cs"/>
          <w:sz w:val="28"/>
          <w:szCs w:val="28"/>
          <w:cs/>
          <w:lang w:eastAsia="zh-CN"/>
        </w:rPr>
        <w:t>ของศาลชั้นต้น</w:t>
      </w:r>
    </w:p>
    <w:p w14:paraId="392E6A4A" w14:textId="302B76C8" w:rsidR="001B38C5" w:rsidRPr="00494264" w:rsidRDefault="001B38C5" w:rsidP="007F0042">
      <w:pPr>
        <w:pStyle w:val="CordiaNew"/>
        <w:ind w:left="522"/>
        <w:jc w:val="thaiDistribute"/>
        <w:rPr>
          <w:rFonts w:ascii="Browallia New" w:hAnsi="Browallia New" w:cs="Browallia New"/>
          <w:lang w:eastAsia="zh-CN"/>
        </w:rPr>
      </w:pPr>
    </w:p>
    <w:p w14:paraId="2469B284" w14:textId="6ACFF514" w:rsidR="007A5E14" w:rsidRPr="007A5E14" w:rsidRDefault="00AB1661" w:rsidP="004D13ED">
      <w:pPr>
        <w:pStyle w:val="CordiaNew"/>
        <w:ind w:left="990" w:hanging="540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  <w:r>
        <w:rPr>
          <w:rFonts w:ascii="Browallia New" w:hAnsi="Browallia New" w:cs="Browallia New"/>
          <w:sz w:val="28"/>
          <w:szCs w:val="28"/>
          <w:lang w:eastAsia="zh-CN"/>
        </w:rPr>
        <w:lastRenderedPageBreak/>
        <w:t xml:space="preserve">40.13 </w:t>
      </w:r>
      <w:r w:rsidR="00FA0C30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ในระหว่างไตรมาส </w:t>
      </w:r>
      <w:r w:rsidR="004103B5">
        <w:rPr>
          <w:rFonts w:ascii="Browallia New" w:hAnsi="Browallia New" w:cs="Browallia New"/>
          <w:sz w:val="28"/>
          <w:szCs w:val="28"/>
          <w:lang w:eastAsia="zh-CN"/>
        </w:rPr>
        <w:t>4</w:t>
      </w:r>
      <w:r w:rsidR="00FA0C30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 ของปี </w:t>
      </w:r>
      <w:r w:rsidR="004103B5">
        <w:rPr>
          <w:rFonts w:ascii="Browallia New" w:hAnsi="Browallia New" w:cs="Browallia New"/>
          <w:sz w:val="28"/>
          <w:szCs w:val="28"/>
          <w:lang w:eastAsia="zh-CN"/>
        </w:rPr>
        <w:t>2561</w:t>
      </w:r>
      <w:r w:rsidR="00FA0C30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 บริษัทย่อยทางอ้อมถูกฟ้องร้องเรียกค่าเสียหายให้ชำระหนี้เป็นคดี จำนวน </w:t>
      </w:r>
      <w:r w:rsidR="00FA0C30">
        <w:rPr>
          <w:rFonts w:ascii="Browallia New" w:hAnsi="Browallia New" w:cs="Browallia New"/>
          <w:sz w:val="28"/>
          <w:szCs w:val="28"/>
          <w:lang w:eastAsia="zh-CN"/>
        </w:rPr>
        <w:t>10</w:t>
      </w:r>
      <w:r w:rsidR="00FA0C30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 คดี จำนวนเงินรวม </w:t>
      </w:r>
      <w:r w:rsidR="002812A8">
        <w:rPr>
          <w:rFonts w:ascii="Browallia New" w:hAnsi="Browallia New" w:cs="Browallia New"/>
          <w:sz w:val="28"/>
          <w:szCs w:val="28"/>
          <w:lang w:eastAsia="zh-CN"/>
        </w:rPr>
        <w:t>9</w:t>
      </w:r>
      <w:r w:rsidR="00FA0C30">
        <w:rPr>
          <w:rFonts w:ascii="Browallia New" w:hAnsi="Browallia New" w:cs="Browallia New" w:hint="cs"/>
          <w:sz w:val="28"/>
          <w:szCs w:val="28"/>
          <w:cs/>
          <w:lang w:eastAsia="zh-CN"/>
        </w:rPr>
        <w:t>.</w:t>
      </w:r>
      <w:r w:rsidR="00FA0C30">
        <w:rPr>
          <w:rFonts w:ascii="Browallia New" w:hAnsi="Browallia New" w:cs="Browallia New"/>
          <w:sz w:val="28"/>
          <w:szCs w:val="28"/>
          <w:lang w:eastAsia="zh-CN"/>
        </w:rPr>
        <w:t>75</w:t>
      </w:r>
      <w:r w:rsidR="00FA0C30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 ล้านบาท </w:t>
      </w:r>
      <w:r w:rsidR="00FA0C30" w:rsidRPr="0057758E">
        <w:rPr>
          <w:rFonts w:ascii="Browallia New" w:hAnsi="Browallia New" w:cs="Browallia New"/>
          <w:sz w:val="28"/>
          <w:szCs w:val="28"/>
          <w:cs/>
          <w:lang w:eastAsia="zh-CN"/>
        </w:rPr>
        <w:t>ซึ่งขณะนี้คดีดังกล่าว</w:t>
      </w:r>
      <w:r w:rsidR="00FA0C30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ทั้งหมด </w:t>
      </w:r>
      <w:r w:rsidR="00FA0C30" w:rsidRPr="0057758E">
        <w:rPr>
          <w:rFonts w:ascii="Browallia New" w:hAnsi="Browallia New" w:cs="Browallia New"/>
          <w:sz w:val="28"/>
          <w:szCs w:val="28"/>
          <w:cs/>
          <w:lang w:eastAsia="zh-CN"/>
        </w:rPr>
        <w:t>อยู่</w:t>
      </w:r>
      <w:r w:rsidR="00FA0C30">
        <w:rPr>
          <w:rFonts w:ascii="Browallia New" w:hAnsi="Browallia New" w:cs="Browallia New"/>
          <w:sz w:val="28"/>
          <w:szCs w:val="28"/>
          <w:cs/>
          <w:lang w:eastAsia="zh-CN"/>
        </w:rPr>
        <w:t>ในระหว่างขั้นตอน</w:t>
      </w:r>
      <w:r w:rsidR="00FA0C30">
        <w:rPr>
          <w:rFonts w:ascii="Browallia New" w:hAnsi="Browallia New" w:cs="Browallia New" w:hint="cs"/>
          <w:sz w:val="28"/>
          <w:szCs w:val="28"/>
          <w:cs/>
          <w:lang w:eastAsia="zh-CN"/>
        </w:rPr>
        <w:t>การ</w:t>
      </w:r>
      <w:r w:rsidR="00FA0C30">
        <w:rPr>
          <w:rFonts w:ascii="Browallia New" w:hAnsi="Browallia New" w:cs="Browallia New"/>
          <w:sz w:val="28"/>
          <w:szCs w:val="28"/>
          <w:cs/>
          <w:lang w:eastAsia="zh-CN"/>
        </w:rPr>
        <w:t>พิจารณา</w:t>
      </w:r>
      <w:r w:rsidR="00FA0C30">
        <w:rPr>
          <w:rFonts w:ascii="Browallia New" w:hAnsi="Browallia New" w:cs="Browallia New" w:hint="cs"/>
          <w:sz w:val="28"/>
          <w:szCs w:val="28"/>
          <w:cs/>
          <w:lang w:eastAsia="zh-CN"/>
        </w:rPr>
        <w:t>ของศาลชั้นต้น</w:t>
      </w:r>
    </w:p>
    <w:p w14:paraId="11AF6D3A" w14:textId="77777777" w:rsidR="00D71285" w:rsidRPr="00494264" w:rsidRDefault="00D71285" w:rsidP="00D71285">
      <w:pPr>
        <w:pStyle w:val="CordiaNew"/>
        <w:ind w:left="531" w:hanging="9"/>
        <w:jc w:val="thaiDistribute"/>
        <w:rPr>
          <w:rFonts w:ascii="Browallia New" w:hAnsi="Browallia New" w:cs="Browallia New"/>
          <w:lang w:eastAsia="zh-CN"/>
        </w:rPr>
      </w:pPr>
    </w:p>
    <w:p w14:paraId="12366769" w14:textId="77777777" w:rsidR="00645126" w:rsidRPr="000E5DAA" w:rsidRDefault="00645126" w:rsidP="007F0042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4C29F12C" w14:textId="77777777" w:rsidR="00645126" w:rsidRPr="000E5DAA" w:rsidRDefault="00645126" w:rsidP="007F0042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0161083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98417CD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B9205BE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BF30B35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601F182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39AC872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4086413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0F4229E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0E0C897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A7BFD61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1B458BE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EBD3714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BF6F419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BFF4A68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BD66435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ACEF270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0377A78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B6227E2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FA0DE38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979F15F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162D99FD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E793588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B078C35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B9A9304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406B80C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0CF9C04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7A148BA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16FEA67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D803B4C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B6FB032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6C742FB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56188B3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19C61C10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02F4DE7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11CC8AAF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EF12766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4816D5D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44D659F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84060A1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8C7A821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E89B0D7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351DA15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6283764" w14:textId="77777777" w:rsidR="00645126" w:rsidRPr="00462D8B" w:rsidRDefault="00645126" w:rsidP="007F00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8FADC9C" w14:textId="57C96B9D" w:rsidR="004D13ED" w:rsidRDefault="004D13ED" w:rsidP="004D13E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4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17"/>
        </w:tabs>
        <w:spacing w:line="240" w:lineRule="auto"/>
        <w:ind w:left="450" w:hanging="387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>
        <w:rPr>
          <w:rFonts w:ascii="Browallia New" w:hAnsi="Browallia New" w:cs="Browallia New" w:hint="cs"/>
          <w:sz w:val="28"/>
          <w:szCs w:val="28"/>
          <w:u w:val="single"/>
          <w:cs/>
        </w:rPr>
        <w:t>เหตุการณ์ภายหลังวันสิ้นงวด</w:t>
      </w:r>
    </w:p>
    <w:p w14:paraId="65324C29" w14:textId="438EB8FD" w:rsidR="004D13ED" w:rsidRDefault="004D13ED" w:rsidP="004D1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1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55B930E" w14:textId="516CA1C9" w:rsidR="004D13ED" w:rsidRPr="00D30DA1" w:rsidRDefault="004D13ED" w:rsidP="00D30DA1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  <w:r w:rsidRPr="00D30DA1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="00D30DA1">
        <w:rPr>
          <w:rFonts w:ascii="Browallia New" w:hAnsi="Browallia New" w:cs="Browallia New"/>
          <w:sz w:val="28"/>
          <w:szCs w:val="28"/>
        </w:rPr>
        <w:t>7</w:t>
      </w:r>
      <w:r w:rsidRPr="00D30DA1">
        <w:rPr>
          <w:rFonts w:ascii="Browallia New" w:hAnsi="Browallia New" w:cs="Browallia New" w:hint="cs"/>
          <w:sz w:val="28"/>
          <w:szCs w:val="28"/>
          <w:cs/>
        </w:rPr>
        <w:t xml:space="preserve"> มีนาคม </w:t>
      </w:r>
      <w:r w:rsidR="00D30DA1">
        <w:rPr>
          <w:rFonts w:ascii="Browallia New" w:hAnsi="Browallia New" w:cs="Browallia New"/>
          <w:sz w:val="28"/>
          <w:szCs w:val="28"/>
        </w:rPr>
        <w:t>2562</w:t>
      </w:r>
      <w:r w:rsidRPr="00D30DA1">
        <w:rPr>
          <w:rFonts w:ascii="Browallia New" w:hAnsi="Browallia New" w:cs="Browallia New" w:hint="cs"/>
          <w:sz w:val="28"/>
          <w:szCs w:val="28"/>
          <w:cs/>
        </w:rPr>
        <w:t xml:space="preserve"> ที่ประชุมคณะกรรมการบริษัท อี ฟอร์ แอล เอม จำกัด (มหาชน) ครั้งที่ </w:t>
      </w:r>
      <w:r w:rsidR="00D30DA1">
        <w:rPr>
          <w:rFonts w:ascii="Browallia New" w:hAnsi="Browallia New" w:cs="Browallia New"/>
          <w:sz w:val="28"/>
          <w:szCs w:val="28"/>
        </w:rPr>
        <w:t>3/2562</w:t>
      </w:r>
      <w:r w:rsidRPr="00D30DA1">
        <w:rPr>
          <w:rFonts w:ascii="Browallia New" w:hAnsi="Browallia New" w:cs="Browallia New" w:hint="cs"/>
          <w:sz w:val="28"/>
          <w:szCs w:val="28"/>
          <w:cs/>
        </w:rPr>
        <w:t xml:space="preserve"> มีมติอนุมัติให้บริษัทสละสิทธิการจองซื้อหุ้นสามัญเพิ่มทุนของ </w:t>
      </w:r>
      <w:r w:rsidR="0082578F" w:rsidRPr="00D30DA1">
        <w:rPr>
          <w:rFonts w:ascii="Browallia New" w:hAnsi="Browallia New" w:cs="Browallia New" w:hint="cs"/>
          <w:sz w:val="28"/>
          <w:szCs w:val="28"/>
          <w:cs/>
        </w:rPr>
        <w:t>บริษัท ดับบลิวซีไอ โฮลดิ้ง จำกัด</w:t>
      </w:r>
      <w:r w:rsidRPr="00D30DA1">
        <w:rPr>
          <w:rFonts w:ascii="Browallia New" w:hAnsi="Browallia New" w:cs="Browallia New" w:hint="cs"/>
          <w:sz w:val="28"/>
          <w:szCs w:val="28"/>
          <w:cs/>
        </w:rPr>
        <w:t xml:space="preserve"> (มหาชน) ซึ่งเป็นบริษัทย่อยของบริษัทตามสัดส่วนการถือหุ้น จำนวน</w:t>
      </w:r>
      <w:r w:rsidR="00D30DA1">
        <w:rPr>
          <w:rFonts w:ascii="Browallia New" w:hAnsi="Browallia New" w:cs="Browallia New"/>
          <w:sz w:val="28"/>
          <w:szCs w:val="28"/>
        </w:rPr>
        <w:t xml:space="preserve"> 42,882,808</w:t>
      </w:r>
      <w:r w:rsidRPr="00D30DA1">
        <w:rPr>
          <w:rFonts w:ascii="Browallia New" w:hAnsi="Browallia New" w:cs="Browallia New"/>
          <w:sz w:val="28"/>
          <w:szCs w:val="28"/>
        </w:rPr>
        <w:t> </w:t>
      </w:r>
      <w:r w:rsidRPr="00D30DA1">
        <w:rPr>
          <w:rFonts w:ascii="Browallia New" w:hAnsi="Browallia New" w:cs="Browallia New" w:hint="cs"/>
          <w:sz w:val="28"/>
          <w:szCs w:val="28"/>
          <w:cs/>
        </w:rPr>
        <w:t xml:space="preserve">หุ้น โดยยังคงรักษาสัดส่วนการเป็นผู้ถือหุ้นใหญ่ ในสัดส่วนไม่ต่ำกว่าร้อยละ </w:t>
      </w:r>
      <w:r w:rsidR="00D30DA1">
        <w:rPr>
          <w:rFonts w:ascii="Browallia New" w:hAnsi="Browallia New" w:cs="Browallia New"/>
          <w:sz w:val="28"/>
          <w:szCs w:val="28"/>
        </w:rPr>
        <w:t>50.17</w:t>
      </w:r>
    </w:p>
    <w:p w14:paraId="0ED0522C" w14:textId="77777777" w:rsidR="004D13ED" w:rsidRPr="004D13ED" w:rsidRDefault="004D13ED" w:rsidP="004D1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1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9DC9E9D" w14:textId="13815B05" w:rsidR="00645126" w:rsidRPr="00576A07" w:rsidRDefault="00645126" w:rsidP="00572B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4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17"/>
        </w:tabs>
        <w:spacing w:line="240" w:lineRule="auto"/>
        <w:ind w:left="450" w:hanging="387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576A07">
        <w:rPr>
          <w:rFonts w:ascii="Browallia New" w:hAnsi="Browallia New" w:cs="Browallia New"/>
          <w:sz w:val="28"/>
          <w:szCs w:val="28"/>
          <w:u w:val="single"/>
          <w:cs/>
        </w:rPr>
        <w:t>การ</w:t>
      </w:r>
      <w:r w:rsidRPr="00576A07">
        <w:rPr>
          <w:rFonts w:ascii="Browallia New" w:hAnsi="Browallia New" w:cs="Browallia New" w:hint="cs"/>
          <w:sz w:val="28"/>
          <w:szCs w:val="28"/>
          <w:u w:val="single"/>
          <w:cs/>
        </w:rPr>
        <w:t>อน</w:t>
      </w:r>
      <w:r w:rsidR="00B76497">
        <w:rPr>
          <w:rFonts w:ascii="Browallia New" w:hAnsi="Browallia New" w:cs="Browallia New" w:hint="cs"/>
          <w:sz w:val="28"/>
          <w:szCs w:val="28"/>
          <w:u w:val="single"/>
          <w:cs/>
        </w:rPr>
        <w:t>ุ</w:t>
      </w:r>
      <w:r w:rsidRPr="00576A07">
        <w:rPr>
          <w:rFonts w:ascii="Browallia New" w:hAnsi="Browallia New" w:cs="Browallia New" w:hint="cs"/>
          <w:sz w:val="28"/>
          <w:szCs w:val="28"/>
          <w:u w:val="single"/>
          <w:cs/>
        </w:rPr>
        <w:t>มัติงบการเงิน</w:t>
      </w:r>
    </w:p>
    <w:p w14:paraId="1FBDE21D" w14:textId="77777777" w:rsidR="00645126" w:rsidRPr="00A545DA" w:rsidRDefault="00645126" w:rsidP="007F004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F9AD1E3" w14:textId="77670EC1" w:rsidR="005753E0" w:rsidRPr="006E6C6C" w:rsidRDefault="00645126" w:rsidP="00572B8C">
      <w:pPr>
        <w:tabs>
          <w:tab w:val="clear" w:pos="227"/>
          <w:tab w:val="clear" w:pos="454"/>
          <w:tab w:val="clear" w:pos="680"/>
          <w:tab w:val="left" w:pos="549"/>
        </w:tabs>
        <w:spacing w:line="240" w:lineRule="auto"/>
        <w:ind w:firstLine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t>งบการเงิน</w:t>
      </w:r>
      <w:r w:rsidRPr="00AF02C0">
        <w:rPr>
          <w:rFonts w:ascii="Browallia New" w:hAnsi="Browallia New" w:cs="Browallia New"/>
          <w:sz w:val="28"/>
          <w:szCs w:val="28"/>
          <w:cs/>
          <w:lang w:val="en-GB"/>
        </w:rPr>
        <w:t>นี้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>ได้รับอนุมัติจากคณะกรรมการของบริษัทแล้ว เมื่อ</w:t>
      </w:r>
      <w:r w:rsidRPr="00541AA3">
        <w:rPr>
          <w:rFonts w:ascii="Browallia New" w:hAnsi="Browallia New" w:cs="Browallia New"/>
          <w:sz w:val="28"/>
          <w:szCs w:val="28"/>
          <w:cs/>
          <w:lang w:val="en-GB"/>
        </w:rPr>
        <w:t>วันที่</w:t>
      </w:r>
      <w:r w:rsidRPr="00541A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C63D1">
        <w:rPr>
          <w:rFonts w:ascii="Browallia New" w:hAnsi="Browallia New" w:cs="Browallia New"/>
          <w:sz w:val="28"/>
          <w:szCs w:val="28"/>
        </w:rPr>
        <w:t>7</w:t>
      </w:r>
      <w:r w:rsidR="00636CF8" w:rsidRPr="00541A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5747A" w:rsidRPr="00541AA3">
        <w:rPr>
          <w:rFonts w:ascii="Browallia New" w:hAnsi="Browallia New" w:cs="Browallia New" w:hint="cs"/>
          <w:sz w:val="28"/>
          <w:szCs w:val="28"/>
          <w:cs/>
          <w:lang w:val="en-GB"/>
        </w:rPr>
        <w:t>มีนาคม</w:t>
      </w:r>
      <w:r w:rsidR="00636CF8" w:rsidRPr="00541AA3">
        <w:rPr>
          <w:rFonts w:ascii="Browallia New" w:hAnsi="Browallia New" w:cs="Browallia New"/>
          <w:sz w:val="28"/>
          <w:szCs w:val="28"/>
          <w:lang w:val="en-GB"/>
        </w:rPr>
        <w:t xml:space="preserve"> 2562</w:t>
      </w:r>
    </w:p>
    <w:sectPr w:rsidR="005753E0" w:rsidRPr="006E6C6C" w:rsidSect="00645126">
      <w:headerReference w:type="default" r:id="rId17"/>
      <w:footerReference w:type="default" r:id="rId18"/>
      <w:pgSz w:w="11909" w:h="16834" w:code="9"/>
      <w:pgMar w:top="1530" w:right="1019" w:bottom="1259" w:left="1531" w:header="720" w:footer="2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41A1D7" w14:textId="77777777" w:rsidR="002307C5" w:rsidRDefault="002307C5">
      <w:r>
        <w:separator/>
      </w:r>
    </w:p>
  </w:endnote>
  <w:endnote w:type="continuationSeparator" w:id="0">
    <w:p w14:paraId="1F4F0B00" w14:textId="77777777" w:rsidR="002307C5" w:rsidRDefault="0023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1C78F" w14:textId="77777777" w:rsidR="00747399" w:rsidRDefault="00747399">
    <w:pPr>
      <w:pStyle w:val="Footer"/>
      <w:framePr w:wrap="around" w:vAnchor="text" w:hAnchor="margin" w:xAlign="right" w:y="1"/>
      <w:rPr>
        <w:rStyle w:val="PageNumber"/>
      </w:rPr>
    </w:pPr>
  </w:p>
  <w:p w14:paraId="1091B1D0" w14:textId="75813ABB" w:rsidR="00747399" w:rsidRDefault="00747399" w:rsidP="00804F76">
    <w:pPr>
      <w:pStyle w:val="CharCharCharCharCharCharCharCharCharCharCharCharCharCharCharCharCharCharChar"/>
      <w:tabs>
        <w:tab w:val="right" w:pos="9270"/>
      </w:tabs>
      <w:spacing w:after="0" w:line="240" w:lineRule="auto"/>
      <w:ind w:left="426"/>
      <w:rPr>
        <w:rStyle w:val="PageNumber"/>
        <w:rFonts w:ascii="Browallia New" w:hAnsi="Browallia New" w:cs="Browallia New"/>
        <w:sz w:val="28"/>
        <w:szCs w:val="28"/>
      </w:rPr>
    </w:pPr>
    <w:r>
      <w:rPr>
        <w:rStyle w:val="PageNumber"/>
        <w:rFonts w:ascii="Browallia New" w:hAnsi="Browallia New" w:cs="Browallia New"/>
        <w:sz w:val="28"/>
        <w:szCs w:val="28"/>
        <w:u w:val="single"/>
      </w:rPr>
      <w:t xml:space="preserve">                         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กรรมการ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begin"/>
    </w:r>
    <w:r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36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end"/>
    </w:r>
  </w:p>
  <w:p w14:paraId="405F2B84" w14:textId="77777777" w:rsidR="00747399" w:rsidRPr="00145EC5" w:rsidRDefault="00747399" w:rsidP="00506EBE">
    <w:pPr>
      <w:pStyle w:val="Footer"/>
      <w:tabs>
        <w:tab w:val="clear" w:pos="454"/>
      </w:tabs>
      <w:spacing w:line="240" w:lineRule="auto"/>
      <w:ind w:left="426" w:right="360"/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DDFEA" w14:textId="41CBA6AD" w:rsidR="00747399" w:rsidRDefault="00747399" w:rsidP="009D29A6">
    <w:pPr>
      <w:pStyle w:val="CharCharCharCharCharCharCharCharCharCharCharCharCharCharCharCharCharCharChar"/>
      <w:tabs>
        <w:tab w:val="left" w:pos="450"/>
        <w:tab w:val="left" w:pos="8880"/>
        <w:tab w:val="right" w:pos="14459"/>
      </w:tabs>
      <w:spacing w:after="0" w:line="240" w:lineRule="auto"/>
      <w:ind w:left="450"/>
      <w:rPr>
        <w:rStyle w:val="PageNumber"/>
        <w:rFonts w:ascii="Browallia New" w:hAnsi="Browallia New" w:cs="Browallia New"/>
        <w:sz w:val="28"/>
        <w:szCs w:val="28"/>
      </w:rPr>
    </w:pPr>
    <w:r>
      <w:rPr>
        <w:rStyle w:val="PageNumber"/>
        <w:rFonts w:ascii="Browallia New" w:hAnsi="Browallia New" w:cs="Browallia New"/>
        <w:sz w:val="28"/>
        <w:szCs w:val="28"/>
        <w:u w:val="single"/>
      </w:rPr>
      <w:t xml:space="preserve">                         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กรรมการ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begin"/>
    </w:r>
    <w:r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63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end"/>
    </w:r>
  </w:p>
  <w:p w14:paraId="2D9A9D7E" w14:textId="1D27A931" w:rsidR="00747399" w:rsidRPr="006F0A8F" w:rsidRDefault="00747399" w:rsidP="005F0FFD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)</w:t>
    </w:r>
    <w:r>
      <w:rPr>
        <w:rStyle w:val="PageNumber"/>
        <w:rFonts w:ascii="Angsana New" w:hAnsi="Angsana New"/>
        <w:sz w:val="30"/>
        <w:szCs w:val="30"/>
      </w:rPr>
      <w:tab/>
      <w:t xml:space="preserve">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A7A23" w14:textId="77777777" w:rsidR="00747399" w:rsidRDefault="00747399">
    <w:pPr>
      <w:pStyle w:val="Footer"/>
      <w:framePr w:wrap="around" w:vAnchor="text" w:hAnchor="margin" w:xAlign="right" w:y="1"/>
      <w:rPr>
        <w:rStyle w:val="PageNumber"/>
      </w:rPr>
    </w:pPr>
  </w:p>
  <w:p w14:paraId="14786D08" w14:textId="2905781F" w:rsidR="00747399" w:rsidRDefault="00747399" w:rsidP="00241579">
    <w:pPr>
      <w:pStyle w:val="CharCharCharCharCharCharCharCharCharCharCharCharCharCharCharCharCharCharChar"/>
      <w:tabs>
        <w:tab w:val="left" w:pos="8640"/>
      </w:tabs>
      <w:spacing w:after="0" w:line="240" w:lineRule="auto"/>
      <w:ind w:left="706" w:right="-444"/>
      <w:rPr>
        <w:rStyle w:val="PageNumber"/>
        <w:rFonts w:ascii="Browallia New" w:hAnsi="Browallia New" w:cs="Browallia New"/>
        <w:sz w:val="28"/>
        <w:szCs w:val="28"/>
      </w:rPr>
    </w:pPr>
    <w:r>
      <w:rPr>
        <w:rStyle w:val="PageNumber"/>
        <w:rFonts w:ascii="Browallia New" w:hAnsi="Browallia New" w:cs="Browallia New"/>
        <w:sz w:val="28"/>
        <w:szCs w:val="28"/>
        <w:u w:val="single"/>
      </w:rPr>
      <w:t xml:space="preserve">                         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กรรมการ                   </w:t>
    </w:r>
    <w:r>
      <w:rPr>
        <w:rStyle w:val="PageNumber"/>
        <w:rFonts w:ascii="Browallia New" w:hAnsi="Browallia New" w:cs="Browallia New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 </w:t>
    </w:r>
    <w:r>
      <w:rPr>
        <w:rStyle w:val="PageNumber"/>
        <w:rFonts w:ascii="Browallia New" w:hAnsi="Browallia New" w:cs="Browallia New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       </w:t>
    </w:r>
    <w:r>
      <w:rPr>
        <w:rStyle w:val="PageNumber"/>
        <w:rFonts w:ascii="Browallia New" w:hAnsi="Browallia New" w:cs="Browallia New"/>
        <w:sz w:val="28"/>
        <w:szCs w:val="28"/>
        <w:lang w:bidi="th-TH"/>
      </w:rPr>
      <w:t xml:space="preserve">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  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begin"/>
    </w:r>
    <w:r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40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end"/>
    </w:r>
  </w:p>
  <w:p w14:paraId="02A6FCBE" w14:textId="2C4388E1" w:rsidR="00747399" w:rsidRPr="00145EC5" w:rsidRDefault="00747399" w:rsidP="007A7B66">
    <w:pPr>
      <w:pStyle w:val="CharCharCharCharCharCharCharCharCharCharCharCharCharCharCharCharCharCharChar"/>
      <w:tabs>
        <w:tab w:val="left" w:pos="8640"/>
      </w:tabs>
      <w:spacing w:after="0" w:line="240" w:lineRule="auto"/>
      <w:ind w:left="706" w:right="-444"/>
      <w:rPr>
        <w:rFonts w:ascii="Browallia New" w:hAnsi="Browallia New" w:cs="Browallia New"/>
        <w:sz w:val="28"/>
        <w:szCs w:val="28"/>
        <w:rtl/>
        <w:cs/>
      </w:rPr>
    </w:pPr>
    <w:r>
      <w:rPr>
        <w:rFonts w:ascii="Browallia New" w:hAnsi="Browallia New" w:cs="Browallia New" w:hint="cs"/>
        <w:sz w:val="28"/>
        <w:szCs w:val="28"/>
        <w:rtl/>
        <w:cs/>
      </w:rPr>
      <w:t>(                                            )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ab/>
      <w:t xml:space="preserve">                                                                                  </w:t>
    </w:r>
    <w:r>
      <w:rPr>
        <w:rStyle w:val="PageNumber"/>
        <w:rFonts w:ascii="Browallia New" w:hAnsi="Browallia New" w:cs="Browallia New"/>
        <w:sz w:val="28"/>
        <w:szCs w:val="28"/>
        <w:lang w:bidi="th-TH"/>
      </w:rPr>
      <w:t xml:space="preserve">          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F4421" w14:textId="77777777" w:rsidR="00747399" w:rsidRDefault="00747399">
    <w:pPr>
      <w:pStyle w:val="Footer"/>
      <w:framePr w:wrap="around" w:vAnchor="text" w:hAnchor="margin" w:xAlign="right" w:y="1"/>
      <w:rPr>
        <w:rStyle w:val="PageNumber"/>
      </w:rPr>
    </w:pPr>
  </w:p>
  <w:p w14:paraId="4B6584B3" w14:textId="50A5B6C0" w:rsidR="00747399" w:rsidRDefault="00747399" w:rsidP="002E0B6F">
    <w:pPr>
      <w:pStyle w:val="CharCharCharCharCharCharCharCharCharCharCharCharCharCharCharCharCharCharChar"/>
      <w:tabs>
        <w:tab w:val="left" w:pos="8640"/>
        <w:tab w:val="left" w:pos="8820"/>
        <w:tab w:val="left" w:pos="13320"/>
      </w:tabs>
      <w:spacing w:after="0" w:line="240" w:lineRule="auto"/>
      <w:ind w:left="426"/>
      <w:rPr>
        <w:rStyle w:val="PageNumber"/>
        <w:rFonts w:ascii="Browallia New" w:hAnsi="Browallia New" w:cs="Browallia New"/>
        <w:sz w:val="28"/>
        <w:szCs w:val="28"/>
      </w:rPr>
    </w:pPr>
    <w:r>
      <w:rPr>
        <w:rStyle w:val="PageNumber"/>
        <w:rFonts w:ascii="Browallia New" w:hAnsi="Browallia New" w:cs="Browallia New"/>
        <w:sz w:val="28"/>
        <w:szCs w:val="28"/>
        <w:u w:val="single"/>
      </w:rPr>
      <w:t xml:space="preserve">                       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กรรมการ                                                                                 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begin"/>
    </w:r>
    <w:r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62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end"/>
    </w:r>
  </w:p>
  <w:p w14:paraId="10A09149" w14:textId="77777777" w:rsidR="00747399" w:rsidRPr="00145EC5" w:rsidRDefault="00747399" w:rsidP="00506EBE">
    <w:pPr>
      <w:pStyle w:val="Footer"/>
      <w:tabs>
        <w:tab w:val="clear" w:pos="454"/>
      </w:tabs>
      <w:spacing w:line="240" w:lineRule="auto"/>
      <w:ind w:left="426" w:right="360"/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73424" w14:textId="77777777" w:rsidR="00747399" w:rsidRDefault="00747399">
    <w:pPr>
      <w:pStyle w:val="Footer"/>
      <w:framePr w:wrap="around" w:vAnchor="text" w:hAnchor="margin" w:xAlign="right" w:y="1"/>
      <w:rPr>
        <w:rStyle w:val="PageNumber"/>
      </w:rPr>
    </w:pPr>
  </w:p>
  <w:p w14:paraId="11E825C4" w14:textId="16994114" w:rsidR="00747399" w:rsidRDefault="00747399" w:rsidP="00FF5A64">
    <w:pPr>
      <w:pStyle w:val="CharCharCharCharCharCharCharCharCharCharCharCharCharCharCharCharCharCharChar"/>
      <w:tabs>
        <w:tab w:val="left" w:pos="450"/>
        <w:tab w:val="left" w:pos="9012"/>
        <w:tab w:val="right" w:pos="14459"/>
      </w:tabs>
      <w:spacing w:after="0" w:line="240" w:lineRule="auto"/>
      <w:ind w:left="450"/>
      <w:rPr>
        <w:rStyle w:val="PageNumber"/>
        <w:rFonts w:ascii="Browallia New" w:hAnsi="Browallia New" w:cs="Browallia New"/>
        <w:sz w:val="28"/>
        <w:szCs w:val="28"/>
      </w:rPr>
    </w:pPr>
    <w:r>
      <w:rPr>
        <w:rStyle w:val="PageNumber"/>
        <w:rFonts w:ascii="Browallia New" w:hAnsi="Browallia New" w:cs="Browallia New"/>
        <w:sz w:val="28"/>
        <w:szCs w:val="28"/>
        <w:u w:val="single"/>
      </w:rPr>
      <w:t xml:space="preserve">                         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กรรมการ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lang w:bidi="th-TH"/>
      </w:rPr>
      <w:t xml:space="preserve">    </w:t>
    </w:r>
    <w:r>
      <w:rPr>
        <w:rStyle w:val="PageNumber"/>
        <w:rFonts w:ascii="Browallia New" w:hAnsi="Browallia New" w:cs="Browallia New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begin"/>
    </w:r>
    <w:r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64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end"/>
    </w:r>
  </w:p>
  <w:p w14:paraId="11FD9E22" w14:textId="77777777" w:rsidR="00747399" w:rsidRPr="00145EC5" w:rsidRDefault="00747399" w:rsidP="001559D0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A1AF9" w14:textId="77777777" w:rsidR="00747399" w:rsidRDefault="00747399">
    <w:pPr>
      <w:pStyle w:val="Footer"/>
      <w:framePr w:wrap="around" w:vAnchor="text" w:hAnchor="margin" w:xAlign="right" w:y="1"/>
      <w:rPr>
        <w:rStyle w:val="PageNumber"/>
      </w:rPr>
    </w:pPr>
  </w:p>
  <w:p w14:paraId="60497E19" w14:textId="1B239C68" w:rsidR="00747399" w:rsidRDefault="00747399" w:rsidP="00107A80">
    <w:pPr>
      <w:pStyle w:val="CharCharCharCharCharCharCharCharCharCharCharCharCharCharCharCharCharCharChar"/>
      <w:tabs>
        <w:tab w:val="left" w:pos="450"/>
        <w:tab w:val="right" w:pos="9360"/>
      </w:tabs>
      <w:spacing w:after="0" w:line="240" w:lineRule="auto"/>
      <w:ind w:left="450"/>
      <w:rPr>
        <w:rStyle w:val="PageNumber"/>
        <w:rFonts w:ascii="Browallia New" w:hAnsi="Browallia New" w:cs="Browallia New"/>
        <w:sz w:val="28"/>
        <w:szCs w:val="28"/>
      </w:rPr>
    </w:pPr>
    <w:r>
      <w:rPr>
        <w:rStyle w:val="PageNumber"/>
        <w:rFonts w:ascii="Browallia New" w:hAnsi="Browallia New" w:cs="Browallia New"/>
        <w:sz w:val="28"/>
        <w:szCs w:val="28"/>
        <w:u w:val="single"/>
      </w:rPr>
      <w:t xml:space="preserve">                         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กรรมการ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begin"/>
    </w:r>
    <w:r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68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end"/>
    </w:r>
  </w:p>
  <w:p w14:paraId="7E777565" w14:textId="77777777" w:rsidR="00747399" w:rsidRPr="00145EC5" w:rsidRDefault="00747399" w:rsidP="001559D0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011E9" w14:textId="77777777" w:rsidR="002307C5" w:rsidRDefault="002307C5">
      <w:r>
        <w:separator/>
      </w:r>
    </w:p>
  </w:footnote>
  <w:footnote w:type="continuationSeparator" w:id="0">
    <w:p w14:paraId="0F7768CD" w14:textId="77777777" w:rsidR="002307C5" w:rsidRDefault="00230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96547" w14:textId="77777777" w:rsidR="00747399" w:rsidRDefault="007473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82B46" w14:textId="77777777" w:rsidR="00747399" w:rsidRDefault="007473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A980964"/>
    <w:multiLevelType w:val="multilevel"/>
    <w:tmpl w:val="FB3A89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1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1" w15:restartNumberingAfterBreak="0">
    <w:nsid w:val="17BE10E8"/>
    <w:multiLevelType w:val="multilevel"/>
    <w:tmpl w:val="81D8E2CC"/>
    <w:lvl w:ilvl="0">
      <w:start w:val="3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18D01072"/>
    <w:multiLevelType w:val="hybridMultilevel"/>
    <w:tmpl w:val="2BAE3AF0"/>
    <w:lvl w:ilvl="0" w:tplc="85685326">
      <w:start w:val="1"/>
      <w:numFmt w:val="decimal"/>
      <w:lvlText w:val="%1."/>
      <w:lvlJc w:val="left"/>
      <w:pPr>
        <w:ind w:left="202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45" w:hanging="360"/>
      </w:pPr>
    </w:lvl>
    <w:lvl w:ilvl="2" w:tplc="0809001B" w:tentative="1">
      <w:start w:val="1"/>
      <w:numFmt w:val="lowerRoman"/>
      <w:lvlText w:val="%3."/>
      <w:lvlJc w:val="right"/>
      <w:pPr>
        <w:ind w:left="3465" w:hanging="180"/>
      </w:pPr>
    </w:lvl>
    <w:lvl w:ilvl="3" w:tplc="0809000F" w:tentative="1">
      <w:start w:val="1"/>
      <w:numFmt w:val="decimal"/>
      <w:lvlText w:val="%4."/>
      <w:lvlJc w:val="left"/>
      <w:pPr>
        <w:ind w:left="4185" w:hanging="360"/>
      </w:pPr>
    </w:lvl>
    <w:lvl w:ilvl="4" w:tplc="08090019" w:tentative="1">
      <w:start w:val="1"/>
      <w:numFmt w:val="lowerLetter"/>
      <w:lvlText w:val="%5."/>
      <w:lvlJc w:val="left"/>
      <w:pPr>
        <w:ind w:left="4905" w:hanging="360"/>
      </w:pPr>
    </w:lvl>
    <w:lvl w:ilvl="5" w:tplc="0809001B" w:tentative="1">
      <w:start w:val="1"/>
      <w:numFmt w:val="lowerRoman"/>
      <w:lvlText w:val="%6."/>
      <w:lvlJc w:val="right"/>
      <w:pPr>
        <w:ind w:left="5625" w:hanging="180"/>
      </w:pPr>
    </w:lvl>
    <w:lvl w:ilvl="6" w:tplc="0809000F" w:tentative="1">
      <w:start w:val="1"/>
      <w:numFmt w:val="decimal"/>
      <w:lvlText w:val="%7."/>
      <w:lvlJc w:val="left"/>
      <w:pPr>
        <w:ind w:left="6345" w:hanging="360"/>
      </w:pPr>
    </w:lvl>
    <w:lvl w:ilvl="7" w:tplc="08090019" w:tentative="1">
      <w:start w:val="1"/>
      <w:numFmt w:val="lowerLetter"/>
      <w:lvlText w:val="%8."/>
      <w:lvlJc w:val="left"/>
      <w:pPr>
        <w:ind w:left="7065" w:hanging="360"/>
      </w:pPr>
    </w:lvl>
    <w:lvl w:ilvl="8" w:tplc="0809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68C11DB"/>
    <w:multiLevelType w:val="multilevel"/>
    <w:tmpl w:val="3FC60BE0"/>
    <w:lvl w:ilvl="0">
      <w:start w:val="3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 w15:restartNumberingAfterBreak="0">
    <w:nsid w:val="3C76432B"/>
    <w:multiLevelType w:val="multilevel"/>
    <w:tmpl w:val="149E6662"/>
    <w:lvl w:ilvl="0">
      <w:start w:val="4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E0759E8"/>
    <w:multiLevelType w:val="hybridMultilevel"/>
    <w:tmpl w:val="73ECB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096E20"/>
    <w:multiLevelType w:val="multilevel"/>
    <w:tmpl w:val="7D84979E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2" w15:restartNumberingAfterBreak="0">
    <w:nsid w:val="450D57CA"/>
    <w:multiLevelType w:val="multilevel"/>
    <w:tmpl w:val="6046D5D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74"/>
        </w:tabs>
        <w:ind w:left="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48"/>
        </w:tabs>
        <w:ind w:left="1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62"/>
        </w:tabs>
        <w:ind w:left="1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76"/>
        </w:tabs>
        <w:ind w:left="23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50"/>
        </w:tabs>
        <w:ind w:left="3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38"/>
        </w:tabs>
        <w:ind w:left="4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52"/>
        </w:tabs>
        <w:ind w:left="4752" w:hanging="1440"/>
      </w:pPr>
      <w:rPr>
        <w:rFonts w:hint="default"/>
      </w:rPr>
    </w:lvl>
  </w:abstractNum>
  <w:abstractNum w:abstractNumId="23" w15:restartNumberingAfterBreak="0">
    <w:nsid w:val="4B92727D"/>
    <w:multiLevelType w:val="multilevel"/>
    <w:tmpl w:val="043602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6E42D10"/>
    <w:multiLevelType w:val="hybridMultilevel"/>
    <w:tmpl w:val="153AC89A"/>
    <w:lvl w:ilvl="0" w:tplc="371445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5" w15:restartNumberingAfterBreak="0">
    <w:nsid w:val="5756467E"/>
    <w:multiLevelType w:val="hybridMultilevel"/>
    <w:tmpl w:val="1534CE98"/>
    <w:lvl w:ilvl="0" w:tplc="56C2E28A">
      <w:start w:val="1"/>
      <w:numFmt w:val="bullet"/>
      <w:lvlText w:val="•"/>
      <w:lvlJc w:val="left"/>
      <w:pPr>
        <w:ind w:left="2160" w:hanging="360"/>
      </w:pPr>
      <w:rPr>
        <w:rFonts w:ascii="Browallia New" w:eastAsiaTheme="minorHAns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58004071"/>
    <w:multiLevelType w:val="multilevel"/>
    <w:tmpl w:val="BB427F80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27" w15:restartNumberingAfterBreak="0">
    <w:nsid w:val="5CC65C33"/>
    <w:multiLevelType w:val="multilevel"/>
    <w:tmpl w:val="31027EEE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0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877686C"/>
    <w:multiLevelType w:val="hybridMultilevel"/>
    <w:tmpl w:val="FDD207CC"/>
    <w:lvl w:ilvl="0" w:tplc="9A649EB2">
      <w:start w:val="1"/>
      <w:numFmt w:val="decimal"/>
      <w:lvlText w:val="(%1)"/>
      <w:lvlJc w:val="left"/>
      <w:pPr>
        <w:ind w:left="1146" w:hanging="360"/>
      </w:pPr>
      <w:rPr>
        <w:rFonts w:ascii="Browallia New" w:eastAsia="Times New Roman" w:hAnsi="Browallia New" w:cs="Browallia New" w:hint="default"/>
        <w:sz w:val="28"/>
        <w:szCs w:val="28"/>
      </w:rPr>
    </w:lvl>
    <w:lvl w:ilvl="1" w:tplc="8176149E">
      <w:numFmt w:val="bullet"/>
      <w:lvlText w:val="-"/>
      <w:lvlJc w:val="left"/>
      <w:pPr>
        <w:ind w:left="1866" w:hanging="360"/>
      </w:pPr>
      <w:rPr>
        <w:rFonts w:ascii="Browallia New" w:eastAsia="Times New Roman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726A27C3"/>
    <w:multiLevelType w:val="hybridMultilevel"/>
    <w:tmpl w:val="262498D6"/>
    <w:lvl w:ilvl="0" w:tplc="3536BA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46B6401E">
      <w:numFmt w:val="none"/>
      <w:lvlText w:val=""/>
      <w:lvlJc w:val="left"/>
      <w:pPr>
        <w:tabs>
          <w:tab w:val="num" w:pos="360"/>
        </w:tabs>
      </w:pPr>
    </w:lvl>
    <w:lvl w:ilvl="2" w:tplc="291EACF0">
      <w:numFmt w:val="none"/>
      <w:lvlText w:val=""/>
      <w:lvlJc w:val="left"/>
      <w:pPr>
        <w:tabs>
          <w:tab w:val="num" w:pos="360"/>
        </w:tabs>
      </w:pPr>
    </w:lvl>
    <w:lvl w:ilvl="3" w:tplc="0EB6B06A">
      <w:numFmt w:val="none"/>
      <w:lvlText w:val=""/>
      <w:lvlJc w:val="left"/>
      <w:pPr>
        <w:tabs>
          <w:tab w:val="num" w:pos="360"/>
        </w:tabs>
      </w:pPr>
    </w:lvl>
    <w:lvl w:ilvl="4" w:tplc="5A1C3B74">
      <w:numFmt w:val="none"/>
      <w:lvlText w:val=""/>
      <w:lvlJc w:val="left"/>
      <w:pPr>
        <w:tabs>
          <w:tab w:val="num" w:pos="360"/>
        </w:tabs>
      </w:pPr>
    </w:lvl>
    <w:lvl w:ilvl="5" w:tplc="56823492">
      <w:numFmt w:val="none"/>
      <w:lvlText w:val=""/>
      <w:lvlJc w:val="left"/>
      <w:pPr>
        <w:tabs>
          <w:tab w:val="num" w:pos="360"/>
        </w:tabs>
      </w:pPr>
    </w:lvl>
    <w:lvl w:ilvl="6" w:tplc="29B089F0">
      <w:numFmt w:val="none"/>
      <w:lvlText w:val=""/>
      <w:lvlJc w:val="left"/>
      <w:pPr>
        <w:tabs>
          <w:tab w:val="num" w:pos="360"/>
        </w:tabs>
      </w:pPr>
    </w:lvl>
    <w:lvl w:ilvl="7" w:tplc="42A66D00">
      <w:numFmt w:val="none"/>
      <w:lvlText w:val=""/>
      <w:lvlJc w:val="left"/>
      <w:pPr>
        <w:tabs>
          <w:tab w:val="num" w:pos="360"/>
        </w:tabs>
      </w:pPr>
    </w:lvl>
    <w:lvl w:ilvl="8" w:tplc="1760FCD4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73AE20AC"/>
    <w:multiLevelType w:val="multilevel"/>
    <w:tmpl w:val="40543A22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78625AB"/>
    <w:multiLevelType w:val="hybridMultilevel"/>
    <w:tmpl w:val="D046A794"/>
    <w:lvl w:ilvl="0" w:tplc="CC04648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B527E0"/>
    <w:multiLevelType w:val="multilevel"/>
    <w:tmpl w:val="82BA7B3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3"/>
  </w:num>
  <w:num w:numId="13">
    <w:abstractNumId w:val="28"/>
  </w:num>
  <w:num w:numId="14">
    <w:abstractNumId w:val="15"/>
  </w:num>
  <w:num w:numId="15">
    <w:abstractNumId w:val="21"/>
  </w:num>
  <w:num w:numId="16">
    <w:abstractNumId w:val="30"/>
  </w:num>
  <w:num w:numId="17">
    <w:abstractNumId w:val="10"/>
  </w:num>
  <w:num w:numId="18">
    <w:abstractNumId w:val="22"/>
  </w:num>
  <w:num w:numId="19">
    <w:abstractNumId w:val="26"/>
  </w:num>
  <w:num w:numId="20">
    <w:abstractNumId w:val="27"/>
  </w:num>
  <w:num w:numId="21">
    <w:abstractNumId w:val="24"/>
  </w:num>
  <w:num w:numId="22">
    <w:abstractNumId w:val="32"/>
  </w:num>
  <w:num w:numId="23">
    <w:abstractNumId w:val="16"/>
  </w:num>
  <w:num w:numId="24">
    <w:abstractNumId w:val="25"/>
  </w:num>
  <w:num w:numId="25">
    <w:abstractNumId w:val="18"/>
  </w:num>
  <w:num w:numId="26">
    <w:abstractNumId w:val="19"/>
  </w:num>
  <w:num w:numId="27">
    <w:abstractNumId w:val="23"/>
  </w:num>
  <w:num w:numId="28">
    <w:abstractNumId w:val="3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29"/>
  </w:num>
  <w:num w:numId="32">
    <w:abstractNumId w:val="31"/>
  </w:num>
  <w:num w:numId="33">
    <w:abstractNumId w:val="14"/>
  </w:num>
  <w:num w:numId="34">
    <w:abstractNumId w:val="11"/>
  </w:num>
  <w:num w:numId="35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968"/>
    <w:rsid w:val="000000AF"/>
    <w:rsid w:val="0000063B"/>
    <w:rsid w:val="000006B0"/>
    <w:rsid w:val="00000BF1"/>
    <w:rsid w:val="00001D67"/>
    <w:rsid w:val="00002ECA"/>
    <w:rsid w:val="00003061"/>
    <w:rsid w:val="0000366C"/>
    <w:rsid w:val="000038E7"/>
    <w:rsid w:val="00003942"/>
    <w:rsid w:val="00003C2C"/>
    <w:rsid w:val="00003C35"/>
    <w:rsid w:val="000045E5"/>
    <w:rsid w:val="00005E78"/>
    <w:rsid w:val="0000603F"/>
    <w:rsid w:val="00006056"/>
    <w:rsid w:val="00006C77"/>
    <w:rsid w:val="00007036"/>
    <w:rsid w:val="0001083F"/>
    <w:rsid w:val="00010B43"/>
    <w:rsid w:val="00010BB6"/>
    <w:rsid w:val="000111BE"/>
    <w:rsid w:val="00011278"/>
    <w:rsid w:val="000112CB"/>
    <w:rsid w:val="00012810"/>
    <w:rsid w:val="00012983"/>
    <w:rsid w:val="000129E1"/>
    <w:rsid w:val="00012D47"/>
    <w:rsid w:val="0001389A"/>
    <w:rsid w:val="00013A8C"/>
    <w:rsid w:val="00013F8B"/>
    <w:rsid w:val="00014290"/>
    <w:rsid w:val="00014412"/>
    <w:rsid w:val="000144C8"/>
    <w:rsid w:val="00014765"/>
    <w:rsid w:val="0001480A"/>
    <w:rsid w:val="00014CFE"/>
    <w:rsid w:val="00014F9C"/>
    <w:rsid w:val="000151E2"/>
    <w:rsid w:val="00015281"/>
    <w:rsid w:val="000153ED"/>
    <w:rsid w:val="00015D57"/>
    <w:rsid w:val="00015EA1"/>
    <w:rsid w:val="00016753"/>
    <w:rsid w:val="000167E8"/>
    <w:rsid w:val="000168B9"/>
    <w:rsid w:val="00020883"/>
    <w:rsid w:val="00020963"/>
    <w:rsid w:val="00020983"/>
    <w:rsid w:val="00020C1A"/>
    <w:rsid w:val="00020D0D"/>
    <w:rsid w:val="000218F8"/>
    <w:rsid w:val="00021BD9"/>
    <w:rsid w:val="000222DB"/>
    <w:rsid w:val="0002246A"/>
    <w:rsid w:val="00022B04"/>
    <w:rsid w:val="00022EBB"/>
    <w:rsid w:val="0002372E"/>
    <w:rsid w:val="000240FC"/>
    <w:rsid w:val="0002414B"/>
    <w:rsid w:val="000248A4"/>
    <w:rsid w:val="0002491D"/>
    <w:rsid w:val="0002497D"/>
    <w:rsid w:val="00025535"/>
    <w:rsid w:val="000256CC"/>
    <w:rsid w:val="00026699"/>
    <w:rsid w:val="00026C00"/>
    <w:rsid w:val="0002725E"/>
    <w:rsid w:val="00027601"/>
    <w:rsid w:val="0002791A"/>
    <w:rsid w:val="00027BD0"/>
    <w:rsid w:val="00027F50"/>
    <w:rsid w:val="000306E1"/>
    <w:rsid w:val="0003092B"/>
    <w:rsid w:val="0003131C"/>
    <w:rsid w:val="000316C2"/>
    <w:rsid w:val="000319B6"/>
    <w:rsid w:val="00031DCF"/>
    <w:rsid w:val="00031F04"/>
    <w:rsid w:val="000323C1"/>
    <w:rsid w:val="00032547"/>
    <w:rsid w:val="00032A15"/>
    <w:rsid w:val="00033413"/>
    <w:rsid w:val="00033520"/>
    <w:rsid w:val="000337BA"/>
    <w:rsid w:val="00033BCA"/>
    <w:rsid w:val="00033EEA"/>
    <w:rsid w:val="0003438E"/>
    <w:rsid w:val="00034532"/>
    <w:rsid w:val="00034874"/>
    <w:rsid w:val="00034BB0"/>
    <w:rsid w:val="00034FA2"/>
    <w:rsid w:val="00035BCC"/>
    <w:rsid w:val="00035E27"/>
    <w:rsid w:val="000379C5"/>
    <w:rsid w:val="00037A0A"/>
    <w:rsid w:val="00037C89"/>
    <w:rsid w:val="00037CC6"/>
    <w:rsid w:val="00037E95"/>
    <w:rsid w:val="000400A1"/>
    <w:rsid w:val="0004093C"/>
    <w:rsid w:val="00040C85"/>
    <w:rsid w:val="00041041"/>
    <w:rsid w:val="0004127D"/>
    <w:rsid w:val="00041875"/>
    <w:rsid w:val="0004286D"/>
    <w:rsid w:val="00042A8A"/>
    <w:rsid w:val="0004419C"/>
    <w:rsid w:val="000445FB"/>
    <w:rsid w:val="0004485C"/>
    <w:rsid w:val="00044C07"/>
    <w:rsid w:val="0004526E"/>
    <w:rsid w:val="00046042"/>
    <w:rsid w:val="000461A9"/>
    <w:rsid w:val="0004667D"/>
    <w:rsid w:val="00046B63"/>
    <w:rsid w:val="000476AC"/>
    <w:rsid w:val="00047C47"/>
    <w:rsid w:val="00047CD9"/>
    <w:rsid w:val="00047E9A"/>
    <w:rsid w:val="00047F33"/>
    <w:rsid w:val="00050ADF"/>
    <w:rsid w:val="00050F55"/>
    <w:rsid w:val="000511D6"/>
    <w:rsid w:val="0005196D"/>
    <w:rsid w:val="00052412"/>
    <w:rsid w:val="0005299F"/>
    <w:rsid w:val="00052CF0"/>
    <w:rsid w:val="00053581"/>
    <w:rsid w:val="000535BC"/>
    <w:rsid w:val="000537A6"/>
    <w:rsid w:val="0005458C"/>
    <w:rsid w:val="00055180"/>
    <w:rsid w:val="0005523F"/>
    <w:rsid w:val="00055267"/>
    <w:rsid w:val="000555F4"/>
    <w:rsid w:val="00056BCC"/>
    <w:rsid w:val="0005739A"/>
    <w:rsid w:val="000574CD"/>
    <w:rsid w:val="00057AF7"/>
    <w:rsid w:val="00057E79"/>
    <w:rsid w:val="000609D2"/>
    <w:rsid w:val="00060B5D"/>
    <w:rsid w:val="00061182"/>
    <w:rsid w:val="00061A5C"/>
    <w:rsid w:val="000626AA"/>
    <w:rsid w:val="000628DF"/>
    <w:rsid w:val="00063338"/>
    <w:rsid w:val="0006334F"/>
    <w:rsid w:val="00064050"/>
    <w:rsid w:val="00064697"/>
    <w:rsid w:val="00064E34"/>
    <w:rsid w:val="00065A7D"/>
    <w:rsid w:val="00065EB7"/>
    <w:rsid w:val="0006609B"/>
    <w:rsid w:val="00066992"/>
    <w:rsid w:val="00067002"/>
    <w:rsid w:val="000670FD"/>
    <w:rsid w:val="000673BE"/>
    <w:rsid w:val="00067CFA"/>
    <w:rsid w:val="00067DAC"/>
    <w:rsid w:val="000708B9"/>
    <w:rsid w:val="00071894"/>
    <w:rsid w:val="00072569"/>
    <w:rsid w:val="00072EA1"/>
    <w:rsid w:val="000738BC"/>
    <w:rsid w:val="00073FD1"/>
    <w:rsid w:val="0007426A"/>
    <w:rsid w:val="00075228"/>
    <w:rsid w:val="00075271"/>
    <w:rsid w:val="000755C1"/>
    <w:rsid w:val="00075BF4"/>
    <w:rsid w:val="0007658E"/>
    <w:rsid w:val="000766FA"/>
    <w:rsid w:val="00076CEE"/>
    <w:rsid w:val="00076D8F"/>
    <w:rsid w:val="00076E0C"/>
    <w:rsid w:val="000771A0"/>
    <w:rsid w:val="0007750A"/>
    <w:rsid w:val="00077BDA"/>
    <w:rsid w:val="000801CD"/>
    <w:rsid w:val="00080732"/>
    <w:rsid w:val="00080742"/>
    <w:rsid w:val="00080A4C"/>
    <w:rsid w:val="00080C94"/>
    <w:rsid w:val="00081375"/>
    <w:rsid w:val="0008154D"/>
    <w:rsid w:val="000817CC"/>
    <w:rsid w:val="00081923"/>
    <w:rsid w:val="00081E54"/>
    <w:rsid w:val="00082889"/>
    <w:rsid w:val="00083198"/>
    <w:rsid w:val="000832C1"/>
    <w:rsid w:val="000832D7"/>
    <w:rsid w:val="000839C3"/>
    <w:rsid w:val="000840AD"/>
    <w:rsid w:val="000848AC"/>
    <w:rsid w:val="00084FE2"/>
    <w:rsid w:val="00086B2B"/>
    <w:rsid w:val="0008737E"/>
    <w:rsid w:val="0008794A"/>
    <w:rsid w:val="000901EE"/>
    <w:rsid w:val="00090340"/>
    <w:rsid w:val="000909D9"/>
    <w:rsid w:val="00090AD7"/>
    <w:rsid w:val="00091036"/>
    <w:rsid w:val="0009128E"/>
    <w:rsid w:val="000912AA"/>
    <w:rsid w:val="00092538"/>
    <w:rsid w:val="000926DB"/>
    <w:rsid w:val="0009275A"/>
    <w:rsid w:val="00092CA7"/>
    <w:rsid w:val="0009360A"/>
    <w:rsid w:val="00093B46"/>
    <w:rsid w:val="0009487D"/>
    <w:rsid w:val="00094BA8"/>
    <w:rsid w:val="00094CD4"/>
    <w:rsid w:val="00094EF9"/>
    <w:rsid w:val="00095132"/>
    <w:rsid w:val="000952E6"/>
    <w:rsid w:val="000958B3"/>
    <w:rsid w:val="00095A3C"/>
    <w:rsid w:val="000968F3"/>
    <w:rsid w:val="00096930"/>
    <w:rsid w:val="0009695A"/>
    <w:rsid w:val="00097DC8"/>
    <w:rsid w:val="000A00B8"/>
    <w:rsid w:val="000A0D48"/>
    <w:rsid w:val="000A0ED9"/>
    <w:rsid w:val="000A11C7"/>
    <w:rsid w:val="000A125F"/>
    <w:rsid w:val="000A149C"/>
    <w:rsid w:val="000A15D9"/>
    <w:rsid w:val="000A17B5"/>
    <w:rsid w:val="000A17D5"/>
    <w:rsid w:val="000A1DC7"/>
    <w:rsid w:val="000A22A0"/>
    <w:rsid w:val="000A25F2"/>
    <w:rsid w:val="000A2C48"/>
    <w:rsid w:val="000A3283"/>
    <w:rsid w:val="000A37F5"/>
    <w:rsid w:val="000A3A2E"/>
    <w:rsid w:val="000A3ABB"/>
    <w:rsid w:val="000A552F"/>
    <w:rsid w:val="000A5FBD"/>
    <w:rsid w:val="000A6374"/>
    <w:rsid w:val="000A6859"/>
    <w:rsid w:val="000A68D6"/>
    <w:rsid w:val="000A6D74"/>
    <w:rsid w:val="000A7222"/>
    <w:rsid w:val="000A72CD"/>
    <w:rsid w:val="000A75AF"/>
    <w:rsid w:val="000B0C57"/>
    <w:rsid w:val="000B0FC2"/>
    <w:rsid w:val="000B102B"/>
    <w:rsid w:val="000B1248"/>
    <w:rsid w:val="000B15F9"/>
    <w:rsid w:val="000B1ED5"/>
    <w:rsid w:val="000B21E4"/>
    <w:rsid w:val="000B285F"/>
    <w:rsid w:val="000B2A7E"/>
    <w:rsid w:val="000B3CA1"/>
    <w:rsid w:val="000B455D"/>
    <w:rsid w:val="000B4D9C"/>
    <w:rsid w:val="000B53B0"/>
    <w:rsid w:val="000B54AE"/>
    <w:rsid w:val="000B5DE2"/>
    <w:rsid w:val="000B626C"/>
    <w:rsid w:val="000B6516"/>
    <w:rsid w:val="000B68E9"/>
    <w:rsid w:val="000B6BA4"/>
    <w:rsid w:val="000B7CE4"/>
    <w:rsid w:val="000B7DD1"/>
    <w:rsid w:val="000B7F50"/>
    <w:rsid w:val="000C058D"/>
    <w:rsid w:val="000C1140"/>
    <w:rsid w:val="000C145F"/>
    <w:rsid w:val="000C1657"/>
    <w:rsid w:val="000C16B8"/>
    <w:rsid w:val="000C1717"/>
    <w:rsid w:val="000C1950"/>
    <w:rsid w:val="000C2721"/>
    <w:rsid w:val="000C2ADA"/>
    <w:rsid w:val="000C2FBE"/>
    <w:rsid w:val="000C3252"/>
    <w:rsid w:val="000C35E5"/>
    <w:rsid w:val="000C369F"/>
    <w:rsid w:val="000C40FF"/>
    <w:rsid w:val="000C41AD"/>
    <w:rsid w:val="000C4AA8"/>
    <w:rsid w:val="000C4D35"/>
    <w:rsid w:val="000C4F23"/>
    <w:rsid w:val="000C5559"/>
    <w:rsid w:val="000C56F3"/>
    <w:rsid w:val="000C5731"/>
    <w:rsid w:val="000C6071"/>
    <w:rsid w:val="000C6509"/>
    <w:rsid w:val="000C667B"/>
    <w:rsid w:val="000C686B"/>
    <w:rsid w:val="000C68B2"/>
    <w:rsid w:val="000C6956"/>
    <w:rsid w:val="000C6C88"/>
    <w:rsid w:val="000C6D66"/>
    <w:rsid w:val="000C71EF"/>
    <w:rsid w:val="000C7555"/>
    <w:rsid w:val="000C7B05"/>
    <w:rsid w:val="000D0398"/>
    <w:rsid w:val="000D0CF4"/>
    <w:rsid w:val="000D131C"/>
    <w:rsid w:val="000D143B"/>
    <w:rsid w:val="000D15F3"/>
    <w:rsid w:val="000D20FE"/>
    <w:rsid w:val="000D235F"/>
    <w:rsid w:val="000D2792"/>
    <w:rsid w:val="000D2BF6"/>
    <w:rsid w:val="000D30DD"/>
    <w:rsid w:val="000D3274"/>
    <w:rsid w:val="000D477C"/>
    <w:rsid w:val="000D4FD2"/>
    <w:rsid w:val="000D56A2"/>
    <w:rsid w:val="000D5A30"/>
    <w:rsid w:val="000D61EF"/>
    <w:rsid w:val="000D681F"/>
    <w:rsid w:val="000D6FD7"/>
    <w:rsid w:val="000D7BFE"/>
    <w:rsid w:val="000E025C"/>
    <w:rsid w:val="000E0795"/>
    <w:rsid w:val="000E0E7E"/>
    <w:rsid w:val="000E11C0"/>
    <w:rsid w:val="000E271C"/>
    <w:rsid w:val="000E2C0D"/>
    <w:rsid w:val="000E2C30"/>
    <w:rsid w:val="000E2D4A"/>
    <w:rsid w:val="000E3626"/>
    <w:rsid w:val="000E38D5"/>
    <w:rsid w:val="000E3D11"/>
    <w:rsid w:val="000E450B"/>
    <w:rsid w:val="000E519E"/>
    <w:rsid w:val="000E575B"/>
    <w:rsid w:val="000E57A8"/>
    <w:rsid w:val="000E5DAA"/>
    <w:rsid w:val="000E6E7D"/>
    <w:rsid w:val="000F0022"/>
    <w:rsid w:val="000F03D5"/>
    <w:rsid w:val="000F085F"/>
    <w:rsid w:val="000F112E"/>
    <w:rsid w:val="000F1256"/>
    <w:rsid w:val="000F15C1"/>
    <w:rsid w:val="000F1B79"/>
    <w:rsid w:val="000F1FE5"/>
    <w:rsid w:val="000F2D67"/>
    <w:rsid w:val="000F41EB"/>
    <w:rsid w:val="000F42AB"/>
    <w:rsid w:val="000F4880"/>
    <w:rsid w:val="000F5287"/>
    <w:rsid w:val="000F5FB3"/>
    <w:rsid w:val="000F6700"/>
    <w:rsid w:val="000F7DCB"/>
    <w:rsid w:val="0010089C"/>
    <w:rsid w:val="00100A36"/>
    <w:rsid w:val="00100CE1"/>
    <w:rsid w:val="00101351"/>
    <w:rsid w:val="00101805"/>
    <w:rsid w:val="00101DAA"/>
    <w:rsid w:val="00101F95"/>
    <w:rsid w:val="001029E9"/>
    <w:rsid w:val="0010315E"/>
    <w:rsid w:val="001034CC"/>
    <w:rsid w:val="001035BC"/>
    <w:rsid w:val="00103C3E"/>
    <w:rsid w:val="00103CB3"/>
    <w:rsid w:val="0010432D"/>
    <w:rsid w:val="00104556"/>
    <w:rsid w:val="00104786"/>
    <w:rsid w:val="00104B27"/>
    <w:rsid w:val="00104B7F"/>
    <w:rsid w:val="001058E7"/>
    <w:rsid w:val="00105E55"/>
    <w:rsid w:val="0010646E"/>
    <w:rsid w:val="001068A4"/>
    <w:rsid w:val="00106E99"/>
    <w:rsid w:val="00107110"/>
    <w:rsid w:val="0010712E"/>
    <w:rsid w:val="001079CF"/>
    <w:rsid w:val="00107A80"/>
    <w:rsid w:val="00107BF8"/>
    <w:rsid w:val="001102EE"/>
    <w:rsid w:val="00111535"/>
    <w:rsid w:val="00111A2C"/>
    <w:rsid w:val="00112131"/>
    <w:rsid w:val="00112784"/>
    <w:rsid w:val="00112F02"/>
    <w:rsid w:val="00113386"/>
    <w:rsid w:val="00113E53"/>
    <w:rsid w:val="00113E88"/>
    <w:rsid w:val="00114908"/>
    <w:rsid w:val="00114CC4"/>
    <w:rsid w:val="00115857"/>
    <w:rsid w:val="00115D69"/>
    <w:rsid w:val="001173F2"/>
    <w:rsid w:val="001176B1"/>
    <w:rsid w:val="00117A2B"/>
    <w:rsid w:val="00117BC1"/>
    <w:rsid w:val="00120B0A"/>
    <w:rsid w:val="00121180"/>
    <w:rsid w:val="0012181F"/>
    <w:rsid w:val="00121908"/>
    <w:rsid w:val="001225A3"/>
    <w:rsid w:val="00122C19"/>
    <w:rsid w:val="001230EA"/>
    <w:rsid w:val="00123291"/>
    <w:rsid w:val="001246C2"/>
    <w:rsid w:val="00125AA4"/>
    <w:rsid w:val="001264E8"/>
    <w:rsid w:val="00126C7A"/>
    <w:rsid w:val="00127400"/>
    <w:rsid w:val="0013015C"/>
    <w:rsid w:val="0013028B"/>
    <w:rsid w:val="00130507"/>
    <w:rsid w:val="00130530"/>
    <w:rsid w:val="0013085D"/>
    <w:rsid w:val="001309D7"/>
    <w:rsid w:val="00131367"/>
    <w:rsid w:val="001315F5"/>
    <w:rsid w:val="00132E9F"/>
    <w:rsid w:val="00133260"/>
    <w:rsid w:val="00133A94"/>
    <w:rsid w:val="00134312"/>
    <w:rsid w:val="0013439F"/>
    <w:rsid w:val="00134799"/>
    <w:rsid w:val="001349D7"/>
    <w:rsid w:val="0013505C"/>
    <w:rsid w:val="00135394"/>
    <w:rsid w:val="00135462"/>
    <w:rsid w:val="00135ECC"/>
    <w:rsid w:val="0013614B"/>
    <w:rsid w:val="00136389"/>
    <w:rsid w:val="0013654F"/>
    <w:rsid w:val="00136FAF"/>
    <w:rsid w:val="00136FB8"/>
    <w:rsid w:val="00136FEA"/>
    <w:rsid w:val="001373C4"/>
    <w:rsid w:val="00137BEA"/>
    <w:rsid w:val="00137FE9"/>
    <w:rsid w:val="001416A1"/>
    <w:rsid w:val="00141D06"/>
    <w:rsid w:val="00141D21"/>
    <w:rsid w:val="00141EDB"/>
    <w:rsid w:val="00142164"/>
    <w:rsid w:val="001426D8"/>
    <w:rsid w:val="00142AEE"/>
    <w:rsid w:val="00142C34"/>
    <w:rsid w:val="00142E26"/>
    <w:rsid w:val="001433C6"/>
    <w:rsid w:val="00143556"/>
    <w:rsid w:val="00143EA8"/>
    <w:rsid w:val="00144BCF"/>
    <w:rsid w:val="00145EC5"/>
    <w:rsid w:val="0014665D"/>
    <w:rsid w:val="0014746F"/>
    <w:rsid w:val="00150041"/>
    <w:rsid w:val="00150FD2"/>
    <w:rsid w:val="001512A1"/>
    <w:rsid w:val="00151825"/>
    <w:rsid w:val="00151BD9"/>
    <w:rsid w:val="00151BF0"/>
    <w:rsid w:val="00152465"/>
    <w:rsid w:val="0015258E"/>
    <w:rsid w:val="00152CEE"/>
    <w:rsid w:val="0015308E"/>
    <w:rsid w:val="001540A2"/>
    <w:rsid w:val="001540CC"/>
    <w:rsid w:val="00154820"/>
    <w:rsid w:val="00154A2F"/>
    <w:rsid w:val="00154F02"/>
    <w:rsid w:val="00155177"/>
    <w:rsid w:val="0015549E"/>
    <w:rsid w:val="001558B2"/>
    <w:rsid w:val="001559A4"/>
    <w:rsid w:val="001559D0"/>
    <w:rsid w:val="00156EA7"/>
    <w:rsid w:val="00156F48"/>
    <w:rsid w:val="001570C2"/>
    <w:rsid w:val="00157383"/>
    <w:rsid w:val="00157439"/>
    <w:rsid w:val="001574D1"/>
    <w:rsid w:val="0015754A"/>
    <w:rsid w:val="00157D5E"/>
    <w:rsid w:val="00160299"/>
    <w:rsid w:val="0016081B"/>
    <w:rsid w:val="001608DB"/>
    <w:rsid w:val="00160C03"/>
    <w:rsid w:val="00160C2B"/>
    <w:rsid w:val="00161447"/>
    <w:rsid w:val="00161A33"/>
    <w:rsid w:val="00161A86"/>
    <w:rsid w:val="00161BEE"/>
    <w:rsid w:val="00162565"/>
    <w:rsid w:val="001625E1"/>
    <w:rsid w:val="00162BDC"/>
    <w:rsid w:val="001630A9"/>
    <w:rsid w:val="0016325D"/>
    <w:rsid w:val="00163441"/>
    <w:rsid w:val="0016389F"/>
    <w:rsid w:val="001638BD"/>
    <w:rsid w:val="00163F97"/>
    <w:rsid w:val="00164263"/>
    <w:rsid w:val="00164302"/>
    <w:rsid w:val="0016454D"/>
    <w:rsid w:val="00164C28"/>
    <w:rsid w:val="00164DCC"/>
    <w:rsid w:val="00164E93"/>
    <w:rsid w:val="0016532D"/>
    <w:rsid w:val="00165530"/>
    <w:rsid w:val="00166ABD"/>
    <w:rsid w:val="00166FC0"/>
    <w:rsid w:val="00167110"/>
    <w:rsid w:val="0016750F"/>
    <w:rsid w:val="001676BB"/>
    <w:rsid w:val="001678EF"/>
    <w:rsid w:val="00167989"/>
    <w:rsid w:val="00170447"/>
    <w:rsid w:val="001708BE"/>
    <w:rsid w:val="001708EA"/>
    <w:rsid w:val="00170C00"/>
    <w:rsid w:val="00170CA0"/>
    <w:rsid w:val="00170E71"/>
    <w:rsid w:val="001711C6"/>
    <w:rsid w:val="00171665"/>
    <w:rsid w:val="00172013"/>
    <w:rsid w:val="0017219C"/>
    <w:rsid w:val="00172999"/>
    <w:rsid w:val="00172CAA"/>
    <w:rsid w:val="001730E0"/>
    <w:rsid w:val="001743DB"/>
    <w:rsid w:val="0017444D"/>
    <w:rsid w:val="001747BD"/>
    <w:rsid w:val="00174A29"/>
    <w:rsid w:val="00174D70"/>
    <w:rsid w:val="001751B5"/>
    <w:rsid w:val="0017538E"/>
    <w:rsid w:val="00175CED"/>
    <w:rsid w:val="00176088"/>
    <w:rsid w:val="0017613C"/>
    <w:rsid w:val="001768EF"/>
    <w:rsid w:val="001769CA"/>
    <w:rsid w:val="0017731C"/>
    <w:rsid w:val="00177781"/>
    <w:rsid w:val="00180F06"/>
    <w:rsid w:val="00180FD4"/>
    <w:rsid w:val="001819EB"/>
    <w:rsid w:val="00181A6F"/>
    <w:rsid w:val="00181BD7"/>
    <w:rsid w:val="00181CF9"/>
    <w:rsid w:val="00181E35"/>
    <w:rsid w:val="00181ECC"/>
    <w:rsid w:val="00181F1C"/>
    <w:rsid w:val="00182066"/>
    <w:rsid w:val="0018214D"/>
    <w:rsid w:val="0018280D"/>
    <w:rsid w:val="00182F2D"/>
    <w:rsid w:val="00183E60"/>
    <w:rsid w:val="00184237"/>
    <w:rsid w:val="00184808"/>
    <w:rsid w:val="00184868"/>
    <w:rsid w:val="00184C81"/>
    <w:rsid w:val="00185044"/>
    <w:rsid w:val="00185186"/>
    <w:rsid w:val="0018527C"/>
    <w:rsid w:val="0018609F"/>
    <w:rsid w:val="00186334"/>
    <w:rsid w:val="0018694B"/>
    <w:rsid w:val="00186C87"/>
    <w:rsid w:val="0018711C"/>
    <w:rsid w:val="0018767F"/>
    <w:rsid w:val="00187B1C"/>
    <w:rsid w:val="00187E08"/>
    <w:rsid w:val="00187E88"/>
    <w:rsid w:val="00190B74"/>
    <w:rsid w:val="00190F4C"/>
    <w:rsid w:val="0019155E"/>
    <w:rsid w:val="00192044"/>
    <w:rsid w:val="001928CE"/>
    <w:rsid w:val="0019293B"/>
    <w:rsid w:val="00192EC8"/>
    <w:rsid w:val="001934C2"/>
    <w:rsid w:val="0019353C"/>
    <w:rsid w:val="001935EF"/>
    <w:rsid w:val="00193CDD"/>
    <w:rsid w:val="00193EC2"/>
    <w:rsid w:val="00193FC9"/>
    <w:rsid w:val="00194242"/>
    <w:rsid w:val="00194B85"/>
    <w:rsid w:val="001954ED"/>
    <w:rsid w:val="001956F3"/>
    <w:rsid w:val="0019570B"/>
    <w:rsid w:val="00195E20"/>
    <w:rsid w:val="00196160"/>
    <w:rsid w:val="00196460"/>
    <w:rsid w:val="00196DB6"/>
    <w:rsid w:val="001975C8"/>
    <w:rsid w:val="001976A3"/>
    <w:rsid w:val="00197B93"/>
    <w:rsid w:val="00197D71"/>
    <w:rsid w:val="001A036F"/>
    <w:rsid w:val="001A05B7"/>
    <w:rsid w:val="001A0D28"/>
    <w:rsid w:val="001A1399"/>
    <w:rsid w:val="001A2691"/>
    <w:rsid w:val="001A3320"/>
    <w:rsid w:val="001A3577"/>
    <w:rsid w:val="001A360F"/>
    <w:rsid w:val="001A61AC"/>
    <w:rsid w:val="001A6321"/>
    <w:rsid w:val="001A73A7"/>
    <w:rsid w:val="001A7454"/>
    <w:rsid w:val="001A7A60"/>
    <w:rsid w:val="001A7BEC"/>
    <w:rsid w:val="001A7D1A"/>
    <w:rsid w:val="001A7FBA"/>
    <w:rsid w:val="001B085F"/>
    <w:rsid w:val="001B0942"/>
    <w:rsid w:val="001B1100"/>
    <w:rsid w:val="001B15A4"/>
    <w:rsid w:val="001B165A"/>
    <w:rsid w:val="001B1E6D"/>
    <w:rsid w:val="001B1FE3"/>
    <w:rsid w:val="001B20CD"/>
    <w:rsid w:val="001B2417"/>
    <w:rsid w:val="001B26C4"/>
    <w:rsid w:val="001B2AB6"/>
    <w:rsid w:val="001B3486"/>
    <w:rsid w:val="001B348D"/>
    <w:rsid w:val="001B3538"/>
    <w:rsid w:val="001B37E3"/>
    <w:rsid w:val="001B38C5"/>
    <w:rsid w:val="001B3FF4"/>
    <w:rsid w:val="001B41D4"/>
    <w:rsid w:val="001B4289"/>
    <w:rsid w:val="001B4365"/>
    <w:rsid w:val="001B453B"/>
    <w:rsid w:val="001B528B"/>
    <w:rsid w:val="001B59E0"/>
    <w:rsid w:val="001B5ABA"/>
    <w:rsid w:val="001B5EFB"/>
    <w:rsid w:val="001B6343"/>
    <w:rsid w:val="001B6CC3"/>
    <w:rsid w:val="001B6CFB"/>
    <w:rsid w:val="001C0315"/>
    <w:rsid w:val="001C0558"/>
    <w:rsid w:val="001C0A32"/>
    <w:rsid w:val="001C0B92"/>
    <w:rsid w:val="001C0CE7"/>
    <w:rsid w:val="001C0E92"/>
    <w:rsid w:val="001C149C"/>
    <w:rsid w:val="001C202B"/>
    <w:rsid w:val="001C2370"/>
    <w:rsid w:val="001C346A"/>
    <w:rsid w:val="001C3546"/>
    <w:rsid w:val="001C37ED"/>
    <w:rsid w:val="001C3B0B"/>
    <w:rsid w:val="001C4339"/>
    <w:rsid w:val="001C4456"/>
    <w:rsid w:val="001C4932"/>
    <w:rsid w:val="001C495F"/>
    <w:rsid w:val="001C4C93"/>
    <w:rsid w:val="001C4FD5"/>
    <w:rsid w:val="001C59C0"/>
    <w:rsid w:val="001C5F00"/>
    <w:rsid w:val="001C65B4"/>
    <w:rsid w:val="001C68CE"/>
    <w:rsid w:val="001C6BEA"/>
    <w:rsid w:val="001C7CD0"/>
    <w:rsid w:val="001C7CE6"/>
    <w:rsid w:val="001D026C"/>
    <w:rsid w:val="001D05BE"/>
    <w:rsid w:val="001D0FA2"/>
    <w:rsid w:val="001D1789"/>
    <w:rsid w:val="001D1AF5"/>
    <w:rsid w:val="001D22C1"/>
    <w:rsid w:val="001D2E5E"/>
    <w:rsid w:val="001D3477"/>
    <w:rsid w:val="001D3B10"/>
    <w:rsid w:val="001D3C82"/>
    <w:rsid w:val="001D4443"/>
    <w:rsid w:val="001D4EAC"/>
    <w:rsid w:val="001D54F2"/>
    <w:rsid w:val="001D5705"/>
    <w:rsid w:val="001D5BA6"/>
    <w:rsid w:val="001D6BD7"/>
    <w:rsid w:val="001D7A73"/>
    <w:rsid w:val="001D7ED1"/>
    <w:rsid w:val="001E01B6"/>
    <w:rsid w:val="001E0495"/>
    <w:rsid w:val="001E0C8E"/>
    <w:rsid w:val="001E0CEF"/>
    <w:rsid w:val="001E15A7"/>
    <w:rsid w:val="001E1AB9"/>
    <w:rsid w:val="001E1D45"/>
    <w:rsid w:val="001E2A6B"/>
    <w:rsid w:val="001E2C5F"/>
    <w:rsid w:val="001E2F02"/>
    <w:rsid w:val="001E2FCD"/>
    <w:rsid w:val="001E36D1"/>
    <w:rsid w:val="001E39F8"/>
    <w:rsid w:val="001E3A8C"/>
    <w:rsid w:val="001E401B"/>
    <w:rsid w:val="001E4098"/>
    <w:rsid w:val="001E429A"/>
    <w:rsid w:val="001E4441"/>
    <w:rsid w:val="001E4EC3"/>
    <w:rsid w:val="001E514E"/>
    <w:rsid w:val="001E639A"/>
    <w:rsid w:val="001E72B9"/>
    <w:rsid w:val="001E7613"/>
    <w:rsid w:val="001E7A9E"/>
    <w:rsid w:val="001E7D13"/>
    <w:rsid w:val="001E7DCD"/>
    <w:rsid w:val="001F0513"/>
    <w:rsid w:val="001F139A"/>
    <w:rsid w:val="001F19B1"/>
    <w:rsid w:val="001F2523"/>
    <w:rsid w:val="001F2C83"/>
    <w:rsid w:val="001F3278"/>
    <w:rsid w:val="001F36C0"/>
    <w:rsid w:val="001F3A12"/>
    <w:rsid w:val="001F3A47"/>
    <w:rsid w:val="001F4843"/>
    <w:rsid w:val="001F5AC0"/>
    <w:rsid w:val="001F5D3C"/>
    <w:rsid w:val="001F605B"/>
    <w:rsid w:val="001F6072"/>
    <w:rsid w:val="001F6363"/>
    <w:rsid w:val="001F65D9"/>
    <w:rsid w:val="001F6AEC"/>
    <w:rsid w:val="001F6BBC"/>
    <w:rsid w:val="001F6F76"/>
    <w:rsid w:val="001F70C6"/>
    <w:rsid w:val="001F7577"/>
    <w:rsid w:val="001F7A82"/>
    <w:rsid w:val="001F7B7F"/>
    <w:rsid w:val="0020004E"/>
    <w:rsid w:val="002009E1"/>
    <w:rsid w:val="00200FF4"/>
    <w:rsid w:val="002018AC"/>
    <w:rsid w:val="00201996"/>
    <w:rsid w:val="00201CA4"/>
    <w:rsid w:val="00201CB3"/>
    <w:rsid w:val="00201F66"/>
    <w:rsid w:val="0020239D"/>
    <w:rsid w:val="0020278C"/>
    <w:rsid w:val="00202BAE"/>
    <w:rsid w:val="00202EA4"/>
    <w:rsid w:val="00203682"/>
    <w:rsid w:val="00203FAD"/>
    <w:rsid w:val="00204195"/>
    <w:rsid w:val="002042E4"/>
    <w:rsid w:val="00204791"/>
    <w:rsid w:val="00204C2E"/>
    <w:rsid w:val="00204FFE"/>
    <w:rsid w:val="00205109"/>
    <w:rsid w:val="002051B0"/>
    <w:rsid w:val="00205300"/>
    <w:rsid w:val="0020568D"/>
    <w:rsid w:val="002059BA"/>
    <w:rsid w:val="00205CFE"/>
    <w:rsid w:val="0020687E"/>
    <w:rsid w:val="0020699F"/>
    <w:rsid w:val="002069AD"/>
    <w:rsid w:val="002072AB"/>
    <w:rsid w:val="0020734B"/>
    <w:rsid w:val="00207741"/>
    <w:rsid w:val="00207785"/>
    <w:rsid w:val="002078ED"/>
    <w:rsid w:val="00207ED0"/>
    <w:rsid w:val="00207EE2"/>
    <w:rsid w:val="00210D34"/>
    <w:rsid w:val="00210F9B"/>
    <w:rsid w:val="00211525"/>
    <w:rsid w:val="00211C88"/>
    <w:rsid w:val="00211D84"/>
    <w:rsid w:val="00212053"/>
    <w:rsid w:val="0021234E"/>
    <w:rsid w:val="00212C87"/>
    <w:rsid w:val="00212DAC"/>
    <w:rsid w:val="0021306C"/>
    <w:rsid w:val="0021438E"/>
    <w:rsid w:val="00214A71"/>
    <w:rsid w:val="00214AA8"/>
    <w:rsid w:val="00214DFE"/>
    <w:rsid w:val="002150B6"/>
    <w:rsid w:val="002154C0"/>
    <w:rsid w:val="002158D7"/>
    <w:rsid w:val="0021633C"/>
    <w:rsid w:val="002166F8"/>
    <w:rsid w:val="00216AE2"/>
    <w:rsid w:val="00216D60"/>
    <w:rsid w:val="00216ED4"/>
    <w:rsid w:val="00216F8A"/>
    <w:rsid w:val="0021720F"/>
    <w:rsid w:val="00217266"/>
    <w:rsid w:val="00217F5E"/>
    <w:rsid w:val="002201AC"/>
    <w:rsid w:val="00220547"/>
    <w:rsid w:val="0022066A"/>
    <w:rsid w:val="00220AE8"/>
    <w:rsid w:val="00220E24"/>
    <w:rsid w:val="00221B6D"/>
    <w:rsid w:val="0022290B"/>
    <w:rsid w:val="00222E56"/>
    <w:rsid w:val="002232B6"/>
    <w:rsid w:val="0022354D"/>
    <w:rsid w:val="00224386"/>
    <w:rsid w:val="00224705"/>
    <w:rsid w:val="00224927"/>
    <w:rsid w:val="00224941"/>
    <w:rsid w:val="002255DD"/>
    <w:rsid w:val="002259E9"/>
    <w:rsid w:val="00225B9B"/>
    <w:rsid w:val="00225EC6"/>
    <w:rsid w:val="002262DD"/>
    <w:rsid w:val="00226756"/>
    <w:rsid w:val="00226D4F"/>
    <w:rsid w:val="00227259"/>
    <w:rsid w:val="00227BCB"/>
    <w:rsid w:val="0023066F"/>
    <w:rsid w:val="002307C5"/>
    <w:rsid w:val="00231249"/>
    <w:rsid w:val="0023179B"/>
    <w:rsid w:val="00231C16"/>
    <w:rsid w:val="00231D4D"/>
    <w:rsid w:val="00231FCE"/>
    <w:rsid w:val="002336EF"/>
    <w:rsid w:val="0023387A"/>
    <w:rsid w:val="00233A3E"/>
    <w:rsid w:val="00234108"/>
    <w:rsid w:val="0023490C"/>
    <w:rsid w:val="0023503A"/>
    <w:rsid w:val="002352F1"/>
    <w:rsid w:val="002357F9"/>
    <w:rsid w:val="00236594"/>
    <w:rsid w:val="00236614"/>
    <w:rsid w:val="00236FB6"/>
    <w:rsid w:val="002370EF"/>
    <w:rsid w:val="00237BBC"/>
    <w:rsid w:val="00237CE7"/>
    <w:rsid w:val="00240423"/>
    <w:rsid w:val="00240549"/>
    <w:rsid w:val="00240837"/>
    <w:rsid w:val="00240B20"/>
    <w:rsid w:val="00240DB0"/>
    <w:rsid w:val="00241579"/>
    <w:rsid w:val="002415C7"/>
    <w:rsid w:val="0024256E"/>
    <w:rsid w:val="00242F81"/>
    <w:rsid w:val="0024329A"/>
    <w:rsid w:val="002434A6"/>
    <w:rsid w:val="00243E63"/>
    <w:rsid w:val="002442DE"/>
    <w:rsid w:val="00244A80"/>
    <w:rsid w:val="00245817"/>
    <w:rsid w:val="0024582C"/>
    <w:rsid w:val="0024609C"/>
    <w:rsid w:val="002464FB"/>
    <w:rsid w:val="00246A15"/>
    <w:rsid w:val="00246CE3"/>
    <w:rsid w:val="00247157"/>
    <w:rsid w:val="00247609"/>
    <w:rsid w:val="002476A2"/>
    <w:rsid w:val="00247BFC"/>
    <w:rsid w:val="00247E94"/>
    <w:rsid w:val="00247F7B"/>
    <w:rsid w:val="0025020B"/>
    <w:rsid w:val="00250296"/>
    <w:rsid w:val="002503E2"/>
    <w:rsid w:val="00250D03"/>
    <w:rsid w:val="002510ED"/>
    <w:rsid w:val="002511D8"/>
    <w:rsid w:val="0025133A"/>
    <w:rsid w:val="00251B35"/>
    <w:rsid w:val="00251CBD"/>
    <w:rsid w:val="00251D2B"/>
    <w:rsid w:val="00251D49"/>
    <w:rsid w:val="002521E9"/>
    <w:rsid w:val="002528AC"/>
    <w:rsid w:val="00252F1C"/>
    <w:rsid w:val="002530B7"/>
    <w:rsid w:val="00253AD9"/>
    <w:rsid w:val="002544FA"/>
    <w:rsid w:val="00254912"/>
    <w:rsid w:val="00254A9D"/>
    <w:rsid w:val="00254D5F"/>
    <w:rsid w:val="00255371"/>
    <w:rsid w:val="00255A0D"/>
    <w:rsid w:val="0025679D"/>
    <w:rsid w:val="00256F0D"/>
    <w:rsid w:val="0025725E"/>
    <w:rsid w:val="0025727E"/>
    <w:rsid w:val="002576CD"/>
    <w:rsid w:val="00260012"/>
    <w:rsid w:val="002602DA"/>
    <w:rsid w:val="00260324"/>
    <w:rsid w:val="00260974"/>
    <w:rsid w:val="0026193E"/>
    <w:rsid w:val="002619D4"/>
    <w:rsid w:val="00261B89"/>
    <w:rsid w:val="00261C7E"/>
    <w:rsid w:val="00261F19"/>
    <w:rsid w:val="002622E0"/>
    <w:rsid w:val="002638FC"/>
    <w:rsid w:val="00263B72"/>
    <w:rsid w:val="00263C9F"/>
    <w:rsid w:val="0026466C"/>
    <w:rsid w:val="0026493A"/>
    <w:rsid w:val="00264BC9"/>
    <w:rsid w:val="00264C04"/>
    <w:rsid w:val="00265089"/>
    <w:rsid w:val="00265619"/>
    <w:rsid w:val="0026635F"/>
    <w:rsid w:val="0026661F"/>
    <w:rsid w:val="002669E0"/>
    <w:rsid w:val="002669E7"/>
    <w:rsid w:val="00266A83"/>
    <w:rsid w:val="00266B52"/>
    <w:rsid w:val="00266CE0"/>
    <w:rsid w:val="00266FB5"/>
    <w:rsid w:val="0026709F"/>
    <w:rsid w:val="00267B1A"/>
    <w:rsid w:val="00267EEA"/>
    <w:rsid w:val="00270000"/>
    <w:rsid w:val="002701E3"/>
    <w:rsid w:val="002704AF"/>
    <w:rsid w:val="002709AB"/>
    <w:rsid w:val="00271775"/>
    <w:rsid w:val="002717BC"/>
    <w:rsid w:val="00271A25"/>
    <w:rsid w:val="00271ABE"/>
    <w:rsid w:val="00272192"/>
    <w:rsid w:val="002730FE"/>
    <w:rsid w:val="00273590"/>
    <w:rsid w:val="0027484E"/>
    <w:rsid w:val="0027517F"/>
    <w:rsid w:val="00277121"/>
    <w:rsid w:val="0027749D"/>
    <w:rsid w:val="002775EE"/>
    <w:rsid w:val="00280B07"/>
    <w:rsid w:val="0028112F"/>
    <w:rsid w:val="002812A8"/>
    <w:rsid w:val="00281C1D"/>
    <w:rsid w:val="002824E6"/>
    <w:rsid w:val="00282541"/>
    <w:rsid w:val="002825EB"/>
    <w:rsid w:val="00282622"/>
    <w:rsid w:val="0028266A"/>
    <w:rsid w:val="00282862"/>
    <w:rsid w:val="00282AB8"/>
    <w:rsid w:val="00283D95"/>
    <w:rsid w:val="00284963"/>
    <w:rsid w:val="00284F18"/>
    <w:rsid w:val="00285110"/>
    <w:rsid w:val="0028579C"/>
    <w:rsid w:val="0028609D"/>
    <w:rsid w:val="002861D5"/>
    <w:rsid w:val="00286BD7"/>
    <w:rsid w:val="00287185"/>
    <w:rsid w:val="00287B05"/>
    <w:rsid w:val="00287E8B"/>
    <w:rsid w:val="002904CF"/>
    <w:rsid w:val="002907F1"/>
    <w:rsid w:val="00291875"/>
    <w:rsid w:val="00291A06"/>
    <w:rsid w:val="0029295A"/>
    <w:rsid w:val="00292B1F"/>
    <w:rsid w:val="0029329E"/>
    <w:rsid w:val="002936BE"/>
    <w:rsid w:val="002936E2"/>
    <w:rsid w:val="00293BA0"/>
    <w:rsid w:val="00293FF0"/>
    <w:rsid w:val="00294073"/>
    <w:rsid w:val="002940CF"/>
    <w:rsid w:val="0029491A"/>
    <w:rsid w:val="00294A9C"/>
    <w:rsid w:val="00295B72"/>
    <w:rsid w:val="00295C9E"/>
    <w:rsid w:val="002967A8"/>
    <w:rsid w:val="00296D19"/>
    <w:rsid w:val="0029785E"/>
    <w:rsid w:val="002978A8"/>
    <w:rsid w:val="00297FBB"/>
    <w:rsid w:val="002A049B"/>
    <w:rsid w:val="002A0851"/>
    <w:rsid w:val="002A17C4"/>
    <w:rsid w:val="002A1AB0"/>
    <w:rsid w:val="002A22E3"/>
    <w:rsid w:val="002A25F6"/>
    <w:rsid w:val="002A2B39"/>
    <w:rsid w:val="002A2CC6"/>
    <w:rsid w:val="002A2E23"/>
    <w:rsid w:val="002A31D3"/>
    <w:rsid w:val="002A42B4"/>
    <w:rsid w:val="002A43CF"/>
    <w:rsid w:val="002A4709"/>
    <w:rsid w:val="002A48A7"/>
    <w:rsid w:val="002A4B39"/>
    <w:rsid w:val="002A4C29"/>
    <w:rsid w:val="002A502F"/>
    <w:rsid w:val="002A5F32"/>
    <w:rsid w:val="002A6351"/>
    <w:rsid w:val="002A749A"/>
    <w:rsid w:val="002A761C"/>
    <w:rsid w:val="002A7D02"/>
    <w:rsid w:val="002A7F05"/>
    <w:rsid w:val="002B005F"/>
    <w:rsid w:val="002B0164"/>
    <w:rsid w:val="002B0326"/>
    <w:rsid w:val="002B124E"/>
    <w:rsid w:val="002B14C5"/>
    <w:rsid w:val="002B1650"/>
    <w:rsid w:val="002B19BD"/>
    <w:rsid w:val="002B1B1A"/>
    <w:rsid w:val="002B20F3"/>
    <w:rsid w:val="002B2AEB"/>
    <w:rsid w:val="002B2C79"/>
    <w:rsid w:val="002B2D37"/>
    <w:rsid w:val="002B2F3A"/>
    <w:rsid w:val="002B318D"/>
    <w:rsid w:val="002B3921"/>
    <w:rsid w:val="002B3DA8"/>
    <w:rsid w:val="002B4B3A"/>
    <w:rsid w:val="002B4F27"/>
    <w:rsid w:val="002B5F62"/>
    <w:rsid w:val="002B6141"/>
    <w:rsid w:val="002B6180"/>
    <w:rsid w:val="002B6413"/>
    <w:rsid w:val="002B64C8"/>
    <w:rsid w:val="002B6D3A"/>
    <w:rsid w:val="002B709D"/>
    <w:rsid w:val="002B7271"/>
    <w:rsid w:val="002B72DD"/>
    <w:rsid w:val="002B768E"/>
    <w:rsid w:val="002B7AEA"/>
    <w:rsid w:val="002B7B27"/>
    <w:rsid w:val="002C0039"/>
    <w:rsid w:val="002C0970"/>
    <w:rsid w:val="002C0D54"/>
    <w:rsid w:val="002C14CB"/>
    <w:rsid w:val="002C198A"/>
    <w:rsid w:val="002C1A2C"/>
    <w:rsid w:val="002C1C67"/>
    <w:rsid w:val="002C263A"/>
    <w:rsid w:val="002C2C23"/>
    <w:rsid w:val="002C2DA0"/>
    <w:rsid w:val="002C2F89"/>
    <w:rsid w:val="002C3485"/>
    <w:rsid w:val="002C39E6"/>
    <w:rsid w:val="002C3E9E"/>
    <w:rsid w:val="002C4731"/>
    <w:rsid w:val="002C4D6C"/>
    <w:rsid w:val="002C4DB2"/>
    <w:rsid w:val="002C4EA9"/>
    <w:rsid w:val="002C51C4"/>
    <w:rsid w:val="002C5934"/>
    <w:rsid w:val="002C5C4C"/>
    <w:rsid w:val="002C5F90"/>
    <w:rsid w:val="002C601A"/>
    <w:rsid w:val="002C66AE"/>
    <w:rsid w:val="002C69A9"/>
    <w:rsid w:val="002C6C41"/>
    <w:rsid w:val="002C75D2"/>
    <w:rsid w:val="002C78EA"/>
    <w:rsid w:val="002C7B8A"/>
    <w:rsid w:val="002D01AB"/>
    <w:rsid w:val="002D069A"/>
    <w:rsid w:val="002D0911"/>
    <w:rsid w:val="002D1436"/>
    <w:rsid w:val="002D1734"/>
    <w:rsid w:val="002D2008"/>
    <w:rsid w:val="002D26F3"/>
    <w:rsid w:val="002D2A64"/>
    <w:rsid w:val="002D2B6A"/>
    <w:rsid w:val="002D2E6C"/>
    <w:rsid w:val="002D329B"/>
    <w:rsid w:val="002D3785"/>
    <w:rsid w:val="002D3D24"/>
    <w:rsid w:val="002D430B"/>
    <w:rsid w:val="002D437F"/>
    <w:rsid w:val="002D4AD6"/>
    <w:rsid w:val="002D54F3"/>
    <w:rsid w:val="002D63B0"/>
    <w:rsid w:val="002D652B"/>
    <w:rsid w:val="002D66A4"/>
    <w:rsid w:val="002D66B7"/>
    <w:rsid w:val="002D75F8"/>
    <w:rsid w:val="002E03FC"/>
    <w:rsid w:val="002E0930"/>
    <w:rsid w:val="002E094F"/>
    <w:rsid w:val="002E0B08"/>
    <w:rsid w:val="002E0B6F"/>
    <w:rsid w:val="002E0D19"/>
    <w:rsid w:val="002E124C"/>
    <w:rsid w:val="002E12D0"/>
    <w:rsid w:val="002E12F2"/>
    <w:rsid w:val="002E1753"/>
    <w:rsid w:val="002E19A8"/>
    <w:rsid w:val="002E2043"/>
    <w:rsid w:val="002E2100"/>
    <w:rsid w:val="002E2D04"/>
    <w:rsid w:val="002E2E32"/>
    <w:rsid w:val="002E3503"/>
    <w:rsid w:val="002E38B3"/>
    <w:rsid w:val="002E5145"/>
    <w:rsid w:val="002E54C9"/>
    <w:rsid w:val="002E55EF"/>
    <w:rsid w:val="002E59C7"/>
    <w:rsid w:val="002E724A"/>
    <w:rsid w:val="002E7428"/>
    <w:rsid w:val="002E74C0"/>
    <w:rsid w:val="002E75C4"/>
    <w:rsid w:val="002E77C1"/>
    <w:rsid w:val="002F0193"/>
    <w:rsid w:val="002F0EB4"/>
    <w:rsid w:val="002F14CE"/>
    <w:rsid w:val="002F1B74"/>
    <w:rsid w:val="002F1E0D"/>
    <w:rsid w:val="002F3EAE"/>
    <w:rsid w:val="002F4640"/>
    <w:rsid w:val="002F485B"/>
    <w:rsid w:val="002F54A7"/>
    <w:rsid w:val="002F567A"/>
    <w:rsid w:val="002F5A87"/>
    <w:rsid w:val="002F5AF6"/>
    <w:rsid w:val="002F6135"/>
    <w:rsid w:val="002F6146"/>
    <w:rsid w:val="002F6677"/>
    <w:rsid w:val="002F66B0"/>
    <w:rsid w:val="002F72B0"/>
    <w:rsid w:val="002F73FC"/>
    <w:rsid w:val="002F744C"/>
    <w:rsid w:val="002F7F49"/>
    <w:rsid w:val="002F7FF3"/>
    <w:rsid w:val="00300258"/>
    <w:rsid w:val="00300936"/>
    <w:rsid w:val="0030094E"/>
    <w:rsid w:val="00300B7A"/>
    <w:rsid w:val="00300CB9"/>
    <w:rsid w:val="00301286"/>
    <w:rsid w:val="00301B4B"/>
    <w:rsid w:val="00301D45"/>
    <w:rsid w:val="00301FAC"/>
    <w:rsid w:val="00302B2E"/>
    <w:rsid w:val="00302C4A"/>
    <w:rsid w:val="00302E8C"/>
    <w:rsid w:val="0030341B"/>
    <w:rsid w:val="003034E9"/>
    <w:rsid w:val="00304945"/>
    <w:rsid w:val="00304D3A"/>
    <w:rsid w:val="0030534B"/>
    <w:rsid w:val="00305F73"/>
    <w:rsid w:val="00306243"/>
    <w:rsid w:val="00306708"/>
    <w:rsid w:val="00306891"/>
    <w:rsid w:val="00307433"/>
    <w:rsid w:val="003076BA"/>
    <w:rsid w:val="003076ED"/>
    <w:rsid w:val="0030786C"/>
    <w:rsid w:val="003109D3"/>
    <w:rsid w:val="00311302"/>
    <w:rsid w:val="00311641"/>
    <w:rsid w:val="00311810"/>
    <w:rsid w:val="00311CCC"/>
    <w:rsid w:val="0031213B"/>
    <w:rsid w:val="003126A3"/>
    <w:rsid w:val="00312EF3"/>
    <w:rsid w:val="00313026"/>
    <w:rsid w:val="003131B5"/>
    <w:rsid w:val="00313B78"/>
    <w:rsid w:val="00314EDC"/>
    <w:rsid w:val="0031517F"/>
    <w:rsid w:val="00315784"/>
    <w:rsid w:val="00315C0B"/>
    <w:rsid w:val="00316487"/>
    <w:rsid w:val="0031657C"/>
    <w:rsid w:val="00316AC2"/>
    <w:rsid w:val="00316CC3"/>
    <w:rsid w:val="0031708A"/>
    <w:rsid w:val="003170F1"/>
    <w:rsid w:val="003172CE"/>
    <w:rsid w:val="003174D0"/>
    <w:rsid w:val="00317F04"/>
    <w:rsid w:val="003207A2"/>
    <w:rsid w:val="003212DB"/>
    <w:rsid w:val="00321576"/>
    <w:rsid w:val="00321723"/>
    <w:rsid w:val="0032184E"/>
    <w:rsid w:val="00321B8A"/>
    <w:rsid w:val="0032237D"/>
    <w:rsid w:val="0032333A"/>
    <w:rsid w:val="00323421"/>
    <w:rsid w:val="003237A8"/>
    <w:rsid w:val="00323F5E"/>
    <w:rsid w:val="003242B0"/>
    <w:rsid w:val="0032471B"/>
    <w:rsid w:val="003249B5"/>
    <w:rsid w:val="00325070"/>
    <w:rsid w:val="00325E48"/>
    <w:rsid w:val="003266F1"/>
    <w:rsid w:val="00326796"/>
    <w:rsid w:val="00331DF8"/>
    <w:rsid w:val="00332533"/>
    <w:rsid w:val="00332606"/>
    <w:rsid w:val="00332752"/>
    <w:rsid w:val="00332A21"/>
    <w:rsid w:val="00332E70"/>
    <w:rsid w:val="00333781"/>
    <w:rsid w:val="00333897"/>
    <w:rsid w:val="00333D12"/>
    <w:rsid w:val="00334187"/>
    <w:rsid w:val="00334E16"/>
    <w:rsid w:val="00335074"/>
    <w:rsid w:val="00335557"/>
    <w:rsid w:val="003356D8"/>
    <w:rsid w:val="003357D0"/>
    <w:rsid w:val="00335F19"/>
    <w:rsid w:val="0033608D"/>
    <w:rsid w:val="003367B7"/>
    <w:rsid w:val="00336857"/>
    <w:rsid w:val="00336CFB"/>
    <w:rsid w:val="00337AB7"/>
    <w:rsid w:val="003402C9"/>
    <w:rsid w:val="00340AD8"/>
    <w:rsid w:val="00340D66"/>
    <w:rsid w:val="00340E57"/>
    <w:rsid w:val="00340F58"/>
    <w:rsid w:val="00341C7B"/>
    <w:rsid w:val="003424D4"/>
    <w:rsid w:val="00342EDA"/>
    <w:rsid w:val="00343083"/>
    <w:rsid w:val="00343236"/>
    <w:rsid w:val="00343A70"/>
    <w:rsid w:val="0034475A"/>
    <w:rsid w:val="003448F4"/>
    <w:rsid w:val="00345554"/>
    <w:rsid w:val="00345735"/>
    <w:rsid w:val="00345877"/>
    <w:rsid w:val="003458F4"/>
    <w:rsid w:val="00345CD0"/>
    <w:rsid w:val="00346EB1"/>
    <w:rsid w:val="00346F9C"/>
    <w:rsid w:val="0034704C"/>
    <w:rsid w:val="0035024F"/>
    <w:rsid w:val="00350576"/>
    <w:rsid w:val="00350E79"/>
    <w:rsid w:val="00350E90"/>
    <w:rsid w:val="00351638"/>
    <w:rsid w:val="00351A07"/>
    <w:rsid w:val="0035279F"/>
    <w:rsid w:val="00352EC9"/>
    <w:rsid w:val="003532F8"/>
    <w:rsid w:val="003535D0"/>
    <w:rsid w:val="0035380F"/>
    <w:rsid w:val="0035421F"/>
    <w:rsid w:val="003548D8"/>
    <w:rsid w:val="00354BCB"/>
    <w:rsid w:val="00355241"/>
    <w:rsid w:val="003567AF"/>
    <w:rsid w:val="00357550"/>
    <w:rsid w:val="00360515"/>
    <w:rsid w:val="00360643"/>
    <w:rsid w:val="003606B3"/>
    <w:rsid w:val="00360B38"/>
    <w:rsid w:val="00360B97"/>
    <w:rsid w:val="0036115D"/>
    <w:rsid w:val="003614C6"/>
    <w:rsid w:val="003615E7"/>
    <w:rsid w:val="003618D0"/>
    <w:rsid w:val="003618EB"/>
    <w:rsid w:val="003619BE"/>
    <w:rsid w:val="00361BB5"/>
    <w:rsid w:val="00362668"/>
    <w:rsid w:val="00363019"/>
    <w:rsid w:val="00363826"/>
    <w:rsid w:val="003638BE"/>
    <w:rsid w:val="00364C8C"/>
    <w:rsid w:val="00364EA2"/>
    <w:rsid w:val="00365D17"/>
    <w:rsid w:val="003665C2"/>
    <w:rsid w:val="00366FB7"/>
    <w:rsid w:val="00366FB8"/>
    <w:rsid w:val="0036712D"/>
    <w:rsid w:val="0036771A"/>
    <w:rsid w:val="0037028B"/>
    <w:rsid w:val="003704A3"/>
    <w:rsid w:val="0037062B"/>
    <w:rsid w:val="00370D78"/>
    <w:rsid w:val="00370DD5"/>
    <w:rsid w:val="00371031"/>
    <w:rsid w:val="0037213E"/>
    <w:rsid w:val="00373E45"/>
    <w:rsid w:val="003740F6"/>
    <w:rsid w:val="00374CD9"/>
    <w:rsid w:val="00374D4A"/>
    <w:rsid w:val="00375008"/>
    <w:rsid w:val="003756B3"/>
    <w:rsid w:val="00375B39"/>
    <w:rsid w:val="00375E13"/>
    <w:rsid w:val="00375F48"/>
    <w:rsid w:val="00376014"/>
    <w:rsid w:val="003761C4"/>
    <w:rsid w:val="00376406"/>
    <w:rsid w:val="00376BF0"/>
    <w:rsid w:val="0037761D"/>
    <w:rsid w:val="00380341"/>
    <w:rsid w:val="003805A5"/>
    <w:rsid w:val="00382760"/>
    <w:rsid w:val="003829D5"/>
    <w:rsid w:val="00382D96"/>
    <w:rsid w:val="003838D2"/>
    <w:rsid w:val="00383CEF"/>
    <w:rsid w:val="00383D5C"/>
    <w:rsid w:val="00383DB4"/>
    <w:rsid w:val="00384498"/>
    <w:rsid w:val="00384C08"/>
    <w:rsid w:val="00385905"/>
    <w:rsid w:val="00385F01"/>
    <w:rsid w:val="003871F9"/>
    <w:rsid w:val="0038723D"/>
    <w:rsid w:val="00387A20"/>
    <w:rsid w:val="00387D0E"/>
    <w:rsid w:val="00390C3E"/>
    <w:rsid w:val="00390D0A"/>
    <w:rsid w:val="00391368"/>
    <w:rsid w:val="0039207F"/>
    <w:rsid w:val="00392DBF"/>
    <w:rsid w:val="00392EDC"/>
    <w:rsid w:val="003932D5"/>
    <w:rsid w:val="00393FDA"/>
    <w:rsid w:val="003944B5"/>
    <w:rsid w:val="00395247"/>
    <w:rsid w:val="00396781"/>
    <w:rsid w:val="003968BA"/>
    <w:rsid w:val="003973EC"/>
    <w:rsid w:val="00397B13"/>
    <w:rsid w:val="00397D45"/>
    <w:rsid w:val="003A0464"/>
    <w:rsid w:val="003A0708"/>
    <w:rsid w:val="003A1619"/>
    <w:rsid w:val="003A1A70"/>
    <w:rsid w:val="003A1F65"/>
    <w:rsid w:val="003A2A2C"/>
    <w:rsid w:val="003A2F5A"/>
    <w:rsid w:val="003A3689"/>
    <w:rsid w:val="003A3EC4"/>
    <w:rsid w:val="003A43F6"/>
    <w:rsid w:val="003A4482"/>
    <w:rsid w:val="003A4CBD"/>
    <w:rsid w:val="003A4E86"/>
    <w:rsid w:val="003A573D"/>
    <w:rsid w:val="003A57E4"/>
    <w:rsid w:val="003A58F0"/>
    <w:rsid w:val="003A5D70"/>
    <w:rsid w:val="003A60B9"/>
    <w:rsid w:val="003A6170"/>
    <w:rsid w:val="003A68FF"/>
    <w:rsid w:val="003A6FDF"/>
    <w:rsid w:val="003A78F2"/>
    <w:rsid w:val="003B0655"/>
    <w:rsid w:val="003B14DD"/>
    <w:rsid w:val="003B16B2"/>
    <w:rsid w:val="003B1C63"/>
    <w:rsid w:val="003B255C"/>
    <w:rsid w:val="003B265C"/>
    <w:rsid w:val="003B2F93"/>
    <w:rsid w:val="003B3024"/>
    <w:rsid w:val="003B339D"/>
    <w:rsid w:val="003B36B2"/>
    <w:rsid w:val="003B4662"/>
    <w:rsid w:val="003B467F"/>
    <w:rsid w:val="003B4E2E"/>
    <w:rsid w:val="003B51E4"/>
    <w:rsid w:val="003B5737"/>
    <w:rsid w:val="003B5924"/>
    <w:rsid w:val="003B5BB9"/>
    <w:rsid w:val="003B5EA9"/>
    <w:rsid w:val="003B5FB0"/>
    <w:rsid w:val="003B678A"/>
    <w:rsid w:val="003B7696"/>
    <w:rsid w:val="003B7942"/>
    <w:rsid w:val="003B7B72"/>
    <w:rsid w:val="003C07A9"/>
    <w:rsid w:val="003C08F5"/>
    <w:rsid w:val="003C0F82"/>
    <w:rsid w:val="003C373C"/>
    <w:rsid w:val="003C3BBB"/>
    <w:rsid w:val="003C46B5"/>
    <w:rsid w:val="003C4CB8"/>
    <w:rsid w:val="003C4D30"/>
    <w:rsid w:val="003C4D62"/>
    <w:rsid w:val="003C6367"/>
    <w:rsid w:val="003C672E"/>
    <w:rsid w:val="003C6D97"/>
    <w:rsid w:val="003C6EBC"/>
    <w:rsid w:val="003C6F71"/>
    <w:rsid w:val="003C725B"/>
    <w:rsid w:val="003C7286"/>
    <w:rsid w:val="003C7347"/>
    <w:rsid w:val="003D0073"/>
    <w:rsid w:val="003D01C7"/>
    <w:rsid w:val="003D0637"/>
    <w:rsid w:val="003D064B"/>
    <w:rsid w:val="003D0ED1"/>
    <w:rsid w:val="003D14A4"/>
    <w:rsid w:val="003D156A"/>
    <w:rsid w:val="003D1A4C"/>
    <w:rsid w:val="003D2504"/>
    <w:rsid w:val="003D2DE8"/>
    <w:rsid w:val="003D35C5"/>
    <w:rsid w:val="003D5455"/>
    <w:rsid w:val="003D5F2C"/>
    <w:rsid w:val="003D6037"/>
    <w:rsid w:val="003D6A30"/>
    <w:rsid w:val="003D6C38"/>
    <w:rsid w:val="003D756C"/>
    <w:rsid w:val="003D7690"/>
    <w:rsid w:val="003D78C2"/>
    <w:rsid w:val="003D7D72"/>
    <w:rsid w:val="003D7D7C"/>
    <w:rsid w:val="003E029E"/>
    <w:rsid w:val="003E0808"/>
    <w:rsid w:val="003E1238"/>
    <w:rsid w:val="003E17FF"/>
    <w:rsid w:val="003E1A32"/>
    <w:rsid w:val="003E1C5C"/>
    <w:rsid w:val="003E2799"/>
    <w:rsid w:val="003E2CDA"/>
    <w:rsid w:val="003E33F4"/>
    <w:rsid w:val="003E3568"/>
    <w:rsid w:val="003E3B24"/>
    <w:rsid w:val="003E42F7"/>
    <w:rsid w:val="003E45D3"/>
    <w:rsid w:val="003E49DE"/>
    <w:rsid w:val="003E5084"/>
    <w:rsid w:val="003E5556"/>
    <w:rsid w:val="003E5B5A"/>
    <w:rsid w:val="003E6456"/>
    <w:rsid w:val="003E64F8"/>
    <w:rsid w:val="003E6B17"/>
    <w:rsid w:val="003E6BED"/>
    <w:rsid w:val="003E734B"/>
    <w:rsid w:val="003E73D4"/>
    <w:rsid w:val="003F0246"/>
    <w:rsid w:val="003F0373"/>
    <w:rsid w:val="003F054C"/>
    <w:rsid w:val="003F0B7C"/>
    <w:rsid w:val="003F1124"/>
    <w:rsid w:val="003F1CC9"/>
    <w:rsid w:val="003F1F22"/>
    <w:rsid w:val="003F275C"/>
    <w:rsid w:val="003F2D40"/>
    <w:rsid w:val="003F35A5"/>
    <w:rsid w:val="003F3A05"/>
    <w:rsid w:val="003F3CB7"/>
    <w:rsid w:val="003F3F5F"/>
    <w:rsid w:val="003F40D4"/>
    <w:rsid w:val="003F47EF"/>
    <w:rsid w:val="003F483B"/>
    <w:rsid w:val="003F5614"/>
    <w:rsid w:val="003F569D"/>
    <w:rsid w:val="003F56EA"/>
    <w:rsid w:val="003F5E54"/>
    <w:rsid w:val="003F5FDF"/>
    <w:rsid w:val="003F7248"/>
    <w:rsid w:val="003F744A"/>
    <w:rsid w:val="003F7639"/>
    <w:rsid w:val="003F797A"/>
    <w:rsid w:val="003F7F2B"/>
    <w:rsid w:val="003F7FE6"/>
    <w:rsid w:val="004003A4"/>
    <w:rsid w:val="00400E7F"/>
    <w:rsid w:val="0040102F"/>
    <w:rsid w:val="00401657"/>
    <w:rsid w:val="0040216E"/>
    <w:rsid w:val="0040262A"/>
    <w:rsid w:val="00402926"/>
    <w:rsid w:val="00402CD3"/>
    <w:rsid w:val="00404630"/>
    <w:rsid w:val="00404BCB"/>
    <w:rsid w:val="004051E5"/>
    <w:rsid w:val="0040554B"/>
    <w:rsid w:val="004056A8"/>
    <w:rsid w:val="004057AC"/>
    <w:rsid w:val="00405C94"/>
    <w:rsid w:val="00405D29"/>
    <w:rsid w:val="00406FBC"/>
    <w:rsid w:val="004070C8"/>
    <w:rsid w:val="00407BE0"/>
    <w:rsid w:val="00407F3A"/>
    <w:rsid w:val="004102B3"/>
    <w:rsid w:val="004103B5"/>
    <w:rsid w:val="004103F4"/>
    <w:rsid w:val="004104C8"/>
    <w:rsid w:val="00410D24"/>
    <w:rsid w:val="00410E15"/>
    <w:rsid w:val="00411BC8"/>
    <w:rsid w:val="00411E18"/>
    <w:rsid w:val="00411FBD"/>
    <w:rsid w:val="00412DC9"/>
    <w:rsid w:val="00412F41"/>
    <w:rsid w:val="00414646"/>
    <w:rsid w:val="00415011"/>
    <w:rsid w:val="0041529F"/>
    <w:rsid w:val="004158A1"/>
    <w:rsid w:val="00416277"/>
    <w:rsid w:val="00416381"/>
    <w:rsid w:val="00416A30"/>
    <w:rsid w:val="00416A3C"/>
    <w:rsid w:val="004170B9"/>
    <w:rsid w:val="00417182"/>
    <w:rsid w:val="004171A4"/>
    <w:rsid w:val="00417310"/>
    <w:rsid w:val="004177EA"/>
    <w:rsid w:val="004178AA"/>
    <w:rsid w:val="00417D84"/>
    <w:rsid w:val="004201F5"/>
    <w:rsid w:val="00420268"/>
    <w:rsid w:val="00420AB7"/>
    <w:rsid w:val="00420DEA"/>
    <w:rsid w:val="00421345"/>
    <w:rsid w:val="00421AE2"/>
    <w:rsid w:val="00421D5A"/>
    <w:rsid w:val="00421E2E"/>
    <w:rsid w:val="00421E6E"/>
    <w:rsid w:val="00422175"/>
    <w:rsid w:val="0042258A"/>
    <w:rsid w:val="00422882"/>
    <w:rsid w:val="00423724"/>
    <w:rsid w:val="00423DF8"/>
    <w:rsid w:val="00424037"/>
    <w:rsid w:val="00424C51"/>
    <w:rsid w:val="00424E9F"/>
    <w:rsid w:val="0042550E"/>
    <w:rsid w:val="00425871"/>
    <w:rsid w:val="0042597B"/>
    <w:rsid w:val="00426593"/>
    <w:rsid w:val="00426618"/>
    <w:rsid w:val="004267C2"/>
    <w:rsid w:val="00426A73"/>
    <w:rsid w:val="00427025"/>
    <w:rsid w:val="004272C3"/>
    <w:rsid w:val="00427373"/>
    <w:rsid w:val="004273C8"/>
    <w:rsid w:val="0042745C"/>
    <w:rsid w:val="00427C84"/>
    <w:rsid w:val="00427E18"/>
    <w:rsid w:val="00427FFB"/>
    <w:rsid w:val="00430880"/>
    <w:rsid w:val="0043088D"/>
    <w:rsid w:val="00430AE7"/>
    <w:rsid w:val="0043141C"/>
    <w:rsid w:val="00431DAD"/>
    <w:rsid w:val="00431F2A"/>
    <w:rsid w:val="00432382"/>
    <w:rsid w:val="004324B6"/>
    <w:rsid w:val="0043251E"/>
    <w:rsid w:val="0043264D"/>
    <w:rsid w:val="00432C33"/>
    <w:rsid w:val="004330C3"/>
    <w:rsid w:val="00433776"/>
    <w:rsid w:val="00433AF0"/>
    <w:rsid w:val="00433B9C"/>
    <w:rsid w:val="00433F28"/>
    <w:rsid w:val="00434453"/>
    <w:rsid w:val="004344FC"/>
    <w:rsid w:val="004347CF"/>
    <w:rsid w:val="00434C62"/>
    <w:rsid w:val="00435251"/>
    <w:rsid w:val="004354CA"/>
    <w:rsid w:val="00435925"/>
    <w:rsid w:val="00435A0B"/>
    <w:rsid w:val="00436165"/>
    <w:rsid w:val="004362BA"/>
    <w:rsid w:val="00437124"/>
    <w:rsid w:val="004371EF"/>
    <w:rsid w:val="00437416"/>
    <w:rsid w:val="004406DE"/>
    <w:rsid w:val="00440E20"/>
    <w:rsid w:val="0044103A"/>
    <w:rsid w:val="0044113F"/>
    <w:rsid w:val="00441260"/>
    <w:rsid w:val="0044168A"/>
    <w:rsid w:val="0044168B"/>
    <w:rsid w:val="004419C3"/>
    <w:rsid w:val="00442284"/>
    <w:rsid w:val="0044283D"/>
    <w:rsid w:val="004428EE"/>
    <w:rsid w:val="00442DDC"/>
    <w:rsid w:val="00443932"/>
    <w:rsid w:val="00443B39"/>
    <w:rsid w:val="004448F7"/>
    <w:rsid w:val="004449C7"/>
    <w:rsid w:val="004449F9"/>
    <w:rsid w:val="00444DD1"/>
    <w:rsid w:val="00444F14"/>
    <w:rsid w:val="00445013"/>
    <w:rsid w:val="00445390"/>
    <w:rsid w:val="0044559A"/>
    <w:rsid w:val="0044608A"/>
    <w:rsid w:val="00446EBD"/>
    <w:rsid w:val="004471E0"/>
    <w:rsid w:val="00450275"/>
    <w:rsid w:val="0045144A"/>
    <w:rsid w:val="00451488"/>
    <w:rsid w:val="0045181B"/>
    <w:rsid w:val="00451C54"/>
    <w:rsid w:val="00451C90"/>
    <w:rsid w:val="004520B2"/>
    <w:rsid w:val="00452253"/>
    <w:rsid w:val="00452425"/>
    <w:rsid w:val="00453338"/>
    <w:rsid w:val="00453E3B"/>
    <w:rsid w:val="004542EC"/>
    <w:rsid w:val="00454DBA"/>
    <w:rsid w:val="00455166"/>
    <w:rsid w:val="00455296"/>
    <w:rsid w:val="00455331"/>
    <w:rsid w:val="00455773"/>
    <w:rsid w:val="00455B0D"/>
    <w:rsid w:val="00455F1E"/>
    <w:rsid w:val="004568EC"/>
    <w:rsid w:val="00456971"/>
    <w:rsid w:val="004578D7"/>
    <w:rsid w:val="00457A91"/>
    <w:rsid w:val="00457B13"/>
    <w:rsid w:val="00457C3A"/>
    <w:rsid w:val="00460B2C"/>
    <w:rsid w:val="0046122C"/>
    <w:rsid w:val="0046131B"/>
    <w:rsid w:val="004616B6"/>
    <w:rsid w:val="00461999"/>
    <w:rsid w:val="00462096"/>
    <w:rsid w:val="00462D8B"/>
    <w:rsid w:val="00463626"/>
    <w:rsid w:val="00464069"/>
    <w:rsid w:val="00464C99"/>
    <w:rsid w:val="00464E17"/>
    <w:rsid w:val="00465783"/>
    <w:rsid w:val="00465E8D"/>
    <w:rsid w:val="00465EF0"/>
    <w:rsid w:val="0046609F"/>
    <w:rsid w:val="0046664A"/>
    <w:rsid w:val="004667FA"/>
    <w:rsid w:val="00466F85"/>
    <w:rsid w:val="00467499"/>
    <w:rsid w:val="00467B60"/>
    <w:rsid w:val="00467FAC"/>
    <w:rsid w:val="00467FE2"/>
    <w:rsid w:val="004701C1"/>
    <w:rsid w:val="0047074B"/>
    <w:rsid w:val="00470CDA"/>
    <w:rsid w:val="00470E4B"/>
    <w:rsid w:val="00470F0D"/>
    <w:rsid w:val="004714C2"/>
    <w:rsid w:val="0047180F"/>
    <w:rsid w:val="004718FC"/>
    <w:rsid w:val="00472066"/>
    <w:rsid w:val="004720D5"/>
    <w:rsid w:val="00473502"/>
    <w:rsid w:val="00473F0C"/>
    <w:rsid w:val="0047437E"/>
    <w:rsid w:val="004745E0"/>
    <w:rsid w:val="004746C5"/>
    <w:rsid w:val="00474D85"/>
    <w:rsid w:val="0047516F"/>
    <w:rsid w:val="00475507"/>
    <w:rsid w:val="00475797"/>
    <w:rsid w:val="004759AC"/>
    <w:rsid w:val="00475F85"/>
    <w:rsid w:val="0047675E"/>
    <w:rsid w:val="004769A2"/>
    <w:rsid w:val="004772F5"/>
    <w:rsid w:val="0047793D"/>
    <w:rsid w:val="00477B78"/>
    <w:rsid w:val="00477C3E"/>
    <w:rsid w:val="004800F3"/>
    <w:rsid w:val="00480A5C"/>
    <w:rsid w:val="004810A7"/>
    <w:rsid w:val="004817DD"/>
    <w:rsid w:val="0048238E"/>
    <w:rsid w:val="00482DFA"/>
    <w:rsid w:val="00484AF0"/>
    <w:rsid w:val="00485D6A"/>
    <w:rsid w:val="004862D5"/>
    <w:rsid w:val="00487030"/>
    <w:rsid w:val="004907D6"/>
    <w:rsid w:val="00491014"/>
    <w:rsid w:val="00492147"/>
    <w:rsid w:val="0049238B"/>
    <w:rsid w:val="0049267F"/>
    <w:rsid w:val="004928FA"/>
    <w:rsid w:val="004929E5"/>
    <w:rsid w:val="004930F1"/>
    <w:rsid w:val="00493144"/>
    <w:rsid w:val="004935D4"/>
    <w:rsid w:val="004935FA"/>
    <w:rsid w:val="00493922"/>
    <w:rsid w:val="004939F4"/>
    <w:rsid w:val="00493AAA"/>
    <w:rsid w:val="00493B22"/>
    <w:rsid w:val="00494045"/>
    <w:rsid w:val="00494264"/>
    <w:rsid w:val="00494D66"/>
    <w:rsid w:val="00494E9C"/>
    <w:rsid w:val="004952DD"/>
    <w:rsid w:val="00495B27"/>
    <w:rsid w:val="00496937"/>
    <w:rsid w:val="00496B78"/>
    <w:rsid w:val="00496F6E"/>
    <w:rsid w:val="00497029"/>
    <w:rsid w:val="00497EF2"/>
    <w:rsid w:val="004A00D4"/>
    <w:rsid w:val="004A07DB"/>
    <w:rsid w:val="004A0CA1"/>
    <w:rsid w:val="004A0F74"/>
    <w:rsid w:val="004A1E78"/>
    <w:rsid w:val="004A2232"/>
    <w:rsid w:val="004A2A0E"/>
    <w:rsid w:val="004A331A"/>
    <w:rsid w:val="004A4C0A"/>
    <w:rsid w:val="004A4F38"/>
    <w:rsid w:val="004A51A2"/>
    <w:rsid w:val="004A5565"/>
    <w:rsid w:val="004A59C8"/>
    <w:rsid w:val="004A610A"/>
    <w:rsid w:val="004A634F"/>
    <w:rsid w:val="004A65BF"/>
    <w:rsid w:val="004A6896"/>
    <w:rsid w:val="004A7009"/>
    <w:rsid w:val="004A70D0"/>
    <w:rsid w:val="004A75B8"/>
    <w:rsid w:val="004A7F5A"/>
    <w:rsid w:val="004B0381"/>
    <w:rsid w:val="004B0AD1"/>
    <w:rsid w:val="004B0F96"/>
    <w:rsid w:val="004B1433"/>
    <w:rsid w:val="004B151C"/>
    <w:rsid w:val="004B1BCA"/>
    <w:rsid w:val="004B2AA2"/>
    <w:rsid w:val="004B2E23"/>
    <w:rsid w:val="004B3D4B"/>
    <w:rsid w:val="004B3E73"/>
    <w:rsid w:val="004B43DA"/>
    <w:rsid w:val="004B4CE3"/>
    <w:rsid w:val="004B53D9"/>
    <w:rsid w:val="004B57C1"/>
    <w:rsid w:val="004B5CF1"/>
    <w:rsid w:val="004B644B"/>
    <w:rsid w:val="004B68E5"/>
    <w:rsid w:val="004B68E6"/>
    <w:rsid w:val="004B70F5"/>
    <w:rsid w:val="004B7138"/>
    <w:rsid w:val="004B7C0B"/>
    <w:rsid w:val="004B7EB8"/>
    <w:rsid w:val="004C0362"/>
    <w:rsid w:val="004C039C"/>
    <w:rsid w:val="004C07F2"/>
    <w:rsid w:val="004C09DF"/>
    <w:rsid w:val="004C0E28"/>
    <w:rsid w:val="004C1335"/>
    <w:rsid w:val="004C15FE"/>
    <w:rsid w:val="004C1638"/>
    <w:rsid w:val="004C2921"/>
    <w:rsid w:val="004C35DB"/>
    <w:rsid w:val="004C3CBB"/>
    <w:rsid w:val="004C3DD3"/>
    <w:rsid w:val="004C4707"/>
    <w:rsid w:val="004C4978"/>
    <w:rsid w:val="004C4A44"/>
    <w:rsid w:val="004C4B69"/>
    <w:rsid w:val="004C5C43"/>
    <w:rsid w:val="004C5F20"/>
    <w:rsid w:val="004C6098"/>
    <w:rsid w:val="004C62FA"/>
    <w:rsid w:val="004C69A4"/>
    <w:rsid w:val="004C721F"/>
    <w:rsid w:val="004C7962"/>
    <w:rsid w:val="004C7CA7"/>
    <w:rsid w:val="004D0991"/>
    <w:rsid w:val="004D09DE"/>
    <w:rsid w:val="004D0C51"/>
    <w:rsid w:val="004D0CDB"/>
    <w:rsid w:val="004D0F26"/>
    <w:rsid w:val="004D111B"/>
    <w:rsid w:val="004D1209"/>
    <w:rsid w:val="004D13ED"/>
    <w:rsid w:val="004D17E4"/>
    <w:rsid w:val="004D1A0C"/>
    <w:rsid w:val="004D1D63"/>
    <w:rsid w:val="004D2206"/>
    <w:rsid w:val="004D2258"/>
    <w:rsid w:val="004D298F"/>
    <w:rsid w:val="004D34BD"/>
    <w:rsid w:val="004D377A"/>
    <w:rsid w:val="004D3B58"/>
    <w:rsid w:val="004D3BD5"/>
    <w:rsid w:val="004D452E"/>
    <w:rsid w:val="004D476B"/>
    <w:rsid w:val="004D4EA0"/>
    <w:rsid w:val="004D5770"/>
    <w:rsid w:val="004D5838"/>
    <w:rsid w:val="004D6C7F"/>
    <w:rsid w:val="004D6FFD"/>
    <w:rsid w:val="004D7875"/>
    <w:rsid w:val="004D7EFA"/>
    <w:rsid w:val="004E01CC"/>
    <w:rsid w:val="004E04D8"/>
    <w:rsid w:val="004E073B"/>
    <w:rsid w:val="004E0BF9"/>
    <w:rsid w:val="004E169D"/>
    <w:rsid w:val="004E16EB"/>
    <w:rsid w:val="004E1BE9"/>
    <w:rsid w:val="004E1F04"/>
    <w:rsid w:val="004E22C1"/>
    <w:rsid w:val="004E2E81"/>
    <w:rsid w:val="004E2F46"/>
    <w:rsid w:val="004E310B"/>
    <w:rsid w:val="004E382A"/>
    <w:rsid w:val="004E3B0C"/>
    <w:rsid w:val="004E3DB5"/>
    <w:rsid w:val="004E40E9"/>
    <w:rsid w:val="004E43C0"/>
    <w:rsid w:val="004E4547"/>
    <w:rsid w:val="004E4615"/>
    <w:rsid w:val="004E4D2B"/>
    <w:rsid w:val="004E4F67"/>
    <w:rsid w:val="004E54C9"/>
    <w:rsid w:val="004E5764"/>
    <w:rsid w:val="004E57DB"/>
    <w:rsid w:val="004E5973"/>
    <w:rsid w:val="004E5CF5"/>
    <w:rsid w:val="004E613B"/>
    <w:rsid w:val="004E62DE"/>
    <w:rsid w:val="004E64B3"/>
    <w:rsid w:val="004E712F"/>
    <w:rsid w:val="004F013D"/>
    <w:rsid w:val="004F0829"/>
    <w:rsid w:val="004F0D94"/>
    <w:rsid w:val="004F1B4C"/>
    <w:rsid w:val="004F1FA7"/>
    <w:rsid w:val="004F20BE"/>
    <w:rsid w:val="004F22FE"/>
    <w:rsid w:val="004F2906"/>
    <w:rsid w:val="004F3195"/>
    <w:rsid w:val="004F3817"/>
    <w:rsid w:val="004F3D65"/>
    <w:rsid w:val="004F4143"/>
    <w:rsid w:val="004F4EE5"/>
    <w:rsid w:val="004F4F19"/>
    <w:rsid w:val="004F53FB"/>
    <w:rsid w:val="004F5958"/>
    <w:rsid w:val="004F6482"/>
    <w:rsid w:val="004F722C"/>
    <w:rsid w:val="004F7336"/>
    <w:rsid w:val="004F7455"/>
    <w:rsid w:val="00500008"/>
    <w:rsid w:val="0050014E"/>
    <w:rsid w:val="00500E2C"/>
    <w:rsid w:val="00501778"/>
    <w:rsid w:val="00501C8A"/>
    <w:rsid w:val="00501C8D"/>
    <w:rsid w:val="00501C94"/>
    <w:rsid w:val="00503A8F"/>
    <w:rsid w:val="00503F74"/>
    <w:rsid w:val="005041FC"/>
    <w:rsid w:val="005043DF"/>
    <w:rsid w:val="00505AAC"/>
    <w:rsid w:val="005063B5"/>
    <w:rsid w:val="005065CD"/>
    <w:rsid w:val="005068FE"/>
    <w:rsid w:val="00506EBE"/>
    <w:rsid w:val="00506F77"/>
    <w:rsid w:val="005076DE"/>
    <w:rsid w:val="00507CBE"/>
    <w:rsid w:val="0051061C"/>
    <w:rsid w:val="00510D4D"/>
    <w:rsid w:val="00510FD2"/>
    <w:rsid w:val="0051118E"/>
    <w:rsid w:val="005116B3"/>
    <w:rsid w:val="00511E02"/>
    <w:rsid w:val="00511F48"/>
    <w:rsid w:val="00512635"/>
    <w:rsid w:val="00513BB6"/>
    <w:rsid w:val="005141FA"/>
    <w:rsid w:val="005144A0"/>
    <w:rsid w:val="00515549"/>
    <w:rsid w:val="00515D55"/>
    <w:rsid w:val="00516491"/>
    <w:rsid w:val="00516AFB"/>
    <w:rsid w:val="00516DA2"/>
    <w:rsid w:val="00517477"/>
    <w:rsid w:val="005174B8"/>
    <w:rsid w:val="00517E5D"/>
    <w:rsid w:val="00517FA3"/>
    <w:rsid w:val="00520FBB"/>
    <w:rsid w:val="005218AB"/>
    <w:rsid w:val="00521991"/>
    <w:rsid w:val="00521DB9"/>
    <w:rsid w:val="005220EC"/>
    <w:rsid w:val="005226F1"/>
    <w:rsid w:val="0052372A"/>
    <w:rsid w:val="00523925"/>
    <w:rsid w:val="00523C30"/>
    <w:rsid w:val="005241C9"/>
    <w:rsid w:val="00525269"/>
    <w:rsid w:val="0052569E"/>
    <w:rsid w:val="00525A9F"/>
    <w:rsid w:val="0052656A"/>
    <w:rsid w:val="00527055"/>
    <w:rsid w:val="005313BD"/>
    <w:rsid w:val="005315F2"/>
    <w:rsid w:val="005325CF"/>
    <w:rsid w:val="00532FC8"/>
    <w:rsid w:val="005332F2"/>
    <w:rsid w:val="00533B87"/>
    <w:rsid w:val="00533BB2"/>
    <w:rsid w:val="00533DA7"/>
    <w:rsid w:val="00534870"/>
    <w:rsid w:val="00534958"/>
    <w:rsid w:val="00534E24"/>
    <w:rsid w:val="00535022"/>
    <w:rsid w:val="00535983"/>
    <w:rsid w:val="00536296"/>
    <w:rsid w:val="00536457"/>
    <w:rsid w:val="005365D5"/>
    <w:rsid w:val="005376EB"/>
    <w:rsid w:val="005405C0"/>
    <w:rsid w:val="00540885"/>
    <w:rsid w:val="00540EE2"/>
    <w:rsid w:val="00541AA3"/>
    <w:rsid w:val="00542805"/>
    <w:rsid w:val="005429A0"/>
    <w:rsid w:val="00543283"/>
    <w:rsid w:val="00544880"/>
    <w:rsid w:val="00544C32"/>
    <w:rsid w:val="00544FA2"/>
    <w:rsid w:val="00545450"/>
    <w:rsid w:val="0054574C"/>
    <w:rsid w:val="00545E2C"/>
    <w:rsid w:val="00546013"/>
    <w:rsid w:val="00546BA9"/>
    <w:rsid w:val="0054772A"/>
    <w:rsid w:val="00547774"/>
    <w:rsid w:val="00547FEC"/>
    <w:rsid w:val="00550457"/>
    <w:rsid w:val="00550AF5"/>
    <w:rsid w:val="00551198"/>
    <w:rsid w:val="00551AB8"/>
    <w:rsid w:val="005523C5"/>
    <w:rsid w:val="00552EF4"/>
    <w:rsid w:val="00552FB7"/>
    <w:rsid w:val="005532C9"/>
    <w:rsid w:val="00554441"/>
    <w:rsid w:val="00555178"/>
    <w:rsid w:val="005554A5"/>
    <w:rsid w:val="005555A6"/>
    <w:rsid w:val="005565BD"/>
    <w:rsid w:val="0055686C"/>
    <w:rsid w:val="00556A67"/>
    <w:rsid w:val="00556FB5"/>
    <w:rsid w:val="00557091"/>
    <w:rsid w:val="0055714E"/>
    <w:rsid w:val="00557202"/>
    <w:rsid w:val="00557AD7"/>
    <w:rsid w:val="00557F95"/>
    <w:rsid w:val="0056018D"/>
    <w:rsid w:val="00560433"/>
    <w:rsid w:val="00560810"/>
    <w:rsid w:val="005617D8"/>
    <w:rsid w:val="0056200C"/>
    <w:rsid w:val="0056248D"/>
    <w:rsid w:val="00562E0B"/>
    <w:rsid w:val="005631AF"/>
    <w:rsid w:val="005632B4"/>
    <w:rsid w:val="005637C9"/>
    <w:rsid w:val="00563CAA"/>
    <w:rsid w:val="00563F7F"/>
    <w:rsid w:val="00565066"/>
    <w:rsid w:val="00565979"/>
    <w:rsid w:val="00565A5C"/>
    <w:rsid w:val="00565BED"/>
    <w:rsid w:val="00566816"/>
    <w:rsid w:val="00566C3C"/>
    <w:rsid w:val="00566E70"/>
    <w:rsid w:val="005671CD"/>
    <w:rsid w:val="005673BE"/>
    <w:rsid w:val="00567452"/>
    <w:rsid w:val="005676A9"/>
    <w:rsid w:val="0056791C"/>
    <w:rsid w:val="00567BF9"/>
    <w:rsid w:val="0057020E"/>
    <w:rsid w:val="005704AB"/>
    <w:rsid w:val="00570FE5"/>
    <w:rsid w:val="00572B34"/>
    <w:rsid w:val="00572B8C"/>
    <w:rsid w:val="00573C09"/>
    <w:rsid w:val="00573D40"/>
    <w:rsid w:val="00573F92"/>
    <w:rsid w:val="005753E0"/>
    <w:rsid w:val="00575637"/>
    <w:rsid w:val="00575F72"/>
    <w:rsid w:val="00576A07"/>
    <w:rsid w:val="00576A14"/>
    <w:rsid w:val="00576CBE"/>
    <w:rsid w:val="00576D1A"/>
    <w:rsid w:val="00577CA5"/>
    <w:rsid w:val="00577DF2"/>
    <w:rsid w:val="00580A9C"/>
    <w:rsid w:val="00580BAC"/>
    <w:rsid w:val="005814CB"/>
    <w:rsid w:val="005816B7"/>
    <w:rsid w:val="005818A2"/>
    <w:rsid w:val="00581C2D"/>
    <w:rsid w:val="00581DD8"/>
    <w:rsid w:val="005821C2"/>
    <w:rsid w:val="005830C0"/>
    <w:rsid w:val="005830D6"/>
    <w:rsid w:val="00583F8D"/>
    <w:rsid w:val="00584043"/>
    <w:rsid w:val="005842D1"/>
    <w:rsid w:val="00584554"/>
    <w:rsid w:val="005848F7"/>
    <w:rsid w:val="00584955"/>
    <w:rsid w:val="00584B29"/>
    <w:rsid w:val="00584CC9"/>
    <w:rsid w:val="00585B5F"/>
    <w:rsid w:val="00585D64"/>
    <w:rsid w:val="00585FDF"/>
    <w:rsid w:val="0058640D"/>
    <w:rsid w:val="00586E9C"/>
    <w:rsid w:val="005871C7"/>
    <w:rsid w:val="00587D18"/>
    <w:rsid w:val="00590A6C"/>
    <w:rsid w:val="00590D13"/>
    <w:rsid w:val="00590F11"/>
    <w:rsid w:val="00591157"/>
    <w:rsid w:val="005918E6"/>
    <w:rsid w:val="00591B74"/>
    <w:rsid w:val="00591F53"/>
    <w:rsid w:val="005923AE"/>
    <w:rsid w:val="00592A24"/>
    <w:rsid w:val="00592B86"/>
    <w:rsid w:val="00592F3D"/>
    <w:rsid w:val="005933ED"/>
    <w:rsid w:val="005934A2"/>
    <w:rsid w:val="00593F67"/>
    <w:rsid w:val="005942F0"/>
    <w:rsid w:val="00594384"/>
    <w:rsid w:val="005946AD"/>
    <w:rsid w:val="005949EA"/>
    <w:rsid w:val="00594C0C"/>
    <w:rsid w:val="00594CA9"/>
    <w:rsid w:val="00594ED2"/>
    <w:rsid w:val="005957C7"/>
    <w:rsid w:val="0059596C"/>
    <w:rsid w:val="00596C7B"/>
    <w:rsid w:val="00596CAB"/>
    <w:rsid w:val="00597642"/>
    <w:rsid w:val="005977AC"/>
    <w:rsid w:val="005978A6"/>
    <w:rsid w:val="005A08D1"/>
    <w:rsid w:val="005A118C"/>
    <w:rsid w:val="005A1304"/>
    <w:rsid w:val="005A1314"/>
    <w:rsid w:val="005A179F"/>
    <w:rsid w:val="005A1A0B"/>
    <w:rsid w:val="005A1FA7"/>
    <w:rsid w:val="005A290E"/>
    <w:rsid w:val="005A2FC0"/>
    <w:rsid w:val="005A3011"/>
    <w:rsid w:val="005A3146"/>
    <w:rsid w:val="005A4D44"/>
    <w:rsid w:val="005A4FA6"/>
    <w:rsid w:val="005A624E"/>
    <w:rsid w:val="005A6649"/>
    <w:rsid w:val="005A6EEC"/>
    <w:rsid w:val="005A6FE9"/>
    <w:rsid w:val="005A7299"/>
    <w:rsid w:val="005A7876"/>
    <w:rsid w:val="005A79AF"/>
    <w:rsid w:val="005A7F50"/>
    <w:rsid w:val="005B0768"/>
    <w:rsid w:val="005B0ADB"/>
    <w:rsid w:val="005B0EB6"/>
    <w:rsid w:val="005B2046"/>
    <w:rsid w:val="005B252C"/>
    <w:rsid w:val="005B27D5"/>
    <w:rsid w:val="005B2943"/>
    <w:rsid w:val="005B2B9C"/>
    <w:rsid w:val="005B2DC8"/>
    <w:rsid w:val="005B3407"/>
    <w:rsid w:val="005B4955"/>
    <w:rsid w:val="005B4F75"/>
    <w:rsid w:val="005B51C0"/>
    <w:rsid w:val="005B54E2"/>
    <w:rsid w:val="005B597C"/>
    <w:rsid w:val="005B5B78"/>
    <w:rsid w:val="005B5D0D"/>
    <w:rsid w:val="005B5F2E"/>
    <w:rsid w:val="005B6F44"/>
    <w:rsid w:val="005B7011"/>
    <w:rsid w:val="005B764F"/>
    <w:rsid w:val="005B7E18"/>
    <w:rsid w:val="005C03F1"/>
    <w:rsid w:val="005C133F"/>
    <w:rsid w:val="005C332F"/>
    <w:rsid w:val="005C337F"/>
    <w:rsid w:val="005C3740"/>
    <w:rsid w:val="005C376C"/>
    <w:rsid w:val="005C392A"/>
    <w:rsid w:val="005C447A"/>
    <w:rsid w:val="005C4610"/>
    <w:rsid w:val="005C480A"/>
    <w:rsid w:val="005C5127"/>
    <w:rsid w:val="005C5A9B"/>
    <w:rsid w:val="005C6021"/>
    <w:rsid w:val="005C7D3A"/>
    <w:rsid w:val="005D0154"/>
    <w:rsid w:val="005D15DD"/>
    <w:rsid w:val="005D2A59"/>
    <w:rsid w:val="005D2F59"/>
    <w:rsid w:val="005D41E8"/>
    <w:rsid w:val="005D4E54"/>
    <w:rsid w:val="005D5D34"/>
    <w:rsid w:val="005D69AF"/>
    <w:rsid w:val="005D6AEC"/>
    <w:rsid w:val="005D7A10"/>
    <w:rsid w:val="005E05D5"/>
    <w:rsid w:val="005E0C5D"/>
    <w:rsid w:val="005E0F8E"/>
    <w:rsid w:val="005E150B"/>
    <w:rsid w:val="005E23D9"/>
    <w:rsid w:val="005E2EA3"/>
    <w:rsid w:val="005E3B46"/>
    <w:rsid w:val="005E3B48"/>
    <w:rsid w:val="005E412F"/>
    <w:rsid w:val="005E46BD"/>
    <w:rsid w:val="005E4D75"/>
    <w:rsid w:val="005E59E3"/>
    <w:rsid w:val="005E5E15"/>
    <w:rsid w:val="005E6C74"/>
    <w:rsid w:val="005E6F6F"/>
    <w:rsid w:val="005E74FD"/>
    <w:rsid w:val="005E7764"/>
    <w:rsid w:val="005F0958"/>
    <w:rsid w:val="005F09E5"/>
    <w:rsid w:val="005F0A9D"/>
    <w:rsid w:val="005F0FFD"/>
    <w:rsid w:val="005F125C"/>
    <w:rsid w:val="005F2497"/>
    <w:rsid w:val="005F3735"/>
    <w:rsid w:val="005F3B63"/>
    <w:rsid w:val="005F3F1C"/>
    <w:rsid w:val="005F434C"/>
    <w:rsid w:val="005F4A28"/>
    <w:rsid w:val="005F4B02"/>
    <w:rsid w:val="005F4CA4"/>
    <w:rsid w:val="005F5047"/>
    <w:rsid w:val="005F542D"/>
    <w:rsid w:val="005F619F"/>
    <w:rsid w:val="005F6A3C"/>
    <w:rsid w:val="005F6EEC"/>
    <w:rsid w:val="005F6F13"/>
    <w:rsid w:val="005F7332"/>
    <w:rsid w:val="005F76B4"/>
    <w:rsid w:val="005F7712"/>
    <w:rsid w:val="005F7C76"/>
    <w:rsid w:val="00600268"/>
    <w:rsid w:val="00600BA9"/>
    <w:rsid w:val="00600E8F"/>
    <w:rsid w:val="006011A2"/>
    <w:rsid w:val="006015CF"/>
    <w:rsid w:val="006015FC"/>
    <w:rsid w:val="00601BD8"/>
    <w:rsid w:val="00602193"/>
    <w:rsid w:val="0060232D"/>
    <w:rsid w:val="00602724"/>
    <w:rsid w:val="00602762"/>
    <w:rsid w:val="00602B81"/>
    <w:rsid w:val="00602D13"/>
    <w:rsid w:val="00602D60"/>
    <w:rsid w:val="0060303F"/>
    <w:rsid w:val="00603EE7"/>
    <w:rsid w:val="00603FFD"/>
    <w:rsid w:val="006041B7"/>
    <w:rsid w:val="006052D7"/>
    <w:rsid w:val="00605435"/>
    <w:rsid w:val="006055BD"/>
    <w:rsid w:val="0060579E"/>
    <w:rsid w:val="00605A11"/>
    <w:rsid w:val="00605C10"/>
    <w:rsid w:val="00605FFA"/>
    <w:rsid w:val="00606ABC"/>
    <w:rsid w:val="00606D01"/>
    <w:rsid w:val="00607B54"/>
    <w:rsid w:val="00607FDD"/>
    <w:rsid w:val="00610059"/>
    <w:rsid w:val="006103DA"/>
    <w:rsid w:val="006109A6"/>
    <w:rsid w:val="00610E15"/>
    <w:rsid w:val="006114FD"/>
    <w:rsid w:val="00611EC1"/>
    <w:rsid w:val="00612457"/>
    <w:rsid w:val="00612965"/>
    <w:rsid w:val="006130C0"/>
    <w:rsid w:val="0061376E"/>
    <w:rsid w:val="006139D2"/>
    <w:rsid w:val="0061433B"/>
    <w:rsid w:val="00614366"/>
    <w:rsid w:val="00614873"/>
    <w:rsid w:val="006148BF"/>
    <w:rsid w:val="006148DB"/>
    <w:rsid w:val="006150C6"/>
    <w:rsid w:val="00615435"/>
    <w:rsid w:val="00616417"/>
    <w:rsid w:val="00616E67"/>
    <w:rsid w:val="0061737F"/>
    <w:rsid w:val="0061763D"/>
    <w:rsid w:val="00617C4D"/>
    <w:rsid w:val="00617D70"/>
    <w:rsid w:val="006204FB"/>
    <w:rsid w:val="00620DF5"/>
    <w:rsid w:val="0062115A"/>
    <w:rsid w:val="00621258"/>
    <w:rsid w:val="006219F8"/>
    <w:rsid w:val="00621AF3"/>
    <w:rsid w:val="00621EBC"/>
    <w:rsid w:val="00621FF0"/>
    <w:rsid w:val="00622684"/>
    <w:rsid w:val="00624863"/>
    <w:rsid w:val="0062490A"/>
    <w:rsid w:val="00625285"/>
    <w:rsid w:val="00625B25"/>
    <w:rsid w:val="00626723"/>
    <w:rsid w:val="0062789E"/>
    <w:rsid w:val="006304A8"/>
    <w:rsid w:val="006304C7"/>
    <w:rsid w:val="006308AE"/>
    <w:rsid w:val="006308E8"/>
    <w:rsid w:val="00630909"/>
    <w:rsid w:val="00630E01"/>
    <w:rsid w:val="0063171E"/>
    <w:rsid w:val="006321DB"/>
    <w:rsid w:val="0063247F"/>
    <w:rsid w:val="006325D5"/>
    <w:rsid w:val="00632685"/>
    <w:rsid w:val="00632EC4"/>
    <w:rsid w:val="0063364B"/>
    <w:rsid w:val="00633F47"/>
    <w:rsid w:val="00635E15"/>
    <w:rsid w:val="00636066"/>
    <w:rsid w:val="00636781"/>
    <w:rsid w:val="006367A7"/>
    <w:rsid w:val="00636B01"/>
    <w:rsid w:val="00636CF8"/>
    <w:rsid w:val="00637208"/>
    <w:rsid w:val="0063734E"/>
    <w:rsid w:val="0063739F"/>
    <w:rsid w:val="00637994"/>
    <w:rsid w:val="00637F2B"/>
    <w:rsid w:val="00640238"/>
    <w:rsid w:val="006403F8"/>
    <w:rsid w:val="006406A4"/>
    <w:rsid w:val="00640A3B"/>
    <w:rsid w:val="00640F6D"/>
    <w:rsid w:val="00641278"/>
    <w:rsid w:val="00642262"/>
    <w:rsid w:val="006423A1"/>
    <w:rsid w:val="006427E0"/>
    <w:rsid w:val="00642AE4"/>
    <w:rsid w:val="0064339C"/>
    <w:rsid w:val="006434A0"/>
    <w:rsid w:val="00643597"/>
    <w:rsid w:val="00644818"/>
    <w:rsid w:val="00644C03"/>
    <w:rsid w:val="00644C05"/>
    <w:rsid w:val="00644C65"/>
    <w:rsid w:val="00645126"/>
    <w:rsid w:val="00645BAE"/>
    <w:rsid w:val="00645E64"/>
    <w:rsid w:val="00646235"/>
    <w:rsid w:val="00646C9B"/>
    <w:rsid w:val="00646E64"/>
    <w:rsid w:val="00646F18"/>
    <w:rsid w:val="006500A5"/>
    <w:rsid w:val="00650EC0"/>
    <w:rsid w:val="00650EF2"/>
    <w:rsid w:val="006510FB"/>
    <w:rsid w:val="006512DC"/>
    <w:rsid w:val="00651A4A"/>
    <w:rsid w:val="00651A4F"/>
    <w:rsid w:val="006520F0"/>
    <w:rsid w:val="00652212"/>
    <w:rsid w:val="006523CF"/>
    <w:rsid w:val="00652D3A"/>
    <w:rsid w:val="00652F76"/>
    <w:rsid w:val="0065358A"/>
    <w:rsid w:val="006539DC"/>
    <w:rsid w:val="006540CB"/>
    <w:rsid w:val="0065435C"/>
    <w:rsid w:val="006543BE"/>
    <w:rsid w:val="006549C0"/>
    <w:rsid w:val="00655076"/>
    <w:rsid w:val="006550F3"/>
    <w:rsid w:val="0065591C"/>
    <w:rsid w:val="00656B68"/>
    <w:rsid w:val="00656D84"/>
    <w:rsid w:val="00657601"/>
    <w:rsid w:val="00657915"/>
    <w:rsid w:val="00657CF9"/>
    <w:rsid w:val="00657FAA"/>
    <w:rsid w:val="00660642"/>
    <w:rsid w:val="00660D85"/>
    <w:rsid w:val="00661728"/>
    <w:rsid w:val="00661B83"/>
    <w:rsid w:val="00661C1F"/>
    <w:rsid w:val="00661F7D"/>
    <w:rsid w:val="0066249B"/>
    <w:rsid w:val="00662A35"/>
    <w:rsid w:val="00662D9E"/>
    <w:rsid w:val="00662F84"/>
    <w:rsid w:val="00663375"/>
    <w:rsid w:val="00663AD2"/>
    <w:rsid w:val="006649EB"/>
    <w:rsid w:val="00664D3E"/>
    <w:rsid w:val="006650BA"/>
    <w:rsid w:val="006656BC"/>
    <w:rsid w:val="00665CE2"/>
    <w:rsid w:val="00665D74"/>
    <w:rsid w:val="006662BF"/>
    <w:rsid w:val="00666DEB"/>
    <w:rsid w:val="0066752F"/>
    <w:rsid w:val="00667919"/>
    <w:rsid w:val="00667C7D"/>
    <w:rsid w:val="006701C8"/>
    <w:rsid w:val="00673CB4"/>
    <w:rsid w:val="00673FF9"/>
    <w:rsid w:val="00674C08"/>
    <w:rsid w:val="006750DE"/>
    <w:rsid w:val="00675541"/>
    <w:rsid w:val="0067562B"/>
    <w:rsid w:val="00675A73"/>
    <w:rsid w:val="00677082"/>
    <w:rsid w:val="0067710B"/>
    <w:rsid w:val="00677C2F"/>
    <w:rsid w:val="00680399"/>
    <w:rsid w:val="006810D8"/>
    <w:rsid w:val="00681453"/>
    <w:rsid w:val="00682902"/>
    <w:rsid w:val="00682ACA"/>
    <w:rsid w:val="00682D11"/>
    <w:rsid w:val="00683132"/>
    <w:rsid w:val="00683353"/>
    <w:rsid w:val="006835D5"/>
    <w:rsid w:val="006838D9"/>
    <w:rsid w:val="00683A76"/>
    <w:rsid w:val="00683AE3"/>
    <w:rsid w:val="00683D64"/>
    <w:rsid w:val="0068402F"/>
    <w:rsid w:val="00684218"/>
    <w:rsid w:val="006846B4"/>
    <w:rsid w:val="00684BD6"/>
    <w:rsid w:val="00684C54"/>
    <w:rsid w:val="00685608"/>
    <w:rsid w:val="00686893"/>
    <w:rsid w:val="00686974"/>
    <w:rsid w:val="00687C01"/>
    <w:rsid w:val="00691156"/>
    <w:rsid w:val="006915DD"/>
    <w:rsid w:val="00691CB6"/>
    <w:rsid w:val="00691D21"/>
    <w:rsid w:val="00691D36"/>
    <w:rsid w:val="00692275"/>
    <w:rsid w:val="00693085"/>
    <w:rsid w:val="006930E7"/>
    <w:rsid w:val="00693D33"/>
    <w:rsid w:val="00693FAE"/>
    <w:rsid w:val="006946F8"/>
    <w:rsid w:val="0069485C"/>
    <w:rsid w:val="00694B85"/>
    <w:rsid w:val="00696048"/>
    <w:rsid w:val="0069707A"/>
    <w:rsid w:val="00697769"/>
    <w:rsid w:val="00697B13"/>
    <w:rsid w:val="00697B30"/>
    <w:rsid w:val="006A030C"/>
    <w:rsid w:val="006A0A4C"/>
    <w:rsid w:val="006A0CF0"/>
    <w:rsid w:val="006A0E1B"/>
    <w:rsid w:val="006A0E4B"/>
    <w:rsid w:val="006A18F9"/>
    <w:rsid w:val="006A1C6B"/>
    <w:rsid w:val="006A1E4D"/>
    <w:rsid w:val="006A2380"/>
    <w:rsid w:val="006A23A6"/>
    <w:rsid w:val="006A2977"/>
    <w:rsid w:val="006A2BBB"/>
    <w:rsid w:val="006A4044"/>
    <w:rsid w:val="006A4E0F"/>
    <w:rsid w:val="006A51AA"/>
    <w:rsid w:val="006A54D2"/>
    <w:rsid w:val="006A563F"/>
    <w:rsid w:val="006A60AB"/>
    <w:rsid w:val="006A6DB5"/>
    <w:rsid w:val="006A7010"/>
    <w:rsid w:val="006A723C"/>
    <w:rsid w:val="006A7356"/>
    <w:rsid w:val="006A7A67"/>
    <w:rsid w:val="006B02B6"/>
    <w:rsid w:val="006B02EF"/>
    <w:rsid w:val="006B0F69"/>
    <w:rsid w:val="006B104B"/>
    <w:rsid w:val="006B12C1"/>
    <w:rsid w:val="006B166C"/>
    <w:rsid w:val="006B17B8"/>
    <w:rsid w:val="006B1879"/>
    <w:rsid w:val="006B1F1D"/>
    <w:rsid w:val="006B2164"/>
    <w:rsid w:val="006B24C1"/>
    <w:rsid w:val="006B2650"/>
    <w:rsid w:val="006B2A89"/>
    <w:rsid w:val="006B2FE8"/>
    <w:rsid w:val="006B321E"/>
    <w:rsid w:val="006B3271"/>
    <w:rsid w:val="006B3841"/>
    <w:rsid w:val="006B39C5"/>
    <w:rsid w:val="006B4D3E"/>
    <w:rsid w:val="006B4E53"/>
    <w:rsid w:val="006B4E73"/>
    <w:rsid w:val="006B5260"/>
    <w:rsid w:val="006B5828"/>
    <w:rsid w:val="006B665E"/>
    <w:rsid w:val="006B721C"/>
    <w:rsid w:val="006B7351"/>
    <w:rsid w:val="006B7A4A"/>
    <w:rsid w:val="006B7F8E"/>
    <w:rsid w:val="006C051B"/>
    <w:rsid w:val="006C0848"/>
    <w:rsid w:val="006C1406"/>
    <w:rsid w:val="006C1599"/>
    <w:rsid w:val="006C1918"/>
    <w:rsid w:val="006C1BA4"/>
    <w:rsid w:val="006C1CC6"/>
    <w:rsid w:val="006C1E7D"/>
    <w:rsid w:val="006C27AC"/>
    <w:rsid w:val="006C2835"/>
    <w:rsid w:val="006C2B95"/>
    <w:rsid w:val="006C2BEF"/>
    <w:rsid w:val="006C2E8D"/>
    <w:rsid w:val="006C3503"/>
    <w:rsid w:val="006C38D9"/>
    <w:rsid w:val="006C3C67"/>
    <w:rsid w:val="006C465F"/>
    <w:rsid w:val="006C4D94"/>
    <w:rsid w:val="006C4E1E"/>
    <w:rsid w:val="006C4E24"/>
    <w:rsid w:val="006C57DC"/>
    <w:rsid w:val="006C5B66"/>
    <w:rsid w:val="006C5DA5"/>
    <w:rsid w:val="006C62CC"/>
    <w:rsid w:val="006C662B"/>
    <w:rsid w:val="006C7647"/>
    <w:rsid w:val="006D02F3"/>
    <w:rsid w:val="006D070D"/>
    <w:rsid w:val="006D08FC"/>
    <w:rsid w:val="006D0B3B"/>
    <w:rsid w:val="006D0D5F"/>
    <w:rsid w:val="006D1097"/>
    <w:rsid w:val="006D1752"/>
    <w:rsid w:val="006D1A72"/>
    <w:rsid w:val="006D1E48"/>
    <w:rsid w:val="006D1EDF"/>
    <w:rsid w:val="006D2090"/>
    <w:rsid w:val="006D2298"/>
    <w:rsid w:val="006D2809"/>
    <w:rsid w:val="006D285D"/>
    <w:rsid w:val="006D3736"/>
    <w:rsid w:val="006D3737"/>
    <w:rsid w:val="006D39A4"/>
    <w:rsid w:val="006D3D72"/>
    <w:rsid w:val="006D427F"/>
    <w:rsid w:val="006D4768"/>
    <w:rsid w:val="006D4AC5"/>
    <w:rsid w:val="006D4B50"/>
    <w:rsid w:val="006D5357"/>
    <w:rsid w:val="006D5395"/>
    <w:rsid w:val="006D53B5"/>
    <w:rsid w:val="006D56C2"/>
    <w:rsid w:val="006D5890"/>
    <w:rsid w:val="006D5CD4"/>
    <w:rsid w:val="006D5DDB"/>
    <w:rsid w:val="006D60B0"/>
    <w:rsid w:val="006D6790"/>
    <w:rsid w:val="006D67A5"/>
    <w:rsid w:val="006D6B2F"/>
    <w:rsid w:val="006D6B47"/>
    <w:rsid w:val="006D7D55"/>
    <w:rsid w:val="006E0056"/>
    <w:rsid w:val="006E02D5"/>
    <w:rsid w:val="006E0389"/>
    <w:rsid w:val="006E03FF"/>
    <w:rsid w:val="006E1078"/>
    <w:rsid w:val="006E1540"/>
    <w:rsid w:val="006E1698"/>
    <w:rsid w:val="006E173A"/>
    <w:rsid w:val="006E1772"/>
    <w:rsid w:val="006E20A3"/>
    <w:rsid w:val="006E27AA"/>
    <w:rsid w:val="006E301D"/>
    <w:rsid w:val="006E38D7"/>
    <w:rsid w:val="006E3949"/>
    <w:rsid w:val="006E3BD8"/>
    <w:rsid w:val="006E3D6B"/>
    <w:rsid w:val="006E3E67"/>
    <w:rsid w:val="006E4700"/>
    <w:rsid w:val="006E4E5E"/>
    <w:rsid w:val="006E55BB"/>
    <w:rsid w:val="006E653A"/>
    <w:rsid w:val="006E6C6C"/>
    <w:rsid w:val="006E732D"/>
    <w:rsid w:val="006E771E"/>
    <w:rsid w:val="006F0327"/>
    <w:rsid w:val="006F0546"/>
    <w:rsid w:val="006F0583"/>
    <w:rsid w:val="006F0A53"/>
    <w:rsid w:val="006F0A8F"/>
    <w:rsid w:val="006F0DF4"/>
    <w:rsid w:val="006F0E0D"/>
    <w:rsid w:val="006F0EB4"/>
    <w:rsid w:val="006F178E"/>
    <w:rsid w:val="006F1DD0"/>
    <w:rsid w:val="006F23DC"/>
    <w:rsid w:val="006F2682"/>
    <w:rsid w:val="006F2BBF"/>
    <w:rsid w:val="006F311D"/>
    <w:rsid w:val="006F34EE"/>
    <w:rsid w:val="006F3EEE"/>
    <w:rsid w:val="006F4A50"/>
    <w:rsid w:val="006F5118"/>
    <w:rsid w:val="006F5402"/>
    <w:rsid w:val="006F58FA"/>
    <w:rsid w:val="006F5B3F"/>
    <w:rsid w:val="006F5E42"/>
    <w:rsid w:val="006F6B2E"/>
    <w:rsid w:val="006F6FD7"/>
    <w:rsid w:val="006F718C"/>
    <w:rsid w:val="006F76ED"/>
    <w:rsid w:val="0070025D"/>
    <w:rsid w:val="00700306"/>
    <w:rsid w:val="007004AD"/>
    <w:rsid w:val="007004EE"/>
    <w:rsid w:val="00700643"/>
    <w:rsid w:val="00700762"/>
    <w:rsid w:val="00700D08"/>
    <w:rsid w:val="0070104A"/>
    <w:rsid w:val="0070249F"/>
    <w:rsid w:val="00702F91"/>
    <w:rsid w:val="007031A3"/>
    <w:rsid w:val="007033AD"/>
    <w:rsid w:val="0070443F"/>
    <w:rsid w:val="00705072"/>
    <w:rsid w:val="00705AB0"/>
    <w:rsid w:val="00705AC7"/>
    <w:rsid w:val="00705FD0"/>
    <w:rsid w:val="0070691D"/>
    <w:rsid w:val="007070A3"/>
    <w:rsid w:val="0070762F"/>
    <w:rsid w:val="00707A5D"/>
    <w:rsid w:val="00707B9F"/>
    <w:rsid w:val="00710549"/>
    <w:rsid w:val="0071142E"/>
    <w:rsid w:val="00711AB1"/>
    <w:rsid w:val="00711E7A"/>
    <w:rsid w:val="00712767"/>
    <w:rsid w:val="00712772"/>
    <w:rsid w:val="00713AB8"/>
    <w:rsid w:val="00713DBE"/>
    <w:rsid w:val="00713ECD"/>
    <w:rsid w:val="007144F0"/>
    <w:rsid w:val="00714559"/>
    <w:rsid w:val="00714B8D"/>
    <w:rsid w:val="00714F9E"/>
    <w:rsid w:val="007159F8"/>
    <w:rsid w:val="00716007"/>
    <w:rsid w:val="0071668E"/>
    <w:rsid w:val="00716B21"/>
    <w:rsid w:val="00717353"/>
    <w:rsid w:val="007201FA"/>
    <w:rsid w:val="00720604"/>
    <w:rsid w:val="00721576"/>
    <w:rsid w:val="00721A62"/>
    <w:rsid w:val="0072225D"/>
    <w:rsid w:val="007225FF"/>
    <w:rsid w:val="00722716"/>
    <w:rsid w:val="007228AE"/>
    <w:rsid w:val="007232E7"/>
    <w:rsid w:val="00723848"/>
    <w:rsid w:val="007238D8"/>
    <w:rsid w:val="00723A05"/>
    <w:rsid w:val="00724039"/>
    <w:rsid w:val="00725492"/>
    <w:rsid w:val="00725703"/>
    <w:rsid w:val="007263DA"/>
    <w:rsid w:val="00726EFD"/>
    <w:rsid w:val="00727987"/>
    <w:rsid w:val="0073025C"/>
    <w:rsid w:val="00730AF5"/>
    <w:rsid w:val="00731245"/>
    <w:rsid w:val="00731A0A"/>
    <w:rsid w:val="00731C16"/>
    <w:rsid w:val="007332B4"/>
    <w:rsid w:val="00733697"/>
    <w:rsid w:val="007337AF"/>
    <w:rsid w:val="007338D2"/>
    <w:rsid w:val="007343EE"/>
    <w:rsid w:val="007343FC"/>
    <w:rsid w:val="00734432"/>
    <w:rsid w:val="0073448C"/>
    <w:rsid w:val="00734599"/>
    <w:rsid w:val="0073472A"/>
    <w:rsid w:val="00735192"/>
    <w:rsid w:val="0073595C"/>
    <w:rsid w:val="00735E64"/>
    <w:rsid w:val="00735FE6"/>
    <w:rsid w:val="0073602A"/>
    <w:rsid w:val="00736112"/>
    <w:rsid w:val="007367E6"/>
    <w:rsid w:val="00736E4B"/>
    <w:rsid w:val="00736F14"/>
    <w:rsid w:val="00737332"/>
    <w:rsid w:val="0073758A"/>
    <w:rsid w:val="00737937"/>
    <w:rsid w:val="00737E8B"/>
    <w:rsid w:val="00737F5E"/>
    <w:rsid w:val="00740027"/>
    <w:rsid w:val="007407BB"/>
    <w:rsid w:val="007409B9"/>
    <w:rsid w:val="00740F3B"/>
    <w:rsid w:val="007410B9"/>
    <w:rsid w:val="00741172"/>
    <w:rsid w:val="007411E1"/>
    <w:rsid w:val="00741617"/>
    <w:rsid w:val="00741A3C"/>
    <w:rsid w:val="00741B5E"/>
    <w:rsid w:val="00742062"/>
    <w:rsid w:val="0074236E"/>
    <w:rsid w:val="00742380"/>
    <w:rsid w:val="0074281C"/>
    <w:rsid w:val="00742BC8"/>
    <w:rsid w:val="00742F38"/>
    <w:rsid w:val="00743320"/>
    <w:rsid w:val="007435F7"/>
    <w:rsid w:val="007438B8"/>
    <w:rsid w:val="007438EB"/>
    <w:rsid w:val="007444CA"/>
    <w:rsid w:val="007456C9"/>
    <w:rsid w:val="00745820"/>
    <w:rsid w:val="00745A0E"/>
    <w:rsid w:val="00745E12"/>
    <w:rsid w:val="00745E2B"/>
    <w:rsid w:val="00746556"/>
    <w:rsid w:val="00746C23"/>
    <w:rsid w:val="00747399"/>
    <w:rsid w:val="00747CF1"/>
    <w:rsid w:val="00750012"/>
    <w:rsid w:val="00750B4E"/>
    <w:rsid w:val="00750FE5"/>
    <w:rsid w:val="007511A2"/>
    <w:rsid w:val="007518DA"/>
    <w:rsid w:val="00751B0A"/>
    <w:rsid w:val="007526E3"/>
    <w:rsid w:val="00752D3E"/>
    <w:rsid w:val="0075366F"/>
    <w:rsid w:val="00753EB5"/>
    <w:rsid w:val="00754422"/>
    <w:rsid w:val="00754D10"/>
    <w:rsid w:val="007559CB"/>
    <w:rsid w:val="00756CB2"/>
    <w:rsid w:val="0075721B"/>
    <w:rsid w:val="0075780E"/>
    <w:rsid w:val="00757820"/>
    <w:rsid w:val="00757C94"/>
    <w:rsid w:val="00760096"/>
    <w:rsid w:val="00760211"/>
    <w:rsid w:val="0076071B"/>
    <w:rsid w:val="00760ADE"/>
    <w:rsid w:val="007612DB"/>
    <w:rsid w:val="00761DAF"/>
    <w:rsid w:val="007620F5"/>
    <w:rsid w:val="00762432"/>
    <w:rsid w:val="0076270D"/>
    <w:rsid w:val="00763556"/>
    <w:rsid w:val="00763FB7"/>
    <w:rsid w:val="00764706"/>
    <w:rsid w:val="007648EC"/>
    <w:rsid w:val="00764A0F"/>
    <w:rsid w:val="00764BFE"/>
    <w:rsid w:val="00764D8C"/>
    <w:rsid w:val="0076515D"/>
    <w:rsid w:val="00765250"/>
    <w:rsid w:val="0076542C"/>
    <w:rsid w:val="00765A77"/>
    <w:rsid w:val="00765A9B"/>
    <w:rsid w:val="00766045"/>
    <w:rsid w:val="00766CAA"/>
    <w:rsid w:val="00766D33"/>
    <w:rsid w:val="00767363"/>
    <w:rsid w:val="0076768B"/>
    <w:rsid w:val="00767752"/>
    <w:rsid w:val="0076777E"/>
    <w:rsid w:val="00767E92"/>
    <w:rsid w:val="007702F1"/>
    <w:rsid w:val="007704DD"/>
    <w:rsid w:val="00770561"/>
    <w:rsid w:val="00770744"/>
    <w:rsid w:val="00773529"/>
    <w:rsid w:val="00773C56"/>
    <w:rsid w:val="007745B7"/>
    <w:rsid w:val="007747F5"/>
    <w:rsid w:val="007751B8"/>
    <w:rsid w:val="00775708"/>
    <w:rsid w:val="00775936"/>
    <w:rsid w:val="00775A90"/>
    <w:rsid w:val="00775BE2"/>
    <w:rsid w:val="00775CA4"/>
    <w:rsid w:val="00776014"/>
    <w:rsid w:val="007760B4"/>
    <w:rsid w:val="00776A0A"/>
    <w:rsid w:val="00776B20"/>
    <w:rsid w:val="0077711E"/>
    <w:rsid w:val="0077721F"/>
    <w:rsid w:val="00777B43"/>
    <w:rsid w:val="00777CAD"/>
    <w:rsid w:val="00777E34"/>
    <w:rsid w:val="00780521"/>
    <w:rsid w:val="00780987"/>
    <w:rsid w:val="0078098F"/>
    <w:rsid w:val="00780C2F"/>
    <w:rsid w:val="007811EB"/>
    <w:rsid w:val="007815D5"/>
    <w:rsid w:val="00781AB9"/>
    <w:rsid w:val="00781E59"/>
    <w:rsid w:val="0078271E"/>
    <w:rsid w:val="007834E8"/>
    <w:rsid w:val="00783749"/>
    <w:rsid w:val="007839EB"/>
    <w:rsid w:val="00783CD2"/>
    <w:rsid w:val="00783E81"/>
    <w:rsid w:val="0078413A"/>
    <w:rsid w:val="007841C9"/>
    <w:rsid w:val="007842D2"/>
    <w:rsid w:val="007848DB"/>
    <w:rsid w:val="00784935"/>
    <w:rsid w:val="00784AB6"/>
    <w:rsid w:val="007854C8"/>
    <w:rsid w:val="00785FD1"/>
    <w:rsid w:val="00786078"/>
    <w:rsid w:val="00786AC6"/>
    <w:rsid w:val="00787010"/>
    <w:rsid w:val="00787521"/>
    <w:rsid w:val="007902FE"/>
    <w:rsid w:val="00790318"/>
    <w:rsid w:val="00790609"/>
    <w:rsid w:val="007907E6"/>
    <w:rsid w:val="00790C78"/>
    <w:rsid w:val="00790D1B"/>
    <w:rsid w:val="00790D70"/>
    <w:rsid w:val="00790DB0"/>
    <w:rsid w:val="0079104F"/>
    <w:rsid w:val="007914AF"/>
    <w:rsid w:val="007917B2"/>
    <w:rsid w:val="00791C45"/>
    <w:rsid w:val="00791EB8"/>
    <w:rsid w:val="0079218A"/>
    <w:rsid w:val="007923DF"/>
    <w:rsid w:val="007928A8"/>
    <w:rsid w:val="00793670"/>
    <w:rsid w:val="0079407F"/>
    <w:rsid w:val="0079434A"/>
    <w:rsid w:val="00794632"/>
    <w:rsid w:val="0079485B"/>
    <w:rsid w:val="00794A89"/>
    <w:rsid w:val="00795094"/>
    <w:rsid w:val="00795612"/>
    <w:rsid w:val="0079598E"/>
    <w:rsid w:val="00795AD0"/>
    <w:rsid w:val="00795BA8"/>
    <w:rsid w:val="00795CDB"/>
    <w:rsid w:val="007968D3"/>
    <w:rsid w:val="007975CB"/>
    <w:rsid w:val="00797CDD"/>
    <w:rsid w:val="007A0D4F"/>
    <w:rsid w:val="007A27A5"/>
    <w:rsid w:val="007A27AA"/>
    <w:rsid w:val="007A3018"/>
    <w:rsid w:val="007A3AA8"/>
    <w:rsid w:val="007A3B94"/>
    <w:rsid w:val="007A4560"/>
    <w:rsid w:val="007A4EB9"/>
    <w:rsid w:val="007A567A"/>
    <w:rsid w:val="007A59AB"/>
    <w:rsid w:val="007A5DD1"/>
    <w:rsid w:val="007A5E14"/>
    <w:rsid w:val="007A5FC9"/>
    <w:rsid w:val="007A62D7"/>
    <w:rsid w:val="007A64CA"/>
    <w:rsid w:val="007A6697"/>
    <w:rsid w:val="007A6739"/>
    <w:rsid w:val="007A680B"/>
    <w:rsid w:val="007A6C69"/>
    <w:rsid w:val="007A7327"/>
    <w:rsid w:val="007A74C3"/>
    <w:rsid w:val="007A7B66"/>
    <w:rsid w:val="007A7CAA"/>
    <w:rsid w:val="007B07DB"/>
    <w:rsid w:val="007B0A7C"/>
    <w:rsid w:val="007B0C4F"/>
    <w:rsid w:val="007B12EA"/>
    <w:rsid w:val="007B150F"/>
    <w:rsid w:val="007B1672"/>
    <w:rsid w:val="007B1BF1"/>
    <w:rsid w:val="007B1D4A"/>
    <w:rsid w:val="007B1FF5"/>
    <w:rsid w:val="007B2BF4"/>
    <w:rsid w:val="007B2CA1"/>
    <w:rsid w:val="007B2D06"/>
    <w:rsid w:val="007B3246"/>
    <w:rsid w:val="007B3297"/>
    <w:rsid w:val="007B34CA"/>
    <w:rsid w:val="007B3AE2"/>
    <w:rsid w:val="007B3D4F"/>
    <w:rsid w:val="007B3E49"/>
    <w:rsid w:val="007B43EB"/>
    <w:rsid w:val="007B4C81"/>
    <w:rsid w:val="007B50F5"/>
    <w:rsid w:val="007B5A2F"/>
    <w:rsid w:val="007B5DD8"/>
    <w:rsid w:val="007B6083"/>
    <w:rsid w:val="007B6638"/>
    <w:rsid w:val="007B6BBF"/>
    <w:rsid w:val="007B6D8D"/>
    <w:rsid w:val="007C028B"/>
    <w:rsid w:val="007C076A"/>
    <w:rsid w:val="007C0FAE"/>
    <w:rsid w:val="007C152C"/>
    <w:rsid w:val="007C1564"/>
    <w:rsid w:val="007C27BD"/>
    <w:rsid w:val="007C28D9"/>
    <w:rsid w:val="007C29AF"/>
    <w:rsid w:val="007C2D1D"/>
    <w:rsid w:val="007C2DC1"/>
    <w:rsid w:val="007C3253"/>
    <w:rsid w:val="007C331E"/>
    <w:rsid w:val="007C37BC"/>
    <w:rsid w:val="007C3937"/>
    <w:rsid w:val="007C3A4E"/>
    <w:rsid w:val="007C3AE9"/>
    <w:rsid w:val="007C4064"/>
    <w:rsid w:val="007C4C62"/>
    <w:rsid w:val="007C622C"/>
    <w:rsid w:val="007C62C4"/>
    <w:rsid w:val="007C652D"/>
    <w:rsid w:val="007C6567"/>
    <w:rsid w:val="007C660B"/>
    <w:rsid w:val="007C66D1"/>
    <w:rsid w:val="007C7021"/>
    <w:rsid w:val="007C72F6"/>
    <w:rsid w:val="007C7693"/>
    <w:rsid w:val="007C7969"/>
    <w:rsid w:val="007C7AF2"/>
    <w:rsid w:val="007D0082"/>
    <w:rsid w:val="007D0773"/>
    <w:rsid w:val="007D0A52"/>
    <w:rsid w:val="007D107B"/>
    <w:rsid w:val="007D10F0"/>
    <w:rsid w:val="007D11BE"/>
    <w:rsid w:val="007D1CB8"/>
    <w:rsid w:val="007D2E48"/>
    <w:rsid w:val="007D3C20"/>
    <w:rsid w:val="007D482E"/>
    <w:rsid w:val="007D4D13"/>
    <w:rsid w:val="007D51F4"/>
    <w:rsid w:val="007D53B8"/>
    <w:rsid w:val="007D56F7"/>
    <w:rsid w:val="007D5A48"/>
    <w:rsid w:val="007D5A82"/>
    <w:rsid w:val="007D5DE2"/>
    <w:rsid w:val="007D6173"/>
    <w:rsid w:val="007D618D"/>
    <w:rsid w:val="007D7B9C"/>
    <w:rsid w:val="007E032F"/>
    <w:rsid w:val="007E0D45"/>
    <w:rsid w:val="007E0EFD"/>
    <w:rsid w:val="007E1102"/>
    <w:rsid w:val="007E1109"/>
    <w:rsid w:val="007E1303"/>
    <w:rsid w:val="007E1500"/>
    <w:rsid w:val="007E16BF"/>
    <w:rsid w:val="007E16C9"/>
    <w:rsid w:val="007E1A57"/>
    <w:rsid w:val="007E1A9E"/>
    <w:rsid w:val="007E1AC8"/>
    <w:rsid w:val="007E2706"/>
    <w:rsid w:val="007E31F8"/>
    <w:rsid w:val="007E413E"/>
    <w:rsid w:val="007E41AF"/>
    <w:rsid w:val="007E45D4"/>
    <w:rsid w:val="007E4B7B"/>
    <w:rsid w:val="007E5154"/>
    <w:rsid w:val="007E51FF"/>
    <w:rsid w:val="007E5667"/>
    <w:rsid w:val="007E5B05"/>
    <w:rsid w:val="007E5BD5"/>
    <w:rsid w:val="007E5C64"/>
    <w:rsid w:val="007E5E50"/>
    <w:rsid w:val="007F0042"/>
    <w:rsid w:val="007F03B2"/>
    <w:rsid w:val="007F04DF"/>
    <w:rsid w:val="007F06D9"/>
    <w:rsid w:val="007F0E64"/>
    <w:rsid w:val="007F15BB"/>
    <w:rsid w:val="007F16EF"/>
    <w:rsid w:val="007F2367"/>
    <w:rsid w:val="007F2760"/>
    <w:rsid w:val="007F27C8"/>
    <w:rsid w:val="007F400B"/>
    <w:rsid w:val="007F40D5"/>
    <w:rsid w:val="007F465A"/>
    <w:rsid w:val="007F475C"/>
    <w:rsid w:val="007F4BDE"/>
    <w:rsid w:val="007F4E45"/>
    <w:rsid w:val="007F61E7"/>
    <w:rsid w:val="007F67C0"/>
    <w:rsid w:val="007F69A9"/>
    <w:rsid w:val="007F6B69"/>
    <w:rsid w:val="007F6FA3"/>
    <w:rsid w:val="007F70B1"/>
    <w:rsid w:val="007F7BBB"/>
    <w:rsid w:val="007F7C10"/>
    <w:rsid w:val="007F7CEC"/>
    <w:rsid w:val="008000FC"/>
    <w:rsid w:val="00800BA8"/>
    <w:rsid w:val="00800BCA"/>
    <w:rsid w:val="00800BE4"/>
    <w:rsid w:val="00800FB7"/>
    <w:rsid w:val="00800FEB"/>
    <w:rsid w:val="00801143"/>
    <w:rsid w:val="00801244"/>
    <w:rsid w:val="00801602"/>
    <w:rsid w:val="00801867"/>
    <w:rsid w:val="00801E3E"/>
    <w:rsid w:val="0080220F"/>
    <w:rsid w:val="0080243F"/>
    <w:rsid w:val="00802519"/>
    <w:rsid w:val="00802878"/>
    <w:rsid w:val="00802A48"/>
    <w:rsid w:val="008030DE"/>
    <w:rsid w:val="00804AAE"/>
    <w:rsid w:val="00804C10"/>
    <w:rsid w:val="00804D04"/>
    <w:rsid w:val="00804EB2"/>
    <w:rsid w:val="00804F76"/>
    <w:rsid w:val="00805CFC"/>
    <w:rsid w:val="00805DF3"/>
    <w:rsid w:val="00805FBB"/>
    <w:rsid w:val="008062CF"/>
    <w:rsid w:val="00806E72"/>
    <w:rsid w:val="00807932"/>
    <w:rsid w:val="00807B66"/>
    <w:rsid w:val="00807EAA"/>
    <w:rsid w:val="00810E05"/>
    <w:rsid w:val="00811AEB"/>
    <w:rsid w:val="00812141"/>
    <w:rsid w:val="008122B9"/>
    <w:rsid w:val="008126D9"/>
    <w:rsid w:val="00812A12"/>
    <w:rsid w:val="00812B73"/>
    <w:rsid w:val="00812F73"/>
    <w:rsid w:val="00813263"/>
    <w:rsid w:val="008134FC"/>
    <w:rsid w:val="00813F26"/>
    <w:rsid w:val="00815591"/>
    <w:rsid w:val="008155FE"/>
    <w:rsid w:val="00815E6E"/>
    <w:rsid w:val="00815EDA"/>
    <w:rsid w:val="0081624C"/>
    <w:rsid w:val="0081641A"/>
    <w:rsid w:val="008166BE"/>
    <w:rsid w:val="00816FFC"/>
    <w:rsid w:val="00817A8E"/>
    <w:rsid w:val="008200EE"/>
    <w:rsid w:val="00820E2C"/>
    <w:rsid w:val="00821B45"/>
    <w:rsid w:val="00821FBA"/>
    <w:rsid w:val="00822166"/>
    <w:rsid w:val="008224E6"/>
    <w:rsid w:val="0082274B"/>
    <w:rsid w:val="00822EE3"/>
    <w:rsid w:val="00823774"/>
    <w:rsid w:val="00823CF2"/>
    <w:rsid w:val="0082413F"/>
    <w:rsid w:val="00824387"/>
    <w:rsid w:val="00824E5D"/>
    <w:rsid w:val="00825008"/>
    <w:rsid w:val="0082578F"/>
    <w:rsid w:val="00825A7E"/>
    <w:rsid w:val="00825B89"/>
    <w:rsid w:val="0082642E"/>
    <w:rsid w:val="008271C1"/>
    <w:rsid w:val="00827B52"/>
    <w:rsid w:val="00830133"/>
    <w:rsid w:val="00830390"/>
    <w:rsid w:val="00830932"/>
    <w:rsid w:val="00830B3C"/>
    <w:rsid w:val="00831098"/>
    <w:rsid w:val="00831E88"/>
    <w:rsid w:val="00831F53"/>
    <w:rsid w:val="0083299A"/>
    <w:rsid w:val="008334F2"/>
    <w:rsid w:val="008337CE"/>
    <w:rsid w:val="00833F69"/>
    <w:rsid w:val="008344B7"/>
    <w:rsid w:val="0083474D"/>
    <w:rsid w:val="00834917"/>
    <w:rsid w:val="00834A59"/>
    <w:rsid w:val="00834ACB"/>
    <w:rsid w:val="00835043"/>
    <w:rsid w:val="00835B9F"/>
    <w:rsid w:val="0083638A"/>
    <w:rsid w:val="00836807"/>
    <w:rsid w:val="008374FD"/>
    <w:rsid w:val="00837B6D"/>
    <w:rsid w:val="0084069F"/>
    <w:rsid w:val="008406F0"/>
    <w:rsid w:val="008406F7"/>
    <w:rsid w:val="0084091F"/>
    <w:rsid w:val="008415B5"/>
    <w:rsid w:val="00841732"/>
    <w:rsid w:val="00841ECD"/>
    <w:rsid w:val="00841FF2"/>
    <w:rsid w:val="00842124"/>
    <w:rsid w:val="00842EE4"/>
    <w:rsid w:val="008446AD"/>
    <w:rsid w:val="00844962"/>
    <w:rsid w:val="00845E24"/>
    <w:rsid w:val="008468A4"/>
    <w:rsid w:val="00847E3D"/>
    <w:rsid w:val="008503E2"/>
    <w:rsid w:val="008506AE"/>
    <w:rsid w:val="00850BE5"/>
    <w:rsid w:val="00851C48"/>
    <w:rsid w:val="00851D09"/>
    <w:rsid w:val="008520B9"/>
    <w:rsid w:val="00852153"/>
    <w:rsid w:val="008521C0"/>
    <w:rsid w:val="008521C9"/>
    <w:rsid w:val="008522A1"/>
    <w:rsid w:val="008523E0"/>
    <w:rsid w:val="00852A04"/>
    <w:rsid w:val="00852C85"/>
    <w:rsid w:val="00852ED6"/>
    <w:rsid w:val="00853D9E"/>
    <w:rsid w:val="0085407A"/>
    <w:rsid w:val="008548D7"/>
    <w:rsid w:val="0085504A"/>
    <w:rsid w:val="0085562F"/>
    <w:rsid w:val="008560FB"/>
    <w:rsid w:val="008562EF"/>
    <w:rsid w:val="00856337"/>
    <w:rsid w:val="008564F0"/>
    <w:rsid w:val="00856544"/>
    <w:rsid w:val="00856957"/>
    <w:rsid w:val="00856977"/>
    <w:rsid w:val="00857827"/>
    <w:rsid w:val="00857DA0"/>
    <w:rsid w:val="00860321"/>
    <w:rsid w:val="00860507"/>
    <w:rsid w:val="0086131B"/>
    <w:rsid w:val="00861875"/>
    <w:rsid w:val="00861B8D"/>
    <w:rsid w:val="00861C4B"/>
    <w:rsid w:val="00861D13"/>
    <w:rsid w:val="00861FAD"/>
    <w:rsid w:val="0086246E"/>
    <w:rsid w:val="0086280C"/>
    <w:rsid w:val="00862CB3"/>
    <w:rsid w:val="00862DB0"/>
    <w:rsid w:val="00862E94"/>
    <w:rsid w:val="008633A2"/>
    <w:rsid w:val="00864008"/>
    <w:rsid w:val="00864295"/>
    <w:rsid w:val="00864D43"/>
    <w:rsid w:val="008658D7"/>
    <w:rsid w:val="008675B1"/>
    <w:rsid w:val="008676D5"/>
    <w:rsid w:val="00870367"/>
    <w:rsid w:val="0087076E"/>
    <w:rsid w:val="008709B1"/>
    <w:rsid w:val="00870C46"/>
    <w:rsid w:val="00871888"/>
    <w:rsid w:val="00871B74"/>
    <w:rsid w:val="00871D9F"/>
    <w:rsid w:val="008731BF"/>
    <w:rsid w:val="008739E4"/>
    <w:rsid w:val="008740E5"/>
    <w:rsid w:val="008742DD"/>
    <w:rsid w:val="008743AF"/>
    <w:rsid w:val="00874E05"/>
    <w:rsid w:val="0087504F"/>
    <w:rsid w:val="00875D46"/>
    <w:rsid w:val="00876010"/>
    <w:rsid w:val="0087626F"/>
    <w:rsid w:val="008765FC"/>
    <w:rsid w:val="00876E2E"/>
    <w:rsid w:val="008775AA"/>
    <w:rsid w:val="00877B21"/>
    <w:rsid w:val="00877F18"/>
    <w:rsid w:val="0088061E"/>
    <w:rsid w:val="00880C7C"/>
    <w:rsid w:val="008810E5"/>
    <w:rsid w:val="00881AD8"/>
    <w:rsid w:val="00881BA6"/>
    <w:rsid w:val="00881C77"/>
    <w:rsid w:val="00882C72"/>
    <w:rsid w:val="00882D70"/>
    <w:rsid w:val="00882E8B"/>
    <w:rsid w:val="00883583"/>
    <w:rsid w:val="00884B88"/>
    <w:rsid w:val="008853AE"/>
    <w:rsid w:val="00885A4B"/>
    <w:rsid w:val="00885BD8"/>
    <w:rsid w:val="00885BF9"/>
    <w:rsid w:val="00885DBD"/>
    <w:rsid w:val="00885ECD"/>
    <w:rsid w:val="00885F4C"/>
    <w:rsid w:val="00885FDB"/>
    <w:rsid w:val="008868F3"/>
    <w:rsid w:val="00886C67"/>
    <w:rsid w:val="00887171"/>
    <w:rsid w:val="008871C5"/>
    <w:rsid w:val="0088752C"/>
    <w:rsid w:val="00887983"/>
    <w:rsid w:val="008908E9"/>
    <w:rsid w:val="00890965"/>
    <w:rsid w:val="00890A56"/>
    <w:rsid w:val="00891030"/>
    <w:rsid w:val="0089159C"/>
    <w:rsid w:val="0089193A"/>
    <w:rsid w:val="00891CC6"/>
    <w:rsid w:val="0089215F"/>
    <w:rsid w:val="00892390"/>
    <w:rsid w:val="008926CC"/>
    <w:rsid w:val="008927A6"/>
    <w:rsid w:val="00892802"/>
    <w:rsid w:val="00892AEE"/>
    <w:rsid w:val="00893355"/>
    <w:rsid w:val="00893A1E"/>
    <w:rsid w:val="00893C86"/>
    <w:rsid w:val="00894791"/>
    <w:rsid w:val="008948C5"/>
    <w:rsid w:val="00895A69"/>
    <w:rsid w:val="008960E4"/>
    <w:rsid w:val="00896B1F"/>
    <w:rsid w:val="00897275"/>
    <w:rsid w:val="008974A9"/>
    <w:rsid w:val="008A0342"/>
    <w:rsid w:val="008A0654"/>
    <w:rsid w:val="008A07D8"/>
    <w:rsid w:val="008A16DA"/>
    <w:rsid w:val="008A16DD"/>
    <w:rsid w:val="008A1C22"/>
    <w:rsid w:val="008A1C76"/>
    <w:rsid w:val="008A1D79"/>
    <w:rsid w:val="008A217B"/>
    <w:rsid w:val="008A23DA"/>
    <w:rsid w:val="008A2AB1"/>
    <w:rsid w:val="008A2ADE"/>
    <w:rsid w:val="008A2B3C"/>
    <w:rsid w:val="008A3B64"/>
    <w:rsid w:val="008A3DDE"/>
    <w:rsid w:val="008A3E49"/>
    <w:rsid w:val="008A45AA"/>
    <w:rsid w:val="008A45FB"/>
    <w:rsid w:val="008A4F36"/>
    <w:rsid w:val="008A4F48"/>
    <w:rsid w:val="008A508D"/>
    <w:rsid w:val="008A57BD"/>
    <w:rsid w:val="008A59AF"/>
    <w:rsid w:val="008A679D"/>
    <w:rsid w:val="008A6BA2"/>
    <w:rsid w:val="008A7011"/>
    <w:rsid w:val="008A7265"/>
    <w:rsid w:val="008A729B"/>
    <w:rsid w:val="008A7344"/>
    <w:rsid w:val="008A7A54"/>
    <w:rsid w:val="008A7F8C"/>
    <w:rsid w:val="008A7FEB"/>
    <w:rsid w:val="008B05A9"/>
    <w:rsid w:val="008B0B60"/>
    <w:rsid w:val="008B0E24"/>
    <w:rsid w:val="008B10F3"/>
    <w:rsid w:val="008B16F6"/>
    <w:rsid w:val="008B21F5"/>
    <w:rsid w:val="008B260C"/>
    <w:rsid w:val="008B273B"/>
    <w:rsid w:val="008B2DFA"/>
    <w:rsid w:val="008B3159"/>
    <w:rsid w:val="008B3C67"/>
    <w:rsid w:val="008B40A7"/>
    <w:rsid w:val="008B46AD"/>
    <w:rsid w:val="008B48D2"/>
    <w:rsid w:val="008B4A6F"/>
    <w:rsid w:val="008B4D86"/>
    <w:rsid w:val="008B4EEB"/>
    <w:rsid w:val="008B5231"/>
    <w:rsid w:val="008B5716"/>
    <w:rsid w:val="008B5E25"/>
    <w:rsid w:val="008B63F9"/>
    <w:rsid w:val="008B6625"/>
    <w:rsid w:val="008B70E6"/>
    <w:rsid w:val="008B7645"/>
    <w:rsid w:val="008B7A70"/>
    <w:rsid w:val="008B7FDE"/>
    <w:rsid w:val="008C008D"/>
    <w:rsid w:val="008C0227"/>
    <w:rsid w:val="008C02E6"/>
    <w:rsid w:val="008C03B3"/>
    <w:rsid w:val="008C0A51"/>
    <w:rsid w:val="008C0C15"/>
    <w:rsid w:val="008C130A"/>
    <w:rsid w:val="008C14C3"/>
    <w:rsid w:val="008C1E80"/>
    <w:rsid w:val="008C1F75"/>
    <w:rsid w:val="008C2000"/>
    <w:rsid w:val="008C24DF"/>
    <w:rsid w:val="008C262B"/>
    <w:rsid w:val="008C2BF2"/>
    <w:rsid w:val="008C2CB3"/>
    <w:rsid w:val="008C2D4B"/>
    <w:rsid w:val="008C2D9B"/>
    <w:rsid w:val="008C3187"/>
    <w:rsid w:val="008C31FD"/>
    <w:rsid w:val="008C361C"/>
    <w:rsid w:val="008C37E0"/>
    <w:rsid w:val="008C3E49"/>
    <w:rsid w:val="008C41ED"/>
    <w:rsid w:val="008C434E"/>
    <w:rsid w:val="008C44F3"/>
    <w:rsid w:val="008C48B0"/>
    <w:rsid w:val="008C4F3E"/>
    <w:rsid w:val="008C531F"/>
    <w:rsid w:val="008C560F"/>
    <w:rsid w:val="008C5A56"/>
    <w:rsid w:val="008C65CB"/>
    <w:rsid w:val="008C65D0"/>
    <w:rsid w:val="008C7503"/>
    <w:rsid w:val="008C7ABB"/>
    <w:rsid w:val="008C7D51"/>
    <w:rsid w:val="008C7DAC"/>
    <w:rsid w:val="008D0381"/>
    <w:rsid w:val="008D0CD1"/>
    <w:rsid w:val="008D17A1"/>
    <w:rsid w:val="008D1D30"/>
    <w:rsid w:val="008D2736"/>
    <w:rsid w:val="008D2851"/>
    <w:rsid w:val="008D2A16"/>
    <w:rsid w:val="008D2F5F"/>
    <w:rsid w:val="008D32F1"/>
    <w:rsid w:val="008D37D5"/>
    <w:rsid w:val="008D40FB"/>
    <w:rsid w:val="008D42B6"/>
    <w:rsid w:val="008D43AF"/>
    <w:rsid w:val="008D4BCA"/>
    <w:rsid w:val="008D51A1"/>
    <w:rsid w:val="008D541C"/>
    <w:rsid w:val="008D55D4"/>
    <w:rsid w:val="008D58EA"/>
    <w:rsid w:val="008D6B94"/>
    <w:rsid w:val="008D6F96"/>
    <w:rsid w:val="008D6FB4"/>
    <w:rsid w:val="008D72ED"/>
    <w:rsid w:val="008D73BE"/>
    <w:rsid w:val="008D7C9C"/>
    <w:rsid w:val="008E04E0"/>
    <w:rsid w:val="008E052F"/>
    <w:rsid w:val="008E08B6"/>
    <w:rsid w:val="008E0994"/>
    <w:rsid w:val="008E1DCE"/>
    <w:rsid w:val="008E25D1"/>
    <w:rsid w:val="008E2E06"/>
    <w:rsid w:val="008E2F4E"/>
    <w:rsid w:val="008E32FE"/>
    <w:rsid w:val="008E3FB0"/>
    <w:rsid w:val="008E4EB1"/>
    <w:rsid w:val="008E5DB9"/>
    <w:rsid w:val="008E61F1"/>
    <w:rsid w:val="008E6936"/>
    <w:rsid w:val="008E72D4"/>
    <w:rsid w:val="008E72F4"/>
    <w:rsid w:val="008E79DE"/>
    <w:rsid w:val="008E7AD1"/>
    <w:rsid w:val="008F0A79"/>
    <w:rsid w:val="008F0D22"/>
    <w:rsid w:val="008F0FC3"/>
    <w:rsid w:val="008F1180"/>
    <w:rsid w:val="008F1736"/>
    <w:rsid w:val="008F1FEC"/>
    <w:rsid w:val="008F23C8"/>
    <w:rsid w:val="008F2E20"/>
    <w:rsid w:val="008F3719"/>
    <w:rsid w:val="008F37EA"/>
    <w:rsid w:val="008F4338"/>
    <w:rsid w:val="008F50EB"/>
    <w:rsid w:val="008F51D4"/>
    <w:rsid w:val="008F5A8E"/>
    <w:rsid w:val="008F5D2E"/>
    <w:rsid w:val="008F61A2"/>
    <w:rsid w:val="008F6500"/>
    <w:rsid w:val="008F683A"/>
    <w:rsid w:val="008F6C8E"/>
    <w:rsid w:val="008F6CF5"/>
    <w:rsid w:val="008F7588"/>
    <w:rsid w:val="008F7943"/>
    <w:rsid w:val="008F7963"/>
    <w:rsid w:val="008F7AFB"/>
    <w:rsid w:val="008F7EBA"/>
    <w:rsid w:val="00901255"/>
    <w:rsid w:val="009014E3"/>
    <w:rsid w:val="009016CA"/>
    <w:rsid w:val="009017A8"/>
    <w:rsid w:val="009029CA"/>
    <w:rsid w:val="00902A32"/>
    <w:rsid w:val="00902B88"/>
    <w:rsid w:val="00903589"/>
    <w:rsid w:val="009036C7"/>
    <w:rsid w:val="00903922"/>
    <w:rsid w:val="00903A83"/>
    <w:rsid w:val="00903D86"/>
    <w:rsid w:val="00903EB8"/>
    <w:rsid w:val="009040A6"/>
    <w:rsid w:val="00905C09"/>
    <w:rsid w:val="00906575"/>
    <w:rsid w:val="009068F3"/>
    <w:rsid w:val="00907105"/>
    <w:rsid w:val="009075AE"/>
    <w:rsid w:val="009079BA"/>
    <w:rsid w:val="00907E67"/>
    <w:rsid w:val="009101DF"/>
    <w:rsid w:val="009102FF"/>
    <w:rsid w:val="0091066A"/>
    <w:rsid w:val="00910971"/>
    <w:rsid w:val="009112E5"/>
    <w:rsid w:val="009113B9"/>
    <w:rsid w:val="009118F2"/>
    <w:rsid w:val="00911FFF"/>
    <w:rsid w:val="00912071"/>
    <w:rsid w:val="00912436"/>
    <w:rsid w:val="0091322D"/>
    <w:rsid w:val="009133C6"/>
    <w:rsid w:val="00913CAB"/>
    <w:rsid w:val="00914A59"/>
    <w:rsid w:val="00914CFF"/>
    <w:rsid w:val="00914E53"/>
    <w:rsid w:val="009158A2"/>
    <w:rsid w:val="009166A1"/>
    <w:rsid w:val="00916E6A"/>
    <w:rsid w:val="009171F9"/>
    <w:rsid w:val="00917381"/>
    <w:rsid w:val="009173D8"/>
    <w:rsid w:val="0091746D"/>
    <w:rsid w:val="00917CD1"/>
    <w:rsid w:val="00917FE4"/>
    <w:rsid w:val="00920115"/>
    <w:rsid w:val="009201D3"/>
    <w:rsid w:val="00920694"/>
    <w:rsid w:val="009206CC"/>
    <w:rsid w:val="0092099E"/>
    <w:rsid w:val="00920DB9"/>
    <w:rsid w:val="00920E56"/>
    <w:rsid w:val="0092153E"/>
    <w:rsid w:val="009218EB"/>
    <w:rsid w:val="00921A17"/>
    <w:rsid w:val="00921D63"/>
    <w:rsid w:val="00922BF5"/>
    <w:rsid w:val="00922F04"/>
    <w:rsid w:val="00923900"/>
    <w:rsid w:val="00924104"/>
    <w:rsid w:val="00924C99"/>
    <w:rsid w:val="00924F93"/>
    <w:rsid w:val="009256B3"/>
    <w:rsid w:val="009264AF"/>
    <w:rsid w:val="009266A0"/>
    <w:rsid w:val="00927164"/>
    <w:rsid w:val="00927385"/>
    <w:rsid w:val="00927496"/>
    <w:rsid w:val="00927E1B"/>
    <w:rsid w:val="00930474"/>
    <w:rsid w:val="0093060C"/>
    <w:rsid w:val="00931273"/>
    <w:rsid w:val="00931896"/>
    <w:rsid w:val="009329B7"/>
    <w:rsid w:val="009333E3"/>
    <w:rsid w:val="00933C50"/>
    <w:rsid w:val="00933EC3"/>
    <w:rsid w:val="009343B7"/>
    <w:rsid w:val="00934605"/>
    <w:rsid w:val="00934AB6"/>
    <w:rsid w:val="00934B67"/>
    <w:rsid w:val="009351C9"/>
    <w:rsid w:val="009360CA"/>
    <w:rsid w:val="009361A7"/>
    <w:rsid w:val="009378E1"/>
    <w:rsid w:val="00937A5C"/>
    <w:rsid w:val="00937D12"/>
    <w:rsid w:val="00940296"/>
    <w:rsid w:val="00940477"/>
    <w:rsid w:val="00940699"/>
    <w:rsid w:val="00940900"/>
    <w:rsid w:val="00940D21"/>
    <w:rsid w:val="009415E1"/>
    <w:rsid w:val="00941BC0"/>
    <w:rsid w:val="00941C69"/>
    <w:rsid w:val="00941C82"/>
    <w:rsid w:val="0094201A"/>
    <w:rsid w:val="0094236C"/>
    <w:rsid w:val="00943569"/>
    <w:rsid w:val="00943E56"/>
    <w:rsid w:val="0094411F"/>
    <w:rsid w:val="009449E3"/>
    <w:rsid w:val="0094563E"/>
    <w:rsid w:val="009456A6"/>
    <w:rsid w:val="00945737"/>
    <w:rsid w:val="009457CF"/>
    <w:rsid w:val="009459CF"/>
    <w:rsid w:val="0094602F"/>
    <w:rsid w:val="00946669"/>
    <w:rsid w:val="00946B00"/>
    <w:rsid w:val="00946BD3"/>
    <w:rsid w:val="00946D39"/>
    <w:rsid w:val="00946DF2"/>
    <w:rsid w:val="00950348"/>
    <w:rsid w:val="00951110"/>
    <w:rsid w:val="00952689"/>
    <w:rsid w:val="009536AF"/>
    <w:rsid w:val="00953890"/>
    <w:rsid w:val="009540F0"/>
    <w:rsid w:val="009545B9"/>
    <w:rsid w:val="009546A5"/>
    <w:rsid w:val="009550B9"/>
    <w:rsid w:val="009552FB"/>
    <w:rsid w:val="00955B20"/>
    <w:rsid w:val="009562E9"/>
    <w:rsid w:val="0095672B"/>
    <w:rsid w:val="009575DE"/>
    <w:rsid w:val="009579C6"/>
    <w:rsid w:val="00960539"/>
    <w:rsid w:val="00960E8B"/>
    <w:rsid w:val="0096102D"/>
    <w:rsid w:val="0096144F"/>
    <w:rsid w:val="009616ED"/>
    <w:rsid w:val="009621FA"/>
    <w:rsid w:val="00963567"/>
    <w:rsid w:val="0096392A"/>
    <w:rsid w:val="00963D97"/>
    <w:rsid w:val="00963E03"/>
    <w:rsid w:val="00964748"/>
    <w:rsid w:val="00965A85"/>
    <w:rsid w:val="00965CA0"/>
    <w:rsid w:val="00965D4E"/>
    <w:rsid w:val="009662DF"/>
    <w:rsid w:val="00966721"/>
    <w:rsid w:val="00966F35"/>
    <w:rsid w:val="009671E0"/>
    <w:rsid w:val="00970159"/>
    <w:rsid w:val="00970A23"/>
    <w:rsid w:val="00971228"/>
    <w:rsid w:val="0097153D"/>
    <w:rsid w:val="00972487"/>
    <w:rsid w:val="00972B3D"/>
    <w:rsid w:val="00972EA0"/>
    <w:rsid w:val="00973B5F"/>
    <w:rsid w:val="009741D2"/>
    <w:rsid w:val="00974830"/>
    <w:rsid w:val="00974941"/>
    <w:rsid w:val="009750E3"/>
    <w:rsid w:val="0097587D"/>
    <w:rsid w:val="009758D4"/>
    <w:rsid w:val="00976313"/>
    <w:rsid w:val="009767E6"/>
    <w:rsid w:val="00976BDA"/>
    <w:rsid w:val="00977836"/>
    <w:rsid w:val="00977F53"/>
    <w:rsid w:val="00977FD8"/>
    <w:rsid w:val="00981569"/>
    <w:rsid w:val="00981B20"/>
    <w:rsid w:val="00981CA1"/>
    <w:rsid w:val="00982008"/>
    <w:rsid w:val="009824BE"/>
    <w:rsid w:val="00982633"/>
    <w:rsid w:val="00982AE2"/>
    <w:rsid w:val="00982F8E"/>
    <w:rsid w:val="009838EF"/>
    <w:rsid w:val="00983A60"/>
    <w:rsid w:val="00983EB8"/>
    <w:rsid w:val="0098428F"/>
    <w:rsid w:val="009843C0"/>
    <w:rsid w:val="00984838"/>
    <w:rsid w:val="00984A38"/>
    <w:rsid w:val="00984FE7"/>
    <w:rsid w:val="00985298"/>
    <w:rsid w:val="00985357"/>
    <w:rsid w:val="00985512"/>
    <w:rsid w:val="00985550"/>
    <w:rsid w:val="00985565"/>
    <w:rsid w:val="009865B2"/>
    <w:rsid w:val="009866DF"/>
    <w:rsid w:val="00986D4C"/>
    <w:rsid w:val="00987436"/>
    <w:rsid w:val="0099016E"/>
    <w:rsid w:val="00990444"/>
    <w:rsid w:val="009904E1"/>
    <w:rsid w:val="009908FF"/>
    <w:rsid w:val="00990D42"/>
    <w:rsid w:val="009910D0"/>
    <w:rsid w:val="009917E8"/>
    <w:rsid w:val="00992183"/>
    <w:rsid w:val="0099222A"/>
    <w:rsid w:val="00992367"/>
    <w:rsid w:val="00992531"/>
    <w:rsid w:val="00992900"/>
    <w:rsid w:val="00992D39"/>
    <w:rsid w:val="0099346A"/>
    <w:rsid w:val="009935EE"/>
    <w:rsid w:val="00993E96"/>
    <w:rsid w:val="00994285"/>
    <w:rsid w:val="00994FA1"/>
    <w:rsid w:val="0099541D"/>
    <w:rsid w:val="009954C9"/>
    <w:rsid w:val="0099568E"/>
    <w:rsid w:val="0099632D"/>
    <w:rsid w:val="00996395"/>
    <w:rsid w:val="009964CA"/>
    <w:rsid w:val="00996AB8"/>
    <w:rsid w:val="00997753"/>
    <w:rsid w:val="00997E45"/>
    <w:rsid w:val="009A0401"/>
    <w:rsid w:val="009A08F4"/>
    <w:rsid w:val="009A0E2C"/>
    <w:rsid w:val="009A13E1"/>
    <w:rsid w:val="009A1786"/>
    <w:rsid w:val="009A1C33"/>
    <w:rsid w:val="009A3145"/>
    <w:rsid w:val="009A32E1"/>
    <w:rsid w:val="009A41E1"/>
    <w:rsid w:val="009A42F3"/>
    <w:rsid w:val="009A4957"/>
    <w:rsid w:val="009A514C"/>
    <w:rsid w:val="009A51CF"/>
    <w:rsid w:val="009A61E8"/>
    <w:rsid w:val="009A68B4"/>
    <w:rsid w:val="009A6CA6"/>
    <w:rsid w:val="009A7154"/>
    <w:rsid w:val="009A71D8"/>
    <w:rsid w:val="009A7617"/>
    <w:rsid w:val="009B0928"/>
    <w:rsid w:val="009B0CDB"/>
    <w:rsid w:val="009B10A4"/>
    <w:rsid w:val="009B10F3"/>
    <w:rsid w:val="009B1699"/>
    <w:rsid w:val="009B1987"/>
    <w:rsid w:val="009B1EB1"/>
    <w:rsid w:val="009B1F71"/>
    <w:rsid w:val="009B1FFB"/>
    <w:rsid w:val="009B2353"/>
    <w:rsid w:val="009B2782"/>
    <w:rsid w:val="009B3679"/>
    <w:rsid w:val="009B38E8"/>
    <w:rsid w:val="009B3995"/>
    <w:rsid w:val="009B3CD2"/>
    <w:rsid w:val="009B441F"/>
    <w:rsid w:val="009B45B9"/>
    <w:rsid w:val="009B4800"/>
    <w:rsid w:val="009B5218"/>
    <w:rsid w:val="009B56AD"/>
    <w:rsid w:val="009B587D"/>
    <w:rsid w:val="009B5F28"/>
    <w:rsid w:val="009B60C1"/>
    <w:rsid w:val="009B6269"/>
    <w:rsid w:val="009B62D5"/>
    <w:rsid w:val="009B6B3B"/>
    <w:rsid w:val="009B6D20"/>
    <w:rsid w:val="009B7456"/>
    <w:rsid w:val="009B7C01"/>
    <w:rsid w:val="009C0540"/>
    <w:rsid w:val="009C06D1"/>
    <w:rsid w:val="009C14F9"/>
    <w:rsid w:val="009C1954"/>
    <w:rsid w:val="009C25F8"/>
    <w:rsid w:val="009C2E9A"/>
    <w:rsid w:val="009C322A"/>
    <w:rsid w:val="009C359B"/>
    <w:rsid w:val="009C37F2"/>
    <w:rsid w:val="009C3AD4"/>
    <w:rsid w:val="009C3D73"/>
    <w:rsid w:val="009C3DBC"/>
    <w:rsid w:val="009C4016"/>
    <w:rsid w:val="009C43C7"/>
    <w:rsid w:val="009C48FE"/>
    <w:rsid w:val="009C4C31"/>
    <w:rsid w:val="009C52BA"/>
    <w:rsid w:val="009C6725"/>
    <w:rsid w:val="009C67D0"/>
    <w:rsid w:val="009C72C7"/>
    <w:rsid w:val="009C76D0"/>
    <w:rsid w:val="009D0437"/>
    <w:rsid w:val="009D0EF8"/>
    <w:rsid w:val="009D0F74"/>
    <w:rsid w:val="009D0FE9"/>
    <w:rsid w:val="009D1150"/>
    <w:rsid w:val="009D1689"/>
    <w:rsid w:val="009D1AD3"/>
    <w:rsid w:val="009D1D7D"/>
    <w:rsid w:val="009D1F37"/>
    <w:rsid w:val="009D284A"/>
    <w:rsid w:val="009D29A6"/>
    <w:rsid w:val="009D2B3F"/>
    <w:rsid w:val="009D33F3"/>
    <w:rsid w:val="009D3891"/>
    <w:rsid w:val="009D3A72"/>
    <w:rsid w:val="009D3AD6"/>
    <w:rsid w:val="009D3E49"/>
    <w:rsid w:val="009D4365"/>
    <w:rsid w:val="009D466A"/>
    <w:rsid w:val="009D4E3B"/>
    <w:rsid w:val="009D4F7C"/>
    <w:rsid w:val="009D50E3"/>
    <w:rsid w:val="009D541B"/>
    <w:rsid w:val="009D57A2"/>
    <w:rsid w:val="009D58F5"/>
    <w:rsid w:val="009D5D0C"/>
    <w:rsid w:val="009D6197"/>
    <w:rsid w:val="009D6336"/>
    <w:rsid w:val="009D64DE"/>
    <w:rsid w:val="009D6B53"/>
    <w:rsid w:val="009D7738"/>
    <w:rsid w:val="009D78DF"/>
    <w:rsid w:val="009D7B9A"/>
    <w:rsid w:val="009E1150"/>
    <w:rsid w:val="009E238C"/>
    <w:rsid w:val="009E337F"/>
    <w:rsid w:val="009E3DD4"/>
    <w:rsid w:val="009E4011"/>
    <w:rsid w:val="009E4A46"/>
    <w:rsid w:val="009E4CFA"/>
    <w:rsid w:val="009E538B"/>
    <w:rsid w:val="009E563C"/>
    <w:rsid w:val="009E5A41"/>
    <w:rsid w:val="009E5C6F"/>
    <w:rsid w:val="009E654D"/>
    <w:rsid w:val="009E68D3"/>
    <w:rsid w:val="009E6A6F"/>
    <w:rsid w:val="009E6B36"/>
    <w:rsid w:val="009E71FA"/>
    <w:rsid w:val="009E7D55"/>
    <w:rsid w:val="009F0119"/>
    <w:rsid w:val="009F0135"/>
    <w:rsid w:val="009F034D"/>
    <w:rsid w:val="009F044E"/>
    <w:rsid w:val="009F05D7"/>
    <w:rsid w:val="009F0870"/>
    <w:rsid w:val="009F0FD8"/>
    <w:rsid w:val="009F24CE"/>
    <w:rsid w:val="009F2619"/>
    <w:rsid w:val="009F2674"/>
    <w:rsid w:val="009F2C7C"/>
    <w:rsid w:val="009F2D23"/>
    <w:rsid w:val="009F2F3D"/>
    <w:rsid w:val="009F3875"/>
    <w:rsid w:val="009F4222"/>
    <w:rsid w:val="009F4C1C"/>
    <w:rsid w:val="009F5828"/>
    <w:rsid w:val="009F6262"/>
    <w:rsid w:val="009F632D"/>
    <w:rsid w:val="009F7550"/>
    <w:rsid w:val="009F7701"/>
    <w:rsid w:val="00A01C8B"/>
    <w:rsid w:val="00A0234D"/>
    <w:rsid w:val="00A023BF"/>
    <w:rsid w:val="00A02EA4"/>
    <w:rsid w:val="00A02EDF"/>
    <w:rsid w:val="00A03135"/>
    <w:rsid w:val="00A031CC"/>
    <w:rsid w:val="00A03DB8"/>
    <w:rsid w:val="00A04046"/>
    <w:rsid w:val="00A04372"/>
    <w:rsid w:val="00A04BEB"/>
    <w:rsid w:val="00A04DDB"/>
    <w:rsid w:val="00A05076"/>
    <w:rsid w:val="00A05113"/>
    <w:rsid w:val="00A055ED"/>
    <w:rsid w:val="00A05A72"/>
    <w:rsid w:val="00A05EB4"/>
    <w:rsid w:val="00A061DC"/>
    <w:rsid w:val="00A066CB"/>
    <w:rsid w:val="00A066D1"/>
    <w:rsid w:val="00A06965"/>
    <w:rsid w:val="00A06A61"/>
    <w:rsid w:val="00A06CC5"/>
    <w:rsid w:val="00A06D14"/>
    <w:rsid w:val="00A076FE"/>
    <w:rsid w:val="00A07FEB"/>
    <w:rsid w:val="00A103DF"/>
    <w:rsid w:val="00A10877"/>
    <w:rsid w:val="00A10A7E"/>
    <w:rsid w:val="00A10F22"/>
    <w:rsid w:val="00A10FDD"/>
    <w:rsid w:val="00A11A3B"/>
    <w:rsid w:val="00A128E9"/>
    <w:rsid w:val="00A1299F"/>
    <w:rsid w:val="00A134CA"/>
    <w:rsid w:val="00A134FE"/>
    <w:rsid w:val="00A137F9"/>
    <w:rsid w:val="00A1392F"/>
    <w:rsid w:val="00A13FA6"/>
    <w:rsid w:val="00A14515"/>
    <w:rsid w:val="00A14A38"/>
    <w:rsid w:val="00A1554E"/>
    <w:rsid w:val="00A157F1"/>
    <w:rsid w:val="00A15FA2"/>
    <w:rsid w:val="00A16321"/>
    <w:rsid w:val="00A16A8B"/>
    <w:rsid w:val="00A174BC"/>
    <w:rsid w:val="00A1773A"/>
    <w:rsid w:val="00A17801"/>
    <w:rsid w:val="00A17A6F"/>
    <w:rsid w:val="00A17FB5"/>
    <w:rsid w:val="00A203EB"/>
    <w:rsid w:val="00A208F9"/>
    <w:rsid w:val="00A20B24"/>
    <w:rsid w:val="00A20B54"/>
    <w:rsid w:val="00A20B8D"/>
    <w:rsid w:val="00A210CB"/>
    <w:rsid w:val="00A22017"/>
    <w:rsid w:val="00A221AC"/>
    <w:rsid w:val="00A221EC"/>
    <w:rsid w:val="00A22A00"/>
    <w:rsid w:val="00A22FDE"/>
    <w:rsid w:val="00A231E8"/>
    <w:rsid w:val="00A237B9"/>
    <w:rsid w:val="00A23884"/>
    <w:rsid w:val="00A23AAD"/>
    <w:rsid w:val="00A24822"/>
    <w:rsid w:val="00A24DB3"/>
    <w:rsid w:val="00A2578D"/>
    <w:rsid w:val="00A25C46"/>
    <w:rsid w:val="00A2602A"/>
    <w:rsid w:val="00A26392"/>
    <w:rsid w:val="00A26FC6"/>
    <w:rsid w:val="00A2719D"/>
    <w:rsid w:val="00A278AA"/>
    <w:rsid w:val="00A27BFA"/>
    <w:rsid w:val="00A27CBD"/>
    <w:rsid w:val="00A307D4"/>
    <w:rsid w:val="00A30C8B"/>
    <w:rsid w:val="00A30C8D"/>
    <w:rsid w:val="00A31051"/>
    <w:rsid w:val="00A313CF"/>
    <w:rsid w:val="00A31843"/>
    <w:rsid w:val="00A31849"/>
    <w:rsid w:val="00A31911"/>
    <w:rsid w:val="00A322C6"/>
    <w:rsid w:val="00A3266A"/>
    <w:rsid w:val="00A326C9"/>
    <w:rsid w:val="00A3286A"/>
    <w:rsid w:val="00A32F88"/>
    <w:rsid w:val="00A342A8"/>
    <w:rsid w:val="00A3452C"/>
    <w:rsid w:val="00A34B73"/>
    <w:rsid w:val="00A34FC6"/>
    <w:rsid w:val="00A35340"/>
    <w:rsid w:val="00A355E8"/>
    <w:rsid w:val="00A35788"/>
    <w:rsid w:val="00A35B10"/>
    <w:rsid w:val="00A35C7C"/>
    <w:rsid w:val="00A36120"/>
    <w:rsid w:val="00A36417"/>
    <w:rsid w:val="00A36470"/>
    <w:rsid w:val="00A37F48"/>
    <w:rsid w:val="00A4006D"/>
    <w:rsid w:val="00A4029E"/>
    <w:rsid w:val="00A4080C"/>
    <w:rsid w:val="00A4093E"/>
    <w:rsid w:val="00A4116C"/>
    <w:rsid w:val="00A411D2"/>
    <w:rsid w:val="00A412AF"/>
    <w:rsid w:val="00A41A0F"/>
    <w:rsid w:val="00A41AE7"/>
    <w:rsid w:val="00A41B18"/>
    <w:rsid w:val="00A42715"/>
    <w:rsid w:val="00A42B57"/>
    <w:rsid w:val="00A43B0B"/>
    <w:rsid w:val="00A43EA0"/>
    <w:rsid w:val="00A44D20"/>
    <w:rsid w:val="00A44D8A"/>
    <w:rsid w:val="00A450B7"/>
    <w:rsid w:val="00A45D90"/>
    <w:rsid w:val="00A45FC1"/>
    <w:rsid w:val="00A46638"/>
    <w:rsid w:val="00A467D4"/>
    <w:rsid w:val="00A4691E"/>
    <w:rsid w:val="00A4780A"/>
    <w:rsid w:val="00A47E28"/>
    <w:rsid w:val="00A502AF"/>
    <w:rsid w:val="00A504D3"/>
    <w:rsid w:val="00A50A6C"/>
    <w:rsid w:val="00A50BCD"/>
    <w:rsid w:val="00A50DD6"/>
    <w:rsid w:val="00A51938"/>
    <w:rsid w:val="00A51F93"/>
    <w:rsid w:val="00A5277D"/>
    <w:rsid w:val="00A528A5"/>
    <w:rsid w:val="00A52984"/>
    <w:rsid w:val="00A52F5C"/>
    <w:rsid w:val="00A533E3"/>
    <w:rsid w:val="00A53C8F"/>
    <w:rsid w:val="00A53EAD"/>
    <w:rsid w:val="00A53F37"/>
    <w:rsid w:val="00A542E8"/>
    <w:rsid w:val="00A543C2"/>
    <w:rsid w:val="00A54522"/>
    <w:rsid w:val="00A545DA"/>
    <w:rsid w:val="00A5474B"/>
    <w:rsid w:val="00A54BB8"/>
    <w:rsid w:val="00A54E04"/>
    <w:rsid w:val="00A554C5"/>
    <w:rsid w:val="00A57547"/>
    <w:rsid w:val="00A57F0C"/>
    <w:rsid w:val="00A6019F"/>
    <w:rsid w:val="00A6068B"/>
    <w:rsid w:val="00A607EA"/>
    <w:rsid w:val="00A6185A"/>
    <w:rsid w:val="00A619E9"/>
    <w:rsid w:val="00A61CB7"/>
    <w:rsid w:val="00A61CFE"/>
    <w:rsid w:val="00A61D6B"/>
    <w:rsid w:val="00A620A0"/>
    <w:rsid w:val="00A62611"/>
    <w:rsid w:val="00A62A3C"/>
    <w:rsid w:val="00A62AD7"/>
    <w:rsid w:val="00A6305A"/>
    <w:rsid w:val="00A63202"/>
    <w:rsid w:val="00A633C5"/>
    <w:rsid w:val="00A63B60"/>
    <w:rsid w:val="00A63E14"/>
    <w:rsid w:val="00A646C7"/>
    <w:rsid w:val="00A65920"/>
    <w:rsid w:val="00A660CD"/>
    <w:rsid w:val="00A66B11"/>
    <w:rsid w:val="00A67084"/>
    <w:rsid w:val="00A6771F"/>
    <w:rsid w:val="00A67AE7"/>
    <w:rsid w:val="00A7096E"/>
    <w:rsid w:val="00A70B54"/>
    <w:rsid w:val="00A70F38"/>
    <w:rsid w:val="00A711EE"/>
    <w:rsid w:val="00A7153B"/>
    <w:rsid w:val="00A71809"/>
    <w:rsid w:val="00A71811"/>
    <w:rsid w:val="00A72415"/>
    <w:rsid w:val="00A7280F"/>
    <w:rsid w:val="00A738B2"/>
    <w:rsid w:val="00A73B64"/>
    <w:rsid w:val="00A73CE6"/>
    <w:rsid w:val="00A7417B"/>
    <w:rsid w:val="00A7429A"/>
    <w:rsid w:val="00A748C6"/>
    <w:rsid w:val="00A74FAB"/>
    <w:rsid w:val="00A75667"/>
    <w:rsid w:val="00A75F7D"/>
    <w:rsid w:val="00A76408"/>
    <w:rsid w:val="00A76DE5"/>
    <w:rsid w:val="00A77732"/>
    <w:rsid w:val="00A7778F"/>
    <w:rsid w:val="00A77920"/>
    <w:rsid w:val="00A77C64"/>
    <w:rsid w:val="00A8084A"/>
    <w:rsid w:val="00A80C44"/>
    <w:rsid w:val="00A80CF3"/>
    <w:rsid w:val="00A80FC0"/>
    <w:rsid w:val="00A811D5"/>
    <w:rsid w:val="00A81BBA"/>
    <w:rsid w:val="00A8208D"/>
    <w:rsid w:val="00A82370"/>
    <w:rsid w:val="00A8267C"/>
    <w:rsid w:val="00A83342"/>
    <w:rsid w:val="00A83AFA"/>
    <w:rsid w:val="00A83C57"/>
    <w:rsid w:val="00A83C90"/>
    <w:rsid w:val="00A84732"/>
    <w:rsid w:val="00A84893"/>
    <w:rsid w:val="00A855EB"/>
    <w:rsid w:val="00A8598A"/>
    <w:rsid w:val="00A85C11"/>
    <w:rsid w:val="00A860F2"/>
    <w:rsid w:val="00A86A48"/>
    <w:rsid w:val="00A87098"/>
    <w:rsid w:val="00A87507"/>
    <w:rsid w:val="00A875CD"/>
    <w:rsid w:val="00A87C6A"/>
    <w:rsid w:val="00A87E1B"/>
    <w:rsid w:val="00A87F02"/>
    <w:rsid w:val="00A87F4A"/>
    <w:rsid w:val="00A904DA"/>
    <w:rsid w:val="00A909AA"/>
    <w:rsid w:val="00A92147"/>
    <w:rsid w:val="00A922B3"/>
    <w:rsid w:val="00A92D0D"/>
    <w:rsid w:val="00A92E42"/>
    <w:rsid w:val="00A935B3"/>
    <w:rsid w:val="00A93825"/>
    <w:rsid w:val="00A94119"/>
    <w:rsid w:val="00A94636"/>
    <w:rsid w:val="00A94DB0"/>
    <w:rsid w:val="00A950DD"/>
    <w:rsid w:val="00A95DF6"/>
    <w:rsid w:val="00A960F1"/>
    <w:rsid w:val="00A965F8"/>
    <w:rsid w:val="00A96EE8"/>
    <w:rsid w:val="00A97C7E"/>
    <w:rsid w:val="00AA00F8"/>
    <w:rsid w:val="00AA0289"/>
    <w:rsid w:val="00AA039E"/>
    <w:rsid w:val="00AA06B5"/>
    <w:rsid w:val="00AA10B4"/>
    <w:rsid w:val="00AA1243"/>
    <w:rsid w:val="00AA1F89"/>
    <w:rsid w:val="00AA1FA4"/>
    <w:rsid w:val="00AA20DC"/>
    <w:rsid w:val="00AA2266"/>
    <w:rsid w:val="00AA3794"/>
    <w:rsid w:val="00AA3987"/>
    <w:rsid w:val="00AA3CD5"/>
    <w:rsid w:val="00AA3E55"/>
    <w:rsid w:val="00AA4178"/>
    <w:rsid w:val="00AA5001"/>
    <w:rsid w:val="00AA6062"/>
    <w:rsid w:val="00AA60D6"/>
    <w:rsid w:val="00AA6186"/>
    <w:rsid w:val="00AA64D9"/>
    <w:rsid w:val="00AA675C"/>
    <w:rsid w:val="00AA6B41"/>
    <w:rsid w:val="00AA6C24"/>
    <w:rsid w:val="00AA70FE"/>
    <w:rsid w:val="00AA7FB9"/>
    <w:rsid w:val="00AB0766"/>
    <w:rsid w:val="00AB0CF9"/>
    <w:rsid w:val="00AB11BA"/>
    <w:rsid w:val="00AB1661"/>
    <w:rsid w:val="00AB214C"/>
    <w:rsid w:val="00AB257D"/>
    <w:rsid w:val="00AB30C0"/>
    <w:rsid w:val="00AB3215"/>
    <w:rsid w:val="00AB3261"/>
    <w:rsid w:val="00AB3A46"/>
    <w:rsid w:val="00AB3ACE"/>
    <w:rsid w:val="00AB3B5E"/>
    <w:rsid w:val="00AB3B6D"/>
    <w:rsid w:val="00AB3C1A"/>
    <w:rsid w:val="00AB49BF"/>
    <w:rsid w:val="00AB4E0B"/>
    <w:rsid w:val="00AB577D"/>
    <w:rsid w:val="00AB59CE"/>
    <w:rsid w:val="00AB5EBF"/>
    <w:rsid w:val="00AB642C"/>
    <w:rsid w:val="00AB728D"/>
    <w:rsid w:val="00AC0673"/>
    <w:rsid w:val="00AC06DA"/>
    <w:rsid w:val="00AC0814"/>
    <w:rsid w:val="00AC0BC8"/>
    <w:rsid w:val="00AC1B71"/>
    <w:rsid w:val="00AC1C68"/>
    <w:rsid w:val="00AC1E93"/>
    <w:rsid w:val="00AC210E"/>
    <w:rsid w:val="00AC2339"/>
    <w:rsid w:val="00AC23F3"/>
    <w:rsid w:val="00AC24A1"/>
    <w:rsid w:val="00AC2697"/>
    <w:rsid w:val="00AC310A"/>
    <w:rsid w:val="00AC34CC"/>
    <w:rsid w:val="00AC3CC7"/>
    <w:rsid w:val="00AC3F41"/>
    <w:rsid w:val="00AC3F94"/>
    <w:rsid w:val="00AC41CF"/>
    <w:rsid w:val="00AC4265"/>
    <w:rsid w:val="00AC444A"/>
    <w:rsid w:val="00AC5429"/>
    <w:rsid w:val="00AC5574"/>
    <w:rsid w:val="00AC569D"/>
    <w:rsid w:val="00AC580B"/>
    <w:rsid w:val="00AC6363"/>
    <w:rsid w:val="00AC6546"/>
    <w:rsid w:val="00AC6B57"/>
    <w:rsid w:val="00AC6BDF"/>
    <w:rsid w:val="00AC7BFF"/>
    <w:rsid w:val="00AC7E2B"/>
    <w:rsid w:val="00AC7E5B"/>
    <w:rsid w:val="00AD09E5"/>
    <w:rsid w:val="00AD0D58"/>
    <w:rsid w:val="00AD0F44"/>
    <w:rsid w:val="00AD0F66"/>
    <w:rsid w:val="00AD1DD3"/>
    <w:rsid w:val="00AD2272"/>
    <w:rsid w:val="00AD24A8"/>
    <w:rsid w:val="00AD29E3"/>
    <w:rsid w:val="00AD3E06"/>
    <w:rsid w:val="00AD551C"/>
    <w:rsid w:val="00AD60E0"/>
    <w:rsid w:val="00AD63AA"/>
    <w:rsid w:val="00AD6510"/>
    <w:rsid w:val="00AD6718"/>
    <w:rsid w:val="00AD762B"/>
    <w:rsid w:val="00AD77A2"/>
    <w:rsid w:val="00AD7A42"/>
    <w:rsid w:val="00AD7EA6"/>
    <w:rsid w:val="00AE01B7"/>
    <w:rsid w:val="00AE128B"/>
    <w:rsid w:val="00AE1769"/>
    <w:rsid w:val="00AE18C2"/>
    <w:rsid w:val="00AE27F5"/>
    <w:rsid w:val="00AE2808"/>
    <w:rsid w:val="00AE29DA"/>
    <w:rsid w:val="00AE2BE1"/>
    <w:rsid w:val="00AE3554"/>
    <w:rsid w:val="00AE37CA"/>
    <w:rsid w:val="00AE3889"/>
    <w:rsid w:val="00AE3D08"/>
    <w:rsid w:val="00AE41C0"/>
    <w:rsid w:val="00AE435F"/>
    <w:rsid w:val="00AE49FD"/>
    <w:rsid w:val="00AE4E67"/>
    <w:rsid w:val="00AE5711"/>
    <w:rsid w:val="00AE59B5"/>
    <w:rsid w:val="00AE5B95"/>
    <w:rsid w:val="00AE67E0"/>
    <w:rsid w:val="00AE6BB0"/>
    <w:rsid w:val="00AE6DBF"/>
    <w:rsid w:val="00AE7125"/>
    <w:rsid w:val="00AE73DA"/>
    <w:rsid w:val="00AF02C0"/>
    <w:rsid w:val="00AF0650"/>
    <w:rsid w:val="00AF0E20"/>
    <w:rsid w:val="00AF1421"/>
    <w:rsid w:val="00AF1832"/>
    <w:rsid w:val="00AF19F8"/>
    <w:rsid w:val="00AF1CB5"/>
    <w:rsid w:val="00AF203D"/>
    <w:rsid w:val="00AF2561"/>
    <w:rsid w:val="00AF29DB"/>
    <w:rsid w:val="00AF3611"/>
    <w:rsid w:val="00AF384D"/>
    <w:rsid w:val="00AF3951"/>
    <w:rsid w:val="00AF4BFA"/>
    <w:rsid w:val="00AF4F26"/>
    <w:rsid w:val="00AF50E7"/>
    <w:rsid w:val="00AF53A7"/>
    <w:rsid w:val="00AF6905"/>
    <w:rsid w:val="00AF6B05"/>
    <w:rsid w:val="00AF6C12"/>
    <w:rsid w:val="00AF6C66"/>
    <w:rsid w:val="00AF7028"/>
    <w:rsid w:val="00AF77B0"/>
    <w:rsid w:val="00B00BB2"/>
    <w:rsid w:val="00B00E72"/>
    <w:rsid w:val="00B0142D"/>
    <w:rsid w:val="00B01550"/>
    <w:rsid w:val="00B01750"/>
    <w:rsid w:val="00B0183C"/>
    <w:rsid w:val="00B01B94"/>
    <w:rsid w:val="00B022F2"/>
    <w:rsid w:val="00B0286B"/>
    <w:rsid w:val="00B03469"/>
    <w:rsid w:val="00B03621"/>
    <w:rsid w:val="00B03DC7"/>
    <w:rsid w:val="00B043B5"/>
    <w:rsid w:val="00B0441E"/>
    <w:rsid w:val="00B0475F"/>
    <w:rsid w:val="00B04EDA"/>
    <w:rsid w:val="00B052F2"/>
    <w:rsid w:val="00B0548F"/>
    <w:rsid w:val="00B0565C"/>
    <w:rsid w:val="00B058EF"/>
    <w:rsid w:val="00B05C90"/>
    <w:rsid w:val="00B06655"/>
    <w:rsid w:val="00B06C3D"/>
    <w:rsid w:val="00B06C91"/>
    <w:rsid w:val="00B06D0C"/>
    <w:rsid w:val="00B06DE0"/>
    <w:rsid w:val="00B07964"/>
    <w:rsid w:val="00B07CCF"/>
    <w:rsid w:val="00B07FB4"/>
    <w:rsid w:val="00B1013D"/>
    <w:rsid w:val="00B11C16"/>
    <w:rsid w:val="00B12027"/>
    <w:rsid w:val="00B12251"/>
    <w:rsid w:val="00B1245B"/>
    <w:rsid w:val="00B126A1"/>
    <w:rsid w:val="00B12C86"/>
    <w:rsid w:val="00B12EAE"/>
    <w:rsid w:val="00B1467D"/>
    <w:rsid w:val="00B149B2"/>
    <w:rsid w:val="00B149C3"/>
    <w:rsid w:val="00B14E92"/>
    <w:rsid w:val="00B1512A"/>
    <w:rsid w:val="00B15441"/>
    <w:rsid w:val="00B16A31"/>
    <w:rsid w:val="00B172EC"/>
    <w:rsid w:val="00B17A06"/>
    <w:rsid w:val="00B17A40"/>
    <w:rsid w:val="00B20692"/>
    <w:rsid w:val="00B20B18"/>
    <w:rsid w:val="00B20CF6"/>
    <w:rsid w:val="00B20D6A"/>
    <w:rsid w:val="00B20F7D"/>
    <w:rsid w:val="00B2187B"/>
    <w:rsid w:val="00B21B84"/>
    <w:rsid w:val="00B21C6B"/>
    <w:rsid w:val="00B21CBB"/>
    <w:rsid w:val="00B21FA0"/>
    <w:rsid w:val="00B222CA"/>
    <w:rsid w:val="00B22453"/>
    <w:rsid w:val="00B224CD"/>
    <w:rsid w:val="00B22A6E"/>
    <w:rsid w:val="00B22B03"/>
    <w:rsid w:val="00B22CF0"/>
    <w:rsid w:val="00B22D6A"/>
    <w:rsid w:val="00B23FFC"/>
    <w:rsid w:val="00B240E6"/>
    <w:rsid w:val="00B24263"/>
    <w:rsid w:val="00B24973"/>
    <w:rsid w:val="00B25888"/>
    <w:rsid w:val="00B25FDA"/>
    <w:rsid w:val="00B26190"/>
    <w:rsid w:val="00B26592"/>
    <w:rsid w:val="00B267C0"/>
    <w:rsid w:val="00B26D77"/>
    <w:rsid w:val="00B26EC1"/>
    <w:rsid w:val="00B276BB"/>
    <w:rsid w:val="00B27C77"/>
    <w:rsid w:val="00B27E07"/>
    <w:rsid w:val="00B30AFF"/>
    <w:rsid w:val="00B30B10"/>
    <w:rsid w:val="00B30F5C"/>
    <w:rsid w:val="00B3178F"/>
    <w:rsid w:val="00B31D4A"/>
    <w:rsid w:val="00B320DD"/>
    <w:rsid w:val="00B3275E"/>
    <w:rsid w:val="00B32849"/>
    <w:rsid w:val="00B32A92"/>
    <w:rsid w:val="00B32AA0"/>
    <w:rsid w:val="00B32B0B"/>
    <w:rsid w:val="00B32E54"/>
    <w:rsid w:val="00B3471A"/>
    <w:rsid w:val="00B34FE8"/>
    <w:rsid w:val="00B35648"/>
    <w:rsid w:val="00B359EF"/>
    <w:rsid w:val="00B36B45"/>
    <w:rsid w:val="00B36D50"/>
    <w:rsid w:val="00B3760B"/>
    <w:rsid w:val="00B37A6F"/>
    <w:rsid w:val="00B37AFA"/>
    <w:rsid w:val="00B37EE7"/>
    <w:rsid w:val="00B402F1"/>
    <w:rsid w:val="00B4033D"/>
    <w:rsid w:val="00B4060B"/>
    <w:rsid w:val="00B40751"/>
    <w:rsid w:val="00B40985"/>
    <w:rsid w:val="00B4119F"/>
    <w:rsid w:val="00B41F2D"/>
    <w:rsid w:val="00B4218A"/>
    <w:rsid w:val="00B42748"/>
    <w:rsid w:val="00B42803"/>
    <w:rsid w:val="00B4305F"/>
    <w:rsid w:val="00B43977"/>
    <w:rsid w:val="00B43BA6"/>
    <w:rsid w:val="00B44115"/>
    <w:rsid w:val="00B447E6"/>
    <w:rsid w:val="00B4500F"/>
    <w:rsid w:val="00B45079"/>
    <w:rsid w:val="00B4558A"/>
    <w:rsid w:val="00B45FC9"/>
    <w:rsid w:val="00B462BE"/>
    <w:rsid w:val="00B46831"/>
    <w:rsid w:val="00B46BED"/>
    <w:rsid w:val="00B46E5F"/>
    <w:rsid w:val="00B47035"/>
    <w:rsid w:val="00B47085"/>
    <w:rsid w:val="00B4776E"/>
    <w:rsid w:val="00B47B13"/>
    <w:rsid w:val="00B47DF1"/>
    <w:rsid w:val="00B50153"/>
    <w:rsid w:val="00B5026B"/>
    <w:rsid w:val="00B505EC"/>
    <w:rsid w:val="00B51424"/>
    <w:rsid w:val="00B515C2"/>
    <w:rsid w:val="00B51B41"/>
    <w:rsid w:val="00B5215A"/>
    <w:rsid w:val="00B5262C"/>
    <w:rsid w:val="00B52971"/>
    <w:rsid w:val="00B529C7"/>
    <w:rsid w:val="00B52F0D"/>
    <w:rsid w:val="00B52FA3"/>
    <w:rsid w:val="00B532C4"/>
    <w:rsid w:val="00B53396"/>
    <w:rsid w:val="00B533B9"/>
    <w:rsid w:val="00B53FBE"/>
    <w:rsid w:val="00B546E7"/>
    <w:rsid w:val="00B54865"/>
    <w:rsid w:val="00B54BFB"/>
    <w:rsid w:val="00B55331"/>
    <w:rsid w:val="00B55FAE"/>
    <w:rsid w:val="00B5610D"/>
    <w:rsid w:val="00B5660F"/>
    <w:rsid w:val="00B56A56"/>
    <w:rsid w:val="00B56F23"/>
    <w:rsid w:val="00B56FDF"/>
    <w:rsid w:val="00B5716D"/>
    <w:rsid w:val="00B57ED0"/>
    <w:rsid w:val="00B57F32"/>
    <w:rsid w:val="00B60770"/>
    <w:rsid w:val="00B60946"/>
    <w:rsid w:val="00B61195"/>
    <w:rsid w:val="00B61494"/>
    <w:rsid w:val="00B61683"/>
    <w:rsid w:val="00B6195E"/>
    <w:rsid w:val="00B61BA2"/>
    <w:rsid w:val="00B620DB"/>
    <w:rsid w:val="00B62283"/>
    <w:rsid w:val="00B62B94"/>
    <w:rsid w:val="00B62EE5"/>
    <w:rsid w:val="00B62FF5"/>
    <w:rsid w:val="00B6314B"/>
    <w:rsid w:val="00B63893"/>
    <w:rsid w:val="00B63D16"/>
    <w:rsid w:val="00B63EEB"/>
    <w:rsid w:val="00B64068"/>
    <w:rsid w:val="00B6409A"/>
    <w:rsid w:val="00B642B3"/>
    <w:rsid w:val="00B64375"/>
    <w:rsid w:val="00B647CB"/>
    <w:rsid w:val="00B64BAF"/>
    <w:rsid w:val="00B64DF4"/>
    <w:rsid w:val="00B65028"/>
    <w:rsid w:val="00B651FF"/>
    <w:rsid w:val="00B65A73"/>
    <w:rsid w:val="00B65E16"/>
    <w:rsid w:val="00B66ADD"/>
    <w:rsid w:val="00B66BAE"/>
    <w:rsid w:val="00B66C54"/>
    <w:rsid w:val="00B6724A"/>
    <w:rsid w:val="00B67296"/>
    <w:rsid w:val="00B674AD"/>
    <w:rsid w:val="00B67B49"/>
    <w:rsid w:val="00B704C1"/>
    <w:rsid w:val="00B712E5"/>
    <w:rsid w:val="00B714A0"/>
    <w:rsid w:val="00B71ED7"/>
    <w:rsid w:val="00B72287"/>
    <w:rsid w:val="00B72340"/>
    <w:rsid w:val="00B7255E"/>
    <w:rsid w:val="00B72758"/>
    <w:rsid w:val="00B72867"/>
    <w:rsid w:val="00B729FA"/>
    <w:rsid w:val="00B72B36"/>
    <w:rsid w:val="00B72E5A"/>
    <w:rsid w:val="00B72E6D"/>
    <w:rsid w:val="00B7314E"/>
    <w:rsid w:val="00B7390E"/>
    <w:rsid w:val="00B742A7"/>
    <w:rsid w:val="00B746DF"/>
    <w:rsid w:val="00B752E5"/>
    <w:rsid w:val="00B7531C"/>
    <w:rsid w:val="00B75352"/>
    <w:rsid w:val="00B76497"/>
    <w:rsid w:val="00B770C5"/>
    <w:rsid w:val="00B770D8"/>
    <w:rsid w:val="00B771E6"/>
    <w:rsid w:val="00B7722C"/>
    <w:rsid w:val="00B7737A"/>
    <w:rsid w:val="00B77CCE"/>
    <w:rsid w:val="00B80324"/>
    <w:rsid w:val="00B8094D"/>
    <w:rsid w:val="00B81068"/>
    <w:rsid w:val="00B81850"/>
    <w:rsid w:val="00B8198E"/>
    <w:rsid w:val="00B81BCB"/>
    <w:rsid w:val="00B821AD"/>
    <w:rsid w:val="00B8235D"/>
    <w:rsid w:val="00B824B2"/>
    <w:rsid w:val="00B829B3"/>
    <w:rsid w:val="00B82E54"/>
    <w:rsid w:val="00B8310C"/>
    <w:rsid w:val="00B833AD"/>
    <w:rsid w:val="00B83843"/>
    <w:rsid w:val="00B83A84"/>
    <w:rsid w:val="00B84558"/>
    <w:rsid w:val="00B857D5"/>
    <w:rsid w:val="00B862F2"/>
    <w:rsid w:val="00B8662B"/>
    <w:rsid w:val="00B868A6"/>
    <w:rsid w:val="00B92180"/>
    <w:rsid w:val="00B92279"/>
    <w:rsid w:val="00B92C96"/>
    <w:rsid w:val="00B931D8"/>
    <w:rsid w:val="00B933B4"/>
    <w:rsid w:val="00B93E7F"/>
    <w:rsid w:val="00B94080"/>
    <w:rsid w:val="00B9424D"/>
    <w:rsid w:val="00B9427B"/>
    <w:rsid w:val="00B951CF"/>
    <w:rsid w:val="00B9521D"/>
    <w:rsid w:val="00B956B7"/>
    <w:rsid w:val="00B95E38"/>
    <w:rsid w:val="00B9643A"/>
    <w:rsid w:val="00B964AA"/>
    <w:rsid w:val="00B965FC"/>
    <w:rsid w:val="00B96D45"/>
    <w:rsid w:val="00B977A0"/>
    <w:rsid w:val="00BA0193"/>
    <w:rsid w:val="00BA05AD"/>
    <w:rsid w:val="00BA121F"/>
    <w:rsid w:val="00BA13E4"/>
    <w:rsid w:val="00BA1B7B"/>
    <w:rsid w:val="00BA2C87"/>
    <w:rsid w:val="00BA407F"/>
    <w:rsid w:val="00BA5D00"/>
    <w:rsid w:val="00BA6196"/>
    <w:rsid w:val="00BA64C2"/>
    <w:rsid w:val="00BA7C70"/>
    <w:rsid w:val="00BB00CA"/>
    <w:rsid w:val="00BB070F"/>
    <w:rsid w:val="00BB0B4A"/>
    <w:rsid w:val="00BB1F5A"/>
    <w:rsid w:val="00BB3194"/>
    <w:rsid w:val="00BB3304"/>
    <w:rsid w:val="00BB3602"/>
    <w:rsid w:val="00BB362F"/>
    <w:rsid w:val="00BB3911"/>
    <w:rsid w:val="00BB47D4"/>
    <w:rsid w:val="00BB4904"/>
    <w:rsid w:val="00BB4E77"/>
    <w:rsid w:val="00BB5149"/>
    <w:rsid w:val="00BB5361"/>
    <w:rsid w:val="00BB548B"/>
    <w:rsid w:val="00BB5627"/>
    <w:rsid w:val="00BB589A"/>
    <w:rsid w:val="00BB5BBB"/>
    <w:rsid w:val="00BB5CD8"/>
    <w:rsid w:val="00BB5EB9"/>
    <w:rsid w:val="00BB705E"/>
    <w:rsid w:val="00BB706A"/>
    <w:rsid w:val="00BB786A"/>
    <w:rsid w:val="00BC0E7B"/>
    <w:rsid w:val="00BC15B8"/>
    <w:rsid w:val="00BC165C"/>
    <w:rsid w:val="00BC1802"/>
    <w:rsid w:val="00BC1A28"/>
    <w:rsid w:val="00BC1A9F"/>
    <w:rsid w:val="00BC1F3A"/>
    <w:rsid w:val="00BC2465"/>
    <w:rsid w:val="00BC29A1"/>
    <w:rsid w:val="00BC2B27"/>
    <w:rsid w:val="00BC330E"/>
    <w:rsid w:val="00BC342A"/>
    <w:rsid w:val="00BC3725"/>
    <w:rsid w:val="00BC3933"/>
    <w:rsid w:val="00BC4412"/>
    <w:rsid w:val="00BC4FD4"/>
    <w:rsid w:val="00BC5076"/>
    <w:rsid w:val="00BC5281"/>
    <w:rsid w:val="00BC5DEF"/>
    <w:rsid w:val="00BC5F44"/>
    <w:rsid w:val="00BC651A"/>
    <w:rsid w:val="00BC6E36"/>
    <w:rsid w:val="00BC7478"/>
    <w:rsid w:val="00BC79C5"/>
    <w:rsid w:val="00BC7FA6"/>
    <w:rsid w:val="00BD0EA3"/>
    <w:rsid w:val="00BD137C"/>
    <w:rsid w:val="00BD1677"/>
    <w:rsid w:val="00BD20F5"/>
    <w:rsid w:val="00BD2C6B"/>
    <w:rsid w:val="00BD3C0A"/>
    <w:rsid w:val="00BD3FC3"/>
    <w:rsid w:val="00BD462A"/>
    <w:rsid w:val="00BD4C25"/>
    <w:rsid w:val="00BD4D90"/>
    <w:rsid w:val="00BD5059"/>
    <w:rsid w:val="00BD506F"/>
    <w:rsid w:val="00BD52BB"/>
    <w:rsid w:val="00BD5C2A"/>
    <w:rsid w:val="00BD60C4"/>
    <w:rsid w:val="00BD640E"/>
    <w:rsid w:val="00BD6668"/>
    <w:rsid w:val="00BD71FF"/>
    <w:rsid w:val="00BD77D0"/>
    <w:rsid w:val="00BD7880"/>
    <w:rsid w:val="00BD7F8D"/>
    <w:rsid w:val="00BE01F9"/>
    <w:rsid w:val="00BE0945"/>
    <w:rsid w:val="00BE0AB6"/>
    <w:rsid w:val="00BE0D2E"/>
    <w:rsid w:val="00BE0F9F"/>
    <w:rsid w:val="00BE1CF6"/>
    <w:rsid w:val="00BE2476"/>
    <w:rsid w:val="00BE2655"/>
    <w:rsid w:val="00BE26AC"/>
    <w:rsid w:val="00BE2C3C"/>
    <w:rsid w:val="00BE3185"/>
    <w:rsid w:val="00BE32EA"/>
    <w:rsid w:val="00BE346B"/>
    <w:rsid w:val="00BE3B19"/>
    <w:rsid w:val="00BE43A5"/>
    <w:rsid w:val="00BE4796"/>
    <w:rsid w:val="00BE49BF"/>
    <w:rsid w:val="00BE4AE0"/>
    <w:rsid w:val="00BE4B6E"/>
    <w:rsid w:val="00BE4B72"/>
    <w:rsid w:val="00BE4DEF"/>
    <w:rsid w:val="00BE5DBC"/>
    <w:rsid w:val="00BE6FE5"/>
    <w:rsid w:val="00BE7CE4"/>
    <w:rsid w:val="00BE7F32"/>
    <w:rsid w:val="00BF0D41"/>
    <w:rsid w:val="00BF13D0"/>
    <w:rsid w:val="00BF1785"/>
    <w:rsid w:val="00BF2116"/>
    <w:rsid w:val="00BF24A9"/>
    <w:rsid w:val="00BF3056"/>
    <w:rsid w:val="00BF308D"/>
    <w:rsid w:val="00BF370A"/>
    <w:rsid w:val="00BF3CCB"/>
    <w:rsid w:val="00BF3E29"/>
    <w:rsid w:val="00BF53CD"/>
    <w:rsid w:val="00BF56A9"/>
    <w:rsid w:val="00BF5DE6"/>
    <w:rsid w:val="00BF5EF5"/>
    <w:rsid w:val="00BF63C1"/>
    <w:rsid w:val="00BF6A91"/>
    <w:rsid w:val="00BF7CE4"/>
    <w:rsid w:val="00C00589"/>
    <w:rsid w:val="00C006FA"/>
    <w:rsid w:val="00C00EBE"/>
    <w:rsid w:val="00C0132F"/>
    <w:rsid w:val="00C016F5"/>
    <w:rsid w:val="00C01E6D"/>
    <w:rsid w:val="00C02968"/>
    <w:rsid w:val="00C02DAF"/>
    <w:rsid w:val="00C038B9"/>
    <w:rsid w:val="00C03C53"/>
    <w:rsid w:val="00C0495A"/>
    <w:rsid w:val="00C04D3C"/>
    <w:rsid w:val="00C04DF6"/>
    <w:rsid w:val="00C053F4"/>
    <w:rsid w:val="00C05774"/>
    <w:rsid w:val="00C05A20"/>
    <w:rsid w:val="00C07CF8"/>
    <w:rsid w:val="00C10496"/>
    <w:rsid w:val="00C105C0"/>
    <w:rsid w:val="00C110DE"/>
    <w:rsid w:val="00C115B1"/>
    <w:rsid w:val="00C116C5"/>
    <w:rsid w:val="00C118E0"/>
    <w:rsid w:val="00C11D3F"/>
    <w:rsid w:val="00C12B7D"/>
    <w:rsid w:val="00C130AF"/>
    <w:rsid w:val="00C1324E"/>
    <w:rsid w:val="00C13546"/>
    <w:rsid w:val="00C13736"/>
    <w:rsid w:val="00C13D5D"/>
    <w:rsid w:val="00C14219"/>
    <w:rsid w:val="00C14809"/>
    <w:rsid w:val="00C1581B"/>
    <w:rsid w:val="00C16148"/>
    <w:rsid w:val="00C164A1"/>
    <w:rsid w:val="00C16C06"/>
    <w:rsid w:val="00C16C34"/>
    <w:rsid w:val="00C16F7E"/>
    <w:rsid w:val="00C17696"/>
    <w:rsid w:val="00C2023E"/>
    <w:rsid w:val="00C208F3"/>
    <w:rsid w:val="00C211BF"/>
    <w:rsid w:val="00C21239"/>
    <w:rsid w:val="00C22242"/>
    <w:rsid w:val="00C2262E"/>
    <w:rsid w:val="00C227D9"/>
    <w:rsid w:val="00C231B2"/>
    <w:rsid w:val="00C2322A"/>
    <w:rsid w:val="00C235FD"/>
    <w:rsid w:val="00C23CEC"/>
    <w:rsid w:val="00C23D65"/>
    <w:rsid w:val="00C23D68"/>
    <w:rsid w:val="00C2460C"/>
    <w:rsid w:val="00C24A0E"/>
    <w:rsid w:val="00C24D3A"/>
    <w:rsid w:val="00C265AB"/>
    <w:rsid w:val="00C274B4"/>
    <w:rsid w:val="00C27677"/>
    <w:rsid w:val="00C27957"/>
    <w:rsid w:val="00C30392"/>
    <w:rsid w:val="00C303EB"/>
    <w:rsid w:val="00C30EEA"/>
    <w:rsid w:val="00C30FBB"/>
    <w:rsid w:val="00C31064"/>
    <w:rsid w:val="00C314ED"/>
    <w:rsid w:val="00C31B50"/>
    <w:rsid w:val="00C31BC5"/>
    <w:rsid w:val="00C3252B"/>
    <w:rsid w:val="00C3268F"/>
    <w:rsid w:val="00C32BA5"/>
    <w:rsid w:val="00C33216"/>
    <w:rsid w:val="00C338F6"/>
    <w:rsid w:val="00C339C0"/>
    <w:rsid w:val="00C33E8E"/>
    <w:rsid w:val="00C33EB7"/>
    <w:rsid w:val="00C341B9"/>
    <w:rsid w:val="00C34546"/>
    <w:rsid w:val="00C34BDF"/>
    <w:rsid w:val="00C34D3D"/>
    <w:rsid w:val="00C35C7E"/>
    <w:rsid w:val="00C36339"/>
    <w:rsid w:val="00C36DCA"/>
    <w:rsid w:val="00C37329"/>
    <w:rsid w:val="00C37AA1"/>
    <w:rsid w:val="00C37C7C"/>
    <w:rsid w:val="00C4005E"/>
    <w:rsid w:val="00C4079E"/>
    <w:rsid w:val="00C4100B"/>
    <w:rsid w:val="00C4154D"/>
    <w:rsid w:val="00C42111"/>
    <w:rsid w:val="00C4282B"/>
    <w:rsid w:val="00C43607"/>
    <w:rsid w:val="00C43D6C"/>
    <w:rsid w:val="00C44249"/>
    <w:rsid w:val="00C4455A"/>
    <w:rsid w:val="00C44A51"/>
    <w:rsid w:val="00C456E2"/>
    <w:rsid w:val="00C45B35"/>
    <w:rsid w:val="00C45C18"/>
    <w:rsid w:val="00C45C75"/>
    <w:rsid w:val="00C46832"/>
    <w:rsid w:val="00C4727D"/>
    <w:rsid w:val="00C4764F"/>
    <w:rsid w:val="00C50AEF"/>
    <w:rsid w:val="00C5110E"/>
    <w:rsid w:val="00C517D8"/>
    <w:rsid w:val="00C518E8"/>
    <w:rsid w:val="00C51D70"/>
    <w:rsid w:val="00C51E88"/>
    <w:rsid w:val="00C52C41"/>
    <w:rsid w:val="00C53452"/>
    <w:rsid w:val="00C53AFD"/>
    <w:rsid w:val="00C53BE9"/>
    <w:rsid w:val="00C54622"/>
    <w:rsid w:val="00C54664"/>
    <w:rsid w:val="00C54975"/>
    <w:rsid w:val="00C549DB"/>
    <w:rsid w:val="00C5531D"/>
    <w:rsid w:val="00C5563D"/>
    <w:rsid w:val="00C55E39"/>
    <w:rsid w:val="00C56658"/>
    <w:rsid w:val="00C56C9D"/>
    <w:rsid w:val="00C5720E"/>
    <w:rsid w:val="00C576E0"/>
    <w:rsid w:val="00C578B2"/>
    <w:rsid w:val="00C613D9"/>
    <w:rsid w:val="00C61BD6"/>
    <w:rsid w:val="00C6267D"/>
    <w:rsid w:val="00C62893"/>
    <w:rsid w:val="00C6299B"/>
    <w:rsid w:val="00C62C67"/>
    <w:rsid w:val="00C62D50"/>
    <w:rsid w:val="00C6377B"/>
    <w:rsid w:val="00C63AAD"/>
    <w:rsid w:val="00C63F53"/>
    <w:rsid w:val="00C64D96"/>
    <w:rsid w:val="00C65BFD"/>
    <w:rsid w:val="00C65EEA"/>
    <w:rsid w:val="00C661C7"/>
    <w:rsid w:val="00C6638F"/>
    <w:rsid w:val="00C666E8"/>
    <w:rsid w:val="00C66A27"/>
    <w:rsid w:val="00C66B86"/>
    <w:rsid w:val="00C67AB3"/>
    <w:rsid w:val="00C67CAB"/>
    <w:rsid w:val="00C67E25"/>
    <w:rsid w:val="00C7014A"/>
    <w:rsid w:val="00C7016B"/>
    <w:rsid w:val="00C70495"/>
    <w:rsid w:val="00C709A2"/>
    <w:rsid w:val="00C70BF3"/>
    <w:rsid w:val="00C70D17"/>
    <w:rsid w:val="00C71DCA"/>
    <w:rsid w:val="00C7252F"/>
    <w:rsid w:val="00C72A12"/>
    <w:rsid w:val="00C72A4F"/>
    <w:rsid w:val="00C73A5B"/>
    <w:rsid w:val="00C73E50"/>
    <w:rsid w:val="00C73ECC"/>
    <w:rsid w:val="00C741C6"/>
    <w:rsid w:val="00C745C3"/>
    <w:rsid w:val="00C74FCF"/>
    <w:rsid w:val="00C75BE1"/>
    <w:rsid w:val="00C75CF4"/>
    <w:rsid w:val="00C76308"/>
    <w:rsid w:val="00C76699"/>
    <w:rsid w:val="00C76991"/>
    <w:rsid w:val="00C76EA8"/>
    <w:rsid w:val="00C778AE"/>
    <w:rsid w:val="00C80A45"/>
    <w:rsid w:val="00C80E2A"/>
    <w:rsid w:val="00C80E40"/>
    <w:rsid w:val="00C812EB"/>
    <w:rsid w:val="00C815C9"/>
    <w:rsid w:val="00C81B86"/>
    <w:rsid w:val="00C81CC5"/>
    <w:rsid w:val="00C821E3"/>
    <w:rsid w:val="00C82576"/>
    <w:rsid w:val="00C831BF"/>
    <w:rsid w:val="00C83C43"/>
    <w:rsid w:val="00C8468D"/>
    <w:rsid w:val="00C848CC"/>
    <w:rsid w:val="00C84CC6"/>
    <w:rsid w:val="00C8559F"/>
    <w:rsid w:val="00C8571F"/>
    <w:rsid w:val="00C85863"/>
    <w:rsid w:val="00C85B8A"/>
    <w:rsid w:val="00C85DAB"/>
    <w:rsid w:val="00C861C8"/>
    <w:rsid w:val="00C86EA9"/>
    <w:rsid w:val="00C86FBD"/>
    <w:rsid w:val="00C873E1"/>
    <w:rsid w:val="00C879CA"/>
    <w:rsid w:val="00C87B1E"/>
    <w:rsid w:val="00C87F60"/>
    <w:rsid w:val="00C90BE1"/>
    <w:rsid w:val="00C90F9B"/>
    <w:rsid w:val="00C91CE0"/>
    <w:rsid w:val="00C91F3B"/>
    <w:rsid w:val="00C92883"/>
    <w:rsid w:val="00C93775"/>
    <w:rsid w:val="00C93917"/>
    <w:rsid w:val="00C93E6F"/>
    <w:rsid w:val="00C94017"/>
    <w:rsid w:val="00C94C2E"/>
    <w:rsid w:val="00C95945"/>
    <w:rsid w:val="00C95AE5"/>
    <w:rsid w:val="00C95E7F"/>
    <w:rsid w:val="00C960D3"/>
    <w:rsid w:val="00C96975"/>
    <w:rsid w:val="00C96B0A"/>
    <w:rsid w:val="00C96C69"/>
    <w:rsid w:val="00C97413"/>
    <w:rsid w:val="00C97545"/>
    <w:rsid w:val="00CA0039"/>
    <w:rsid w:val="00CA015D"/>
    <w:rsid w:val="00CA0249"/>
    <w:rsid w:val="00CA0722"/>
    <w:rsid w:val="00CA0942"/>
    <w:rsid w:val="00CA0E31"/>
    <w:rsid w:val="00CA1911"/>
    <w:rsid w:val="00CA1D33"/>
    <w:rsid w:val="00CA1E3A"/>
    <w:rsid w:val="00CA22F4"/>
    <w:rsid w:val="00CA233F"/>
    <w:rsid w:val="00CA2780"/>
    <w:rsid w:val="00CA300F"/>
    <w:rsid w:val="00CA3054"/>
    <w:rsid w:val="00CA3273"/>
    <w:rsid w:val="00CA3D4F"/>
    <w:rsid w:val="00CA4277"/>
    <w:rsid w:val="00CA444D"/>
    <w:rsid w:val="00CA469F"/>
    <w:rsid w:val="00CA5072"/>
    <w:rsid w:val="00CA5256"/>
    <w:rsid w:val="00CA5AA8"/>
    <w:rsid w:val="00CA6C52"/>
    <w:rsid w:val="00CA70B9"/>
    <w:rsid w:val="00CA7273"/>
    <w:rsid w:val="00CA778C"/>
    <w:rsid w:val="00CA7B50"/>
    <w:rsid w:val="00CA7BF4"/>
    <w:rsid w:val="00CB06C1"/>
    <w:rsid w:val="00CB0CB0"/>
    <w:rsid w:val="00CB0D91"/>
    <w:rsid w:val="00CB17E1"/>
    <w:rsid w:val="00CB1D1C"/>
    <w:rsid w:val="00CB2866"/>
    <w:rsid w:val="00CB3150"/>
    <w:rsid w:val="00CB3F4B"/>
    <w:rsid w:val="00CB4404"/>
    <w:rsid w:val="00CB440D"/>
    <w:rsid w:val="00CB4943"/>
    <w:rsid w:val="00CB4D07"/>
    <w:rsid w:val="00CB4D25"/>
    <w:rsid w:val="00CB4E1E"/>
    <w:rsid w:val="00CB502E"/>
    <w:rsid w:val="00CB5790"/>
    <w:rsid w:val="00CB58E4"/>
    <w:rsid w:val="00CB591B"/>
    <w:rsid w:val="00CB59B3"/>
    <w:rsid w:val="00CB5E14"/>
    <w:rsid w:val="00CB6116"/>
    <w:rsid w:val="00CB61C1"/>
    <w:rsid w:val="00CB66E4"/>
    <w:rsid w:val="00CB6CE1"/>
    <w:rsid w:val="00CB7C4C"/>
    <w:rsid w:val="00CB7CAA"/>
    <w:rsid w:val="00CB7D0E"/>
    <w:rsid w:val="00CC0825"/>
    <w:rsid w:val="00CC0970"/>
    <w:rsid w:val="00CC1058"/>
    <w:rsid w:val="00CC10DA"/>
    <w:rsid w:val="00CC17BD"/>
    <w:rsid w:val="00CC191C"/>
    <w:rsid w:val="00CC1D85"/>
    <w:rsid w:val="00CC2969"/>
    <w:rsid w:val="00CC37C8"/>
    <w:rsid w:val="00CC4AE6"/>
    <w:rsid w:val="00CC4B9A"/>
    <w:rsid w:val="00CC4E4E"/>
    <w:rsid w:val="00CC4FEE"/>
    <w:rsid w:val="00CC51C0"/>
    <w:rsid w:val="00CC51E9"/>
    <w:rsid w:val="00CC534B"/>
    <w:rsid w:val="00CC5A5A"/>
    <w:rsid w:val="00CC5B27"/>
    <w:rsid w:val="00CC606A"/>
    <w:rsid w:val="00CC6383"/>
    <w:rsid w:val="00CC66F3"/>
    <w:rsid w:val="00CC6844"/>
    <w:rsid w:val="00CC6D94"/>
    <w:rsid w:val="00CC72B2"/>
    <w:rsid w:val="00CC7E31"/>
    <w:rsid w:val="00CC7F1F"/>
    <w:rsid w:val="00CD07BD"/>
    <w:rsid w:val="00CD1036"/>
    <w:rsid w:val="00CD1047"/>
    <w:rsid w:val="00CD18CA"/>
    <w:rsid w:val="00CD1994"/>
    <w:rsid w:val="00CD228F"/>
    <w:rsid w:val="00CD261F"/>
    <w:rsid w:val="00CD2CF6"/>
    <w:rsid w:val="00CD2D31"/>
    <w:rsid w:val="00CD31C4"/>
    <w:rsid w:val="00CD3509"/>
    <w:rsid w:val="00CD3A60"/>
    <w:rsid w:val="00CD4883"/>
    <w:rsid w:val="00CD50C4"/>
    <w:rsid w:val="00CD563D"/>
    <w:rsid w:val="00CD591E"/>
    <w:rsid w:val="00CD5B6D"/>
    <w:rsid w:val="00CD5E00"/>
    <w:rsid w:val="00CD63FE"/>
    <w:rsid w:val="00CD6B57"/>
    <w:rsid w:val="00CD7310"/>
    <w:rsid w:val="00CD784C"/>
    <w:rsid w:val="00CD796F"/>
    <w:rsid w:val="00CE086F"/>
    <w:rsid w:val="00CE090F"/>
    <w:rsid w:val="00CE0E87"/>
    <w:rsid w:val="00CE0EA9"/>
    <w:rsid w:val="00CE0F7B"/>
    <w:rsid w:val="00CE206D"/>
    <w:rsid w:val="00CE214A"/>
    <w:rsid w:val="00CE29BA"/>
    <w:rsid w:val="00CE2E9A"/>
    <w:rsid w:val="00CE33BA"/>
    <w:rsid w:val="00CE35C2"/>
    <w:rsid w:val="00CE39FC"/>
    <w:rsid w:val="00CE3EA4"/>
    <w:rsid w:val="00CE50F4"/>
    <w:rsid w:val="00CE612D"/>
    <w:rsid w:val="00CE621F"/>
    <w:rsid w:val="00CE6233"/>
    <w:rsid w:val="00CE661E"/>
    <w:rsid w:val="00CE6861"/>
    <w:rsid w:val="00CE7542"/>
    <w:rsid w:val="00CE7FAD"/>
    <w:rsid w:val="00CF043B"/>
    <w:rsid w:val="00CF0BBA"/>
    <w:rsid w:val="00CF0DBB"/>
    <w:rsid w:val="00CF17BE"/>
    <w:rsid w:val="00CF17C6"/>
    <w:rsid w:val="00CF1B25"/>
    <w:rsid w:val="00CF2856"/>
    <w:rsid w:val="00CF2932"/>
    <w:rsid w:val="00CF2995"/>
    <w:rsid w:val="00CF2B7A"/>
    <w:rsid w:val="00CF3263"/>
    <w:rsid w:val="00CF34D8"/>
    <w:rsid w:val="00CF3666"/>
    <w:rsid w:val="00CF3853"/>
    <w:rsid w:val="00CF4142"/>
    <w:rsid w:val="00CF480A"/>
    <w:rsid w:val="00CF53BE"/>
    <w:rsid w:val="00CF5A01"/>
    <w:rsid w:val="00CF5D9B"/>
    <w:rsid w:val="00CF66BA"/>
    <w:rsid w:val="00CF673C"/>
    <w:rsid w:val="00CF675E"/>
    <w:rsid w:val="00CF699E"/>
    <w:rsid w:val="00CF70AE"/>
    <w:rsid w:val="00CF7643"/>
    <w:rsid w:val="00D001B0"/>
    <w:rsid w:val="00D001CF"/>
    <w:rsid w:val="00D005DD"/>
    <w:rsid w:val="00D00E6A"/>
    <w:rsid w:val="00D02327"/>
    <w:rsid w:val="00D0246C"/>
    <w:rsid w:val="00D027FE"/>
    <w:rsid w:val="00D02938"/>
    <w:rsid w:val="00D02B69"/>
    <w:rsid w:val="00D02C7F"/>
    <w:rsid w:val="00D02EE1"/>
    <w:rsid w:val="00D0380E"/>
    <w:rsid w:val="00D038CF"/>
    <w:rsid w:val="00D03A7B"/>
    <w:rsid w:val="00D04499"/>
    <w:rsid w:val="00D04DA6"/>
    <w:rsid w:val="00D0508B"/>
    <w:rsid w:val="00D052B1"/>
    <w:rsid w:val="00D05F95"/>
    <w:rsid w:val="00D06280"/>
    <w:rsid w:val="00D06E12"/>
    <w:rsid w:val="00D0736E"/>
    <w:rsid w:val="00D07530"/>
    <w:rsid w:val="00D07682"/>
    <w:rsid w:val="00D07A1B"/>
    <w:rsid w:val="00D10011"/>
    <w:rsid w:val="00D10427"/>
    <w:rsid w:val="00D11891"/>
    <w:rsid w:val="00D11E7E"/>
    <w:rsid w:val="00D12352"/>
    <w:rsid w:val="00D12573"/>
    <w:rsid w:val="00D1292A"/>
    <w:rsid w:val="00D12BAD"/>
    <w:rsid w:val="00D13906"/>
    <w:rsid w:val="00D13D52"/>
    <w:rsid w:val="00D13DD5"/>
    <w:rsid w:val="00D14B16"/>
    <w:rsid w:val="00D14E7D"/>
    <w:rsid w:val="00D15A40"/>
    <w:rsid w:val="00D15F80"/>
    <w:rsid w:val="00D166B2"/>
    <w:rsid w:val="00D167AF"/>
    <w:rsid w:val="00D16D6D"/>
    <w:rsid w:val="00D1767E"/>
    <w:rsid w:val="00D17896"/>
    <w:rsid w:val="00D17C27"/>
    <w:rsid w:val="00D208A6"/>
    <w:rsid w:val="00D21238"/>
    <w:rsid w:val="00D21879"/>
    <w:rsid w:val="00D219D8"/>
    <w:rsid w:val="00D21E52"/>
    <w:rsid w:val="00D223ED"/>
    <w:rsid w:val="00D22934"/>
    <w:rsid w:val="00D22B3E"/>
    <w:rsid w:val="00D22C56"/>
    <w:rsid w:val="00D22C68"/>
    <w:rsid w:val="00D23280"/>
    <w:rsid w:val="00D23B46"/>
    <w:rsid w:val="00D23DF3"/>
    <w:rsid w:val="00D23F23"/>
    <w:rsid w:val="00D240EF"/>
    <w:rsid w:val="00D24B44"/>
    <w:rsid w:val="00D25433"/>
    <w:rsid w:val="00D2549B"/>
    <w:rsid w:val="00D25560"/>
    <w:rsid w:val="00D25708"/>
    <w:rsid w:val="00D26937"/>
    <w:rsid w:val="00D27736"/>
    <w:rsid w:val="00D3004F"/>
    <w:rsid w:val="00D302B9"/>
    <w:rsid w:val="00D3044C"/>
    <w:rsid w:val="00D304D4"/>
    <w:rsid w:val="00D30657"/>
    <w:rsid w:val="00D308BB"/>
    <w:rsid w:val="00D30B20"/>
    <w:rsid w:val="00D30B7B"/>
    <w:rsid w:val="00D30BF6"/>
    <w:rsid w:val="00D30DA1"/>
    <w:rsid w:val="00D30EE5"/>
    <w:rsid w:val="00D31377"/>
    <w:rsid w:val="00D329A9"/>
    <w:rsid w:val="00D32BD6"/>
    <w:rsid w:val="00D3327D"/>
    <w:rsid w:val="00D341CC"/>
    <w:rsid w:val="00D34594"/>
    <w:rsid w:val="00D34882"/>
    <w:rsid w:val="00D354A9"/>
    <w:rsid w:val="00D35AD8"/>
    <w:rsid w:val="00D35B0B"/>
    <w:rsid w:val="00D36179"/>
    <w:rsid w:val="00D36456"/>
    <w:rsid w:val="00D36475"/>
    <w:rsid w:val="00D375AF"/>
    <w:rsid w:val="00D3778D"/>
    <w:rsid w:val="00D4002A"/>
    <w:rsid w:val="00D4007C"/>
    <w:rsid w:val="00D4016F"/>
    <w:rsid w:val="00D4055F"/>
    <w:rsid w:val="00D4056D"/>
    <w:rsid w:val="00D41CB1"/>
    <w:rsid w:val="00D41FE0"/>
    <w:rsid w:val="00D4200C"/>
    <w:rsid w:val="00D4232F"/>
    <w:rsid w:val="00D42538"/>
    <w:rsid w:val="00D42558"/>
    <w:rsid w:val="00D42C52"/>
    <w:rsid w:val="00D43CD7"/>
    <w:rsid w:val="00D43FD8"/>
    <w:rsid w:val="00D45BBD"/>
    <w:rsid w:val="00D45C1F"/>
    <w:rsid w:val="00D4693D"/>
    <w:rsid w:val="00D46B44"/>
    <w:rsid w:val="00D46CAD"/>
    <w:rsid w:val="00D46CC9"/>
    <w:rsid w:val="00D46EE1"/>
    <w:rsid w:val="00D46F7A"/>
    <w:rsid w:val="00D471B8"/>
    <w:rsid w:val="00D472C2"/>
    <w:rsid w:val="00D47917"/>
    <w:rsid w:val="00D47C7F"/>
    <w:rsid w:val="00D5058B"/>
    <w:rsid w:val="00D50967"/>
    <w:rsid w:val="00D50E14"/>
    <w:rsid w:val="00D51039"/>
    <w:rsid w:val="00D51288"/>
    <w:rsid w:val="00D5150C"/>
    <w:rsid w:val="00D51675"/>
    <w:rsid w:val="00D51797"/>
    <w:rsid w:val="00D518E7"/>
    <w:rsid w:val="00D51D6E"/>
    <w:rsid w:val="00D52214"/>
    <w:rsid w:val="00D522B1"/>
    <w:rsid w:val="00D52B9E"/>
    <w:rsid w:val="00D52F90"/>
    <w:rsid w:val="00D53252"/>
    <w:rsid w:val="00D5386F"/>
    <w:rsid w:val="00D53C1A"/>
    <w:rsid w:val="00D53C5A"/>
    <w:rsid w:val="00D542FA"/>
    <w:rsid w:val="00D5512A"/>
    <w:rsid w:val="00D552D2"/>
    <w:rsid w:val="00D56222"/>
    <w:rsid w:val="00D5639E"/>
    <w:rsid w:val="00D57351"/>
    <w:rsid w:val="00D5747A"/>
    <w:rsid w:val="00D5753B"/>
    <w:rsid w:val="00D579A8"/>
    <w:rsid w:val="00D60295"/>
    <w:rsid w:val="00D604B9"/>
    <w:rsid w:val="00D60823"/>
    <w:rsid w:val="00D60CEC"/>
    <w:rsid w:val="00D61BD3"/>
    <w:rsid w:val="00D62157"/>
    <w:rsid w:val="00D62181"/>
    <w:rsid w:val="00D62493"/>
    <w:rsid w:val="00D62958"/>
    <w:rsid w:val="00D62D3C"/>
    <w:rsid w:val="00D62E88"/>
    <w:rsid w:val="00D632D6"/>
    <w:rsid w:val="00D6363D"/>
    <w:rsid w:val="00D643DC"/>
    <w:rsid w:val="00D65454"/>
    <w:rsid w:val="00D66436"/>
    <w:rsid w:val="00D66E1D"/>
    <w:rsid w:val="00D6716E"/>
    <w:rsid w:val="00D67429"/>
    <w:rsid w:val="00D67E62"/>
    <w:rsid w:val="00D70033"/>
    <w:rsid w:val="00D7034E"/>
    <w:rsid w:val="00D703BA"/>
    <w:rsid w:val="00D7040A"/>
    <w:rsid w:val="00D70850"/>
    <w:rsid w:val="00D70F73"/>
    <w:rsid w:val="00D71285"/>
    <w:rsid w:val="00D71348"/>
    <w:rsid w:val="00D7190A"/>
    <w:rsid w:val="00D71AFA"/>
    <w:rsid w:val="00D7229A"/>
    <w:rsid w:val="00D72519"/>
    <w:rsid w:val="00D7265D"/>
    <w:rsid w:val="00D72858"/>
    <w:rsid w:val="00D73098"/>
    <w:rsid w:val="00D74532"/>
    <w:rsid w:val="00D74570"/>
    <w:rsid w:val="00D74C30"/>
    <w:rsid w:val="00D74E0A"/>
    <w:rsid w:val="00D75B3E"/>
    <w:rsid w:val="00D7600F"/>
    <w:rsid w:val="00D76342"/>
    <w:rsid w:val="00D76598"/>
    <w:rsid w:val="00D773DF"/>
    <w:rsid w:val="00D77841"/>
    <w:rsid w:val="00D778DE"/>
    <w:rsid w:val="00D77D19"/>
    <w:rsid w:val="00D77F99"/>
    <w:rsid w:val="00D8016A"/>
    <w:rsid w:val="00D802A2"/>
    <w:rsid w:val="00D80AAC"/>
    <w:rsid w:val="00D80E07"/>
    <w:rsid w:val="00D81048"/>
    <w:rsid w:val="00D8150F"/>
    <w:rsid w:val="00D819A3"/>
    <w:rsid w:val="00D81B1B"/>
    <w:rsid w:val="00D81E00"/>
    <w:rsid w:val="00D8275D"/>
    <w:rsid w:val="00D829E3"/>
    <w:rsid w:val="00D82D8E"/>
    <w:rsid w:val="00D8341E"/>
    <w:rsid w:val="00D84773"/>
    <w:rsid w:val="00D847AF"/>
    <w:rsid w:val="00D849E0"/>
    <w:rsid w:val="00D8535F"/>
    <w:rsid w:val="00D85A58"/>
    <w:rsid w:val="00D85D7F"/>
    <w:rsid w:val="00D85E12"/>
    <w:rsid w:val="00D8639C"/>
    <w:rsid w:val="00D867F7"/>
    <w:rsid w:val="00D86A1E"/>
    <w:rsid w:val="00D86CEA"/>
    <w:rsid w:val="00D86D5C"/>
    <w:rsid w:val="00D86F36"/>
    <w:rsid w:val="00D8707A"/>
    <w:rsid w:val="00D876FF"/>
    <w:rsid w:val="00D87BCE"/>
    <w:rsid w:val="00D903F8"/>
    <w:rsid w:val="00D90751"/>
    <w:rsid w:val="00D90D46"/>
    <w:rsid w:val="00D91094"/>
    <w:rsid w:val="00D91261"/>
    <w:rsid w:val="00D9126C"/>
    <w:rsid w:val="00D91DD9"/>
    <w:rsid w:val="00D92147"/>
    <w:rsid w:val="00D923BD"/>
    <w:rsid w:val="00D927CD"/>
    <w:rsid w:val="00D93A16"/>
    <w:rsid w:val="00D942B0"/>
    <w:rsid w:val="00D96305"/>
    <w:rsid w:val="00D97776"/>
    <w:rsid w:val="00D97788"/>
    <w:rsid w:val="00D97A30"/>
    <w:rsid w:val="00D97B74"/>
    <w:rsid w:val="00D97DDD"/>
    <w:rsid w:val="00DA01C9"/>
    <w:rsid w:val="00DA04A6"/>
    <w:rsid w:val="00DA0782"/>
    <w:rsid w:val="00DA0F26"/>
    <w:rsid w:val="00DA1248"/>
    <w:rsid w:val="00DA2210"/>
    <w:rsid w:val="00DA22F6"/>
    <w:rsid w:val="00DA2563"/>
    <w:rsid w:val="00DA2640"/>
    <w:rsid w:val="00DA2729"/>
    <w:rsid w:val="00DA2CF9"/>
    <w:rsid w:val="00DA2E1F"/>
    <w:rsid w:val="00DA32F1"/>
    <w:rsid w:val="00DA335E"/>
    <w:rsid w:val="00DA358A"/>
    <w:rsid w:val="00DA37B6"/>
    <w:rsid w:val="00DA3BD0"/>
    <w:rsid w:val="00DA4837"/>
    <w:rsid w:val="00DA4BFC"/>
    <w:rsid w:val="00DA4DB3"/>
    <w:rsid w:val="00DA50B2"/>
    <w:rsid w:val="00DA5413"/>
    <w:rsid w:val="00DA544C"/>
    <w:rsid w:val="00DA54F8"/>
    <w:rsid w:val="00DA5AC5"/>
    <w:rsid w:val="00DA5FBD"/>
    <w:rsid w:val="00DA617A"/>
    <w:rsid w:val="00DA6CA1"/>
    <w:rsid w:val="00DA769A"/>
    <w:rsid w:val="00DA76C8"/>
    <w:rsid w:val="00DA7938"/>
    <w:rsid w:val="00DA7AB9"/>
    <w:rsid w:val="00DA7FD0"/>
    <w:rsid w:val="00DB0564"/>
    <w:rsid w:val="00DB091A"/>
    <w:rsid w:val="00DB0B9E"/>
    <w:rsid w:val="00DB0D94"/>
    <w:rsid w:val="00DB10D5"/>
    <w:rsid w:val="00DB1377"/>
    <w:rsid w:val="00DB1E5A"/>
    <w:rsid w:val="00DB2037"/>
    <w:rsid w:val="00DB3958"/>
    <w:rsid w:val="00DB403D"/>
    <w:rsid w:val="00DB438E"/>
    <w:rsid w:val="00DB4630"/>
    <w:rsid w:val="00DB4E50"/>
    <w:rsid w:val="00DB4EF9"/>
    <w:rsid w:val="00DB5B5E"/>
    <w:rsid w:val="00DB5F7C"/>
    <w:rsid w:val="00DB6049"/>
    <w:rsid w:val="00DB7326"/>
    <w:rsid w:val="00DB74B8"/>
    <w:rsid w:val="00DB7753"/>
    <w:rsid w:val="00DC059F"/>
    <w:rsid w:val="00DC1BBA"/>
    <w:rsid w:val="00DC29A3"/>
    <w:rsid w:val="00DC2EC4"/>
    <w:rsid w:val="00DC2EFF"/>
    <w:rsid w:val="00DC32E9"/>
    <w:rsid w:val="00DC35B1"/>
    <w:rsid w:val="00DC373C"/>
    <w:rsid w:val="00DC396F"/>
    <w:rsid w:val="00DC3EF8"/>
    <w:rsid w:val="00DC5710"/>
    <w:rsid w:val="00DC5BAD"/>
    <w:rsid w:val="00DC68EC"/>
    <w:rsid w:val="00DC6E43"/>
    <w:rsid w:val="00DC6F90"/>
    <w:rsid w:val="00DC74F3"/>
    <w:rsid w:val="00DC7702"/>
    <w:rsid w:val="00DC794F"/>
    <w:rsid w:val="00DC7D79"/>
    <w:rsid w:val="00DC7F5D"/>
    <w:rsid w:val="00DD014E"/>
    <w:rsid w:val="00DD061A"/>
    <w:rsid w:val="00DD0851"/>
    <w:rsid w:val="00DD0D23"/>
    <w:rsid w:val="00DD18AC"/>
    <w:rsid w:val="00DD1981"/>
    <w:rsid w:val="00DD19FF"/>
    <w:rsid w:val="00DD1EB0"/>
    <w:rsid w:val="00DD2702"/>
    <w:rsid w:val="00DD2775"/>
    <w:rsid w:val="00DD3F9A"/>
    <w:rsid w:val="00DD403C"/>
    <w:rsid w:val="00DD44A7"/>
    <w:rsid w:val="00DD458E"/>
    <w:rsid w:val="00DD4662"/>
    <w:rsid w:val="00DD490B"/>
    <w:rsid w:val="00DD49E2"/>
    <w:rsid w:val="00DD4FB2"/>
    <w:rsid w:val="00DD5470"/>
    <w:rsid w:val="00DD54B1"/>
    <w:rsid w:val="00DD5B80"/>
    <w:rsid w:val="00DD5CAC"/>
    <w:rsid w:val="00DD5F0C"/>
    <w:rsid w:val="00DD6057"/>
    <w:rsid w:val="00DD65D9"/>
    <w:rsid w:val="00DD7CC8"/>
    <w:rsid w:val="00DD7D8F"/>
    <w:rsid w:val="00DD7E07"/>
    <w:rsid w:val="00DD7FC7"/>
    <w:rsid w:val="00DE03F8"/>
    <w:rsid w:val="00DE0CF0"/>
    <w:rsid w:val="00DE0D87"/>
    <w:rsid w:val="00DE17F8"/>
    <w:rsid w:val="00DE1AB3"/>
    <w:rsid w:val="00DE1AE1"/>
    <w:rsid w:val="00DE314E"/>
    <w:rsid w:val="00DE3239"/>
    <w:rsid w:val="00DE3423"/>
    <w:rsid w:val="00DE3626"/>
    <w:rsid w:val="00DE3B07"/>
    <w:rsid w:val="00DE3F38"/>
    <w:rsid w:val="00DE4421"/>
    <w:rsid w:val="00DE4681"/>
    <w:rsid w:val="00DE49C7"/>
    <w:rsid w:val="00DE4E26"/>
    <w:rsid w:val="00DE5761"/>
    <w:rsid w:val="00DE592B"/>
    <w:rsid w:val="00DE5CC0"/>
    <w:rsid w:val="00DE5D80"/>
    <w:rsid w:val="00DE5FE3"/>
    <w:rsid w:val="00DE601D"/>
    <w:rsid w:val="00DE6142"/>
    <w:rsid w:val="00DE6DBF"/>
    <w:rsid w:val="00DE7F16"/>
    <w:rsid w:val="00DF04C2"/>
    <w:rsid w:val="00DF04EC"/>
    <w:rsid w:val="00DF08D7"/>
    <w:rsid w:val="00DF2982"/>
    <w:rsid w:val="00DF2C6B"/>
    <w:rsid w:val="00DF2E78"/>
    <w:rsid w:val="00DF33D0"/>
    <w:rsid w:val="00DF34A3"/>
    <w:rsid w:val="00DF34E6"/>
    <w:rsid w:val="00DF4B42"/>
    <w:rsid w:val="00DF5B7C"/>
    <w:rsid w:val="00DF5DD9"/>
    <w:rsid w:val="00DF5FEC"/>
    <w:rsid w:val="00DF617D"/>
    <w:rsid w:val="00DF658D"/>
    <w:rsid w:val="00DF6A01"/>
    <w:rsid w:val="00DF7897"/>
    <w:rsid w:val="00E002A1"/>
    <w:rsid w:val="00E0049C"/>
    <w:rsid w:val="00E0061A"/>
    <w:rsid w:val="00E01AA6"/>
    <w:rsid w:val="00E0210A"/>
    <w:rsid w:val="00E02BFC"/>
    <w:rsid w:val="00E02FC1"/>
    <w:rsid w:val="00E033D2"/>
    <w:rsid w:val="00E033E3"/>
    <w:rsid w:val="00E0444D"/>
    <w:rsid w:val="00E05572"/>
    <w:rsid w:val="00E05678"/>
    <w:rsid w:val="00E057FC"/>
    <w:rsid w:val="00E059BB"/>
    <w:rsid w:val="00E07030"/>
    <w:rsid w:val="00E07CFF"/>
    <w:rsid w:val="00E1062D"/>
    <w:rsid w:val="00E10875"/>
    <w:rsid w:val="00E11697"/>
    <w:rsid w:val="00E11A17"/>
    <w:rsid w:val="00E11BB7"/>
    <w:rsid w:val="00E11EEB"/>
    <w:rsid w:val="00E12A31"/>
    <w:rsid w:val="00E12BB0"/>
    <w:rsid w:val="00E12DB3"/>
    <w:rsid w:val="00E13255"/>
    <w:rsid w:val="00E137A0"/>
    <w:rsid w:val="00E13A49"/>
    <w:rsid w:val="00E13B71"/>
    <w:rsid w:val="00E13D23"/>
    <w:rsid w:val="00E13E29"/>
    <w:rsid w:val="00E14F2D"/>
    <w:rsid w:val="00E155AF"/>
    <w:rsid w:val="00E15635"/>
    <w:rsid w:val="00E15B4D"/>
    <w:rsid w:val="00E1757A"/>
    <w:rsid w:val="00E17BDC"/>
    <w:rsid w:val="00E17D5D"/>
    <w:rsid w:val="00E17D6B"/>
    <w:rsid w:val="00E17DF2"/>
    <w:rsid w:val="00E17FAB"/>
    <w:rsid w:val="00E20964"/>
    <w:rsid w:val="00E21640"/>
    <w:rsid w:val="00E232E9"/>
    <w:rsid w:val="00E2376A"/>
    <w:rsid w:val="00E239C7"/>
    <w:rsid w:val="00E2402C"/>
    <w:rsid w:val="00E240BD"/>
    <w:rsid w:val="00E253F9"/>
    <w:rsid w:val="00E25FF1"/>
    <w:rsid w:val="00E265F4"/>
    <w:rsid w:val="00E26DA7"/>
    <w:rsid w:val="00E27B90"/>
    <w:rsid w:val="00E30011"/>
    <w:rsid w:val="00E30075"/>
    <w:rsid w:val="00E30D56"/>
    <w:rsid w:val="00E30EC2"/>
    <w:rsid w:val="00E30F02"/>
    <w:rsid w:val="00E3105C"/>
    <w:rsid w:val="00E310A4"/>
    <w:rsid w:val="00E31437"/>
    <w:rsid w:val="00E31610"/>
    <w:rsid w:val="00E316C5"/>
    <w:rsid w:val="00E31715"/>
    <w:rsid w:val="00E31ED1"/>
    <w:rsid w:val="00E321C0"/>
    <w:rsid w:val="00E3275E"/>
    <w:rsid w:val="00E32A37"/>
    <w:rsid w:val="00E330E1"/>
    <w:rsid w:val="00E334FF"/>
    <w:rsid w:val="00E33642"/>
    <w:rsid w:val="00E33C18"/>
    <w:rsid w:val="00E33F91"/>
    <w:rsid w:val="00E340B8"/>
    <w:rsid w:val="00E34461"/>
    <w:rsid w:val="00E34790"/>
    <w:rsid w:val="00E34D77"/>
    <w:rsid w:val="00E3510E"/>
    <w:rsid w:val="00E35D8F"/>
    <w:rsid w:val="00E360C3"/>
    <w:rsid w:val="00E36DD2"/>
    <w:rsid w:val="00E37D24"/>
    <w:rsid w:val="00E37F78"/>
    <w:rsid w:val="00E406CC"/>
    <w:rsid w:val="00E41B64"/>
    <w:rsid w:val="00E42625"/>
    <w:rsid w:val="00E432BF"/>
    <w:rsid w:val="00E43569"/>
    <w:rsid w:val="00E43E34"/>
    <w:rsid w:val="00E44EFC"/>
    <w:rsid w:val="00E4546B"/>
    <w:rsid w:val="00E4597C"/>
    <w:rsid w:val="00E45F4B"/>
    <w:rsid w:val="00E47046"/>
    <w:rsid w:val="00E474D6"/>
    <w:rsid w:val="00E500D1"/>
    <w:rsid w:val="00E507A5"/>
    <w:rsid w:val="00E51851"/>
    <w:rsid w:val="00E5193D"/>
    <w:rsid w:val="00E51A99"/>
    <w:rsid w:val="00E51FF4"/>
    <w:rsid w:val="00E528BA"/>
    <w:rsid w:val="00E52B43"/>
    <w:rsid w:val="00E532AB"/>
    <w:rsid w:val="00E53A25"/>
    <w:rsid w:val="00E53BB1"/>
    <w:rsid w:val="00E53BE7"/>
    <w:rsid w:val="00E5447F"/>
    <w:rsid w:val="00E5506D"/>
    <w:rsid w:val="00E553E0"/>
    <w:rsid w:val="00E55689"/>
    <w:rsid w:val="00E55F40"/>
    <w:rsid w:val="00E56F8D"/>
    <w:rsid w:val="00E571A5"/>
    <w:rsid w:val="00E57606"/>
    <w:rsid w:val="00E577F6"/>
    <w:rsid w:val="00E6117A"/>
    <w:rsid w:val="00E612E2"/>
    <w:rsid w:val="00E613AE"/>
    <w:rsid w:val="00E61DD7"/>
    <w:rsid w:val="00E61F3D"/>
    <w:rsid w:val="00E622C9"/>
    <w:rsid w:val="00E62411"/>
    <w:rsid w:val="00E624DC"/>
    <w:rsid w:val="00E62F8F"/>
    <w:rsid w:val="00E638EA"/>
    <w:rsid w:val="00E63C00"/>
    <w:rsid w:val="00E641FE"/>
    <w:rsid w:val="00E645D9"/>
    <w:rsid w:val="00E648EF"/>
    <w:rsid w:val="00E656EB"/>
    <w:rsid w:val="00E65B6A"/>
    <w:rsid w:val="00E6738A"/>
    <w:rsid w:val="00E67FB4"/>
    <w:rsid w:val="00E704CC"/>
    <w:rsid w:val="00E70693"/>
    <w:rsid w:val="00E7108A"/>
    <w:rsid w:val="00E7142D"/>
    <w:rsid w:val="00E71553"/>
    <w:rsid w:val="00E71A77"/>
    <w:rsid w:val="00E7264B"/>
    <w:rsid w:val="00E727B1"/>
    <w:rsid w:val="00E72CCF"/>
    <w:rsid w:val="00E72E23"/>
    <w:rsid w:val="00E72E56"/>
    <w:rsid w:val="00E732FF"/>
    <w:rsid w:val="00E733FB"/>
    <w:rsid w:val="00E73BBD"/>
    <w:rsid w:val="00E73D30"/>
    <w:rsid w:val="00E73E02"/>
    <w:rsid w:val="00E74F13"/>
    <w:rsid w:val="00E74F3E"/>
    <w:rsid w:val="00E75029"/>
    <w:rsid w:val="00E760B8"/>
    <w:rsid w:val="00E7631B"/>
    <w:rsid w:val="00E80818"/>
    <w:rsid w:val="00E8092A"/>
    <w:rsid w:val="00E80C0E"/>
    <w:rsid w:val="00E81959"/>
    <w:rsid w:val="00E81AAD"/>
    <w:rsid w:val="00E82259"/>
    <w:rsid w:val="00E82A10"/>
    <w:rsid w:val="00E82B64"/>
    <w:rsid w:val="00E82D13"/>
    <w:rsid w:val="00E82E68"/>
    <w:rsid w:val="00E82F29"/>
    <w:rsid w:val="00E82F8A"/>
    <w:rsid w:val="00E83202"/>
    <w:rsid w:val="00E83DB7"/>
    <w:rsid w:val="00E840BB"/>
    <w:rsid w:val="00E84441"/>
    <w:rsid w:val="00E8478F"/>
    <w:rsid w:val="00E84A1A"/>
    <w:rsid w:val="00E84C9B"/>
    <w:rsid w:val="00E84F14"/>
    <w:rsid w:val="00E85392"/>
    <w:rsid w:val="00E853AC"/>
    <w:rsid w:val="00E85E25"/>
    <w:rsid w:val="00E86222"/>
    <w:rsid w:val="00E863F8"/>
    <w:rsid w:val="00E86D97"/>
    <w:rsid w:val="00E872B9"/>
    <w:rsid w:val="00E87BCB"/>
    <w:rsid w:val="00E90447"/>
    <w:rsid w:val="00E9044B"/>
    <w:rsid w:val="00E9078D"/>
    <w:rsid w:val="00E90DBB"/>
    <w:rsid w:val="00E91872"/>
    <w:rsid w:val="00E918D0"/>
    <w:rsid w:val="00E919CB"/>
    <w:rsid w:val="00E91C99"/>
    <w:rsid w:val="00E92AA1"/>
    <w:rsid w:val="00E93242"/>
    <w:rsid w:val="00E932B2"/>
    <w:rsid w:val="00E93360"/>
    <w:rsid w:val="00E94577"/>
    <w:rsid w:val="00E951FF"/>
    <w:rsid w:val="00E95998"/>
    <w:rsid w:val="00E95FD0"/>
    <w:rsid w:val="00E969DF"/>
    <w:rsid w:val="00E96C80"/>
    <w:rsid w:val="00E9706F"/>
    <w:rsid w:val="00E97538"/>
    <w:rsid w:val="00EA089D"/>
    <w:rsid w:val="00EA092B"/>
    <w:rsid w:val="00EA099F"/>
    <w:rsid w:val="00EA11EE"/>
    <w:rsid w:val="00EA1915"/>
    <w:rsid w:val="00EA1C8F"/>
    <w:rsid w:val="00EA20C4"/>
    <w:rsid w:val="00EA2628"/>
    <w:rsid w:val="00EA2C10"/>
    <w:rsid w:val="00EA323A"/>
    <w:rsid w:val="00EA3260"/>
    <w:rsid w:val="00EA3840"/>
    <w:rsid w:val="00EA3B57"/>
    <w:rsid w:val="00EA5445"/>
    <w:rsid w:val="00EA6260"/>
    <w:rsid w:val="00EA6783"/>
    <w:rsid w:val="00EA68AA"/>
    <w:rsid w:val="00EA6D5C"/>
    <w:rsid w:val="00EA6F15"/>
    <w:rsid w:val="00EA6F5F"/>
    <w:rsid w:val="00EA7034"/>
    <w:rsid w:val="00EA70B8"/>
    <w:rsid w:val="00EA763D"/>
    <w:rsid w:val="00EA7A2D"/>
    <w:rsid w:val="00EB0045"/>
    <w:rsid w:val="00EB0413"/>
    <w:rsid w:val="00EB0F8B"/>
    <w:rsid w:val="00EB0FB2"/>
    <w:rsid w:val="00EB1527"/>
    <w:rsid w:val="00EB1574"/>
    <w:rsid w:val="00EB1E01"/>
    <w:rsid w:val="00EB2345"/>
    <w:rsid w:val="00EB2708"/>
    <w:rsid w:val="00EB3004"/>
    <w:rsid w:val="00EB334A"/>
    <w:rsid w:val="00EB33CE"/>
    <w:rsid w:val="00EB3BF7"/>
    <w:rsid w:val="00EB3C9B"/>
    <w:rsid w:val="00EB3F87"/>
    <w:rsid w:val="00EB40BA"/>
    <w:rsid w:val="00EB454B"/>
    <w:rsid w:val="00EB4997"/>
    <w:rsid w:val="00EB4E0A"/>
    <w:rsid w:val="00EB4E0B"/>
    <w:rsid w:val="00EB5402"/>
    <w:rsid w:val="00EB5536"/>
    <w:rsid w:val="00EB59F1"/>
    <w:rsid w:val="00EB5AF8"/>
    <w:rsid w:val="00EB602B"/>
    <w:rsid w:val="00EB614C"/>
    <w:rsid w:val="00EB720F"/>
    <w:rsid w:val="00EC045B"/>
    <w:rsid w:val="00EC08C4"/>
    <w:rsid w:val="00EC09D6"/>
    <w:rsid w:val="00EC0B78"/>
    <w:rsid w:val="00EC1388"/>
    <w:rsid w:val="00EC15FA"/>
    <w:rsid w:val="00EC2086"/>
    <w:rsid w:val="00EC22FA"/>
    <w:rsid w:val="00EC28E6"/>
    <w:rsid w:val="00EC380A"/>
    <w:rsid w:val="00EC3B9C"/>
    <w:rsid w:val="00EC3DBF"/>
    <w:rsid w:val="00EC422E"/>
    <w:rsid w:val="00EC472C"/>
    <w:rsid w:val="00EC49C1"/>
    <w:rsid w:val="00EC49F0"/>
    <w:rsid w:val="00EC5288"/>
    <w:rsid w:val="00EC5331"/>
    <w:rsid w:val="00EC5680"/>
    <w:rsid w:val="00EC59E8"/>
    <w:rsid w:val="00EC60E5"/>
    <w:rsid w:val="00EC6215"/>
    <w:rsid w:val="00EC63D1"/>
    <w:rsid w:val="00EC66A1"/>
    <w:rsid w:val="00EC7F3F"/>
    <w:rsid w:val="00ED0B2B"/>
    <w:rsid w:val="00ED0C6C"/>
    <w:rsid w:val="00ED16F7"/>
    <w:rsid w:val="00ED3010"/>
    <w:rsid w:val="00ED309C"/>
    <w:rsid w:val="00ED326F"/>
    <w:rsid w:val="00ED3BD5"/>
    <w:rsid w:val="00ED3D4F"/>
    <w:rsid w:val="00ED4274"/>
    <w:rsid w:val="00ED4BAF"/>
    <w:rsid w:val="00ED4CF8"/>
    <w:rsid w:val="00ED51A2"/>
    <w:rsid w:val="00ED53ED"/>
    <w:rsid w:val="00ED5550"/>
    <w:rsid w:val="00ED5739"/>
    <w:rsid w:val="00ED57EA"/>
    <w:rsid w:val="00ED75F5"/>
    <w:rsid w:val="00ED7D7A"/>
    <w:rsid w:val="00EE08BD"/>
    <w:rsid w:val="00EE1F46"/>
    <w:rsid w:val="00EE218A"/>
    <w:rsid w:val="00EE21F4"/>
    <w:rsid w:val="00EE30B1"/>
    <w:rsid w:val="00EE3303"/>
    <w:rsid w:val="00EE3D12"/>
    <w:rsid w:val="00EE47F2"/>
    <w:rsid w:val="00EE4912"/>
    <w:rsid w:val="00EE4A61"/>
    <w:rsid w:val="00EE4AC3"/>
    <w:rsid w:val="00EE4DE9"/>
    <w:rsid w:val="00EE51AA"/>
    <w:rsid w:val="00EE5204"/>
    <w:rsid w:val="00EE5386"/>
    <w:rsid w:val="00EE5531"/>
    <w:rsid w:val="00EE5A2E"/>
    <w:rsid w:val="00EE5B62"/>
    <w:rsid w:val="00EE6CD6"/>
    <w:rsid w:val="00EF02B0"/>
    <w:rsid w:val="00EF02E1"/>
    <w:rsid w:val="00EF081B"/>
    <w:rsid w:val="00EF0872"/>
    <w:rsid w:val="00EF0DC5"/>
    <w:rsid w:val="00EF0F12"/>
    <w:rsid w:val="00EF22D5"/>
    <w:rsid w:val="00EF30B4"/>
    <w:rsid w:val="00EF331E"/>
    <w:rsid w:val="00EF3EC8"/>
    <w:rsid w:val="00EF4E7C"/>
    <w:rsid w:val="00EF5764"/>
    <w:rsid w:val="00EF5C51"/>
    <w:rsid w:val="00EF5FFC"/>
    <w:rsid w:val="00EF64B3"/>
    <w:rsid w:val="00EF66F1"/>
    <w:rsid w:val="00EF6B98"/>
    <w:rsid w:val="00EF7996"/>
    <w:rsid w:val="00EF7E67"/>
    <w:rsid w:val="00F00462"/>
    <w:rsid w:val="00F006A6"/>
    <w:rsid w:val="00F0086D"/>
    <w:rsid w:val="00F02BB8"/>
    <w:rsid w:val="00F034B2"/>
    <w:rsid w:val="00F03858"/>
    <w:rsid w:val="00F03C76"/>
    <w:rsid w:val="00F04853"/>
    <w:rsid w:val="00F04C1A"/>
    <w:rsid w:val="00F05054"/>
    <w:rsid w:val="00F0527D"/>
    <w:rsid w:val="00F054B9"/>
    <w:rsid w:val="00F05A6F"/>
    <w:rsid w:val="00F06EF6"/>
    <w:rsid w:val="00F07286"/>
    <w:rsid w:val="00F07A1A"/>
    <w:rsid w:val="00F07C08"/>
    <w:rsid w:val="00F07CEA"/>
    <w:rsid w:val="00F07F2C"/>
    <w:rsid w:val="00F10593"/>
    <w:rsid w:val="00F10C39"/>
    <w:rsid w:val="00F11D4F"/>
    <w:rsid w:val="00F11EAF"/>
    <w:rsid w:val="00F1203F"/>
    <w:rsid w:val="00F12114"/>
    <w:rsid w:val="00F1214F"/>
    <w:rsid w:val="00F122E0"/>
    <w:rsid w:val="00F12681"/>
    <w:rsid w:val="00F1274C"/>
    <w:rsid w:val="00F135FE"/>
    <w:rsid w:val="00F13693"/>
    <w:rsid w:val="00F13CD2"/>
    <w:rsid w:val="00F13E88"/>
    <w:rsid w:val="00F1496C"/>
    <w:rsid w:val="00F14A93"/>
    <w:rsid w:val="00F1556B"/>
    <w:rsid w:val="00F1558D"/>
    <w:rsid w:val="00F15A93"/>
    <w:rsid w:val="00F16A4C"/>
    <w:rsid w:val="00F1722E"/>
    <w:rsid w:val="00F17294"/>
    <w:rsid w:val="00F173FA"/>
    <w:rsid w:val="00F179C6"/>
    <w:rsid w:val="00F17F78"/>
    <w:rsid w:val="00F201A3"/>
    <w:rsid w:val="00F2036C"/>
    <w:rsid w:val="00F20BCD"/>
    <w:rsid w:val="00F2107C"/>
    <w:rsid w:val="00F21178"/>
    <w:rsid w:val="00F2152F"/>
    <w:rsid w:val="00F21BD3"/>
    <w:rsid w:val="00F21C00"/>
    <w:rsid w:val="00F21E52"/>
    <w:rsid w:val="00F22069"/>
    <w:rsid w:val="00F220CA"/>
    <w:rsid w:val="00F22656"/>
    <w:rsid w:val="00F226DB"/>
    <w:rsid w:val="00F231B1"/>
    <w:rsid w:val="00F23241"/>
    <w:rsid w:val="00F23AD0"/>
    <w:rsid w:val="00F23CF7"/>
    <w:rsid w:val="00F23E13"/>
    <w:rsid w:val="00F24068"/>
    <w:rsid w:val="00F24452"/>
    <w:rsid w:val="00F245F3"/>
    <w:rsid w:val="00F250A1"/>
    <w:rsid w:val="00F257D3"/>
    <w:rsid w:val="00F25F07"/>
    <w:rsid w:val="00F26B20"/>
    <w:rsid w:val="00F26CE1"/>
    <w:rsid w:val="00F272F3"/>
    <w:rsid w:val="00F2749A"/>
    <w:rsid w:val="00F27D28"/>
    <w:rsid w:val="00F27D80"/>
    <w:rsid w:val="00F303A7"/>
    <w:rsid w:val="00F30D9D"/>
    <w:rsid w:val="00F30FDE"/>
    <w:rsid w:val="00F3158D"/>
    <w:rsid w:val="00F31803"/>
    <w:rsid w:val="00F33823"/>
    <w:rsid w:val="00F35744"/>
    <w:rsid w:val="00F35A3D"/>
    <w:rsid w:val="00F35BA2"/>
    <w:rsid w:val="00F36982"/>
    <w:rsid w:val="00F36CDE"/>
    <w:rsid w:val="00F3720E"/>
    <w:rsid w:val="00F3735F"/>
    <w:rsid w:val="00F37C90"/>
    <w:rsid w:val="00F37FAC"/>
    <w:rsid w:val="00F40313"/>
    <w:rsid w:val="00F406BE"/>
    <w:rsid w:val="00F40CFB"/>
    <w:rsid w:val="00F40E01"/>
    <w:rsid w:val="00F4159C"/>
    <w:rsid w:val="00F41C15"/>
    <w:rsid w:val="00F41F7E"/>
    <w:rsid w:val="00F41FD7"/>
    <w:rsid w:val="00F42375"/>
    <w:rsid w:val="00F42393"/>
    <w:rsid w:val="00F4253D"/>
    <w:rsid w:val="00F431F0"/>
    <w:rsid w:val="00F43642"/>
    <w:rsid w:val="00F445E4"/>
    <w:rsid w:val="00F44948"/>
    <w:rsid w:val="00F44D61"/>
    <w:rsid w:val="00F44EFB"/>
    <w:rsid w:val="00F452A5"/>
    <w:rsid w:val="00F456D8"/>
    <w:rsid w:val="00F4594C"/>
    <w:rsid w:val="00F45D75"/>
    <w:rsid w:val="00F46018"/>
    <w:rsid w:val="00F4642C"/>
    <w:rsid w:val="00F46DA9"/>
    <w:rsid w:val="00F47542"/>
    <w:rsid w:val="00F4781A"/>
    <w:rsid w:val="00F47972"/>
    <w:rsid w:val="00F50022"/>
    <w:rsid w:val="00F5045F"/>
    <w:rsid w:val="00F509D4"/>
    <w:rsid w:val="00F51098"/>
    <w:rsid w:val="00F51284"/>
    <w:rsid w:val="00F51937"/>
    <w:rsid w:val="00F52079"/>
    <w:rsid w:val="00F53B39"/>
    <w:rsid w:val="00F53C86"/>
    <w:rsid w:val="00F549A8"/>
    <w:rsid w:val="00F54E1C"/>
    <w:rsid w:val="00F552AB"/>
    <w:rsid w:val="00F55F4F"/>
    <w:rsid w:val="00F5642B"/>
    <w:rsid w:val="00F57403"/>
    <w:rsid w:val="00F6032B"/>
    <w:rsid w:val="00F605D9"/>
    <w:rsid w:val="00F614E7"/>
    <w:rsid w:val="00F61707"/>
    <w:rsid w:val="00F61C2A"/>
    <w:rsid w:val="00F61CDF"/>
    <w:rsid w:val="00F61DAB"/>
    <w:rsid w:val="00F6252C"/>
    <w:rsid w:val="00F62661"/>
    <w:rsid w:val="00F62E31"/>
    <w:rsid w:val="00F62EA8"/>
    <w:rsid w:val="00F63B48"/>
    <w:rsid w:val="00F647C0"/>
    <w:rsid w:val="00F6489C"/>
    <w:rsid w:val="00F64ABF"/>
    <w:rsid w:val="00F64D31"/>
    <w:rsid w:val="00F657FE"/>
    <w:rsid w:val="00F65869"/>
    <w:rsid w:val="00F65878"/>
    <w:rsid w:val="00F658B7"/>
    <w:rsid w:val="00F65F72"/>
    <w:rsid w:val="00F665CB"/>
    <w:rsid w:val="00F67198"/>
    <w:rsid w:val="00F673FA"/>
    <w:rsid w:val="00F6753D"/>
    <w:rsid w:val="00F675C1"/>
    <w:rsid w:val="00F67C25"/>
    <w:rsid w:val="00F67FF9"/>
    <w:rsid w:val="00F700BC"/>
    <w:rsid w:val="00F706AF"/>
    <w:rsid w:val="00F706D0"/>
    <w:rsid w:val="00F71106"/>
    <w:rsid w:val="00F7118C"/>
    <w:rsid w:val="00F71658"/>
    <w:rsid w:val="00F7206C"/>
    <w:rsid w:val="00F7292B"/>
    <w:rsid w:val="00F73101"/>
    <w:rsid w:val="00F73445"/>
    <w:rsid w:val="00F737DE"/>
    <w:rsid w:val="00F73C49"/>
    <w:rsid w:val="00F74144"/>
    <w:rsid w:val="00F7418C"/>
    <w:rsid w:val="00F74285"/>
    <w:rsid w:val="00F74305"/>
    <w:rsid w:val="00F743A4"/>
    <w:rsid w:val="00F745B9"/>
    <w:rsid w:val="00F748F0"/>
    <w:rsid w:val="00F74A50"/>
    <w:rsid w:val="00F74CFF"/>
    <w:rsid w:val="00F7531F"/>
    <w:rsid w:val="00F76735"/>
    <w:rsid w:val="00F77A2C"/>
    <w:rsid w:val="00F80120"/>
    <w:rsid w:val="00F811F0"/>
    <w:rsid w:val="00F81320"/>
    <w:rsid w:val="00F81D80"/>
    <w:rsid w:val="00F81F33"/>
    <w:rsid w:val="00F81FB2"/>
    <w:rsid w:val="00F82CE0"/>
    <w:rsid w:val="00F835E2"/>
    <w:rsid w:val="00F837E4"/>
    <w:rsid w:val="00F83830"/>
    <w:rsid w:val="00F83C2C"/>
    <w:rsid w:val="00F83D11"/>
    <w:rsid w:val="00F83D90"/>
    <w:rsid w:val="00F84BF3"/>
    <w:rsid w:val="00F84D23"/>
    <w:rsid w:val="00F8563F"/>
    <w:rsid w:val="00F85C12"/>
    <w:rsid w:val="00F85D49"/>
    <w:rsid w:val="00F85D59"/>
    <w:rsid w:val="00F85DC7"/>
    <w:rsid w:val="00F86D41"/>
    <w:rsid w:val="00F86D83"/>
    <w:rsid w:val="00F86E7D"/>
    <w:rsid w:val="00F87CAF"/>
    <w:rsid w:val="00F87D81"/>
    <w:rsid w:val="00F90378"/>
    <w:rsid w:val="00F9107F"/>
    <w:rsid w:val="00F91257"/>
    <w:rsid w:val="00F9306E"/>
    <w:rsid w:val="00F93599"/>
    <w:rsid w:val="00F935F4"/>
    <w:rsid w:val="00F93BCB"/>
    <w:rsid w:val="00F93F0E"/>
    <w:rsid w:val="00F94E06"/>
    <w:rsid w:val="00F953D2"/>
    <w:rsid w:val="00F95580"/>
    <w:rsid w:val="00F955D6"/>
    <w:rsid w:val="00F956A5"/>
    <w:rsid w:val="00F9585F"/>
    <w:rsid w:val="00F9660A"/>
    <w:rsid w:val="00F96F59"/>
    <w:rsid w:val="00F97164"/>
    <w:rsid w:val="00FA0C30"/>
    <w:rsid w:val="00FA0DA8"/>
    <w:rsid w:val="00FA16C7"/>
    <w:rsid w:val="00FA28BD"/>
    <w:rsid w:val="00FA2B4C"/>
    <w:rsid w:val="00FA2F5C"/>
    <w:rsid w:val="00FA3789"/>
    <w:rsid w:val="00FA3CA3"/>
    <w:rsid w:val="00FA453A"/>
    <w:rsid w:val="00FA5048"/>
    <w:rsid w:val="00FA52E0"/>
    <w:rsid w:val="00FA5837"/>
    <w:rsid w:val="00FA587C"/>
    <w:rsid w:val="00FA5B7F"/>
    <w:rsid w:val="00FA64C1"/>
    <w:rsid w:val="00FA686F"/>
    <w:rsid w:val="00FA6BC3"/>
    <w:rsid w:val="00FA6BF1"/>
    <w:rsid w:val="00FA7274"/>
    <w:rsid w:val="00FA7539"/>
    <w:rsid w:val="00FA7633"/>
    <w:rsid w:val="00FA77D9"/>
    <w:rsid w:val="00FB10B6"/>
    <w:rsid w:val="00FB1288"/>
    <w:rsid w:val="00FB1506"/>
    <w:rsid w:val="00FB150B"/>
    <w:rsid w:val="00FB227C"/>
    <w:rsid w:val="00FB2E26"/>
    <w:rsid w:val="00FB2FF8"/>
    <w:rsid w:val="00FB30B4"/>
    <w:rsid w:val="00FB3DBC"/>
    <w:rsid w:val="00FB3EDE"/>
    <w:rsid w:val="00FB4D20"/>
    <w:rsid w:val="00FB4DB2"/>
    <w:rsid w:val="00FB4FF1"/>
    <w:rsid w:val="00FB5117"/>
    <w:rsid w:val="00FB5A92"/>
    <w:rsid w:val="00FB5C61"/>
    <w:rsid w:val="00FB60EC"/>
    <w:rsid w:val="00FB61E6"/>
    <w:rsid w:val="00FB62EC"/>
    <w:rsid w:val="00FB6556"/>
    <w:rsid w:val="00FC0360"/>
    <w:rsid w:val="00FC055B"/>
    <w:rsid w:val="00FC05BD"/>
    <w:rsid w:val="00FC0B2D"/>
    <w:rsid w:val="00FC0DCB"/>
    <w:rsid w:val="00FC1207"/>
    <w:rsid w:val="00FC172B"/>
    <w:rsid w:val="00FC1790"/>
    <w:rsid w:val="00FC1D62"/>
    <w:rsid w:val="00FC1F4A"/>
    <w:rsid w:val="00FC2240"/>
    <w:rsid w:val="00FC27DC"/>
    <w:rsid w:val="00FC282F"/>
    <w:rsid w:val="00FC2B8A"/>
    <w:rsid w:val="00FC2C0D"/>
    <w:rsid w:val="00FC2C90"/>
    <w:rsid w:val="00FC3EE6"/>
    <w:rsid w:val="00FC536B"/>
    <w:rsid w:val="00FC56DA"/>
    <w:rsid w:val="00FC629B"/>
    <w:rsid w:val="00FC6997"/>
    <w:rsid w:val="00FC74B0"/>
    <w:rsid w:val="00FC7CC0"/>
    <w:rsid w:val="00FD02E8"/>
    <w:rsid w:val="00FD06C7"/>
    <w:rsid w:val="00FD09E3"/>
    <w:rsid w:val="00FD1EF7"/>
    <w:rsid w:val="00FD27B9"/>
    <w:rsid w:val="00FD2A49"/>
    <w:rsid w:val="00FD2B18"/>
    <w:rsid w:val="00FD2C78"/>
    <w:rsid w:val="00FD364C"/>
    <w:rsid w:val="00FD400A"/>
    <w:rsid w:val="00FD4138"/>
    <w:rsid w:val="00FD41A9"/>
    <w:rsid w:val="00FD481A"/>
    <w:rsid w:val="00FD4C20"/>
    <w:rsid w:val="00FD5A79"/>
    <w:rsid w:val="00FD5CAA"/>
    <w:rsid w:val="00FD5D1B"/>
    <w:rsid w:val="00FD5F51"/>
    <w:rsid w:val="00FD64DC"/>
    <w:rsid w:val="00FD6C32"/>
    <w:rsid w:val="00FD6E18"/>
    <w:rsid w:val="00FD735C"/>
    <w:rsid w:val="00FD7490"/>
    <w:rsid w:val="00FD7663"/>
    <w:rsid w:val="00FD799B"/>
    <w:rsid w:val="00FE108A"/>
    <w:rsid w:val="00FE154D"/>
    <w:rsid w:val="00FE1B07"/>
    <w:rsid w:val="00FE1DBE"/>
    <w:rsid w:val="00FE21EC"/>
    <w:rsid w:val="00FE236F"/>
    <w:rsid w:val="00FE2416"/>
    <w:rsid w:val="00FE2B67"/>
    <w:rsid w:val="00FE2E84"/>
    <w:rsid w:val="00FE432E"/>
    <w:rsid w:val="00FE4446"/>
    <w:rsid w:val="00FE448E"/>
    <w:rsid w:val="00FE4EF3"/>
    <w:rsid w:val="00FE5481"/>
    <w:rsid w:val="00FE5DF2"/>
    <w:rsid w:val="00FE67F1"/>
    <w:rsid w:val="00FE6817"/>
    <w:rsid w:val="00FE6B0B"/>
    <w:rsid w:val="00FE6B2C"/>
    <w:rsid w:val="00FE7085"/>
    <w:rsid w:val="00FE75FC"/>
    <w:rsid w:val="00FE7F6A"/>
    <w:rsid w:val="00FE7FF8"/>
    <w:rsid w:val="00FF0010"/>
    <w:rsid w:val="00FF001F"/>
    <w:rsid w:val="00FF01E4"/>
    <w:rsid w:val="00FF05CE"/>
    <w:rsid w:val="00FF1C98"/>
    <w:rsid w:val="00FF28BB"/>
    <w:rsid w:val="00FF2B2E"/>
    <w:rsid w:val="00FF39D6"/>
    <w:rsid w:val="00FF3ADA"/>
    <w:rsid w:val="00FF4234"/>
    <w:rsid w:val="00FF46BB"/>
    <w:rsid w:val="00FF4726"/>
    <w:rsid w:val="00FF5312"/>
    <w:rsid w:val="00FF54F4"/>
    <w:rsid w:val="00FF5A64"/>
    <w:rsid w:val="00FF6716"/>
    <w:rsid w:val="00FF6FF5"/>
    <w:rsid w:val="00FF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738ABDF"/>
  <w15:docId w15:val="{648B5ACF-DC7D-461B-B80C-D546C0DAF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C60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64DF4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link w:val="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table" w:customStyle="1" w:styleId="TableGrid1">
    <w:name w:val="Table Grid1"/>
    <w:basedOn w:val="TableNormal"/>
    <w:next w:val="TableGrid"/>
    <w:uiPriority w:val="59"/>
    <w:rsid w:val="00315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eformattedChar">
    <w:name w:val="Preformatted Char"/>
    <w:link w:val="Preformatted"/>
    <w:rsid w:val="00FA0C30"/>
    <w:rPr>
      <w:lang w:eastAsia="zh-CN"/>
    </w:rPr>
  </w:style>
  <w:style w:type="paragraph" w:customStyle="1" w:styleId="m-1693923720144214152ydp9fcb67femsonormal">
    <w:name w:val="m_-1693923720144214152ydp9fcb67femsonormal"/>
    <w:basedOn w:val="Normal"/>
    <w:rsid w:val="007E1A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customStyle="1" w:styleId="ydp6e30cdd4yiv7734717157gmail-style11pt">
    <w:name w:val="ydp6e30cdd4yiv7734717157gmail-style11pt"/>
    <w:basedOn w:val="DefaultParagraphFont"/>
    <w:rsid w:val="007A5E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4" ma:contentTypeDescription="Create a new document." ma:contentTypeScope="" ma:versionID="ce02487a6b25b198fed9b69dff01395e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2debdcfec23eb89200d54eb27b8c15cd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419C2-E89B-4E86-8991-7064393D87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E3C1AB-52AC-452B-A787-230A61ADD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CE0652-EF35-4C8D-B627-44F0295FB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2532</TotalTime>
  <Pages>62</Pages>
  <Words>15179</Words>
  <Characters>86524</Characters>
  <Application>Microsoft Office Word</Application>
  <DocSecurity>0</DocSecurity>
  <Lines>721</Lines>
  <Paragraphs>202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101501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Poomrapee Pairojsatidkul</dc:creator>
  <cp:lastModifiedBy>Prewpan Neamnam</cp:lastModifiedBy>
  <cp:revision>575</cp:revision>
  <cp:lastPrinted>2019-03-07T05:21:00Z</cp:lastPrinted>
  <dcterms:created xsi:type="dcterms:W3CDTF">2019-02-27T11:17:00Z</dcterms:created>
  <dcterms:modified xsi:type="dcterms:W3CDTF">2019-03-07T07:07:00Z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0x010100A1770BF34A2CD545987F5807F0E7501A</vt:lpwstr>
  </property>
</Properties>
</file>