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FE91A" w14:textId="77777777" w:rsidR="00371706" w:rsidRPr="006461EA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(มหาชน) และบริษัทย่อย </w:t>
      </w:r>
    </w:p>
    <w:p w14:paraId="161E3887" w14:textId="77777777" w:rsidR="00376A1E" w:rsidRPr="006461EA" w:rsidRDefault="00376A1E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  <w:r w:rsidR="0091392C" w:rsidRPr="006461EA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="001A66D6" w:rsidRPr="006461EA">
        <w:rPr>
          <w:rFonts w:ascii="Browallia New" w:hAnsi="Browallia New" w:cs="Browallia New" w:hint="cs"/>
          <w:b/>
          <w:bCs/>
          <w:sz w:val="28"/>
          <w:szCs w:val="28"/>
          <w:cs/>
        </w:rPr>
        <w:t>และงบการเงินเฉพาะ</w:t>
      </w:r>
      <w:r w:rsidR="00204639" w:rsidRPr="006461EA">
        <w:rPr>
          <w:rFonts w:ascii="Browallia New" w:hAnsi="Browallia New" w:cs="Browallia New" w:hint="cs"/>
          <w:b/>
          <w:bCs/>
          <w:sz w:val="28"/>
          <w:szCs w:val="28"/>
          <w:cs/>
        </w:rPr>
        <w:t>ของบริษัท</w:t>
      </w:r>
    </w:p>
    <w:p w14:paraId="206B61B8" w14:textId="77777777" w:rsidR="00376A1E" w:rsidRPr="006461EA" w:rsidRDefault="009A02F0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6461EA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สำหรับปีสิ้นสุด</w:t>
      </w:r>
      <w:r w:rsidR="00376A1E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E49DE" w:rsidRPr="006461EA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D63D18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376A1E" w:rsidRPr="006461EA">
        <w:rPr>
          <w:rFonts w:ascii="Browallia New" w:hAnsi="Browallia New" w:cs="Browallia New"/>
          <w:b/>
          <w:bCs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3710C3" w:rsidRPr="006461EA">
        <w:rPr>
          <w:rFonts w:ascii="Browallia New" w:hAnsi="Browallia New" w:cs="Browallia New"/>
          <w:b/>
          <w:bCs/>
          <w:sz w:val="28"/>
          <w:szCs w:val="28"/>
        </w:rPr>
        <w:t>6</w:t>
      </w:r>
      <w:r w:rsidR="00716E7A" w:rsidRPr="006461EA">
        <w:rPr>
          <w:rFonts w:ascii="Browallia New" w:hAnsi="Browallia New" w:cs="Browallia New"/>
          <w:b/>
          <w:bCs/>
          <w:sz w:val="28"/>
          <w:szCs w:val="28"/>
        </w:rPr>
        <w:t>1</w:t>
      </w:r>
    </w:p>
    <w:p w14:paraId="52909F0B" w14:textId="77777777" w:rsidR="00376A1E" w:rsidRPr="00E3770F" w:rsidRDefault="00376A1E" w:rsidP="00530D0F">
      <w:pPr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132429D" w14:textId="77777777" w:rsidR="00210A9E" w:rsidRPr="00E3770F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E3770F">
        <w:rPr>
          <w:rFonts w:ascii="Browallia New" w:hAnsi="Browallia New" w:cs="Browallia New"/>
          <w:sz w:val="28"/>
          <w:szCs w:val="28"/>
          <w:u w:val="single"/>
          <w:cs/>
        </w:rPr>
        <w:t>ลักษณะการดำเนินธุรกิจ</w:t>
      </w:r>
    </w:p>
    <w:p w14:paraId="50323DCD" w14:textId="77777777" w:rsidR="001A4AF4" w:rsidRPr="00E3770F" w:rsidRDefault="001A4AF4" w:rsidP="001A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3279C73A" w14:textId="57EB4302" w:rsidR="00210A9E" w:rsidRPr="00E3770F" w:rsidRDefault="00210A9E" w:rsidP="00210A9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3770F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เอนจิเนียริ่ง จำกัด (มหาชน)</w:t>
      </w:r>
      <w:r w:rsidR="00966A5B"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E3770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E3770F">
        <w:rPr>
          <w:rFonts w:ascii="Browallia New" w:hAnsi="Browallia New" w:cs="Browallia New" w:hint="cs"/>
          <w:sz w:val="28"/>
          <w:szCs w:val="28"/>
          <w:cs/>
        </w:rPr>
        <w:t>(</w:t>
      </w:r>
      <w:r w:rsidR="001A4AF4" w:rsidRPr="00E3770F">
        <w:rPr>
          <w:rFonts w:ascii="Browallia New" w:hAnsi="Browallia New" w:cs="Browallia New"/>
          <w:sz w:val="28"/>
          <w:szCs w:val="28"/>
        </w:rPr>
        <w:t>“</w:t>
      </w:r>
      <w:r w:rsidR="00966A5B" w:rsidRPr="00E3770F">
        <w:rPr>
          <w:rFonts w:ascii="Browallia New" w:hAnsi="Browallia New" w:cs="Browallia New" w:hint="cs"/>
          <w:sz w:val="28"/>
          <w:szCs w:val="28"/>
          <w:cs/>
        </w:rPr>
        <w:t>กลุ่มบริ</w:t>
      </w:r>
      <w:r w:rsidR="00966A5B" w:rsidRPr="00E3770F">
        <w:rPr>
          <w:rFonts w:hint="cs"/>
          <w:sz w:val="28"/>
          <w:szCs w:val="28"/>
          <w:cs/>
        </w:rPr>
        <w:t>ษัท”</w:t>
      </w:r>
      <w:r w:rsidR="00966A5B" w:rsidRPr="00E3770F">
        <w:rPr>
          <w:rFonts w:ascii="Browallia New" w:hAnsi="Browallia New" w:cs="Browallia New" w:hint="cs"/>
          <w:sz w:val="28"/>
          <w:szCs w:val="28"/>
          <w:cs/>
        </w:rPr>
        <w:t>)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ดำเนินธุรกิจหลักเกี่ยวกับการผลิต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Pr="00E3770F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</w:t>
      </w:r>
      <w:r w:rsidR="00716E7A" w:rsidRPr="00E3770F">
        <w:rPr>
          <w:rFonts w:ascii="Browallia New" w:hAnsi="Browallia New" w:cs="Browallia New"/>
          <w:sz w:val="28"/>
          <w:szCs w:val="28"/>
        </w:rPr>
        <w:t xml:space="preserve">            </w:t>
      </w:r>
      <w:r w:rsidRPr="00E3770F">
        <w:rPr>
          <w:rFonts w:ascii="Browallia New" w:hAnsi="Browallia New" w:cs="Browallia New"/>
          <w:sz w:val="28"/>
          <w:szCs w:val="28"/>
          <w:cs/>
        </w:rPr>
        <w:t>ผนังคอนกรีตสำเร็จรูปและให้บริการงานก่อสร้างและติดตั้งผลิตภัณฑ์ดังกล่าว</w:t>
      </w:r>
      <w:r w:rsidR="00E002CE"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="00E002CE" w:rsidRPr="00E3770F">
        <w:rPr>
          <w:rFonts w:ascii="Browallia New" w:hAnsi="Browallia New" w:cs="Browallia New"/>
          <w:sz w:val="28"/>
          <w:szCs w:val="28"/>
          <w:cs/>
        </w:rPr>
        <w:t>โดยบริษัทย่อยแห่งหนึ่ง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 xml:space="preserve">ที่ดำเนินธุรกิจ </w:t>
      </w:r>
      <w:r w:rsidR="006D0836" w:rsidRPr="00E3770F">
        <w:rPr>
          <w:rFonts w:ascii="Browallia New" w:hAnsi="Browallia New" w:cs="Browallia New" w:hint="cs"/>
          <w:sz w:val="28"/>
          <w:szCs w:val="28"/>
          <w:cs/>
        </w:rPr>
        <w:t xml:space="preserve">ผลิตและจำหน่าย 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>เสาเข็มคอนกรีตอัดแรงหล่อสำเร็จ</w:t>
      </w:r>
      <w:r w:rsidR="006D0836" w:rsidRPr="00E3770F">
        <w:rPr>
          <w:rFonts w:ascii="Browallia New" w:hAnsi="Browallia New" w:cs="Browallia New" w:hint="cs"/>
          <w:sz w:val="28"/>
          <w:szCs w:val="28"/>
          <w:cs/>
        </w:rPr>
        <w:t>รูป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002CE" w:rsidRPr="00E3770F">
        <w:rPr>
          <w:rFonts w:ascii="Browallia New" w:hAnsi="Browallia New" w:cs="Browallia New"/>
          <w:sz w:val="28"/>
          <w:szCs w:val="28"/>
          <w:cs/>
        </w:rPr>
        <w:t>อยู่ระหว่างการก่อสร้าง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F04B9" w:rsidRPr="00E3770F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>อีก</w:t>
      </w:r>
      <w:r w:rsidR="002F04B9" w:rsidRPr="00E3770F">
        <w:rPr>
          <w:rFonts w:ascii="Browallia New" w:hAnsi="Browallia New" w:cs="Browallia New"/>
          <w:sz w:val="28"/>
          <w:szCs w:val="28"/>
          <w:cs/>
        </w:rPr>
        <w:t>แห่งหนึ่ง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>ที่ดำเนินธุรกิจผ</w:t>
      </w:r>
      <w:r w:rsidR="00530FF3" w:rsidRPr="00E3770F">
        <w:rPr>
          <w:rFonts w:ascii="Browallia New" w:hAnsi="Browallia New" w:cs="Browallia New" w:hint="cs"/>
          <w:sz w:val="28"/>
          <w:szCs w:val="28"/>
          <w:cs/>
        </w:rPr>
        <w:t>ลิต</w:t>
      </w:r>
      <w:r w:rsidR="001E5A49" w:rsidRPr="00E3770F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1E5A49" w:rsidRPr="00E3770F">
        <w:rPr>
          <w:rFonts w:ascii="Browallia New" w:hAnsi="Browallia New" w:cs="Browallia New"/>
          <w:sz w:val="28"/>
          <w:szCs w:val="28"/>
          <w:cs/>
        </w:rPr>
        <w:t>ลวดแรงดึงสูงคุณภาพพิเศษ</w:t>
      </w:r>
      <w:r w:rsidR="00A41922"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="00A41922" w:rsidRPr="00E3770F">
        <w:rPr>
          <w:rFonts w:ascii="Browallia New" w:hAnsi="Browallia New" w:cs="Browallia New" w:hint="cs"/>
          <w:sz w:val="28"/>
          <w:szCs w:val="28"/>
          <w:cs/>
        </w:rPr>
        <w:t xml:space="preserve">เพิ่งเริ่มดำเนินงานและขายสินค้าได้ตั้งแต่เดือนตุลาคม </w:t>
      </w:r>
      <w:r w:rsidR="00A41922" w:rsidRPr="00E3770F">
        <w:rPr>
          <w:rFonts w:ascii="Browallia New" w:hAnsi="Browallia New" w:cs="Browallia New"/>
          <w:sz w:val="28"/>
          <w:szCs w:val="28"/>
        </w:rPr>
        <w:t>2561</w:t>
      </w:r>
    </w:p>
    <w:p w14:paraId="77767818" w14:textId="16EA1ECB" w:rsidR="00573637" w:rsidRPr="00E3770F" w:rsidRDefault="00573637" w:rsidP="00210A9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51E734E" w14:textId="14C2DED8" w:rsidR="00210A9E" w:rsidRPr="00E3770F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E3770F">
        <w:rPr>
          <w:rFonts w:ascii="Browallia New" w:hAnsi="Browallia New" w:cs="Browallia New"/>
          <w:sz w:val="28"/>
          <w:szCs w:val="28"/>
          <w:u w:val="single"/>
          <w:cs/>
        </w:rPr>
        <w:t>ข้อมูลทั่วไปและการปฏิบัติตามมาตรฐานการรายงานทางการเงิน</w:t>
      </w:r>
    </w:p>
    <w:p w14:paraId="1C3A3468" w14:textId="77777777" w:rsidR="00376A1E" w:rsidRPr="00E3770F" w:rsidRDefault="00376A1E" w:rsidP="00210A9E">
      <w:pPr>
        <w:tabs>
          <w:tab w:val="clear" w:pos="454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7FF92EAD" w14:textId="41F33190" w:rsidR="00376A1E" w:rsidRPr="00E3770F" w:rsidRDefault="00376A1E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3770F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เอนจิเนียริ่ง จำกัด (มหาชน)</w:t>
      </w:r>
      <w:r w:rsidR="00210A9E"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41922" w:rsidRPr="00E3770F">
        <w:rPr>
          <w:rFonts w:ascii="Browallia New" w:hAnsi="Browallia New" w:cs="Browallia New"/>
          <w:sz w:val="28"/>
          <w:szCs w:val="28"/>
        </w:rPr>
        <w:t>(“</w:t>
      </w:r>
      <w:r w:rsidR="00A41922" w:rsidRPr="00E3770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A41922" w:rsidRPr="00E3770F">
        <w:rPr>
          <w:rFonts w:ascii="Browallia New" w:hAnsi="Browallia New" w:cs="Browallia New"/>
          <w:sz w:val="28"/>
          <w:szCs w:val="28"/>
        </w:rPr>
        <w:t xml:space="preserve">”) </w:t>
      </w:r>
      <w:r w:rsidR="00210A9E" w:rsidRPr="00E3770F">
        <w:rPr>
          <w:rFonts w:ascii="Browallia New" w:hAnsi="Browallia New" w:cs="Browallia New"/>
          <w:sz w:val="28"/>
          <w:szCs w:val="28"/>
          <w:cs/>
        </w:rPr>
        <w:t>เป็นบริษัทมหาชนซึ่งจดทะเบียนในตลาดหลักทรัพย์แห่งประเทศไทย (</w:t>
      </w:r>
      <w:r w:rsidR="00210A9E" w:rsidRPr="00E3770F">
        <w:rPr>
          <w:rFonts w:ascii="Browallia New" w:hAnsi="Browallia New" w:cs="Browallia New"/>
          <w:sz w:val="28"/>
          <w:szCs w:val="28"/>
        </w:rPr>
        <w:t>SET</w:t>
      </w:r>
      <w:r w:rsidR="00210A9E" w:rsidRPr="00E3770F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10A9E" w:rsidRPr="00E3770F">
        <w:rPr>
          <w:rFonts w:ascii="Browallia New" w:hAnsi="Browallia New" w:cs="Browallia New"/>
          <w:sz w:val="28"/>
          <w:szCs w:val="28"/>
          <w:cs/>
        </w:rPr>
        <w:t>และ</w:t>
      </w:r>
      <w:r w:rsidR="00210A9E" w:rsidRPr="00E3770F">
        <w:rPr>
          <w:rFonts w:ascii="Browallia New" w:hAnsi="Browallia New" w:cs="Browallia New" w:hint="cs"/>
          <w:sz w:val="28"/>
          <w:szCs w:val="28"/>
          <w:cs/>
        </w:rPr>
        <w:t>ตั้ง</w:t>
      </w:r>
      <w:r w:rsidR="00210A9E" w:rsidRPr="00E3770F">
        <w:rPr>
          <w:rFonts w:ascii="Browallia New" w:hAnsi="Browallia New" w:cs="Browallia New"/>
          <w:sz w:val="28"/>
          <w:szCs w:val="28"/>
          <w:cs/>
        </w:rPr>
        <w:t>อยู่</w:t>
      </w:r>
      <w:r w:rsidR="00210A9E" w:rsidRPr="00E3770F">
        <w:rPr>
          <w:rFonts w:ascii="Browallia New" w:hAnsi="Browallia New" w:cs="Browallia New" w:hint="cs"/>
          <w:sz w:val="28"/>
          <w:szCs w:val="28"/>
          <w:cs/>
        </w:rPr>
        <w:t>ในประเทศไทย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เลขที่ </w:t>
      </w:r>
      <w:r w:rsidR="007E49DE" w:rsidRPr="00E3770F">
        <w:rPr>
          <w:rFonts w:ascii="Browallia New" w:hAnsi="Browallia New" w:cs="Browallia New"/>
          <w:sz w:val="28"/>
          <w:szCs w:val="28"/>
        </w:rPr>
        <w:t>44</w:t>
      </w:r>
      <w:r w:rsidRPr="00E3770F">
        <w:rPr>
          <w:rFonts w:ascii="Browallia New" w:hAnsi="Browallia New" w:cs="Browallia New"/>
          <w:sz w:val="28"/>
          <w:szCs w:val="28"/>
          <w:cs/>
        </w:rPr>
        <w:t>/</w:t>
      </w:r>
      <w:r w:rsidR="007E49DE" w:rsidRPr="00E3770F">
        <w:rPr>
          <w:rFonts w:ascii="Browallia New" w:hAnsi="Browallia New" w:cs="Browallia New"/>
          <w:sz w:val="28"/>
          <w:szCs w:val="28"/>
        </w:rPr>
        <w:t>2</w:t>
      </w:r>
      <w:r w:rsidR="007E4D04" w:rsidRPr="00E377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7E49DE" w:rsidRPr="00E3770F">
        <w:rPr>
          <w:rFonts w:ascii="Browallia New" w:hAnsi="Browallia New" w:cs="Browallia New"/>
          <w:sz w:val="28"/>
          <w:szCs w:val="28"/>
        </w:rPr>
        <w:t>2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จังหวัดปทุมธานี </w:t>
      </w:r>
    </w:p>
    <w:p w14:paraId="1580AC32" w14:textId="77777777" w:rsidR="00210A9E" w:rsidRPr="00E3770F" w:rsidRDefault="00210A9E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0937993" w14:textId="7CB0986A" w:rsidR="00BE455C" w:rsidRPr="00E3770F" w:rsidRDefault="00DC3F3E" w:rsidP="00210A9E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3770F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งบการเงินรวมและงบการเงินเฉพาะของบริษัทนี้ได้จัดทำขึ้นตามพระราชบัญญัติการบัญชี พ.ศ.</w:t>
      </w:r>
      <w:r w:rsidRPr="00E3770F">
        <w:rPr>
          <w:rFonts w:ascii="Browallia New" w:hAnsi="Browallia New" w:cs="Browallia New"/>
          <w:sz w:val="28"/>
          <w:szCs w:val="28"/>
        </w:rPr>
        <w:t xml:space="preserve"> 2543 </w:t>
      </w:r>
      <w:r w:rsidRPr="00E3770F">
        <w:rPr>
          <w:rFonts w:ascii="Browallia New" w:hAnsi="Browallia New" w:cs="Browallia New"/>
          <w:sz w:val="28"/>
          <w:szCs w:val="28"/>
          <w:cs/>
        </w:rPr>
        <w:t>และตามมาตรฐานการ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รายงานทางการเงิน</w:t>
      </w:r>
      <w:r w:rsidRPr="00E3770F">
        <w:rPr>
          <w:rFonts w:ascii="Browallia New" w:hAnsi="Browallia New" w:cs="Browallia New"/>
          <w:sz w:val="28"/>
          <w:szCs w:val="28"/>
          <w:cs/>
        </w:rPr>
        <w:t>ที่ออกภายใต้พระราชบัญญัติวิชาชีพบัญชี พ.ศ.</w:t>
      </w:r>
      <w:r w:rsidRPr="00E3770F">
        <w:rPr>
          <w:rFonts w:ascii="Browallia New" w:hAnsi="Browallia New" w:cs="Browallia New"/>
          <w:sz w:val="28"/>
          <w:szCs w:val="28"/>
        </w:rPr>
        <w:t xml:space="preserve"> 2547 </w:t>
      </w:r>
      <w:r w:rsidRPr="00E3770F">
        <w:rPr>
          <w:rFonts w:ascii="Browallia New" w:hAnsi="Browallia New" w:cs="Browallia New"/>
          <w:sz w:val="28"/>
          <w:szCs w:val="28"/>
          <w:cs/>
        </w:rPr>
        <w:t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  <w:cs/>
        </w:rPr>
        <w:t>พ.ศ.</w:t>
      </w:r>
      <w:r w:rsidR="00565BCC"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</w:rPr>
        <w:t xml:space="preserve">2535 </w:t>
      </w:r>
      <w:r w:rsidRPr="00E3770F">
        <w:rPr>
          <w:rFonts w:ascii="Browallia New" w:hAnsi="Browallia New" w:cs="Browallia New"/>
          <w:sz w:val="28"/>
          <w:szCs w:val="28"/>
          <w:cs/>
        </w:rPr>
        <w:t>โดยจัดทำเป็นทางการเป็นภาษาไทย</w:t>
      </w:r>
      <w:r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  <w:cs/>
        </w:rPr>
        <w:t>การแปลงบการเงิน</w:t>
      </w:r>
      <w:r w:rsidR="009E3944" w:rsidRPr="00E3770F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E3770F">
        <w:rPr>
          <w:rFonts w:ascii="Browallia New" w:hAnsi="Browallia New" w:cs="Browallia New"/>
          <w:sz w:val="28"/>
          <w:szCs w:val="28"/>
          <w:cs/>
        </w:rPr>
        <w:t>ฉบับนี้เป็นภาษาอื่น</w:t>
      </w:r>
      <w:r w:rsidRPr="00E3770F">
        <w:rPr>
          <w:rFonts w:ascii="Browallia New" w:hAnsi="Browallia New" w:cs="Browallia New"/>
          <w:sz w:val="28"/>
          <w:szCs w:val="28"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  <w:cs/>
        </w:rPr>
        <w:t>ให้ยึดถืองบการเงิน</w:t>
      </w:r>
      <w:r w:rsidR="00100DF4" w:rsidRPr="00E3770F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E3770F">
        <w:rPr>
          <w:rFonts w:ascii="Browallia New" w:hAnsi="Browallia New" w:cs="Browallia New"/>
          <w:sz w:val="28"/>
          <w:szCs w:val="28"/>
          <w:cs/>
        </w:rPr>
        <w:t>ที่จัดทำขึ้นเป็นภาษาไทยเป็นเกณฑ์</w:t>
      </w:r>
      <w:r w:rsidRPr="00E3770F">
        <w:rPr>
          <w:rFonts w:ascii="Browallia New" w:hAnsi="Browallia New" w:cs="Browallia New"/>
          <w:sz w:val="28"/>
          <w:szCs w:val="28"/>
        </w:rPr>
        <w:t xml:space="preserve"> </w:t>
      </w:r>
    </w:p>
    <w:p w14:paraId="6E3006BD" w14:textId="77777777" w:rsidR="00BE455C" w:rsidRPr="00E3770F" w:rsidRDefault="00BE455C" w:rsidP="00210A9E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C744212" w14:textId="1F2C18B6" w:rsidR="00074A0B" w:rsidRPr="00E3770F" w:rsidRDefault="00802AF2" w:rsidP="00E17EC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E3770F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</w:t>
      </w:r>
    </w:p>
    <w:p w14:paraId="79BCC466" w14:textId="77777777" w:rsidR="00802AF2" w:rsidRPr="00E3770F" w:rsidRDefault="00802AF2" w:rsidP="00802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  <w:u w:val="single"/>
        </w:rPr>
      </w:pPr>
    </w:p>
    <w:p w14:paraId="518B07D9" w14:textId="2485E875" w:rsidR="00802AF2" w:rsidRPr="00E3770F" w:rsidRDefault="00802AF2" w:rsidP="00074A0B">
      <w:pPr>
        <w:pStyle w:val="CordiaNew"/>
        <w:numPr>
          <w:ilvl w:val="1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E3770F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เกณฑ์ในการจัดทำงบการเงิน</w:t>
      </w:r>
    </w:p>
    <w:p w14:paraId="4033A613" w14:textId="77777777" w:rsidR="00802AF2" w:rsidRPr="00E3770F" w:rsidRDefault="00802AF2" w:rsidP="00802AF2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10375FC8" w14:textId="5EE3DAF7" w:rsidR="00802AF2" w:rsidRPr="00E3770F" w:rsidRDefault="00802AF2" w:rsidP="007557C9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3770F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งบการเงินรวมและงบการเงินเฉพาะของบริษัทจัดทำ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ขึ้น</w:t>
      </w:r>
      <w:r w:rsidRPr="00E3770F">
        <w:rPr>
          <w:rFonts w:ascii="Browallia New" w:hAnsi="Browallia New" w:cs="Browallia New"/>
          <w:sz w:val="28"/>
          <w:szCs w:val="28"/>
          <w:cs/>
        </w:rPr>
        <w:t>โดย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ใช้เกณฑ์คงค้างและ</w:t>
      </w:r>
      <w:r w:rsidRPr="00E3770F">
        <w:rPr>
          <w:rFonts w:ascii="Browallia New" w:hAnsi="Browallia New" w:cs="Browallia New"/>
          <w:sz w:val="28"/>
          <w:szCs w:val="28"/>
          <w:cs/>
        </w:rPr>
        <w:t>ถือหลักเกณฑ์การบันทึกตามราคาทุนเดิม</w:t>
      </w:r>
      <w:r w:rsidRPr="00E3770F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  <w:cs/>
        </w:rPr>
        <w:t>ยกเว้น</w:t>
      </w:r>
      <w:r w:rsidRPr="00E3770F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เงินลงทุนในหลักทรัพย์เผื่อขาย ซึ่งใช้เกณฑ์มูลค่ายุติธรรม ตาม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Pr="00E3770F">
        <w:rPr>
          <w:rFonts w:ascii="Browallia New" w:hAnsi="Browallia New" w:cs="Browallia New"/>
          <w:sz w:val="28"/>
          <w:szCs w:val="28"/>
        </w:rPr>
        <w:t>1</w:t>
      </w:r>
      <w:r w:rsidR="00A047C8" w:rsidRPr="00E3770F">
        <w:rPr>
          <w:rFonts w:ascii="Browallia New" w:hAnsi="Browallia New" w:cs="Browallia New"/>
          <w:sz w:val="28"/>
          <w:szCs w:val="28"/>
        </w:rPr>
        <w:t>4</w:t>
      </w:r>
      <w:r w:rsidRPr="00E3770F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E3770F">
        <w:rPr>
          <w:rFonts w:ascii="Browallia New" w:hAnsi="Browallia New" w:cs="Browallia New"/>
          <w:sz w:val="28"/>
          <w:szCs w:val="28"/>
          <w:cs/>
        </w:rPr>
        <w:t>หนี้สินตามภาระผูกพันสำหรับผลประโยชน์พนักงาน</w:t>
      </w:r>
      <w:r w:rsidRPr="00E3770F">
        <w:rPr>
          <w:rFonts w:ascii="Browallia New" w:hAnsi="Browallia New" w:cs="Browallia New" w:hint="cs"/>
          <w:sz w:val="28"/>
          <w:szCs w:val="28"/>
          <w:cs/>
        </w:rPr>
        <w:t xml:space="preserve"> ซึ่งใช้เกณฑ์</w:t>
      </w:r>
      <w:r w:rsidRPr="00E3770F">
        <w:rPr>
          <w:rFonts w:ascii="Browallia New" w:hAnsi="Browallia New" w:cs="Browallia New"/>
          <w:sz w:val="28"/>
          <w:szCs w:val="28"/>
          <w:cs/>
        </w:rPr>
        <w:t xml:space="preserve">มูลค่าปัจจุบันของภาระผูกพันตามผลประโยชน์ที่กำหนดไว้ </w:t>
      </w:r>
      <w:r w:rsidRPr="00E3770F">
        <w:rPr>
          <w:rFonts w:ascii="Browallia New" w:hAnsi="Browallia New" w:cs="Browallia New" w:hint="cs"/>
          <w:sz w:val="28"/>
          <w:szCs w:val="28"/>
          <w:cs/>
        </w:rPr>
        <w:t>ตาม</w:t>
      </w:r>
      <w:r w:rsidRPr="00E3770F">
        <w:rPr>
          <w:rFonts w:ascii="Browallia New" w:hAnsi="Browallia New" w:cs="Browallia New"/>
          <w:sz w:val="28"/>
          <w:szCs w:val="28"/>
          <w:cs/>
        </w:rPr>
        <w:t>หมายเหตุข้อ</w:t>
      </w:r>
      <w:r w:rsidRPr="00E3770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3770F">
        <w:rPr>
          <w:rFonts w:ascii="Browallia New" w:hAnsi="Browallia New" w:cs="Browallia New"/>
          <w:sz w:val="28"/>
          <w:szCs w:val="28"/>
        </w:rPr>
        <w:t>2</w:t>
      </w:r>
      <w:r w:rsidR="00EB07CA" w:rsidRPr="00E3770F">
        <w:rPr>
          <w:rFonts w:ascii="Browallia New" w:hAnsi="Browallia New" w:cs="Browallia New"/>
          <w:sz w:val="28"/>
          <w:szCs w:val="28"/>
        </w:rPr>
        <w:t>5</w:t>
      </w:r>
      <w:r w:rsidRPr="00E3770F">
        <w:rPr>
          <w:rFonts w:ascii="Browallia New" w:hAnsi="Browallia New" w:cs="Browallia New" w:hint="cs"/>
          <w:sz w:val="28"/>
          <w:szCs w:val="28"/>
          <w:cs/>
        </w:rPr>
        <w:t xml:space="preserve"> โดยแสดงจำนวนเงินเป็นสกุลเงินบาท</w:t>
      </w:r>
      <w:r w:rsidRPr="00E3770F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53D7B9A" w14:textId="5C464E51" w:rsidR="00802AF2" w:rsidRPr="006461EA" w:rsidRDefault="00802AF2" w:rsidP="00DC4593">
      <w:pPr>
        <w:pStyle w:val="ListParagraph"/>
        <w:numPr>
          <w:ilvl w:val="1"/>
          <w:numId w:val="16"/>
        </w:numPr>
        <w:tabs>
          <w:tab w:val="clear" w:pos="680"/>
          <w:tab w:val="clear" w:pos="907"/>
          <w:tab w:val="clear" w:pos="990"/>
          <w:tab w:val="left" w:pos="900"/>
          <w:tab w:val="left" w:pos="1350"/>
        </w:tabs>
        <w:ind w:left="900" w:hanging="44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มาตรฐานการรายงานทางการเงินการตีความมาตรฐานและแนวปฏิบัติทางบัญชีที่ประกาศใช้ใหม่และมีการเปลี่ยนแปลง</w:t>
      </w:r>
    </w:p>
    <w:p w14:paraId="235F620A" w14:textId="77777777" w:rsidR="00802AF2" w:rsidRPr="006461EA" w:rsidRDefault="00802AF2" w:rsidP="00802AF2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47F0A033" w14:textId="03B10BE5" w:rsidR="00074A0B" w:rsidRPr="006461EA" w:rsidRDefault="00FB5CD4" w:rsidP="00802AF2">
      <w:pPr>
        <w:pStyle w:val="CordiaNew"/>
        <w:numPr>
          <w:ilvl w:val="2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การเปลี่ยนแปลงและการตีความมาตรฐานที่มีผลบังคับใช้สำหรับรอบระยะเวลาบัญชีที่เริ่มในหรือหลังวันที่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1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มกราคม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2561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เป็นต้นไป </w:t>
      </w:r>
    </w:p>
    <w:p w14:paraId="0008F9E9" w14:textId="77777777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778202A9" w14:textId="69B51553" w:rsidR="00074A0B" w:rsidRPr="006461EA" w:rsidRDefault="00FB5CD4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สภาวิชาชีพบัญชีได้ปรับปรุงมาตรฐานรายงานทางการเงิน การตีความและแนวปฏิบัติทางบัญชี ที่มีผลบังคับใช้</w:t>
      </w:r>
      <w:r w:rsidR="00802AF2"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 xml:space="preserve"> 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สำหรับรอบระยะเวลาบัญชีที่เริ่มในหรือหลังวันที่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1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มกราคม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2561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เป็นต้นไป </w:t>
      </w:r>
      <w:r w:rsidR="00DC4593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 xml:space="preserve">             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การปรับปรุงมาตรฐานรายงานทางการเงินดังกล่าวมีขึ้นเพื่อให้มีเนื้อห</w:t>
      </w:r>
      <w:r w:rsidRPr="006461EA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า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</w:t>
      </w:r>
      <w:r w:rsidR="00074A0B"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 xml:space="preserve"> </w:t>
      </w:r>
    </w:p>
    <w:p w14:paraId="761AC1E5" w14:textId="77777777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4310395C" w14:textId="7C09DCCC" w:rsidR="00074A0B" w:rsidRPr="006461EA" w:rsidRDefault="00FB5CD4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การนำมาตรฐานที่ปรับปรุงข้างต้นมาถือปฏิบัติ ไม่มีผลกระทบต่องบการเงินรวมและงบการเงินเฉพาะของบริษัทอย่างเป็นสาระสำคัญ ยกเว้นการเปิดเผยข้อมูลเพิ่มเติมตามมาตรฐานการบัญชีฉบับที่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7 (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ตามหมายเหตุ</w:t>
      </w:r>
      <w:r w:rsidR="00074A0B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585" w:rsidRPr="006461EA">
        <w:rPr>
          <w:rFonts w:ascii="Browallia New" w:hAnsi="Browallia New" w:cs="Browallia New"/>
          <w:sz w:val="28"/>
          <w:szCs w:val="28"/>
          <w:lang w:val="en-GB"/>
        </w:rPr>
        <w:t>3</w:t>
      </w:r>
      <w:r w:rsidR="002D01D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0E946D5D" w14:textId="77777777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536245B9" w14:textId="77777777" w:rsidR="00802AF2" w:rsidRPr="006461EA" w:rsidRDefault="00A21585" w:rsidP="00802AF2">
      <w:pPr>
        <w:pStyle w:val="CordiaNew"/>
        <w:numPr>
          <w:ilvl w:val="2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มาตรฐานใหม่ที่มีผลบังคับใช้สำหรับรอบระยะเวลาบัญชีที่เริ่มในหรือหลังวันที่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 1 </w:t>
      </w:r>
      <w:r w:rsidRPr="006461EA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มกราคม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 2562 </w:t>
      </w:r>
      <w:r w:rsidRPr="006461EA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เป็นต้นไป</w:t>
      </w:r>
    </w:p>
    <w:p w14:paraId="7E893419" w14:textId="77777777" w:rsidR="00802AF2" w:rsidRPr="006461EA" w:rsidRDefault="00802AF2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3C1FFC5E" w14:textId="7252DA3A" w:rsidR="00074A0B" w:rsidRPr="006461EA" w:rsidRDefault="00A21585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สภาวิชาชีพบัญชีได้เผยแพร่มาตรฐานการรายงานทางการเงิน 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เรื่อง “รายได้จากสัญญาที่ทำกับลูกค้า” (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TFRS</w:t>
      </w:r>
      <w:r w:rsidR="001B1CDA" w:rsidRPr="006461EA">
        <w:rPr>
          <w:rFonts w:ascii="Browallia New" w:hAnsi="Browallia New" w:cs="Browallia New"/>
          <w:sz w:val="28"/>
          <w:szCs w:val="28"/>
          <w:lang w:val="en-GB"/>
        </w:rPr>
        <w:t xml:space="preserve"> 15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) มาตรฐานการรายงานทางการเงิน 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มีผลบังคับใช้สำหรับรอบระยะเวลาบัญชีที่เริ่มในหรือหลังวันที่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มกราคม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ซึ่งมีการกำหนดหลักในการรรับรู้รายได้ใหม่ แทนการใช้มาตรฐานการบัญชี 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เรื่อง “รายได้” มาตรฐานการบัญชี 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เกณฑ์ให้ผู้ขายหรือผู้ให้บริการต้องคำนึงถึงภาระที่ต้องปฎิบัติในการรับรู้รายได้และให้แนวปฏิบัติทางบัญชีเพิ่มเติมในหลายเรื่อง ซึ่งมีข้อจำกัดในรายละเอียดในมาตรฐานการรายงานทางการเงินที่ใช้ในปัจจุบัน </w:t>
      </w:r>
    </w:p>
    <w:p w14:paraId="4717A7AE" w14:textId="77777777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46C026" w14:textId="71889E1E" w:rsidR="00074A0B" w:rsidRPr="006461EA" w:rsidRDefault="00074A0B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ผู้บริหารของกลุ่มบริษัทได้ประเมินผลกระทบต่องบการเงินเมื่อนำมาตรฐานมาถือปฏิบัติว่าไม่มีผลกระทบอย่างเป็นสาระสำคัญต่อรายได้และรายการทางบัญชีอื่นที่เกี่ยวข้อง</w:t>
      </w:r>
    </w:p>
    <w:p w14:paraId="2126D1EC" w14:textId="77777777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7F7FFE6B" w14:textId="77777777" w:rsidR="00802AF2" w:rsidRPr="006461EA" w:rsidRDefault="00802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65EF97C3" w14:textId="2909FEC8" w:rsidR="00074A0B" w:rsidRPr="006461EA" w:rsidRDefault="00074A0B" w:rsidP="00802AF2">
      <w:pPr>
        <w:pStyle w:val="ListParagraph"/>
        <w:numPr>
          <w:ilvl w:val="2"/>
          <w:numId w:val="16"/>
        </w:numPr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มาตรฐานการรายงานทางการเงินสำหรับ “เครื่องมือทางการเงิน”</w:t>
      </w:r>
    </w:p>
    <w:p w14:paraId="7E032C38" w14:textId="21F688F3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09F09BA3" w14:textId="26B8371E" w:rsidR="00074A0B" w:rsidRPr="006461EA" w:rsidRDefault="00074A0B" w:rsidP="00802AF2">
      <w:pPr>
        <w:pStyle w:val="CordiaNew"/>
        <w:tabs>
          <w:tab w:val="clear" w:pos="4153"/>
          <w:tab w:val="clear" w:pos="8306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ในระหว่างปี สภาวิชาชีพบัญชีได้เผยแพร่มาตรฐานการรายงานทางการเงินสำหรับเครื่องมือทางการเงิน ซึ่งประกอบด้วย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TFRS 9 “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เครื่องมือทางการเงิน”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TAS 32 “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การแสดงรายการสำหรับเครื่องมือทางการเงิน”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TFRS 7 “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การเปิดเผยข้อมูลสำหรับเครื่องมือทางการเงิน”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TFRIC 16 “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การป้องกันความเสี่ยงของเงินลงทุนสุทธิในหน่วยงานต่างประเทศ” และ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TFRIC 19 “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การชำระหนี้สินทางการเงินด้วยตราสารทุน” มีผลบังคับใช้สำหรับรอบระยะเวลาบัญชีที่เริ่มในหรือหลังวันที่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 xml:space="preserve">1 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มกราคม </w:t>
      </w:r>
      <w:r w:rsidRPr="006461EA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 xml:space="preserve">2563 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ซึ่งมีข้อกำหนดใหม่เกี่ยวกับนิยาม การรับรู้รายการ การ</w:t>
      </w:r>
      <w:r w:rsidR="00A41922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จัด</w:t>
      </w:r>
      <w:r w:rsidR="00530FF3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ประเภท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รายการ การ</w:t>
      </w:r>
      <w:r w:rsidR="00530FF3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วัด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มูลค่า และการด้อยค่าของสินทรัพย์ทางการเงิน รวมถึงให้แนวทางปฏิบัติเกี่ยวกับการบัญชีป้องกันความเสี่ยง</w:t>
      </w:r>
    </w:p>
    <w:p w14:paraId="29571F77" w14:textId="0E5EF3A5" w:rsidR="00074A0B" w:rsidRPr="006461EA" w:rsidRDefault="00074A0B" w:rsidP="00074A0B">
      <w:pPr>
        <w:pStyle w:val="CordiaNew"/>
        <w:tabs>
          <w:tab w:val="clear" w:pos="4153"/>
          <w:tab w:val="clear" w:pos="8306"/>
        </w:tabs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</w:p>
    <w:p w14:paraId="6BB5CB7E" w14:textId="04955E0A" w:rsidR="00074A0B" w:rsidRPr="006461EA" w:rsidRDefault="00074A0B" w:rsidP="00802AF2">
      <w:pPr>
        <w:pStyle w:val="CordiaNew"/>
        <w:tabs>
          <w:tab w:val="clear" w:pos="4153"/>
          <w:tab w:val="clear" w:pos="8306"/>
          <w:tab w:val="left" w:pos="1620"/>
        </w:tabs>
        <w:ind w:left="1620"/>
        <w:jc w:val="thaiDistribute"/>
        <w:rPr>
          <w:rFonts w:ascii="Browallia New" w:hAnsi="Browallia New" w:cs="Browallia New"/>
          <w:color w:val="auto"/>
          <w:sz w:val="28"/>
          <w:szCs w:val="28"/>
          <w:lang w:val="en-GB" w:eastAsia="en-US"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กลุ่มบริษัทจะนำมาตรฐานฉบับใหม่นี้มาถือปฏิบัติเมื่อมีผลบังคับใช้ ทั้งนี้ ฝ่ายบริหารอยู่ในระหว่างการประเมินผลกระทบต่องบการเงินในงวดที่เริ่มใช้มาตรฐานนี้</w:t>
      </w:r>
    </w:p>
    <w:p w14:paraId="08B01963" w14:textId="4EDCEC58" w:rsidR="00B80885" w:rsidRPr="006461EA" w:rsidRDefault="00B8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6E2901D2" w14:textId="492417C1" w:rsidR="00EE5A84" w:rsidRPr="006461EA" w:rsidRDefault="00EE5A84" w:rsidP="00716E7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สรุปนโยบายการบัญชี</w:t>
      </w:r>
    </w:p>
    <w:p w14:paraId="3948CEDA" w14:textId="77777777" w:rsidR="00074A0B" w:rsidRPr="006461EA" w:rsidRDefault="00074A0B" w:rsidP="00A872FE">
      <w:pPr>
        <w:jc w:val="both"/>
        <w:rPr>
          <w:rFonts w:ascii="Browallia New" w:hAnsi="Browallia New" w:cs="Browallia New"/>
          <w:i/>
          <w:iCs/>
          <w:sz w:val="24"/>
          <w:szCs w:val="24"/>
        </w:rPr>
      </w:pPr>
    </w:p>
    <w:p w14:paraId="1BAD20BE" w14:textId="77777777" w:rsidR="00A872FE" w:rsidRPr="006461EA" w:rsidRDefault="00716E7A" w:rsidP="00DC4593">
      <w:pPr>
        <w:pStyle w:val="block"/>
        <w:numPr>
          <w:ilvl w:val="0"/>
          <w:numId w:val="21"/>
        </w:numPr>
        <w:tabs>
          <w:tab w:val="left" w:pos="828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เกณฑ์ในการจัดทำงบการเงินรวม</w:t>
      </w:r>
    </w:p>
    <w:p w14:paraId="5BCDC7A1" w14:textId="77777777" w:rsidR="00A872FE" w:rsidRPr="006461EA" w:rsidRDefault="00A872FE" w:rsidP="00A87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91"/>
        <w:jc w:val="thaiDistribute"/>
        <w:rPr>
          <w:rFonts w:ascii="Browallia New" w:hAnsi="Browallia New" w:cs="Browallia New"/>
          <w:sz w:val="24"/>
          <w:szCs w:val="24"/>
        </w:rPr>
      </w:pPr>
    </w:p>
    <w:p w14:paraId="00704495" w14:textId="77777777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ของกลุ่มบริษัทที่นำมาจัดทำงบการเงินรวมประกอบด้วยงบการเงินของบริษัทใหญ่และบริษัทย่อยทั้งหมด ณ วันที่ </w:t>
      </w:r>
      <w:r w:rsidR="00A872FE" w:rsidRPr="006461EA">
        <w:rPr>
          <w:rFonts w:ascii="Browallia New" w:hAnsi="Browallia New" w:cs="Browallia New"/>
          <w:sz w:val="28"/>
          <w:szCs w:val="28"/>
        </w:rPr>
        <w:t>31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A872FE" w:rsidRPr="006461EA">
        <w:rPr>
          <w:rFonts w:ascii="Browallia New" w:hAnsi="Browallia New" w:cs="Browallia New"/>
          <w:sz w:val="28"/>
          <w:szCs w:val="28"/>
        </w:rPr>
        <w:t>256</w:t>
      </w:r>
      <w:r w:rsidR="00A512C3" w:rsidRPr="006461EA">
        <w:rPr>
          <w:rFonts w:ascii="Browallia New" w:hAnsi="Browallia New" w:cs="Browallia New"/>
          <w:sz w:val="28"/>
          <w:szCs w:val="28"/>
        </w:rPr>
        <w:t>1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วันสิ้นรอบระยะเวลารายงานของบริษัทย่อยทั้งหมดเป็นวันที่ </w:t>
      </w:r>
      <w:r w:rsidR="00A872FE" w:rsidRPr="006461EA">
        <w:rPr>
          <w:rFonts w:ascii="Browallia New" w:hAnsi="Browallia New" w:cs="Browallia New"/>
          <w:sz w:val="28"/>
          <w:szCs w:val="28"/>
        </w:rPr>
        <w:t>31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</w:p>
    <w:p w14:paraId="6E03BA7A" w14:textId="77777777" w:rsidR="00A872FE" w:rsidRPr="006461EA" w:rsidRDefault="00A872FE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2015DCEC" w14:textId="77777777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</w:t>
      </w:r>
      <w:r w:rsidR="001C002C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01C91FD5" w14:textId="77777777" w:rsidR="00A872FE" w:rsidRPr="006461EA" w:rsidRDefault="00A872FE" w:rsidP="00716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  <w:tab w:val="left" w:pos="1404"/>
        </w:tabs>
        <w:spacing w:line="240" w:lineRule="auto"/>
        <w:ind w:left="891"/>
        <w:jc w:val="thaiDistribute"/>
        <w:rPr>
          <w:rFonts w:ascii="Browallia New" w:hAnsi="Browallia New" w:cs="Browallia New"/>
          <w:sz w:val="24"/>
          <w:szCs w:val="24"/>
        </w:rPr>
      </w:pPr>
    </w:p>
    <w:p w14:paraId="1BD6D68B" w14:textId="66CAAF5F" w:rsidR="00A872FE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</w:t>
      </w:r>
      <w:r w:rsidR="00A872FE"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(ถ้ามี) </w:t>
      </w:r>
    </w:p>
    <w:p w14:paraId="1BF153C3" w14:textId="77777777" w:rsidR="00A872FE" w:rsidRPr="006461EA" w:rsidRDefault="00A872FE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14273257" w14:textId="77777777" w:rsidR="00EE5A84" w:rsidRPr="006461EA" w:rsidRDefault="00966A5B" w:rsidP="00716E7A">
      <w:pPr>
        <w:pStyle w:val="block"/>
        <w:tabs>
          <w:tab w:val="left" w:pos="1404"/>
        </w:tabs>
        <w:spacing w:after="0" w:line="240" w:lineRule="auto"/>
        <w:ind w:left="891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A872FE" w:rsidRPr="006461EA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จัดสรรกำไรขาดทุนเบ็ดเสร็จรวมของบริษัทย่อยระหว่างส่วนของบริษัทใหญ่และส่วนได้เสียที่ไม่อยู่ในอำนาจควบคุมในบริษัทย่อยตามสัดส่วนของความเป็นเจ้าของ</w:t>
      </w:r>
    </w:p>
    <w:p w14:paraId="3EC2E68F" w14:textId="77777777" w:rsidR="00182B0B" w:rsidRPr="006461EA" w:rsidRDefault="00182B0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B25E3C2" w14:textId="77777777" w:rsidR="00E17EC0" w:rsidRPr="006461EA" w:rsidRDefault="00E1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</w:rPr>
        <w:br w:type="page"/>
      </w:r>
    </w:p>
    <w:p w14:paraId="5613C334" w14:textId="0507E697" w:rsidR="00C93593" w:rsidRPr="006461EA" w:rsidRDefault="00F83C37" w:rsidP="00DC4593">
      <w:pPr>
        <w:pStyle w:val="block"/>
        <w:numPr>
          <w:ilvl w:val="0"/>
          <w:numId w:val="21"/>
        </w:numPr>
        <w:tabs>
          <w:tab w:val="left" w:pos="900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การแปลงค่าเงินตราต่างประเทศ</w:t>
      </w:r>
    </w:p>
    <w:p w14:paraId="4F349820" w14:textId="77777777" w:rsidR="00C93593" w:rsidRPr="006461EA" w:rsidRDefault="00C93593" w:rsidP="00C93593">
      <w:pPr>
        <w:pStyle w:val="block"/>
        <w:tabs>
          <w:tab w:val="left" w:pos="7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FBCF598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สกุลเงินที่ใช้ในการดำเนินงานและนำเสนองบการเงิน</w:t>
      </w:r>
    </w:p>
    <w:p w14:paraId="7F268641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14:paraId="03F97B1B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4F4684B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รายการและยอดคงเหลือสกุลเงินตราต่างประเทศ</w:t>
      </w:r>
    </w:p>
    <w:p w14:paraId="7F51C289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รายการบัญชีที่เป็นเงินตราต่างประเทศแปลงค่าเป็นสกุลเงินบาท โดยใช้อัตราแลกเปลี่ยน ณ วันที่เกิดรายการ กำไรและขาดทุนที่เกิดจากการรับหรือจ่ายชำระเงินตราต่างประเทศและที่เกิดจากการวัดมูลค่ารายการที่เป็นตัวเงิน ณ วันสิ้นรอบระยะเวลารายงาน รับรู้ในงบกำไรขาดทุน</w:t>
      </w:r>
    </w:p>
    <w:p w14:paraId="7EA0F1EF" w14:textId="77777777" w:rsidR="00C93593" w:rsidRPr="006461EA" w:rsidRDefault="00C93593" w:rsidP="00716E7A">
      <w:pPr>
        <w:tabs>
          <w:tab w:val="left" w:pos="360"/>
          <w:tab w:val="left" w:pos="1188"/>
        </w:tabs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7F6E5AE0" w14:textId="77777777" w:rsidR="00C93593" w:rsidRPr="006461EA" w:rsidRDefault="00C93593" w:rsidP="00716E7A">
      <w:pPr>
        <w:pStyle w:val="block"/>
        <w:tabs>
          <w:tab w:val="left" w:pos="1188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รายการที่ไม่เป็นตัวเงินจะไม่ถูกปรับมูลค่า ณ วันสิ้นปี และจะใช้ราคาทุนเดิมในการวัดมูลค่า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="00034C7F" w:rsidRPr="006461EA">
        <w:rPr>
          <w:rFonts w:ascii="Browallia New" w:hAnsi="Browallia New" w:cs="Browallia New" w:hint="cs"/>
          <w:sz w:val="2"/>
          <w:szCs w:val="2"/>
          <w:cs/>
          <w:lang w:bidi="th-TH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แปลงค่าโดยใช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้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อัตราแลกเปลี่ยน ณ วันที่เกิดรายการ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ยกเว้น รายการที่ไม่เป็นตัวเงินที่วัดมูลค่าด้วยมูลค่ายุติธรรม ซึ่งจะถูกแปลงค่</w:t>
      </w:r>
      <w:r w:rsidR="00034C7F" w:rsidRPr="006461EA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า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โด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ยใช้อัตราแลกเปลี่ยน ณ วันที่กำหนดมูลค่ายุติธรรม</w:t>
      </w:r>
    </w:p>
    <w:p w14:paraId="11960BE9" w14:textId="77777777" w:rsidR="00716E7A" w:rsidRPr="006461EA" w:rsidRDefault="00716E7A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453AAFB" w14:textId="77777777" w:rsidR="00650533" w:rsidRPr="006461EA" w:rsidRDefault="00541EC6" w:rsidP="00716E7A">
      <w:pPr>
        <w:pStyle w:val="BodyText2"/>
        <w:tabs>
          <w:tab w:val="left" w:pos="909"/>
        </w:tabs>
        <w:ind w:left="0" w:right="43" w:firstLine="0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 xml:space="preserve">หน่วยงานในต่างประเทศ  </w:t>
      </w:r>
    </w:p>
    <w:p w14:paraId="58D34802" w14:textId="77777777" w:rsidR="00541EC6" w:rsidRPr="006461EA" w:rsidRDefault="00541EC6" w:rsidP="00716E7A">
      <w:pPr>
        <w:pStyle w:val="BodyText2"/>
        <w:tabs>
          <w:tab w:val="left" w:pos="1152"/>
        </w:tabs>
        <w:ind w:left="900" w:right="43" w:firstLine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ในงบการเงินของกลุ่มบริษัท สินทรัพย์ หนี้สิน และรายการของบริษัทภายในกลุ่มที่มีสกุลเงินที่ใช้ในการดำเนินงานนอกเหนือจากสกุลเงินบาท จะถูกแปลงค่าเป็นเงินบาทในการจัดทำงบการเงินรวม สกุลเงินที่ใช้ในการดำเนินงานของบริษัทภายในกลุ่มไม่มีการเปลี่ยนแปลงในระหว่างปี </w:t>
      </w:r>
    </w:p>
    <w:p w14:paraId="3C7E52FD" w14:textId="77777777" w:rsidR="00650533" w:rsidRPr="006461EA" w:rsidRDefault="00650533" w:rsidP="00716E7A">
      <w:pPr>
        <w:pStyle w:val="BodyText2"/>
        <w:tabs>
          <w:tab w:val="left" w:pos="810"/>
          <w:tab w:val="left" w:pos="1152"/>
        </w:tabs>
        <w:ind w:left="900" w:right="43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55427AB7" w14:textId="77777777" w:rsidR="00541EC6" w:rsidRPr="006461EA" w:rsidRDefault="00541EC6" w:rsidP="00716E7A">
      <w:pPr>
        <w:pStyle w:val="BodyText2"/>
        <w:tabs>
          <w:tab w:val="left" w:pos="1170"/>
        </w:tabs>
        <w:ind w:left="900" w:right="43" w:firstLine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ในการจัดทำงบการเงินรวม สินทรัพย์ และหนี้สินมีการแปลงค่าเป็นเงินบาทด้วยอัตราปิด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ถัวเฉลี่ยระหว่างปี 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หากมีการจำหน่ายหน่วยงานในต่างประเทศ รายการผลต่างจากการแปลงค่าสะสมที่เกี่ยวข้องที่รับรู้ในส่วนของผู้ถือหุ้นจะถูกจัดประเภทไปยังกำไรขาดทุนและรับรู้เป็นส่วนหนึ่งของกำไรขาดทุนจากการจำหน่าย  </w:t>
      </w:r>
    </w:p>
    <w:p w14:paraId="726AB145" w14:textId="77777777" w:rsidR="00650533" w:rsidRPr="006461EA" w:rsidRDefault="00650533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21F8866" w14:textId="77777777" w:rsidR="00AC03C9" w:rsidRPr="006461EA" w:rsidRDefault="00B65689" w:rsidP="00DC4593">
      <w:pPr>
        <w:pStyle w:val="block"/>
        <w:numPr>
          <w:ilvl w:val="0"/>
          <w:numId w:val="21"/>
        </w:numPr>
        <w:tabs>
          <w:tab w:val="left" w:pos="828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03C9" w:rsidRPr="006461EA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EC06CED" w14:textId="77777777" w:rsidR="00AC03C9" w:rsidRPr="006461EA" w:rsidRDefault="00AC03C9" w:rsidP="00AC03C9">
      <w:pPr>
        <w:tabs>
          <w:tab w:val="clear" w:pos="632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sz w:val="24"/>
          <w:szCs w:val="24"/>
        </w:rPr>
      </w:pPr>
    </w:p>
    <w:p w14:paraId="071F789A" w14:textId="77777777" w:rsidR="00AC03C9" w:rsidRPr="006461EA" w:rsidRDefault="00AC03C9" w:rsidP="002C4C80">
      <w:pPr>
        <w:pStyle w:val="block"/>
        <w:spacing w:after="0" w:line="240" w:lineRule="auto"/>
        <w:ind w:left="909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 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ที่มีอำนาจในการกำหนดทิศทางการดำเนินงานของกลุ่มบริษัท</w:t>
      </w:r>
    </w:p>
    <w:p w14:paraId="5D624E69" w14:textId="77777777" w:rsidR="0048784B" w:rsidRPr="006461EA" w:rsidRDefault="0048784B" w:rsidP="00AC03C9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0374BB1" w14:textId="77777777" w:rsidR="00E17EC0" w:rsidRPr="006461EA" w:rsidRDefault="00E1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</w:rPr>
        <w:br w:type="page"/>
      </w:r>
    </w:p>
    <w:p w14:paraId="1F670144" w14:textId="29C185D0" w:rsidR="0048784B" w:rsidRPr="006461EA" w:rsidRDefault="0048784B" w:rsidP="00DC4593">
      <w:pPr>
        <w:pStyle w:val="block"/>
        <w:numPr>
          <w:ilvl w:val="0"/>
          <w:numId w:val="21"/>
        </w:numPr>
        <w:tabs>
          <w:tab w:val="left" w:pos="990"/>
          <w:tab w:val="left" w:pos="1341"/>
        </w:tabs>
        <w:spacing w:after="0" w:line="240" w:lineRule="auto"/>
        <w:ind w:left="927" w:hanging="459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รายได้</w:t>
      </w:r>
    </w:p>
    <w:p w14:paraId="4DA84F7D" w14:textId="77777777" w:rsidR="0048784B" w:rsidRPr="006461EA" w:rsidRDefault="0048784B" w:rsidP="0048784B">
      <w:pPr>
        <w:tabs>
          <w:tab w:val="clear" w:pos="6322"/>
          <w:tab w:val="left" w:pos="499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i/>
          <w:iCs/>
          <w:sz w:val="24"/>
          <w:szCs w:val="24"/>
        </w:rPr>
      </w:pPr>
    </w:p>
    <w:p w14:paraId="4CFE5AAE" w14:textId="0C0BC6A2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จากการขายสินค้า</w:t>
      </w:r>
      <w:r w:rsidR="00AD24A0"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บริการวัดมูลค่าโดยใช้มูลค่ายุติธรรมของสิ่งตอบแทนที่ได้รับหรือค้างรับซึ่งไม่รวม</w:t>
      </w:r>
      <w:r w:rsidRPr="006461EA">
        <w:rPr>
          <w:rFonts w:ascii="Browallia New" w:hAnsi="Browallia New" w:cs="Browallia New"/>
          <w:sz w:val="28"/>
          <w:szCs w:val="28"/>
          <w:cs/>
        </w:rPr>
        <w:t>ภาษีมูลค่าเพิ่ม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โดยสุทธิจาก</w:t>
      </w:r>
      <w:r w:rsidRPr="006461EA">
        <w:rPr>
          <w:rFonts w:ascii="Browallia New" w:hAnsi="Browallia New" w:cs="Browallia New"/>
          <w:sz w:val="28"/>
          <w:szCs w:val="28"/>
          <w:cs/>
        </w:rPr>
        <w:t>ส่วนลด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6461EA">
        <w:rPr>
          <w:rFonts w:ascii="Browallia New" w:hAnsi="Browallia New" w:cs="Browallia New"/>
          <w:sz w:val="28"/>
          <w:szCs w:val="28"/>
          <w:cs/>
        </w:rPr>
        <w:t>ส่วนลด</w:t>
      </w:r>
      <w:r w:rsidR="00530FF3">
        <w:rPr>
          <w:rFonts w:ascii="Browallia New" w:hAnsi="Browallia New" w:cs="Browallia New" w:hint="cs"/>
          <w:sz w:val="28"/>
          <w:szCs w:val="28"/>
          <w:cs/>
        </w:rPr>
        <w:t>การค้า</w:t>
      </w:r>
    </w:p>
    <w:p w14:paraId="54E9B11B" w14:textId="77777777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43C483B" w14:textId="77777777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รายได้จากการขายสินค้าพร้อมติดตั้ง</w:t>
      </w:r>
    </w:p>
    <w:p w14:paraId="37ABB6BB" w14:textId="77777777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รายได้จากการขายสินค้าพร้อมติดตั้ง</w:t>
      </w:r>
      <w:r w:rsidRPr="006461EA">
        <w:rPr>
          <w:rFonts w:ascii="Browallia New" w:hAnsi="Browallia New" w:cs="Browallia New"/>
          <w:sz w:val="28"/>
          <w:szCs w:val="28"/>
          <w:cs/>
        </w:rPr>
        <w:t>รับรู้เมื่อได้โอนความเสี่ยงและผลตอบแทนของความเป็นเจ้าของสินค้า</w:t>
      </w:r>
      <w:r w:rsidR="002C4C80" w:rsidRPr="006461EA">
        <w:rPr>
          <w:rFonts w:ascii="Browallia New" w:hAnsi="Browallia New" w:cs="Browallia New"/>
          <w:sz w:val="28"/>
          <w:szCs w:val="28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ที่มีนัยสำคัญไปให้กับผู้ซื้อแล้ว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ซึ่งโดยทั่วไปจะรับรู้เมื่อลูกค้ายอมรับผลการทดสอบการใช้สินค้าหลังการติดตั้ง </w:t>
      </w:r>
    </w:p>
    <w:p w14:paraId="518DFFB8" w14:textId="77777777" w:rsidR="00C27F4A" w:rsidRPr="00DC4593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4"/>
          <w:szCs w:val="24"/>
        </w:rPr>
      </w:pPr>
    </w:p>
    <w:p w14:paraId="4F98233D" w14:textId="77777777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iCs/>
          <w:sz w:val="28"/>
          <w:szCs w:val="28"/>
        </w:rPr>
      </w:pPr>
      <w:r w:rsidRPr="006461EA">
        <w:rPr>
          <w:rFonts w:ascii="Browallia New" w:hAnsi="Browallia New" w:cs="Browallia New" w:hint="cs"/>
          <w:iCs/>
          <w:sz w:val="28"/>
          <w:szCs w:val="28"/>
          <w:cs/>
        </w:rPr>
        <w:t>รายได้จากการ</w:t>
      </w:r>
      <w:r w:rsidRPr="006461EA">
        <w:rPr>
          <w:rFonts w:ascii="Browallia New" w:hAnsi="Browallia New" w:cs="Browallia New"/>
          <w:iCs/>
          <w:sz w:val="28"/>
          <w:szCs w:val="28"/>
          <w:cs/>
        </w:rPr>
        <w:t>ขายสินค้า</w:t>
      </w:r>
    </w:p>
    <w:p w14:paraId="1A8CBC7F" w14:textId="77777777" w:rsidR="00C27F4A" w:rsidRPr="006461EA" w:rsidRDefault="00C27F4A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จากการขายสินค้า</w:t>
      </w:r>
      <w:r w:rsidRPr="006461EA">
        <w:rPr>
          <w:rFonts w:ascii="Browallia New" w:hAnsi="Browallia New" w:cs="Browallia New"/>
          <w:sz w:val="28"/>
          <w:szCs w:val="28"/>
          <w:cs/>
        </w:rPr>
        <w:t>รับรู้เมื่อได้โอนความเสี่ยงและผลตอบแทนของความเป็นเจ้าของสินค้าที่มีนัยสำคัญ</w:t>
      </w:r>
      <w:r w:rsidR="002C4C80" w:rsidRPr="006461EA">
        <w:rPr>
          <w:rFonts w:ascii="Browallia New" w:hAnsi="Browallia New" w:cs="Browallia New"/>
          <w:sz w:val="28"/>
          <w:szCs w:val="28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</w:rPr>
        <w:t>ไปให้กับผู้ซื้อแล้ว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ซึ่งโดยทั่วไปจะรับรู้เมื่อลูกค้าไม่มีข้อโต้แย้งจากการส่งสินค้า</w:t>
      </w:r>
    </w:p>
    <w:p w14:paraId="242805BE" w14:textId="77777777" w:rsidR="008B48D4" w:rsidRPr="00DC4593" w:rsidRDefault="008B48D4" w:rsidP="002C4C80">
      <w:pPr>
        <w:tabs>
          <w:tab w:val="clear" w:pos="680"/>
          <w:tab w:val="clear" w:pos="907"/>
          <w:tab w:val="left" w:pos="1773"/>
          <w:tab w:val="left" w:pos="1971"/>
        </w:tabs>
        <w:spacing w:line="240" w:lineRule="auto"/>
        <w:ind w:left="936"/>
        <w:jc w:val="thaiDistribute"/>
        <w:rPr>
          <w:rFonts w:ascii="Browallia New" w:hAnsi="Browallia New" w:cs="Browallia New"/>
          <w:sz w:val="24"/>
          <w:szCs w:val="24"/>
        </w:rPr>
      </w:pPr>
    </w:p>
    <w:p w14:paraId="2E7106F1" w14:textId="77777777" w:rsidR="0048784B" w:rsidRPr="006461EA" w:rsidRDefault="00A86ED0" w:rsidP="002C4C80">
      <w:pPr>
        <w:pStyle w:val="block"/>
        <w:tabs>
          <w:tab w:val="left" w:pos="1773"/>
          <w:tab w:val="left" w:pos="1971"/>
        </w:tabs>
        <w:spacing w:after="0" w:line="240" w:lineRule="auto"/>
        <w:ind w:left="936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="0048784B"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รายได้ค่าเช่า </w:t>
      </w:r>
    </w:p>
    <w:p w14:paraId="4A8A5D35" w14:textId="0C47FCE7" w:rsidR="002C4C80" w:rsidRPr="006461EA" w:rsidRDefault="00F940AC" w:rsidP="00BB72B9">
      <w:pPr>
        <w:pStyle w:val="block"/>
        <w:tabs>
          <w:tab w:val="left" w:pos="1773"/>
          <w:tab w:val="left" w:pos="1971"/>
        </w:tabs>
        <w:spacing w:after="0" w:line="240" w:lineRule="auto"/>
        <w:ind w:left="93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="0048784B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รายได้ค่าเช่ารับรู้ด้วยวิธีเส้นตรงตลอดอายุสัญญาเช่า </w:t>
      </w:r>
    </w:p>
    <w:p w14:paraId="39269538" w14:textId="77777777" w:rsidR="002C4C80" w:rsidRPr="00DC4593" w:rsidRDefault="002C4C80" w:rsidP="00E742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49"/>
        <w:jc w:val="thaiDistribute"/>
        <w:rPr>
          <w:rFonts w:ascii="Browallia New" w:hAnsi="Browallia New" w:cs="Browallia New"/>
          <w:iCs/>
          <w:sz w:val="24"/>
          <w:szCs w:val="24"/>
        </w:rPr>
      </w:pPr>
    </w:p>
    <w:p w14:paraId="18374C74" w14:textId="77777777" w:rsidR="00E7427C" w:rsidRPr="006461EA" w:rsidRDefault="00E7427C" w:rsidP="002C4C80">
      <w:pPr>
        <w:pStyle w:val="block"/>
        <w:tabs>
          <w:tab w:val="left" w:pos="1287"/>
        </w:tabs>
        <w:spacing w:after="0" w:line="240" w:lineRule="auto"/>
        <w:ind w:left="945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เงินปันผลรับ</w:t>
      </w:r>
    </w:p>
    <w:p w14:paraId="1C7CC014" w14:textId="074FDFB0" w:rsidR="00E7427C" w:rsidRPr="006461EA" w:rsidRDefault="00E7427C" w:rsidP="002C4C80">
      <w:pPr>
        <w:pStyle w:val="block"/>
        <w:tabs>
          <w:tab w:val="left" w:pos="1287"/>
        </w:tabs>
        <w:spacing w:after="0" w:line="240" w:lineRule="auto"/>
        <w:ind w:left="945" w:hanging="36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เงินปันผลรับบันทึกในงบกำไรขาดทุนในวันที่</w:t>
      </w:r>
      <w:r w:rsidR="009D5465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มีสิทธิได้รับเงินปันผล ซึ่งตามปกติในกรณีเงินปันผลที่จะได้รับจากบริษัทจดทะเบียนจะพิจารณาจากวันที่มีการประกาศสิทธิการรับปันผล</w:t>
      </w:r>
    </w:p>
    <w:p w14:paraId="78E1931B" w14:textId="77777777" w:rsidR="002C4C80" w:rsidRPr="00DC4593" w:rsidRDefault="00E7427C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4"/>
          <w:szCs w:val="24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</w:rPr>
        <w:tab/>
      </w:r>
    </w:p>
    <w:p w14:paraId="00D57CD5" w14:textId="77777777" w:rsidR="0048784B" w:rsidRPr="006461EA" w:rsidRDefault="00C448B4" w:rsidP="002C4C80">
      <w:pPr>
        <w:pStyle w:val="block"/>
        <w:tabs>
          <w:tab w:val="left" w:pos="1530"/>
        </w:tabs>
        <w:spacing w:after="0" w:line="240" w:lineRule="auto"/>
        <w:ind w:left="945" w:hanging="567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ab/>
      </w:r>
      <w:r w:rsidR="0048784B"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ดอกเบี้ยรับ</w:t>
      </w:r>
    </w:p>
    <w:p w14:paraId="19229AF9" w14:textId="77777777" w:rsidR="0048784B" w:rsidRPr="006461EA" w:rsidRDefault="00F940AC" w:rsidP="002C4C80">
      <w:pPr>
        <w:pStyle w:val="block"/>
        <w:tabs>
          <w:tab w:val="left" w:pos="1530"/>
        </w:tabs>
        <w:spacing w:after="0" w:line="240" w:lineRule="auto"/>
        <w:ind w:left="945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48784B" w:rsidRPr="006461EA">
        <w:rPr>
          <w:rFonts w:ascii="Browallia New" w:hAnsi="Browallia New" w:cs="Browallia New"/>
          <w:sz w:val="28"/>
          <w:szCs w:val="28"/>
          <w:cs/>
          <w:lang w:bidi="th-TH"/>
        </w:rPr>
        <w:t>ดอกเบี้ยรับ รับรู้เป็นรายได้ตามเกณฑ์คงค้างตามระยะเวลา</w:t>
      </w:r>
    </w:p>
    <w:p w14:paraId="5FA000A6" w14:textId="77777777" w:rsidR="0048784B" w:rsidRPr="006461EA" w:rsidRDefault="0048784B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845BC82" w14:textId="77777777" w:rsidR="0048784B" w:rsidRPr="006461EA" w:rsidRDefault="002C4C80" w:rsidP="00DC4593">
      <w:pPr>
        <w:pStyle w:val="block"/>
        <w:numPr>
          <w:ilvl w:val="0"/>
          <w:numId w:val="21"/>
        </w:numPr>
        <w:tabs>
          <w:tab w:val="left" w:pos="1224"/>
        </w:tabs>
        <w:spacing w:after="0" w:line="240" w:lineRule="auto"/>
        <w:ind w:left="873" w:hanging="40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8784B"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</w:t>
      </w:r>
    </w:p>
    <w:p w14:paraId="465D7B14" w14:textId="77777777" w:rsidR="007E0BC1" w:rsidRPr="00DC4593" w:rsidRDefault="007E0BC1" w:rsidP="00DC4593">
      <w:pPr>
        <w:pStyle w:val="block"/>
        <w:tabs>
          <w:tab w:val="left" w:pos="720"/>
        </w:tabs>
        <w:spacing w:after="0" w:line="240" w:lineRule="auto"/>
        <w:ind w:left="720" w:hanging="432"/>
        <w:jc w:val="thaiDistribute"/>
        <w:rPr>
          <w:rFonts w:ascii="Browallia New" w:hAnsi="Browallia New" w:cs="Browallia New"/>
          <w:sz w:val="24"/>
          <w:szCs w:val="24"/>
        </w:rPr>
      </w:pPr>
    </w:p>
    <w:p w14:paraId="0B477C6B" w14:textId="798E4C2A" w:rsidR="0048784B" w:rsidRPr="006461EA" w:rsidRDefault="00F940AC" w:rsidP="00DC4593">
      <w:pPr>
        <w:pStyle w:val="block"/>
        <w:tabs>
          <w:tab w:val="left" w:pos="945"/>
          <w:tab w:val="left" w:pos="1404"/>
        </w:tabs>
        <w:spacing w:after="0" w:line="240" w:lineRule="auto"/>
        <w:ind w:left="936" w:hanging="432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="00DC4593">
        <w:rPr>
          <w:rFonts w:ascii="Browallia New" w:hAnsi="Browallia New" w:cs="Browallia New"/>
          <w:sz w:val="28"/>
          <w:szCs w:val="28"/>
        </w:rPr>
        <w:tab/>
      </w:r>
      <w:r w:rsidR="0048784B"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ค่าใช้จ่ายในการดำเนินงานรับรู้ในกำไรขาดทุนเมื่อมีการใช้บริการหรือเมื่อเกิดรายการ</w:t>
      </w:r>
    </w:p>
    <w:p w14:paraId="1257AA92" w14:textId="77777777" w:rsidR="002205AF" w:rsidRPr="006461EA" w:rsidRDefault="002205AF" w:rsidP="00DC4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32"/>
        <w:rPr>
          <w:rFonts w:ascii="Browallia New" w:hAnsi="Browallia New" w:cs="Browallia New"/>
          <w:sz w:val="28"/>
          <w:szCs w:val="28"/>
          <w:rtl/>
          <w:cs/>
          <w:lang w:val="en-GB" w:bidi="ar-SA"/>
        </w:rPr>
      </w:pPr>
    </w:p>
    <w:p w14:paraId="60B6D221" w14:textId="77777777" w:rsidR="005224A0" w:rsidRPr="006461EA" w:rsidRDefault="002C4C80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24A0" w:rsidRPr="006461EA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</w:t>
      </w:r>
    </w:p>
    <w:p w14:paraId="60A81C7F" w14:textId="77777777" w:rsidR="005224A0" w:rsidRPr="00DC4593" w:rsidRDefault="005224A0" w:rsidP="00DC4593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540" w:right="-338" w:hanging="432"/>
        <w:jc w:val="both"/>
        <w:rPr>
          <w:rFonts w:ascii="Browallia New" w:hAnsi="Browallia New" w:cs="Browallia New"/>
          <w:sz w:val="24"/>
          <w:szCs w:val="24"/>
        </w:rPr>
      </w:pPr>
    </w:p>
    <w:p w14:paraId="2C5A0C2E" w14:textId="77777777" w:rsidR="005224A0" w:rsidRPr="006461EA" w:rsidRDefault="005224A0" w:rsidP="00DC4593">
      <w:pPr>
        <w:pStyle w:val="block"/>
        <w:tabs>
          <w:tab w:val="left" w:pos="1953"/>
        </w:tabs>
        <w:spacing w:after="0" w:line="240" w:lineRule="auto"/>
        <w:ind w:left="936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การเตรียมพร้อมเพื่อให้นำสินทรัพย์นั้นมาใช้ได้ตามประสงค์หรือนำไปขาย ต้นทุนการกู้ยืมอื่นรับรู้เป็นค่าใช้จ่ายในระหว่างวดเมื่อเกิดรายการและแสดงรายการในต้นทุนทางการเงิน</w:t>
      </w:r>
    </w:p>
    <w:p w14:paraId="15920499" w14:textId="77777777" w:rsidR="00AC03C9" w:rsidRPr="006461EA" w:rsidRDefault="00AC03C9" w:rsidP="00DC4593">
      <w:pPr>
        <w:pStyle w:val="block"/>
        <w:tabs>
          <w:tab w:val="left" w:pos="720"/>
        </w:tabs>
        <w:spacing w:after="0" w:line="240" w:lineRule="auto"/>
        <w:ind w:left="720" w:hanging="43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C72ACA" w14:textId="77777777" w:rsidR="005224A0" w:rsidRPr="006461EA" w:rsidRDefault="002C4C80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24A0"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CC14C9D" w14:textId="77777777" w:rsidR="005224A0" w:rsidRPr="006461EA" w:rsidRDefault="005224A0" w:rsidP="00DC4593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 w:hanging="432"/>
        <w:jc w:val="both"/>
        <w:rPr>
          <w:rFonts w:ascii="Browallia New" w:hAnsi="Browallia New" w:cs="Browallia New"/>
          <w:sz w:val="24"/>
          <w:szCs w:val="24"/>
        </w:rPr>
      </w:pPr>
    </w:p>
    <w:p w14:paraId="1EA51CF2" w14:textId="77777777" w:rsidR="005224A0" w:rsidRPr="006461EA" w:rsidRDefault="005224A0" w:rsidP="00DC4593">
      <w:pPr>
        <w:pStyle w:val="block"/>
        <w:tabs>
          <w:tab w:val="left" w:pos="1872"/>
        </w:tabs>
        <w:spacing w:after="0" w:line="240" w:lineRule="auto"/>
        <w:ind w:left="927" w:firstLine="9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เงินสดและรายการเทียบเท่าเงินสด ประกอบด้วย เงินสดในมือและเงินฝากธนาคารทุกประเภทที่มีสภาพคล่องสูง </w:t>
      </w:r>
      <w:r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14:paraId="3F5437C5" w14:textId="77777777" w:rsidR="005224A0" w:rsidRPr="00DC4593" w:rsidRDefault="005224A0" w:rsidP="00DC4593">
      <w:pPr>
        <w:pStyle w:val="block"/>
        <w:tabs>
          <w:tab w:val="left" w:pos="1872"/>
        </w:tabs>
        <w:spacing w:after="0" w:line="240" w:lineRule="auto"/>
        <w:ind w:left="927" w:hanging="432"/>
        <w:jc w:val="thaiDistribute"/>
        <w:rPr>
          <w:rFonts w:ascii="Browallia New" w:hAnsi="Browallia New" w:cs="Browallia New"/>
          <w:sz w:val="24"/>
          <w:szCs w:val="24"/>
        </w:rPr>
      </w:pPr>
    </w:p>
    <w:p w14:paraId="10CBE707" w14:textId="6F2765B3" w:rsidR="0004010C" w:rsidRPr="006461EA" w:rsidRDefault="005224A0" w:rsidP="00DC4593">
      <w:pPr>
        <w:pStyle w:val="block"/>
        <w:tabs>
          <w:tab w:val="left" w:pos="1872"/>
        </w:tabs>
        <w:spacing w:after="0" w:line="240" w:lineRule="auto"/>
        <w:ind w:left="927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เงินฝากธนาคารที่</w:t>
      </w:r>
      <w:r w:rsidR="00530F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มีข้อจำกัดในการใช้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แสดงไว้ภายใต้สินทรัพย์ไม่หมุนเวียนในงบแสดงฐานะการเงิน</w:t>
      </w:r>
    </w:p>
    <w:p w14:paraId="796AABB1" w14:textId="77777777" w:rsidR="00F44D04" w:rsidRPr="006461EA" w:rsidRDefault="002C4C80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lastRenderedPageBreak/>
        <w:t xml:space="preserve"> </w:t>
      </w:r>
      <w:r w:rsidR="00F44D04" w:rsidRPr="006461EA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</w:t>
      </w:r>
    </w:p>
    <w:p w14:paraId="0C498F54" w14:textId="77777777" w:rsidR="00E274DB" w:rsidRPr="006461EA" w:rsidRDefault="00E274DB" w:rsidP="00DC4593">
      <w:pPr>
        <w:pStyle w:val="block"/>
        <w:tabs>
          <w:tab w:val="left" w:pos="720"/>
        </w:tabs>
        <w:spacing w:after="0" w:line="240" w:lineRule="auto"/>
        <w:ind w:left="720"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0C3DE3" w14:textId="77777777" w:rsidR="00F44D04" w:rsidRPr="006461EA" w:rsidRDefault="00F44D04" w:rsidP="00DC4593">
      <w:pPr>
        <w:pStyle w:val="block"/>
        <w:tabs>
          <w:tab w:val="left" w:pos="1341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ไว้เท่ากับจำนวนที่คาดว่าจะเรียกเก็บเงินจากลูกหนี้ไม่ได้ ทั้งนี้โดยประมาณขึ้นจากประสบการณ์ในการเก็บหนี้ และพิจารณาถึงสถานะของลูกหนี้ในปัจจุบัน</w:t>
      </w:r>
    </w:p>
    <w:p w14:paraId="060AC6A2" w14:textId="1151B159" w:rsidR="00A928B2" w:rsidRPr="006461EA" w:rsidRDefault="00A928B2" w:rsidP="00DC4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C82B76F" w14:textId="23B5870D" w:rsidR="00FA74B0" w:rsidRPr="006461EA" w:rsidRDefault="00FA74B0" w:rsidP="00DC4593">
      <w:pPr>
        <w:pStyle w:val="block"/>
        <w:numPr>
          <w:ilvl w:val="0"/>
          <w:numId w:val="21"/>
        </w:numPr>
        <w:tabs>
          <w:tab w:val="left" w:pos="1170"/>
        </w:tabs>
        <w:spacing w:after="0" w:line="240" w:lineRule="auto"/>
        <w:ind w:left="936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</w:t>
      </w:r>
    </w:p>
    <w:p w14:paraId="3DC40DA4" w14:textId="77777777" w:rsidR="00FA74B0" w:rsidRPr="006461EA" w:rsidRDefault="00FA74B0" w:rsidP="00DC4593">
      <w:pPr>
        <w:tabs>
          <w:tab w:val="clear" w:pos="907"/>
          <w:tab w:val="left" w:pos="540"/>
        </w:tabs>
        <w:spacing w:line="240" w:lineRule="auto"/>
        <w:ind w:left="900" w:hanging="441"/>
        <w:jc w:val="thaiDistribute"/>
        <w:rPr>
          <w:rFonts w:ascii="Browallia New" w:hAnsi="Browallia New" w:cs="Browallia New"/>
          <w:sz w:val="24"/>
          <w:szCs w:val="24"/>
        </w:rPr>
      </w:pPr>
    </w:p>
    <w:p w14:paraId="254C3135" w14:textId="77777777" w:rsidR="00FA74B0" w:rsidRPr="006461EA" w:rsidRDefault="00FA74B0" w:rsidP="00DC4593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สินค้าคงเหลือได้แก่ วัตถุดิบ วัสดุและสินค้าสำเร็จรูป แสดงในราคาทุนหรือมูลค่าสุทธิที่คาดว่าจะได้รับแล้ว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แต่ราคาใดจะต่ำกว่า</w:t>
      </w:r>
    </w:p>
    <w:p w14:paraId="770895EB" w14:textId="77777777" w:rsidR="00C448B4" w:rsidRPr="006461EA" w:rsidRDefault="00C448B4" w:rsidP="00DC4593">
      <w:pPr>
        <w:pStyle w:val="block"/>
        <w:spacing w:after="0" w:line="240" w:lineRule="auto"/>
        <w:ind w:left="851" w:hanging="441"/>
        <w:jc w:val="thaiDistribute"/>
        <w:rPr>
          <w:rFonts w:ascii="Browallia New" w:hAnsi="Browallia New" w:cs="Browallia New"/>
          <w:sz w:val="28"/>
          <w:szCs w:val="28"/>
        </w:rPr>
      </w:pPr>
    </w:p>
    <w:p w14:paraId="1F6C4625" w14:textId="77777777" w:rsidR="00FA74B0" w:rsidRPr="006461EA" w:rsidRDefault="00FA74B0" w:rsidP="00DC4593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ต้นทุนสินค้าคงเหลือ คำนวณโดยใช้วิธีเข้าก่อน - ออกก่อน ต้นทุนสินค้าประกอบด้วยต้นทุนที่ซื้อ ต้นทุนในการดัดแปลง หรือต้นทุนอื่นเพื่อให้สินค้าอยู่ในสถานที่ และสภาพปัจจุบัน ในกรณีของสินค้าสำเร็จรูป และสินค้าระหว่างผลิตที่ผลิตเอง ต้นทุนสินค้าได้รวมการปันส่วนของค่าใช้จ่ายในการผลิตอย่างเหมาะสม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17CBB0F7" w14:textId="77777777" w:rsidR="00FA74B0" w:rsidRPr="006461EA" w:rsidRDefault="00FA74B0" w:rsidP="00DC4593">
      <w:pPr>
        <w:pStyle w:val="block"/>
        <w:spacing w:after="0" w:line="240" w:lineRule="auto"/>
        <w:ind w:left="936" w:hanging="441"/>
        <w:jc w:val="thaiDistribute"/>
        <w:rPr>
          <w:rFonts w:ascii="Browallia New" w:hAnsi="Browallia New" w:cs="Browallia New"/>
          <w:sz w:val="28"/>
          <w:szCs w:val="28"/>
        </w:rPr>
      </w:pPr>
    </w:p>
    <w:p w14:paraId="7C50BE0E" w14:textId="77777777" w:rsidR="00FA74B0" w:rsidRPr="006461EA" w:rsidRDefault="00FA74B0" w:rsidP="00DC4593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มูลค่าสุทธิที่คาดว่าจะได้รับ ประเมินจากราคาที่จะขายได้จากการดำเนินธุรกิจปกติ หักด้วยค่าใช้จ่ายที่จำเป็นในการผลิตต่อและขาย</w:t>
      </w:r>
    </w:p>
    <w:p w14:paraId="4098267B" w14:textId="77777777" w:rsidR="00FA74B0" w:rsidRPr="006461EA" w:rsidRDefault="00FA74B0" w:rsidP="00DC4593">
      <w:pPr>
        <w:pStyle w:val="block"/>
        <w:spacing w:after="0" w:line="240" w:lineRule="auto"/>
        <w:ind w:left="936" w:hanging="441"/>
        <w:jc w:val="thaiDistribute"/>
        <w:rPr>
          <w:rFonts w:ascii="Browallia New" w:hAnsi="Browallia New" w:cs="Browallia New"/>
          <w:sz w:val="28"/>
          <w:szCs w:val="28"/>
        </w:rPr>
      </w:pPr>
    </w:p>
    <w:p w14:paraId="00FF555B" w14:textId="672FAA5D" w:rsidR="00C85F3E" w:rsidRPr="006461EA" w:rsidRDefault="00FA74B0" w:rsidP="00DC4593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ค่าเผื่อผลขาดทุนจากมูลค่าสินค้าลดลงจะถูกบันทึกสำหรับสินค้าเสื่อมคุณภาพ เสียหาย ล้าสมัยและค้างนาน</w:t>
      </w:r>
    </w:p>
    <w:p w14:paraId="2AA7AFBE" w14:textId="77777777" w:rsidR="009D5465" w:rsidRPr="006461EA" w:rsidRDefault="009D5465" w:rsidP="00DC4593">
      <w:pPr>
        <w:pStyle w:val="block"/>
        <w:spacing w:after="0" w:line="240" w:lineRule="auto"/>
        <w:ind w:left="936"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7A2566" w14:textId="77777777" w:rsidR="001E26E2" w:rsidRPr="006461EA" w:rsidRDefault="00A94DD9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E26E2"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</w:t>
      </w:r>
    </w:p>
    <w:p w14:paraId="0EF9B3BE" w14:textId="77777777" w:rsidR="001E26E2" w:rsidRPr="006461EA" w:rsidRDefault="001E26E2" w:rsidP="001E26E2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sz w:val="24"/>
          <w:szCs w:val="24"/>
        </w:rPr>
      </w:pPr>
    </w:p>
    <w:p w14:paraId="1C713E5E" w14:textId="0FE312E4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09"/>
        </w:tabs>
        <w:spacing w:line="240" w:lineRule="auto"/>
        <w:ind w:left="927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  <w:r w:rsidR="002067EE" w:rsidRPr="006461EA">
        <w:rPr>
          <w:rFonts w:ascii="Browallia New" w:hAnsi="Browallia New" w:cs="Browallia New"/>
          <w:i/>
          <w:iCs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บริษัทร่ว</w:t>
      </w:r>
      <w:r w:rsidR="001E2F89"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มและ</w:t>
      </w:r>
      <w:r w:rsidR="00BC12DC">
        <w:rPr>
          <w:rFonts w:ascii="Browallia New" w:hAnsi="Browallia New" w:cs="Browallia New" w:hint="cs"/>
          <w:i/>
          <w:iCs/>
          <w:sz w:val="28"/>
          <w:szCs w:val="28"/>
          <w:cs/>
        </w:rPr>
        <w:t>กิจการร่วมค้า</w:t>
      </w:r>
    </w:p>
    <w:p w14:paraId="3F72546C" w14:textId="4B2F812D" w:rsidR="00D75ABF" w:rsidRPr="006461EA" w:rsidRDefault="00D75ABF" w:rsidP="002C4C80">
      <w:pPr>
        <w:tabs>
          <w:tab w:val="clear" w:pos="907"/>
          <w:tab w:val="left" w:pos="540"/>
          <w:tab w:val="left" w:pos="909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</w:t>
      </w:r>
      <w:r w:rsidR="004F0BCB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บริษัทร่วม</w:t>
      </w:r>
      <w:r w:rsidR="00955856"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Pr="006461EA">
        <w:rPr>
          <w:rFonts w:ascii="Browallia New" w:hAnsi="Browallia New" w:cs="Browallia New"/>
          <w:sz w:val="28"/>
          <w:szCs w:val="28"/>
          <w:cs/>
        </w:rPr>
        <w:t>ในงบการเงินเฉพาะของบริษัท บันทึกบัญชีโดยใช้วิธีราคาทุน หักค่าเผื่อการด้อยค่า เงินลงทุนในบริษัทร่วม</w:t>
      </w:r>
      <w:r w:rsidR="004F0BCB"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Pr="006461EA">
        <w:rPr>
          <w:rFonts w:ascii="Browallia New" w:hAnsi="Browallia New" w:cs="Browallia New"/>
          <w:sz w:val="28"/>
          <w:szCs w:val="28"/>
          <w:cs/>
        </w:rPr>
        <w:t>ในงบการเงินรวมบันทึกบัญชีตามวิธีส่วน</w:t>
      </w:r>
      <w:r w:rsidR="00DC4593">
        <w:rPr>
          <w:rFonts w:ascii="Browallia New" w:hAnsi="Browallia New" w:cs="Browallia New"/>
          <w:sz w:val="28"/>
          <w:szCs w:val="28"/>
        </w:rPr>
        <w:t xml:space="preserve">   </w:t>
      </w:r>
      <w:r w:rsidRPr="006461EA">
        <w:rPr>
          <w:rFonts w:ascii="Browallia New" w:hAnsi="Browallia New" w:cs="Browallia New"/>
          <w:sz w:val="28"/>
          <w:szCs w:val="28"/>
          <w:cs/>
        </w:rPr>
        <w:t>ได้เสีย</w:t>
      </w:r>
    </w:p>
    <w:p w14:paraId="201D7686" w14:textId="77777777" w:rsidR="00D75ABF" w:rsidRPr="006461EA" w:rsidRDefault="00D75ABF" w:rsidP="002C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"/>
        </w:tabs>
        <w:spacing w:line="240" w:lineRule="auto"/>
        <w:ind w:left="927"/>
        <w:rPr>
          <w:rFonts w:ascii="Browallia New" w:hAnsi="Browallia New" w:cs="Browallia New"/>
          <w:i/>
          <w:iCs/>
          <w:sz w:val="28"/>
          <w:szCs w:val="28"/>
          <w:cs/>
        </w:rPr>
      </w:pPr>
    </w:p>
    <w:p w14:paraId="2558AA81" w14:textId="77777777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09"/>
        </w:tabs>
        <w:spacing w:line="240" w:lineRule="auto"/>
        <w:ind w:left="927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การร่วมการงาน</w:t>
      </w:r>
    </w:p>
    <w:p w14:paraId="5591D6B4" w14:textId="146690A4" w:rsidR="00D75ABF" w:rsidRPr="006461EA" w:rsidRDefault="00D75ABF" w:rsidP="002C4C80">
      <w:pPr>
        <w:tabs>
          <w:tab w:val="clear" w:pos="907"/>
          <w:tab w:val="left" w:pos="540"/>
          <w:tab w:val="left" w:pos="909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สัญญาการร่วมการงานเป็นสัญญาที่ผู้ร่วมทุนตั้งแต่สองรายขึ้นไปตกลงจะควบคุมร่วมในกิจกรรมที่จัดตั้งขึ้น การตัดสินใจในกิจกรรมที่เกี่ยวข้องต้องได้รับความเห็นชอบโดยผู้ควบคุมร่วมอย่างเป็นเอกฉันท์จึงจะถือว่าเป็นไปตามข้อกำหนดของคำนิยามว่าการควบคุมร่วม การร่วมการงานสามารถอยู่ในรูปแบบของการดำเนินงานร่วมกันหรือ</w:t>
      </w:r>
      <w:r w:rsidR="00BC12DC">
        <w:rPr>
          <w:rFonts w:ascii="Browallia New" w:hAnsi="Browallia New" w:cs="Browallia New"/>
          <w:sz w:val="28"/>
          <w:szCs w:val="28"/>
          <w:cs/>
        </w:rPr>
        <w:t>การร่วมค้า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การจัดประเภทขึ้นอยู่กับสิทธิและภาระผูกพันของผู้ร่วมทุน โดยพิจารณาจากโครงสร้างและรูปแบบทางกฎหมายของการร่วมการงาน ตลอดจนเงื่อนไขของข้อตกลงที่ผู้ร่วมทุนตกลงกัน รวมทั้งข้อเท็จจริงและสถานการณ์แวดล้อมอื่นที่มีความเกี่ยวข้อง หากในข้อกำหนดผู้ร่วมทุนมีสิทธิในสินทรัพย์สุทธิของการร่วมงาน การร่วมงานดังกล่าวถือเป็น</w:t>
      </w:r>
      <w:r w:rsidR="00BC12DC">
        <w:rPr>
          <w:rFonts w:ascii="Browallia New" w:hAnsi="Browallia New" w:cs="Browallia New"/>
          <w:sz w:val="28"/>
          <w:szCs w:val="28"/>
          <w:cs/>
        </w:rPr>
        <w:t>การร่วมค้า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่วนการดำเนินงานร่วมกันนั้นผู้ร่วมทุนจะมีสิทธิในสินทรัพย์และมีภาระผูกพันในหนี้สินที่เกี่ยวข้องกับการร่วมงานนั้น </w:t>
      </w:r>
    </w:p>
    <w:p w14:paraId="56E687F0" w14:textId="77777777" w:rsidR="00D75ABF" w:rsidRPr="006461EA" w:rsidRDefault="00D75ABF" w:rsidP="002C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"/>
        </w:tabs>
        <w:spacing w:line="240" w:lineRule="auto"/>
        <w:ind w:left="927"/>
        <w:rPr>
          <w:rFonts w:ascii="Browallia New" w:hAnsi="Browallia New" w:cs="Browallia New"/>
          <w:sz w:val="28"/>
          <w:szCs w:val="28"/>
          <w:cs/>
        </w:rPr>
      </w:pPr>
    </w:p>
    <w:p w14:paraId="5B16F788" w14:textId="77777777" w:rsidR="009D5465" w:rsidRPr="006461EA" w:rsidRDefault="009D5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F9E624" w14:textId="06FA78CF" w:rsidR="00D75ABF" w:rsidRPr="006461EA" w:rsidRDefault="00242B1D" w:rsidP="002C4C80">
      <w:pPr>
        <w:tabs>
          <w:tab w:val="clear" w:pos="907"/>
          <w:tab w:val="left" w:pos="540"/>
          <w:tab w:val="left" w:pos="909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lastRenderedPageBreak/>
        <w:t>ในงบการเงินรวม</w:t>
      </w:r>
      <w:r w:rsidR="009D5465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>บันทึกบัญชีโดยใช้วิธีส่วนได้เสีย ตามวิธีส่วนได้เสียเงินลงทุนใน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>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กำไรขาดทุนเบ็ดเสร็จ</w:t>
      </w:r>
      <w:r w:rsidR="000925F2">
        <w:rPr>
          <w:rFonts w:ascii="Browallia New" w:hAnsi="Browallia New" w:cs="Browallia New" w:hint="cs"/>
          <w:sz w:val="28"/>
          <w:szCs w:val="28"/>
          <w:cs/>
        </w:rPr>
        <w:t>อื่น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 xml:space="preserve"> เมื่อส่วนแบ่งขาดทุนของบริษัทใน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>มีมูลค่าเท่ากับหรือเกินกว่ามูลค่าเงินลงทุนของบริษัทใน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 xml:space="preserve"> บริษัทจะรับรู้ส่วนแบ่งขาดทุนดังกล่าวเป็นภาระผูกพันตามส่วนได้เสียใน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D75ABF" w:rsidRPr="006461EA">
        <w:rPr>
          <w:rFonts w:ascii="Browallia New" w:hAnsi="Browallia New" w:cs="Browallia New"/>
          <w:sz w:val="28"/>
          <w:szCs w:val="28"/>
          <w:cs/>
        </w:rPr>
        <w:t xml:space="preserve">นั้น </w:t>
      </w:r>
    </w:p>
    <w:p w14:paraId="5D0E89DD" w14:textId="7D3BF5A5" w:rsidR="00A928B2" w:rsidRPr="006461EA" w:rsidRDefault="00D75ABF" w:rsidP="00220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440"/>
        </w:tabs>
        <w:spacing w:line="240" w:lineRule="auto"/>
        <w:ind w:left="911" w:right="15"/>
        <w:jc w:val="thaiDistribute"/>
        <w:rPr>
          <w:rFonts w:ascii="Times New Roman" w:hAnsi="Times New Roman" w:cs="Times New Roman"/>
          <w:sz w:val="24"/>
          <w:szCs w:val="24"/>
          <w:cs/>
        </w:rPr>
      </w:pPr>
      <w:r w:rsidRPr="006461EA">
        <w:rPr>
          <w:rFonts w:ascii="Times New Roman" w:hAnsi="Times New Roman" w:cs="Times New Roman"/>
          <w:sz w:val="24"/>
          <w:szCs w:val="24"/>
        </w:rPr>
        <w:t> </w:t>
      </w:r>
    </w:p>
    <w:p w14:paraId="56994985" w14:textId="357ED06C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เงินลงทุนในตราสารทุนอื่น</w:t>
      </w:r>
    </w:p>
    <w:p w14:paraId="51A66761" w14:textId="30B08995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</w:t>
      </w:r>
      <w:r w:rsidR="008B5F06">
        <w:rPr>
          <w:rFonts w:ascii="Browallia New" w:hAnsi="Browallia New" w:cs="Browallia New" w:hint="cs"/>
          <w:sz w:val="28"/>
          <w:szCs w:val="28"/>
          <w:cs/>
        </w:rPr>
        <w:t>ด้วย</w:t>
      </w:r>
      <w:r w:rsidRPr="006461EA">
        <w:rPr>
          <w:rFonts w:ascii="Browallia New" w:hAnsi="Browallia New" w:cs="Browallia New"/>
          <w:sz w:val="28"/>
          <w:szCs w:val="28"/>
          <w:cs/>
        </w:rPr>
        <w:t>มูลค่ายุติธรรม กำไรหรือขาดทุนจากการปรับมูลค่าหลักทรัพย์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บันทึกในงบกำไรขาดทุน</w:t>
      </w:r>
    </w:p>
    <w:p w14:paraId="77D8DBF0" w14:textId="77777777" w:rsidR="00D77342" w:rsidRPr="006461EA" w:rsidRDefault="00D77342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557A6F03" w14:textId="77777777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จัดประเภทเป็นหลักทรัพย์เผื่อขายและแสดงในราคายุติธรรม กำไรหรือขาดทุนจากการปรับมูลค่าหลักทรัพย์บันทึกในส่วนของผู้ถือหุ้นโดยตรง</w:t>
      </w:r>
    </w:p>
    <w:p w14:paraId="5501A46C" w14:textId="77777777" w:rsidR="00D75ABF" w:rsidRPr="006461EA" w:rsidRDefault="00D75ABF" w:rsidP="002C4C80">
      <w:pPr>
        <w:tabs>
          <w:tab w:val="clear" w:pos="907"/>
          <w:tab w:val="left" w:pos="540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3B0DB760" w14:textId="77777777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แสดงในราคาทุนหักค่าเผื่อการด้อยค่า</w:t>
      </w:r>
    </w:p>
    <w:p w14:paraId="1840A62F" w14:textId="77777777" w:rsidR="00D75ABF" w:rsidRPr="006461EA" w:rsidRDefault="00D75ABF" w:rsidP="002C4C80">
      <w:pPr>
        <w:tabs>
          <w:tab w:val="clear" w:pos="907"/>
          <w:tab w:val="left" w:pos="540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0334176B" w14:textId="77777777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both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การจำหน่ายเงินลงทุน</w:t>
      </w:r>
    </w:p>
    <w:p w14:paraId="00731C25" w14:textId="77777777" w:rsidR="00D75ABF" w:rsidRPr="006461EA" w:rsidRDefault="00D75ABF" w:rsidP="002C4C8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เมื่อมีการจำหน่ายเงินลงทุน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จากการปรับมูลค่าหลักทรัพย์ที่เกี่ยวข้องที่เคยบันทึกในส่วนของผู้ถือหุ้น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จะถูกบันทึกในงบกำไรขาดทุน</w:t>
      </w:r>
    </w:p>
    <w:p w14:paraId="1BD4CC13" w14:textId="77777777" w:rsidR="002205AF" w:rsidRPr="006461EA" w:rsidRDefault="002205AF" w:rsidP="00A94DD9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7026C0" w14:textId="77777777" w:rsidR="004714C7" w:rsidRPr="006461EA" w:rsidRDefault="00606746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714C7"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ที่ดิน อาคาร และอุปกรณ์</w:t>
      </w:r>
    </w:p>
    <w:p w14:paraId="038B8425" w14:textId="77777777" w:rsidR="004714C7" w:rsidRPr="006461EA" w:rsidRDefault="004714C7" w:rsidP="004714C7">
      <w:pPr>
        <w:ind w:left="900"/>
        <w:jc w:val="thaiDistribute"/>
        <w:rPr>
          <w:rFonts w:ascii="Browallia New" w:hAnsi="Browallia New" w:cs="Browallia New"/>
          <w:i/>
          <w:iCs/>
          <w:sz w:val="24"/>
          <w:szCs w:val="24"/>
          <w:cs/>
          <w:lang w:val="th-TH"/>
        </w:rPr>
      </w:pPr>
    </w:p>
    <w:p w14:paraId="1A59449A" w14:textId="77777777" w:rsidR="004714C7" w:rsidRPr="006461EA" w:rsidRDefault="004714C7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ที่ดิน </w:t>
      </w:r>
    </w:p>
    <w:p w14:paraId="6DA99485" w14:textId="360980EC" w:rsidR="00182B0B" w:rsidRPr="006461EA" w:rsidRDefault="004714C7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ที่ดินแสดงด้วยราคาทุน ไม่มีการกำหนดอายุการ</w:t>
      </w:r>
      <w:r w:rsidR="009D5465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ให้ประโยชน์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และไม่มีการคิดค่าเสื่อมราคาของที่ดิน</w:t>
      </w:r>
    </w:p>
    <w:p w14:paraId="1DB3A496" w14:textId="77777777" w:rsidR="00534BF0" w:rsidRPr="006461EA" w:rsidRDefault="00534BF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FBDC21F" w14:textId="77777777" w:rsidR="004714C7" w:rsidRPr="006461EA" w:rsidRDefault="004714C7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อาคารและอุปกรณ์ </w:t>
      </w:r>
    </w:p>
    <w:p w14:paraId="7DCCD881" w14:textId="31B6ABB6" w:rsidR="004714C7" w:rsidRPr="006461EA" w:rsidRDefault="0021321A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อาคารและอุปกรณ์</w:t>
      </w:r>
      <w:r w:rsidR="004714C7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รู้ราคาเริ่มแรกด้วยต้นทุนที่ซื้อหรือผลิตประกอบด้วยต้นทุนทางตรงที่สามารถปันส่วนให้กับสินทรัพย์เพื่อทำให้สินทรัพย์นั้นอยู่ในสถานที่หรือสภาพที่พร้อมที่จะใช้งานได้ตามที่ประสงค์ของฝ่ายบริหารของกลุ่มบริษัท อาคารและอุปกรณ์ถูกวัดมูลค่าภายหลังการรับรู้รายการ ด้วยราคาทุนหักค่าเสื่อมราคาสะสม และค่าเผื่อการด้อยค่า </w:t>
      </w:r>
      <w:r w:rsidR="004714C7" w:rsidRPr="006461EA">
        <w:rPr>
          <w:rFonts w:ascii="Browallia New" w:hAnsi="Browallia New" w:cs="Browallia New"/>
          <w:sz w:val="28"/>
          <w:szCs w:val="28"/>
          <w:rtl/>
          <w:cs/>
          <w:lang w:bidi="th-TH"/>
        </w:rPr>
        <w:t>ถ้ามี)</w:t>
      </w:r>
      <w:r w:rsidR="00E46F4A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</w:p>
    <w:p w14:paraId="369AC460" w14:textId="77777777" w:rsidR="004714C7" w:rsidRPr="006461EA" w:rsidRDefault="004714C7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E74FA3D" w14:textId="77777777" w:rsidR="008E53CC" w:rsidRPr="006461EA" w:rsidRDefault="008E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76D2FF3" w14:textId="3FCE3D17" w:rsidR="001B1CDA" w:rsidRPr="006461EA" w:rsidRDefault="001B1CDA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ค่าเสื่อมราคา</w:t>
      </w:r>
    </w:p>
    <w:p w14:paraId="6A6C65EC" w14:textId="4D99203A" w:rsidR="004714C7" w:rsidRPr="006461EA" w:rsidRDefault="004714C7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ค่าเสื่อมราคาคำนวณโดยวิธีเส้นตรง</w:t>
      </w:r>
      <w:r w:rsidR="00B600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ตามประมาณการอายุการให้ประโยชน์ของสินทรัพย์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อายุการให้ประโยชน์โดยประมาณของสินทรัพย์มีดังต่อไปนี้</w:t>
      </w:r>
    </w:p>
    <w:p w14:paraId="5B8F00C6" w14:textId="77777777" w:rsidR="00F83C37" w:rsidRPr="006461EA" w:rsidRDefault="00F83C37" w:rsidP="005E3220">
      <w:pPr>
        <w:pStyle w:val="block"/>
        <w:tabs>
          <w:tab w:val="left" w:pos="851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961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6161"/>
        <w:gridCol w:w="1800"/>
      </w:tblGrid>
      <w:tr w:rsidR="00606746" w:rsidRPr="006461EA" w14:paraId="041CCFF8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181D974E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4249FA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7D4CA07D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60630FE5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65A3E0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ตามอายุสัญญาเช่า</w:t>
            </w:r>
          </w:p>
        </w:tc>
      </w:tr>
      <w:tr w:rsidR="00606746" w:rsidRPr="006461EA" w14:paraId="22E409F5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7FB5CCA0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7801A5" w14:textId="6364C502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="009D5465"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0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3004DD87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215ECEF4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361D0A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6461EA" w14:paraId="13428295" w14:textId="77777777" w:rsidTr="002C4C80"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</w:tcPr>
          <w:p w14:paraId="45B3562A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FD6619" w14:textId="77777777" w:rsidR="00606746" w:rsidRPr="006461EA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0D381710" w14:textId="77777777" w:rsidR="002C4C80" w:rsidRPr="006461EA" w:rsidRDefault="002C4C80" w:rsidP="005E3220">
      <w:pPr>
        <w:pStyle w:val="block"/>
        <w:tabs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D982E6" w14:textId="77777777" w:rsidR="00DD67A9" w:rsidRPr="006461EA" w:rsidRDefault="00DD67A9" w:rsidP="002C4C80">
      <w:pPr>
        <w:pStyle w:val="block"/>
        <w:tabs>
          <w:tab w:val="left" w:pos="851"/>
        </w:tabs>
        <w:spacing w:after="0" w:line="240" w:lineRule="auto"/>
        <w:ind w:left="993" w:hanging="5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227F9357" w14:textId="77777777" w:rsidR="00DD67A9" w:rsidRPr="006461EA" w:rsidRDefault="00DD67A9" w:rsidP="002C4C80">
      <w:pPr>
        <w:pStyle w:val="block"/>
        <w:tabs>
          <w:tab w:val="left" w:pos="851"/>
        </w:tabs>
        <w:spacing w:after="0" w:line="240" w:lineRule="auto"/>
        <w:ind w:left="993" w:hanging="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4425A8" w14:textId="77777777" w:rsidR="00606746" w:rsidRPr="006461EA" w:rsidRDefault="00606746" w:rsidP="002C4C80">
      <w:pPr>
        <w:pStyle w:val="block"/>
        <w:tabs>
          <w:tab w:val="left" w:pos="851"/>
        </w:tabs>
        <w:spacing w:after="0" w:line="240" w:lineRule="auto"/>
        <w:ind w:left="993" w:hanging="57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การประมาณการมูลค่าคงเหลือและอายุการให้ประโยชน์มีการทบทวนอย่างน้อยปีละครั้ง</w:t>
      </w:r>
    </w:p>
    <w:p w14:paraId="38656896" w14:textId="77777777" w:rsidR="00EA3C2D" w:rsidRPr="006461EA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14:paraId="256A1211" w14:textId="6C59FF97" w:rsidR="00606746" w:rsidRPr="006461EA" w:rsidRDefault="00606746" w:rsidP="002C4C80">
      <w:pPr>
        <w:pStyle w:val="block"/>
        <w:tabs>
          <w:tab w:val="left" w:pos="1332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กำไร</w:t>
      </w:r>
      <w:r w:rsidR="00B6000F">
        <w:rPr>
          <w:rFonts w:ascii="Browallia New" w:hAnsi="Browallia New" w:cs="Browallia New" w:hint="cs"/>
          <w:sz w:val="28"/>
          <w:szCs w:val="28"/>
          <w:cs/>
          <w:lang w:bidi="th-TH"/>
        </w:rPr>
        <w:t>หรือ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ขาดทุนจากการจำหน่ายที่ดิน อาคารและอุปกรณ์ซึ่งเป็นผลต่างระหว่างผลตอบแทนที่ได้จากการจำหน่ายและมูลค่าตามบัญชีของสินทรัพย์ซึ่งจะรับรู้ในกำไรขาดทุนเป็นรายได้หรือค่าใช้จ่ายอื่น </w:t>
      </w:r>
    </w:p>
    <w:p w14:paraId="7143EC44" w14:textId="77777777" w:rsidR="00D77342" w:rsidRPr="006461EA" w:rsidRDefault="00D77342" w:rsidP="00DC4593">
      <w:pPr>
        <w:pStyle w:val="block"/>
        <w:tabs>
          <w:tab w:val="left" w:pos="1764"/>
        </w:tabs>
        <w:spacing w:after="0" w:line="240" w:lineRule="auto"/>
        <w:ind w:left="1548" w:firstLine="110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C5FA2" w14:textId="7C679DA3" w:rsidR="001B1CDA" w:rsidRDefault="001B1CDA" w:rsidP="00DC4593">
      <w:pPr>
        <w:pStyle w:val="block"/>
        <w:numPr>
          <w:ilvl w:val="0"/>
          <w:numId w:val="21"/>
        </w:numPr>
        <w:tabs>
          <w:tab w:val="left" w:pos="1440"/>
          <w:tab w:val="left" w:pos="1530"/>
        </w:tabs>
        <w:spacing w:after="0" w:line="240" w:lineRule="auto"/>
        <w:ind w:left="936" w:hanging="47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โปรแกรมคอมพิวเตอร์</w:t>
      </w:r>
    </w:p>
    <w:p w14:paraId="2E177BBD" w14:textId="77777777" w:rsidR="005206A1" w:rsidRPr="006461EA" w:rsidRDefault="005206A1" w:rsidP="00DC4593">
      <w:pPr>
        <w:pStyle w:val="block"/>
        <w:tabs>
          <w:tab w:val="left" w:pos="864"/>
          <w:tab w:val="left" w:pos="990"/>
        </w:tabs>
        <w:spacing w:after="0" w:line="240" w:lineRule="auto"/>
        <w:ind w:left="900" w:hanging="43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DD1C27" w14:textId="0223EF9E" w:rsidR="009D5465" w:rsidRPr="006461EA" w:rsidRDefault="009D5465" w:rsidP="00DC4593">
      <w:pPr>
        <w:pStyle w:val="block"/>
        <w:tabs>
          <w:tab w:val="left" w:pos="990"/>
        </w:tabs>
        <w:spacing w:after="0" w:line="240" w:lineRule="auto"/>
        <w:ind w:left="936" w:firstLine="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โปรแกรมคอมพิวเตอร์ที่มีอายุการให้ประโยชน์จำกัด แสดงในราคาทุน หักค่าตัดจำหน่าย</w:t>
      </w:r>
      <w:r w:rsidRPr="006461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สะสมและขาดทุนจากการด้อยค่า</w:t>
      </w:r>
      <w:r w:rsidR="001B1CDA" w:rsidRPr="006461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(ถ้ามี) ค่าตัดจำหน่ายบันทึกเป็นค่าใช้จ่ายในงบกำไรขาดทุน ค่าตัดจำหน่ายคำนวณโดยวิธีเส้นตรง</w:t>
      </w:r>
    </w:p>
    <w:p w14:paraId="2ACA3F28" w14:textId="77777777" w:rsidR="009D5465" w:rsidRPr="006461EA" w:rsidRDefault="009D5465" w:rsidP="00DC4593">
      <w:pPr>
        <w:pStyle w:val="block"/>
        <w:tabs>
          <w:tab w:val="left" w:pos="864"/>
          <w:tab w:val="left" w:pos="990"/>
        </w:tabs>
        <w:spacing w:after="0" w:line="240" w:lineRule="auto"/>
        <w:ind w:left="900" w:hanging="43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CBE197" w14:textId="5EA63EF6" w:rsidR="00552ED6" w:rsidRPr="006461EA" w:rsidRDefault="00552ED6" w:rsidP="00DC4593">
      <w:pPr>
        <w:pStyle w:val="block"/>
        <w:numPr>
          <w:ilvl w:val="0"/>
          <w:numId w:val="21"/>
        </w:numPr>
        <w:tabs>
          <w:tab w:val="left" w:pos="1440"/>
        </w:tabs>
        <w:spacing w:after="0" w:line="240" w:lineRule="auto"/>
        <w:ind w:left="936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99A457C" w14:textId="77777777" w:rsidR="00552ED6" w:rsidRPr="006461EA" w:rsidRDefault="00552ED6" w:rsidP="00DC459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 w:hanging="432"/>
        <w:jc w:val="both"/>
        <w:rPr>
          <w:rFonts w:ascii="Browallia New" w:hAnsi="Browallia New" w:cs="Browallia New"/>
          <w:sz w:val="28"/>
          <w:szCs w:val="28"/>
        </w:rPr>
      </w:pPr>
    </w:p>
    <w:p w14:paraId="7E686189" w14:textId="77777777" w:rsidR="00552ED6" w:rsidRPr="006461EA" w:rsidRDefault="00552ED6" w:rsidP="00DC4593">
      <w:pPr>
        <w:pStyle w:val="block"/>
        <w:spacing w:after="0" w:line="240" w:lineRule="auto"/>
        <w:ind w:left="936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อสังหาริมทรัพย์เพื่อการลงทุนประกอบด้วยที่ดินที่ไม่ได้ใช้ในการดำเนินงานของกลุ่มบริษัท โดยวัดมูลค่าเริ่มแรกด้วยราคาทุนซึ่งรวมถึงต้นทุนในการทำรายการ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14:paraId="2C7D406D" w14:textId="34817599" w:rsidR="002205AF" w:rsidRPr="006461EA" w:rsidRDefault="002205AF" w:rsidP="00DC4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5"/>
        </w:tabs>
        <w:spacing w:line="240" w:lineRule="auto"/>
        <w:ind w:left="851" w:hanging="432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</w:p>
    <w:p w14:paraId="20430777" w14:textId="77777777" w:rsidR="00FC1410" w:rsidRPr="006461EA" w:rsidRDefault="002C4C80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C1410"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การเช่าสินทรัพย์</w:t>
      </w:r>
    </w:p>
    <w:p w14:paraId="468210C9" w14:textId="77777777" w:rsidR="00FC1410" w:rsidRPr="006461EA" w:rsidRDefault="00FC1410" w:rsidP="00FC1410">
      <w:pPr>
        <w:tabs>
          <w:tab w:val="clear" w:pos="907"/>
          <w:tab w:val="left" w:pos="910"/>
          <w:tab w:val="left" w:pos="10260"/>
        </w:tabs>
        <w:ind w:left="900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14:paraId="06CABD79" w14:textId="77777777" w:rsidR="00FC1410" w:rsidRPr="006461EA" w:rsidRDefault="00FC141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สัญญาเช่าการเงิน </w:t>
      </w:r>
    </w:p>
    <w:p w14:paraId="2AD38541" w14:textId="77777777" w:rsidR="00FC1410" w:rsidRPr="006461EA" w:rsidRDefault="00FC141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ใช้ดุลยพินิจในการพิจารณาเนื้อหาของสัญญาเช่าว่าความเสี่ยงและผลตอบแทนของความเป็นเจ้าของทั้งหมดของสินทรัพย์ได้โอนให้กลุ่มบริษัทแล้วหรือไม่ ปัจจัยที่สำคัญในการพิจารณาประกอบด้วย อายุของสัญญาเช่าซึ่งสัมพันธ์กับการให้ประโยชน์ทางเศรษฐกิจของสินทรัพย์ มูลค่าปัจจุบันของเงินงวดที่ต้องจ่ายขั้นต่ำตามสัญญาเช่าซึ่งสัมพันธ์กับมูลค่ายุติธรรมของสินทรัพย์ และกลุ่มบริษัทได้รับโอนกรรมสิทธิ์ในสินทรัพย์</w:t>
      </w:r>
      <w:r w:rsidR="002C4C80" w:rsidRPr="006461EA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เมื่อสิ้นสุดสัญญาเช่า </w:t>
      </w:r>
    </w:p>
    <w:p w14:paraId="0FABCE3B" w14:textId="77777777" w:rsidR="00552ED6" w:rsidRPr="006461EA" w:rsidRDefault="00552ED6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</w:p>
    <w:p w14:paraId="4D136913" w14:textId="4E609328" w:rsidR="00FC1410" w:rsidRPr="006461EA" w:rsidRDefault="00FC141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สำหรับวิธีการ</w:t>
      </w:r>
      <w:r w:rsidR="005A5AEA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ค่าเสื่อมราคาและการกำหนดอายุการให้ประโยชน์ของสินทรัพย์ภายใต้สัญญาเช่า</w:t>
      </w:r>
      <w:r w:rsidR="00B6000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โปรดดูหมายเหตุ </w:t>
      </w:r>
      <w:r w:rsidRPr="006461EA">
        <w:rPr>
          <w:rFonts w:ascii="Browallia New" w:hAnsi="Browallia New" w:cs="Browallia New"/>
          <w:sz w:val="28"/>
          <w:szCs w:val="28"/>
        </w:rPr>
        <w:t>4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6461EA">
        <w:rPr>
          <w:rFonts w:ascii="Browallia New" w:hAnsi="Browallia New" w:cs="Browallia New"/>
          <w:sz w:val="28"/>
          <w:szCs w:val="28"/>
          <w:rtl/>
          <w:cs/>
        </w:rPr>
        <w:t>1</w:t>
      </w:r>
      <w:r w:rsidR="001B1CDA" w:rsidRPr="006461EA"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7CB2EE37" w14:textId="77777777" w:rsidR="00182B0B" w:rsidRPr="006461EA" w:rsidRDefault="00FC1410" w:rsidP="002C4C80">
      <w:pPr>
        <w:ind w:left="936" w:right="-2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cs/>
        </w:rPr>
        <w:t xml:space="preserve"> </w:t>
      </w:r>
    </w:p>
    <w:p w14:paraId="7769BEE5" w14:textId="77D7F415" w:rsidR="00FC1410" w:rsidRPr="006461EA" w:rsidRDefault="00FC141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สัญญาเช่าดำเนินงาน</w:t>
      </w:r>
    </w:p>
    <w:p w14:paraId="2ECD4E67" w14:textId="77777777" w:rsidR="00FC1410" w:rsidRPr="006461EA" w:rsidRDefault="00FC1410" w:rsidP="002C4C80">
      <w:pPr>
        <w:pStyle w:val="block"/>
        <w:spacing w:after="0"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การเช่าอื่นทั้งหมดนอกเหนือจากข้างต้นถือเป็นสัญญาเช่าดำเนินงาน เมื่อกลุ่มบริษัทเป็นผู้เช่า เงินงวดตามสัญญาเช่าดำเนินงานจะถูกบันทึกเป็นค่าใช้จ่ายในงบกำไรขาดทุนโดยวิธีเส้นตรงตลอดอายุสัญญาเช่า ต้นทุนที่เกี่ยวข้อง เช่น ค่าบำรุงรักษา และค่าประกันภัย ถือเป็นค่าใช้จ่ายเมื่อเกิดรายการ</w:t>
      </w:r>
    </w:p>
    <w:p w14:paraId="1B858037" w14:textId="6771B69D" w:rsidR="0047258C" w:rsidRPr="006461EA" w:rsidRDefault="0047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EFF92B" w14:textId="432544D5" w:rsidR="00032F2F" w:rsidRPr="006461EA" w:rsidRDefault="00032F2F" w:rsidP="00DC4593">
      <w:pPr>
        <w:pStyle w:val="block"/>
        <w:numPr>
          <w:ilvl w:val="0"/>
          <w:numId w:val="21"/>
        </w:numPr>
        <w:tabs>
          <w:tab w:val="left" w:pos="1530"/>
        </w:tabs>
        <w:spacing w:after="0" w:line="240" w:lineRule="auto"/>
        <w:ind w:left="936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การด้อยค่าของสินทรัพย์</w:t>
      </w:r>
    </w:p>
    <w:p w14:paraId="5336AA21" w14:textId="77777777" w:rsidR="00032F2F" w:rsidRPr="006461EA" w:rsidRDefault="00032F2F" w:rsidP="00032F2F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FFB841B" w14:textId="7204D6F3" w:rsidR="00F87F45" w:rsidRPr="006461EA" w:rsidRDefault="00A41922" w:rsidP="00144FB4">
      <w:pPr>
        <w:pStyle w:val="block"/>
        <w:tabs>
          <w:tab w:val="left" w:pos="1503"/>
        </w:tabs>
        <w:spacing w:after="0" w:line="240" w:lineRule="auto"/>
        <w:ind w:left="936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A41922">
        <w:rPr>
          <w:rFonts w:ascii="Browallia New" w:hAnsi="Browallia New" w:cs="Browallia New"/>
          <w:sz w:val="28"/>
          <w:szCs w:val="28"/>
          <w:cs/>
        </w:rPr>
        <w:t xml:space="preserve">บริษัทจะประเมินว่ามีข้อบ่งชี้ของสินทรัพย์ว่ามีการด้อยค่าหรือไม่ หากมีข้อบ่งชี้ว่ามีการด้อยค่า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A41922">
        <w:rPr>
          <w:rFonts w:ascii="Browallia New" w:hAnsi="Browallia New" w:cs="Browallia New"/>
          <w:sz w:val="28"/>
          <w:szCs w:val="28"/>
          <w:cs/>
        </w:rPr>
        <w:t>บริษัทปรับปรุงลดมูลค่าของสินทรัพย์นั้นลดลงให้เท่ากับมูลค่าที่คาดว่าจะได้รับคืน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มูลค่าที่คาดว่าจะได้รับคืนของสินทรัพย์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  <w:r w:rsidR="00C94658" w:rsidRPr="00C94658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CD0B552" w14:textId="77777777" w:rsidR="002205AF" w:rsidRPr="006461EA" w:rsidRDefault="002205AF" w:rsidP="00220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 w:firstLine="709"/>
        <w:jc w:val="thaiDistribute"/>
        <w:rPr>
          <w:rFonts w:ascii="Browallia New" w:hAnsi="Browallia New" w:cs="Browallia New"/>
          <w:sz w:val="28"/>
          <w:szCs w:val="28"/>
        </w:rPr>
      </w:pPr>
    </w:p>
    <w:p w14:paraId="5A33ED5E" w14:textId="77777777" w:rsidR="004370BD" w:rsidRPr="006461EA" w:rsidRDefault="004370BD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เจ้าหนี้การค้าและเจ้าหนี้อื่น</w:t>
      </w:r>
    </w:p>
    <w:p w14:paraId="152621CB" w14:textId="77777777" w:rsidR="004370BD" w:rsidRPr="006461EA" w:rsidRDefault="004370BD" w:rsidP="00DC4593">
      <w:pPr>
        <w:tabs>
          <w:tab w:val="left" w:pos="10260"/>
        </w:tabs>
        <w:ind w:left="851" w:right="-338" w:hanging="432"/>
        <w:jc w:val="thaiDistribute"/>
        <w:rPr>
          <w:rFonts w:ascii="Browallia New" w:hAnsi="Browallia New" w:cs="Browallia New"/>
          <w:sz w:val="24"/>
          <w:szCs w:val="24"/>
        </w:rPr>
      </w:pPr>
    </w:p>
    <w:p w14:paraId="72EB18C6" w14:textId="77777777" w:rsidR="00182B0B" w:rsidRPr="006461EA" w:rsidRDefault="004370BD" w:rsidP="00DC4593">
      <w:pPr>
        <w:pStyle w:val="block"/>
        <w:tabs>
          <w:tab w:val="left" w:pos="1512"/>
        </w:tabs>
        <w:spacing w:after="0" w:line="240" w:lineRule="auto"/>
        <w:ind w:left="837" w:firstLine="9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เจ้าหนี้การค้าและเจ้าหนี้อื่นแสดงในราคาทุน</w:t>
      </w:r>
    </w:p>
    <w:p w14:paraId="40224E54" w14:textId="77777777" w:rsidR="00182B0B" w:rsidRPr="006461EA" w:rsidRDefault="00182B0B" w:rsidP="00DC4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32"/>
        <w:rPr>
          <w:rFonts w:ascii="Browallia New" w:hAnsi="Browallia New" w:cs="Browallia New"/>
          <w:sz w:val="28"/>
          <w:szCs w:val="28"/>
        </w:rPr>
      </w:pPr>
    </w:p>
    <w:p w14:paraId="7F23C3A7" w14:textId="77777777" w:rsidR="00EC0229" w:rsidRPr="006461EA" w:rsidRDefault="00EC0229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ส่วนของผู้ถือหุ้น</w:t>
      </w:r>
    </w:p>
    <w:p w14:paraId="1A15E764" w14:textId="77777777" w:rsidR="00EC0229" w:rsidRPr="006461EA" w:rsidRDefault="00EC0229" w:rsidP="00EC0229">
      <w:pPr>
        <w:tabs>
          <w:tab w:val="left" w:pos="10260"/>
        </w:tabs>
        <w:ind w:left="851" w:right="-338"/>
        <w:jc w:val="both"/>
        <w:rPr>
          <w:rFonts w:ascii="Browallia New" w:hAnsi="Browallia New" w:cs="Browallia New"/>
          <w:sz w:val="24"/>
          <w:szCs w:val="24"/>
        </w:rPr>
      </w:pPr>
    </w:p>
    <w:p w14:paraId="555A9568" w14:textId="77777777" w:rsidR="00EC0229" w:rsidRPr="006461EA" w:rsidRDefault="00EC0229" w:rsidP="004C6784">
      <w:pPr>
        <w:pStyle w:val="block"/>
        <w:tabs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หุ้นสามัญแสดงด้วยราคาพาร์ของหุ้น ณ วันที่ออกหุ้น</w:t>
      </w:r>
    </w:p>
    <w:p w14:paraId="0F22ABD3" w14:textId="77777777" w:rsidR="00EC0229" w:rsidRPr="006461EA" w:rsidRDefault="00EC0229" w:rsidP="004C6784">
      <w:pPr>
        <w:pStyle w:val="block"/>
        <w:tabs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4026667D" w14:textId="77777777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ส่วนเกินมูลค่าหุ้นประกอบด้วยส่วนเกินที่ได้รับจากการออกหุ้นสามัญต้นทุนทางตรงที่เกี่ยวข้องในการออกหุ้นถูกหักจากส่วนเกินมูลค่าหุ้นสุทธิจากภาษีที่เกี่ยวข้อง</w:t>
      </w:r>
    </w:p>
    <w:p w14:paraId="1C36A307" w14:textId="77777777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9004F" w14:textId="77777777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องค์ประกอบอื่นของส่วนของผู้ถือหุ้น ประกอบด้วย </w:t>
      </w:r>
      <w:r w:rsidR="000028E7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กำไร (ขาดทุน) ที่ยังไม่เกิดขึ้นจริงของหลักทรัพย์เผื่อขาย</w:t>
      </w:r>
      <w:r w:rsidR="0088175B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และส่วนปรับปรุงจากการแปลงค่างบการเงินที่เป็นเงินตราต่างประเทศ </w:t>
      </w:r>
      <w:r w:rsidR="009F14C8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ซึ่งจะรับรู้เข้างบกำไรขาดทุนเมื่อมีการจำหน่ายเงินลงทุนที่เกี่ยวข้อง</w:t>
      </w:r>
    </w:p>
    <w:p w14:paraId="152DBC74" w14:textId="77777777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16A37B65" w14:textId="77777777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กำไรสะสมประกอบด้วยกำไรงวดปัจจุบันและกำไรสะสมงวดก่อน</w:t>
      </w:r>
    </w:p>
    <w:p w14:paraId="3A19746C" w14:textId="191304ED" w:rsidR="0047258C" w:rsidRPr="006461EA" w:rsidRDefault="0047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7675970" w14:textId="3D3BCC4D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รายการทั้งหมดที่เกี่ยวข้องกับส่วนของเจ้าของของบริษัทใหญ่จะบันทึกในส่วนของผู้ถือหุ้น</w:t>
      </w:r>
    </w:p>
    <w:p w14:paraId="3C10C169" w14:textId="77777777" w:rsidR="0047258C" w:rsidRPr="006461EA" w:rsidRDefault="0047258C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DEF9A1" w14:textId="1C8F2F28" w:rsidR="00EC0229" w:rsidRPr="006461EA" w:rsidRDefault="00EC0229" w:rsidP="004C6784">
      <w:pPr>
        <w:pStyle w:val="block"/>
        <w:tabs>
          <w:tab w:val="left" w:pos="810"/>
          <w:tab w:val="left" w:pos="1548"/>
        </w:tabs>
        <w:spacing w:after="0"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  <w:r w:rsidRPr="006461EA">
        <w:rPr>
          <w:rFonts w:ascii="Browallia New" w:hAnsi="Browallia New" w:cs="Browallia New"/>
          <w:sz w:val="28"/>
          <w:szCs w:val="28"/>
          <w:rtl/>
          <w:cs/>
        </w:rPr>
        <w:tab/>
      </w:r>
    </w:p>
    <w:p w14:paraId="501EE8C1" w14:textId="77777777" w:rsidR="004C6784" w:rsidRPr="006461EA" w:rsidRDefault="004C6784" w:rsidP="00EC0229">
      <w:pPr>
        <w:tabs>
          <w:tab w:val="left" w:pos="1260"/>
        </w:tabs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4CD40E54" w14:textId="77777777" w:rsidR="00EC0229" w:rsidRPr="006461EA" w:rsidRDefault="00EC0229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ผลประโยชน์พนักงานระยะสั้น และผลประโยชน์พนักงานหลังออกจากงาน </w:t>
      </w:r>
    </w:p>
    <w:p w14:paraId="7E367AAA" w14:textId="77777777" w:rsidR="00EC0229" w:rsidRPr="006461EA" w:rsidRDefault="00EC0229" w:rsidP="00EC0229">
      <w:pPr>
        <w:ind w:left="851"/>
        <w:jc w:val="thaiDistribute"/>
        <w:rPr>
          <w:rFonts w:ascii="Browallia New" w:hAnsi="Browallia New" w:cs="Browallia New"/>
          <w:i/>
          <w:iCs/>
          <w:spacing w:val="-2"/>
          <w:sz w:val="24"/>
          <w:szCs w:val="24"/>
          <w:lang w:val="en-GB"/>
        </w:rPr>
      </w:pPr>
    </w:p>
    <w:p w14:paraId="0B0CB6E9" w14:textId="77777777" w:rsidR="00EC0229" w:rsidRPr="006461EA" w:rsidRDefault="00EC0229" w:rsidP="004C6784">
      <w:pPr>
        <w:tabs>
          <w:tab w:val="clear" w:pos="907"/>
          <w:tab w:val="left" w:pos="1116"/>
        </w:tabs>
        <w:ind w:left="936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ผลประโยชน์ระยะสั้น</w:t>
      </w:r>
    </w:p>
    <w:p w14:paraId="64BAD37C" w14:textId="72DF9B17" w:rsidR="00DB4A42" w:rsidRPr="00A0133E" w:rsidRDefault="00EC0229" w:rsidP="00A0133E">
      <w:pPr>
        <w:tabs>
          <w:tab w:val="clear" w:pos="907"/>
          <w:tab w:val="left" w:pos="1116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ผลประโยชน์ระยะสั้นประกอบด้วย เงินเดือน ค่าจ้าง โบนัส และเงินสมทบกองทุนประกันสังคมซึ่งรับรู้เป็นค่าใช้จ่ายเมื่อเกิดรายการ</w:t>
      </w:r>
    </w:p>
    <w:p w14:paraId="6E503235" w14:textId="77777777" w:rsidR="00A20BD1" w:rsidRPr="006461EA" w:rsidRDefault="00A20BD1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6"/>
          <w:tab w:val="left" w:pos="10260"/>
        </w:tabs>
        <w:spacing w:line="240" w:lineRule="auto"/>
        <w:ind w:left="936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lastRenderedPageBreak/>
        <w:t>ผลประโยชน์ระยะยาวอื่น</w:t>
      </w:r>
    </w:p>
    <w:p w14:paraId="15A31D42" w14:textId="5A2A915D" w:rsidR="00A20BD1" w:rsidRPr="006461EA" w:rsidRDefault="0047258C" w:rsidP="004C6784">
      <w:pPr>
        <w:tabs>
          <w:tab w:val="clear" w:pos="907"/>
          <w:tab w:val="left" w:pos="1116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C459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กลุ่ม</w:t>
      </w:r>
      <w:r w:rsidR="00A20BD1" w:rsidRPr="00DC459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จะจ่ายผลประโยชน์</w:t>
      </w:r>
      <w:r w:rsidR="00A20BD1" w:rsidRPr="00DC459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ระยะยาวอื่น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เพิ่มให้กับพนักงานที่มีอายุการทำงานครบ </w:t>
      </w:r>
      <w:r w:rsidR="00E81C3D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ปี จำนวน </w:t>
      </w:r>
      <w:r w:rsidR="00E81C3D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,000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ครบ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1</w:t>
      </w:r>
      <w:r w:rsidR="00E81C3D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ปี จำนวน </w:t>
      </w:r>
      <w:r w:rsidR="00E81C3D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,000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ครบ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ปี จำนวน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,000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ครบ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ปี จำนวน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16,000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และครบ </w:t>
      </w:r>
      <w:r w:rsidR="004E3B43" w:rsidRPr="00DC4593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A20BD1" w:rsidRPr="00DC459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ปี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 </w:t>
      </w:r>
      <w:r w:rsidR="004E3B43" w:rsidRPr="006461EA">
        <w:rPr>
          <w:rFonts w:ascii="Browallia New" w:hAnsi="Browallia New" w:cs="Browallia New"/>
          <w:sz w:val="28"/>
          <w:szCs w:val="28"/>
          <w:lang w:val="en-GB"/>
        </w:rPr>
        <w:t>20</w:t>
      </w:r>
      <w:r w:rsidR="00A20BD1" w:rsidRPr="006461EA">
        <w:rPr>
          <w:rFonts w:ascii="Browallia New" w:hAnsi="Browallia New" w:cs="Browallia New"/>
          <w:sz w:val="28"/>
          <w:szCs w:val="28"/>
          <w:lang w:val="en-GB"/>
        </w:rPr>
        <w:t>,000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ทั้งนี้ค่าใช้จ่ายที่เกี่ยวข้องกับผลประโยชน์ระยะยาวอื่นของพนักงานจะรับรู้ในงบกำไรขาดทุนเพื่อกระจายต้นทุนดังกล่าวตลอดระยะเวลาของการจ้างงาน</w:t>
      </w:r>
      <w:r w:rsidR="00A20BD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ผลกำไรและขาดทุนจากการเปลี่ยนแปลงข้อสมมติฐาน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กล</w:t>
      </w:r>
      <w:r w:rsidR="00A047C8">
        <w:rPr>
          <w:rFonts w:ascii="Browallia New" w:hAnsi="Browallia New" w:cs="Browallia New" w:hint="cs"/>
          <w:sz w:val="28"/>
          <w:szCs w:val="28"/>
          <w:cs/>
          <w:lang w:val="en-GB"/>
        </w:rPr>
        <w:t>ุ่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มบริษัท</w:t>
      </w:r>
      <w:r w:rsidR="00A20BD1"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จะรับรู้ในกำไรขาดทุนเมื่อเกิดรายการ</w:t>
      </w:r>
    </w:p>
    <w:p w14:paraId="2DA62626" w14:textId="77777777" w:rsidR="00A20BD1" w:rsidRPr="006461EA" w:rsidRDefault="00A20BD1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6"/>
          <w:tab w:val="left" w:pos="10260"/>
        </w:tabs>
        <w:spacing w:line="240" w:lineRule="auto"/>
        <w:ind w:left="936" w:right="-23"/>
        <w:jc w:val="thaiDistribute"/>
        <w:rPr>
          <w:rFonts w:ascii="Browallia New" w:hAnsi="Browallia New" w:cs="Browallia New"/>
          <w:sz w:val="22"/>
          <w:szCs w:val="22"/>
        </w:rPr>
      </w:pPr>
    </w:p>
    <w:p w14:paraId="5A1249FC" w14:textId="77777777" w:rsidR="00A20BD1" w:rsidRPr="006461EA" w:rsidRDefault="00A20BD1" w:rsidP="004C6784">
      <w:pPr>
        <w:tabs>
          <w:tab w:val="clear" w:pos="907"/>
          <w:tab w:val="left" w:pos="1116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0AAD1BA5" w14:textId="77777777" w:rsidR="00A20BD1" w:rsidRPr="006461EA" w:rsidRDefault="00A20BD1" w:rsidP="004C6784">
      <w:pPr>
        <w:pStyle w:val="BodyText2"/>
        <w:tabs>
          <w:tab w:val="left" w:pos="1116"/>
        </w:tabs>
        <w:ind w:left="936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E0A4D47" w14:textId="77777777" w:rsidR="00EC0229" w:rsidRPr="006461EA" w:rsidRDefault="00EC0229" w:rsidP="004C6784">
      <w:pPr>
        <w:tabs>
          <w:tab w:val="clear" w:pos="907"/>
          <w:tab w:val="left" w:pos="1116"/>
        </w:tabs>
        <w:ind w:left="936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ผลประโยชน์หลังออกจากงาน</w:t>
      </w:r>
    </w:p>
    <w:p w14:paraId="5C436971" w14:textId="77777777" w:rsidR="00EC0229" w:rsidRPr="006461EA" w:rsidRDefault="00EC0229" w:rsidP="004C6784">
      <w:pPr>
        <w:tabs>
          <w:tab w:val="clear" w:pos="907"/>
          <w:tab w:val="left" w:pos="1116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ผลประโยชน์พนักงานหลังออกจากงานแบ่งเป็นโครงการสมทบเงินที่กำหนดไว้ และโครงการผลประโยชน์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ที่กำหนดไว้ </w:t>
      </w:r>
    </w:p>
    <w:p w14:paraId="21310D49" w14:textId="77777777" w:rsidR="00EA3C2D" w:rsidRPr="006461EA" w:rsidRDefault="00EA3C2D" w:rsidP="002E35F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1D77F4F" w14:textId="77777777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โครงการสมทบเงินที่กำหนดไว้</w:t>
      </w:r>
    </w:p>
    <w:p w14:paraId="733BF913" w14:textId="77777777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กลุ่มบริษัทได้จัดตั้งกองทุนสำรองเลี้ยงชีพ ซึ่งกำหนดให้พนักงานและกลุ่มบริษัทจ่ายสมทบเข้ากองทุน โดยที่สินทรัพย์ของกองทุนได้แยกออกจากสินทรัพย์ของกลุ่มบริษัท และบริหารโดยผู้จัดการกองทุนสำรองเลี้ยงชีพ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ที่ได้รับอนุญาต กลุ่มบริษัทไม่มีภาระผูกพันตามกฏหมายหรือภาระผูกพันจากการอนุมานที่ต้องจ่ายเงินสมทบ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อีกกลุ่มบริษัทรับรู้รายการดังกล่าวเป็นค่าใช้จ่ายในงวดที่ได้รับบริการจากพนักงาน</w:t>
      </w:r>
    </w:p>
    <w:p w14:paraId="5ECF4603" w14:textId="77777777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BDC186" w14:textId="46A9680D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โครงการผลประโยชน์ที่กำหนดไว้</w:t>
      </w:r>
    </w:p>
    <w:p w14:paraId="1AB602C1" w14:textId="77777777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มีภาระผูกพันตามกฏหมายที่ต้องจ่ายผลประโยชน์หลังออกจากงานให้พนักงานโดยอ้างอิงจาก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รับรู้ในงบแสดงฐานะการเงินด้วยมูลค่าปัจจุบันสุทธิของภาระผูกพันของโครงการผลประโยชน์ที่กำหนดไว้ 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ณ วันสิ้นรอบระยะเวลารายงาน</w:t>
      </w:r>
    </w:p>
    <w:p w14:paraId="53946E1E" w14:textId="77777777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516419" w14:textId="63B5035C" w:rsidR="003051D6" w:rsidRPr="006461EA" w:rsidRDefault="003051D6" w:rsidP="004C6784">
      <w:pPr>
        <w:tabs>
          <w:tab w:val="clear" w:pos="907"/>
          <w:tab w:val="left" w:pos="2295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คณิตศาสตร์ประกันภัย ซึ่งอ้างอิงจากอัตราการขึ้นเงินเดือน อัตราการหมุนเวียนของพนักงาน และอัตราการ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>มรณะ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ปัจจัยในการคิดลดอ้างอิงกับอัตราผลตอบแทนของพันธบัตรรัฐบาลไทย ณ วัน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สิ้นรอบระยะเวลารายงาน สกุลเงินและเงื่อนไข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14:paraId="5133CB1C" w14:textId="77777777" w:rsidR="004C6784" w:rsidRPr="006461EA" w:rsidRDefault="004C6784" w:rsidP="003051D6">
      <w:pPr>
        <w:ind w:left="851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03C577" w14:textId="77777777" w:rsidR="003051D6" w:rsidRPr="006461EA" w:rsidRDefault="003051D6" w:rsidP="004C6784">
      <w:pPr>
        <w:tabs>
          <w:tab w:val="clear" w:pos="907"/>
          <w:tab w:val="left" w:pos="1287"/>
        </w:tabs>
        <w:ind w:left="9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กำไรหรือขาดทุนจากการประมาณการตามหลักคณิตศาสตร์ประกันภัย (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Actuarial gains or losses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และโอนเข้าโดยตรงไปยังกำไรสะสม</w:t>
      </w:r>
    </w:p>
    <w:p w14:paraId="6ABB4D54" w14:textId="77777777" w:rsidR="004D54A6" w:rsidRPr="006461EA" w:rsidRDefault="004D5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1B3E95C" w14:textId="00099DAF" w:rsidR="00DF553F" w:rsidRDefault="00DF553F" w:rsidP="00DF553F">
      <w:pPr>
        <w:pStyle w:val="block"/>
        <w:tabs>
          <w:tab w:val="left" w:pos="864"/>
          <w:tab w:val="left" w:pos="99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32F7E35" w14:textId="77777777" w:rsidR="00DF553F" w:rsidRDefault="00DF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928D52" w14:textId="3E0C268B" w:rsidR="00457AE1" w:rsidRPr="006461EA" w:rsidRDefault="00457AE1" w:rsidP="00DC4593">
      <w:pPr>
        <w:pStyle w:val="block"/>
        <w:numPr>
          <w:ilvl w:val="0"/>
          <w:numId w:val="21"/>
        </w:numPr>
        <w:spacing w:after="0" w:line="240" w:lineRule="auto"/>
        <w:ind w:left="936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ภาษีเงินได้</w:t>
      </w:r>
    </w:p>
    <w:p w14:paraId="47445BA7" w14:textId="77777777" w:rsidR="00457AE1" w:rsidRPr="006461EA" w:rsidRDefault="00457AE1" w:rsidP="00457AE1">
      <w:pPr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47CFFD8" w14:textId="77777777" w:rsidR="00B729ED" w:rsidRPr="006461EA" w:rsidRDefault="00457AE1" w:rsidP="004C6784">
      <w:pPr>
        <w:tabs>
          <w:tab w:val="clear" w:pos="907"/>
          <w:tab w:val="left" w:pos="1440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ค่าใช้จ่ายภาษีเงินได้รับรู้ในกำไรขาดทุน ซึ่งประกอบด้วยผลรวมของภาษีเงินได้รอการตัดบัญชีและภาษีเงินได้ปัจจุบันซึ่งไม่ได้บันทึกในกำไรขาดทุนเบ็ดเสร็จอื่น หรือตรงเข้าส่วนของผู้ถือหุ้น  </w:t>
      </w:r>
    </w:p>
    <w:p w14:paraId="6A6FC3B4" w14:textId="77777777" w:rsidR="004C6784" w:rsidRPr="006461EA" w:rsidRDefault="004C6784" w:rsidP="004C6784">
      <w:pPr>
        <w:tabs>
          <w:tab w:val="clear" w:pos="907"/>
          <w:tab w:val="left" w:pos="1440"/>
        </w:tabs>
        <w:ind w:left="936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B3C01B" w14:textId="77777777" w:rsidR="00457AE1" w:rsidRPr="006461EA" w:rsidRDefault="00457AE1" w:rsidP="004C6784">
      <w:pPr>
        <w:tabs>
          <w:tab w:val="clear" w:pos="907"/>
          <w:tab w:val="left" w:pos="1440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ภาษีเงินได้ปัจจุบันคำนวณอัตราภาษีและกฏหมายภาษีอากรที่ประกาศใช้หรือที่คาดว่ามีผลบังคับใช้ ณ วัน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สิ้นรอบระยะเวลารายงาน ภาษีเงินได้รอการตัดบัญชีคำนวณโดยใช้วิธีพิจารณาจากรายการในงบแสดงฐานะการเงิน (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Liability Method</w:t>
      </w:r>
      <w:r w:rsidR="00DB4A42" w:rsidRPr="006461EA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76DDC557" w14:textId="77777777" w:rsidR="00DB4A42" w:rsidRPr="006461EA" w:rsidRDefault="00DB4A42" w:rsidP="004C6784">
      <w:pPr>
        <w:tabs>
          <w:tab w:val="clear" w:pos="907"/>
          <w:tab w:val="left" w:pos="1440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E88C46" w14:textId="77777777" w:rsidR="00457AE1" w:rsidRPr="006461EA" w:rsidRDefault="00457AE1" w:rsidP="004C6784">
      <w:pPr>
        <w:tabs>
          <w:tab w:val="clear" w:pos="907"/>
          <w:tab w:val="left" w:pos="1440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ภาษีเงินได้รอการตัดบัญชีจะรับรู้เมื่อมีความเป็นไปได้ค่อนข้างแน่ว่าขาดทุนสะสมทางภาษีหรือผลแตกต่างชั่วคราวที่ใช้หักภาษีจะสามารถหักกับกำไรทางภาษีในอนาคตได้ โดยกลุ่มบริษัทประเมินจากการประมาณการผลการดำเนินงานในอนาคตปรับปรุงด้วยรายได้และค่าใช้จ่ายต้องห้ามทางภาษีและข้อจำกัดโดยเฉพาะของการใช้ขาดทุนและเครดิตทางภาษี </w:t>
      </w:r>
    </w:p>
    <w:p w14:paraId="585A2209" w14:textId="77777777" w:rsidR="00182B0B" w:rsidRPr="006461EA" w:rsidRDefault="00182B0B" w:rsidP="004C6784">
      <w:pPr>
        <w:tabs>
          <w:tab w:val="clear" w:pos="907"/>
          <w:tab w:val="left" w:pos="1440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D88D7C" w14:textId="77777777" w:rsidR="00457AE1" w:rsidRPr="006461EA" w:rsidRDefault="00457AE1" w:rsidP="004C6784">
      <w:pPr>
        <w:tabs>
          <w:tab w:val="clear" w:pos="907"/>
          <w:tab w:val="left" w:pos="1440"/>
        </w:tabs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หนี้สินภาษีเงินได้รอการตัดบัญชีโดยทั่วไปจะรับรู้ทั้งหมดนอกจากจะได้รับยกเว้นตามมาตรฐานการบัญชี 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ฉบับที่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เรื่อง ภาษีเงินได้ </w:t>
      </w:r>
    </w:p>
    <w:p w14:paraId="52B89C32" w14:textId="77777777" w:rsidR="00EA3C2D" w:rsidRPr="006461EA" w:rsidRDefault="00EA3C2D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4D1551" w14:textId="77777777" w:rsidR="001371FC" w:rsidRPr="006461EA" w:rsidRDefault="004C6784" w:rsidP="00DC4593">
      <w:pPr>
        <w:pStyle w:val="block"/>
        <w:numPr>
          <w:ilvl w:val="0"/>
          <w:numId w:val="21"/>
        </w:numPr>
        <w:tabs>
          <w:tab w:val="left" w:pos="864"/>
          <w:tab w:val="left" w:pos="990"/>
        </w:tabs>
        <w:spacing w:after="0" w:line="240" w:lineRule="auto"/>
        <w:ind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371FC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="00B729ED" w:rsidRPr="006461EA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B729ED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B729ED" w:rsidRPr="006461EA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1371FC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ต่อหุ้น</w:t>
      </w:r>
      <w:r w:rsidR="00E5037B" w:rsidRPr="006461EA">
        <w:rPr>
          <w:rFonts w:ascii="Browallia New" w:hAnsi="Browallia New" w:cs="Browallia New" w:hint="cs"/>
          <w:sz w:val="28"/>
          <w:szCs w:val="28"/>
          <w:cs/>
          <w:lang w:bidi="th-TH"/>
        </w:rPr>
        <w:t>ขั้นพื้นฐาน</w:t>
      </w:r>
      <w:r w:rsidR="00A81E91"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B376E2A" w14:textId="77777777" w:rsidR="00A81E91" w:rsidRPr="006461EA" w:rsidRDefault="00A81E91" w:rsidP="00DC4593">
      <w:pPr>
        <w:ind w:hanging="42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89FB67" w14:textId="44176864" w:rsidR="002015D5" w:rsidRPr="006461EA" w:rsidRDefault="00A81E91" w:rsidP="00DC4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 w:firstLine="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กำไร</w:t>
      </w:r>
      <w:r w:rsidR="00B729ED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729ED" w:rsidRPr="006461EA">
        <w:rPr>
          <w:rFonts w:ascii="Browallia New" w:hAnsi="Browallia New" w:cs="Browallia New"/>
          <w:sz w:val="28"/>
          <w:szCs w:val="28"/>
          <w:lang w:val="en-GB"/>
        </w:rPr>
        <w:t>(</w:t>
      </w:r>
      <w:r w:rsidR="00B729ED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</w:t>
      </w:r>
      <w:r w:rsidR="00B729ED" w:rsidRPr="006461EA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ต่อหุ้นขั้นพื้นฐาน คำนวณโดยการหารกำไร</w:t>
      </w:r>
      <w:r w:rsidR="001230A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30A1" w:rsidRPr="006461EA">
        <w:rPr>
          <w:rFonts w:ascii="Browallia New" w:hAnsi="Browallia New" w:cs="Browallia New"/>
          <w:sz w:val="28"/>
          <w:szCs w:val="28"/>
          <w:lang w:val="en-GB"/>
        </w:rPr>
        <w:t>(</w:t>
      </w:r>
      <w:r w:rsidR="001230A1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</w:t>
      </w:r>
      <w:r w:rsidR="001230A1" w:rsidRPr="006461EA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สำหรับปี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207E7676" w14:textId="77777777" w:rsidR="00F87F45" w:rsidRPr="006461EA" w:rsidRDefault="00F87F45" w:rsidP="00DC4593">
      <w:pPr>
        <w:ind w:left="851" w:hanging="42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9350C1" w14:textId="6D85CB9E" w:rsidR="00E3011B" w:rsidRPr="006461EA" w:rsidRDefault="00E3011B" w:rsidP="00DC4593">
      <w:pPr>
        <w:pStyle w:val="block"/>
        <w:numPr>
          <w:ilvl w:val="0"/>
          <w:numId w:val="21"/>
        </w:numPr>
        <w:tabs>
          <w:tab w:val="left" w:pos="2340"/>
        </w:tabs>
        <w:spacing w:after="0" w:line="240" w:lineRule="auto"/>
        <w:ind w:left="945" w:hanging="468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เครื่องมือทางการเงิน</w:t>
      </w:r>
    </w:p>
    <w:p w14:paraId="648DC551" w14:textId="77777777" w:rsidR="00E3011B" w:rsidRPr="006461EA" w:rsidRDefault="00E3011B" w:rsidP="00E3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DD7A006" w14:textId="243AD7E9" w:rsidR="00E3011B" w:rsidRPr="006461EA" w:rsidRDefault="0047258C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E3011B"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บริษัทไม่มีนโยบายที่จะประกอบธุรกรรม ตราสารทางการเงินนอกงบแสดงฐานะการเงินที่เป็นตราสารอนุพันธ์เพื่อการเก็งกำไรหรือเพื่อการค้า</w:t>
      </w:r>
    </w:p>
    <w:p w14:paraId="4422D9BA" w14:textId="77777777" w:rsidR="00E3011B" w:rsidRPr="006461EA" w:rsidRDefault="00E3011B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077C5B" w14:textId="77777777" w:rsidR="00E3011B" w:rsidRPr="006461EA" w:rsidRDefault="00E3011B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เครื่องมือทางการเงินที่แสดงในงบแสดงฐานะการเงินประกอบด้วยเงินสดและรายการเทียบเท่าเงินสด ลูกหนี้การค้า เจ้าหนี้การค้า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14:paraId="30158E8C" w14:textId="232FC059" w:rsidR="0047258C" w:rsidRPr="006461EA" w:rsidRDefault="0047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33F788D" w14:textId="059B40E7" w:rsidR="00D8041C" w:rsidRPr="006461EA" w:rsidRDefault="00D8041C" w:rsidP="00DC4593">
      <w:pPr>
        <w:pStyle w:val="block"/>
        <w:numPr>
          <w:ilvl w:val="0"/>
          <w:numId w:val="21"/>
        </w:numPr>
        <w:spacing w:after="0" w:line="240" w:lineRule="auto"/>
        <w:ind w:left="945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ประมาณการหนี้สิน สินทรัพย์ที่อาจเกิดขึ้นและหนี้สินที่อาจเกิดขึ้น</w:t>
      </w:r>
    </w:p>
    <w:p w14:paraId="2500972F" w14:textId="77777777" w:rsidR="00D8041C" w:rsidRPr="006461EA" w:rsidRDefault="00D8041C" w:rsidP="00D8041C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14:paraId="22B4B760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หรือข้อเรียกร้องอื่นที่ต้องรับรู้ เมื่อกลุ่มบริษัทมีภาระผูกพันทางกฏหมายหรือภาระผูกพันจากการอนุมานในปัจจุบันซึ่งเป็นผลจากเหตุการณ์ในอดีต ทำให้มีความเป็นไปได้ค่อนข้างแน่ที่กลุ่มบริษัทต้องสูญเสียทรัพยากรที่มีประโยชน์เชิงเศรษฐกิจ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14:paraId="09EB946D" w14:textId="77777777" w:rsidR="00CB77E4" w:rsidRPr="006461EA" w:rsidRDefault="00CB77E4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A9D611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ประมาณการหนี้สินจากการเปลี่ยนแปลงโครงสร้างบริษัทจะรับรู้เมื่อมีรายละเอียดของแผนการปรับ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กลุ่มบริษัทไม่รับรู้ประมาณการหนี้สินสำหรับขาดทุนจากการดำเนินงานในอนาคต</w:t>
      </w:r>
    </w:p>
    <w:p w14:paraId="6786140E" w14:textId="77777777" w:rsidR="009A1E1D" w:rsidRPr="006461EA" w:rsidRDefault="009A1E1D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BC3AAC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วัดมูลค่าด้วยประมาณการที่ดีที่สุดของรายจ่ายที่ต้องนำไปจ่ายชำระภาระผูกพัน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14:paraId="5923AD4D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BC547D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14:paraId="7C02205D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78A091A2" w14:textId="77777777" w:rsidR="00D8041C" w:rsidRPr="006461EA" w:rsidRDefault="00D8041C" w:rsidP="004C6784">
      <w:pPr>
        <w:tabs>
          <w:tab w:val="clear" w:pos="907"/>
          <w:tab w:val="left" w:pos="1467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ประโยชน์</w:t>
      </w:r>
      <w:r w:rsidR="004C6784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เชิงเศรษฐกิจซึ่งเป็นผลจากภาระผูกพันในปัจจุบัน</w:t>
      </w:r>
    </w:p>
    <w:p w14:paraId="7D3E5F9E" w14:textId="77777777" w:rsidR="002205AF" w:rsidRPr="006461EA" w:rsidRDefault="002205AF" w:rsidP="00204FAA">
      <w:pPr>
        <w:pStyle w:val="block"/>
        <w:tabs>
          <w:tab w:val="left" w:pos="72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065D0E" w14:textId="77777777" w:rsidR="004B560B" w:rsidRPr="006461EA" w:rsidRDefault="004B560B" w:rsidP="00DC4593">
      <w:pPr>
        <w:pStyle w:val="block"/>
        <w:numPr>
          <w:ilvl w:val="0"/>
          <w:numId w:val="21"/>
        </w:numPr>
        <w:tabs>
          <w:tab w:val="left" w:pos="851"/>
          <w:tab w:val="left" w:pos="990"/>
        </w:tabs>
        <w:spacing w:after="0" w:line="240" w:lineRule="auto"/>
        <w:ind w:hanging="42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6784" w:rsidRPr="006461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bidi="th-TH"/>
        </w:rPr>
        <w:t>ดุลยพินิจที่สำคัญของผู้บริหารที่ใช้ในการกำหนดนโยบายการบัญชีและความไม่แน่นอนของประมาณการ</w:t>
      </w:r>
    </w:p>
    <w:p w14:paraId="622CE1C3" w14:textId="77777777" w:rsidR="004B560B" w:rsidRPr="006461EA" w:rsidRDefault="004B560B" w:rsidP="004B560B">
      <w:pPr>
        <w:tabs>
          <w:tab w:val="clear" w:pos="907"/>
          <w:tab w:val="left" w:pos="900"/>
        </w:tabs>
        <w:ind w:left="900"/>
        <w:rPr>
          <w:rFonts w:ascii="Browallia New" w:hAnsi="Browallia New" w:cs="Browallia New"/>
          <w:sz w:val="28"/>
          <w:szCs w:val="28"/>
          <w:lang w:val="en-GB"/>
        </w:rPr>
      </w:pPr>
    </w:p>
    <w:p w14:paraId="6EDDE375" w14:textId="77777777" w:rsidR="004B560B" w:rsidRPr="006461EA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ในการจัดทำงบการเงิน ผู้บริหารใช้ดุลยพินิจในการประมาณการและกำหนดข้อสมมติฐานเกี่ยวกับการรับรู้และการวัดมูลค่าสินทรัพย์ หนี้สิน รายได้ และค่าใช้จ่าย</w:t>
      </w:r>
    </w:p>
    <w:p w14:paraId="516BF5BD" w14:textId="77777777" w:rsidR="004B560B" w:rsidRPr="006461EA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BF45C7" w14:textId="77777777" w:rsidR="004B560B" w:rsidRPr="006461EA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ดุลยพินิจที่สำคัญของผู้บริหาร</w:t>
      </w:r>
    </w:p>
    <w:p w14:paraId="05E4AF46" w14:textId="52D5AB8B" w:rsidR="004B560B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ุลยพินิจที่สำคัญของผู้บริหารที่ใช้ในการกำหนดนโยบายการบัญชีของกลุ่มบริษัทซึ่งมีผลกระทบอย่างมีสาระสำคัญต่องบการเงินมีดังนี้</w:t>
      </w:r>
    </w:p>
    <w:p w14:paraId="6A22DEDE" w14:textId="77777777" w:rsidR="00DF553F" w:rsidRPr="006461EA" w:rsidRDefault="00DF553F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8AA0CB" w14:textId="77777777" w:rsidR="004B560B" w:rsidRPr="006461EA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การรับรู้สินทรัพย์ภาษีเงินได้รอการตัดบัญชี</w:t>
      </w:r>
    </w:p>
    <w:p w14:paraId="404787C1" w14:textId="6AAFAD21" w:rsidR="004B560B" w:rsidRPr="006461EA" w:rsidRDefault="004B560B" w:rsidP="004C6784">
      <w:pPr>
        <w:tabs>
          <w:tab w:val="clear" w:pos="907"/>
          <w:tab w:val="left" w:pos="1440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ใช้หักภาษีได้และขาดทุนสะสมทางภาษีที่สามารถนำมาใช้ได้ (โปรดดูหมายเหตุ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4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47258C" w:rsidRPr="006461EA">
        <w:rPr>
          <w:rFonts w:ascii="Browallia New" w:hAnsi="Browallia New" w:cs="Browallia New"/>
          <w:sz w:val="28"/>
          <w:szCs w:val="28"/>
        </w:rPr>
        <w:t>19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2474C53E" w14:textId="5E02D7A6" w:rsidR="0047258C" w:rsidRPr="006461EA" w:rsidRDefault="0047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</w:pPr>
    </w:p>
    <w:p w14:paraId="6CCB2D93" w14:textId="7091CD10" w:rsidR="004B560B" w:rsidRPr="006461EA" w:rsidRDefault="004B560B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ความไม่แน่นอนของประมาณการ</w:t>
      </w:r>
    </w:p>
    <w:p w14:paraId="49A05D3C" w14:textId="77777777" w:rsidR="004B560B" w:rsidRPr="006461EA" w:rsidRDefault="004B560B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ข้อมูลเกี่ยวกับประมาณการและข้อสมมติฐานที่มีผลกระทบอย่างมีสาระสำคัญในการรับรู้และวัดมูลค่าของสินทรัพย์ หนี้สิน รายได้ และค่าใช้จ่าย มีดังนี้ ทั้งนี้ ผลที่เกิดขึ้นจริงในภายหลังอาจแตกต่างจากที่เคยประมาณการไว้</w:t>
      </w:r>
    </w:p>
    <w:p w14:paraId="282591F4" w14:textId="77777777" w:rsidR="004B560B" w:rsidRPr="006461EA" w:rsidRDefault="004B560B" w:rsidP="004C6784">
      <w:pPr>
        <w:tabs>
          <w:tab w:val="clear" w:pos="907"/>
          <w:tab w:val="left" w:pos="360"/>
          <w:tab w:val="left" w:pos="2475"/>
        </w:tabs>
        <w:ind w:left="999"/>
        <w:rPr>
          <w:rFonts w:ascii="Browallia New" w:hAnsi="Browallia New" w:cs="Browallia New"/>
          <w:sz w:val="24"/>
          <w:szCs w:val="24"/>
          <w:lang w:val="en-GB"/>
        </w:rPr>
      </w:pPr>
    </w:p>
    <w:p w14:paraId="445CF83C" w14:textId="77777777" w:rsidR="004B560B" w:rsidRPr="006461EA" w:rsidRDefault="004B560B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ลูกหนี้</w:t>
      </w:r>
    </w:p>
    <w:p w14:paraId="3DABF149" w14:textId="77777777" w:rsidR="009A1E1D" w:rsidRPr="006461EA" w:rsidRDefault="004B560B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บันทึกค่าเผื่อหนี้สงสัยจะสูญเพื่อให้สะท้อนถึงการด้อยค่าของลูกหนี้การค้าอันเกิดมาจากการที่ลูกค้าไม่มีความสามารถในการ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ควบคู่กับการสอบทานอายุของลูกหนี้คงเหลือ ณ วันสิ้นรอบระยะเวลารายงาน ซึ่งอาจแตกต่างจากผลที่เกิดขึ้นจริงในภายหลั</w:t>
      </w:r>
      <w:r w:rsidR="009A1E1D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ง</w:t>
      </w:r>
    </w:p>
    <w:p w14:paraId="08544F0C" w14:textId="77777777" w:rsidR="009A1E1D" w:rsidRPr="006461EA" w:rsidRDefault="009A1E1D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25692473" w14:textId="77777777" w:rsidR="00BB1C0C" w:rsidRPr="006461EA" w:rsidRDefault="00BB1C0C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75"/>
        </w:tabs>
        <w:spacing w:line="240" w:lineRule="auto"/>
        <w:ind w:left="999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สินค้าคงเหลือ</w:t>
      </w:r>
    </w:p>
    <w:p w14:paraId="4DA8263E" w14:textId="77777777" w:rsidR="008E5B2A" w:rsidRPr="006461EA" w:rsidRDefault="00BB1C0C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มูลค่าสุทธิที่คาดว่าจะได้รับของสินค้าคงเหลือโดยอ้างอิงจากหลักฐานที่น่าเชื่อถือที่สามารถหาได้ ณ วันสิ้นรอบระยะเวลารายงาน สินค้าคงเหลือดังกล่าวอาจได้รับผลกระทบจากเทคโนโลยีหรือการเปลี่ยนแปลงของตลาดในอนาคตซึ่งอาจทำให้ราคาขายปรับลดลงอีกในอนาคต</w:t>
      </w:r>
    </w:p>
    <w:p w14:paraId="46D009E4" w14:textId="77777777" w:rsidR="004C6784" w:rsidRPr="006461EA" w:rsidRDefault="004C6784" w:rsidP="004C6784">
      <w:pPr>
        <w:tabs>
          <w:tab w:val="clear" w:pos="907"/>
          <w:tab w:val="left" w:pos="2475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61842D9" w14:textId="77777777" w:rsidR="004B560B" w:rsidRPr="006461EA" w:rsidRDefault="004B560B" w:rsidP="004C6784">
      <w:pPr>
        <w:tabs>
          <w:tab w:val="clear" w:pos="907"/>
          <w:tab w:val="left" w:pos="1449"/>
        </w:tabs>
        <w:ind w:left="99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อายุการให้ประโยชน์ของสินทรัพย์ที่เสื่อมค่าได้</w:t>
      </w:r>
    </w:p>
    <w:p w14:paraId="5BC9628F" w14:textId="6B43248F" w:rsidR="004B560B" w:rsidRPr="006461EA" w:rsidRDefault="004B560B" w:rsidP="004C6784">
      <w:pPr>
        <w:tabs>
          <w:tab w:val="clear" w:pos="907"/>
          <w:tab w:val="left" w:pos="1449"/>
        </w:tabs>
        <w:ind w:left="99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ผู้บริหารทบทวนประมาณการอายุการให้ประโยชน์ของสินทรัพย์ที่เสื่อมค่าได้ ณ วันสิ้นรอบระยะเวลารายงาน </w:t>
      </w:r>
      <w:r w:rsidR="00325FB2">
        <w:rPr>
          <w:rFonts w:ascii="Browallia New" w:hAnsi="Browallia New" w:cs="Browallia New" w:hint="cs"/>
          <w:sz w:val="28"/>
          <w:szCs w:val="28"/>
          <w:cs/>
          <w:lang w:val="en-GB"/>
        </w:rPr>
        <w:t>จากการประมาณ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การใช้ประโยชน์ของ</w:t>
      </w:r>
      <w:r w:rsidR="0047258C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</w:t>
      </w:r>
    </w:p>
    <w:p w14:paraId="07BDDD68" w14:textId="77777777" w:rsidR="00517F5E" w:rsidRPr="006461EA" w:rsidRDefault="00517F5E" w:rsidP="004C6784">
      <w:pPr>
        <w:tabs>
          <w:tab w:val="clear" w:pos="907"/>
          <w:tab w:val="left" w:pos="1449"/>
        </w:tabs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04C17C" w14:textId="77777777" w:rsidR="00BB1C0C" w:rsidRPr="006461EA" w:rsidRDefault="00BB1C0C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9"/>
        </w:tabs>
        <w:spacing w:line="240" w:lineRule="auto"/>
        <w:ind w:firstLine="999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การด้อยค่าของสินทรัพย์</w:t>
      </w:r>
    </w:p>
    <w:p w14:paraId="477FB1B9" w14:textId="3D9A333D" w:rsidR="004B560B" w:rsidRPr="006461EA" w:rsidRDefault="00325FB2" w:rsidP="004C6784">
      <w:pPr>
        <w:tabs>
          <w:tab w:val="clear" w:pos="680"/>
          <w:tab w:val="clear" w:pos="907"/>
          <w:tab w:val="left" w:pos="360"/>
          <w:tab w:val="left" w:pos="1449"/>
        </w:tabs>
        <w:spacing w:line="240" w:lineRule="auto"/>
        <w:ind w:left="99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>การประเมินการด้อยค่า ผู้บริหารประมาณมูลค่าที่คาดว่าจะได้รับคืนของสินทร</w:t>
      </w:r>
      <w:r w:rsidR="00023763" w:rsidRPr="006461EA">
        <w:rPr>
          <w:rFonts w:ascii="Browallia New" w:hAnsi="Browallia New" w:cs="Browallia New" w:hint="cs"/>
          <w:sz w:val="28"/>
          <w:szCs w:val="28"/>
          <w:cs/>
        </w:rPr>
        <w:t>ั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>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ในการคิดลด</w:t>
      </w:r>
      <w:r w:rsidR="00BB1C0C" w:rsidRPr="006461EA">
        <w:rPr>
          <w:rFonts w:ascii="Browallia New" w:hAnsi="Browallia New" w:cs="Browallia New"/>
          <w:sz w:val="28"/>
          <w:szCs w:val="28"/>
          <w:cs/>
        </w:rPr>
        <w:t xml:space="preserve">กระแสเงินสดดังกล่าว ความไม่แน่นอนของการประมาณการเกิดจากความเหมาะสมของสมมติฐานเกี่ยวกับผลการดำเนินงานในอนาคตและการกำหนดอัตราคิดลด </w:t>
      </w:r>
    </w:p>
    <w:p w14:paraId="08D1F3D5" w14:textId="77777777" w:rsidR="00EA3C2D" w:rsidRPr="006461EA" w:rsidRDefault="00EA3C2D" w:rsidP="004D54A6">
      <w:pPr>
        <w:tabs>
          <w:tab w:val="clear" w:pos="680"/>
          <w:tab w:val="left" w:pos="36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983DBE3" w14:textId="77777777" w:rsidR="009B7C13" w:rsidRPr="006461EA" w:rsidRDefault="009B7C13" w:rsidP="004C6784">
      <w:pPr>
        <w:tabs>
          <w:tab w:val="clear" w:pos="907"/>
          <w:tab w:val="left" w:pos="999"/>
        </w:tabs>
        <w:spacing w:line="240" w:lineRule="auto"/>
        <w:ind w:left="1276" w:hanging="37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ภาระผูกพันของผลประโยชน์</w:t>
      </w:r>
      <w:r w:rsidR="00721E18"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พนักงาน</w:t>
      </w:r>
    </w:p>
    <w:p w14:paraId="5297856E" w14:textId="693199E8" w:rsidR="009B7C13" w:rsidRPr="006461EA" w:rsidRDefault="009B7C13" w:rsidP="004C6784">
      <w:pPr>
        <w:tabs>
          <w:tab w:val="clear" w:pos="907"/>
          <w:tab w:val="left" w:pos="2241"/>
        </w:tabs>
        <w:spacing w:line="240" w:lineRule="auto"/>
        <w:ind w:left="1008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ผู้บริหารประมาณการภาระผูกพันของผลประโยชน์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โดยอ้างอิงเกณฑ์พื้นฐานจำนวนมากในการกำหนดสมมติฐาน 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การเปลี่ยนแปลงของสมมติฐานดังกล่าวอาจมีผลกระทบอย่างมีสาระสำคัญต่อจำนวนของภาระผูกพันของ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และค่าใช้จ่ายผลประโยชน์</w:t>
      </w:r>
      <w:r w:rsidR="0079581B" w:rsidRPr="006461EA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6461EA">
        <w:rPr>
          <w:rFonts w:ascii="Browallia New" w:hAnsi="Browallia New" w:cs="Browallia New"/>
          <w:sz w:val="28"/>
          <w:szCs w:val="28"/>
          <w:cs/>
        </w:rPr>
        <w:t>รายปี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ตามหมายเหตุ </w:t>
      </w:r>
      <w:r w:rsidR="0047258C" w:rsidRPr="006461EA">
        <w:rPr>
          <w:rFonts w:ascii="Browallia New" w:hAnsi="Browallia New" w:cs="Browallia New"/>
          <w:sz w:val="28"/>
          <w:szCs w:val="28"/>
        </w:rPr>
        <w:t>2</w:t>
      </w:r>
      <w:r w:rsidR="006F73FD" w:rsidRPr="006461EA">
        <w:rPr>
          <w:rFonts w:ascii="Browallia New" w:hAnsi="Browallia New" w:cs="Browallia New"/>
          <w:sz w:val="28"/>
          <w:szCs w:val="28"/>
        </w:rPr>
        <w:t>4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   </w:t>
      </w:r>
    </w:p>
    <w:p w14:paraId="64E65811" w14:textId="77777777" w:rsidR="004C6784" w:rsidRPr="006461EA" w:rsidRDefault="004C6784" w:rsidP="006B5D35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3CD7431" w14:textId="0C99814C" w:rsidR="003E020A" w:rsidRPr="006461EA" w:rsidRDefault="003E020A" w:rsidP="003E020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ส่วนได้เสียในบริษัทย่อย</w:t>
      </w:r>
    </w:p>
    <w:p w14:paraId="2BEF6AD9" w14:textId="77777777" w:rsidR="004C6784" w:rsidRPr="006461EA" w:rsidRDefault="004C6784" w:rsidP="004C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  <w:u w:val="single"/>
        </w:rPr>
      </w:pPr>
    </w:p>
    <w:p w14:paraId="1AE2C1CE" w14:textId="6D1B2A33" w:rsidR="007E06F4" w:rsidRPr="006461EA" w:rsidRDefault="00B472BF" w:rsidP="00423678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786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03"/>
        </w:tabs>
        <w:spacing w:line="240" w:lineRule="auto"/>
        <w:ind w:left="927" w:hanging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ส่วน</w:t>
      </w:r>
      <w:r w:rsidR="007E06F4" w:rsidRPr="006461EA">
        <w:rPr>
          <w:rFonts w:ascii="Browallia New" w:hAnsi="Browallia New" w:cs="Browallia New"/>
          <w:sz w:val="28"/>
          <w:szCs w:val="28"/>
          <w:cs/>
        </w:rPr>
        <w:t>ประกอบของกลุ่มบริษัท</w:t>
      </w:r>
    </w:p>
    <w:p w14:paraId="0831AD71" w14:textId="77777777" w:rsidR="007E06F4" w:rsidRPr="006461EA" w:rsidRDefault="007E06F4" w:rsidP="007E06F4">
      <w:pPr>
        <w:pStyle w:val="ListParagraph"/>
        <w:spacing w:line="240" w:lineRule="auto"/>
        <w:ind w:left="78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4D784F7" w14:textId="77777777" w:rsidR="007E06F4" w:rsidRPr="006461EA" w:rsidRDefault="00C03BEB" w:rsidP="004C6784">
      <w:pPr>
        <w:tabs>
          <w:tab w:val="clear" w:pos="227"/>
          <w:tab w:val="clear" w:pos="454"/>
          <w:tab w:val="clear" w:pos="680"/>
          <w:tab w:val="clear" w:pos="907"/>
          <w:tab w:val="left" w:pos="1323"/>
        </w:tabs>
        <w:spacing w:line="240" w:lineRule="auto"/>
        <w:ind w:left="927" w:hanging="387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7E06F4" w:rsidRPr="006461EA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งบการเงินรวมนี้</w:t>
      </w:r>
      <w:r w:rsidR="007E06F4"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ประกอบด้วยบริษัทย่อย ดังนี้</w:t>
      </w:r>
    </w:p>
    <w:p w14:paraId="0B14EB6C" w14:textId="77777777" w:rsidR="008E5B2A" w:rsidRPr="006461EA" w:rsidRDefault="008E5B2A" w:rsidP="001628D8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14:paraId="3C985318" w14:textId="77777777" w:rsidR="00616A53" w:rsidRPr="006461EA" w:rsidRDefault="00C00721" w:rsidP="00C00721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ab/>
      </w:r>
      <w:r w:rsidRPr="006461EA">
        <w:rPr>
          <w:rFonts w:ascii="Browallia New" w:hAnsi="Browallia New" w:cs="Browallia New"/>
          <w:sz w:val="28"/>
          <w:szCs w:val="28"/>
          <w:cs/>
        </w:rPr>
        <w:tab/>
      </w:r>
    </w:p>
    <w:p w14:paraId="3AB896C9" w14:textId="77777777" w:rsidR="00616A53" w:rsidRPr="006461EA" w:rsidRDefault="00616A53" w:rsidP="00616A53">
      <w:pPr>
        <w:tabs>
          <w:tab w:val="clear" w:pos="227"/>
          <w:tab w:val="clear" w:pos="454"/>
          <w:tab w:val="clear" w:pos="907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501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42"/>
        <w:gridCol w:w="1134"/>
        <w:gridCol w:w="142"/>
        <w:gridCol w:w="900"/>
        <w:gridCol w:w="180"/>
        <w:gridCol w:w="812"/>
        <w:gridCol w:w="7"/>
        <w:gridCol w:w="121"/>
        <w:gridCol w:w="7"/>
        <w:gridCol w:w="2637"/>
        <w:gridCol w:w="7"/>
      </w:tblGrid>
      <w:tr w:rsidR="00F25FF0" w:rsidRPr="006461EA" w14:paraId="5296803F" w14:textId="77777777" w:rsidTr="007909B3">
        <w:tc>
          <w:tcPr>
            <w:tcW w:w="2412" w:type="dxa"/>
          </w:tcPr>
          <w:p w14:paraId="567D7968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A76333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955BE3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F314CB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4"/>
            <w:tcBorders>
              <w:bottom w:val="single" w:sz="4" w:space="0" w:color="auto"/>
            </w:tcBorders>
          </w:tcPr>
          <w:p w14:paraId="02717702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  <w:gridSpan w:val="2"/>
          </w:tcPr>
          <w:p w14:paraId="55EF313C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5440BCC4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5FF0" w:rsidRPr="006461EA" w14:paraId="766AB9E0" w14:textId="77777777" w:rsidTr="007909B3">
        <w:trPr>
          <w:gridAfter w:val="1"/>
          <w:wAfter w:w="7" w:type="dxa"/>
        </w:trPr>
        <w:tc>
          <w:tcPr>
            <w:tcW w:w="2412" w:type="dxa"/>
            <w:tcBorders>
              <w:bottom w:val="single" w:sz="4" w:space="0" w:color="auto"/>
            </w:tcBorders>
          </w:tcPr>
          <w:p w14:paraId="72C2D0F1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6D6A882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0B5FE9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236B61EF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98E411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723CA4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E8D189A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8" w:type="dxa"/>
            <w:gridSpan w:val="2"/>
          </w:tcPr>
          <w:p w14:paraId="25F58831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bottom w:val="single" w:sz="4" w:space="0" w:color="auto"/>
            </w:tcBorders>
          </w:tcPr>
          <w:p w14:paraId="577674C6" w14:textId="77777777" w:rsidR="00F25FF0" w:rsidRPr="006461E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F25FF0" w:rsidRPr="006461EA" w14:paraId="11EC48FB" w14:textId="77777777" w:rsidTr="007909B3">
        <w:trPr>
          <w:gridAfter w:val="1"/>
          <w:wAfter w:w="7" w:type="dxa"/>
        </w:trPr>
        <w:tc>
          <w:tcPr>
            <w:tcW w:w="2412" w:type="dxa"/>
            <w:tcBorders>
              <w:top w:val="single" w:sz="4" w:space="0" w:color="auto"/>
            </w:tcBorders>
          </w:tcPr>
          <w:p w14:paraId="7769C06E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08381E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5DAFF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555A0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22B75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E13543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3C53A75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006082BC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</w:tcPr>
          <w:p w14:paraId="11840CD0" w14:textId="77777777" w:rsidR="00F25FF0" w:rsidRPr="006461E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CD8" w:rsidRPr="006461EA" w14:paraId="1076FE79" w14:textId="77777777" w:rsidTr="007909B3">
        <w:trPr>
          <w:gridAfter w:val="1"/>
          <w:wAfter w:w="7" w:type="dxa"/>
          <w:trHeight w:val="317"/>
        </w:trPr>
        <w:tc>
          <w:tcPr>
            <w:tcW w:w="2412" w:type="dxa"/>
          </w:tcPr>
          <w:p w14:paraId="30B8769E" w14:textId="77777777" w:rsidR="00CF0CD8" w:rsidRPr="006461EA" w:rsidRDefault="00CF0CD8" w:rsidP="00CF0C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2FAB6898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84910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4D77CD58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0D7D57" w14:textId="5BBF2669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088E3A51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5FE262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14:paraId="207CA2D8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687FF8C1" w14:textId="77777777" w:rsidR="00CF0CD8" w:rsidRPr="006461EA" w:rsidRDefault="00CF0CD8" w:rsidP="00CF0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ผลิตและจำหน่ายลวดแรงดึงสูง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ชั้นคุณภาพพิเศษ</w:t>
            </w:r>
          </w:p>
        </w:tc>
      </w:tr>
      <w:tr w:rsidR="00CF0CD8" w:rsidRPr="006461EA" w14:paraId="3B9FDF77" w14:textId="77777777" w:rsidTr="007909B3">
        <w:trPr>
          <w:gridAfter w:val="1"/>
          <w:wAfter w:w="7" w:type="dxa"/>
          <w:trHeight w:val="317"/>
        </w:trPr>
        <w:tc>
          <w:tcPr>
            <w:tcW w:w="2412" w:type="dxa"/>
          </w:tcPr>
          <w:p w14:paraId="400D332F" w14:textId="77777777" w:rsidR="00CF0CD8" w:rsidRPr="006461EA" w:rsidRDefault="00CF0CD8" w:rsidP="00CF0C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General Engineering Mauritius  </w:t>
            </w:r>
          </w:p>
          <w:p w14:paraId="55717A00" w14:textId="77777777" w:rsidR="00CF0CD8" w:rsidRPr="006461EA" w:rsidRDefault="00CF0CD8" w:rsidP="00CF0C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 Limited</w:t>
            </w:r>
          </w:p>
        </w:tc>
        <w:tc>
          <w:tcPr>
            <w:tcW w:w="142" w:type="dxa"/>
          </w:tcPr>
          <w:p w14:paraId="7D62295D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D9CD0C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Mauritius</w:t>
            </w:r>
          </w:p>
        </w:tc>
        <w:tc>
          <w:tcPr>
            <w:tcW w:w="142" w:type="dxa"/>
          </w:tcPr>
          <w:p w14:paraId="739C0D5D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997FB" w14:textId="4F317C1C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F0840F1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B01F57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14:paraId="71AF1283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6466177C" w14:textId="77777777" w:rsidR="00CF0CD8" w:rsidRPr="006461EA" w:rsidRDefault="00CF0CD8" w:rsidP="00CF0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ธุรกิจเพื่อการลงทุน</w:t>
            </w:r>
          </w:p>
        </w:tc>
      </w:tr>
      <w:tr w:rsidR="00CF0CD8" w:rsidRPr="006461EA" w14:paraId="3ECCC1E3" w14:textId="77777777" w:rsidTr="007909B3">
        <w:trPr>
          <w:gridAfter w:val="1"/>
          <w:wAfter w:w="7" w:type="dxa"/>
          <w:trHeight w:val="528"/>
        </w:trPr>
        <w:tc>
          <w:tcPr>
            <w:tcW w:w="2412" w:type="dxa"/>
          </w:tcPr>
          <w:p w14:paraId="7F4CB5E3" w14:textId="77777777" w:rsidR="00CF0CD8" w:rsidRPr="006461EA" w:rsidRDefault="00CF0CD8" w:rsidP="00CF0C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เจนเนอรัล นิปปอน คอนกรีต</w:t>
            </w:r>
          </w:p>
          <w:p w14:paraId="3CEAC79E" w14:textId="77777777" w:rsidR="00CF0CD8" w:rsidRPr="006461EA" w:rsidRDefault="00CF0CD8" w:rsidP="00CF0C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อินดัสทรีส์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15F8BF82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D7A02B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5283F1B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09AC1B" w14:textId="38732294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82.50</w:t>
            </w:r>
          </w:p>
        </w:tc>
        <w:tc>
          <w:tcPr>
            <w:tcW w:w="180" w:type="dxa"/>
          </w:tcPr>
          <w:p w14:paraId="521C4240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126852B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  <w:p w14:paraId="5DCF7605" w14:textId="77777777" w:rsidR="00CF0CD8" w:rsidRPr="006461EA" w:rsidRDefault="00CF0CD8" w:rsidP="00CF0CD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14:paraId="7AEF8EE1" w14:textId="77777777" w:rsidR="00CF0CD8" w:rsidRPr="006461EA" w:rsidRDefault="00CF0CD8" w:rsidP="00CF0CD8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14:paraId="5349519C" w14:textId="77777777" w:rsidR="00CF0CD8" w:rsidRPr="006461EA" w:rsidRDefault="00CF0CD8" w:rsidP="00CF0CD8">
            <w:pPr>
              <w:tabs>
                <w:tab w:val="clear" w:pos="2807"/>
                <w:tab w:val="left" w:pos="284"/>
                <w:tab w:val="left" w:pos="851"/>
                <w:tab w:val="left" w:pos="1418"/>
                <w:tab w:val="left" w:pos="1985"/>
                <w:tab w:val="left" w:pos="251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ผลิตและจำหน่ายเสาเข็มคอนกรีตอัดแรงหล่อสำเร็จรูป</w:t>
            </w:r>
          </w:p>
        </w:tc>
      </w:tr>
    </w:tbl>
    <w:p w14:paraId="5036F0BD" w14:textId="77777777" w:rsidR="00616A53" w:rsidRPr="006461EA" w:rsidRDefault="00616A53" w:rsidP="0061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p w14:paraId="66BE633E" w14:textId="77777777" w:rsidR="00182B0B" w:rsidRPr="006461EA" w:rsidRDefault="00182B0B" w:rsidP="001628D8">
      <w:pPr>
        <w:tabs>
          <w:tab w:val="clear" w:pos="454"/>
          <w:tab w:val="left" w:pos="810"/>
        </w:tabs>
        <w:ind w:left="810"/>
        <w:jc w:val="thaiDistribute"/>
        <w:rPr>
          <w:rFonts w:ascii="Browallia New" w:hAnsi="Browallia New" w:cs="Browallia New"/>
          <w:i/>
          <w:iCs/>
        </w:rPr>
      </w:pPr>
    </w:p>
    <w:p w14:paraId="0D671B3B" w14:textId="77777777" w:rsidR="00DF553F" w:rsidRDefault="00DF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sz w:val="28"/>
          <w:szCs w:val="28"/>
          <w:cs/>
        </w:rPr>
        <w:br w:type="page"/>
      </w:r>
    </w:p>
    <w:p w14:paraId="30F22089" w14:textId="5257CD2D" w:rsidR="00652DC0" w:rsidRPr="006461EA" w:rsidRDefault="00652DC0" w:rsidP="007909B3">
      <w:pPr>
        <w:tabs>
          <w:tab w:val="clear" w:pos="454"/>
          <w:tab w:val="clear" w:pos="907"/>
          <w:tab w:val="left" w:pos="1359"/>
          <w:tab w:val="left" w:pos="1521"/>
        </w:tabs>
        <w:ind w:left="927" w:firstLine="9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บริษัทย่อย</w:t>
      </w:r>
    </w:p>
    <w:p w14:paraId="53D6E788" w14:textId="43200CB5" w:rsidR="00797BF5" w:rsidRPr="006461EA" w:rsidRDefault="00652DC0" w:rsidP="007909B3">
      <w:pPr>
        <w:tabs>
          <w:tab w:val="clear" w:pos="454"/>
          <w:tab w:val="clear" w:pos="907"/>
          <w:tab w:val="left" w:pos="1359"/>
          <w:tab w:val="left" w:pos="1521"/>
        </w:tabs>
        <w:ind w:left="927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</w:t>
      </w:r>
      <w:r w:rsidR="00B472BF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6461EA">
        <w:rPr>
          <w:rFonts w:ascii="Browallia New" w:hAnsi="Browallia New" w:cs="Browallia New"/>
          <w:sz w:val="28"/>
          <w:szCs w:val="28"/>
          <w:cs/>
        </w:rPr>
        <w:t>เกี่ยวข้องกับกิจการและมีความสามารถในการใช้อำนาจเหนือกิจการนั้นทำให้เกิดผลกระทบต่อ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67D3C59" w14:textId="77777777" w:rsidR="006122A4" w:rsidRPr="006461EA" w:rsidRDefault="006122A4" w:rsidP="00DB4A4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D810A68" w14:textId="77777777" w:rsidR="00797BF5" w:rsidRPr="006461EA" w:rsidRDefault="00797BF5" w:rsidP="00423678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786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03"/>
        </w:tabs>
        <w:spacing w:line="240" w:lineRule="auto"/>
        <w:ind w:left="927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บริษัทย่อยซึ่งมีส่วนได้เสียที่ไม่มีอำนาจควบคุมที่มีสาระสำคัญ</w:t>
      </w:r>
    </w:p>
    <w:p w14:paraId="1A791D29" w14:textId="77777777" w:rsidR="00652DC0" w:rsidRPr="006461EA" w:rsidRDefault="00652DC0" w:rsidP="00275579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3607E85" w14:textId="1791D7FA" w:rsidR="001069F3" w:rsidRPr="006461EA" w:rsidRDefault="001069F3" w:rsidP="007909B3">
      <w:pPr>
        <w:tabs>
          <w:tab w:val="clear" w:pos="227"/>
          <w:tab w:val="clear" w:pos="454"/>
          <w:tab w:val="clear" w:pos="680"/>
          <w:tab w:val="clear" w:pos="907"/>
          <w:tab w:val="left" w:pos="1224"/>
          <w:tab w:val="left" w:pos="1323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บริษัทย่อยที</w:t>
      </w:r>
      <w:r w:rsidR="00EC67EF" w:rsidRPr="006461EA">
        <w:rPr>
          <w:rFonts w:ascii="Browallia New" w:hAnsi="Browallia New" w:cs="Browallia New" w:hint="cs"/>
          <w:sz w:val="28"/>
          <w:szCs w:val="28"/>
          <w:cs/>
        </w:rPr>
        <w:t>่</w:t>
      </w:r>
      <w:r w:rsidRPr="006461EA">
        <w:rPr>
          <w:rFonts w:ascii="Browallia New" w:hAnsi="Browallia New" w:cs="Browallia New"/>
          <w:sz w:val="28"/>
          <w:szCs w:val="28"/>
          <w:cs/>
        </w:rPr>
        <w:t>มีส่วนได้เสียที่ไม่มีอำนาจควบคุมที่เป็นสาระสำคัญสำหรับ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ปีสิ้นสุดวันที่ </w:t>
      </w:r>
      <w:r w:rsidR="0047258C"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47258C" w:rsidRPr="006461EA">
        <w:rPr>
          <w:rFonts w:ascii="Browallia New" w:hAnsi="Browallia New" w:cs="Browallia New"/>
          <w:sz w:val="28"/>
          <w:szCs w:val="28"/>
        </w:rPr>
        <w:t>2561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 และสำหรับ</w:t>
      </w:r>
      <w:r w:rsidRPr="006461EA">
        <w:rPr>
          <w:rFonts w:ascii="Browallia New" w:hAnsi="Browallia New" w:cs="Browallia New"/>
          <w:sz w:val="28"/>
          <w:szCs w:val="28"/>
          <w:cs/>
        </w:rPr>
        <w:t>รอบระยะเวลาบัญชีตั้งแต่วันที่</w:t>
      </w:r>
      <w:r w:rsidR="0047258C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86CFD" w:rsidRPr="006461EA">
        <w:rPr>
          <w:rFonts w:ascii="Browallia New" w:hAnsi="Browallia New" w:cs="Browallia New"/>
          <w:sz w:val="28"/>
          <w:szCs w:val="28"/>
          <w:lang w:val="en-GB"/>
        </w:rPr>
        <w:t xml:space="preserve">6 </w:t>
      </w:r>
      <w:r w:rsidR="00B86CFD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B86CFD" w:rsidRPr="006461E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C3ED0" w:rsidRPr="006461EA">
        <w:rPr>
          <w:rFonts w:ascii="Browallia New" w:hAnsi="Browallia New" w:cs="Browallia New"/>
          <w:sz w:val="28"/>
          <w:szCs w:val="28"/>
        </w:rPr>
        <w:t>0</w:t>
      </w:r>
      <w:r w:rsidR="00B86CFD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DE06A8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8C3ED0" w:rsidRPr="006461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7E278E1" w14:textId="77777777" w:rsidR="006122A4" w:rsidRPr="006461EA" w:rsidRDefault="006122A4" w:rsidP="001069F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89" w:type="dxa"/>
        <w:tblInd w:w="819" w:type="dxa"/>
        <w:tblLayout w:type="fixed"/>
        <w:tblLook w:val="0000" w:firstRow="0" w:lastRow="0" w:firstColumn="0" w:lastColumn="0" w:noHBand="0" w:noVBand="0"/>
      </w:tblPr>
      <w:tblGrid>
        <w:gridCol w:w="2898"/>
        <w:gridCol w:w="634"/>
        <w:gridCol w:w="320"/>
        <w:gridCol w:w="945"/>
        <w:gridCol w:w="999"/>
        <w:gridCol w:w="968"/>
        <w:gridCol w:w="887"/>
        <w:gridCol w:w="820"/>
        <w:gridCol w:w="11"/>
        <w:gridCol w:w="7"/>
      </w:tblGrid>
      <w:tr w:rsidR="001069F3" w:rsidRPr="006461EA" w14:paraId="503CB69B" w14:textId="77777777" w:rsidTr="007909B3">
        <w:trPr>
          <w:cantSplit/>
        </w:trPr>
        <w:tc>
          <w:tcPr>
            <w:tcW w:w="2898" w:type="dxa"/>
          </w:tcPr>
          <w:p w14:paraId="66440AEE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5B643955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5" w:type="dxa"/>
            <w:gridSpan w:val="2"/>
          </w:tcPr>
          <w:p w14:paraId="2EF848CC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92" w:type="dxa"/>
            <w:gridSpan w:val="6"/>
            <w:vAlign w:val="bottom"/>
          </w:tcPr>
          <w:p w14:paraId="060D8890" w14:textId="77777777" w:rsidR="001069F3" w:rsidRPr="006461EA" w:rsidRDefault="001069F3" w:rsidP="00AB6753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1069F3" w:rsidRPr="006461EA" w14:paraId="384BB35F" w14:textId="77777777" w:rsidTr="007909B3">
        <w:trPr>
          <w:cantSplit/>
        </w:trPr>
        <w:tc>
          <w:tcPr>
            <w:tcW w:w="2898" w:type="dxa"/>
          </w:tcPr>
          <w:p w14:paraId="44363E49" w14:textId="77777777" w:rsidR="001069F3" w:rsidRPr="006461EA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70005886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 (ร้อยละ)</w:t>
            </w:r>
          </w:p>
        </w:tc>
        <w:tc>
          <w:tcPr>
            <w:tcW w:w="1967" w:type="dxa"/>
            <w:gridSpan w:val="2"/>
            <w:vAlign w:val="bottom"/>
          </w:tcPr>
          <w:p w14:paraId="5850FCFF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ขาดทุนเบ็ดเสร็จจัดสรรให้ส่วนได้เสียที่ไม่มีอำนาจควบคุม</w:t>
            </w:r>
          </w:p>
        </w:tc>
        <w:tc>
          <w:tcPr>
            <w:tcW w:w="1725" w:type="dxa"/>
            <w:gridSpan w:val="4"/>
            <w:vAlign w:val="bottom"/>
          </w:tcPr>
          <w:p w14:paraId="3606A744" w14:textId="77777777" w:rsidR="001069F3" w:rsidRPr="006461EA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976D78" w:rsidRPr="006461EA" w14:paraId="66A230B4" w14:textId="77777777" w:rsidTr="007909B3">
        <w:trPr>
          <w:gridAfter w:val="1"/>
          <w:wAfter w:w="7" w:type="dxa"/>
          <w:cantSplit/>
          <w:trHeight w:val="317"/>
        </w:trPr>
        <w:tc>
          <w:tcPr>
            <w:tcW w:w="2898" w:type="dxa"/>
            <w:vAlign w:val="bottom"/>
          </w:tcPr>
          <w:p w14:paraId="4B2D0AEB" w14:textId="77777777" w:rsidR="00976D78" w:rsidRPr="006461EA" w:rsidRDefault="00976D78" w:rsidP="00976D78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954" w:type="dxa"/>
            <w:gridSpan w:val="2"/>
            <w:vAlign w:val="bottom"/>
          </w:tcPr>
          <w:p w14:paraId="1A08B72F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45" w:type="dxa"/>
            <w:vAlign w:val="bottom"/>
          </w:tcPr>
          <w:p w14:paraId="5B68496F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9" w:type="dxa"/>
            <w:vAlign w:val="bottom"/>
          </w:tcPr>
          <w:p w14:paraId="4AD60C7A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8" w:type="dxa"/>
            <w:vAlign w:val="bottom"/>
          </w:tcPr>
          <w:p w14:paraId="10A98668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87" w:type="dxa"/>
            <w:vAlign w:val="bottom"/>
          </w:tcPr>
          <w:p w14:paraId="5295EE57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31" w:type="dxa"/>
            <w:gridSpan w:val="2"/>
            <w:vAlign w:val="bottom"/>
          </w:tcPr>
          <w:p w14:paraId="5CE56009" w14:textId="77777777" w:rsidR="00976D78" w:rsidRPr="006461EA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976D78" w:rsidRPr="006461EA" w14:paraId="48716511" w14:textId="77777777" w:rsidTr="007909B3">
        <w:trPr>
          <w:gridAfter w:val="2"/>
          <w:wAfter w:w="18" w:type="dxa"/>
          <w:cantSplit/>
        </w:trPr>
        <w:tc>
          <w:tcPr>
            <w:tcW w:w="2898" w:type="dxa"/>
          </w:tcPr>
          <w:p w14:paraId="773357C2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7BA9CAD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D193B3E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C027B4F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64171F9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07BE2312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4541334" w14:textId="77777777" w:rsidR="00976D78" w:rsidRPr="006461EA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3CF" w:rsidRPr="006461EA" w14:paraId="28601214" w14:textId="77777777" w:rsidTr="00544085">
        <w:trPr>
          <w:gridAfter w:val="2"/>
          <w:wAfter w:w="18" w:type="dxa"/>
          <w:cantSplit/>
        </w:trPr>
        <w:tc>
          <w:tcPr>
            <w:tcW w:w="2898" w:type="dxa"/>
          </w:tcPr>
          <w:p w14:paraId="413F1956" w14:textId="77777777" w:rsidR="007103CF" w:rsidRPr="006461EA" w:rsidRDefault="007103CF" w:rsidP="007103CF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เจนเนอรัล นิปปอน คอนกรีต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2CBBE21E" w14:textId="77777777" w:rsidR="007103CF" w:rsidRPr="006461EA" w:rsidRDefault="007103CF" w:rsidP="007103CF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อินดัสทรีส์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954" w:type="dxa"/>
            <w:gridSpan w:val="2"/>
            <w:vAlign w:val="bottom"/>
          </w:tcPr>
          <w:p w14:paraId="3EDE65A0" w14:textId="4853DA4D" w:rsidR="007103CF" w:rsidRPr="006461EA" w:rsidRDefault="007103CF" w:rsidP="007103C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45" w:type="dxa"/>
            <w:vAlign w:val="bottom"/>
          </w:tcPr>
          <w:p w14:paraId="74ED84F6" w14:textId="77777777" w:rsidR="007103CF" w:rsidRPr="006461EA" w:rsidRDefault="007103CF" w:rsidP="007103C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9" w:type="dxa"/>
          </w:tcPr>
          <w:p w14:paraId="52E3543B" w14:textId="77777777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12C967" w14:textId="4F4CDDBC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(2,611)</w:t>
            </w:r>
          </w:p>
        </w:tc>
        <w:tc>
          <w:tcPr>
            <w:tcW w:w="968" w:type="dxa"/>
          </w:tcPr>
          <w:p w14:paraId="408BA6EB" w14:textId="77777777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6C54DF6" w14:textId="76233A97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(262)</w:t>
            </w:r>
          </w:p>
        </w:tc>
        <w:tc>
          <w:tcPr>
            <w:tcW w:w="887" w:type="dxa"/>
          </w:tcPr>
          <w:p w14:paraId="415B143C" w14:textId="77777777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4C8C2A" w14:textId="488F6D26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32,128</w:t>
            </w:r>
          </w:p>
        </w:tc>
        <w:tc>
          <w:tcPr>
            <w:tcW w:w="820" w:type="dxa"/>
            <w:vAlign w:val="bottom"/>
          </w:tcPr>
          <w:p w14:paraId="45AA1122" w14:textId="77777777" w:rsidR="007103CF" w:rsidRPr="006461EA" w:rsidRDefault="007103CF" w:rsidP="007103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34,739</w:t>
            </w:r>
          </w:p>
        </w:tc>
      </w:tr>
    </w:tbl>
    <w:p w14:paraId="08A2631C" w14:textId="77777777" w:rsidR="00A833DB" w:rsidRPr="006461EA" w:rsidRDefault="00A833DB" w:rsidP="0077033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753BA607" w14:textId="760DC1D7" w:rsidR="007909B3" w:rsidRPr="006461EA" w:rsidRDefault="001069F3" w:rsidP="00517F5E">
      <w:pPr>
        <w:tabs>
          <w:tab w:val="clear" w:pos="227"/>
          <w:tab w:val="clear" w:pos="454"/>
          <w:tab w:val="clear" w:pos="680"/>
          <w:tab w:val="clear" w:pos="907"/>
          <w:tab w:val="left" w:pos="1341"/>
          <w:tab w:val="left" w:pos="1539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ไม่มีการจ่ายเงินปันผลให้กับส่วนของผู้ถือหุ้นที่ไม่มีอำนาจควบคุมในระหว่าง</w:t>
      </w:r>
      <w:r w:rsidR="008C3ED0" w:rsidRPr="006461EA">
        <w:rPr>
          <w:rFonts w:ascii="Browallia New" w:hAnsi="Browallia New" w:cs="Browallia New" w:hint="cs"/>
          <w:sz w:val="28"/>
          <w:szCs w:val="28"/>
          <w:cs/>
        </w:rPr>
        <w:t>ปีสิ้นสุด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9A7C0F" w:rsidRPr="006461EA">
        <w:rPr>
          <w:rFonts w:ascii="Browallia New" w:hAnsi="Browallia New" w:cs="Browallia New"/>
          <w:sz w:val="28"/>
          <w:szCs w:val="28"/>
        </w:rPr>
        <w:t>6</w:t>
      </w:r>
      <w:r w:rsidR="007909B3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90B3ED8" w14:textId="5A7F8A72" w:rsidR="008C3ED0" w:rsidRPr="006461EA" w:rsidRDefault="008C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C5D635E" w14:textId="08D25B75" w:rsidR="001069F3" w:rsidRPr="006461EA" w:rsidRDefault="001069F3" w:rsidP="007909B3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ข้อมูลเกี่ยวกับส่วนได้เสียที่ไม่มีอำนาจควบคุมของบริษัทย่อย มีดังนี้</w:t>
      </w:r>
    </w:p>
    <w:p w14:paraId="75B9B455" w14:textId="77777777" w:rsidR="001069F3" w:rsidRPr="006461EA" w:rsidRDefault="001069F3" w:rsidP="001069F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19" w:type="dxa"/>
        <w:tblInd w:w="900" w:type="dxa"/>
        <w:tblLook w:val="01E0" w:firstRow="1" w:lastRow="1" w:firstColumn="1" w:lastColumn="1" w:noHBand="0" w:noVBand="0"/>
      </w:tblPr>
      <w:tblGrid>
        <w:gridCol w:w="5031"/>
        <w:gridCol w:w="1620"/>
        <w:gridCol w:w="242"/>
        <w:gridCol w:w="1526"/>
      </w:tblGrid>
      <w:tr w:rsidR="001069F3" w:rsidRPr="006461EA" w14:paraId="63E4F6C5" w14:textId="77777777" w:rsidTr="00414275">
        <w:trPr>
          <w:trHeight w:val="162"/>
        </w:trPr>
        <w:tc>
          <w:tcPr>
            <w:tcW w:w="5031" w:type="dxa"/>
          </w:tcPr>
          <w:p w14:paraId="70482101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A271495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684D5D49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7B00AC75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9E7646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842C3" w:rsidRPr="006461EA" w14:paraId="1C307758" w14:textId="77777777" w:rsidTr="00414275">
        <w:trPr>
          <w:trHeight w:val="331"/>
        </w:trPr>
        <w:tc>
          <w:tcPr>
            <w:tcW w:w="5031" w:type="dxa"/>
          </w:tcPr>
          <w:p w14:paraId="61DBBD8E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03D032" w14:textId="71CF7EA6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2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2" w:type="dxa"/>
          </w:tcPr>
          <w:p w14:paraId="1B56DF50" w14:textId="77777777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2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EC1CF09" w14:textId="74DBC2D9" w:rsidR="008842C3" w:rsidRPr="006461EA" w:rsidRDefault="008842C3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8842C3" w:rsidRPr="006461EA" w14:paraId="16B00C48" w14:textId="77777777" w:rsidTr="00414275">
        <w:trPr>
          <w:trHeight w:val="331"/>
        </w:trPr>
        <w:tc>
          <w:tcPr>
            <w:tcW w:w="5031" w:type="dxa"/>
          </w:tcPr>
          <w:p w14:paraId="0A5F342D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616796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10CF92AD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063ABEA2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842C3" w:rsidRPr="006461EA" w14:paraId="6CC2412E" w14:textId="77777777" w:rsidTr="00414275">
        <w:trPr>
          <w:trHeight w:val="331"/>
        </w:trPr>
        <w:tc>
          <w:tcPr>
            <w:tcW w:w="5031" w:type="dxa"/>
            <w:vAlign w:val="bottom"/>
          </w:tcPr>
          <w:p w14:paraId="7AD3E38F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</w:tcPr>
          <w:p w14:paraId="2DCDCC64" w14:textId="4BB48CF3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17.5</w:t>
            </w:r>
            <w:r w:rsidR="003A0757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42" w:type="dxa"/>
          </w:tcPr>
          <w:p w14:paraId="4B26D5B2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2BE0DE70" w14:textId="2051DAC2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17.50</w:t>
            </w:r>
          </w:p>
        </w:tc>
      </w:tr>
      <w:tr w:rsidR="008842C3" w:rsidRPr="006461EA" w14:paraId="045F0B0C" w14:textId="77777777" w:rsidTr="00414275">
        <w:trPr>
          <w:trHeight w:val="331"/>
        </w:trPr>
        <w:tc>
          <w:tcPr>
            <w:tcW w:w="5031" w:type="dxa"/>
          </w:tcPr>
          <w:p w14:paraId="734B8163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32AFA096" w14:textId="2582B602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43,401</w:t>
            </w:r>
          </w:p>
        </w:tc>
        <w:tc>
          <w:tcPr>
            <w:tcW w:w="242" w:type="dxa"/>
          </w:tcPr>
          <w:p w14:paraId="16B06A72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08F043A0" w14:textId="2510AC6E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13,600</w:t>
            </w:r>
          </w:p>
        </w:tc>
      </w:tr>
      <w:tr w:rsidR="008842C3" w:rsidRPr="006461EA" w14:paraId="3DBAC988" w14:textId="77777777" w:rsidTr="00414275">
        <w:trPr>
          <w:trHeight w:val="331"/>
        </w:trPr>
        <w:tc>
          <w:tcPr>
            <w:tcW w:w="5031" w:type="dxa"/>
          </w:tcPr>
          <w:p w14:paraId="4D378E7F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7626E62" w14:textId="228D246C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561,430</w:t>
            </w:r>
          </w:p>
        </w:tc>
        <w:tc>
          <w:tcPr>
            <w:tcW w:w="242" w:type="dxa"/>
          </w:tcPr>
          <w:p w14:paraId="4631940C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77096028" w14:textId="08F82004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199,851</w:t>
            </w:r>
          </w:p>
        </w:tc>
      </w:tr>
      <w:tr w:rsidR="008842C3" w:rsidRPr="006461EA" w14:paraId="55AA4287" w14:textId="77777777" w:rsidTr="00414275">
        <w:trPr>
          <w:trHeight w:val="342"/>
        </w:trPr>
        <w:tc>
          <w:tcPr>
            <w:tcW w:w="5031" w:type="dxa"/>
          </w:tcPr>
          <w:p w14:paraId="41D22891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</w:tcPr>
          <w:p w14:paraId="366B2B6D" w14:textId="1BBB17D5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(81,488)</w:t>
            </w:r>
          </w:p>
        </w:tc>
        <w:tc>
          <w:tcPr>
            <w:tcW w:w="242" w:type="dxa"/>
          </w:tcPr>
          <w:p w14:paraId="486DCBE4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3733B4C2" w14:textId="025C7C89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(14,946)</w:t>
            </w:r>
          </w:p>
        </w:tc>
      </w:tr>
      <w:tr w:rsidR="008842C3" w:rsidRPr="006461EA" w14:paraId="35E1715C" w14:textId="77777777" w:rsidTr="00414275">
        <w:trPr>
          <w:trHeight w:val="342"/>
        </w:trPr>
        <w:tc>
          <w:tcPr>
            <w:tcW w:w="5031" w:type="dxa"/>
          </w:tcPr>
          <w:p w14:paraId="4C552F8A" w14:textId="3A963989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ไม่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0D9D84" w14:textId="738DFCA0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(339,754)</w:t>
            </w:r>
          </w:p>
        </w:tc>
        <w:tc>
          <w:tcPr>
            <w:tcW w:w="242" w:type="dxa"/>
          </w:tcPr>
          <w:p w14:paraId="5460CFBB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</w:tcPr>
          <w:p w14:paraId="210E1FAA" w14:textId="37B9D825" w:rsidR="008842C3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-</w:t>
            </w:r>
          </w:p>
        </w:tc>
      </w:tr>
      <w:tr w:rsidR="008842C3" w:rsidRPr="006461EA" w14:paraId="4BD81F19" w14:textId="77777777" w:rsidTr="00414275">
        <w:trPr>
          <w:trHeight w:val="342"/>
        </w:trPr>
        <w:tc>
          <w:tcPr>
            <w:tcW w:w="5031" w:type="dxa"/>
          </w:tcPr>
          <w:p w14:paraId="7FC71CE4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AC4D98" w14:textId="29217372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183,589</w:t>
            </w:r>
          </w:p>
        </w:tc>
        <w:tc>
          <w:tcPr>
            <w:tcW w:w="242" w:type="dxa"/>
          </w:tcPr>
          <w:p w14:paraId="31296FF3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DB88BCE" w14:textId="58BCFB75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198,505</w:t>
            </w:r>
          </w:p>
        </w:tc>
      </w:tr>
      <w:tr w:rsidR="008842C3" w:rsidRPr="006461EA" w14:paraId="5EFAD2DA" w14:textId="77777777" w:rsidTr="00414275">
        <w:trPr>
          <w:trHeight w:val="331"/>
        </w:trPr>
        <w:tc>
          <w:tcPr>
            <w:tcW w:w="5031" w:type="dxa"/>
          </w:tcPr>
          <w:p w14:paraId="3D2DE3F0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248E5092" w14:textId="0356B6DB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32,128</w:t>
            </w:r>
          </w:p>
        </w:tc>
        <w:tc>
          <w:tcPr>
            <w:tcW w:w="242" w:type="dxa"/>
          </w:tcPr>
          <w:p w14:paraId="02B5B77A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12" w:space="0" w:color="auto"/>
            </w:tcBorders>
          </w:tcPr>
          <w:p w14:paraId="104C6CE9" w14:textId="723102AB" w:rsidR="008842C3" w:rsidRPr="008842C3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42C3">
              <w:rPr>
                <w:rFonts w:ascii="Browallia New" w:hAnsi="Browallia New" w:cs="Browallia New"/>
                <w:sz w:val="28"/>
                <w:szCs w:val="28"/>
              </w:rPr>
              <w:t>34,739</w:t>
            </w:r>
          </w:p>
        </w:tc>
      </w:tr>
    </w:tbl>
    <w:p w14:paraId="5777EC7B" w14:textId="77777777" w:rsidR="001069F3" w:rsidRPr="006461EA" w:rsidRDefault="001069F3" w:rsidP="00106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B80B1E" w14:textId="77777777" w:rsidR="00A833DB" w:rsidRPr="006461EA" w:rsidRDefault="00A833DB" w:rsidP="00106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4"/>
          <w:szCs w:val="4"/>
          <w:lang w:val="en-GB"/>
        </w:rPr>
      </w:pPr>
    </w:p>
    <w:p w14:paraId="2B74F04E" w14:textId="77777777" w:rsidR="00DF553F" w:rsidRDefault="00DF553F">
      <w:r>
        <w:br w:type="page"/>
      </w:r>
    </w:p>
    <w:tbl>
      <w:tblPr>
        <w:tblW w:w="8442" w:type="dxa"/>
        <w:tblInd w:w="891" w:type="dxa"/>
        <w:tblLook w:val="01E0" w:firstRow="1" w:lastRow="1" w:firstColumn="1" w:lastColumn="1" w:noHBand="0" w:noVBand="0"/>
      </w:tblPr>
      <w:tblGrid>
        <w:gridCol w:w="4959"/>
        <w:gridCol w:w="1620"/>
        <w:gridCol w:w="242"/>
        <w:gridCol w:w="1621"/>
      </w:tblGrid>
      <w:tr w:rsidR="001069F3" w:rsidRPr="006461EA" w14:paraId="3D458CD4" w14:textId="77777777" w:rsidTr="00414275">
        <w:trPr>
          <w:tblHeader/>
        </w:trPr>
        <w:tc>
          <w:tcPr>
            <w:tcW w:w="4959" w:type="dxa"/>
          </w:tcPr>
          <w:p w14:paraId="658F4EF8" w14:textId="783F322D" w:rsidR="001069F3" w:rsidRPr="006461EA" w:rsidRDefault="001069F3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D56E77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27FB9410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796BF291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BC14D4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F553F" w:rsidRPr="006461EA" w14:paraId="32E37EF3" w14:textId="77777777" w:rsidTr="00414275">
        <w:trPr>
          <w:tblHeader/>
        </w:trPr>
        <w:tc>
          <w:tcPr>
            <w:tcW w:w="4959" w:type="dxa"/>
          </w:tcPr>
          <w:p w14:paraId="30386713" w14:textId="77777777" w:rsidR="00DF553F" w:rsidRPr="006461EA" w:rsidRDefault="00DF553F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83" w:type="dxa"/>
            <w:gridSpan w:val="3"/>
            <w:tcBorders>
              <w:bottom w:val="single" w:sz="4" w:space="0" w:color="auto"/>
            </w:tcBorders>
          </w:tcPr>
          <w:p w14:paraId="0711046D" w14:textId="2170006D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DF553F" w:rsidRPr="006461EA" w14:paraId="216C5C8A" w14:textId="77777777" w:rsidTr="00414275">
        <w:trPr>
          <w:tblHeader/>
        </w:trPr>
        <w:tc>
          <w:tcPr>
            <w:tcW w:w="4959" w:type="dxa"/>
          </w:tcPr>
          <w:p w14:paraId="359C06B7" w14:textId="77777777" w:rsidR="00DF553F" w:rsidRPr="006461EA" w:rsidRDefault="00DF553F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BA7299" w14:textId="0404CD1C" w:rsidR="00DF553F" w:rsidRPr="006461EA" w:rsidRDefault="00DF553F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34CB2270" w14:textId="77777777" w:rsidR="00DF553F" w:rsidRPr="006461EA" w:rsidRDefault="00DF553F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FF4E7C5" w14:textId="1AF637D5" w:rsidR="00DF553F" w:rsidRPr="006461EA" w:rsidRDefault="00DF553F" w:rsidP="0079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1069F3" w:rsidRPr="006461EA" w14:paraId="71B73C41" w14:textId="77777777" w:rsidTr="00414275">
        <w:tc>
          <w:tcPr>
            <w:tcW w:w="4959" w:type="dxa"/>
          </w:tcPr>
          <w:p w14:paraId="5C89F057" w14:textId="77777777" w:rsidR="001069F3" w:rsidRPr="006461EA" w:rsidRDefault="00111B78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D61F0F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B725A0A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4CF5186F" w14:textId="77777777" w:rsidR="001069F3" w:rsidRPr="006461EA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42C3" w:rsidRPr="006461EA" w14:paraId="209EE653" w14:textId="77777777" w:rsidTr="00414275">
        <w:tc>
          <w:tcPr>
            <w:tcW w:w="4959" w:type="dxa"/>
          </w:tcPr>
          <w:p w14:paraId="2CEDFFC5" w14:textId="77777777" w:rsidR="008842C3" w:rsidRPr="006461EA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79E45C" w14:textId="392535EF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(14,915)</w:t>
            </w:r>
          </w:p>
        </w:tc>
        <w:tc>
          <w:tcPr>
            <w:tcW w:w="242" w:type="dxa"/>
          </w:tcPr>
          <w:p w14:paraId="7C3A754F" w14:textId="7777777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69B35A5F" w14:textId="2A8BC5B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</w:t>
            </w:r>
            <w:r w:rsidR="004F72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842C3" w:rsidRPr="006461EA" w14:paraId="019BF836" w14:textId="77777777" w:rsidTr="00414275">
        <w:tc>
          <w:tcPr>
            <w:tcW w:w="4959" w:type="dxa"/>
          </w:tcPr>
          <w:p w14:paraId="7D4BF6D0" w14:textId="77777777" w:rsidR="008842C3" w:rsidRPr="00EE361E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66489407" w14:textId="6392DACD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(14,915)</w:t>
            </w:r>
          </w:p>
        </w:tc>
        <w:tc>
          <w:tcPr>
            <w:tcW w:w="242" w:type="dxa"/>
          </w:tcPr>
          <w:p w14:paraId="0963C429" w14:textId="7777777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12" w:space="0" w:color="auto"/>
            </w:tcBorders>
          </w:tcPr>
          <w:p w14:paraId="536916C9" w14:textId="01D809CF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</w:t>
            </w:r>
            <w:r w:rsidR="004F72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578DE544" w14:textId="77777777" w:rsidR="00D264E6" w:rsidRPr="006461EA" w:rsidRDefault="00D264E6">
      <w:pPr>
        <w:rPr>
          <w:sz w:val="36"/>
          <w:szCs w:val="36"/>
        </w:rPr>
      </w:pPr>
    </w:p>
    <w:tbl>
      <w:tblPr>
        <w:tblW w:w="8433" w:type="dxa"/>
        <w:tblInd w:w="900" w:type="dxa"/>
        <w:tblLook w:val="01E0" w:firstRow="1" w:lastRow="1" w:firstColumn="1" w:lastColumn="1" w:noHBand="0" w:noVBand="0"/>
      </w:tblPr>
      <w:tblGrid>
        <w:gridCol w:w="4950"/>
        <w:gridCol w:w="1620"/>
        <w:gridCol w:w="242"/>
        <w:gridCol w:w="1621"/>
      </w:tblGrid>
      <w:tr w:rsidR="00D264E6" w:rsidRPr="006461EA" w14:paraId="2B44BF6D" w14:textId="77777777" w:rsidTr="00414275">
        <w:trPr>
          <w:tblHeader/>
        </w:trPr>
        <w:tc>
          <w:tcPr>
            <w:tcW w:w="4950" w:type="dxa"/>
          </w:tcPr>
          <w:p w14:paraId="79A13DA3" w14:textId="77777777" w:rsidR="00D264E6" w:rsidRPr="006461EA" w:rsidRDefault="00D264E6" w:rsidP="00F60F31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9C69D03" w14:textId="77777777" w:rsidR="00D264E6" w:rsidRPr="006461EA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13824D3D" w14:textId="77777777" w:rsidR="00D264E6" w:rsidRPr="006461EA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08D9EC23" w14:textId="77777777" w:rsidR="00D264E6" w:rsidRPr="006461EA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F553F" w:rsidRPr="006461EA" w14:paraId="3E0B67DA" w14:textId="77777777" w:rsidTr="00414275">
        <w:trPr>
          <w:tblHeader/>
        </w:trPr>
        <w:tc>
          <w:tcPr>
            <w:tcW w:w="4950" w:type="dxa"/>
          </w:tcPr>
          <w:p w14:paraId="077081BB" w14:textId="77777777" w:rsidR="00DF553F" w:rsidRPr="006461EA" w:rsidRDefault="00DF553F" w:rsidP="00DF553F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83" w:type="dxa"/>
            <w:gridSpan w:val="3"/>
            <w:tcBorders>
              <w:bottom w:val="single" w:sz="4" w:space="0" w:color="auto"/>
            </w:tcBorders>
          </w:tcPr>
          <w:p w14:paraId="009DBA94" w14:textId="0EA21DAC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DF553F" w:rsidRPr="006461EA" w14:paraId="031E7DCC" w14:textId="77777777" w:rsidTr="00414275">
        <w:trPr>
          <w:tblHeader/>
        </w:trPr>
        <w:tc>
          <w:tcPr>
            <w:tcW w:w="4950" w:type="dxa"/>
          </w:tcPr>
          <w:p w14:paraId="28D36D28" w14:textId="77777777" w:rsidR="00DF553F" w:rsidRPr="006461EA" w:rsidRDefault="00DF553F" w:rsidP="00DF553F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0F4F21" w14:textId="32FF0F7C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305B7649" w14:textId="7D32D47F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FD5AB6E" w14:textId="772C918B" w:rsidR="00DF553F" w:rsidRPr="006461EA" w:rsidRDefault="00DF553F" w:rsidP="00DF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6D0836">
              <w:rPr>
                <w:rFonts w:ascii="Browallia New" w:hAnsi="Browallia New" w:cs="Browallia New" w:hint="cs"/>
                <w:sz w:val="28"/>
                <w:szCs w:val="28"/>
                <w:cs/>
              </w:rPr>
              <w:t>0</w:t>
            </w:r>
          </w:p>
        </w:tc>
      </w:tr>
      <w:tr w:rsidR="00992215" w:rsidRPr="006461EA" w14:paraId="449F62A6" w14:textId="77777777" w:rsidTr="00414275">
        <w:tc>
          <w:tcPr>
            <w:tcW w:w="4950" w:type="dxa"/>
          </w:tcPr>
          <w:p w14:paraId="569BF6DA" w14:textId="77777777" w:rsidR="00992215" w:rsidRPr="006461EA" w:rsidRDefault="0099221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59FAA3" w14:textId="77777777" w:rsidR="00992215" w:rsidRPr="006461EA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F11934" w14:textId="77777777" w:rsidR="00992215" w:rsidRPr="006461EA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3260BF80" w14:textId="77777777" w:rsidR="00992215" w:rsidRPr="006461EA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842C3" w:rsidRPr="006461EA" w14:paraId="3591E767" w14:textId="77777777" w:rsidTr="00414275">
        <w:tc>
          <w:tcPr>
            <w:tcW w:w="4950" w:type="dxa"/>
          </w:tcPr>
          <w:p w14:paraId="31984948" w14:textId="77777777" w:rsidR="008842C3" w:rsidRPr="006461EA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4013DE" w14:textId="635191E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(2,61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4746F4C7" w14:textId="7777777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08295AED" w14:textId="28CA1EF4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842C3" w:rsidRPr="006461EA" w14:paraId="7E4D91CE" w14:textId="77777777" w:rsidTr="00414275">
        <w:trPr>
          <w:trHeight w:val="354"/>
        </w:trPr>
        <w:tc>
          <w:tcPr>
            <w:tcW w:w="4950" w:type="dxa"/>
          </w:tcPr>
          <w:p w14:paraId="396721D3" w14:textId="77777777" w:rsidR="008842C3" w:rsidRPr="00EE361E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ขาดทุนเบ็ดเสร็จรวมของส่วนได้เสียที่ไม่มีอำนาจควบคุม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897976" w14:textId="4B57474C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(2,61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69058D97" w14:textId="77777777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515BF03" w14:textId="6ECF3C95" w:rsidR="008842C3" w:rsidRPr="006461EA" w:rsidRDefault="008842C3" w:rsidP="008842C3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(262)</w:t>
            </w:r>
          </w:p>
        </w:tc>
      </w:tr>
      <w:tr w:rsidR="00EF1CE5" w:rsidRPr="006461EA" w14:paraId="2B62C837" w14:textId="77777777" w:rsidTr="00414275">
        <w:trPr>
          <w:trHeight w:val="354"/>
        </w:trPr>
        <w:tc>
          <w:tcPr>
            <w:tcW w:w="4950" w:type="dxa"/>
          </w:tcPr>
          <w:p w14:paraId="00DF8320" w14:textId="77777777" w:rsidR="00EF1CE5" w:rsidRPr="006461EA" w:rsidRDefault="00EF1CE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B61CB2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A77A9BC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5BB78B2B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1CE5" w:rsidRPr="006461EA" w14:paraId="2AB8350E" w14:textId="77777777" w:rsidTr="00414275">
        <w:trPr>
          <w:trHeight w:val="354"/>
        </w:trPr>
        <w:tc>
          <w:tcPr>
            <w:tcW w:w="4950" w:type="dxa"/>
          </w:tcPr>
          <w:p w14:paraId="07A7A66C" w14:textId="77777777" w:rsidR="00EF1CE5" w:rsidRPr="006461EA" w:rsidRDefault="00EF1CE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620" w:type="dxa"/>
          </w:tcPr>
          <w:p w14:paraId="45A838CD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97F9D2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1E57D5F7" w14:textId="77777777" w:rsidR="00EF1CE5" w:rsidRPr="006461EA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42C3" w:rsidRPr="006461EA" w14:paraId="42EEBCD5" w14:textId="77777777" w:rsidTr="00414275">
        <w:trPr>
          <w:trHeight w:val="354"/>
        </w:trPr>
        <w:tc>
          <w:tcPr>
            <w:tcW w:w="4950" w:type="dxa"/>
            <w:vAlign w:val="bottom"/>
          </w:tcPr>
          <w:p w14:paraId="77D82922" w14:textId="77777777" w:rsidR="008842C3" w:rsidRPr="006461EA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620" w:type="dxa"/>
          </w:tcPr>
          <w:p w14:paraId="3AAEEF65" w14:textId="4B07867E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(21,899)</w:t>
            </w:r>
          </w:p>
        </w:tc>
        <w:tc>
          <w:tcPr>
            <w:tcW w:w="242" w:type="dxa"/>
          </w:tcPr>
          <w:p w14:paraId="6422BAD9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36709C6" w14:textId="4B0048C1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5,904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842C3" w:rsidRPr="006461EA" w14:paraId="6DEFBCC8" w14:textId="77777777" w:rsidTr="00414275">
        <w:trPr>
          <w:trHeight w:val="354"/>
        </w:trPr>
        <w:tc>
          <w:tcPr>
            <w:tcW w:w="4950" w:type="dxa"/>
            <w:vAlign w:val="bottom"/>
          </w:tcPr>
          <w:p w14:paraId="5BCF114B" w14:textId="77777777" w:rsidR="008842C3" w:rsidRPr="006461EA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620" w:type="dxa"/>
          </w:tcPr>
          <w:p w14:paraId="31D742E3" w14:textId="7ABF70A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(332,961)</w:t>
            </w:r>
          </w:p>
        </w:tc>
        <w:tc>
          <w:tcPr>
            <w:tcW w:w="242" w:type="dxa"/>
          </w:tcPr>
          <w:p w14:paraId="2A2DD3BC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B20A1E6" w14:textId="7F60BFC3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(19</w:t>
            </w:r>
            <w:r>
              <w:rPr>
                <w:rFonts w:ascii="Browallia New" w:hAnsi="Browallia New" w:cs="Browallia New"/>
                <w:sz w:val="28"/>
                <w:szCs w:val="28"/>
              </w:rPr>
              <w:t>6,177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842C3" w:rsidRPr="006461EA" w14:paraId="3B08D971" w14:textId="77777777" w:rsidTr="00414275">
        <w:trPr>
          <w:trHeight w:val="354"/>
        </w:trPr>
        <w:tc>
          <w:tcPr>
            <w:tcW w:w="4950" w:type="dxa"/>
          </w:tcPr>
          <w:p w14:paraId="212A48C2" w14:textId="77777777" w:rsidR="008842C3" w:rsidRPr="006461EA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เงินสดสุทธิได้มาจากกิจกรรมจัดหาเงิน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35F6F1" w14:textId="1D51B18E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346,161</w:t>
            </w:r>
          </w:p>
        </w:tc>
        <w:tc>
          <w:tcPr>
            <w:tcW w:w="242" w:type="dxa"/>
          </w:tcPr>
          <w:p w14:paraId="274F6BCC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CE7287C" w14:textId="2F723CB5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211,224</w:t>
            </w:r>
          </w:p>
        </w:tc>
      </w:tr>
      <w:tr w:rsidR="008842C3" w:rsidRPr="006461EA" w14:paraId="664482EC" w14:textId="77777777" w:rsidTr="00414275">
        <w:trPr>
          <w:trHeight w:val="354"/>
        </w:trPr>
        <w:tc>
          <w:tcPr>
            <w:tcW w:w="4950" w:type="dxa"/>
          </w:tcPr>
          <w:p w14:paraId="5D8A86F6" w14:textId="54A99AF1" w:rsidR="008842C3" w:rsidRPr="00EE361E" w:rsidRDefault="008842C3" w:rsidP="008842C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6D08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เพิ่มขึ้น (</w:t>
            </w:r>
            <w:r w:rsidRPr="00EE361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ลดลง</w:t>
            </w:r>
            <w:r w:rsidR="006D083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EE36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26686D13" w14:textId="621543DD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(8,699)</w:t>
            </w:r>
          </w:p>
        </w:tc>
        <w:tc>
          <w:tcPr>
            <w:tcW w:w="242" w:type="dxa"/>
          </w:tcPr>
          <w:p w14:paraId="0F2D465A" w14:textId="77777777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6F09301" w14:textId="3F68EEC0" w:rsidR="008842C3" w:rsidRPr="006461EA" w:rsidRDefault="008842C3" w:rsidP="008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9,143</w:t>
            </w:r>
          </w:p>
        </w:tc>
      </w:tr>
    </w:tbl>
    <w:p w14:paraId="36538EB3" w14:textId="23BD3300" w:rsidR="008C3ED0" w:rsidRPr="006461EA" w:rsidRDefault="008C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1E4CD6C" w14:textId="50826B19" w:rsidR="007F12C5" w:rsidRPr="006461EA" w:rsidRDefault="007F12C5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เงินลงทุนที่บันทึกตามวิธีส่วนได้เสีย</w:t>
      </w:r>
    </w:p>
    <w:p w14:paraId="31A965AD" w14:textId="77777777" w:rsidR="00C036B5" w:rsidRPr="006461EA" w:rsidRDefault="00C036B5" w:rsidP="00C0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AE7597" w14:textId="6342BDE8" w:rsidR="006E3FC5" w:rsidRPr="006461EA" w:rsidRDefault="006E3FC5" w:rsidP="0041427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873" w:right="1800" w:hanging="414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เงินลงทุนใน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9420A1">
        <w:rPr>
          <w:rFonts w:ascii="Browallia New" w:hAnsi="Browallia New" w:cs="Browallia New" w:hint="cs"/>
          <w:sz w:val="28"/>
          <w:szCs w:val="28"/>
          <w:cs/>
        </w:rPr>
        <w:t>ในต่างประเทศ</w:t>
      </w:r>
    </w:p>
    <w:p w14:paraId="21E1F03C" w14:textId="77777777" w:rsidR="00C01E39" w:rsidRPr="006461EA" w:rsidRDefault="00C01E39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3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7"/>
        <w:gridCol w:w="90"/>
        <w:gridCol w:w="1170"/>
        <w:gridCol w:w="90"/>
        <w:gridCol w:w="773"/>
        <w:gridCol w:w="180"/>
        <w:gridCol w:w="812"/>
        <w:gridCol w:w="128"/>
        <w:gridCol w:w="2423"/>
      </w:tblGrid>
      <w:tr w:rsidR="00DA145A" w:rsidRPr="006461EA" w14:paraId="68E4E84D" w14:textId="77777777" w:rsidTr="007909B3">
        <w:trPr>
          <w:jc w:val="right"/>
        </w:trPr>
        <w:tc>
          <w:tcPr>
            <w:tcW w:w="2767" w:type="dxa"/>
          </w:tcPr>
          <w:p w14:paraId="73C9E11F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CE4C5D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54470D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36B190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3046B41C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</w:tcPr>
          <w:p w14:paraId="23786500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</w:tcPr>
          <w:p w14:paraId="5CC767C5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145A" w:rsidRPr="006461EA" w14:paraId="3E2F46C2" w14:textId="77777777" w:rsidTr="007909B3">
        <w:trPr>
          <w:jc w:val="right"/>
        </w:trPr>
        <w:tc>
          <w:tcPr>
            <w:tcW w:w="2767" w:type="dxa"/>
            <w:tcBorders>
              <w:bottom w:val="single" w:sz="4" w:space="0" w:color="auto"/>
            </w:tcBorders>
          </w:tcPr>
          <w:p w14:paraId="30B0B5DA" w14:textId="4930AED9" w:rsidR="00DA145A" w:rsidRPr="006461EA" w:rsidRDefault="00BC12DC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063D4AE9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F7088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90" w:type="dxa"/>
          </w:tcPr>
          <w:p w14:paraId="663D11D5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4FE1FF1B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0489C6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5263809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7909B3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8" w:type="dxa"/>
          </w:tcPr>
          <w:p w14:paraId="66409991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14:paraId="575049E2" w14:textId="77777777" w:rsidR="00DA145A" w:rsidRPr="006461EA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A145A" w:rsidRPr="006461EA" w14:paraId="40DB86DC" w14:textId="77777777" w:rsidTr="007909B3">
        <w:trPr>
          <w:jc w:val="right"/>
        </w:trPr>
        <w:tc>
          <w:tcPr>
            <w:tcW w:w="2767" w:type="dxa"/>
            <w:tcBorders>
              <w:top w:val="single" w:sz="4" w:space="0" w:color="auto"/>
            </w:tcBorders>
          </w:tcPr>
          <w:p w14:paraId="36BA4A48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2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23C082C7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65BEDF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9583BC9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8FA98DD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C72017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226E8FA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</w:tcPr>
          <w:p w14:paraId="29C47166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14:paraId="703F20D5" w14:textId="77777777" w:rsidR="00DA145A" w:rsidRPr="006461EA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0859" w:rsidRPr="006461EA" w14:paraId="58111C4C" w14:textId="77777777" w:rsidTr="007909B3">
        <w:trPr>
          <w:trHeight w:val="317"/>
          <w:jc w:val="right"/>
        </w:trPr>
        <w:tc>
          <w:tcPr>
            <w:tcW w:w="2767" w:type="dxa"/>
          </w:tcPr>
          <w:p w14:paraId="25A8CF29" w14:textId="77777777" w:rsidR="00EE361E" w:rsidRDefault="006C0859" w:rsidP="00093DF3">
            <w:pPr>
              <w:tabs>
                <w:tab w:val="left" w:pos="162"/>
              </w:tabs>
              <w:spacing w:line="240" w:lineRule="auto"/>
              <w:ind w:left="162" w:right="90" w:hanging="7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Wisdom Tree Investment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S</w:t>
            </w:r>
            <w:r w:rsidR="00EE361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  <w:p w14:paraId="40D18CF3" w14:textId="43EED1BD" w:rsidR="006C0859" w:rsidRPr="006461EA" w:rsidRDefault="00EE361E" w:rsidP="00093DF3">
            <w:pPr>
              <w:tabs>
                <w:tab w:val="left" w:pos="162"/>
              </w:tabs>
              <w:spacing w:line="240" w:lineRule="auto"/>
              <w:ind w:left="162" w:right="90" w:hanging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</w:rPr>
              <w:t>PTE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. </w:t>
            </w:r>
            <w:r w:rsidR="006C0859" w:rsidRPr="006461EA">
              <w:rPr>
                <w:rFonts w:ascii="Browallia New" w:hAnsi="Browallia New" w:cs="Browallia New"/>
                <w:sz w:val="28"/>
                <w:szCs w:val="28"/>
              </w:rPr>
              <w:t>Limited</w:t>
            </w:r>
          </w:p>
        </w:tc>
        <w:tc>
          <w:tcPr>
            <w:tcW w:w="90" w:type="dxa"/>
          </w:tcPr>
          <w:p w14:paraId="421916C0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8AA0BC" w14:textId="77777777" w:rsidR="00992215" w:rsidRPr="006461EA" w:rsidRDefault="00992215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453618" w14:textId="63AEB148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สิงคโปร</w:t>
            </w:r>
            <w:r w:rsidR="008C3ED0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</w:p>
        </w:tc>
        <w:tc>
          <w:tcPr>
            <w:tcW w:w="90" w:type="dxa"/>
          </w:tcPr>
          <w:p w14:paraId="063922D8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14:paraId="58FA7024" w14:textId="77777777" w:rsidR="00992215" w:rsidRPr="006461EA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ACED59" w14:textId="2A508D5F" w:rsidR="006C0859" w:rsidRPr="006461EA" w:rsidRDefault="007103CF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80" w:type="dxa"/>
            <w:vAlign w:val="center"/>
          </w:tcPr>
          <w:p w14:paraId="771A21C1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08DF2AF" w14:textId="77777777" w:rsidR="00992215" w:rsidRPr="006461EA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A3E9EF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28" w:type="dxa"/>
          </w:tcPr>
          <w:p w14:paraId="4B523ECE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 w14:paraId="2D403B88" w14:textId="77777777" w:rsidR="00992215" w:rsidRPr="006461EA" w:rsidRDefault="00992215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3889F4" w14:textId="77777777" w:rsidR="006C0859" w:rsidRPr="006461EA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กิจการทำธุรกรรมลงทุนในต่างประเทศ</w:t>
            </w:r>
          </w:p>
        </w:tc>
      </w:tr>
    </w:tbl>
    <w:p w14:paraId="23777477" w14:textId="77777777" w:rsidR="00AB6753" w:rsidRPr="006461EA" w:rsidRDefault="00AB6753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8BBBF70" w14:textId="280ACCD5" w:rsidR="00182B0B" w:rsidRPr="006461EA" w:rsidRDefault="009E72C3" w:rsidP="0079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Pr="006461EA">
        <w:rPr>
          <w:rFonts w:ascii="Browallia New" w:hAnsi="Browallia New" w:cs="Browallia New"/>
          <w:sz w:val="28"/>
          <w:szCs w:val="28"/>
          <w:cs/>
        </w:rPr>
        <w:t>(</w:t>
      </w:r>
      <w:r w:rsidRPr="006461EA">
        <w:rPr>
          <w:rFonts w:ascii="Browallia New" w:hAnsi="Browallia New" w:cs="Browallia New"/>
          <w:sz w:val="28"/>
          <w:szCs w:val="28"/>
        </w:rPr>
        <w:t>S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</w:rPr>
        <w:t>PTE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6461EA">
        <w:rPr>
          <w:rFonts w:ascii="Browallia New" w:hAnsi="Browallia New" w:cs="Browallia New"/>
          <w:sz w:val="28"/>
          <w:szCs w:val="28"/>
        </w:rPr>
        <w:t>Limited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ลงทุนใน </w:t>
      </w:r>
      <w:proofErr w:type="spellStart"/>
      <w:r w:rsidR="00AB6753" w:rsidRPr="006461EA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AB6753" w:rsidRPr="006461EA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AB6753" w:rsidRPr="006461EA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AB6753" w:rsidRPr="006461EA">
        <w:rPr>
          <w:rFonts w:ascii="Browallia New" w:hAnsi="Browallia New" w:cs="Browallia New"/>
          <w:sz w:val="28"/>
          <w:szCs w:val="28"/>
        </w:rPr>
        <w:t xml:space="preserve"> GEL Limited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01356" w:rsidRPr="006461E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909B3" w:rsidRPr="006461EA">
        <w:rPr>
          <w:rFonts w:ascii="Browallia New" w:hAnsi="Browallia New" w:cs="Browallia New"/>
          <w:sz w:val="28"/>
          <w:szCs w:val="28"/>
        </w:rPr>
        <w:t>100</w:t>
      </w:r>
      <w:r w:rsidR="00601356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>ซึ่งเป็นบริษัทจดทะเบียนในประเทศ</w:t>
      </w:r>
      <w:r w:rsidR="00642F4D">
        <w:rPr>
          <w:rFonts w:ascii="Browallia New" w:hAnsi="Browallia New" w:cs="Browallia New" w:hint="cs"/>
          <w:sz w:val="28"/>
          <w:szCs w:val="28"/>
          <w:cs/>
        </w:rPr>
        <w:t>เมียนมาร์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 xml:space="preserve"> เพื่อผลิตและจำหน่ายผลิตภัณฑ์เหล็กรูปพรรณ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>โดยมีทุนดำเนินการจำนวน</w:t>
      </w:r>
      <w:r w:rsidR="00337858" w:rsidRPr="006461EA">
        <w:rPr>
          <w:rFonts w:ascii="Browallia New" w:hAnsi="Browallia New" w:cs="Browallia New"/>
          <w:sz w:val="28"/>
          <w:szCs w:val="28"/>
        </w:rPr>
        <w:t xml:space="preserve"> 12 </w:t>
      </w:r>
      <w:r w:rsidR="007909B3" w:rsidRPr="006461EA">
        <w:rPr>
          <w:rFonts w:ascii="Browallia New" w:hAnsi="Browallia New" w:cs="Browallia New"/>
          <w:sz w:val="28"/>
          <w:szCs w:val="28"/>
        </w:rPr>
        <w:t xml:space="preserve">              </w:t>
      </w:r>
      <w:r w:rsidR="00337858" w:rsidRPr="006461EA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ล้านดอลลาร์สหรัฐฯ </w:t>
      </w:r>
      <w:r w:rsidR="00601356" w:rsidRPr="006461EA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ในการรับรู้ส่วนได้เสียของ </w:t>
      </w:r>
      <w:r w:rsidR="00B349C5" w:rsidRPr="006461EA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>(</w:t>
      </w:r>
      <w:r w:rsidR="00B349C5" w:rsidRPr="006461EA">
        <w:rPr>
          <w:rFonts w:ascii="Browallia New" w:hAnsi="Browallia New" w:cs="Browallia New"/>
          <w:sz w:val="28"/>
          <w:szCs w:val="28"/>
        </w:rPr>
        <w:t>S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B349C5" w:rsidRPr="006461EA">
        <w:rPr>
          <w:rFonts w:ascii="Browallia New" w:hAnsi="Browallia New" w:cs="Browallia New"/>
          <w:sz w:val="28"/>
          <w:szCs w:val="28"/>
        </w:rPr>
        <w:t>PTE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B349C5" w:rsidRPr="006461EA">
        <w:rPr>
          <w:rFonts w:ascii="Browallia New" w:hAnsi="Browallia New" w:cs="Browallia New"/>
          <w:sz w:val="28"/>
          <w:szCs w:val="28"/>
        </w:rPr>
        <w:t>Limited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 ในงบการเงินรวมได้รวมผลการดำเนินงานของ </w:t>
      </w:r>
      <w:proofErr w:type="spellStart"/>
      <w:r w:rsidR="00B349C5" w:rsidRPr="006461EA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B349C5" w:rsidRPr="006461EA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B349C5" w:rsidRPr="006461EA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B349C5" w:rsidRPr="006461EA">
        <w:rPr>
          <w:rFonts w:ascii="Browallia New" w:hAnsi="Browallia New" w:cs="Browallia New"/>
          <w:sz w:val="28"/>
          <w:szCs w:val="28"/>
        </w:rPr>
        <w:t xml:space="preserve"> GEL Limited</w:t>
      </w:r>
      <w:r w:rsidR="00B349C5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349C5" w:rsidRPr="006461EA">
        <w:rPr>
          <w:rFonts w:ascii="Browallia New" w:hAnsi="Browallia New" w:cs="Browallia New"/>
          <w:sz w:val="28"/>
          <w:szCs w:val="28"/>
          <w:cs/>
        </w:rPr>
        <w:t>แล้ว</w:t>
      </w:r>
    </w:p>
    <w:p w14:paraId="15AC0D19" w14:textId="77777777" w:rsidR="00D264E6" w:rsidRPr="006461EA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3813A46" w14:textId="77777777" w:rsidR="00FB3995" w:rsidRDefault="00F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47F30A8" w14:textId="7377974C" w:rsidR="00337858" w:rsidRPr="006461EA" w:rsidRDefault="00337858" w:rsidP="00FB6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ข้อมูลทางการเงินที่สำคัญของ</w:t>
      </w:r>
      <w:r w:rsidR="00BC12DC">
        <w:rPr>
          <w:rFonts w:ascii="Browallia New" w:hAnsi="Browallia New" w:cs="Browallia New"/>
          <w:sz w:val="28"/>
          <w:szCs w:val="28"/>
          <w:cs/>
        </w:rPr>
        <w:t>กิจการร่วมค้า</w:t>
      </w:r>
      <w:r w:rsidR="009420A1">
        <w:rPr>
          <w:rFonts w:ascii="Browallia New" w:hAnsi="Browallia New" w:cs="Browallia New" w:hint="cs"/>
          <w:sz w:val="28"/>
          <w:szCs w:val="28"/>
          <w:cs/>
        </w:rPr>
        <w:t>ในต่างประเทศ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สรุปได้ดังนี้ </w:t>
      </w:r>
      <w:r w:rsidRPr="006461EA">
        <w:rPr>
          <w:rFonts w:ascii="Browallia New" w:hAnsi="Browallia New" w:cs="Browallia New"/>
          <w:sz w:val="28"/>
          <w:szCs w:val="28"/>
        </w:rPr>
        <w:tab/>
      </w:r>
    </w:p>
    <w:p w14:paraId="1E7A55D4" w14:textId="77777777" w:rsidR="00337858" w:rsidRPr="00BA0CE3" w:rsidRDefault="00337858" w:rsidP="00337858">
      <w:pPr>
        <w:spacing w:line="240" w:lineRule="auto"/>
        <w:ind w:left="426"/>
        <w:jc w:val="right"/>
        <w:rPr>
          <w:rFonts w:ascii="Browallia New" w:hAnsi="Browallia New" w:cs="Browallia New"/>
          <w:sz w:val="20"/>
          <w:szCs w:val="20"/>
        </w:rPr>
      </w:pPr>
    </w:p>
    <w:tbl>
      <w:tblPr>
        <w:tblW w:w="8503" w:type="dxa"/>
        <w:tblInd w:w="855" w:type="dxa"/>
        <w:tblLook w:val="01E0" w:firstRow="1" w:lastRow="1" w:firstColumn="1" w:lastColumn="1" w:noHBand="0" w:noVBand="0"/>
      </w:tblPr>
      <w:tblGrid>
        <w:gridCol w:w="5445"/>
        <w:gridCol w:w="1386"/>
        <w:gridCol w:w="236"/>
        <w:gridCol w:w="1430"/>
        <w:gridCol w:w="6"/>
      </w:tblGrid>
      <w:tr w:rsidR="00FB6239" w:rsidRPr="006461EA" w14:paraId="5AC69C89" w14:textId="77777777" w:rsidTr="00414275">
        <w:trPr>
          <w:gridAfter w:val="1"/>
          <w:wAfter w:w="6" w:type="dxa"/>
          <w:trHeight w:val="162"/>
        </w:trPr>
        <w:tc>
          <w:tcPr>
            <w:tcW w:w="5445" w:type="dxa"/>
          </w:tcPr>
          <w:p w14:paraId="563B73B7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052" w:type="dxa"/>
            <w:gridSpan w:val="3"/>
          </w:tcPr>
          <w:p w14:paraId="41D31B2E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93E9A" w:rsidRPr="006461EA" w14:paraId="49DAD1D4" w14:textId="77777777" w:rsidTr="00414275">
        <w:trPr>
          <w:trHeight w:val="331"/>
        </w:trPr>
        <w:tc>
          <w:tcPr>
            <w:tcW w:w="5445" w:type="dxa"/>
          </w:tcPr>
          <w:p w14:paraId="10701208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67083B7" w14:textId="77777777" w:rsidR="00193E9A" w:rsidRPr="006461EA" w:rsidRDefault="00193E9A" w:rsidP="0061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9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1579CFE9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14:paraId="7D29DB9B" w14:textId="77777777" w:rsidR="00193E9A" w:rsidRPr="006461EA" w:rsidRDefault="00193E9A" w:rsidP="0095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193E9A" w:rsidRPr="006461EA" w14:paraId="148768A3" w14:textId="77777777" w:rsidTr="00414275">
        <w:trPr>
          <w:trHeight w:val="331"/>
        </w:trPr>
        <w:tc>
          <w:tcPr>
            <w:tcW w:w="5445" w:type="dxa"/>
          </w:tcPr>
          <w:p w14:paraId="6AB08A0E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1AD2556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7E1D73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133C8A04" w14:textId="77777777" w:rsidR="00193E9A" w:rsidRPr="006461EA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4444E" w:rsidRPr="006461EA" w14:paraId="666A7B33" w14:textId="77777777" w:rsidTr="00414275">
        <w:trPr>
          <w:trHeight w:val="331"/>
        </w:trPr>
        <w:tc>
          <w:tcPr>
            <w:tcW w:w="5445" w:type="dxa"/>
          </w:tcPr>
          <w:p w14:paraId="29C5FCFF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86" w:type="dxa"/>
          </w:tcPr>
          <w:p w14:paraId="2B879CED" w14:textId="1555E72F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197,584</w:t>
            </w:r>
          </w:p>
        </w:tc>
        <w:tc>
          <w:tcPr>
            <w:tcW w:w="236" w:type="dxa"/>
          </w:tcPr>
          <w:p w14:paraId="0C9C0538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5880F601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251,023</w:t>
            </w:r>
          </w:p>
        </w:tc>
      </w:tr>
      <w:tr w:rsidR="00D4444E" w:rsidRPr="006461EA" w14:paraId="78F27FF0" w14:textId="77777777" w:rsidTr="00414275">
        <w:trPr>
          <w:trHeight w:val="331"/>
        </w:trPr>
        <w:tc>
          <w:tcPr>
            <w:tcW w:w="5445" w:type="dxa"/>
          </w:tcPr>
          <w:p w14:paraId="1E053084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86" w:type="dxa"/>
          </w:tcPr>
          <w:p w14:paraId="4822FB63" w14:textId="1B92A3DC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451,276</w:t>
            </w:r>
          </w:p>
        </w:tc>
        <w:tc>
          <w:tcPr>
            <w:tcW w:w="236" w:type="dxa"/>
          </w:tcPr>
          <w:p w14:paraId="0112F117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4EB7B6F4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464,898</w:t>
            </w:r>
          </w:p>
        </w:tc>
      </w:tr>
      <w:tr w:rsidR="00D4444E" w:rsidRPr="006461EA" w14:paraId="2C9BDF34" w14:textId="77777777" w:rsidTr="00414275">
        <w:trPr>
          <w:trHeight w:val="342"/>
        </w:trPr>
        <w:tc>
          <w:tcPr>
            <w:tcW w:w="5445" w:type="dxa"/>
          </w:tcPr>
          <w:p w14:paraId="0A230291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386" w:type="dxa"/>
          </w:tcPr>
          <w:p w14:paraId="7C262932" w14:textId="63A4E1B9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(239,260)</w:t>
            </w:r>
          </w:p>
        </w:tc>
        <w:tc>
          <w:tcPr>
            <w:tcW w:w="236" w:type="dxa"/>
          </w:tcPr>
          <w:p w14:paraId="5F077007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3B61A8F7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(261,206)</w:t>
            </w:r>
          </w:p>
        </w:tc>
      </w:tr>
      <w:tr w:rsidR="00D4444E" w:rsidRPr="006461EA" w14:paraId="37915E11" w14:textId="77777777" w:rsidTr="00414275">
        <w:trPr>
          <w:trHeight w:val="331"/>
        </w:trPr>
        <w:tc>
          <w:tcPr>
            <w:tcW w:w="5445" w:type="dxa"/>
          </w:tcPr>
          <w:p w14:paraId="72CE8EB3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9456DCC" w14:textId="477455E4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(75,340)</w:t>
            </w:r>
          </w:p>
        </w:tc>
        <w:tc>
          <w:tcPr>
            <w:tcW w:w="236" w:type="dxa"/>
          </w:tcPr>
          <w:p w14:paraId="77922637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14:paraId="3CD0F69B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(75,877)</w:t>
            </w:r>
          </w:p>
        </w:tc>
      </w:tr>
      <w:tr w:rsidR="00D4444E" w:rsidRPr="006461EA" w14:paraId="0F9C7F56" w14:textId="77777777" w:rsidTr="00414275">
        <w:trPr>
          <w:trHeight w:val="342"/>
        </w:trPr>
        <w:tc>
          <w:tcPr>
            <w:tcW w:w="5445" w:type="dxa"/>
          </w:tcPr>
          <w:p w14:paraId="5ED29022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EF06003" w14:textId="54304520" w:rsidR="00D4444E" w:rsidRPr="006461EA" w:rsidRDefault="007103CF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6461E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334,260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36" w:type="dxa"/>
          </w:tcPr>
          <w:p w14:paraId="76A02FFF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E52D4" w14:textId="77777777" w:rsidR="00D4444E" w:rsidRPr="006461EA" w:rsidRDefault="00D4444E" w:rsidP="00D4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378,838</w:t>
            </w:r>
          </w:p>
        </w:tc>
      </w:tr>
      <w:tr w:rsidR="00FB6239" w:rsidRPr="006461EA" w14:paraId="6FED9359" w14:textId="77777777" w:rsidTr="00414275">
        <w:trPr>
          <w:trHeight w:val="331"/>
        </w:trPr>
        <w:tc>
          <w:tcPr>
            <w:tcW w:w="5445" w:type="dxa"/>
          </w:tcPr>
          <w:p w14:paraId="01CDC483" w14:textId="77777777" w:rsidR="00FB6239" w:rsidRPr="00DD3DB8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DF886E4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25BC69A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14:paraId="25DED066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6239" w:rsidRPr="006461EA" w14:paraId="480CB13B" w14:textId="77777777" w:rsidTr="00414275">
        <w:trPr>
          <w:trHeight w:val="331"/>
        </w:trPr>
        <w:tc>
          <w:tcPr>
            <w:tcW w:w="5445" w:type="dxa"/>
          </w:tcPr>
          <w:p w14:paraId="083AA350" w14:textId="77777777" w:rsidR="00EE5B3F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</w:t>
            </w:r>
          </w:p>
          <w:p w14:paraId="4C97EFC8" w14:textId="77777777" w:rsidR="00FB6239" w:rsidRPr="006461EA" w:rsidRDefault="00EE5B3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 xml:space="preserve">   </w:t>
            </w:r>
            <w:r w:rsidR="00FB6239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หมุนเวียน</w:t>
            </w:r>
          </w:p>
        </w:tc>
        <w:tc>
          <w:tcPr>
            <w:tcW w:w="1386" w:type="dxa"/>
          </w:tcPr>
          <w:p w14:paraId="59925597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BD69C93" w14:textId="5BAAA2DD" w:rsidR="00D4444E" w:rsidRPr="006461EA" w:rsidRDefault="00D4444E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1,278</w:t>
            </w:r>
          </w:p>
        </w:tc>
        <w:tc>
          <w:tcPr>
            <w:tcW w:w="236" w:type="dxa"/>
          </w:tcPr>
          <w:p w14:paraId="7341BA32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3B9107AD" w14:textId="77777777" w:rsidR="00EE5B3F" w:rsidRPr="006461EA" w:rsidRDefault="00EE5B3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5E046E6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13,050</w:t>
            </w:r>
          </w:p>
        </w:tc>
      </w:tr>
      <w:tr w:rsidR="00FB6239" w:rsidRPr="006461EA" w14:paraId="0A50E572" w14:textId="77777777" w:rsidTr="00414275">
        <w:trPr>
          <w:trHeight w:val="331"/>
        </w:trPr>
        <w:tc>
          <w:tcPr>
            <w:tcW w:w="5445" w:type="dxa"/>
          </w:tcPr>
          <w:p w14:paraId="6999F419" w14:textId="77777777" w:rsidR="00EE5B3F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</w:t>
            </w:r>
          </w:p>
          <w:p w14:paraId="523662FC" w14:textId="77777777" w:rsidR="00EE5B3F" w:rsidRPr="006461EA" w:rsidRDefault="00EE5B3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 xml:space="preserve">   </w:t>
            </w:r>
            <w:r w:rsidR="00FB6239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และเจ้าหนี้อื่น และประมาณการหนี้สิน) ที่รวมอยู่ใน</w:t>
            </w:r>
          </w:p>
          <w:p w14:paraId="0B8039B6" w14:textId="77777777" w:rsidR="00FB6239" w:rsidRPr="006461EA" w:rsidRDefault="00EE5B3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 xml:space="preserve">   </w:t>
            </w:r>
            <w:r w:rsidR="00FB6239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86" w:type="dxa"/>
          </w:tcPr>
          <w:p w14:paraId="29300EE9" w14:textId="77777777" w:rsidR="00FB6239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1FC62C0" w14:textId="77777777" w:rsidR="00EE361E" w:rsidRDefault="00EE361E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132BEA0" w14:textId="2BE8B051" w:rsidR="00EE361E" w:rsidRPr="006461EA" w:rsidRDefault="00EE361E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(75,340)</w:t>
            </w:r>
          </w:p>
        </w:tc>
        <w:tc>
          <w:tcPr>
            <w:tcW w:w="236" w:type="dxa"/>
          </w:tcPr>
          <w:p w14:paraId="22C7F338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2"/>
          </w:tcPr>
          <w:p w14:paraId="6BCA5ED1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DA46FF6" w14:textId="77777777" w:rsidR="00EE5B3F" w:rsidRPr="006461EA" w:rsidRDefault="00EE5B3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86809E8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(75,877)</w:t>
            </w:r>
          </w:p>
        </w:tc>
      </w:tr>
    </w:tbl>
    <w:p w14:paraId="424CA73D" w14:textId="200BC1AF" w:rsidR="008C3ED0" w:rsidRPr="006461EA" w:rsidRDefault="008C3ED0"/>
    <w:tbl>
      <w:tblPr>
        <w:tblW w:w="8468" w:type="dxa"/>
        <w:tblInd w:w="855" w:type="dxa"/>
        <w:tblLook w:val="01E0" w:firstRow="1" w:lastRow="1" w:firstColumn="1" w:lastColumn="1" w:noHBand="0" w:noVBand="0"/>
      </w:tblPr>
      <w:tblGrid>
        <w:gridCol w:w="5409"/>
        <w:gridCol w:w="1386"/>
        <w:gridCol w:w="270"/>
        <w:gridCol w:w="1403"/>
      </w:tblGrid>
      <w:tr w:rsidR="00FB6239" w:rsidRPr="006461EA" w14:paraId="23BE72F5" w14:textId="77777777" w:rsidTr="00D61AAD">
        <w:trPr>
          <w:tblHeader/>
        </w:trPr>
        <w:tc>
          <w:tcPr>
            <w:tcW w:w="5409" w:type="dxa"/>
          </w:tcPr>
          <w:p w14:paraId="549296A7" w14:textId="3FD3FAE3" w:rsidR="00FB6239" w:rsidRPr="006461EA" w:rsidRDefault="00FB6239" w:rsidP="00976438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</w:tcPr>
          <w:p w14:paraId="16AA7104" w14:textId="77777777" w:rsidR="00FB6239" w:rsidRPr="006461EA" w:rsidRDefault="00FB623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264E6" w:rsidRPr="006461EA" w14:paraId="53E190F9" w14:textId="77777777" w:rsidTr="00D61AAD">
        <w:trPr>
          <w:tblHeader/>
        </w:trPr>
        <w:tc>
          <w:tcPr>
            <w:tcW w:w="5409" w:type="dxa"/>
          </w:tcPr>
          <w:p w14:paraId="5C4CE5F0" w14:textId="77777777" w:rsidR="00D264E6" w:rsidRPr="006461EA" w:rsidRDefault="00D264E6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bottom w:val="single" w:sz="4" w:space="0" w:color="auto"/>
            </w:tcBorders>
          </w:tcPr>
          <w:p w14:paraId="0D1E063A" w14:textId="77777777" w:rsidR="00D264E6" w:rsidRPr="006461EA" w:rsidRDefault="00D264E6" w:rsidP="00D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7A77" w:rsidRPr="006461EA" w14:paraId="6393F394" w14:textId="77777777" w:rsidTr="00D61AAD">
        <w:trPr>
          <w:tblHeader/>
        </w:trPr>
        <w:tc>
          <w:tcPr>
            <w:tcW w:w="5409" w:type="dxa"/>
          </w:tcPr>
          <w:p w14:paraId="0F837940" w14:textId="77777777" w:rsidR="00797A77" w:rsidRPr="006461EA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1CF4918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</w:tcPr>
          <w:p w14:paraId="4833E414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9C19C40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B623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797A77" w:rsidRPr="006461EA" w14:paraId="422CFD21" w14:textId="77777777" w:rsidTr="00D61AAD">
        <w:tc>
          <w:tcPr>
            <w:tcW w:w="5409" w:type="dxa"/>
          </w:tcPr>
          <w:p w14:paraId="3DF454AD" w14:textId="77777777" w:rsidR="00797A77" w:rsidRPr="006461EA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1613781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9B34B7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2423D0E" w14:textId="77777777" w:rsidR="00797A77" w:rsidRPr="006461E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6239" w:rsidRPr="006461EA" w14:paraId="220D9F1E" w14:textId="77777777" w:rsidTr="00D61AAD">
        <w:tc>
          <w:tcPr>
            <w:tcW w:w="5409" w:type="dxa"/>
          </w:tcPr>
          <w:p w14:paraId="52F7B9ED" w14:textId="77777777" w:rsidR="00FB6239" w:rsidRPr="006461EA" w:rsidRDefault="00FB6239" w:rsidP="00FB623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86" w:type="dxa"/>
          </w:tcPr>
          <w:p w14:paraId="04A488E6" w14:textId="38BD7B67" w:rsidR="00FB6239" w:rsidRPr="006461EA" w:rsidRDefault="0079206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275,626</w:t>
            </w:r>
          </w:p>
        </w:tc>
        <w:tc>
          <w:tcPr>
            <w:tcW w:w="270" w:type="dxa"/>
          </w:tcPr>
          <w:p w14:paraId="3724A431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13BBADF7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166,360</w:t>
            </w:r>
          </w:p>
        </w:tc>
      </w:tr>
      <w:tr w:rsidR="00FB6239" w:rsidRPr="006461EA" w14:paraId="1A584454" w14:textId="77777777" w:rsidTr="00D61AAD">
        <w:tc>
          <w:tcPr>
            <w:tcW w:w="5409" w:type="dxa"/>
          </w:tcPr>
          <w:p w14:paraId="7F9E1930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386" w:type="dxa"/>
          </w:tcPr>
          <w:p w14:paraId="6F3937BA" w14:textId="0318B348" w:rsidR="00FB6239" w:rsidRPr="006461EA" w:rsidRDefault="0079206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(32,756)</w:t>
            </w:r>
          </w:p>
        </w:tc>
        <w:tc>
          <w:tcPr>
            <w:tcW w:w="270" w:type="dxa"/>
          </w:tcPr>
          <w:p w14:paraId="011BCCFD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2293C779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(6,889)</w:t>
            </w:r>
          </w:p>
        </w:tc>
      </w:tr>
      <w:tr w:rsidR="00FB6239" w:rsidRPr="006461EA" w14:paraId="6F4FA721" w14:textId="77777777" w:rsidTr="00D61AAD">
        <w:tc>
          <w:tcPr>
            <w:tcW w:w="5409" w:type="dxa"/>
          </w:tcPr>
          <w:p w14:paraId="19F4C2FB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DE8DBBE" w14:textId="297CC6E8" w:rsidR="00FB6239" w:rsidRPr="006461EA" w:rsidRDefault="0079206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(32,756)</w:t>
            </w:r>
          </w:p>
        </w:tc>
        <w:tc>
          <w:tcPr>
            <w:tcW w:w="270" w:type="dxa"/>
          </w:tcPr>
          <w:p w14:paraId="4942E994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707BFA3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(6,889)</w:t>
            </w:r>
          </w:p>
        </w:tc>
      </w:tr>
      <w:tr w:rsidR="00FB6239" w:rsidRPr="009420A1" w14:paraId="0A3ACAD2" w14:textId="77777777" w:rsidTr="00D61AAD">
        <w:tc>
          <w:tcPr>
            <w:tcW w:w="5409" w:type="dxa"/>
          </w:tcPr>
          <w:p w14:paraId="5DCB91CD" w14:textId="77777777" w:rsidR="00FB6239" w:rsidRPr="009420A1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5A54634" w14:textId="77777777" w:rsidR="00FB6239" w:rsidRPr="009420A1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08325D7" w14:textId="77777777" w:rsidR="00FB6239" w:rsidRPr="009420A1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24F60A1" w14:textId="77777777" w:rsidR="00FB6239" w:rsidRPr="009420A1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B6239" w:rsidRPr="006461EA" w14:paraId="3C95AB23" w14:textId="77777777" w:rsidTr="00D61AAD">
        <w:tc>
          <w:tcPr>
            <w:tcW w:w="5409" w:type="dxa"/>
          </w:tcPr>
          <w:p w14:paraId="0C8394F6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86" w:type="dxa"/>
          </w:tcPr>
          <w:p w14:paraId="2EF65D76" w14:textId="569A42DE" w:rsidR="00FB6239" w:rsidRPr="006461EA" w:rsidRDefault="0079206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F72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420A1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270" w:type="dxa"/>
          </w:tcPr>
          <w:p w14:paraId="3C6C4545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20AA33E5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10,350</w:t>
            </w:r>
          </w:p>
        </w:tc>
      </w:tr>
      <w:tr w:rsidR="00FB6239" w:rsidRPr="006461EA" w14:paraId="675F9B04" w14:textId="77777777" w:rsidTr="00D61AAD">
        <w:trPr>
          <w:trHeight w:val="80"/>
        </w:trPr>
        <w:tc>
          <w:tcPr>
            <w:tcW w:w="5409" w:type="dxa"/>
          </w:tcPr>
          <w:p w14:paraId="54D33A7A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86" w:type="dxa"/>
          </w:tcPr>
          <w:p w14:paraId="46772F37" w14:textId="0C5EAD92" w:rsidR="00FB6239" w:rsidRPr="006461EA" w:rsidRDefault="0079206F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10,016</w:t>
            </w:r>
          </w:p>
        </w:tc>
        <w:tc>
          <w:tcPr>
            <w:tcW w:w="270" w:type="dxa"/>
          </w:tcPr>
          <w:p w14:paraId="655B231A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3" w:type="dxa"/>
          </w:tcPr>
          <w:p w14:paraId="745E7947" w14:textId="77777777" w:rsidR="00FB6239" w:rsidRPr="006461EA" w:rsidRDefault="00FB6239" w:rsidP="00FB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9,021</w:t>
            </w:r>
          </w:p>
        </w:tc>
      </w:tr>
    </w:tbl>
    <w:p w14:paraId="59CADCF7" w14:textId="77777777" w:rsidR="00182B0B" w:rsidRPr="006461EA" w:rsidRDefault="00182B0B" w:rsidP="00C0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00"/>
        <w:jc w:val="thaiDistribute"/>
        <w:rPr>
          <w:rFonts w:ascii="Browallia New" w:hAnsi="Browallia New" w:cs="Browallia New"/>
          <w:sz w:val="10"/>
          <w:szCs w:val="10"/>
        </w:rPr>
      </w:pPr>
    </w:p>
    <w:p w14:paraId="568BDAE0" w14:textId="77777777" w:rsidR="00C91A48" w:rsidRPr="009420A1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14"/>
          <w:szCs w:val="14"/>
        </w:rPr>
      </w:pPr>
    </w:p>
    <w:p w14:paraId="4E58B9D6" w14:textId="2A82ACB2" w:rsidR="00A90082" w:rsidRPr="006461EA" w:rsidRDefault="00A90082" w:rsidP="00942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9420A1">
        <w:rPr>
          <w:rFonts w:ascii="Browallia New" w:hAnsi="Browallia New" w:cs="Browallia New" w:hint="cs"/>
          <w:sz w:val="28"/>
          <w:szCs w:val="28"/>
          <w:cs/>
        </w:rPr>
        <w:t>ในต่างประเทศ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ที่รับรู้ในงบการเงินรวม</w:t>
      </w:r>
    </w:p>
    <w:p w14:paraId="3CDE2740" w14:textId="77777777" w:rsidR="00D61AAD" w:rsidRPr="009420A1" w:rsidRDefault="00D61AAD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firstLine="288"/>
        <w:jc w:val="thaiDistribute"/>
        <w:rPr>
          <w:rFonts w:ascii="Browallia New" w:hAnsi="Browallia New" w:cs="Browallia New"/>
          <w:sz w:val="10"/>
          <w:szCs w:val="10"/>
        </w:rPr>
      </w:pPr>
    </w:p>
    <w:p w14:paraId="53D3BB2F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7CC0CD9E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B9D148C" w14:textId="77777777" w:rsidR="00A90082" w:rsidRPr="006461EA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551" w:type="pct"/>
        <w:tblInd w:w="864" w:type="dxa"/>
        <w:tblLook w:val="01E0" w:firstRow="1" w:lastRow="1" w:firstColumn="1" w:lastColumn="1" w:noHBand="0" w:noVBand="0"/>
      </w:tblPr>
      <w:tblGrid>
        <w:gridCol w:w="5329"/>
        <w:gridCol w:w="1441"/>
        <w:gridCol w:w="245"/>
        <w:gridCol w:w="1482"/>
      </w:tblGrid>
      <w:tr w:rsidR="00A90082" w:rsidRPr="006461EA" w14:paraId="210A9F86" w14:textId="77777777" w:rsidTr="00D61AAD">
        <w:tc>
          <w:tcPr>
            <w:tcW w:w="3136" w:type="pct"/>
          </w:tcPr>
          <w:p w14:paraId="2429F2F0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64" w:type="pct"/>
            <w:gridSpan w:val="3"/>
          </w:tcPr>
          <w:p w14:paraId="78599DE0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90082" w:rsidRPr="006461EA" w14:paraId="1347D738" w14:textId="77777777" w:rsidTr="00D754A4">
        <w:tc>
          <w:tcPr>
            <w:tcW w:w="3136" w:type="pct"/>
          </w:tcPr>
          <w:p w14:paraId="2F96A8FA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41DD5BBB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6414F7C3" w14:textId="77777777" w:rsidR="00A90082" w:rsidRPr="006461EA" w:rsidRDefault="00A90082" w:rsidP="00F90D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1371E416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90082" w:rsidRPr="006461EA" w14:paraId="4DAFEC6B" w14:textId="77777777" w:rsidTr="00D754A4">
        <w:tc>
          <w:tcPr>
            <w:tcW w:w="3136" w:type="pct"/>
            <w:vAlign w:val="center"/>
          </w:tcPr>
          <w:p w14:paraId="46182DCD" w14:textId="77777777" w:rsidR="00A90082" w:rsidRPr="006461EA" w:rsidRDefault="00A90082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8" w:type="pct"/>
          </w:tcPr>
          <w:p w14:paraId="28A1DCA1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499C715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7A774C1D" w14:textId="77777777" w:rsidR="00A90082" w:rsidRPr="006461EA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1AAD" w:rsidRPr="006461EA" w14:paraId="4EA8254B" w14:textId="77777777" w:rsidTr="00D754A4">
        <w:tc>
          <w:tcPr>
            <w:tcW w:w="3136" w:type="pct"/>
            <w:vAlign w:val="center"/>
          </w:tcPr>
          <w:p w14:paraId="710DB6AF" w14:textId="01571EAC" w:rsidR="00D61AAD" w:rsidRPr="006461EA" w:rsidRDefault="00D61AAD" w:rsidP="00D61AAD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</w:t>
            </w:r>
            <w:r w:rsidR="00BC12DC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48" w:type="pct"/>
          </w:tcPr>
          <w:p w14:paraId="36265468" w14:textId="1BD4A5CF" w:rsidR="00D61AAD" w:rsidRPr="006461EA" w:rsidRDefault="00FB3995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99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754A4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FB39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754A4">
              <w:rPr>
                <w:rFonts w:ascii="Browallia New" w:hAnsi="Browallia New" w:cs="Browallia New"/>
                <w:sz w:val="28"/>
                <w:szCs w:val="28"/>
              </w:rPr>
              <w:t>260</w:t>
            </w:r>
          </w:p>
        </w:tc>
        <w:tc>
          <w:tcPr>
            <w:tcW w:w="144" w:type="pct"/>
          </w:tcPr>
          <w:p w14:paraId="7780E4E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26DB85C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378,838</w:t>
            </w:r>
          </w:p>
        </w:tc>
      </w:tr>
      <w:tr w:rsidR="00D61AAD" w:rsidRPr="006461EA" w14:paraId="51FE5B55" w14:textId="77777777" w:rsidTr="00D754A4">
        <w:trPr>
          <w:trHeight w:val="362"/>
        </w:trPr>
        <w:tc>
          <w:tcPr>
            <w:tcW w:w="3136" w:type="pct"/>
            <w:vAlign w:val="center"/>
          </w:tcPr>
          <w:p w14:paraId="23AB8DB5" w14:textId="77777777" w:rsidR="00D61AAD" w:rsidRPr="006461EA" w:rsidRDefault="00D61AAD" w:rsidP="00D61AAD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สัดส่วนการถือหุ้นของบริษัท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848" w:type="pct"/>
          </w:tcPr>
          <w:p w14:paraId="07681BF8" w14:textId="0B391728" w:rsidR="00D61AAD" w:rsidRPr="006461EA" w:rsidRDefault="0079206F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" w:type="pct"/>
          </w:tcPr>
          <w:p w14:paraId="4005A9F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</w:tcPr>
          <w:p w14:paraId="3455933D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45</w:t>
            </w:r>
          </w:p>
        </w:tc>
      </w:tr>
      <w:tr w:rsidR="00FB3995" w:rsidRPr="006461EA" w14:paraId="6A9D2370" w14:textId="77777777" w:rsidTr="00D754A4">
        <w:tc>
          <w:tcPr>
            <w:tcW w:w="3136" w:type="pct"/>
            <w:vAlign w:val="center"/>
          </w:tcPr>
          <w:p w14:paraId="3E41E3D7" w14:textId="6ECAF0BF" w:rsidR="00FB3995" w:rsidRPr="006461EA" w:rsidRDefault="00FB3995" w:rsidP="00D61AAD">
            <w:pPr>
              <w:spacing w:line="240" w:lineRule="auto"/>
              <w:ind w:hanging="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</w:t>
            </w:r>
            <w:r w:rsidR="00BC12DC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848" w:type="pct"/>
            <w:tcBorders>
              <w:top w:val="single" w:sz="4" w:space="0" w:color="auto"/>
              <w:bottom w:val="single" w:sz="12" w:space="0" w:color="auto"/>
            </w:tcBorders>
          </w:tcPr>
          <w:p w14:paraId="00CE8EB8" w14:textId="6393449A" w:rsidR="00FB3995" w:rsidRPr="006461EA" w:rsidRDefault="00FB3995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150,417</w:t>
            </w:r>
          </w:p>
        </w:tc>
        <w:tc>
          <w:tcPr>
            <w:tcW w:w="144" w:type="pct"/>
          </w:tcPr>
          <w:p w14:paraId="0F45D3A2" w14:textId="77777777" w:rsidR="00FB3995" w:rsidRPr="006461EA" w:rsidRDefault="00FB3995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12" w:space="0" w:color="auto"/>
            </w:tcBorders>
          </w:tcPr>
          <w:p w14:paraId="04D49678" w14:textId="3DB49D6D" w:rsidR="00FB3995" w:rsidRPr="006461EA" w:rsidRDefault="00C37A47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170,477</w:t>
            </w:r>
          </w:p>
        </w:tc>
      </w:tr>
    </w:tbl>
    <w:p w14:paraId="214C120B" w14:textId="77777777" w:rsidR="009420A1" w:rsidRDefault="009420A1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</w:rPr>
      </w:pPr>
    </w:p>
    <w:p w14:paraId="42135353" w14:textId="02DD7BB1" w:rsidR="00797A77" w:rsidRPr="006461EA" w:rsidRDefault="009D6405" w:rsidP="00D6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 w:right="6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D61AAD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D61AAD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บริษัทไม่ได้รับเงินปันผลจาก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9420A1">
        <w:rPr>
          <w:rFonts w:ascii="Browallia New" w:hAnsi="Browallia New" w:cs="Browallia New" w:hint="cs"/>
          <w:sz w:val="28"/>
          <w:szCs w:val="28"/>
          <w:cs/>
        </w:rPr>
        <w:t>ในต่างประเทศ</w:t>
      </w:r>
    </w:p>
    <w:p w14:paraId="488B9C59" w14:textId="0D7A2B92" w:rsidR="00337858" w:rsidRPr="006461EA" w:rsidRDefault="006E3FC5" w:rsidP="00423678">
      <w:pPr>
        <w:pStyle w:val="ListParagraph"/>
        <w:numPr>
          <w:ilvl w:val="0"/>
          <w:numId w:val="22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 w:right="1800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lastRenderedPageBreak/>
        <w:t>เงินลงทุนในบริษัทร่วม</w:t>
      </w:r>
    </w:p>
    <w:p w14:paraId="2EF9DE1F" w14:textId="77777777" w:rsidR="00FC1FDB" w:rsidRPr="006461EA" w:rsidRDefault="00FC1FDB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59" w:type="dxa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4"/>
        <w:gridCol w:w="189"/>
        <w:gridCol w:w="1032"/>
        <w:gridCol w:w="198"/>
        <w:gridCol w:w="959"/>
        <w:gridCol w:w="144"/>
        <w:gridCol w:w="962"/>
        <w:gridCol w:w="112"/>
        <w:gridCol w:w="2359"/>
      </w:tblGrid>
      <w:tr w:rsidR="008D27D1" w:rsidRPr="006461EA" w14:paraId="23AEB2D7" w14:textId="77777777" w:rsidTr="00F90D11">
        <w:trPr>
          <w:trHeight w:val="266"/>
        </w:trPr>
        <w:tc>
          <w:tcPr>
            <w:tcW w:w="2504" w:type="dxa"/>
          </w:tcPr>
          <w:p w14:paraId="42CB124B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0389A895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3150DBB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69BCA23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65" w:type="dxa"/>
            <w:gridSpan w:val="3"/>
            <w:tcBorders>
              <w:bottom w:val="single" w:sz="4" w:space="0" w:color="auto"/>
            </w:tcBorders>
          </w:tcPr>
          <w:p w14:paraId="04A7E54F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12" w:type="dxa"/>
          </w:tcPr>
          <w:p w14:paraId="3814CC8F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10F86105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27D1" w:rsidRPr="006461EA" w14:paraId="56E3A30A" w14:textId="77777777" w:rsidTr="00D61AAD">
        <w:trPr>
          <w:trHeight w:val="266"/>
        </w:trPr>
        <w:tc>
          <w:tcPr>
            <w:tcW w:w="2504" w:type="dxa"/>
            <w:tcBorders>
              <w:bottom w:val="single" w:sz="4" w:space="0" w:color="auto"/>
            </w:tcBorders>
          </w:tcPr>
          <w:p w14:paraId="000FBA8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73670A" w14:textId="77777777" w:rsidR="009A0267" w:rsidRPr="006461EA" w:rsidRDefault="009A0267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9" w:type="dxa"/>
          </w:tcPr>
          <w:p w14:paraId="4444EBF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31D1143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98" w:type="dxa"/>
          </w:tcPr>
          <w:p w14:paraId="2D2C0976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D73D0B5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1A6541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61AAD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2AB3C9E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E413040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E4B93A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61AAD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2" w:type="dxa"/>
          </w:tcPr>
          <w:p w14:paraId="72A2C5D3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</w:tcPr>
          <w:p w14:paraId="698C3519" w14:textId="77777777" w:rsidR="00D264E6" w:rsidRPr="006461EA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DDED41" w14:textId="77777777" w:rsidR="008D27D1" w:rsidRPr="006461EA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264E6" w:rsidRPr="006461EA" w14:paraId="4217E739" w14:textId="77777777" w:rsidTr="00D61AAD">
        <w:trPr>
          <w:trHeight w:val="281"/>
        </w:trPr>
        <w:tc>
          <w:tcPr>
            <w:tcW w:w="2504" w:type="dxa"/>
          </w:tcPr>
          <w:p w14:paraId="75F29AF5" w14:textId="77777777" w:rsidR="00D264E6" w:rsidRPr="006461EA" w:rsidRDefault="00D264E6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9" w:type="dxa"/>
          </w:tcPr>
          <w:p w14:paraId="772FB185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BBA39B8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" w:type="dxa"/>
          </w:tcPr>
          <w:p w14:paraId="3245322B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23A26BDF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9111218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EEFF285" w14:textId="77777777" w:rsidR="00D264E6" w:rsidRPr="006461EA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6379CF4" w14:textId="77777777" w:rsidR="00D264E6" w:rsidRPr="006461EA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3E8CFECD" w14:textId="77777777" w:rsidR="00D264E6" w:rsidRPr="006461EA" w:rsidRDefault="00D264E6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C0859" w:rsidRPr="006461EA" w14:paraId="05CB6027" w14:textId="77777777" w:rsidTr="00D61AAD">
        <w:trPr>
          <w:trHeight w:val="281"/>
        </w:trPr>
        <w:tc>
          <w:tcPr>
            <w:tcW w:w="2504" w:type="dxa"/>
          </w:tcPr>
          <w:p w14:paraId="2A0E4D00" w14:textId="77777777" w:rsidR="006C0859" w:rsidRPr="006461EA" w:rsidRDefault="006C0859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189" w:type="dxa"/>
          </w:tcPr>
          <w:p w14:paraId="01ACC3EF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BE54D83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98" w:type="dxa"/>
          </w:tcPr>
          <w:p w14:paraId="06DB8272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2E281074" w14:textId="617AD70A" w:rsidR="006C0859" w:rsidRPr="006461EA" w:rsidRDefault="0079206F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44" w:type="dxa"/>
          </w:tcPr>
          <w:p w14:paraId="520BFF17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3146041A" w14:textId="77777777" w:rsidR="006C0859" w:rsidRPr="006461EA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12" w:type="dxa"/>
          </w:tcPr>
          <w:p w14:paraId="66181EC1" w14:textId="77777777" w:rsidR="006C0859" w:rsidRPr="006461EA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14:paraId="4660ACA0" w14:textId="77777777" w:rsidR="006C0859" w:rsidRPr="006461EA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รับเหมาก่อสร้างและให้บริการติดตั้งระบบ</w:t>
            </w:r>
          </w:p>
        </w:tc>
      </w:tr>
    </w:tbl>
    <w:p w14:paraId="620F1C00" w14:textId="550825A1" w:rsidR="00D454BC" w:rsidRPr="006461EA" w:rsidRDefault="00D45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3308F0B" w14:textId="04B2FFE1" w:rsidR="005D66DA" w:rsidRPr="006461EA" w:rsidRDefault="00337858" w:rsidP="00D61AAD">
      <w:pPr>
        <w:spacing w:line="240" w:lineRule="auto"/>
        <w:ind w:left="450" w:right="-45" w:firstLine="423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ข้อมูลทางการเงินที่สำคัญของบริษัทร่วม สรุปได้ดังนี้</w:t>
      </w:r>
    </w:p>
    <w:p w14:paraId="58EC8557" w14:textId="77777777" w:rsidR="004C11A9" w:rsidRPr="006461EA" w:rsidRDefault="00337858" w:rsidP="00F90D11">
      <w:pPr>
        <w:spacing w:line="240" w:lineRule="auto"/>
        <w:ind w:left="450" w:right="-45" w:firstLine="25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5269"/>
        <w:gridCol w:w="1530"/>
        <w:gridCol w:w="270"/>
        <w:gridCol w:w="1436"/>
      </w:tblGrid>
      <w:tr w:rsidR="00D61AAD" w:rsidRPr="006461EA" w14:paraId="29860BDD" w14:textId="77777777" w:rsidTr="005948FA">
        <w:trPr>
          <w:trHeight w:val="162"/>
          <w:tblHeader/>
        </w:trPr>
        <w:tc>
          <w:tcPr>
            <w:tcW w:w="5269" w:type="dxa"/>
          </w:tcPr>
          <w:p w14:paraId="04C44D79" w14:textId="77777777" w:rsidR="00D61AAD" w:rsidRPr="006461EA" w:rsidRDefault="00D61AA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36" w:type="dxa"/>
            <w:gridSpan w:val="3"/>
          </w:tcPr>
          <w:p w14:paraId="79DCDFE3" w14:textId="77777777" w:rsidR="00D61AAD" w:rsidRPr="006461EA" w:rsidRDefault="00D61AA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4C11A9" w:rsidRPr="006461EA" w14:paraId="3A4C1C72" w14:textId="77777777" w:rsidTr="005948FA">
        <w:trPr>
          <w:trHeight w:val="331"/>
          <w:tblHeader/>
        </w:trPr>
        <w:tc>
          <w:tcPr>
            <w:tcW w:w="5269" w:type="dxa"/>
          </w:tcPr>
          <w:p w14:paraId="1681F5A1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B8DAE3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</w:tcPr>
          <w:p w14:paraId="58B1EF2F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D31CB2C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D61AAD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4C11A9" w:rsidRPr="006461EA" w14:paraId="1F8305CB" w14:textId="77777777" w:rsidTr="005948FA">
        <w:trPr>
          <w:trHeight w:val="331"/>
        </w:trPr>
        <w:tc>
          <w:tcPr>
            <w:tcW w:w="5269" w:type="dxa"/>
          </w:tcPr>
          <w:p w14:paraId="14EC0381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4F2748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2D092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21283B98" w14:textId="77777777" w:rsidR="004C11A9" w:rsidRPr="006461E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61AAD" w:rsidRPr="006461EA" w14:paraId="45AE44DC" w14:textId="77777777" w:rsidTr="005948FA">
        <w:trPr>
          <w:trHeight w:val="331"/>
        </w:trPr>
        <w:tc>
          <w:tcPr>
            <w:tcW w:w="5269" w:type="dxa"/>
          </w:tcPr>
          <w:p w14:paraId="008212D8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191990A2" w14:textId="6E089E1C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1,301,251</w:t>
            </w:r>
          </w:p>
        </w:tc>
        <w:tc>
          <w:tcPr>
            <w:tcW w:w="270" w:type="dxa"/>
          </w:tcPr>
          <w:p w14:paraId="04CE581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B173DE4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605,214</w:t>
            </w:r>
          </w:p>
        </w:tc>
      </w:tr>
      <w:tr w:rsidR="00D61AAD" w:rsidRPr="006461EA" w14:paraId="4FF2F6E9" w14:textId="77777777" w:rsidTr="005948FA">
        <w:trPr>
          <w:trHeight w:val="331"/>
        </w:trPr>
        <w:tc>
          <w:tcPr>
            <w:tcW w:w="5269" w:type="dxa"/>
          </w:tcPr>
          <w:p w14:paraId="499472E1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5F07FC1A" w14:textId="7CFE50F4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271,717</w:t>
            </w:r>
          </w:p>
        </w:tc>
        <w:tc>
          <w:tcPr>
            <w:tcW w:w="270" w:type="dxa"/>
          </w:tcPr>
          <w:p w14:paraId="505F4D88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32E3D4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220,735</w:t>
            </w:r>
          </w:p>
        </w:tc>
      </w:tr>
      <w:tr w:rsidR="00D61AAD" w:rsidRPr="006461EA" w14:paraId="01F3FC76" w14:textId="77777777" w:rsidTr="005948FA">
        <w:trPr>
          <w:trHeight w:val="342"/>
        </w:trPr>
        <w:tc>
          <w:tcPr>
            <w:tcW w:w="5269" w:type="dxa"/>
          </w:tcPr>
          <w:p w14:paraId="36F7222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1E7413C" w14:textId="637F0A4F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(1,225,985)</w:t>
            </w:r>
          </w:p>
        </w:tc>
        <w:tc>
          <w:tcPr>
            <w:tcW w:w="270" w:type="dxa"/>
          </w:tcPr>
          <w:p w14:paraId="5FBE84AB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2AF48736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(632,727)</w:t>
            </w:r>
          </w:p>
        </w:tc>
      </w:tr>
      <w:tr w:rsidR="00D61AAD" w:rsidRPr="006461EA" w14:paraId="56D12480" w14:textId="77777777" w:rsidTr="005948FA">
        <w:trPr>
          <w:trHeight w:val="331"/>
        </w:trPr>
        <w:tc>
          <w:tcPr>
            <w:tcW w:w="5269" w:type="dxa"/>
          </w:tcPr>
          <w:p w14:paraId="0828E62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1325BE" w14:textId="2802675C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(35,683)</w:t>
            </w:r>
          </w:p>
        </w:tc>
        <w:tc>
          <w:tcPr>
            <w:tcW w:w="270" w:type="dxa"/>
          </w:tcPr>
          <w:p w14:paraId="0D9BA8E2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7AA998B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(31,330)</w:t>
            </w:r>
          </w:p>
        </w:tc>
      </w:tr>
      <w:tr w:rsidR="00D61AAD" w:rsidRPr="006461EA" w14:paraId="66440FB9" w14:textId="77777777" w:rsidTr="005948FA">
        <w:trPr>
          <w:trHeight w:val="342"/>
        </w:trPr>
        <w:tc>
          <w:tcPr>
            <w:tcW w:w="5269" w:type="dxa"/>
          </w:tcPr>
          <w:p w14:paraId="30723122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D3B36E" w14:textId="79D0A2CB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311,300</w:t>
            </w:r>
          </w:p>
        </w:tc>
        <w:tc>
          <w:tcPr>
            <w:tcW w:w="270" w:type="dxa"/>
          </w:tcPr>
          <w:p w14:paraId="7F9740C6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89CE68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161,892</w:t>
            </w:r>
          </w:p>
        </w:tc>
      </w:tr>
      <w:tr w:rsidR="005948FA" w:rsidRPr="006461EA" w14:paraId="3295819A" w14:textId="77777777" w:rsidTr="005948FA">
        <w:trPr>
          <w:trHeight w:val="331"/>
        </w:trPr>
        <w:tc>
          <w:tcPr>
            <w:tcW w:w="5269" w:type="dxa"/>
          </w:tcPr>
          <w:p w14:paraId="3400711E" w14:textId="55A6099B" w:rsidR="005948FA" w:rsidRPr="006461EA" w:rsidRDefault="00D754A4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br w:type="page"/>
            </w:r>
          </w:p>
        </w:tc>
        <w:tc>
          <w:tcPr>
            <w:tcW w:w="1530" w:type="dxa"/>
          </w:tcPr>
          <w:p w14:paraId="1000546F" w14:textId="77777777" w:rsidR="005948FA" w:rsidRDefault="005948FA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7B3D334" w14:textId="77777777" w:rsidR="005948FA" w:rsidRPr="006461EA" w:rsidRDefault="005948FA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48BA6A86" w14:textId="77777777" w:rsidR="005948FA" w:rsidRPr="006461EA" w:rsidRDefault="005948FA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1AAD" w:rsidRPr="006461EA" w14:paraId="440E0A60" w14:textId="77777777" w:rsidTr="005948FA">
        <w:trPr>
          <w:trHeight w:val="331"/>
        </w:trPr>
        <w:tc>
          <w:tcPr>
            <w:tcW w:w="5269" w:type="dxa"/>
          </w:tcPr>
          <w:p w14:paraId="611940D5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530" w:type="dxa"/>
          </w:tcPr>
          <w:p w14:paraId="20D90CDD" w14:textId="13C58C32" w:rsidR="00D61AAD" w:rsidRPr="006461EA" w:rsidRDefault="00B2697F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25,680</w:t>
            </w:r>
          </w:p>
        </w:tc>
        <w:tc>
          <w:tcPr>
            <w:tcW w:w="270" w:type="dxa"/>
          </w:tcPr>
          <w:p w14:paraId="41CF39D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45EA2EB1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117,238</w:t>
            </w:r>
          </w:p>
        </w:tc>
      </w:tr>
      <w:tr w:rsidR="00D61AAD" w:rsidRPr="006461EA" w14:paraId="782A9982" w14:textId="77777777" w:rsidTr="005948FA">
        <w:trPr>
          <w:trHeight w:val="331"/>
        </w:trPr>
        <w:tc>
          <w:tcPr>
            <w:tcW w:w="5269" w:type="dxa"/>
          </w:tcPr>
          <w:p w14:paraId="69B0E90D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หนี้สินทางการเงินหมุนเวียน (ไม่รวมเจ้าหนี้การค้าและเจ้าหนี้อื่น และประมาณการหนี้สิน) ที่รวมอยู่ในหนี้สินหมุนเวียน</w:t>
            </w:r>
          </w:p>
        </w:tc>
        <w:tc>
          <w:tcPr>
            <w:tcW w:w="1530" w:type="dxa"/>
          </w:tcPr>
          <w:p w14:paraId="446310CD" w14:textId="77777777" w:rsidR="00D61AAD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2E9924E" w14:textId="56B9667A" w:rsidR="00B2697F" w:rsidRPr="006461EA" w:rsidRDefault="00B2697F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(380,493)</w:t>
            </w:r>
          </w:p>
        </w:tc>
        <w:tc>
          <w:tcPr>
            <w:tcW w:w="270" w:type="dxa"/>
          </w:tcPr>
          <w:p w14:paraId="159E9A7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0098C92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69DC07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(131,081)</w:t>
            </w:r>
          </w:p>
        </w:tc>
      </w:tr>
      <w:tr w:rsidR="00D61AAD" w:rsidRPr="006461EA" w14:paraId="0CD35885" w14:textId="77777777" w:rsidTr="005948FA">
        <w:trPr>
          <w:trHeight w:val="331"/>
        </w:trPr>
        <w:tc>
          <w:tcPr>
            <w:tcW w:w="5269" w:type="dxa"/>
          </w:tcPr>
          <w:p w14:paraId="155018E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(ไม่รวมเจ้าหนี้การค้าและเจ้าหนี้อื่น และประมาณการหนี้สิน) ที่รวมอยู่ในหนี้สินไม่หมุนเวียน</w:t>
            </w:r>
          </w:p>
        </w:tc>
        <w:tc>
          <w:tcPr>
            <w:tcW w:w="1530" w:type="dxa"/>
          </w:tcPr>
          <w:p w14:paraId="502F8C44" w14:textId="77777777" w:rsidR="00B2697F" w:rsidRDefault="00B2697F" w:rsidP="00B2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CD94AD6" w14:textId="61FA08C6" w:rsidR="00B2697F" w:rsidRPr="006461EA" w:rsidRDefault="00B2697F" w:rsidP="00B2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(3,232)</w:t>
            </w:r>
          </w:p>
        </w:tc>
        <w:tc>
          <w:tcPr>
            <w:tcW w:w="270" w:type="dxa"/>
          </w:tcPr>
          <w:p w14:paraId="7718CE8D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</w:tcPr>
          <w:p w14:paraId="0DB8FD1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(6,306)</w:t>
            </w:r>
          </w:p>
        </w:tc>
      </w:tr>
    </w:tbl>
    <w:p w14:paraId="5A76BAE9" w14:textId="426C311A" w:rsidR="00C37A47" w:rsidRPr="009435D8" w:rsidRDefault="009435D8" w:rsidP="0094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05"/>
        </w:tabs>
        <w:rPr>
          <w:sz w:val="20"/>
          <w:szCs w:val="20"/>
        </w:rPr>
      </w:pPr>
      <w:r>
        <w:tab/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5269"/>
        <w:gridCol w:w="1530"/>
        <w:gridCol w:w="270"/>
        <w:gridCol w:w="1436"/>
      </w:tblGrid>
      <w:tr w:rsidR="00D61AAD" w:rsidRPr="006461EA" w14:paraId="2B2F767D" w14:textId="77777777" w:rsidTr="00E634A2">
        <w:trPr>
          <w:tblHeader/>
        </w:trPr>
        <w:tc>
          <w:tcPr>
            <w:tcW w:w="5269" w:type="dxa"/>
          </w:tcPr>
          <w:p w14:paraId="5EAB3D88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36" w:type="dxa"/>
            <w:gridSpan w:val="3"/>
          </w:tcPr>
          <w:p w14:paraId="6A6476D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61AAD" w:rsidRPr="006461EA" w14:paraId="5BD022A4" w14:textId="77777777" w:rsidTr="00E634A2">
        <w:trPr>
          <w:tblHeader/>
        </w:trPr>
        <w:tc>
          <w:tcPr>
            <w:tcW w:w="5269" w:type="dxa"/>
          </w:tcPr>
          <w:p w14:paraId="56E15A39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36" w:type="dxa"/>
            <w:gridSpan w:val="3"/>
            <w:tcBorders>
              <w:bottom w:val="single" w:sz="4" w:space="0" w:color="auto"/>
            </w:tcBorders>
          </w:tcPr>
          <w:p w14:paraId="1E4F1B1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1AAD" w:rsidRPr="006461EA" w14:paraId="7E8BC569" w14:textId="77777777" w:rsidTr="00E634A2">
        <w:trPr>
          <w:tblHeader/>
        </w:trPr>
        <w:tc>
          <w:tcPr>
            <w:tcW w:w="5269" w:type="dxa"/>
          </w:tcPr>
          <w:p w14:paraId="5ACDD820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E928B5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</w:tcPr>
          <w:p w14:paraId="7CCB5C80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0A895E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D61AAD" w:rsidRPr="006461EA" w14:paraId="334F3D40" w14:textId="77777777" w:rsidTr="00E634A2">
        <w:tc>
          <w:tcPr>
            <w:tcW w:w="5269" w:type="dxa"/>
          </w:tcPr>
          <w:p w14:paraId="53214F12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E33E2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D53FFC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F044EC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1AAD" w:rsidRPr="006461EA" w14:paraId="1ECC93F6" w14:textId="77777777" w:rsidTr="00E634A2">
        <w:tc>
          <w:tcPr>
            <w:tcW w:w="5269" w:type="dxa"/>
          </w:tcPr>
          <w:p w14:paraId="01ED9DFD" w14:textId="77777777" w:rsidR="00D61AAD" w:rsidRPr="006461EA" w:rsidRDefault="00D61AAD" w:rsidP="00D61AAD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13D2AF4E" w14:textId="6C49ABEE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2,017,959</w:t>
            </w:r>
          </w:p>
        </w:tc>
        <w:tc>
          <w:tcPr>
            <w:tcW w:w="270" w:type="dxa"/>
          </w:tcPr>
          <w:p w14:paraId="149C0641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40A8979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1,706,078</w:t>
            </w:r>
          </w:p>
        </w:tc>
      </w:tr>
      <w:tr w:rsidR="00D61AAD" w:rsidRPr="006461EA" w14:paraId="6465320B" w14:textId="77777777" w:rsidTr="00E634A2">
        <w:tc>
          <w:tcPr>
            <w:tcW w:w="5269" w:type="dxa"/>
          </w:tcPr>
          <w:p w14:paraId="295513D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 (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 สำหรับปี</w:t>
            </w:r>
          </w:p>
        </w:tc>
        <w:tc>
          <w:tcPr>
            <w:tcW w:w="1530" w:type="dxa"/>
          </w:tcPr>
          <w:p w14:paraId="3FE7FAC6" w14:textId="20B9F2BE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108,910</w:t>
            </w:r>
          </w:p>
        </w:tc>
        <w:tc>
          <w:tcPr>
            <w:tcW w:w="270" w:type="dxa"/>
          </w:tcPr>
          <w:p w14:paraId="418C509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3EFBFEA7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(219,220)</w:t>
            </w:r>
          </w:p>
        </w:tc>
      </w:tr>
      <w:tr w:rsidR="00D61AAD" w:rsidRPr="006461EA" w14:paraId="532E12B0" w14:textId="77777777" w:rsidTr="00E634A2">
        <w:tc>
          <w:tcPr>
            <w:tcW w:w="5269" w:type="dxa"/>
            <w:vAlign w:val="bottom"/>
          </w:tcPr>
          <w:p w14:paraId="193DC6FC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)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07761B" w14:textId="2921AB78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40,498</w:t>
            </w:r>
          </w:p>
        </w:tc>
        <w:tc>
          <w:tcPr>
            <w:tcW w:w="270" w:type="dxa"/>
          </w:tcPr>
          <w:p w14:paraId="234ACB5E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7689BC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2,324</w:t>
            </w:r>
          </w:p>
        </w:tc>
      </w:tr>
      <w:tr w:rsidR="00D61AAD" w:rsidRPr="006461EA" w14:paraId="63EA8769" w14:textId="77777777" w:rsidTr="00E634A2">
        <w:tc>
          <w:tcPr>
            <w:tcW w:w="5269" w:type="dxa"/>
          </w:tcPr>
          <w:p w14:paraId="298FD683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)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251AA3" w14:textId="0A6AD51F" w:rsidR="00D61AAD" w:rsidRPr="006461EA" w:rsidRDefault="001275F3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149,408</w:t>
            </w:r>
          </w:p>
        </w:tc>
        <w:tc>
          <w:tcPr>
            <w:tcW w:w="270" w:type="dxa"/>
          </w:tcPr>
          <w:p w14:paraId="407B97C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07AD92D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(216,896)</w:t>
            </w:r>
          </w:p>
        </w:tc>
      </w:tr>
      <w:tr w:rsidR="00D61AAD" w:rsidRPr="006461EA" w14:paraId="6801C3B2" w14:textId="77777777" w:rsidTr="00E634A2">
        <w:tc>
          <w:tcPr>
            <w:tcW w:w="5269" w:type="dxa"/>
          </w:tcPr>
          <w:p w14:paraId="3759AED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957D4C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F48482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28C3608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1AAD" w:rsidRPr="006461EA" w14:paraId="1A2253AD" w14:textId="77777777" w:rsidTr="00E634A2">
        <w:tc>
          <w:tcPr>
            <w:tcW w:w="5269" w:type="dxa"/>
          </w:tcPr>
          <w:p w14:paraId="26BD67FF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14:paraId="4B4B5D6E" w14:textId="5B0135B1" w:rsidR="00D61AAD" w:rsidRPr="006461EA" w:rsidRDefault="00B2697F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(13,344)</w:t>
            </w:r>
          </w:p>
        </w:tc>
        <w:tc>
          <w:tcPr>
            <w:tcW w:w="270" w:type="dxa"/>
          </w:tcPr>
          <w:p w14:paraId="254C1CDB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3FBB381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(7,690)</w:t>
            </w:r>
          </w:p>
        </w:tc>
      </w:tr>
      <w:tr w:rsidR="00D61AAD" w:rsidRPr="006461EA" w14:paraId="093C1E77" w14:textId="77777777" w:rsidTr="00E634A2">
        <w:tc>
          <w:tcPr>
            <w:tcW w:w="5269" w:type="dxa"/>
          </w:tcPr>
          <w:p w14:paraId="31F0D869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530" w:type="dxa"/>
          </w:tcPr>
          <w:p w14:paraId="7FAAEF56" w14:textId="0A6D2D1E" w:rsidR="00D61AAD" w:rsidRPr="006461EA" w:rsidRDefault="00B2697F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9,341</w:t>
            </w:r>
          </w:p>
        </w:tc>
        <w:tc>
          <w:tcPr>
            <w:tcW w:w="270" w:type="dxa"/>
          </w:tcPr>
          <w:p w14:paraId="5BACA31D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08FA6688" w14:textId="77777777" w:rsidR="00D61AAD" w:rsidRPr="006461EA" w:rsidRDefault="00D61AAD" w:rsidP="00D61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1,836</w:t>
            </w:r>
          </w:p>
        </w:tc>
      </w:tr>
      <w:tr w:rsidR="00A047C8" w:rsidRPr="006461EA" w14:paraId="7BB0E3C0" w14:textId="77777777" w:rsidTr="00E634A2">
        <w:tc>
          <w:tcPr>
            <w:tcW w:w="5269" w:type="dxa"/>
          </w:tcPr>
          <w:p w14:paraId="62697167" w14:textId="77777777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30" w:type="dxa"/>
          </w:tcPr>
          <w:p w14:paraId="023062C6" w14:textId="14D00904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(17,698)</w:t>
            </w:r>
          </w:p>
        </w:tc>
        <w:tc>
          <w:tcPr>
            <w:tcW w:w="270" w:type="dxa"/>
          </w:tcPr>
          <w:p w14:paraId="1549FE0E" w14:textId="77777777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52A41470" w14:textId="77777777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(11,317)</w:t>
            </w:r>
          </w:p>
        </w:tc>
      </w:tr>
      <w:tr w:rsidR="00A047C8" w:rsidRPr="006461EA" w14:paraId="4CB328A6" w14:textId="77777777" w:rsidTr="00E634A2">
        <w:tc>
          <w:tcPr>
            <w:tcW w:w="5269" w:type="dxa"/>
          </w:tcPr>
          <w:p w14:paraId="4C1E3F80" w14:textId="7E1AA2D4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ผลประโยชน์</w:t>
            </w:r>
            <w:r w:rsidR="001939B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1939B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</w:t>
            </w:r>
            <w:r w:rsidR="001939B2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ทางภาษี</w:t>
            </w:r>
          </w:p>
        </w:tc>
        <w:tc>
          <w:tcPr>
            <w:tcW w:w="1530" w:type="dxa"/>
          </w:tcPr>
          <w:p w14:paraId="3F76E9FE" w14:textId="2BD1C53B" w:rsidR="00A047C8" w:rsidRPr="006461EA" w:rsidRDefault="001939B2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047C8" w:rsidRPr="00A047C8">
              <w:rPr>
                <w:rFonts w:ascii="Browallia New" w:hAnsi="Browallia New" w:cs="Browallia New"/>
                <w:sz w:val="28"/>
                <w:szCs w:val="28"/>
                <w:lang w:val="en-GB"/>
              </w:rPr>
              <w:t>9,307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FFB7C9B" w14:textId="77777777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</w:tcPr>
          <w:p w14:paraId="7DE81D26" w14:textId="77777777" w:rsidR="00A047C8" w:rsidRPr="006461EA" w:rsidRDefault="00A047C8" w:rsidP="00A0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</w:tbl>
    <w:p w14:paraId="7C0D9AB3" w14:textId="77777777" w:rsidR="00C37A47" w:rsidRDefault="00C37A47" w:rsidP="008C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630"/>
        <w:rPr>
          <w:rFonts w:ascii="Browallia New" w:hAnsi="Browallia New" w:cs="Browallia New"/>
          <w:sz w:val="28"/>
          <w:szCs w:val="28"/>
        </w:rPr>
      </w:pPr>
    </w:p>
    <w:p w14:paraId="28A06FC6" w14:textId="4BA4871D" w:rsidR="00337858" w:rsidRPr="006461EA" w:rsidRDefault="00337858" w:rsidP="008C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630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lastRenderedPageBreak/>
        <w:t>กระทบยอดข้อมูลทางการเงินข้างต้นกับมูลค่าตามบัญชีของส่วนได้เสียของ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ร่วมที่รับรู้ในงบการเงินรวม</w:t>
      </w:r>
    </w:p>
    <w:p w14:paraId="2DECCF2E" w14:textId="77777777" w:rsidR="00B576FB" w:rsidRPr="006461EA" w:rsidRDefault="00B576FB" w:rsidP="008800B7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"/>
          <w:szCs w:val="2"/>
        </w:rPr>
      </w:pPr>
    </w:p>
    <w:p w14:paraId="70D4DFCA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319A3E8C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55E4593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0C9FBB2C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66DC453F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14:paraId="2B597FEB" w14:textId="77777777" w:rsidR="00337858" w:rsidRPr="006461EA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555" w:type="pct"/>
        <w:tblInd w:w="851" w:type="dxa"/>
        <w:tblLook w:val="01E0" w:firstRow="1" w:lastRow="1" w:firstColumn="1" w:lastColumn="1" w:noHBand="0" w:noVBand="0"/>
      </w:tblPr>
      <w:tblGrid>
        <w:gridCol w:w="5359"/>
        <w:gridCol w:w="1441"/>
        <w:gridCol w:w="270"/>
        <w:gridCol w:w="1434"/>
      </w:tblGrid>
      <w:tr w:rsidR="00337858" w:rsidRPr="006461EA" w14:paraId="09DEA82C" w14:textId="77777777" w:rsidTr="00D61AAD">
        <w:tc>
          <w:tcPr>
            <w:tcW w:w="3151" w:type="pct"/>
          </w:tcPr>
          <w:p w14:paraId="238D21C8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9" w:type="pct"/>
            <w:gridSpan w:val="3"/>
          </w:tcPr>
          <w:p w14:paraId="7855AD1A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7858" w:rsidRPr="006461EA" w14:paraId="7E32CC1E" w14:textId="77777777" w:rsidTr="00D61AAD">
        <w:tc>
          <w:tcPr>
            <w:tcW w:w="3151" w:type="pct"/>
          </w:tcPr>
          <w:p w14:paraId="3DE65EDA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9D193E2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9" w:type="pct"/>
          </w:tcPr>
          <w:p w14:paraId="082311E8" w14:textId="77777777" w:rsidR="00337858" w:rsidRPr="006461EA" w:rsidRDefault="00337858" w:rsidP="00AB675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4472ABBA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37858" w:rsidRPr="006461EA" w14:paraId="5D1597DA" w14:textId="77777777" w:rsidTr="00270D79">
        <w:trPr>
          <w:trHeight w:val="361"/>
        </w:trPr>
        <w:tc>
          <w:tcPr>
            <w:tcW w:w="3151" w:type="pct"/>
            <w:vAlign w:val="center"/>
          </w:tcPr>
          <w:p w14:paraId="7DCD9B06" w14:textId="77777777" w:rsidR="00337858" w:rsidRPr="006461EA" w:rsidRDefault="00337858" w:rsidP="00AB6753">
            <w:pPr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</w:tcPr>
          <w:p w14:paraId="53C12665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9" w:type="pct"/>
          </w:tcPr>
          <w:p w14:paraId="33EADC37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3" w:type="pct"/>
          </w:tcPr>
          <w:p w14:paraId="540EF68E" w14:textId="77777777" w:rsidR="00337858" w:rsidRPr="006461EA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0D79" w:rsidRPr="006461EA" w14:paraId="4F2BEC28" w14:textId="77777777" w:rsidTr="00D61AAD">
        <w:tc>
          <w:tcPr>
            <w:tcW w:w="3151" w:type="pct"/>
            <w:vAlign w:val="center"/>
          </w:tcPr>
          <w:p w14:paraId="206F601D" w14:textId="77777777" w:rsidR="00270D79" w:rsidRPr="006461EA" w:rsidRDefault="00270D79" w:rsidP="00270D79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847" w:type="pct"/>
          </w:tcPr>
          <w:p w14:paraId="6BC6EACF" w14:textId="2F77ED79" w:rsidR="00270D79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ab/>
              <w:t>311,300</w:t>
            </w:r>
          </w:p>
        </w:tc>
        <w:tc>
          <w:tcPr>
            <w:tcW w:w="159" w:type="pct"/>
          </w:tcPr>
          <w:p w14:paraId="492B02D5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12187422" w14:textId="2BDE953F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161,892</w:t>
            </w:r>
          </w:p>
        </w:tc>
      </w:tr>
      <w:tr w:rsidR="00270D79" w:rsidRPr="006461EA" w14:paraId="67900C6F" w14:textId="77777777" w:rsidTr="00D61AAD">
        <w:trPr>
          <w:trHeight w:val="362"/>
        </w:trPr>
        <w:tc>
          <w:tcPr>
            <w:tcW w:w="3151" w:type="pct"/>
            <w:shd w:val="clear" w:color="auto" w:fill="auto"/>
            <w:vAlign w:val="center"/>
          </w:tcPr>
          <w:p w14:paraId="630F9006" w14:textId="77777777" w:rsidR="00270D79" w:rsidRPr="006461EA" w:rsidRDefault="00270D79" w:rsidP="00270D7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สัดส่วนการถือหุ้นของบริษัทใน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แมคทริค จำกัด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</w:p>
          <w:p w14:paraId="671519AF" w14:textId="77777777" w:rsidR="00270D79" w:rsidRPr="006461EA" w:rsidRDefault="00270D79" w:rsidP="00270D7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(มหาชน)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847" w:type="pct"/>
            <w:shd w:val="clear" w:color="auto" w:fill="auto"/>
          </w:tcPr>
          <w:p w14:paraId="2C97D869" w14:textId="77777777" w:rsidR="001275F3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8730CE" w14:textId="26DDF8A0" w:rsidR="00270D79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32.65</w:t>
            </w:r>
          </w:p>
        </w:tc>
        <w:tc>
          <w:tcPr>
            <w:tcW w:w="159" w:type="pct"/>
            <w:shd w:val="clear" w:color="auto" w:fill="auto"/>
          </w:tcPr>
          <w:p w14:paraId="70682DB1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shd w:val="clear" w:color="auto" w:fill="auto"/>
          </w:tcPr>
          <w:p w14:paraId="67ADDDDA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424EC75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</w:tr>
      <w:tr w:rsidR="00270D79" w:rsidRPr="006461EA" w14:paraId="746B15B4" w14:textId="77777777" w:rsidTr="00D61AAD">
        <w:tc>
          <w:tcPr>
            <w:tcW w:w="3151" w:type="pct"/>
            <w:vAlign w:val="center"/>
          </w:tcPr>
          <w:p w14:paraId="1C39E68D" w14:textId="77777777" w:rsidR="00270D79" w:rsidRPr="006461EA" w:rsidRDefault="00270D79" w:rsidP="00270D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ค่าความนิยม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47" w:type="pct"/>
          </w:tcPr>
          <w:p w14:paraId="744E7C19" w14:textId="05090A5D" w:rsidR="00270D79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83,322</w:t>
            </w:r>
          </w:p>
        </w:tc>
        <w:tc>
          <w:tcPr>
            <w:tcW w:w="159" w:type="pct"/>
          </w:tcPr>
          <w:p w14:paraId="01FBB2DD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30096B6E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83,322</w:t>
            </w:r>
          </w:p>
        </w:tc>
      </w:tr>
      <w:tr w:rsidR="00270D79" w:rsidRPr="006461EA" w14:paraId="6B6CD34D" w14:textId="77777777" w:rsidTr="00D61AAD">
        <w:tc>
          <w:tcPr>
            <w:tcW w:w="3151" w:type="pct"/>
            <w:vAlign w:val="center"/>
          </w:tcPr>
          <w:p w14:paraId="4B2C9AD1" w14:textId="77777777" w:rsidR="00270D79" w:rsidRPr="006461EA" w:rsidRDefault="00270D79" w:rsidP="00270D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รายการปรับปรุงอื่น</w:t>
            </w:r>
          </w:p>
        </w:tc>
        <w:tc>
          <w:tcPr>
            <w:tcW w:w="847" w:type="pct"/>
          </w:tcPr>
          <w:p w14:paraId="093C2AA8" w14:textId="6731B8BA" w:rsidR="00270D79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(26,617)</w:t>
            </w:r>
          </w:p>
        </w:tc>
        <w:tc>
          <w:tcPr>
            <w:tcW w:w="159" w:type="pct"/>
          </w:tcPr>
          <w:p w14:paraId="643D23A1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</w:tcPr>
          <w:p w14:paraId="188CC4F6" w14:textId="77777777" w:rsidR="00270D79" w:rsidRPr="006461EA" w:rsidRDefault="00270D79" w:rsidP="00270D7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(1,085)</w:t>
            </w:r>
          </w:p>
        </w:tc>
      </w:tr>
      <w:tr w:rsidR="00270D79" w:rsidRPr="006461EA" w14:paraId="6CD1921E" w14:textId="77777777" w:rsidTr="00D61AAD">
        <w:tc>
          <w:tcPr>
            <w:tcW w:w="3151" w:type="pct"/>
            <w:shd w:val="clear" w:color="auto" w:fill="auto"/>
            <w:vAlign w:val="center"/>
          </w:tcPr>
          <w:p w14:paraId="48F32B2E" w14:textId="77777777" w:rsidR="00270D79" w:rsidRPr="006461EA" w:rsidRDefault="00270D79" w:rsidP="00270D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แมคทริค จำกัด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CC6771" w14:textId="7EDF59A7" w:rsidR="00270D79" w:rsidRPr="006461EA" w:rsidRDefault="001275F3" w:rsidP="0012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158,344</w:t>
            </w:r>
          </w:p>
        </w:tc>
        <w:tc>
          <w:tcPr>
            <w:tcW w:w="159" w:type="pct"/>
            <w:shd w:val="clear" w:color="auto" w:fill="auto"/>
          </w:tcPr>
          <w:p w14:paraId="43A92AD3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BDCB326" w14:textId="77777777" w:rsidR="00270D79" w:rsidRPr="006461EA" w:rsidRDefault="00270D79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135,094</w:t>
            </w:r>
          </w:p>
        </w:tc>
      </w:tr>
    </w:tbl>
    <w:p w14:paraId="30F44712" w14:textId="77777777" w:rsidR="009B6167" w:rsidRDefault="009B6167" w:rsidP="009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FCE7DCC" w14:textId="49ADF09B" w:rsidR="009B6167" w:rsidRPr="009B6167" w:rsidRDefault="009B6167" w:rsidP="009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2560 </w:t>
      </w:r>
      <w:r>
        <w:rPr>
          <w:rFonts w:ascii="Browallia New" w:hAnsi="Browallia New" w:cs="Browallia New" w:hint="cs"/>
          <w:sz w:val="28"/>
          <w:szCs w:val="28"/>
          <w:cs/>
        </w:rPr>
        <w:t>บริษัทไม่ได้รับเงินปันผลจากบริษัทร่วม</w:t>
      </w:r>
    </w:p>
    <w:p w14:paraId="5A8166CB" w14:textId="2C99D281" w:rsidR="009435D8" w:rsidRDefault="0094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286DF0B7" w14:textId="231FBAFD" w:rsidR="00BD1505" w:rsidRPr="006461EA" w:rsidRDefault="00BD1505" w:rsidP="00BD150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รายการบัญชีกับบุคคลและบริษัทที่เกี่ยวข้องกัน</w:t>
      </w:r>
    </w:p>
    <w:p w14:paraId="1CB85F9E" w14:textId="77777777" w:rsidR="00BD1505" w:rsidRPr="006461EA" w:rsidRDefault="00BD1505" w:rsidP="00BD15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3900A5" w14:textId="77777777" w:rsidR="00BD1505" w:rsidRPr="006461EA" w:rsidRDefault="00BD150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บริษัทเหล่านี้เกี่ยวข้องกันโดยการมี</w:t>
      </w:r>
      <w:r w:rsidR="00270D79" w:rsidRPr="006461EA">
        <w:rPr>
          <w:rFonts w:ascii="Browallia New" w:hAnsi="Browallia New" w:cs="Browallia New"/>
          <w:sz w:val="28"/>
          <w:szCs w:val="28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DDAA862" w14:textId="77777777" w:rsidR="00D33E99" w:rsidRPr="006461EA" w:rsidRDefault="00D33E99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</w:p>
    <w:p w14:paraId="787AADC3" w14:textId="77777777" w:rsidR="00BD1505" w:rsidRPr="006461EA" w:rsidRDefault="007B328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BD1505" w:rsidRPr="006461EA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กิจการที่เกี่ยวข้องกันโดยสรุปมีดังนี้</w:t>
      </w:r>
    </w:p>
    <w:p w14:paraId="1568FCEA" w14:textId="77777777" w:rsidR="00BD1505" w:rsidRPr="006461EA" w:rsidRDefault="00BD150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27"/>
        <w:gridCol w:w="1980"/>
        <w:gridCol w:w="3327"/>
      </w:tblGrid>
      <w:tr w:rsidR="00215DBC" w:rsidRPr="006461EA" w14:paraId="6746BC8F" w14:textId="77777777" w:rsidTr="00215DBC">
        <w:trPr>
          <w:tblHeader/>
        </w:trPr>
        <w:tc>
          <w:tcPr>
            <w:tcW w:w="3627" w:type="dxa"/>
            <w:vAlign w:val="bottom"/>
          </w:tcPr>
          <w:p w14:paraId="77BB663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980" w:type="dxa"/>
          </w:tcPr>
          <w:p w14:paraId="6B4D113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9A3E88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จัดตั้งในประเทศ/สัญชาติ</w:t>
            </w:r>
          </w:p>
        </w:tc>
        <w:tc>
          <w:tcPr>
            <w:tcW w:w="3327" w:type="dxa"/>
          </w:tcPr>
          <w:p w14:paraId="665D88E6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59C0D0" w14:textId="77777777" w:rsidR="00215DBC" w:rsidRPr="006461EA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215DBC" w:rsidRPr="006461EA" w14:paraId="64C4A33F" w14:textId="77777777" w:rsidTr="00215DBC">
        <w:tc>
          <w:tcPr>
            <w:tcW w:w="3627" w:type="dxa"/>
          </w:tcPr>
          <w:p w14:paraId="1FBCA15A" w14:textId="77777777" w:rsidR="00215DBC" w:rsidRPr="006461EA" w:rsidRDefault="00215DBC" w:rsidP="00E3399E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2286C6A6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277F96B0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6461EA" w14:paraId="7718E60E" w14:textId="77777777" w:rsidTr="00215DBC">
        <w:tc>
          <w:tcPr>
            <w:tcW w:w="3627" w:type="dxa"/>
          </w:tcPr>
          <w:p w14:paraId="66B78266" w14:textId="77777777" w:rsidR="00215DBC" w:rsidRPr="006461EA" w:rsidRDefault="00215DBC" w:rsidP="00E3399E">
            <w:pPr>
              <w:spacing w:line="240" w:lineRule="auto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val="en-GB" w:eastAsia="en-GB"/>
              </w:rPr>
              <w:t>บริษัทย่อย</w:t>
            </w:r>
          </w:p>
        </w:tc>
        <w:tc>
          <w:tcPr>
            <w:tcW w:w="1980" w:type="dxa"/>
          </w:tcPr>
          <w:p w14:paraId="29126D14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42EF72EE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6461EA" w14:paraId="32934BF9" w14:textId="77777777" w:rsidTr="00215DBC">
        <w:tc>
          <w:tcPr>
            <w:tcW w:w="3627" w:type="dxa"/>
          </w:tcPr>
          <w:p w14:paraId="113E9FE0" w14:textId="77777777" w:rsidR="00215DBC" w:rsidRPr="006461EA" w:rsidRDefault="00215DBC" w:rsidP="00E3399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980" w:type="dxa"/>
          </w:tcPr>
          <w:p w14:paraId="2A88005C" w14:textId="77777777" w:rsidR="00215DBC" w:rsidRPr="006461EA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3E8294CD" w14:textId="77777777" w:rsidR="00215DBC" w:rsidRPr="006461EA" w:rsidRDefault="00B70C4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11A3DD18" w14:textId="77777777" w:rsidTr="00215DBC">
        <w:tc>
          <w:tcPr>
            <w:tcW w:w="3627" w:type="dxa"/>
          </w:tcPr>
          <w:p w14:paraId="57D65E9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General Engineering Mauritius Limited</w:t>
            </w:r>
          </w:p>
        </w:tc>
        <w:tc>
          <w:tcPr>
            <w:tcW w:w="1980" w:type="dxa"/>
          </w:tcPr>
          <w:p w14:paraId="55F74CC6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Mauritius</w:t>
            </w:r>
          </w:p>
        </w:tc>
        <w:tc>
          <w:tcPr>
            <w:tcW w:w="3327" w:type="dxa"/>
          </w:tcPr>
          <w:p w14:paraId="0B492F2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1D43ACA4" w14:textId="77777777" w:rsidTr="00215DBC">
        <w:tc>
          <w:tcPr>
            <w:tcW w:w="3627" w:type="dxa"/>
          </w:tcPr>
          <w:p w14:paraId="56658BFA" w14:textId="77777777" w:rsidR="00B70C49" w:rsidRPr="006461EA" w:rsidRDefault="00B70C49" w:rsidP="00B70C49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980" w:type="dxa"/>
          </w:tcPr>
          <w:p w14:paraId="10B7E0B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7935BA94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6461EA" w14:paraId="5714132B" w14:textId="77777777" w:rsidTr="00215DBC">
        <w:tc>
          <w:tcPr>
            <w:tcW w:w="3627" w:type="dxa"/>
          </w:tcPr>
          <w:p w14:paraId="4842C035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14:paraId="43D486AC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4B3F510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0247D47B" w14:textId="77777777" w:rsidTr="00215DBC">
        <w:tc>
          <w:tcPr>
            <w:tcW w:w="3627" w:type="dxa"/>
          </w:tcPr>
          <w:p w14:paraId="3830371B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บริษัทร่วม</w:t>
            </w:r>
          </w:p>
        </w:tc>
        <w:tc>
          <w:tcPr>
            <w:tcW w:w="1980" w:type="dxa"/>
          </w:tcPr>
          <w:p w14:paraId="2CBEE286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3204EEBF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27B5149E" w14:textId="77777777" w:rsidTr="00215DBC">
        <w:tc>
          <w:tcPr>
            <w:tcW w:w="3627" w:type="dxa"/>
          </w:tcPr>
          <w:p w14:paraId="18AF23EA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980" w:type="dxa"/>
          </w:tcPr>
          <w:p w14:paraId="12018874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5FDC7659" w14:textId="77777777" w:rsidR="00B70C49" w:rsidRPr="006461EA" w:rsidRDefault="006873A6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ถือหุ้นโดยตรง</w:t>
            </w:r>
          </w:p>
        </w:tc>
      </w:tr>
      <w:tr w:rsidR="00B70C49" w:rsidRPr="006461EA" w14:paraId="1960EE5B" w14:textId="77777777" w:rsidTr="00215DBC">
        <w:tc>
          <w:tcPr>
            <w:tcW w:w="3627" w:type="dxa"/>
          </w:tcPr>
          <w:p w14:paraId="68E4B488" w14:textId="77777777" w:rsidR="00B70C49" w:rsidRPr="006461EA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14:paraId="28EEBC0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69AFD3E5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6461EA" w14:paraId="1B5F00DD" w14:textId="77777777" w:rsidTr="00215DBC">
        <w:tc>
          <w:tcPr>
            <w:tcW w:w="3627" w:type="dxa"/>
          </w:tcPr>
          <w:p w14:paraId="36A4DDB2" w14:textId="536CADC7" w:rsidR="00B70C49" w:rsidRPr="006461EA" w:rsidRDefault="00BC12DC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กิจการร่วมค้า</w:t>
            </w:r>
          </w:p>
        </w:tc>
        <w:tc>
          <w:tcPr>
            <w:tcW w:w="1980" w:type="dxa"/>
          </w:tcPr>
          <w:p w14:paraId="6DD9B7D3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546E0267" w14:textId="77777777" w:rsidR="00B70C49" w:rsidRPr="006461EA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873A6" w:rsidRPr="006461EA" w14:paraId="185A99C7" w14:textId="77777777" w:rsidTr="00215DBC">
        <w:tc>
          <w:tcPr>
            <w:tcW w:w="3627" w:type="dxa"/>
          </w:tcPr>
          <w:p w14:paraId="26B0D0CA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Wisdom Tree Investment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)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PTE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.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Limited </w:t>
            </w:r>
          </w:p>
        </w:tc>
        <w:tc>
          <w:tcPr>
            <w:tcW w:w="1980" w:type="dxa"/>
          </w:tcPr>
          <w:p w14:paraId="6846993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3327" w:type="dxa"/>
          </w:tcPr>
          <w:p w14:paraId="776FD566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ถือหุ้นโดยตรง</w:t>
            </w:r>
          </w:p>
        </w:tc>
      </w:tr>
      <w:tr w:rsidR="006873A6" w:rsidRPr="006461EA" w14:paraId="672D17AD" w14:textId="77777777" w:rsidTr="00215DBC">
        <w:tc>
          <w:tcPr>
            <w:tcW w:w="3627" w:type="dxa"/>
          </w:tcPr>
          <w:p w14:paraId="66CA142C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980" w:type="dxa"/>
          </w:tcPr>
          <w:p w14:paraId="7174D49E" w14:textId="08C6F41F" w:rsidR="006873A6" w:rsidRPr="006461EA" w:rsidRDefault="00C37A47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3327" w:type="dxa"/>
          </w:tcPr>
          <w:p w14:paraId="2A0D9C2C" w14:textId="1EADF8EF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บริษัทย่อยของ</w:t>
            </w:r>
            <w:r w:rsidR="00BC12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กิจการร่วมค้า</w:t>
            </w:r>
          </w:p>
        </w:tc>
      </w:tr>
      <w:tr w:rsidR="00270D79" w:rsidRPr="006461EA" w14:paraId="3C409998" w14:textId="77777777" w:rsidTr="00215DBC">
        <w:tc>
          <w:tcPr>
            <w:tcW w:w="3627" w:type="dxa"/>
          </w:tcPr>
          <w:p w14:paraId="7D7B1D1D" w14:textId="77777777" w:rsidR="00270D79" w:rsidRPr="006461EA" w:rsidRDefault="00270D79" w:rsidP="00F90D1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14:paraId="7718E854" w14:textId="77777777" w:rsidR="00270D79" w:rsidRPr="006461EA" w:rsidRDefault="00270D7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1195D608" w14:textId="77777777" w:rsidR="00270D79" w:rsidRPr="006461EA" w:rsidRDefault="00270D7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0604CB93" w14:textId="77777777" w:rsidTr="00215DBC">
        <w:tc>
          <w:tcPr>
            <w:tcW w:w="3627" w:type="dxa"/>
          </w:tcPr>
          <w:p w14:paraId="155127E6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980" w:type="dxa"/>
          </w:tcPr>
          <w:p w14:paraId="65746790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3DB5E45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2D359EA3" w14:textId="77777777" w:rsidTr="00215DBC">
        <w:tc>
          <w:tcPr>
            <w:tcW w:w="3627" w:type="dxa"/>
          </w:tcPr>
          <w:p w14:paraId="01027935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 สตีล จำกัด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(มหาชน)</w:t>
            </w:r>
          </w:p>
        </w:tc>
        <w:tc>
          <w:tcPr>
            <w:tcW w:w="1980" w:type="dxa"/>
          </w:tcPr>
          <w:p w14:paraId="56F09F93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826A284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กิจการที่บริษัทลงทุน</w:t>
            </w:r>
          </w:p>
        </w:tc>
      </w:tr>
      <w:tr w:rsidR="006873A6" w:rsidRPr="006461EA" w14:paraId="7ED9FED3" w14:textId="77777777" w:rsidTr="00215DBC">
        <w:tc>
          <w:tcPr>
            <w:tcW w:w="3627" w:type="dxa"/>
          </w:tcPr>
          <w:p w14:paraId="7D139047" w14:textId="77777777" w:rsidR="006873A6" w:rsidRPr="006461EA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ซันเทคเมทัลส์ จำกัด</w:t>
            </w:r>
          </w:p>
        </w:tc>
        <w:tc>
          <w:tcPr>
            <w:tcW w:w="1980" w:type="dxa"/>
          </w:tcPr>
          <w:p w14:paraId="7292F56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0ADDED01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506B800C" w14:textId="77777777" w:rsidTr="00215DBC">
        <w:tc>
          <w:tcPr>
            <w:tcW w:w="3627" w:type="dxa"/>
          </w:tcPr>
          <w:p w14:paraId="0C11DF17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980" w:type="dxa"/>
          </w:tcPr>
          <w:p w14:paraId="24A82157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113D1F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3FA4AFDB" w14:textId="77777777" w:rsidTr="00215DBC">
        <w:tc>
          <w:tcPr>
            <w:tcW w:w="3627" w:type="dxa"/>
          </w:tcPr>
          <w:p w14:paraId="2E16DF4D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980" w:type="dxa"/>
          </w:tcPr>
          <w:p w14:paraId="3E815BCC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65170842" w14:textId="1FC958D4" w:rsidR="00123289" w:rsidRPr="006461EA" w:rsidRDefault="006873A6" w:rsidP="0027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634A2" w:rsidRPr="006461EA" w14:paraId="53BD3DE8" w14:textId="77777777" w:rsidTr="00215DBC">
        <w:tc>
          <w:tcPr>
            <w:tcW w:w="3627" w:type="dxa"/>
          </w:tcPr>
          <w:p w14:paraId="7C1E8037" w14:textId="77777777" w:rsidR="00E634A2" w:rsidRPr="006461EA" w:rsidRDefault="00E634A2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14:paraId="3929A77B" w14:textId="77777777" w:rsidR="00E634A2" w:rsidRDefault="00E634A2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0E0AE9EF" w14:textId="77777777" w:rsidR="00E634A2" w:rsidRPr="006461EA" w:rsidRDefault="00E634A2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634A2" w:rsidRPr="006461EA" w14:paraId="40485C09" w14:textId="77777777" w:rsidTr="00215DBC">
        <w:tc>
          <w:tcPr>
            <w:tcW w:w="3627" w:type="dxa"/>
          </w:tcPr>
          <w:p w14:paraId="1DFCBD15" w14:textId="77777777" w:rsidR="00E634A2" w:rsidRPr="006461EA" w:rsidRDefault="00E634A2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14:paraId="03EE9344" w14:textId="77777777" w:rsidR="00E634A2" w:rsidRDefault="00E634A2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729459DD" w14:textId="77777777" w:rsidR="00E634A2" w:rsidRPr="006461EA" w:rsidRDefault="00E634A2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27409" w:rsidRPr="006461EA" w14:paraId="4873427C" w14:textId="77777777" w:rsidTr="00215DBC">
        <w:tc>
          <w:tcPr>
            <w:tcW w:w="3627" w:type="dxa"/>
          </w:tcPr>
          <w:p w14:paraId="5A79E38E" w14:textId="77777777" w:rsidR="00E27409" w:rsidRPr="006461EA" w:rsidRDefault="00E27409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14:paraId="111BB5E0" w14:textId="77777777" w:rsidR="00E27409" w:rsidRDefault="00E2740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6F1D0C71" w14:textId="77777777" w:rsidR="00E27409" w:rsidRPr="006461EA" w:rsidRDefault="00E27409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074780C7" w14:textId="77777777" w:rsidTr="00215DBC">
        <w:tc>
          <w:tcPr>
            <w:tcW w:w="3627" w:type="dxa"/>
          </w:tcPr>
          <w:p w14:paraId="2BFB4345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Millcon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Thiha</w:t>
            </w:r>
            <w:proofErr w:type="spellEnd"/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Limited</w:t>
            </w:r>
          </w:p>
        </w:tc>
        <w:tc>
          <w:tcPr>
            <w:tcW w:w="1980" w:type="dxa"/>
          </w:tcPr>
          <w:p w14:paraId="61507852" w14:textId="1DA8D955" w:rsidR="006873A6" w:rsidRPr="006461EA" w:rsidRDefault="005948FA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3327" w:type="dxa"/>
          </w:tcPr>
          <w:p w14:paraId="6724BBDA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15C8ADC7" w14:textId="77777777" w:rsidTr="00215DBC">
        <w:tc>
          <w:tcPr>
            <w:tcW w:w="3627" w:type="dxa"/>
          </w:tcPr>
          <w:p w14:paraId="5D23F8F4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สหร่วมวัสดุก่อสร้าง จำกัด</w:t>
            </w:r>
          </w:p>
        </w:tc>
        <w:tc>
          <w:tcPr>
            <w:tcW w:w="1980" w:type="dxa"/>
          </w:tcPr>
          <w:p w14:paraId="48129E5A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0D51CA40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6461EA" w14:paraId="5ABDC671" w14:textId="77777777" w:rsidTr="00215DBC">
        <w:tc>
          <w:tcPr>
            <w:tcW w:w="3627" w:type="dxa"/>
          </w:tcPr>
          <w:p w14:paraId="7D001DE3" w14:textId="43162D0F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</w:t>
            </w:r>
            <w:r w:rsidR="00BC12D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ไอบีซีไอ – แมคทริค</w:t>
            </w:r>
          </w:p>
        </w:tc>
        <w:tc>
          <w:tcPr>
            <w:tcW w:w="1980" w:type="dxa"/>
          </w:tcPr>
          <w:p w14:paraId="08878893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528F33A9" w14:textId="4DCC5CF5" w:rsidR="006873A6" w:rsidRPr="006461EA" w:rsidRDefault="00BC12DC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กิจการร่วมค้า</w:t>
            </w:r>
            <w:r w:rsidR="006873A6"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ของบริษัทร่วม</w:t>
            </w:r>
          </w:p>
        </w:tc>
      </w:tr>
      <w:tr w:rsidR="008C3ED0" w:rsidRPr="006461EA" w14:paraId="70A2F6C5" w14:textId="77777777" w:rsidTr="00215DBC">
        <w:tc>
          <w:tcPr>
            <w:tcW w:w="3627" w:type="dxa"/>
          </w:tcPr>
          <w:p w14:paraId="7CFF0029" w14:textId="713698E8" w:rsidR="008C3ED0" w:rsidRPr="006461EA" w:rsidRDefault="008C3ED0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กิจ</w:t>
            </w:r>
            <w:r w:rsidR="00BC12DC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กิจการร่วมค้า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เทพมงคล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–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ไทยมีเดีย</w:t>
            </w:r>
          </w:p>
        </w:tc>
        <w:tc>
          <w:tcPr>
            <w:tcW w:w="1980" w:type="dxa"/>
          </w:tcPr>
          <w:p w14:paraId="5DB619DB" w14:textId="2040227F" w:rsidR="008C3ED0" w:rsidRPr="006461EA" w:rsidRDefault="008C3ED0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2E0AD53B" w14:textId="28A4C10A" w:rsidR="008C3ED0" w:rsidRPr="006461EA" w:rsidRDefault="00BC12DC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กิจการร่วมค้า</w:t>
            </w:r>
            <w:r w:rsidR="008C3ED0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ของบริษัทร่วม</w:t>
            </w:r>
          </w:p>
        </w:tc>
      </w:tr>
      <w:tr w:rsidR="006873A6" w:rsidRPr="006461EA" w14:paraId="18E5066D" w14:textId="77777777" w:rsidTr="00215DBC">
        <w:tc>
          <w:tcPr>
            <w:tcW w:w="3627" w:type="dxa"/>
          </w:tcPr>
          <w:p w14:paraId="3D72B40B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Nippon Concrete Industries Co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, Ltd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</w:p>
        </w:tc>
        <w:tc>
          <w:tcPr>
            <w:tcW w:w="1980" w:type="dxa"/>
          </w:tcPr>
          <w:p w14:paraId="7471DF69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3327" w:type="dxa"/>
          </w:tcPr>
          <w:p w14:paraId="4F94C20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ผู้ถือหุ้นของบริษัทย่อย</w:t>
            </w:r>
          </w:p>
        </w:tc>
      </w:tr>
      <w:tr w:rsidR="006873A6" w:rsidRPr="006461EA" w14:paraId="2316B667" w14:textId="77777777" w:rsidTr="00215DBC">
        <w:tc>
          <w:tcPr>
            <w:tcW w:w="3627" w:type="dxa"/>
          </w:tcPr>
          <w:p w14:paraId="253442B0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</w:tcPr>
          <w:p w14:paraId="60EF3187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534BEED8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0B35420D" w14:textId="77777777" w:rsidTr="00215DBC">
        <w:tc>
          <w:tcPr>
            <w:tcW w:w="3627" w:type="dxa"/>
          </w:tcPr>
          <w:p w14:paraId="39605068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</w:tcPr>
          <w:p w14:paraId="3EF96818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14:paraId="011B310C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6461EA" w14:paraId="33417C87" w14:textId="77777777" w:rsidTr="00215DBC">
        <w:tc>
          <w:tcPr>
            <w:tcW w:w="3627" w:type="dxa"/>
          </w:tcPr>
          <w:p w14:paraId="1533920B" w14:textId="77777777" w:rsidR="006873A6" w:rsidRPr="006461EA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1980" w:type="dxa"/>
          </w:tcPr>
          <w:p w14:paraId="76765A24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14:paraId="356D0ABB" w14:textId="77777777" w:rsidR="006873A6" w:rsidRPr="006461EA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ผู้บริหารที่สำคัญ</w:t>
            </w:r>
          </w:p>
        </w:tc>
      </w:tr>
    </w:tbl>
    <w:p w14:paraId="725323A7" w14:textId="77777777" w:rsidR="001C43CD" w:rsidRPr="006461EA" w:rsidRDefault="001C43CD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161355A1" w14:textId="242D655F" w:rsidR="00C37A47" w:rsidRDefault="00C3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B2B8659" w14:textId="71A64E58" w:rsidR="00BD1505" w:rsidRPr="006461EA" w:rsidRDefault="00BD1505" w:rsidP="0027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46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รายการบัญชีที่สำคัญกับบุคคลและบริษัทที่เกี่ยวข้องกันสำหรับปีสิ้นสุดวันที่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270D79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270D79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CDE777" w14:textId="77777777" w:rsidR="00BD1505" w:rsidRPr="00EF5432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897" w:type="dxa"/>
        <w:tblInd w:w="426" w:type="dxa"/>
        <w:tblLook w:val="01E0" w:firstRow="1" w:lastRow="1" w:firstColumn="1" w:lastColumn="1" w:noHBand="0" w:noVBand="0"/>
      </w:tblPr>
      <w:tblGrid>
        <w:gridCol w:w="3010"/>
        <w:gridCol w:w="2093"/>
        <w:gridCol w:w="918"/>
        <w:gridCol w:w="851"/>
        <w:gridCol w:w="1026"/>
        <w:gridCol w:w="999"/>
      </w:tblGrid>
      <w:tr w:rsidR="00BD1505" w:rsidRPr="006461EA" w14:paraId="2D32B660" w14:textId="77777777" w:rsidTr="00F90D11">
        <w:trPr>
          <w:tblHeader/>
        </w:trPr>
        <w:tc>
          <w:tcPr>
            <w:tcW w:w="3010" w:type="dxa"/>
          </w:tcPr>
          <w:p w14:paraId="09357FA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646DC3DC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94" w:type="dxa"/>
            <w:gridSpan w:val="4"/>
          </w:tcPr>
          <w:p w14:paraId="61FFCB9A" w14:textId="77777777" w:rsidR="00BD1505" w:rsidRPr="006461EA" w:rsidRDefault="00BD1505" w:rsidP="00E3399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D1505" w:rsidRPr="006461EA" w14:paraId="18E8FB1D" w14:textId="77777777" w:rsidTr="00270D79">
        <w:trPr>
          <w:tblHeader/>
        </w:trPr>
        <w:tc>
          <w:tcPr>
            <w:tcW w:w="3010" w:type="dxa"/>
          </w:tcPr>
          <w:p w14:paraId="0D8B5C2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365A8DB2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69" w:type="dxa"/>
            <w:gridSpan w:val="2"/>
          </w:tcPr>
          <w:p w14:paraId="4AFABD7B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1043ED08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D1505" w:rsidRPr="006461EA" w14:paraId="08BD47AD" w14:textId="77777777" w:rsidTr="00F90D11">
        <w:trPr>
          <w:tblHeader/>
        </w:trPr>
        <w:tc>
          <w:tcPr>
            <w:tcW w:w="3010" w:type="dxa"/>
          </w:tcPr>
          <w:p w14:paraId="3CF64BA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4FC0D70D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94" w:type="dxa"/>
            <w:gridSpan w:val="4"/>
          </w:tcPr>
          <w:p w14:paraId="3406ECF5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สำหรับสิ้นสุดวันที่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</w:p>
        </w:tc>
      </w:tr>
      <w:tr w:rsidR="00BD1505" w:rsidRPr="006461EA" w14:paraId="21815B37" w14:textId="77777777" w:rsidTr="00270D79">
        <w:trPr>
          <w:tblHeader/>
        </w:trPr>
        <w:tc>
          <w:tcPr>
            <w:tcW w:w="3010" w:type="dxa"/>
          </w:tcPr>
          <w:p w14:paraId="6073751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14:paraId="485ED003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18" w:type="dxa"/>
          </w:tcPr>
          <w:p w14:paraId="785EDDD3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70D7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A70E694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26" w:type="dxa"/>
          </w:tcPr>
          <w:p w14:paraId="084AB095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70D7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3464FE6D" w14:textId="77777777" w:rsidR="00BD1505" w:rsidRPr="006461EA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BD1505" w:rsidRPr="006461EA" w14:paraId="1BFECBE1" w14:textId="77777777" w:rsidTr="00270D79">
        <w:trPr>
          <w:trHeight w:val="342"/>
        </w:trPr>
        <w:tc>
          <w:tcPr>
            <w:tcW w:w="3010" w:type="dxa"/>
          </w:tcPr>
          <w:p w14:paraId="7A95089F" w14:textId="77777777" w:rsidR="00BD1505" w:rsidRPr="006461EA" w:rsidRDefault="00BD1505" w:rsidP="00E3399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93" w:type="dxa"/>
          </w:tcPr>
          <w:p w14:paraId="4278AC1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18" w:type="dxa"/>
          </w:tcPr>
          <w:p w14:paraId="2A6E5FE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1ABDB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90ADE5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21001A5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1B8A" w:rsidRPr="006461EA" w14:paraId="061A98D6" w14:textId="77777777" w:rsidTr="00696F6F">
        <w:tc>
          <w:tcPr>
            <w:tcW w:w="3010" w:type="dxa"/>
            <w:shd w:val="clear" w:color="auto" w:fill="auto"/>
          </w:tcPr>
          <w:p w14:paraId="18E03588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93" w:type="dxa"/>
            <w:shd w:val="clear" w:color="auto" w:fill="auto"/>
          </w:tcPr>
          <w:p w14:paraId="6C725E1F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A91C28B" w14:textId="229D87D9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E1554B" w14:textId="13999EF3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1391EF65" w14:textId="7D4CF034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19,515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099C4AA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17,789</w:t>
            </w:r>
          </w:p>
        </w:tc>
      </w:tr>
      <w:tr w:rsidR="007C1B8A" w:rsidRPr="006461EA" w14:paraId="4E2380AD" w14:textId="77777777" w:rsidTr="00696F6F">
        <w:tc>
          <w:tcPr>
            <w:tcW w:w="3010" w:type="dxa"/>
            <w:shd w:val="clear" w:color="auto" w:fill="auto"/>
          </w:tcPr>
          <w:p w14:paraId="4565EC82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ค่าเช่า</w:t>
            </w:r>
          </w:p>
        </w:tc>
        <w:tc>
          <w:tcPr>
            <w:tcW w:w="2093" w:type="dxa"/>
            <w:shd w:val="clear" w:color="auto" w:fill="auto"/>
          </w:tcPr>
          <w:p w14:paraId="722F1BDA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44C783A" w14:textId="696E62F9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AD10A0" w14:textId="75E5B10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E63B5E0" w14:textId="0BA7E41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2450D7F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</w:tr>
      <w:tr w:rsidR="007C1B8A" w:rsidRPr="006461EA" w14:paraId="5C33D1C6" w14:textId="77777777" w:rsidTr="006C776F">
        <w:tc>
          <w:tcPr>
            <w:tcW w:w="3010" w:type="dxa"/>
            <w:shd w:val="clear" w:color="auto" w:fill="auto"/>
          </w:tcPr>
          <w:p w14:paraId="430C47E3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กำไรจากการขายที่ดิน</w:t>
            </w:r>
          </w:p>
        </w:tc>
        <w:tc>
          <w:tcPr>
            <w:tcW w:w="2093" w:type="dxa"/>
            <w:shd w:val="clear" w:color="auto" w:fill="auto"/>
          </w:tcPr>
          <w:p w14:paraId="492E9D8A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C5E9B50" w14:textId="574C92D5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792047" w14:textId="3E15AC66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5D84A4A" w14:textId="477CBA9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5A6D485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29,848</w:t>
            </w:r>
          </w:p>
        </w:tc>
      </w:tr>
      <w:tr w:rsidR="007C1B8A" w:rsidRPr="006461EA" w14:paraId="5FC7EDEB" w14:textId="77777777" w:rsidTr="006C776F">
        <w:tc>
          <w:tcPr>
            <w:tcW w:w="3010" w:type="dxa"/>
            <w:shd w:val="clear" w:color="auto" w:fill="auto"/>
          </w:tcPr>
          <w:p w14:paraId="4B038281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2093" w:type="dxa"/>
            <w:shd w:val="clear" w:color="auto" w:fill="auto"/>
          </w:tcPr>
          <w:p w14:paraId="60B26614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702F797" w14:textId="24E35673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12C08" w14:textId="365F12C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62F004" w14:textId="0A6F14C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29EC3BC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9,547</w:t>
            </w:r>
          </w:p>
        </w:tc>
      </w:tr>
      <w:tr w:rsidR="007C1B8A" w:rsidRPr="006461EA" w14:paraId="3CCA6D0D" w14:textId="77777777" w:rsidTr="00696F6F">
        <w:tc>
          <w:tcPr>
            <w:tcW w:w="3010" w:type="dxa"/>
            <w:shd w:val="clear" w:color="auto" w:fill="auto"/>
          </w:tcPr>
          <w:p w14:paraId="13FF3C6C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93" w:type="dxa"/>
            <w:shd w:val="clear" w:color="auto" w:fill="auto"/>
          </w:tcPr>
          <w:p w14:paraId="41BDABDD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47712B5" w14:textId="631886F9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155FEE" w14:textId="739AD0BE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A0DED73" w14:textId="42E6211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35B3343" w14:textId="7178631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C1B8A" w:rsidRPr="006461EA" w14:paraId="17260D42" w14:textId="77777777" w:rsidTr="00696F6F">
        <w:tc>
          <w:tcPr>
            <w:tcW w:w="3010" w:type="dxa"/>
            <w:shd w:val="clear" w:color="auto" w:fill="auto"/>
          </w:tcPr>
          <w:p w14:paraId="3CC67226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93" w:type="dxa"/>
            <w:shd w:val="clear" w:color="auto" w:fill="auto"/>
          </w:tcPr>
          <w:p w14:paraId="24160142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MLR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B3B1890" w14:textId="55FE1C44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2A597B" w14:textId="60DDCBF4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4B77F40" w14:textId="11906E4A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13,269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E99A399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14,986</w:t>
            </w:r>
          </w:p>
        </w:tc>
      </w:tr>
      <w:tr w:rsidR="007C1B8A" w:rsidRPr="006461EA" w14:paraId="08DC5EC5" w14:textId="77777777" w:rsidTr="006C776F">
        <w:tc>
          <w:tcPr>
            <w:tcW w:w="3010" w:type="dxa"/>
            <w:shd w:val="clear" w:color="auto" w:fill="auto"/>
          </w:tcPr>
          <w:p w14:paraId="377101C3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93" w:type="dxa"/>
            <w:shd w:val="clear" w:color="auto" w:fill="auto"/>
          </w:tcPr>
          <w:p w14:paraId="055D5F20" w14:textId="77777777" w:rsidR="007C1B8A" w:rsidRPr="006461EA" w:rsidRDefault="007C1B8A" w:rsidP="007C1B8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A16F476" w14:textId="15489C15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AD48A8" w14:textId="17501D23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4BC91D30" w14:textId="645479C5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43,124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D719133" w14:textId="2DBC6793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C1B8A" w:rsidRPr="006461EA" w14:paraId="04C5DF33" w14:textId="77777777" w:rsidTr="00270D79">
        <w:tc>
          <w:tcPr>
            <w:tcW w:w="3010" w:type="dxa"/>
            <w:shd w:val="clear" w:color="auto" w:fill="auto"/>
          </w:tcPr>
          <w:p w14:paraId="29D76D60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  <w:shd w:val="clear" w:color="auto" w:fill="auto"/>
          </w:tcPr>
          <w:p w14:paraId="488BD1E4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370005C0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14:paraId="16E95C23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  <w:shd w:val="clear" w:color="auto" w:fill="auto"/>
          </w:tcPr>
          <w:p w14:paraId="118065D6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05CF8249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7C1B8A" w:rsidRPr="006461EA" w14:paraId="224BE89F" w14:textId="77777777" w:rsidTr="00270D79">
        <w:tc>
          <w:tcPr>
            <w:tcW w:w="5103" w:type="dxa"/>
            <w:gridSpan w:val="2"/>
          </w:tcPr>
          <w:p w14:paraId="36104F3E" w14:textId="19AC056B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รายการธุรกิจกับบริษัทร่วมและ</w:t>
            </w:r>
            <w:r w:rsidR="00BC12D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กิจการร่วมค้า</w:t>
            </w:r>
          </w:p>
        </w:tc>
        <w:tc>
          <w:tcPr>
            <w:tcW w:w="918" w:type="dxa"/>
          </w:tcPr>
          <w:p w14:paraId="2ABCBB57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6BCCD4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39D9AC9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47EC95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1B8A" w:rsidRPr="006461EA" w14:paraId="0ADC5E8B" w14:textId="77777777" w:rsidTr="00696F6F">
        <w:tc>
          <w:tcPr>
            <w:tcW w:w="3010" w:type="dxa"/>
          </w:tcPr>
          <w:p w14:paraId="5527E318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93" w:type="dxa"/>
          </w:tcPr>
          <w:p w14:paraId="763FE68F" w14:textId="77777777" w:rsidR="007C1B8A" w:rsidRPr="006461EA" w:rsidRDefault="007C1B8A" w:rsidP="007C1B8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14:paraId="0C7CE9CC" w14:textId="4229D46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3,306</w:t>
            </w:r>
          </w:p>
        </w:tc>
        <w:tc>
          <w:tcPr>
            <w:tcW w:w="851" w:type="dxa"/>
          </w:tcPr>
          <w:p w14:paraId="2F21F5AD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20,451</w:t>
            </w:r>
          </w:p>
        </w:tc>
        <w:tc>
          <w:tcPr>
            <w:tcW w:w="1026" w:type="dxa"/>
          </w:tcPr>
          <w:p w14:paraId="44DABB06" w14:textId="0FC210D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3,306</w:t>
            </w:r>
          </w:p>
        </w:tc>
        <w:tc>
          <w:tcPr>
            <w:tcW w:w="999" w:type="dxa"/>
            <w:vAlign w:val="bottom"/>
          </w:tcPr>
          <w:p w14:paraId="1645B278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20,451</w:t>
            </w:r>
          </w:p>
        </w:tc>
      </w:tr>
      <w:tr w:rsidR="007C1B8A" w:rsidRPr="006461EA" w14:paraId="79FE69B2" w14:textId="77777777" w:rsidTr="00696F6F">
        <w:tc>
          <w:tcPr>
            <w:tcW w:w="3010" w:type="dxa"/>
          </w:tcPr>
          <w:p w14:paraId="458B3FCD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ค่าก่อสร้าง</w:t>
            </w:r>
          </w:p>
        </w:tc>
        <w:tc>
          <w:tcPr>
            <w:tcW w:w="2093" w:type="dxa"/>
          </w:tcPr>
          <w:p w14:paraId="0A1B84D3" w14:textId="77777777" w:rsidR="007C1B8A" w:rsidRPr="006461EA" w:rsidRDefault="007C1B8A" w:rsidP="007C1B8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18" w:type="dxa"/>
          </w:tcPr>
          <w:p w14:paraId="5CC354F6" w14:textId="2A602E3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98,062</w:t>
            </w:r>
          </w:p>
        </w:tc>
        <w:tc>
          <w:tcPr>
            <w:tcW w:w="851" w:type="dxa"/>
          </w:tcPr>
          <w:p w14:paraId="4C9F580E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158,409</w:t>
            </w:r>
          </w:p>
        </w:tc>
        <w:tc>
          <w:tcPr>
            <w:tcW w:w="1026" w:type="dxa"/>
          </w:tcPr>
          <w:p w14:paraId="1801E023" w14:textId="230CDAE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2,490</w:t>
            </w:r>
          </w:p>
        </w:tc>
        <w:tc>
          <w:tcPr>
            <w:tcW w:w="999" w:type="dxa"/>
            <w:vAlign w:val="bottom"/>
          </w:tcPr>
          <w:p w14:paraId="1B006A65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100,656</w:t>
            </w:r>
          </w:p>
        </w:tc>
      </w:tr>
      <w:tr w:rsidR="007C1B8A" w:rsidRPr="006461EA" w14:paraId="6DD6BDF0" w14:textId="77777777" w:rsidTr="00270D79">
        <w:tc>
          <w:tcPr>
            <w:tcW w:w="3010" w:type="dxa"/>
          </w:tcPr>
          <w:p w14:paraId="3029DD08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14:paraId="5111500D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</w:tcPr>
          <w:p w14:paraId="2038DBE4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0587326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C4650EC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509B3896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7C1B8A" w:rsidRPr="006461EA" w14:paraId="13048B38" w14:textId="77777777" w:rsidTr="00270D79">
        <w:tc>
          <w:tcPr>
            <w:tcW w:w="3010" w:type="dxa"/>
          </w:tcPr>
          <w:p w14:paraId="62418C28" w14:textId="77777777" w:rsidR="007C1B8A" w:rsidRPr="006461EA" w:rsidRDefault="007C1B8A" w:rsidP="007C1B8A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2093" w:type="dxa"/>
          </w:tcPr>
          <w:p w14:paraId="07AAD0FF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18" w:type="dxa"/>
          </w:tcPr>
          <w:p w14:paraId="3F2080C8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CF950B2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6399A6E9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18A52837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1B8A" w:rsidRPr="006461EA" w14:paraId="3FCF35A6" w14:textId="77777777" w:rsidTr="00270D79">
        <w:tc>
          <w:tcPr>
            <w:tcW w:w="3010" w:type="dxa"/>
          </w:tcPr>
          <w:p w14:paraId="305D9087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93" w:type="dxa"/>
          </w:tcPr>
          <w:p w14:paraId="107E52D4" w14:textId="77777777" w:rsidR="007C1B8A" w:rsidRPr="006461EA" w:rsidRDefault="007C1B8A" w:rsidP="007C1B8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14:paraId="593C42F1" w14:textId="46D8C240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851" w:type="dxa"/>
          </w:tcPr>
          <w:p w14:paraId="77E0ECAB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13,129</w:t>
            </w:r>
          </w:p>
        </w:tc>
        <w:tc>
          <w:tcPr>
            <w:tcW w:w="1026" w:type="dxa"/>
          </w:tcPr>
          <w:p w14:paraId="0AE44327" w14:textId="3C78956A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999" w:type="dxa"/>
          </w:tcPr>
          <w:p w14:paraId="71F0D95A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13,129</w:t>
            </w:r>
          </w:p>
        </w:tc>
      </w:tr>
      <w:tr w:rsidR="007C1B8A" w:rsidRPr="006461EA" w14:paraId="454BB792" w14:textId="77777777" w:rsidTr="00696F6F">
        <w:tc>
          <w:tcPr>
            <w:tcW w:w="3010" w:type="dxa"/>
          </w:tcPr>
          <w:p w14:paraId="0B4A0723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93" w:type="dxa"/>
          </w:tcPr>
          <w:p w14:paraId="3200776C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14:paraId="56F23C6E" w14:textId="04A0F0CA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122,078</w:t>
            </w:r>
          </w:p>
        </w:tc>
        <w:tc>
          <w:tcPr>
            <w:tcW w:w="851" w:type="dxa"/>
          </w:tcPr>
          <w:p w14:paraId="26052BC4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170,461</w:t>
            </w:r>
          </w:p>
        </w:tc>
        <w:tc>
          <w:tcPr>
            <w:tcW w:w="1026" w:type="dxa"/>
          </w:tcPr>
          <w:p w14:paraId="2F6CD5F2" w14:textId="7908DB05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122,078</w:t>
            </w:r>
          </w:p>
        </w:tc>
        <w:tc>
          <w:tcPr>
            <w:tcW w:w="999" w:type="dxa"/>
            <w:vAlign w:val="bottom"/>
          </w:tcPr>
          <w:p w14:paraId="7D587349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170,461</w:t>
            </w:r>
          </w:p>
        </w:tc>
      </w:tr>
      <w:tr w:rsidR="007C1B8A" w:rsidRPr="006461EA" w14:paraId="1B840F47" w14:textId="77777777" w:rsidTr="00270D79">
        <w:tc>
          <w:tcPr>
            <w:tcW w:w="3010" w:type="dxa"/>
          </w:tcPr>
          <w:p w14:paraId="4CF80057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2093" w:type="dxa"/>
          </w:tcPr>
          <w:p w14:paraId="6131DBA6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14:paraId="50C46B89" w14:textId="5BCD8C9F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18,106</w:t>
            </w:r>
          </w:p>
        </w:tc>
        <w:tc>
          <w:tcPr>
            <w:tcW w:w="851" w:type="dxa"/>
          </w:tcPr>
          <w:p w14:paraId="1A5E46C1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9,013</w:t>
            </w:r>
          </w:p>
        </w:tc>
        <w:tc>
          <w:tcPr>
            <w:tcW w:w="1026" w:type="dxa"/>
          </w:tcPr>
          <w:p w14:paraId="2DCD27BE" w14:textId="63C75503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18,106</w:t>
            </w:r>
          </w:p>
        </w:tc>
        <w:tc>
          <w:tcPr>
            <w:tcW w:w="999" w:type="dxa"/>
          </w:tcPr>
          <w:p w14:paraId="327A5E65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9,013</w:t>
            </w:r>
          </w:p>
        </w:tc>
      </w:tr>
      <w:tr w:rsidR="007C1B8A" w:rsidRPr="006461EA" w14:paraId="5C675C58" w14:textId="77777777" w:rsidTr="006C776F">
        <w:tc>
          <w:tcPr>
            <w:tcW w:w="3010" w:type="dxa"/>
          </w:tcPr>
          <w:p w14:paraId="1C8743B2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93" w:type="dxa"/>
          </w:tcPr>
          <w:p w14:paraId="0C3CC8C0" w14:textId="77777777" w:rsidR="007C1B8A" w:rsidRPr="003A34DF" w:rsidRDefault="007C1B8A" w:rsidP="003A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4D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3A34D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18" w:type="dxa"/>
          </w:tcPr>
          <w:p w14:paraId="12EE335D" w14:textId="77777777" w:rsidR="007C1B8A" w:rsidRPr="006461EA" w:rsidRDefault="007C1B8A" w:rsidP="007C1B8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23,744</w:t>
            </w:r>
          </w:p>
        </w:tc>
        <w:tc>
          <w:tcPr>
            <w:tcW w:w="851" w:type="dxa"/>
            <w:vAlign w:val="bottom"/>
          </w:tcPr>
          <w:p w14:paraId="57352072" w14:textId="6E9CAF8F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2C2A8EF4" w14:textId="1E0EFEAB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77BB02CD" w14:textId="70AE294E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C1B8A" w:rsidRPr="006461EA" w14:paraId="13B54133" w14:textId="77777777" w:rsidTr="00270D79">
        <w:tc>
          <w:tcPr>
            <w:tcW w:w="3010" w:type="dxa"/>
          </w:tcPr>
          <w:p w14:paraId="344ACE51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14:paraId="34D9C3C1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</w:tcPr>
          <w:p w14:paraId="2137A426" w14:textId="2DD1AE72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EA101E5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</w:tcPr>
          <w:p w14:paraId="31D2A1F5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789BFFE7" w14:textId="77777777" w:rsidR="007C1B8A" w:rsidRPr="006461EA" w:rsidRDefault="007C1B8A" w:rsidP="007C1B8A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color w:val="FF0000"/>
                <w:sz w:val="24"/>
                <w:szCs w:val="24"/>
                <w:u w:val="single"/>
              </w:rPr>
            </w:pPr>
          </w:p>
        </w:tc>
      </w:tr>
      <w:tr w:rsidR="007C1B8A" w:rsidRPr="006461EA" w14:paraId="0EED6945" w14:textId="77777777" w:rsidTr="000603E3">
        <w:trPr>
          <w:trHeight w:val="65"/>
        </w:trPr>
        <w:tc>
          <w:tcPr>
            <w:tcW w:w="3010" w:type="dxa"/>
          </w:tcPr>
          <w:p w14:paraId="3A1457EF" w14:textId="77777777" w:rsidR="007C1B8A" w:rsidRPr="006461EA" w:rsidRDefault="007C1B8A" w:rsidP="007C1B8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93" w:type="dxa"/>
          </w:tcPr>
          <w:p w14:paraId="397E2F56" w14:textId="77777777" w:rsidR="007C1B8A" w:rsidRPr="006461EA" w:rsidRDefault="007C1B8A" w:rsidP="007C1B8A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8EAC2F8" w14:textId="77777777" w:rsidR="007C1B8A" w:rsidRPr="006461EA" w:rsidRDefault="007C1B8A" w:rsidP="007C1B8A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21467DEF" w14:textId="77777777" w:rsidR="007C1B8A" w:rsidRPr="006461EA" w:rsidRDefault="007C1B8A" w:rsidP="007C1B8A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6" w:type="dxa"/>
            <w:vAlign w:val="bottom"/>
          </w:tcPr>
          <w:p w14:paraId="285A0B7F" w14:textId="77777777" w:rsidR="007C1B8A" w:rsidRPr="006461EA" w:rsidRDefault="007C1B8A" w:rsidP="007C1B8A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vAlign w:val="bottom"/>
          </w:tcPr>
          <w:p w14:paraId="2177E087" w14:textId="77777777" w:rsidR="007C1B8A" w:rsidRPr="006461EA" w:rsidRDefault="007C1B8A" w:rsidP="007C1B8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7C1B8A" w:rsidRPr="006461EA" w14:paraId="0AFECEDE" w14:textId="77777777" w:rsidTr="00AD0C01">
        <w:tc>
          <w:tcPr>
            <w:tcW w:w="3010" w:type="dxa"/>
          </w:tcPr>
          <w:p w14:paraId="44EC47D2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93" w:type="dxa"/>
          </w:tcPr>
          <w:p w14:paraId="378C0F44" w14:textId="77777777" w:rsidR="007C1B8A" w:rsidRPr="006461EA" w:rsidRDefault="007C1B8A" w:rsidP="007C1B8A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328497" w14:textId="68D6F020" w:rsidR="007C1B8A" w:rsidRPr="005E4F34" w:rsidRDefault="005E4F34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31,881</w:t>
            </w:r>
          </w:p>
        </w:tc>
        <w:tc>
          <w:tcPr>
            <w:tcW w:w="851" w:type="dxa"/>
            <w:vAlign w:val="bottom"/>
          </w:tcPr>
          <w:p w14:paraId="14154304" w14:textId="77777777" w:rsidR="007C1B8A" w:rsidRPr="005E4F34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25,022</w:t>
            </w:r>
          </w:p>
        </w:tc>
        <w:tc>
          <w:tcPr>
            <w:tcW w:w="1026" w:type="dxa"/>
          </w:tcPr>
          <w:p w14:paraId="0EB89FBC" w14:textId="6122B908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22,755</w:t>
            </w:r>
          </w:p>
        </w:tc>
        <w:tc>
          <w:tcPr>
            <w:tcW w:w="999" w:type="dxa"/>
            <w:vAlign w:val="bottom"/>
          </w:tcPr>
          <w:p w14:paraId="5BD4BA60" w14:textId="77777777" w:rsidR="007C1B8A" w:rsidRPr="006461EA" w:rsidRDefault="007C1B8A" w:rsidP="007C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25,022</w:t>
            </w:r>
          </w:p>
        </w:tc>
      </w:tr>
      <w:tr w:rsidR="007C1B8A" w:rsidRPr="006461EA" w14:paraId="29E1CCA2" w14:textId="77777777" w:rsidTr="00AD0C01">
        <w:tc>
          <w:tcPr>
            <w:tcW w:w="3010" w:type="dxa"/>
          </w:tcPr>
          <w:p w14:paraId="6C52D3E4" w14:textId="77777777" w:rsidR="007C1B8A" w:rsidRPr="006461EA" w:rsidRDefault="007C1B8A" w:rsidP="007C1B8A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93" w:type="dxa"/>
          </w:tcPr>
          <w:p w14:paraId="4097C957" w14:textId="77777777" w:rsidR="007C1B8A" w:rsidRPr="006461EA" w:rsidRDefault="007C1B8A" w:rsidP="007C1B8A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A13DDA8" w14:textId="1D88948A" w:rsidR="007C1B8A" w:rsidRPr="005E4F34" w:rsidRDefault="007C1B8A" w:rsidP="007C1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5E4F34"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851" w:type="dxa"/>
            <w:vAlign w:val="bottom"/>
          </w:tcPr>
          <w:p w14:paraId="072B41B6" w14:textId="77777777" w:rsidR="007C1B8A" w:rsidRPr="005E4F34" w:rsidRDefault="007C1B8A" w:rsidP="007C1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1,169</w:t>
            </w:r>
          </w:p>
        </w:tc>
        <w:tc>
          <w:tcPr>
            <w:tcW w:w="1026" w:type="dxa"/>
          </w:tcPr>
          <w:p w14:paraId="2184A821" w14:textId="0C214F89" w:rsidR="007C1B8A" w:rsidRPr="006461EA" w:rsidRDefault="007C1B8A" w:rsidP="007C1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1,057</w:t>
            </w:r>
          </w:p>
        </w:tc>
        <w:tc>
          <w:tcPr>
            <w:tcW w:w="999" w:type="dxa"/>
            <w:vAlign w:val="bottom"/>
          </w:tcPr>
          <w:p w14:paraId="7932B8A0" w14:textId="77777777" w:rsidR="007C1B8A" w:rsidRPr="006461EA" w:rsidRDefault="007C1B8A" w:rsidP="007C1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1,169</w:t>
            </w:r>
          </w:p>
        </w:tc>
      </w:tr>
      <w:tr w:rsidR="007C1B8A" w:rsidRPr="006461EA" w14:paraId="49CBC44B" w14:textId="77777777" w:rsidTr="00AD0C01">
        <w:tc>
          <w:tcPr>
            <w:tcW w:w="3010" w:type="dxa"/>
            <w:vAlign w:val="bottom"/>
          </w:tcPr>
          <w:p w14:paraId="56743C17" w14:textId="77777777" w:rsidR="007C1B8A" w:rsidRPr="006461EA" w:rsidRDefault="007C1B8A" w:rsidP="007C1B8A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93" w:type="dxa"/>
            <w:vAlign w:val="bottom"/>
          </w:tcPr>
          <w:p w14:paraId="44322502" w14:textId="77777777" w:rsidR="007C1B8A" w:rsidRPr="006461EA" w:rsidRDefault="007C1B8A" w:rsidP="007C1B8A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2C291B8" w14:textId="27BBAEF7" w:rsidR="007C1B8A" w:rsidRPr="005E4F34" w:rsidRDefault="005E4F34" w:rsidP="007C1B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33,336</w:t>
            </w:r>
          </w:p>
        </w:tc>
        <w:tc>
          <w:tcPr>
            <w:tcW w:w="851" w:type="dxa"/>
            <w:vAlign w:val="bottom"/>
          </w:tcPr>
          <w:p w14:paraId="0D5D3170" w14:textId="77777777" w:rsidR="007C1B8A" w:rsidRPr="005E4F34" w:rsidRDefault="007C1B8A" w:rsidP="007C1B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E4F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26,191</w:t>
            </w:r>
          </w:p>
        </w:tc>
        <w:tc>
          <w:tcPr>
            <w:tcW w:w="1026" w:type="dxa"/>
          </w:tcPr>
          <w:p w14:paraId="4B3E5740" w14:textId="74F4F642" w:rsidR="007C1B8A" w:rsidRPr="006461EA" w:rsidRDefault="007C1B8A" w:rsidP="007C1B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23,812</w:t>
            </w:r>
          </w:p>
        </w:tc>
        <w:tc>
          <w:tcPr>
            <w:tcW w:w="999" w:type="dxa"/>
            <w:vAlign w:val="bottom"/>
          </w:tcPr>
          <w:p w14:paraId="31A6099E" w14:textId="77777777" w:rsidR="007C1B8A" w:rsidRPr="006461EA" w:rsidRDefault="007C1B8A" w:rsidP="007C1B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26,191</w:t>
            </w:r>
          </w:p>
        </w:tc>
      </w:tr>
    </w:tbl>
    <w:p w14:paraId="2425BB0D" w14:textId="77777777" w:rsidR="005948FA" w:rsidRDefault="005948FA" w:rsidP="00270D79">
      <w:pPr>
        <w:rPr>
          <w:rFonts w:ascii="Browallia New" w:hAnsi="Browallia New" w:cs="Browallia New"/>
          <w:sz w:val="28"/>
          <w:szCs w:val="28"/>
        </w:rPr>
      </w:pPr>
    </w:p>
    <w:p w14:paraId="130C412B" w14:textId="77777777" w:rsidR="00E634A2" w:rsidRDefault="0037041C" w:rsidP="00270D79">
      <w:pPr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tab/>
      </w:r>
      <w:r w:rsidRPr="006461EA">
        <w:rPr>
          <w:rFonts w:ascii="Browallia New" w:hAnsi="Browallia New" w:cs="Browallia New"/>
          <w:sz w:val="28"/>
          <w:szCs w:val="28"/>
        </w:rPr>
        <w:tab/>
      </w:r>
    </w:p>
    <w:p w14:paraId="48DCC238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5FC195C" w14:textId="582CC70A" w:rsidR="00BD1505" w:rsidRPr="006461EA" w:rsidRDefault="00BD1505" w:rsidP="00EF5432">
      <w:pPr>
        <w:ind w:firstLine="441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270D79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270D79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365AB4C" w14:textId="77777777" w:rsidR="00C91A48" w:rsidRPr="006461EA" w:rsidRDefault="00C91A48" w:rsidP="00BD1505">
      <w:pPr>
        <w:rPr>
          <w:rFonts w:ascii="Browallia New" w:hAnsi="Browallia New" w:cs="Browallia New"/>
          <w:sz w:val="28"/>
          <w:szCs w:val="28"/>
        </w:rPr>
      </w:pPr>
    </w:p>
    <w:tbl>
      <w:tblPr>
        <w:tblW w:w="891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1053"/>
        <w:gridCol w:w="270"/>
        <w:gridCol w:w="990"/>
        <w:gridCol w:w="239"/>
        <w:gridCol w:w="1111"/>
        <w:gridCol w:w="241"/>
        <w:gridCol w:w="1127"/>
      </w:tblGrid>
      <w:tr w:rsidR="00BD1505" w:rsidRPr="006461EA" w14:paraId="37C4F9D5" w14:textId="77777777" w:rsidTr="00D33762">
        <w:trPr>
          <w:cantSplit/>
          <w:tblHeader/>
        </w:trPr>
        <w:tc>
          <w:tcPr>
            <w:tcW w:w="3888" w:type="dxa"/>
          </w:tcPr>
          <w:p w14:paraId="7E696A62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31" w:type="dxa"/>
            <w:gridSpan w:val="7"/>
          </w:tcPr>
          <w:p w14:paraId="2D232165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D1505" w:rsidRPr="006461EA" w14:paraId="69FFE389" w14:textId="77777777" w:rsidTr="00DD3A15">
        <w:trPr>
          <w:cantSplit/>
          <w:tblHeader/>
        </w:trPr>
        <w:tc>
          <w:tcPr>
            <w:tcW w:w="3888" w:type="dxa"/>
          </w:tcPr>
          <w:p w14:paraId="1AB1279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1947883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419C11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380D1C35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1505" w:rsidRPr="006461EA" w14:paraId="6C270637" w14:textId="77777777" w:rsidTr="00DD3A15">
        <w:trPr>
          <w:cantSplit/>
          <w:tblHeader/>
        </w:trPr>
        <w:tc>
          <w:tcPr>
            <w:tcW w:w="3888" w:type="dxa"/>
          </w:tcPr>
          <w:p w14:paraId="18C8E726" w14:textId="77777777" w:rsidR="00BD1505" w:rsidRPr="006461EA" w:rsidRDefault="00BD1505" w:rsidP="00E3399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85141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320A25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C1E10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9" w:type="dxa"/>
            <w:vAlign w:val="bottom"/>
          </w:tcPr>
          <w:p w14:paraId="32D9FF84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2B2A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980DDA5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F8A8" w14:textId="77777777" w:rsidR="00BD1505" w:rsidRPr="006461EA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70D79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D1505" w:rsidRPr="006461EA" w14:paraId="0EF7B414" w14:textId="77777777" w:rsidTr="00DD3A15">
        <w:trPr>
          <w:cantSplit/>
        </w:trPr>
        <w:tc>
          <w:tcPr>
            <w:tcW w:w="3888" w:type="dxa"/>
            <w:vAlign w:val="center"/>
          </w:tcPr>
          <w:p w14:paraId="30266D3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D395703" w14:textId="77777777" w:rsidR="00BD1505" w:rsidRPr="006461EA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BCBDB1E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A1DD3F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4AB1A17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B8B2094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36D8DE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vAlign w:val="bottom"/>
          </w:tcPr>
          <w:p w14:paraId="5CE9C356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6461EA" w14:paraId="663329EE" w14:textId="77777777" w:rsidTr="00DD3A15">
        <w:trPr>
          <w:cantSplit/>
        </w:trPr>
        <w:tc>
          <w:tcPr>
            <w:tcW w:w="3888" w:type="dxa"/>
            <w:vAlign w:val="center"/>
          </w:tcPr>
          <w:p w14:paraId="4FC42414" w14:textId="77777777" w:rsidR="00BD1505" w:rsidRPr="006461EA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53" w:type="dxa"/>
            <w:vAlign w:val="bottom"/>
          </w:tcPr>
          <w:p w14:paraId="32A8F1AD" w14:textId="77777777" w:rsidR="00BD1505" w:rsidRPr="006461EA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64C4E9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86FE168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4727117F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0D71040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5973C4C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vAlign w:val="bottom"/>
          </w:tcPr>
          <w:p w14:paraId="65F0E94D" w14:textId="77777777" w:rsidR="00BD1505" w:rsidRPr="006461EA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18B9EC1D" w14:textId="77777777" w:rsidTr="00DD3A15">
        <w:trPr>
          <w:cantSplit/>
        </w:trPr>
        <w:tc>
          <w:tcPr>
            <w:tcW w:w="3888" w:type="dxa"/>
          </w:tcPr>
          <w:p w14:paraId="53DC6C1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3" w:type="dxa"/>
          </w:tcPr>
          <w:p w14:paraId="4A2ADBDC" w14:textId="0C47767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941614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C3E099C" w14:textId="1CCDC336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4303623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DBA8D3" w14:textId="1FABC07F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241" w:type="dxa"/>
          </w:tcPr>
          <w:p w14:paraId="4CE8A67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</w:tcPr>
          <w:p w14:paraId="1447920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3,804</w:t>
            </w:r>
          </w:p>
        </w:tc>
      </w:tr>
      <w:tr w:rsidR="00013FC5" w:rsidRPr="006461EA" w14:paraId="1B685D95" w14:textId="77777777" w:rsidTr="00DD3A15">
        <w:trPr>
          <w:cantSplit/>
        </w:trPr>
        <w:tc>
          <w:tcPr>
            <w:tcW w:w="3888" w:type="dxa"/>
          </w:tcPr>
          <w:p w14:paraId="2FA3D8A5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BBB100D" w14:textId="5D2A06EB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70" w:type="dxa"/>
          </w:tcPr>
          <w:p w14:paraId="1263A1F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34908AD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  <w:tc>
          <w:tcPr>
            <w:tcW w:w="239" w:type="dxa"/>
          </w:tcPr>
          <w:p w14:paraId="73DE921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C965903" w14:textId="1B048056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41" w:type="dxa"/>
          </w:tcPr>
          <w:p w14:paraId="6EE1A2D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</w:tcPr>
          <w:p w14:paraId="6130779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</w:tr>
      <w:tr w:rsidR="00013FC5" w:rsidRPr="006461EA" w14:paraId="3F2C0DFD" w14:textId="77777777" w:rsidTr="00DD3A15">
        <w:trPr>
          <w:cantSplit/>
        </w:trPr>
        <w:tc>
          <w:tcPr>
            <w:tcW w:w="3888" w:type="dxa"/>
          </w:tcPr>
          <w:p w14:paraId="0DDAD76D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F873037" w14:textId="30584F0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270" w:type="dxa"/>
          </w:tcPr>
          <w:p w14:paraId="205169A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DE91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  <w:tc>
          <w:tcPr>
            <w:tcW w:w="239" w:type="dxa"/>
          </w:tcPr>
          <w:p w14:paraId="3DF388D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D4B123" w14:textId="16BC1F90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41" w:type="dxa"/>
          </w:tcPr>
          <w:p w14:paraId="749C652D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E26AE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</w:tr>
      <w:tr w:rsidR="00013FC5" w:rsidRPr="006461EA" w14:paraId="338A20C4" w14:textId="77777777" w:rsidTr="00DD3A15">
        <w:trPr>
          <w:cantSplit/>
        </w:trPr>
        <w:tc>
          <w:tcPr>
            <w:tcW w:w="3888" w:type="dxa"/>
          </w:tcPr>
          <w:p w14:paraId="1821763C" w14:textId="77777777" w:rsidR="00013FC5" w:rsidRPr="006461EA" w:rsidRDefault="00013FC5" w:rsidP="00013FC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56C18EAC" w14:textId="46DDA9F9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9,712</w:t>
            </w:r>
          </w:p>
        </w:tc>
        <w:tc>
          <w:tcPr>
            <w:tcW w:w="270" w:type="dxa"/>
          </w:tcPr>
          <w:p w14:paraId="5A8B432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2B9B69B6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6,582</w:t>
            </w:r>
          </w:p>
        </w:tc>
        <w:tc>
          <w:tcPr>
            <w:tcW w:w="239" w:type="dxa"/>
          </w:tcPr>
          <w:p w14:paraId="0433365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3BB8B5E5" w14:textId="4A139341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9,797</w:t>
            </w:r>
          </w:p>
        </w:tc>
        <w:tc>
          <w:tcPr>
            <w:tcW w:w="241" w:type="dxa"/>
          </w:tcPr>
          <w:p w14:paraId="3826E98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47DAE4D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</w:t>
            </w:r>
          </w:p>
        </w:tc>
      </w:tr>
      <w:tr w:rsidR="00C37A47" w:rsidRPr="006461EA" w14:paraId="33F69E4C" w14:textId="77777777" w:rsidTr="00DD3A15">
        <w:trPr>
          <w:cantSplit/>
        </w:trPr>
        <w:tc>
          <w:tcPr>
            <w:tcW w:w="3888" w:type="dxa"/>
          </w:tcPr>
          <w:p w14:paraId="405D76F1" w14:textId="77777777" w:rsidR="00C37A47" w:rsidRPr="006461EA" w:rsidRDefault="00C37A47" w:rsidP="00013FC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A8C235" w14:textId="77777777" w:rsidR="00C37A47" w:rsidRPr="006461EA" w:rsidRDefault="00C37A47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12F501B" w14:textId="77777777" w:rsidR="00C37A47" w:rsidRPr="006461EA" w:rsidRDefault="00C37A47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10862" w14:textId="77777777" w:rsidR="00C37A47" w:rsidRPr="006461EA" w:rsidRDefault="00C37A47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514B52A5" w14:textId="77777777" w:rsidR="00C37A47" w:rsidRPr="006461EA" w:rsidRDefault="00C37A47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1AE62E0" w14:textId="77777777" w:rsidR="00C37A47" w:rsidRPr="006461EA" w:rsidRDefault="00C37A47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A140A89" w14:textId="77777777" w:rsidR="00C37A47" w:rsidRPr="006461EA" w:rsidRDefault="00C37A47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DE4F778" w14:textId="77777777" w:rsidR="00C37A47" w:rsidRPr="006461EA" w:rsidRDefault="00C37A47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13FC5" w:rsidRPr="006461EA" w14:paraId="66E22CE8" w14:textId="77777777" w:rsidTr="00DD3A15">
        <w:trPr>
          <w:cantSplit/>
        </w:trPr>
        <w:tc>
          <w:tcPr>
            <w:tcW w:w="3888" w:type="dxa"/>
            <w:vAlign w:val="center"/>
          </w:tcPr>
          <w:p w14:paraId="5517C110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53" w:type="dxa"/>
            <w:vAlign w:val="bottom"/>
          </w:tcPr>
          <w:p w14:paraId="0B56760E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FBB88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9E1CFED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16F2B79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87A562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46F8E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vAlign w:val="bottom"/>
          </w:tcPr>
          <w:p w14:paraId="25C738F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7FE0AA29" w14:textId="77777777" w:rsidTr="00DD3A15">
        <w:trPr>
          <w:cantSplit/>
        </w:trPr>
        <w:tc>
          <w:tcPr>
            <w:tcW w:w="3888" w:type="dxa"/>
          </w:tcPr>
          <w:p w14:paraId="0DE1A8CF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3" w:type="dxa"/>
          </w:tcPr>
          <w:p w14:paraId="2515CF96" w14:textId="543FCCB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0C984C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5DF7DDF2" w14:textId="1C22952C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090A7F5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2C3A15D" w14:textId="6C050A70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  <w:tc>
          <w:tcPr>
            <w:tcW w:w="241" w:type="dxa"/>
          </w:tcPr>
          <w:p w14:paraId="5612638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</w:tcPr>
          <w:p w14:paraId="1A81C7F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9,139</w:t>
            </w:r>
          </w:p>
        </w:tc>
      </w:tr>
      <w:tr w:rsidR="00013FC5" w:rsidRPr="006461EA" w14:paraId="7A90CA9C" w14:textId="77777777" w:rsidTr="00DD3A15">
        <w:trPr>
          <w:cantSplit/>
        </w:trPr>
        <w:tc>
          <w:tcPr>
            <w:tcW w:w="3888" w:type="dxa"/>
          </w:tcPr>
          <w:p w14:paraId="68ECF4E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657B6408" w14:textId="4ED745F3" w:rsidR="00013FC5" w:rsidRPr="00013FC5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70" w:type="dxa"/>
          </w:tcPr>
          <w:p w14:paraId="49B9704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6A14564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239" w:type="dxa"/>
          </w:tcPr>
          <w:p w14:paraId="293F253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683314D" w14:textId="5ED0CEF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2207490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</w:tcPr>
          <w:p w14:paraId="0C88E39E" w14:textId="0D3DD970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15BC09D4" w14:textId="77777777" w:rsidTr="00DD3A15">
        <w:trPr>
          <w:cantSplit/>
        </w:trPr>
        <w:tc>
          <w:tcPr>
            <w:tcW w:w="3888" w:type="dxa"/>
          </w:tcPr>
          <w:p w14:paraId="1FB9B4F1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</w:tcPr>
          <w:p w14:paraId="325F352D" w14:textId="33A352CB" w:rsidR="00013FC5" w:rsidRPr="00013FC5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0987DEF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C812E2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  <w:tc>
          <w:tcPr>
            <w:tcW w:w="239" w:type="dxa"/>
          </w:tcPr>
          <w:p w14:paraId="42D45D2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061926" w14:textId="2F8E744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4CFFB64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</w:tcPr>
          <w:p w14:paraId="0901663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</w:tr>
      <w:tr w:rsidR="00013FC5" w:rsidRPr="006461EA" w14:paraId="662A06E3" w14:textId="77777777" w:rsidTr="00DD3A15">
        <w:trPr>
          <w:cantSplit/>
        </w:trPr>
        <w:tc>
          <w:tcPr>
            <w:tcW w:w="3888" w:type="dxa"/>
          </w:tcPr>
          <w:p w14:paraId="69D1D16C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315BFA0C" w14:textId="1BAC1595" w:rsidR="00013FC5" w:rsidRPr="00013FC5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1,377</w:t>
            </w:r>
          </w:p>
        </w:tc>
        <w:tc>
          <w:tcPr>
            <w:tcW w:w="270" w:type="dxa"/>
          </w:tcPr>
          <w:p w14:paraId="309461B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4775B4F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1,947</w:t>
            </w:r>
          </w:p>
        </w:tc>
        <w:tc>
          <w:tcPr>
            <w:tcW w:w="239" w:type="dxa"/>
          </w:tcPr>
          <w:p w14:paraId="09AD7CB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5F966FC4" w14:textId="1264B40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  <w:tc>
          <w:tcPr>
            <w:tcW w:w="241" w:type="dxa"/>
          </w:tcPr>
          <w:p w14:paraId="294A92A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2CE8484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10,633</w:t>
            </w:r>
          </w:p>
        </w:tc>
      </w:tr>
      <w:tr w:rsidR="00013FC5" w:rsidRPr="006461EA" w14:paraId="7FC9E629" w14:textId="77777777" w:rsidTr="00DD3A15">
        <w:trPr>
          <w:cantSplit/>
        </w:trPr>
        <w:tc>
          <w:tcPr>
            <w:tcW w:w="3888" w:type="dxa"/>
          </w:tcPr>
          <w:p w14:paraId="755721A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2AB3192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8AF0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ABF92C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6EEA6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34246DC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4935F4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54BA07C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1CEE60FD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7F8FB6EA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053" w:type="dxa"/>
            <w:shd w:val="clear" w:color="auto" w:fill="auto"/>
          </w:tcPr>
          <w:p w14:paraId="4769314F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9578BF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45F114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43E873A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DD6725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6EC7ABE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692DCBC0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3FC5" w:rsidRPr="006461EA" w14:paraId="1FE0EEF3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668F1C3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1B39A919" w14:textId="2F7CD9A9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18D77C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0F7AC0" w14:textId="689F0606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E4F54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60A1D93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5</w:t>
            </w:r>
          </w:p>
        </w:tc>
        <w:tc>
          <w:tcPr>
            <w:tcW w:w="241" w:type="dxa"/>
            <w:shd w:val="clear" w:color="auto" w:fill="auto"/>
          </w:tcPr>
          <w:p w14:paraId="3C15FC27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3277255B" w14:textId="42F403F6" w:rsidR="00013FC5" w:rsidRPr="006461EA" w:rsidRDefault="00013FC5" w:rsidP="00013FC5">
            <w:pPr>
              <w:tabs>
                <w:tab w:val="clear" w:pos="227"/>
                <w:tab w:val="clear" w:pos="454"/>
                <w:tab w:val="clear" w:pos="907"/>
                <w:tab w:val="left" w:pos="765"/>
              </w:tabs>
              <w:spacing w:line="240" w:lineRule="auto"/>
              <w:ind w:right="6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2E66D974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133BA06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185EEED" w14:textId="63B7052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3A2BF3E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39D8C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39" w:type="dxa"/>
            <w:shd w:val="clear" w:color="auto" w:fill="auto"/>
          </w:tcPr>
          <w:p w14:paraId="1D3E835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24279A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41" w:type="dxa"/>
            <w:shd w:val="clear" w:color="auto" w:fill="auto"/>
          </w:tcPr>
          <w:p w14:paraId="4B41C09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3486B1F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013FC5" w:rsidRPr="006461EA" w14:paraId="32FC03A9" w14:textId="77777777" w:rsidTr="00DD3A15">
        <w:trPr>
          <w:cantSplit/>
        </w:trPr>
        <w:tc>
          <w:tcPr>
            <w:tcW w:w="3888" w:type="dxa"/>
          </w:tcPr>
          <w:p w14:paraId="0CF87D1E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8E56" w14:textId="7F4DAFEC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62355A0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3CC7246" w14:textId="59ED324D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988</w:t>
            </w:r>
          </w:p>
        </w:tc>
        <w:tc>
          <w:tcPr>
            <w:tcW w:w="239" w:type="dxa"/>
          </w:tcPr>
          <w:p w14:paraId="4548C13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132865DF" w14:textId="7BAF90A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980</w:t>
            </w:r>
          </w:p>
        </w:tc>
        <w:tc>
          <w:tcPr>
            <w:tcW w:w="241" w:type="dxa"/>
          </w:tcPr>
          <w:p w14:paraId="0FD8D32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0C2999C0" w14:textId="4B012D0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988</w:t>
            </w:r>
          </w:p>
        </w:tc>
      </w:tr>
      <w:tr w:rsidR="00013FC5" w:rsidRPr="006461EA" w14:paraId="4ADE138A" w14:textId="77777777" w:rsidTr="00DD3A15">
        <w:trPr>
          <w:cantSplit/>
        </w:trPr>
        <w:tc>
          <w:tcPr>
            <w:tcW w:w="3888" w:type="dxa"/>
          </w:tcPr>
          <w:p w14:paraId="5C94DBB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55BE68C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67DF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4DDA9D1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C9053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78DB1AD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A101C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23CEAD6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00AA6D40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44A082E7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เงินมัดจำค่าก่อสร้าง</w:t>
            </w:r>
          </w:p>
        </w:tc>
        <w:tc>
          <w:tcPr>
            <w:tcW w:w="1053" w:type="dxa"/>
            <w:shd w:val="clear" w:color="auto" w:fill="auto"/>
          </w:tcPr>
          <w:p w14:paraId="5CCAB5B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A8A4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88446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AB4DF2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17E112A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094D7A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5921CC6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3FC5" w:rsidRPr="006461EA" w14:paraId="24A11255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252DD2B8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69F9A599" w14:textId="130A5968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52D23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69581C50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1,420</w:t>
            </w:r>
          </w:p>
        </w:tc>
        <w:tc>
          <w:tcPr>
            <w:tcW w:w="239" w:type="dxa"/>
            <w:shd w:val="clear" w:color="auto" w:fill="auto"/>
          </w:tcPr>
          <w:p w14:paraId="7443251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4EF1EE9E" w14:textId="560712C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5BFD8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shd w:val="clear" w:color="auto" w:fill="auto"/>
          </w:tcPr>
          <w:p w14:paraId="0E1A5E51" w14:textId="4F51902B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1EE4D354" w14:textId="77777777" w:rsidTr="00DD3A15">
        <w:trPr>
          <w:cantSplit/>
        </w:trPr>
        <w:tc>
          <w:tcPr>
            <w:tcW w:w="3888" w:type="dxa"/>
          </w:tcPr>
          <w:p w14:paraId="5249169A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8F4F5F9" w14:textId="236D0E25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88D3E1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9453D1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1,221</w:t>
            </w:r>
          </w:p>
        </w:tc>
        <w:tc>
          <w:tcPr>
            <w:tcW w:w="239" w:type="dxa"/>
          </w:tcPr>
          <w:p w14:paraId="6E607A1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63916FC" w14:textId="2C4634F5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5733657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9C753C0" w14:textId="3DBC429B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026FBD3B" w14:textId="77777777" w:rsidTr="00DD3A15">
        <w:trPr>
          <w:cantSplit/>
        </w:trPr>
        <w:tc>
          <w:tcPr>
            <w:tcW w:w="3888" w:type="dxa"/>
          </w:tcPr>
          <w:p w14:paraId="4B8C0A8B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567D45D8" w14:textId="6DFD15E4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EED570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123035B5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2,641</w:t>
            </w:r>
          </w:p>
        </w:tc>
        <w:tc>
          <w:tcPr>
            <w:tcW w:w="239" w:type="dxa"/>
          </w:tcPr>
          <w:p w14:paraId="5E8920E4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4DBFB740" w14:textId="37E3D8B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4EE5E5B8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64AAAB05" w14:textId="0719C92F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2EC96720" w14:textId="77777777" w:rsidTr="00DD3A15">
        <w:trPr>
          <w:cantSplit/>
        </w:trPr>
        <w:tc>
          <w:tcPr>
            <w:tcW w:w="3888" w:type="dxa"/>
          </w:tcPr>
          <w:p w14:paraId="13BB2ED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0EFFCC1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64A4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519B71A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4364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4682885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8B4A5C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6548A40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0537005A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7F861482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53" w:type="dxa"/>
          </w:tcPr>
          <w:p w14:paraId="55CDAFE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2AB6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670D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5B50EC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04B42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7EDC3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ED2BA0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387B6172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580CB114" w14:textId="5C46D442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53" w:type="dxa"/>
            <w:shd w:val="clear" w:color="auto" w:fill="auto"/>
          </w:tcPr>
          <w:p w14:paraId="79F2426D" w14:textId="3640051B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B3A9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2433C1BF" w14:textId="509437D5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09C7EC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3EB84939" w14:textId="5C71C2D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13,872</w:t>
            </w:r>
          </w:p>
        </w:tc>
        <w:tc>
          <w:tcPr>
            <w:tcW w:w="241" w:type="dxa"/>
            <w:shd w:val="clear" w:color="auto" w:fill="auto"/>
          </w:tcPr>
          <w:p w14:paraId="3EDDDAB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shd w:val="clear" w:color="auto" w:fill="auto"/>
          </w:tcPr>
          <w:p w14:paraId="601C4B23" w14:textId="62B7A536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128F9271" w14:textId="77777777" w:rsidTr="00DD3A15">
        <w:trPr>
          <w:cantSplit/>
        </w:trPr>
        <w:tc>
          <w:tcPr>
            <w:tcW w:w="3888" w:type="dxa"/>
            <w:shd w:val="clear" w:color="auto" w:fill="auto"/>
          </w:tcPr>
          <w:p w14:paraId="2A152875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8BDC6FB" w14:textId="5A7AA196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70" w:type="dxa"/>
          </w:tcPr>
          <w:p w14:paraId="738740A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C94794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39" w:type="dxa"/>
          </w:tcPr>
          <w:p w14:paraId="12CBAFB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B1FD23F" w14:textId="652D63A5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21,093</w:t>
            </w:r>
          </w:p>
        </w:tc>
        <w:tc>
          <w:tcPr>
            <w:tcW w:w="241" w:type="dxa"/>
          </w:tcPr>
          <w:p w14:paraId="7ED1968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9887223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013FC5" w:rsidRPr="006461EA" w14:paraId="1E6F37BF" w14:textId="77777777" w:rsidTr="00DD3A15">
        <w:trPr>
          <w:cantSplit/>
        </w:trPr>
        <w:tc>
          <w:tcPr>
            <w:tcW w:w="3888" w:type="dxa"/>
          </w:tcPr>
          <w:p w14:paraId="30D897DF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004708DA" w14:textId="2D95E2F1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70" w:type="dxa"/>
          </w:tcPr>
          <w:p w14:paraId="402B479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5765849B" w14:textId="7D050535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39" w:type="dxa"/>
          </w:tcPr>
          <w:p w14:paraId="6C9D0AFE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5FBBA68F" w14:textId="5B62AC11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34,965</w:t>
            </w:r>
          </w:p>
        </w:tc>
        <w:tc>
          <w:tcPr>
            <w:tcW w:w="241" w:type="dxa"/>
          </w:tcPr>
          <w:p w14:paraId="3CF1B88E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2041FC0D" w14:textId="2B88EC85" w:rsidR="00013FC5" w:rsidRPr="00E10224" w:rsidRDefault="00013FC5" w:rsidP="00E102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013FC5" w:rsidRPr="006461EA" w14:paraId="50F318F2" w14:textId="77777777" w:rsidTr="00DD3A15">
        <w:trPr>
          <w:cantSplit/>
        </w:trPr>
        <w:tc>
          <w:tcPr>
            <w:tcW w:w="3888" w:type="dxa"/>
          </w:tcPr>
          <w:p w14:paraId="28F1B7D8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5C26952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6235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6AF760D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4B82A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7EDF490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00A87E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4F4CD0CD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649A0C28" w14:textId="77777777" w:rsidTr="00DD3A15">
        <w:trPr>
          <w:cantSplit/>
        </w:trPr>
        <w:tc>
          <w:tcPr>
            <w:tcW w:w="3888" w:type="dxa"/>
          </w:tcPr>
          <w:p w14:paraId="523404AA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53" w:type="dxa"/>
          </w:tcPr>
          <w:p w14:paraId="30A3BED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CB96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72C0D3C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A8A01DD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4B76638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7D46578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shd w:val="clear" w:color="auto" w:fill="auto"/>
          </w:tcPr>
          <w:p w14:paraId="4A456E0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6DD4474A" w14:textId="77777777" w:rsidTr="00DD3A15">
        <w:trPr>
          <w:cantSplit/>
        </w:trPr>
        <w:tc>
          <w:tcPr>
            <w:tcW w:w="3888" w:type="dxa"/>
          </w:tcPr>
          <w:p w14:paraId="04D134AD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68DE71AA" w14:textId="6A2FFD2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70" w:type="dxa"/>
          </w:tcPr>
          <w:p w14:paraId="38BB760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AABBA4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10,917</w:t>
            </w:r>
          </w:p>
        </w:tc>
        <w:tc>
          <w:tcPr>
            <w:tcW w:w="239" w:type="dxa"/>
          </w:tcPr>
          <w:p w14:paraId="7915A6B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EAA4094" w14:textId="35A12FC1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1" w:type="dxa"/>
          </w:tcPr>
          <w:p w14:paraId="747C564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1073DA2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7,708</w:t>
            </w:r>
          </w:p>
        </w:tc>
      </w:tr>
      <w:tr w:rsidR="00013FC5" w:rsidRPr="006461EA" w14:paraId="418263B3" w14:textId="77777777" w:rsidTr="00DD3A15">
        <w:trPr>
          <w:cantSplit/>
        </w:trPr>
        <w:tc>
          <w:tcPr>
            <w:tcW w:w="3888" w:type="dxa"/>
          </w:tcPr>
          <w:p w14:paraId="03BFE11D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32BD97E" w14:textId="4E0FDDEB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1,405</w:t>
            </w:r>
          </w:p>
        </w:tc>
        <w:tc>
          <w:tcPr>
            <w:tcW w:w="270" w:type="dxa"/>
          </w:tcPr>
          <w:p w14:paraId="7443AD4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5C975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540</w:t>
            </w:r>
          </w:p>
        </w:tc>
        <w:tc>
          <w:tcPr>
            <w:tcW w:w="239" w:type="dxa"/>
          </w:tcPr>
          <w:p w14:paraId="72262D1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9C67FB" w14:textId="6E069FA1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344DCAA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763FA3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</w:tr>
      <w:tr w:rsidR="00013FC5" w:rsidRPr="006461EA" w14:paraId="5685753B" w14:textId="77777777" w:rsidTr="00DD3A15">
        <w:trPr>
          <w:cantSplit/>
        </w:trPr>
        <w:tc>
          <w:tcPr>
            <w:tcW w:w="3888" w:type="dxa"/>
          </w:tcPr>
          <w:p w14:paraId="42379674" w14:textId="77777777" w:rsidR="00013FC5" w:rsidRPr="006461EA" w:rsidRDefault="00013FC5" w:rsidP="00013FC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6993C478" w14:textId="51C159E9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9,068</w:t>
            </w:r>
          </w:p>
        </w:tc>
        <w:tc>
          <w:tcPr>
            <w:tcW w:w="270" w:type="dxa"/>
          </w:tcPr>
          <w:p w14:paraId="64E511BF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42E6CAA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11,457</w:t>
            </w:r>
          </w:p>
        </w:tc>
        <w:tc>
          <w:tcPr>
            <w:tcW w:w="239" w:type="dxa"/>
          </w:tcPr>
          <w:p w14:paraId="2AF8D1E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2698E947" w14:textId="5997B1E8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1" w:type="dxa"/>
          </w:tcPr>
          <w:p w14:paraId="533A0D4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751C376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</w:tr>
      <w:tr w:rsidR="00013FC5" w:rsidRPr="006461EA" w14:paraId="3BA93653" w14:textId="77777777" w:rsidTr="00DD3A15">
        <w:trPr>
          <w:cantSplit/>
        </w:trPr>
        <w:tc>
          <w:tcPr>
            <w:tcW w:w="3888" w:type="dxa"/>
          </w:tcPr>
          <w:p w14:paraId="58EF2EF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6AE9FECA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E080A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8B41E20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0F45F7B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49FFD1D1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6211A7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6F0205E6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59F9541E" w14:textId="77777777" w:rsidTr="00DD3A15">
        <w:trPr>
          <w:cantSplit/>
        </w:trPr>
        <w:tc>
          <w:tcPr>
            <w:tcW w:w="3888" w:type="dxa"/>
          </w:tcPr>
          <w:p w14:paraId="6595EC09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เจ้าหนี้ค่าก่อสร้าง</w:t>
            </w:r>
          </w:p>
        </w:tc>
        <w:tc>
          <w:tcPr>
            <w:tcW w:w="1053" w:type="dxa"/>
          </w:tcPr>
          <w:p w14:paraId="438D05F6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A8F67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C1E83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BB54FE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B86019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94B9864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221129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185CB998" w14:textId="77777777" w:rsidTr="00DD3A15">
        <w:trPr>
          <w:cantSplit/>
        </w:trPr>
        <w:tc>
          <w:tcPr>
            <w:tcW w:w="3888" w:type="dxa"/>
          </w:tcPr>
          <w:p w14:paraId="4D1CF769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6B4C624A" w14:textId="01A31BCF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49,599</w:t>
            </w:r>
          </w:p>
        </w:tc>
        <w:tc>
          <w:tcPr>
            <w:tcW w:w="270" w:type="dxa"/>
          </w:tcPr>
          <w:p w14:paraId="6C63A758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17BB8D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22,839</w:t>
            </w:r>
          </w:p>
        </w:tc>
        <w:tc>
          <w:tcPr>
            <w:tcW w:w="239" w:type="dxa"/>
          </w:tcPr>
          <w:p w14:paraId="1782EF4F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523706F" w14:textId="42DF3FAA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0B9D17C9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4A63C1C" w14:textId="7C331FDE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4A804D33" w14:textId="77777777" w:rsidTr="00DD3A15">
        <w:trPr>
          <w:cantSplit/>
        </w:trPr>
        <w:tc>
          <w:tcPr>
            <w:tcW w:w="3888" w:type="dxa"/>
          </w:tcPr>
          <w:p w14:paraId="3848B145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7C56E9E" w14:textId="696E97B5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4,178</w:t>
            </w:r>
          </w:p>
        </w:tc>
        <w:tc>
          <w:tcPr>
            <w:tcW w:w="270" w:type="dxa"/>
          </w:tcPr>
          <w:p w14:paraId="4C319956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D44E56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17,893</w:t>
            </w:r>
          </w:p>
        </w:tc>
        <w:tc>
          <w:tcPr>
            <w:tcW w:w="239" w:type="dxa"/>
          </w:tcPr>
          <w:p w14:paraId="5CCE07C4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70CD1D4" w14:textId="7CF97411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1DA93DF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967B464" w14:textId="3CDB1F5A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60876DD9" w14:textId="77777777" w:rsidTr="00DD3A15">
        <w:trPr>
          <w:cantSplit/>
        </w:trPr>
        <w:tc>
          <w:tcPr>
            <w:tcW w:w="3888" w:type="dxa"/>
          </w:tcPr>
          <w:p w14:paraId="371E7472" w14:textId="64908B38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left="270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266607DE" w14:textId="52BEEDD8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53,777</w:t>
            </w:r>
          </w:p>
        </w:tc>
        <w:tc>
          <w:tcPr>
            <w:tcW w:w="270" w:type="dxa"/>
          </w:tcPr>
          <w:p w14:paraId="334889F2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00E0C888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39" w:type="dxa"/>
          </w:tcPr>
          <w:p w14:paraId="4A79C50D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3C894DAE" w14:textId="171D12FD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A75D5DD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</w:tcPr>
          <w:p w14:paraId="159A6E55" w14:textId="0C48043A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13FC5" w:rsidRPr="006461EA" w14:paraId="5736FAC0" w14:textId="77777777" w:rsidTr="00DD3A15">
        <w:trPr>
          <w:cantSplit/>
          <w:trHeight w:val="125"/>
        </w:trPr>
        <w:tc>
          <w:tcPr>
            <w:tcW w:w="3888" w:type="dxa"/>
          </w:tcPr>
          <w:p w14:paraId="4F1B766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6B99A7A7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19CE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EACADF9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9AE673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0E87A994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5813BD5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49E0FC2C" w14:textId="77777777" w:rsidR="00013FC5" w:rsidRPr="006461EA" w:rsidRDefault="00013FC5" w:rsidP="0001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13FC5" w:rsidRPr="006461EA" w14:paraId="6DCACD35" w14:textId="77777777" w:rsidTr="00DD3A15">
        <w:trPr>
          <w:cantSplit/>
        </w:trPr>
        <w:tc>
          <w:tcPr>
            <w:tcW w:w="3888" w:type="dxa"/>
          </w:tcPr>
          <w:p w14:paraId="733E7EA0" w14:textId="77777777" w:rsidR="00013FC5" w:rsidRPr="006461EA" w:rsidRDefault="00013FC5" w:rsidP="00013FC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53" w:type="dxa"/>
          </w:tcPr>
          <w:p w14:paraId="3F8CA906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3D3069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6EED4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7DB52E2D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B97B85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28C46ADE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244A06A" w14:textId="77777777" w:rsidR="00013FC5" w:rsidRPr="006461EA" w:rsidRDefault="00013FC5" w:rsidP="00013F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A5D78" w:rsidRPr="006461EA" w14:paraId="0E463976" w14:textId="77777777" w:rsidTr="00DD3A15">
        <w:trPr>
          <w:cantSplit/>
        </w:trPr>
        <w:tc>
          <w:tcPr>
            <w:tcW w:w="3888" w:type="dxa"/>
          </w:tcPr>
          <w:p w14:paraId="6F7D6B68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98E66F9" w14:textId="16810C0F" w:rsidR="002A5D78" w:rsidRPr="002A5D78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7113168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A1192E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39" w:type="dxa"/>
          </w:tcPr>
          <w:p w14:paraId="144FCE9C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4B5E26E" w14:textId="12FE8494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60BC72CC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88CD7F9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2A5D78" w:rsidRPr="006461EA" w14:paraId="6B15BCDD" w14:textId="77777777" w:rsidTr="00DD3A15">
        <w:trPr>
          <w:cantSplit/>
        </w:trPr>
        <w:tc>
          <w:tcPr>
            <w:tcW w:w="3888" w:type="dxa"/>
          </w:tcPr>
          <w:p w14:paraId="32ABEC0A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088B0B36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C658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87B12DC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48F432F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471143EE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C67E3D7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389C9BE7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5D78" w:rsidRPr="006461EA" w14:paraId="4C637C7E" w14:textId="77777777" w:rsidTr="00DD3A15">
        <w:trPr>
          <w:cantSplit/>
        </w:trPr>
        <w:tc>
          <w:tcPr>
            <w:tcW w:w="3888" w:type="dxa"/>
          </w:tcPr>
          <w:p w14:paraId="3BFB6338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053" w:type="dxa"/>
          </w:tcPr>
          <w:p w14:paraId="361A3BC7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4125E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F16828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358F5D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3C9AB8A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AC6B549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425776E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5D78" w:rsidRPr="006461EA" w14:paraId="1A974BF1" w14:textId="77777777" w:rsidTr="00DD3A15">
        <w:trPr>
          <w:cantSplit/>
        </w:trPr>
        <w:tc>
          <w:tcPr>
            <w:tcW w:w="3888" w:type="dxa"/>
          </w:tcPr>
          <w:p w14:paraId="1FABDD32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1F517E77" w14:textId="7266AFE8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6D50A8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0BC0410" w14:textId="5F8CD13E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07F4BB26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52BC5268" w14:textId="5D55E72D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870</w:t>
            </w:r>
          </w:p>
        </w:tc>
        <w:tc>
          <w:tcPr>
            <w:tcW w:w="241" w:type="dxa"/>
          </w:tcPr>
          <w:p w14:paraId="1DB24310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5AC38A23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262,005</w:t>
            </w:r>
          </w:p>
        </w:tc>
      </w:tr>
      <w:tr w:rsidR="002A5D78" w:rsidRPr="006461EA" w14:paraId="1E08FDF8" w14:textId="77777777" w:rsidTr="00DD3A15">
        <w:trPr>
          <w:cantSplit/>
        </w:trPr>
        <w:tc>
          <w:tcPr>
            <w:tcW w:w="3888" w:type="dxa"/>
          </w:tcPr>
          <w:p w14:paraId="14ADC78F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69CD71AB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8E9A38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3EBF1BCD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449A6FEC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</w:tcPr>
          <w:p w14:paraId="73C49283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735AD5D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4148B9B4" w14:textId="77777777" w:rsidR="002A5D78" w:rsidRPr="006461EA" w:rsidRDefault="002A5D78" w:rsidP="002A5D7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5D78" w:rsidRPr="006461EA" w14:paraId="308F38E0" w14:textId="77777777" w:rsidTr="00DD3A15">
        <w:trPr>
          <w:cantSplit/>
        </w:trPr>
        <w:tc>
          <w:tcPr>
            <w:tcW w:w="3888" w:type="dxa"/>
          </w:tcPr>
          <w:p w14:paraId="33D57FAA" w14:textId="68AD3C86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053" w:type="dxa"/>
          </w:tcPr>
          <w:p w14:paraId="208F6EF5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06A72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A206F27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9551FE8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41B5E0F8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9847430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696A5D6E" w14:textId="77777777" w:rsidR="002A5D78" w:rsidRPr="006461EA" w:rsidRDefault="002A5D78" w:rsidP="002A5D7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A5D78" w:rsidRPr="006461EA" w14:paraId="5AA272F3" w14:textId="77777777" w:rsidTr="00DD3A15">
        <w:trPr>
          <w:cantSplit/>
        </w:trPr>
        <w:tc>
          <w:tcPr>
            <w:tcW w:w="3888" w:type="dxa"/>
          </w:tcPr>
          <w:p w14:paraId="3332CE82" w14:textId="58F7C049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3F291E41" w14:textId="45968755" w:rsidR="002A5D78" w:rsidRPr="0027061D" w:rsidRDefault="00AC0F40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7061D" w:rsidRPr="002706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7061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7061D" w:rsidRPr="0027061D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277A72F7" w14:textId="77777777" w:rsidR="002A5D78" w:rsidRPr="0027061D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F992EEC" w14:textId="1CD3297B" w:rsidR="002A5D78" w:rsidRPr="0027061D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3,530</w:t>
            </w:r>
          </w:p>
        </w:tc>
        <w:tc>
          <w:tcPr>
            <w:tcW w:w="239" w:type="dxa"/>
          </w:tcPr>
          <w:p w14:paraId="52A9C842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5674727A" w14:textId="6BEB25F4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4,588</w:t>
            </w:r>
          </w:p>
        </w:tc>
        <w:tc>
          <w:tcPr>
            <w:tcW w:w="241" w:type="dxa"/>
          </w:tcPr>
          <w:p w14:paraId="4C589EBE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7ECEB27D" w14:textId="371BEC6A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3,530</w:t>
            </w:r>
          </w:p>
        </w:tc>
      </w:tr>
    </w:tbl>
    <w:p w14:paraId="6C7B85CA" w14:textId="77777777" w:rsidR="00336E26" w:rsidRPr="006461EA" w:rsidRDefault="00336E26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EB4F7B7" w14:textId="6ACA430F" w:rsidR="00C47D21" w:rsidRPr="006461EA" w:rsidRDefault="00C47D21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6461EA">
        <w:rPr>
          <w:rFonts w:ascii="Browallia New" w:hAnsi="Browallia New" w:cs="Browallia New"/>
          <w:sz w:val="28"/>
          <w:szCs w:val="28"/>
          <w:cs/>
        </w:rPr>
        <w:t>กู้ยืมและดอกเบี้ยค้าง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รับแก่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9E106B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 xml:space="preserve">2561 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F8FF8A2" w14:textId="77777777" w:rsidR="00C47D21" w:rsidRPr="006461EA" w:rsidRDefault="00C47D21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14" w:type="dxa"/>
        <w:tblInd w:w="426" w:type="dxa"/>
        <w:tblLook w:val="01E0" w:firstRow="1" w:lastRow="1" w:firstColumn="1" w:lastColumn="1" w:noHBand="0" w:noVBand="0"/>
      </w:tblPr>
      <w:tblGrid>
        <w:gridCol w:w="3561"/>
        <w:gridCol w:w="1134"/>
        <w:gridCol w:w="283"/>
        <w:gridCol w:w="1085"/>
        <w:gridCol w:w="282"/>
        <w:gridCol w:w="1140"/>
        <w:gridCol w:w="282"/>
        <w:gridCol w:w="1147"/>
      </w:tblGrid>
      <w:tr w:rsidR="00C47D21" w:rsidRPr="006461EA" w14:paraId="1506FAAF" w14:textId="77777777" w:rsidTr="00314E20">
        <w:tc>
          <w:tcPr>
            <w:tcW w:w="3561" w:type="dxa"/>
          </w:tcPr>
          <w:p w14:paraId="21420777" w14:textId="77777777" w:rsidR="00C47D21" w:rsidRPr="006461EA" w:rsidRDefault="00C47D21" w:rsidP="00314E2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53" w:type="dxa"/>
            <w:gridSpan w:val="7"/>
          </w:tcPr>
          <w:p w14:paraId="7D2524F0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47D21" w:rsidRPr="006461EA" w14:paraId="7428B755" w14:textId="77777777" w:rsidTr="00314E20">
        <w:tc>
          <w:tcPr>
            <w:tcW w:w="3561" w:type="dxa"/>
          </w:tcPr>
          <w:p w14:paraId="47CBC9D7" w14:textId="77777777" w:rsidR="00C47D21" w:rsidRPr="006461EA" w:rsidRDefault="00C47D21" w:rsidP="00314E20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53" w:type="dxa"/>
            <w:gridSpan w:val="7"/>
            <w:tcBorders>
              <w:bottom w:val="single" w:sz="4" w:space="0" w:color="auto"/>
            </w:tcBorders>
          </w:tcPr>
          <w:p w14:paraId="700B14C5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C47D21" w:rsidRPr="006461EA" w14:paraId="56895FE7" w14:textId="77777777" w:rsidTr="00314E20">
        <w:trPr>
          <w:trHeight w:val="56"/>
        </w:trPr>
        <w:tc>
          <w:tcPr>
            <w:tcW w:w="3561" w:type="dxa"/>
          </w:tcPr>
          <w:p w14:paraId="590E3C20" w14:textId="77777777" w:rsidR="00C47D21" w:rsidRPr="006461EA" w:rsidRDefault="00C47D21" w:rsidP="00314E2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258865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44EE4C54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4F310DB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 w:hanging="4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7BDA48F8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02E40C4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 w:hanging="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09775D9F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34F5C01" w14:textId="545EB4EC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left="-11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C47D21" w:rsidRPr="006461EA" w14:paraId="756FC5CA" w14:textId="77777777" w:rsidTr="00314E20">
        <w:trPr>
          <w:trHeight w:val="56"/>
        </w:trPr>
        <w:tc>
          <w:tcPr>
            <w:tcW w:w="3561" w:type="dxa"/>
          </w:tcPr>
          <w:p w14:paraId="6F3111C2" w14:textId="77777777" w:rsidR="00C47D21" w:rsidRPr="006461EA" w:rsidRDefault="00C47D21" w:rsidP="00314E2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ให้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กู้ยืมและดอกเบี้ยค้าง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134" w:type="dxa"/>
            <w:vAlign w:val="bottom"/>
          </w:tcPr>
          <w:p w14:paraId="48832E72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B99A5B3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0076BF83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669DC540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DA51F16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52A67771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57410BD5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47D21" w:rsidRPr="006461EA" w14:paraId="2EB1D701" w14:textId="77777777" w:rsidTr="00314E20">
        <w:trPr>
          <w:trHeight w:val="56"/>
        </w:trPr>
        <w:tc>
          <w:tcPr>
            <w:tcW w:w="3561" w:type="dxa"/>
          </w:tcPr>
          <w:p w14:paraId="5C03C74C" w14:textId="77777777" w:rsidR="00C47D21" w:rsidRPr="006461EA" w:rsidRDefault="00C47D21" w:rsidP="00314E2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34" w:type="dxa"/>
            <w:vAlign w:val="bottom"/>
          </w:tcPr>
          <w:p w14:paraId="1801A4A0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21544D3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4FE1D0E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33AD8A16" w14:textId="77777777" w:rsidR="00C47D21" w:rsidRPr="006461EA" w:rsidRDefault="00C47D21" w:rsidP="00314E20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3974C54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7E58004A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1110058E" w14:textId="77777777" w:rsidR="00C47D21" w:rsidRPr="006461EA" w:rsidRDefault="00C47D21" w:rsidP="00314E2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A5D78" w:rsidRPr="006461EA" w14:paraId="687984CA" w14:textId="77777777" w:rsidTr="00544085">
        <w:trPr>
          <w:trHeight w:val="56"/>
        </w:trPr>
        <w:tc>
          <w:tcPr>
            <w:tcW w:w="3561" w:type="dxa"/>
          </w:tcPr>
          <w:p w14:paraId="7792009A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134" w:type="dxa"/>
          </w:tcPr>
          <w:p w14:paraId="372DF979" w14:textId="62DEE91F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9C87597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1A540B82" w14:textId="48B016B7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23,650</w:t>
            </w:r>
          </w:p>
        </w:tc>
        <w:tc>
          <w:tcPr>
            <w:tcW w:w="282" w:type="dxa"/>
            <w:vAlign w:val="bottom"/>
          </w:tcPr>
          <w:p w14:paraId="254A3233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2A749C4E" w14:textId="4A4C2FA1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(23,650)</w:t>
            </w:r>
          </w:p>
        </w:tc>
        <w:tc>
          <w:tcPr>
            <w:tcW w:w="282" w:type="dxa"/>
            <w:vAlign w:val="bottom"/>
          </w:tcPr>
          <w:p w14:paraId="569D24A4" w14:textId="77777777" w:rsidR="002A5D78" w:rsidRPr="006461EA" w:rsidRDefault="002A5D78" w:rsidP="002A5D78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</w:tcPr>
          <w:p w14:paraId="65938C48" w14:textId="77777777" w:rsidR="002A5D78" w:rsidRPr="006461EA" w:rsidRDefault="002A5D78" w:rsidP="002A5D78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A5D78" w:rsidRPr="006461EA" w14:paraId="12995A9E" w14:textId="77777777" w:rsidTr="00544085">
        <w:trPr>
          <w:trHeight w:val="56"/>
        </w:trPr>
        <w:tc>
          <w:tcPr>
            <w:tcW w:w="3561" w:type="dxa"/>
          </w:tcPr>
          <w:p w14:paraId="18E82309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4C818" w14:textId="1CA230D7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2CD0090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D9B3E7F" w14:textId="6E3C3F5E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282" w:type="dxa"/>
            <w:vAlign w:val="bottom"/>
          </w:tcPr>
          <w:p w14:paraId="27B97218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105AC209" w14:textId="19170D7A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(191)</w:t>
            </w:r>
          </w:p>
        </w:tc>
        <w:tc>
          <w:tcPr>
            <w:tcW w:w="282" w:type="dxa"/>
            <w:vAlign w:val="bottom"/>
          </w:tcPr>
          <w:p w14:paraId="04D29968" w14:textId="77777777" w:rsidR="002A5D78" w:rsidRPr="006461EA" w:rsidRDefault="002A5D78" w:rsidP="002A5D78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53DEDC" w14:textId="77777777" w:rsidR="002A5D78" w:rsidRPr="006461EA" w:rsidRDefault="002A5D78" w:rsidP="002A5D78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A5D78" w:rsidRPr="006461EA" w14:paraId="550E90B1" w14:textId="77777777" w:rsidTr="00544085">
        <w:trPr>
          <w:trHeight w:val="56"/>
        </w:trPr>
        <w:tc>
          <w:tcPr>
            <w:tcW w:w="3561" w:type="dxa"/>
          </w:tcPr>
          <w:p w14:paraId="203617D2" w14:textId="77777777" w:rsidR="002A5D78" w:rsidRPr="006461EA" w:rsidRDefault="002A5D78" w:rsidP="002A5D7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63CA483" w14:textId="15387522" w:rsidR="002A5D78" w:rsidRPr="006461EA" w:rsidRDefault="002A5D78" w:rsidP="002A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F800B88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</w:tcBorders>
          </w:tcPr>
          <w:p w14:paraId="1E47475C" w14:textId="7D6E1868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23,841</w:t>
            </w:r>
          </w:p>
        </w:tc>
        <w:tc>
          <w:tcPr>
            <w:tcW w:w="282" w:type="dxa"/>
            <w:vAlign w:val="bottom"/>
          </w:tcPr>
          <w:p w14:paraId="2F895E14" w14:textId="77777777" w:rsidR="002A5D78" w:rsidRPr="006461EA" w:rsidRDefault="002A5D78" w:rsidP="002A5D78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</w:tcPr>
          <w:p w14:paraId="43EAEDF2" w14:textId="7A7D5AFA" w:rsidR="002A5D78" w:rsidRPr="006461EA" w:rsidRDefault="002A5D78" w:rsidP="002A5D78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(23,841)</w:t>
            </w:r>
          </w:p>
        </w:tc>
        <w:tc>
          <w:tcPr>
            <w:tcW w:w="282" w:type="dxa"/>
            <w:vAlign w:val="bottom"/>
          </w:tcPr>
          <w:p w14:paraId="26B73E19" w14:textId="77777777" w:rsidR="002A5D78" w:rsidRPr="006461EA" w:rsidRDefault="002A5D78" w:rsidP="002A5D78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5ED60F1C" w14:textId="77777777" w:rsidR="002A5D78" w:rsidRPr="006461EA" w:rsidRDefault="002A5D78" w:rsidP="002A5D78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7C45EF80" w14:textId="77777777" w:rsidR="00C47D21" w:rsidRPr="006461EA" w:rsidRDefault="00C47D21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082FE83" w14:textId="2202059A" w:rsidR="00C47D21" w:rsidRPr="006461EA" w:rsidRDefault="00C47D21" w:rsidP="00C4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เงินให้กู้ยืมแก่บริษัทย่อยไม่มีหลักประกัน และมีกำหนดชำระคืนเมื่อทวงถาม มีอัตราดอกเบี้ยร้อยละ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3D753ADD" w14:textId="096802E1" w:rsidR="005948FA" w:rsidRDefault="00594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12DAEAB5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28E5300" w14:textId="7FF270B6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รายการเคลื่อนไหวของเงินกู้ยืมและดอกเบี้ยค้าง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จ่ายจาก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D33762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912FF6A" w14:textId="77777777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7"/>
          <w:szCs w:val="27"/>
        </w:rPr>
      </w:pPr>
    </w:p>
    <w:tbl>
      <w:tblPr>
        <w:tblW w:w="8925" w:type="dxa"/>
        <w:tblInd w:w="426" w:type="dxa"/>
        <w:tblLook w:val="01E0" w:firstRow="1" w:lastRow="1" w:firstColumn="1" w:lastColumn="1" w:noHBand="0" w:noVBand="0"/>
      </w:tblPr>
      <w:tblGrid>
        <w:gridCol w:w="3894"/>
        <w:gridCol w:w="1042"/>
        <w:gridCol w:w="283"/>
        <w:gridCol w:w="973"/>
        <w:gridCol w:w="282"/>
        <w:gridCol w:w="1083"/>
        <w:gridCol w:w="282"/>
        <w:gridCol w:w="1086"/>
      </w:tblGrid>
      <w:tr w:rsidR="00BD1505" w:rsidRPr="006461EA" w14:paraId="42BF43F2" w14:textId="77777777" w:rsidTr="00D33762">
        <w:tc>
          <w:tcPr>
            <w:tcW w:w="3894" w:type="dxa"/>
          </w:tcPr>
          <w:p w14:paraId="18DD6C3D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031" w:type="dxa"/>
            <w:gridSpan w:val="7"/>
          </w:tcPr>
          <w:p w14:paraId="018E14C4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BD1505" w:rsidRPr="006461EA" w14:paraId="023D5686" w14:textId="77777777" w:rsidTr="00D33762">
        <w:tc>
          <w:tcPr>
            <w:tcW w:w="3894" w:type="dxa"/>
          </w:tcPr>
          <w:p w14:paraId="3E9E8337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031" w:type="dxa"/>
            <w:gridSpan w:val="7"/>
            <w:tcBorders>
              <w:bottom w:val="single" w:sz="4" w:space="0" w:color="auto"/>
            </w:tcBorders>
          </w:tcPr>
          <w:p w14:paraId="621CB44A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BD1505" w:rsidRPr="006461EA" w14:paraId="1800A8BE" w14:textId="77777777" w:rsidTr="009E106B">
        <w:trPr>
          <w:trHeight w:val="56"/>
        </w:trPr>
        <w:tc>
          <w:tcPr>
            <w:tcW w:w="3894" w:type="dxa"/>
          </w:tcPr>
          <w:p w14:paraId="062D0BC7" w14:textId="77777777" w:rsidR="00BD1505" w:rsidRPr="006461EA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9299482" w14:textId="0D65EF82" w:rsidR="00BD1505" w:rsidRPr="006461EA" w:rsidRDefault="009E106B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มกราคม </w:t>
            </w:r>
            <w:r w:rsidR="00BD1505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50280D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="00D33762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6</w:t>
            </w:r>
            <w:r w:rsidR="0050280D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1B330713" w14:textId="77777777" w:rsidR="00BD1505" w:rsidRPr="006461EA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0FA335E8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357B53D" w14:textId="77777777" w:rsidR="00BD1505" w:rsidRPr="006461EA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6D0A23A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1CEC6656" w14:textId="77777777" w:rsidR="00BD1505" w:rsidRPr="006461EA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41EADDC" w14:textId="60D2349A" w:rsidR="00BD1505" w:rsidRPr="006461EA" w:rsidRDefault="009E106B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ธันวาคม</w:t>
            </w:r>
            <w:r w:rsidR="00BD1505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 w:rsidR="00D33762" w:rsidRPr="006461EA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</w:p>
        </w:tc>
      </w:tr>
      <w:tr w:rsidR="00BD1505" w:rsidRPr="006461EA" w14:paraId="4D716D5D" w14:textId="77777777" w:rsidTr="009E106B">
        <w:trPr>
          <w:trHeight w:val="113"/>
        </w:trPr>
        <w:tc>
          <w:tcPr>
            <w:tcW w:w="3894" w:type="dxa"/>
          </w:tcPr>
          <w:p w14:paraId="6C563000" w14:textId="7F680BEC" w:rsidR="00BD1505" w:rsidRPr="002A5D78" w:rsidRDefault="002A5D78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A5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</w:t>
            </w:r>
            <w:r w:rsidRPr="002A5D7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17C6BEF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</w:tcPr>
          <w:p w14:paraId="5D457415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4C8335AD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14:paraId="60AF04D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559818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14:paraId="45CACE37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055FA56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</w:tr>
      <w:tr w:rsidR="00BD1505" w:rsidRPr="006461EA" w14:paraId="05CF3C00" w14:textId="77777777" w:rsidTr="009E106B">
        <w:trPr>
          <w:trHeight w:val="113"/>
        </w:trPr>
        <w:tc>
          <w:tcPr>
            <w:tcW w:w="3894" w:type="dxa"/>
          </w:tcPr>
          <w:p w14:paraId="137D6480" w14:textId="2722E103" w:rsidR="00BD1505" w:rsidRPr="006461EA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บริษัท</w:t>
            </w:r>
            <w:r w:rsidR="009E106B"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042" w:type="dxa"/>
          </w:tcPr>
          <w:p w14:paraId="4C854290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F5773C4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4900FDC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46153B8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</w:tcPr>
          <w:p w14:paraId="379A4BC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55A6DBC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6" w:type="dxa"/>
            <w:vAlign w:val="bottom"/>
          </w:tcPr>
          <w:p w14:paraId="6930879B" w14:textId="77777777" w:rsidR="00BD1505" w:rsidRPr="006461EA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</w:tr>
      <w:tr w:rsidR="00DB4D77" w:rsidRPr="006461EA" w14:paraId="0B991D93" w14:textId="77777777" w:rsidTr="009E106B">
        <w:trPr>
          <w:trHeight w:val="113"/>
        </w:trPr>
        <w:tc>
          <w:tcPr>
            <w:tcW w:w="3894" w:type="dxa"/>
          </w:tcPr>
          <w:p w14:paraId="7A3D74AF" w14:textId="77777777" w:rsidR="00DB4D77" w:rsidRPr="006461EA" w:rsidRDefault="00DB4D77" w:rsidP="00DB4D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เงินกู้ยืม</w:t>
            </w:r>
          </w:p>
        </w:tc>
        <w:tc>
          <w:tcPr>
            <w:tcW w:w="1042" w:type="dxa"/>
            <w:vAlign w:val="bottom"/>
          </w:tcPr>
          <w:p w14:paraId="22B24F9E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259,500</w:t>
            </w:r>
          </w:p>
        </w:tc>
        <w:tc>
          <w:tcPr>
            <w:tcW w:w="283" w:type="dxa"/>
            <w:vAlign w:val="bottom"/>
          </w:tcPr>
          <w:p w14:paraId="2DA5258F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3" w:type="dxa"/>
          </w:tcPr>
          <w:p w14:paraId="339EAB87" w14:textId="6CBCBB36" w:rsidR="00DB4D77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 w:rsidR="00DB4D77" w:rsidRPr="006461EA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82" w:type="dxa"/>
          </w:tcPr>
          <w:p w14:paraId="692725F1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3" w:type="dxa"/>
          </w:tcPr>
          <w:p w14:paraId="1DE78ED5" w14:textId="1B570B3D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(61,500)</w:t>
            </w:r>
          </w:p>
        </w:tc>
        <w:tc>
          <w:tcPr>
            <w:tcW w:w="282" w:type="dxa"/>
          </w:tcPr>
          <w:p w14:paraId="575F33A8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6" w:type="dxa"/>
          </w:tcPr>
          <w:p w14:paraId="7A4D894C" w14:textId="7556DFC6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198,000</w:t>
            </w:r>
          </w:p>
        </w:tc>
      </w:tr>
      <w:tr w:rsidR="00DB4D77" w:rsidRPr="006461EA" w14:paraId="0AA5D8BA" w14:textId="77777777" w:rsidTr="009E106B">
        <w:trPr>
          <w:trHeight w:val="113"/>
        </w:trPr>
        <w:tc>
          <w:tcPr>
            <w:tcW w:w="3894" w:type="dxa"/>
          </w:tcPr>
          <w:p w14:paraId="0C1058B6" w14:textId="77777777" w:rsidR="00DB4D77" w:rsidRPr="006461EA" w:rsidRDefault="00DB4D77" w:rsidP="00DB4D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ดอกเบี้ยค้าง</w:t>
            </w:r>
            <w:r w:rsidRPr="006461EA">
              <w:rPr>
                <w:rFonts w:ascii="Browallia New" w:hAnsi="Browallia New" w:cs="Browalli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042" w:type="dxa"/>
            <w:vAlign w:val="bottom"/>
          </w:tcPr>
          <w:p w14:paraId="6A27FC75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2,505</w:t>
            </w:r>
          </w:p>
        </w:tc>
        <w:tc>
          <w:tcPr>
            <w:tcW w:w="283" w:type="dxa"/>
            <w:vAlign w:val="bottom"/>
          </w:tcPr>
          <w:p w14:paraId="1B0CF324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3" w:type="dxa"/>
          </w:tcPr>
          <w:p w14:paraId="5AD86F5D" w14:textId="20D3AD1C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13,250</w:t>
            </w:r>
          </w:p>
        </w:tc>
        <w:tc>
          <w:tcPr>
            <w:tcW w:w="282" w:type="dxa"/>
          </w:tcPr>
          <w:p w14:paraId="3C3520F8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3" w:type="dxa"/>
          </w:tcPr>
          <w:p w14:paraId="5D3EB04B" w14:textId="73A4E083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(10,885)</w:t>
            </w:r>
          </w:p>
        </w:tc>
        <w:tc>
          <w:tcPr>
            <w:tcW w:w="282" w:type="dxa"/>
          </w:tcPr>
          <w:p w14:paraId="48FE2428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6" w:type="dxa"/>
          </w:tcPr>
          <w:p w14:paraId="58BDF67C" w14:textId="1745FD86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4,870</w:t>
            </w:r>
          </w:p>
        </w:tc>
      </w:tr>
      <w:tr w:rsidR="00DB4D77" w:rsidRPr="006461EA" w14:paraId="0EC880DA" w14:textId="77777777" w:rsidTr="009E106B">
        <w:trPr>
          <w:trHeight w:val="113"/>
        </w:trPr>
        <w:tc>
          <w:tcPr>
            <w:tcW w:w="3894" w:type="dxa"/>
          </w:tcPr>
          <w:p w14:paraId="17781DB5" w14:textId="77777777" w:rsidR="00DB4D77" w:rsidRPr="006461EA" w:rsidRDefault="00DB4D77" w:rsidP="00DB4D77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185CD3" w14:textId="77777777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262,005</w:t>
            </w:r>
          </w:p>
        </w:tc>
        <w:tc>
          <w:tcPr>
            <w:tcW w:w="283" w:type="dxa"/>
            <w:vAlign w:val="bottom"/>
          </w:tcPr>
          <w:p w14:paraId="1FAE1413" w14:textId="77777777" w:rsidR="00DB4D77" w:rsidRPr="006461EA" w:rsidRDefault="00DB4D77" w:rsidP="00DB4D77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12" w:space="0" w:color="auto"/>
            </w:tcBorders>
          </w:tcPr>
          <w:p w14:paraId="7444D578" w14:textId="731BC1F0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13,250</w:t>
            </w:r>
          </w:p>
        </w:tc>
        <w:tc>
          <w:tcPr>
            <w:tcW w:w="282" w:type="dxa"/>
          </w:tcPr>
          <w:p w14:paraId="0FBE621F" w14:textId="77777777" w:rsidR="00DB4D77" w:rsidRPr="006461EA" w:rsidRDefault="00DB4D77" w:rsidP="00DB4D77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12" w:space="0" w:color="auto"/>
            </w:tcBorders>
          </w:tcPr>
          <w:p w14:paraId="15C6E6C0" w14:textId="0AEC003D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(72,385)</w:t>
            </w:r>
          </w:p>
        </w:tc>
        <w:tc>
          <w:tcPr>
            <w:tcW w:w="282" w:type="dxa"/>
          </w:tcPr>
          <w:p w14:paraId="0A8F2307" w14:textId="77777777" w:rsidR="00DB4D77" w:rsidRPr="006461EA" w:rsidRDefault="00DB4D77" w:rsidP="00DB4D77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</w:tcPr>
          <w:p w14:paraId="303F7DC3" w14:textId="1AD1D4F1" w:rsidR="00DB4D77" w:rsidRPr="006461EA" w:rsidRDefault="00DB4D77" w:rsidP="00DB4D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202,870</w:t>
            </w:r>
          </w:p>
        </w:tc>
      </w:tr>
    </w:tbl>
    <w:p w14:paraId="3D03EAF6" w14:textId="77777777" w:rsidR="00D33762" w:rsidRPr="006461EA" w:rsidRDefault="00D33762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A59A8F2" w14:textId="77777777" w:rsidR="00BD1505" w:rsidRPr="006461EA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 ร้อยละ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MLR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–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 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ต่อปี </w:t>
      </w:r>
    </w:p>
    <w:p w14:paraId="17E246E6" w14:textId="77777777" w:rsidR="00270D79" w:rsidRPr="006461EA" w:rsidRDefault="00270D79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EC6A05F" w14:textId="76432A28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เงิน</w:t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สด</w:t>
      </w: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และ</w:t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รายการเทียบเท่าเงินสด</w:t>
      </w:r>
    </w:p>
    <w:p w14:paraId="05034CE8" w14:textId="77777777" w:rsidR="00D2326F" w:rsidRPr="006461EA" w:rsidRDefault="00D2326F" w:rsidP="00D2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88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260"/>
        <w:gridCol w:w="236"/>
        <w:gridCol w:w="1249"/>
        <w:gridCol w:w="238"/>
        <w:gridCol w:w="1247"/>
        <w:gridCol w:w="236"/>
        <w:gridCol w:w="1288"/>
      </w:tblGrid>
      <w:tr w:rsidR="00F902C9" w:rsidRPr="006461EA" w14:paraId="569BE864" w14:textId="77777777" w:rsidTr="00F90D11">
        <w:tc>
          <w:tcPr>
            <w:tcW w:w="3118" w:type="dxa"/>
          </w:tcPr>
          <w:p w14:paraId="6AAA257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4" w:type="dxa"/>
            <w:gridSpan w:val="7"/>
          </w:tcPr>
          <w:p w14:paraId="1C6B2CA1" w14:textId="77777777" w:rsidR="00F902C9" w:rsidRPr="006461EA" w:rsidRDefault="00F902C9" w:rsidP="00530D0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902C9" w:rsidRPr="006461EA" w14:paraId="3B70143F" w14:textId="77777777" w:rsidTr="00F90D11">
        <w:tc>
          <w:tcPr>
            <w:tcW w:w="3118" w:type="dxa"/>
          </w:tcPr>
          <w:p w14:paraId="362F1E3E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</w:tcPr>
          <w:p w14:paraId="48A8092A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1746586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1967BAA5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902C9" w:rsidRPr="006461EA" w14:paraId="00FEA017" w14:textId="77777777" w:rsidTr="00F90D11">
        <w:tc>
          <w:tcPr>
            <w:tcW w:w="3118" w:type="dxa"/>
          </w:tcPr>
          <w:p w14:paraId="55C59997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2147E" w14:textId="77777777" w:rsidR="00F902C9" w:rsidRPr="006461EA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4012E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F8E910" w14:textId="77777777" w:rsidR="00F902C9" w:rsidRPr="006461EA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1C2A3" w14:textId="77777777" w:rsidR="00F902C9" w:rsidRPr="006461EA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8" w:type="dxa"/>
            <w:vAlign w:val="bottom"/>
          </w:tcPr>
          <w:p w14:paraId="0864A70F" w14:textId="77777777" w:rsidR="00F902C9" w:rsidRPr="006461EA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994A3" w14:textId="77777777" w:rsidR="00F902C9" w:rsidRPr="006461EA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4012E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77EECF" w14:textId="77777777" w:rsidR="00F902C9" w:rsidRPr="006461EA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3A84" w14:textId="77777777" w:rsidR="00F902C9" w:rsidRPr="006461EA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F902C9" w:rsidRPr="006461EA" w14:paraId="7399F335" w14:textId="77777777" w:rsidTr="00F90D11">
        <w:trPr>
          <w:trHeight w:val="199"/>
        </w:trPr>
        <w:tc>
          <w:tcPr>
            <w:tcW w:w="3118" w:type="dxa"/>
          </w:tcPr>
          <w:p w14:paraId="4350466E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AACD04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7FCB4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3F64EC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37C88F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615E141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F4325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76FB5B0" w14:textId="77777777" w:rsidR="00F902C9" w:rsidRPr="006461EA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27C5" w:rsidRPr="006461EA" w14:paraId="586DB0E7" w14:textId="77777777" w:rsidTr="00F90D11">
        <w:tc>
          <w:tcPr>
            <w:tcW w:w="3118" w:type="dxa"/>
            <w:vAlign w:val="center"/>
          </w:tcPr>
          <w:p w14:paraId="74142306" w14:textId="77777777" w:rsidR="009E27C5" w:rsidRPr="006461EA" w:rsidRDefault="009E27C5" w:rsidP="009E27C5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เงินสด</w:t>
            </w:r>
          </w:p>
        </w:tc>
        <w:tc>
          <w:tcPr>
            <w:tcW w:w="1260" w:type="dxa"/>
          </w:tcPr>
          <w:p w14:paraId="4390973D" w14:textId="35B17C21" w:rsidR="009E27C5" w:rsidRPr="006461EA" w:rsidRDefault="009E27C5" w:rsidP="009E27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648 </w:t>
            </w:r>
          </w:p>
        </w:tc>
        <w:tc>
          <w:tcPr>
            <w:tcW w:w="236" w:type="dxa"/>
          </w:tcPr>
          <w:p w14:paraId="1D06D4F5" w14:textId="77777777" w:rsidR="009E27C5" w:rsidRPr="006461EA" w:rsidRDefault="009E27C5" w:rsidP="009E27C5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A246DA8" w14:textId="77777777" w:rsidR="009E27C5" w:rsidRPr="006461EA" w:rsidRDefault="009E27C5" w:rsidP="009E27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238" w:type="dxa"/>
          </w:tcPr>
          <w:p w14:paraId="528F97C7" w14:textId="77777777" w:rsidR="009E27C5" w:rsidRPr="006461EA" w:rsidRDefault="009E27C5" w:rsidP="009E27C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9BE8DA6" w14:textId="0BDABAF5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236" w:type="dxa"/>
          </w:tcPr>
          <w:p w14:paraId="4E4D09C6" w14:textId="77777777" w:rsidR="009E27C5" w:rsidRPr="006461EA" w:rsidRDefault="009E27C5" w:rsidP="009E27C5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</w:tcPr>
          <w:p w14:paraId="7C7CBD0E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</w:tr>
      <w:tr w:rsidR="009E27C5" w:rsidRPr="006461EA" w14:paraId="7D8DF696" w14:textId="77777777" w:rsidTr="00F90D11">
        <w:tc>
          <w:tcPr>
            <w:tcW w:w="3118" w:type="dxa"/>
            <w:vAlign w:val="center"/>
          </w:tcPr>
          <w:p w14:paraId="032880A3" w14:textId="77777777" w:rsidR="009E27C5" w:rsidRPr="006461EA" w:rsidRDefault="009E27C5" w:rsidP="009E27C5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43DBA436" w14:textId="4A74E8A2" w:rsidR="009E27C5" w:rsidRPr="006461EA" w:rsidRDefault="009E27C5" w:rsidP="009E27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37,782 </w:t>
            </w:r>
          </w:p>
        </w:tc>
        <w:tc>
          <w:tcPr>
            <w:tcW w:w="236" w:type="dxa"/>
          </w:tcPr>
          <w:p w14:paraId="5C3791E5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AE4ECB6" w14:textId="77777777" w:rsidR="009E27C5" w:rsidRPr="006461EA" w:rsidRDefault="009E27C5" w:rsidP="009E27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29,306</w:t>
            </w:r>
          </w:p>
        </w:tc>
        <w:tc>
          <w:tcPr>
            <w:tcW w:w="238" w:type="dxa"/>
          </w:tcPr>
          <w:p w14:paraId="1B59D8E3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0E23CFA" w14:textId="7F6BFE2A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37,342</w:t>
            </w:r>
          </w:p>
        </w:tc>
        <w:tc>
          <w:tcPr>
            <w:tcW w:w="236" w:type="dxa"/>
          </w:tcPr>
          <w:p w14:paraId="624A2BB8" w14:textId="77777777" w:rsidR="009E27C5" w:rsidRPr="006461EA" w:rsidRDefault="009E27C5" w:rsidP="009E27C5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</w:tcPr>
          <w:p w14:paraId="527C1712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17,555</w:t>
            </w:r>
          </w:p>
        </w:tc>
      </w:tr>
      <w:tr w:rsidR="009E27C5" w:rsidRPr="006461EA" w14:paraId="0B0FB88D" w14:textId="77777777" w:rsidTr="00F90D11">
        <w:tc>
          <w:tcPr>
            <w:tcW w:w="3118" w:type="dxa"/>
            <w:vAlign w:val="center"/>
          </w:tcPr>
          <w:p w14:paraId="4A39CBA8" w14:textId="77777777" w:rsidR="009E27C5" w:rsidRPr="006461EA" w:rsidRDefault="009E27C5" w:rsidP="009E27C5">
            <w:pPr>
              <w:spacing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2646CCEA" w14:textId="5A2800EF" w:rsidR="009E27C5" w:rsidRPr="006461EA" w:rsidRDefault="009E27C5" w:rsidP="009E27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38,430 </w:t>
            </w:r>
          </w:p>
        </w:tc>
        <w:tc>
          <w:tcPr>
            <w:tcW w:w="236" w:type="dxa"/>
          </w:tcPr>
          <w:p w14:paraId="05300188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12" w:space="0" w:color="auto"/>
            </w:tcBorders>
          </w:tcPr>
          <w:p w14:paraId="1DB76DB0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29,756</w:t>
            </w:r>
          </w:p>
        </w:tc>
        <w:tc>
          <w:tcPr>
            <w:tcW w:w="238" w:type="dxa"/>
          </w:tcPr>
          <w:p w14:paraId="20F7C405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5C27A771" w14:textId="14710630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37,962</w:t>
            </w:r>
          </w:p>
        </w:tc>
        <w:tc>
          <w:tcPr>
            <w:tcW w:w="236" w:type="dxa"/>
          </w:tcPr>
          <w:p w14:paraId="784F79A8" w14:textId="77777777" w:rsidR="009E27C5" w:rsidRPr="006461EA" w:rsidRDefault="009E27C5" w:rsidP="009E27C5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</w:tcPr>
          <w:p w14:paraId="1BFB198B" w14:textId="77777777" w:rsidR="009E27C5" w:rsidRPr="006461EA" w:rsidRDefault="009E27C5" w:rsidP="009E27C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17,995</w:t>
            </w:r>
          </w:p>
        </w:tc>
      </w:tr>
    </w:tbl>
    <w:p w14:paraId="5464DC50" w14:textId="672B787F" w:rsidR="006F5911" w:rsidRPr="006461EA" w:rsidRDefault="006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28FA9E5E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br w:type="page"/>
      </w:r>
    </w:p>
    <w:p w14:paraId="5A6135AE" w14:textId="3A63FD56" w:rsidR="00A6106A" w:rsidRPr="006461EA" w:rsidRDefault="00A6106A" w:rsidP="00D3376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ลูกหนี้การค้า</w:t>
      </w: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และลูกหนี้อื่น</w:t>
      </w:r>
    </w:p>
    <w:p w14:paraId="5E552FD9" w14:textId="77777777" w:rsidR="00341E29" w:rsidRPr="006461EA" w:rsidRDefault="00341E29" w:rsidP="00341E29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519774B" w14:textId="77777777" w:rsidR="007B1581" w:rsidRPr="006461EA" w:rsidRDefault="007B1581" w:rsidP="00D33762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D33762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D33762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6461E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D023B75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7B1581" w:rsidRPr="006461EA" w14:paraId="237568CC" w14:textId="77777777" w:rsidTr="00444031">
        <w:trPr>
          <w:cantSplit/>
        </w:trPr>
        <w:tc>
          <w:tcPr>
            <w:tcW w:w="3827" w:type="dxa"/>
          </w:tcPr>
          <w:p w14:paraId="19AFCEB9" w14:textId="77777777" w:rsidR="007B1581" w:rsidRPr="006461EA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89A532C" w14:textId="77777777" w:rsidR="007B1581" w:rsidRPr="006461EA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6461EA" w14:paraId="37D1DD77" w14:textId="77777777" w:rsidTr="00444031">
        <w:trPr>
          <w:cantSplit/>
          <w:trHeight w:val="346"/>
        </w:trPr>
        <w:tc>
          <w:tcPr>
            <w:tcW w:w="3827" w:type="dxa"/>
          </w:tcPr>
          <w:p w14:paraId="6A421B38" w14:textId="77777777" w:rsidR="007B1581" w:rsidRPr="006461EA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051B2DA1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B23DB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16F7B47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1581" w:rsidRPr="006461EA" w14:paraId="1D16F825" w14:textId="77777777" w:rsidTr="00444031">
        <w:trPr>
          <w:cantSplit/>
        </w:trPr>
        <w:tc>
          <w:tcPr>
            <w:tcW w:w="3827" w:type="dxa"/>
          </w:tcPr>
          <w:p w14:paraId="092A0197" w14:textId="77777777" w:rsidR="007B1581" w:rsidRPr="006461EA" w:rsidRDefault="007B1581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ABCA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4A251F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EDB4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0371EB42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45B06C9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320359E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DE1E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376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7B1581" w:rsidRPr="006461EA" w14:paraId="39300F04" w14:textId="77777777" w:rsidTr="00444031">
        <w:trPr>
          <w:cantSplit/>
        </w:trPr>
        <w:tc>
          <w:tcPr>
            <w:tcW w:w="3827" w:type="dxa"/>
          </w:tcPr>
          <w:p w14:paraId="153A75B7" w14:textId="77777777" w:rsidR="007B1581" w:rsidRPr="006461EA" w:rsidRDefault="007B1581" w:rsidP="0044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7EC2B1E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F4B74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76E4987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7963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71A6B1C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BF4C1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333952F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6461EA" w14:paraId="2A7E523C" w14:textId="77777777" w:rsidTr="00444031">
        <w:trPr>
          <w:cantSplit/>
        </w:trPr>
        <w:tc>
          <w:tcPr>
            <w:tcW w:w="3827" w:type="dxa"/>
          </w:tcPr>
          <w:p w14:paraId="03BCE506" w14:textId="77777777" w:rsidR="007B1581" w:rsidRPr="006461EA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b/>
                <w:bCs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00AABF1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2B49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1887FF9F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63D28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145072D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13129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37D1F4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1FAA" w:rsidRPr="006461EA" w14:paraId="75FBB044" w14:textId="77777777" w:rsidTr="00444031">
        <w:trPr>
          <w:cantSplit/>
        </w:trPr>
        <w:tc>
          <w:tcPr>
            <w:tcW w:w="3827" w:type="dxa"/>
          </w:tcPr>
          <w:p w14:paraId="4B25A468" w14:textId="77777777" w:rsidR="00B11FAA" w:rsidRPr="006461EA" w:rsidRDefault="00B11FAA" w:rsidP="00B11FAA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 xml:space="preserve">  </w:t>
            </w:r>
            <w:r w:rsidRPr="006461EA">
              <w:rPr>
                <w:rFonts w:ascii="Browallia New" w:hAnsi="Browallia New" w:cs="Browallia New"/>
                <w:cs/>
              </w:rPr>
              <w:t xml:space="preserve"> ลูกหนี้การค้า</w:t>
            </w:r>
          </w:p>
        </w:tc>
        <w:tc>
          <w:tcPr>
            <w:tcW w:w="1107" w:type="dxa"/>
          </w:tcPr>
          <w:p w14:paraId="7E211719" w14:textId="6CA5396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56801AC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B915371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  <w:tc>
          <w:tcPr>
            <w:tcW w:w="236" w:type="dxa"/>
          </w:tcPr>
          <w:p w14:paraId="613ABA2A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504CC3B" w14:textId="4E0AA62E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  <w:tc>
          <w:tcPr>
            <w:tcW w:w="236" w:type="dxa"/>
          </w:tcPr>
          <w:p w14:paraId="441BA749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3ED69A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</w:tr>
      <w:tr w:rsidR="00B11FAA" w:rsidRPr="006461EA" w14:paraId="5A8DFD21" w14:textId="77777777" w:rsidTr="00444031">
        <w:trPr>
          <w:cantSplit/>
        </w:trPr>
        <w:tc>
          <w:tcPr>
            <w:tcW w:w="3827" w:type="dxa"/>
          </w:tcPr>
          <w:p w14:paraId="53A61750" w14:textId="77777777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5D94695" w14:textId="631F40AF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1B7598E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9777012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46132513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7822F21" w14:textId="5F01712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0856EE0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9F6C270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  <w:tr w:rsidR="00B11FAA" w:rsidRPr="006461EA" w14:paraId="43C29F44" w14:textId="77777777" w:rsidTr="00444031">
        <w:trPr>
          <w:cantSplit/>
        </w:trPr>
        <w:tc>
          <w:tcPr>
            <w:tcW w:w="3827" w:type="dxa"/>
          </w:tcPr>
          <w:p w14:paraId="1434CEE8" w14:textId="77777777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8F24DAF" w14:textId="6C3FEBCA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129AFD48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F36A4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36" w:type="dxa"/>
          </w:tcPr>
          <w:p w14:paraId="3B420030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E0E00B6" w14:textId="2AB0B0FE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  <w:tc>
          <w:tcPr>
            <w:tcW w:w="236" w:type="dxa"/>
          </w:tcPr>
          <w:p w14:paraId="2A3E26B4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D5F801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</w:tr>
      <w:tr w:rsidR="00B11FAA" w:rsidRPr="006461EA" w14:paraId="3289D769" w14:textId="77777777" w:rsidTr="00444031">
        <w:trPr>
          <w:cantSplit/>
        </w:trPr>
        <w:tc>
          <w:tcPr>
            <w:tcW w:w="3827" w:type="dxa"/>
          </w:tcPr>
          <w:p w14:paraId="1C64DF87" w14:textId="77777777" w:rsidR="00B11FAA" w:rsidRPr="006461EA" w:rsidRDefault="00B11FAA" w:rsidP="00B11FAA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4E00021" w14:textId="6535F4CC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0071D3C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9D607F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6,582</w:t>
            </w:r>
          </w:p>
        </w:tc>
        <w:tc>
          <w:tcPr>
            <w:tcW w:w="236" w:type="dxa"/>
          </w:tcPr>
          <w:p w14:paraId="12FCF2BE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CF917BD" w14:textId="4F333C05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  <w:tc>
          <w:tcPr>
            <w:tcW w:w="236" w:type="dxa"/>
          </w:tcPr>
          <w:p w14:paraId="4B106C0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00D8A92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</w:tr>
      <w:tr w:rsidR="00B11FAA" w:rsidRPr="006461EA" w14:paraId="3FC4F022" w14:textId="77777777" w:rsidTr="00444031">
        <w:trPr>
          <w:cantSplit/>
        </w:trPr>
        <w:tc>
          <w:tcPr>
            <w:tcW w:w="3827" w:type="dxa"/>
          </w:tcPr>
          <w:p w14:paraId="6D199ED9" w14:textId="77777777" w:rsidR="00B11FAA" w:rsidRPr="006461EA" w:rsidRDefault="00B11FAA" w:rsidP="00B11FAA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  <w:r w:rsidRPr="006461EA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AEFE485" w14:textId="486FFFE0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301E7532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B82BF75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36" w:type="dxa"/>
          </w:tcPr>
          <w:p w14:paraId="01F79924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2BA9EF2" w14:textId="3CB41449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  <w:tc>
          <w:tcPr>
            <w:tcW w:w="236" w:type="dxa"/>
          </w:tcPr>
          <w:p w14:paraId="1C706B7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D815B1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442,179</w:t>
            </w:r>
          </w:p>
        </w:tc>
      </w:tr>
      <w:tr w:rsidR="00B11FAA" w:rsidRPr="006461EA" w14:paraId="1BD0DC88" w14:textId="77777777" w:rsidTr="00444031">
        <w:trPr>
          <w:cantSplit/>
        </w:trPr>
        <w:tc>
          <w:tcPr>
            <w:tcW w:w="3827" w:type="dxa"/>
          </w:tcPr>
          <w:p w14:paraId="013D111C" w14:textId="77777777" w:rsidR="00B11FAA" w:rsidRPr="006461EA" w:rsidRDefault="00B11FAA" w:rsidP="00B11FAA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EC620F6" w14:textId="2E5F6D28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31EB434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980CBD4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D185BB8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837FEB" w14:textId="0424A29D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61CF22E6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27ACB29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B11FAA" w:rsidRPr="006461EA" w14:paraId="22EC6F7A" w14:textId="77777777" w:rsidTr="00444031">
        <w:trPr>
          <w:cantSplit/>
        </w:trPr>
        <w:tc>
          <w:tcPr>
            <w:tcW w:w="3827" w:type="dxa"/>
          </w:tcPr>
          <w:p w14:paraId="36A911D1" w14:textId="77777777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6461EA">
              <w:rPr>
                <w:rFonts w:ascii="Browallia New" w:hAnsi="Browallia New" w:cs="Browallia New"/>
                <w:cs/>
              </w:rPr>
              <w:t>–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1D528D" w14:textId="67EB4EE9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72F4939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BCF9DD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423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,278</w:t>
            </w:r>
          </w:p>
        </w:tc>
        <w:tc>
          <w:tcPr>
            <w:tcW w:w="236" w:type="dxa"/>
          </w:tcPr>
          <w:p w14:paraId="56E716B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A608ED3" w14:textId="02037A1C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  <w:tc>
          <w:tcPr>
            <w:tcW w:w="236" w:type="dxa"/>
          </w:tcPr>
          <w:p w14:paraId="65543501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A82470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427,082</w:t>
            </w:r>
          </w:p>
        </w:tc>
      </w:tr>
      <w:tr w:rsidR="00B11FAA" w:rsidRPr="006461EA" w14:paraId="6B1BF69D" w14:textId="77777777" w:rsidTr="00444031">
        <w:trPr>
          <w:cantSplit/>
        </w:trPr>
        <w:tc>
          <w:tcPr>
            <w:tcW w:w="3827" w:type="dxa"/>
          </w:tcPr>
          <w:p w14:paraId="2CD651A4" w14:textId="42940059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ลูกค้าทั่วไป</w:t>
            </w:r>
          </w:p>
        </w:tc>
        <w:tc>
          <w:tcPr>
            <w:tcW w:w="1107" w:type="dxa"/>
          </w:tcPr>
          <w:p w14:paraId="3506DC24" w14:textId="1A68595A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593 </w:t>
            </w:r>
          </w:p>
        </w:tc>
        <w:tc>
          <w:tcPr>
            <w:tcW w:w="236" w:type="dxa"/>
          </w:tcPr>
          <w:p w14:paraId="63382991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7C9F8D5E" w14:textId="33CC4449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FF4C5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021069D" w14:textId="0D7FC6A5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07A0C9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AFFA24" w14:textId="0ABCF13F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11FAA" w:rsidRPr="006461EA" w14:paraId="047983A6" w14:textId="77777777" w:rsidTr="00444031">
        <w:trPr>
          <w:cantSplit/>
        </w:trPr>
        <w:tc>
          <w:tcPr>
            <w:tcW w:w="3827" w:type="dxa"/>
          </w:tcPr>
          <w:p w14:paraId="637D662C" w14:textId="77777777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5CC5916E" w14:textId="055F2362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1,377 </w:t>
            </w:r>
          </w:p>
        </w:tc>
        <w:tc>
          <w:tcPr>
            <w:tcW w:w="236" w:type="dxa"/>
          </w:tcPr>
          <w:p w14:paraId="226914E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3454E4D9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1,947</w:t>
            </w:r>
          </w:p>
        </w:tc>
        <w:tc>
          <w:tcPr>
            <w:tcW w:w="236" w:type="dxa"/>
          </w:tcPr>
          <w:p w14:paraId="37DC325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8542AD" w14:textId="7D62578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7,913 </w:t>
            </w:r>
          </w:p>
        </w:tc>
        <w:tc>
          <w:tcPr>
            <w:tcW w:w="236" w:type="dxa"/>
          </w:tcPr>
          <w:p w14:paraId="345BAA5C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BA35826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10,633</w:t>
            </w:r>
          </w:p>
        </w:tc>
      </w:tr>
      <w:tr w:rsidR="00B11FAA" w:rsidRPr="006461EA" w14:paraId="5C3F8F48" w14:textId="77777777" w:rsidTr="00444031">
        <w:trPr>
          <w:cantSplit/>
        </w:trPr>
        <w:tc>
          <w:tcPr>
            <w:tcW w:w="3827" w:type="dxa"/>
          </w:tcPr>
          <w:p w14:paraId="44BC229D" w14:textId="77777777" w:rsidR="00B11FAA" w:rsidRPr="006461EA" w:rsidRDefault="00B11FAA" w:rsidP="00B11FAA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6461E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0088BA6E" w14:textId="143E99F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438,831 </w:t>
            </w:r>
          </w:p>
        </w:tc>
        <w:tc>
          <w:tcPr>
            <w:tcW w:w="236" w:type="dxa"/>
          </w:tcPr>
          <w:p w14:paraId="1864B5D3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AA02B6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425,225</w:t>
            </w:r>
          </w:p>
        </w:tc>
        <w:tc>
          <w:tcPr>
            <w:tcW w:w="236" w:type="dxa"/>
          </w:tcPr>
          <w:p w14:paraId="1DAE0C43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39192F78" w14:textId="5B9DF22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438,438 </w:t>
            </w:r>
          </w:p>
        </w:tc>
        <w:tc>
          <w:tcPr>
            <w:tcW w:w="236" w:type="dxa"/>
          </w:tcPr>
          <w:p w14:paraId="163EF33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805A960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437,715</w:t>
            </w:r>
          </w:p>
        </w:tc>
      </w:tr>
    </w:tbl>
    <w:p w14:paraId="754A193A" w14:textId="77777777" w:rsidR="00D33762" w:rsidRPr="006461EA" w:rsidRDefault="00D33762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6B6CD9E" w14:textId="659FED79" w:rsidR="007B1581" w:rsidRPr="006461EA" w:rsidRDefault="007B1581" w:rsidP="003F0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1DFAF081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31"/>
        <w:gridCol w:w="1103"/>
        <w:gridCol w:w="236"/>
        <w:gridCol w:w="1064"/>
        <w:gridCol w:w="242"/>
        <w:gridCol w:w="1070"/>
        <w:gridCol w:w="236"/>
        <w:gridCol w:w="1143"/>
      </w:tblGrid>
      <w:tr w:rsidR="007B1581" w:rsidRPr="006461EA" w14:paraId="5DF11A36" w14:textId="77777777" w:rsidTr="00EF5432">
        <w:trPr>
          <w:cantSplit/>
          <w:tblHeader/>
        </w:trPr>
        <w:tc>
          <w:tcPr>
            <w:tcW w:w="3831" w:type="dxa"/>
          </w:tcPr>
          <w:p w14:paraId="3EE950FE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17D4E8BB" w14:textId="77777777" w:rsidR="007B1581" w:rsidRPr="006461EA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6461EA" w14:paraId="0D19E13F" w14:textId="77777777" w:rsidTr="00EF5432">
        <w:trPr>
          <w:cantSplit/>
          <w:tblHeader/>
        </w:trPr>
        <w:tc>
          <w:tcPr>
            <w:tcW w:w="3831" w:type="dxa"/>
          </w:tcPr>
          <w:p w14:paraId="05876003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57B172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E32FDC4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9" w:type="dxa"/>
            <w:gridSpan w:val="3"/>
            <w:tcBorders>
              <w:bottom w:val="single" w:sz="4" w:space="0" w:color="auto"/>
            </w:tcBorders>
          </w:tcPr>
          <w:p w14:paraId="153E2B90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1581" w:rsidRPr="006461EA" w14:paraId="142FC4C3" w14:textId="77777777" w:rsidTr="00EF5432">
        <w:trPr>
          <w:cantSplit/>
          <w:tblHeader/>
        </w:trPr>
        <w:tc>
          <w:tcPr>
            <w:tcW w:w="3831" w:type="dxa"/>
          </w:tcPr>
          <w:p w14:paraId="34E2EEA0" w14:textId="77777777" w:rsidR="007B1581" w:rsidRPr="006461EA" w:rsidRDefault="007B1581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4792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F0C7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6B5E8B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6BE50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F0C7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2" w:type="dxa"/>
            <w:vAlign w:val="bottom"/>
          </w:tcPr>
          <w:p w14:paraId="3D8FAA70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B8A62B1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F0C72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F90ADA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0BE8" w14:textId="77777777" w:rsidR="007B1581" w:rsidRPr="006461EA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F0C72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77B0D" w:rsidRPr="006461EA" w14:paraId="4BFD6983" w14:textId="77777777" w:rsidTr="00EF5432">
        <w:trPr>
          <w:cantSplit/>
          <w:tblHeader/>
        </w:trPr>
        <w:tc>
          <w:tcPr>
            <w:tcW w:w="3831" w:type="dxa"/>
          </w:tcPr>
          <w:p w14:paraId="13E438C3" w14:textId="77777777" w:rsidR="00677B0D" w:rsidRPr="006461EA" w:rsidRDefault="00677B0D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56249B6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29FCA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DA8C599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EB167C8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vAlign w:val="bottom"/>
          </w:tcPr>
          <w:p w14:paraId="66E73E64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518142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1D88F46" w14:textId="77777777" w:rsidR="00677B0D" w:rsidRPr="006461EA" w:rsidRDefault="00677B0D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6461EA" w14:paraId="6671DC2C" w14:textId="77777777" w:rsidTr="00EF5432">
        <w:trPr>
          <w:cantSplit/>
        </w:trPr>
        <w:tc>
          <w:tcPr>
            <w:tcW w:w="3831" w:type="dxa"/>
          </w:tcPr>
          <w:p w14:paraId="079C1B86" w14:textId="77777777" w:rsidR="007B1581" w:rsidRPr="006461EA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103" w:type="dxa"/>
            <w:vAlign w:val="bottom"/>
          </w:tcPr>
          <w:p w14:paraId="0AD89D61" w14:textId="77777777" w:rsidR="007B1581" w:rsidRPr="006461E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1A4078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vAlign w:val="bottom"/>
          </w:tcPr>
          <w:p w14:paraId="1128183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A357036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F1EA1FA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8F645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vAlign w:val="bottom"/>
          </w:tcPr>
          <w:p w14:paraId="054C980D" w14:textId="77777777" w:rsidR="007B1581" w:rsidRPr="006461EA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1FAA" w:rsidRPr="006461EA" w14:paraId="63EFA504" w14:textId="77777777" w:rsidTr="00EF5432">
        <w:trPr>
          <w:cantSplit/>
        </w:trPr>
        <w:tc>
          <w:tcPr>
            <w:tcW w:w="3831" w:type="dxa"/>
          </w:tcPr>
          <w:p w14:paraId="39187FB1" w14:textId="77777777" w:rsidR="00B11FAA" w:rsidRPr="006461EA" w:rsidRDefault="00B11FAA" w:rsidP="00B11FA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7BE77EDE" w14:textId="0FE09922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83B7D" w:rsidRPr="00883B7D">
              <w:rPr>
                <w:rFonts w:ascii="Browallia New" w:hAnsi="Browallia New" w:cs="Browallia New"/>
                <w:sz w:val="28"/>
                <w:szCs w:val="28"/>
              </w:rPr>
              <w:t xml:space="preserve"> 323,504</w:t>
            </w:r>
          </w:p>
        </w:tc>
        <w:tc>
          <w:tcPr>
            <w:tcW w:w="236" w:type="dxa"/>
          </w:tcPr>
          <w:p w14:paraId="7AFAF51E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089A8473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299,334</w:t>
            </w:r>
          </w:p>
        </w:tc>
        <w:tc>
          <w:tcPr>
            <w:tcW w:w="242" w:type="dxa"/>
          </w:tcPr>
          <w:p w14:paraId="2AD7EFB1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91330D1" w14:textId="48E7D56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317,375 </w:t>
            </w:r>
          </w:p>
        </w:tc>
        <w:tc>
          <w:tcPr>
            <w:tcW w:w="236" w:type="dxa"/>
          </w:tcPr>
          <w:p w14:paraId="3044A1C3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3FE758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299,334</w:t>
            </w:r>
          </w:p>
        </w:tc>
      </w:tr>
      <w:tr w:rsidR="00B11FAA" w:rsidRPr="006461EA" w14:paraId="76390F1E" w14:textId="77777777" w:rsidTr="00EF5432">
        <w:trPr>
          <w:cantSplit/>
        </w:trPr>
        <w:tc>
          <w:tcPr>
            <w:tcW w:w="3831" w:type="dxa"/>
          </w:tcPr>
          <w:p w14:paraId="7B9A76A5" w14:textId="77777777" w:rsidR="00B11FAA" w:rsidRPr="006461EA" w:rsidRDefault="00B11FAA" w:rsidP="00B11FAA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6FC6A33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71020D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34686AB0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4D1C418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E5CA49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23D0F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01524FE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1FAA" w:rsidRPr="006461EA" w14:paraId="7FF4E191" w14:textId="77777777" w:rsidTr="00EF5432">
        <w:trPr>
          <w:cantSplit/>
        </w:trPr>
        <w:tc>
          <w:tcPr>
            <w:tcW w:w="3831" w:type="dxa"/>
          </w:tcPr>
          <w:p w14:paraId="0605F301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D481FA4" w14:textId="0BB769B9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83B7D" w:rsidRPr="00883B7D">
              <w:rPr>
                <w:rFonts w:ascii="Browallia New" w:hAnsi="Browallia New" w:cs="Browallia New"/>
                <w:sz w:val="28"/>
                <w:szCs w:val="28"/>
              </w:rPr>
              <w:t>52,202</w:t>
            </w:r>
          </w:p>
        </w:tc>
        <w:tc>
          <w:tcPr>
            <w:tcW w:w="236" w:type="dxa"/>
          </w:tcPr>
          <w:p w14:paraId="42F2ABD9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72B7726E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  <w:tc>
          <w:tcPr>
            <w:tcW w:w="242" w:type="dxa"/>
          </w:tcPr>
          <w:p w14:paraId="02ADD48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1C02952" w14:textId="5F425A1D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51,909 </w:t>
            </w:r>
          </w:p>
        </w:tc>
        <w:tc>
          <w:tcPr>
            <w:tcW w:w="236" w:type="dxa"/>
          </w:tcPr>
          <w:p w14:paraId="23FE118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F401C5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</w:tr>
      <w:tr w:rsidR="00B11FAA" w:rsidRPr="006461EA" w14:paraId="12045944" w14:textId="77777777" w:rsidTr="00EF5432">
        <w:trPr>
          <w:cantSplit/>
        </w:trPr>
        <w:tc>
          <w:tcPr>
            <w:tcW w:w="3831" w:type="dxa"/>
          </w:tcPr>
          <w:p w14:paraId="707E734E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3E1A6C73" w14:textId="0E9AC46C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36" w:type="dxa"/>
          </w:tcPr>
          <w:p w14:paraId="16BF4E0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4420F24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  <w:tc>
          <w:tcPr>
            <w:tcW w:w="242" w:type="dxa"/>
          </w:tcPr>
          <w:p w14:paraId="3EFB6D2D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E9839F4" w14:textId="6CCC82F0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36" w:type="dxa"/>
          </w:tcPr>
          <w:p w14:paraId="40F420F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0A200C4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</w:tr>
      <w:tr w:rsidR="00B11FAA" w:rsidRPr="006461EA" w14:paraId="0B95C003" w14:textId="77777777" w:rsidTr="00EF5432">
        <w:trPr>
          <w:cantSplit/>
        </w:trPr>
        <w:tc>
          <w:tcPr>
            <w:tcW w:w="3831" w:type="dxa"/>
          </w:tcPr>
          <w:p w14:paraId="4BE13522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9C0325E" w14:textId="377232DF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36" w:type="dxa"/>
          </w:tcPr>
          <w:p w14:paraId="7D5911E4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5D105E8C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  <w:tc>
          <w:tcPr>
            <w:tcW w:w="242" w:type="dxa"/>
          </w:tcPr>
          <w:p w14:paraId="5808117A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8934F62" w14:textId="24CE55AA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36" w:type="dxa"/>
          </w:tcPr>
          <w:p w14:paraId="5659492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5936B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</w:tr>
      <w:tr w:rsidR="00B11FAA" w:rsidRPr="006461EA" w14:paraId="3DCA629E" w14:textId="77777777" w:rsidTr="00EF5432">
        <w:trPr>
          <w:cantSplit/>
        </w:trPr>
        <w:tc>
          <w:tcPr>
            <w:tcW w:w="3831" w:type="dxa"/>
          </w:tcPr>
          <w:p w14:paraId="0AF3F448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EF22AE" w14:textId="7E9073E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36" w:type="dxa"/>
          </w:tcPr>
          <w:p w14:paraId="301253B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A22598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18,738</w:t>
            </w:r>
          </w:p>
        </w:tc>
        <w:tc>
          <w:tcPr>
            <w:tcW w:w="242" w:type="dxa"/>
          </w:tcPr>
          <w:p w14:paraId="22D1D69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22B91F" w14:textId="4A8BCCA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36" w:type="dxa"/>
          </w:tcPr>
          <w:p w14:paraId="3A24B8AC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CD733B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18,738</w:t>
            </w:r>
          </w:p>
        </w:tc>
      </w:tr>
      <w:tr w:rsidR="00B11FAA" w:rsidRPr="006461EA" w14:paraId="542B0C5E" w14:textId="77777777" w:rsidTr="00EF5432">
        <w:trPr>
          <w:cantSplit/>
        </w:trPr>
        <w:tc>
          <w:tcPr>
            <w:tcW w:w="3831" w:type="dxa"/>
            <w:vAlign w:val="bottom"/>
          </w:tcPr>
          <w:p w14:paraId="18362C7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1551F6E" w14:textId="5783344F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69A3BA5E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9318848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431,767</w:t>
            </w:r>
          </w:p>
        </w:tc>
        <w:tc>
          <w:tcPr>
            <w:tcW w:w="242" w:type="dxa"/>
          </w:tcPr>
          <w:p w14:paraId="0C460DB9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6892455" w14:textId="739989B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  <w:tc>
          <w:tcPr>
            <w:tcW w:w="236" w:type="dxa"/>
          </w:tcPr>
          <w:p w14:paraId="0643BE94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FF2E43E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</w:tr>
      <w:tr w:rsidR="00B11FAA" w:rsidRPr="006461EA" w14:paraId="0847E09F" w14:textId="77777777" w:rsidTr="00EF5432">
        <w:trPr>
          <w:cantSplit/>
        </w:trPr>
        <w:tc>
          <w:tcPr>
            <w:tcW w:w="3831" w:type="dxa"/>
            <w:vAlign w:val="bottom"/>
          </w:tcPr>
          <w:p w14:paraId="12865714" w14:textId="77777777" w:rsidR="00B11FAA" w:rsidRPr="006461EA" w:rsidRDefault="00B11FAA" w:rsidP="00B11FAA">
            <w:pPr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C76771" w14:textId="7FC8FF7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6AD8375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3CFBD8E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2" w:type="dxa"/>
          </w:tcPr>
          <w:p w14:paraId="53A7A5DC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192C861" w14:textId="369C60AA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571E1AD0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8F774C8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  <w:tr w:rsidR="00B11FAA" w:rsidRPr="006461EA" w14:paraId="4A9CDDDE" w14:textId="77777777" w:rsidTr="00EF5432">
        <w:trPr>
          <w:cantSplit/>
        </w:trPr>
        <w:tc>
          <w:tcPr>
            <w:tcW w:w="3831" w:type="dxa"/>
            <w:vAlign w:val="bottom"/>
          </w:tcPr>
          <w:p w14:paraId="4880DD92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2C11185" w14:textId="7C1FFB6B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13C9C8E0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3F2BFDA3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42" w:type="dxa"/>
          </w:tcPr>
          <w:p w14:paraId="15AE1BE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3711D8C" w14:textId="1A8AF775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  <w:tc>
          <w:tcPr>
            <w:tcW w:w="236" w:type="dxa"/>
          </w:tcPr>
          <w:p w14:paraId="3587594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478D555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</w:tr>
      <w:tr w:rsidR="003F0C72" w:rsidRPr="006461EA" w14:paraId="638CD95F" w14:textId="77777777" w:rsidTr="00EF5432">
        <w:trPr>
          <w:cantSplit/>
        </w:trPr>
        <w:tc>
          <w:tcPr>
            <w:tcW w:w="3831" w:type="dxa"/>
            <w:vAlign w:val="bottom"/>
          </w:tcPr>
          <w:p w14:paraId="7EF86C21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B593011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795BC3D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663559D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3BD83FA0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20DC3ED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23D08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D8C1EF7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4A2" w:rsidRPr="006461EA" w14:paraId="270728AF" w14:textId="77777777" w:rsidTr="00EF5432">
        <w:trPr>
          <w:cantSplit/>
        </w:trPr>
        <w:tc>
          <w:tcPr>
            <w:tcW w:w="3831" w:type="dxa"/>
            <w:vAlign w:val="bottom"/>
          </w:tcPr>
          <w:p w14:paraId="2B2356C8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05C513CC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495241E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189776C8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5B48F15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AE1C37C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5685A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A512BB9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34A2" w:rsidRPr="006461EA" w14:paraId="6B2FA8B9" w14:textId="77777777" w:rsidTr="00EF5432">
        <w:trPr>
          <w:cantSplit/>
        </w:trPr>
        <w:tc>
          <w:tcPr>
            <w:tcW w:w="3831" w:type="dxa"/>
            <w:vAlign w:val="bottom"/>
          </w:tcPr>
          <w:p w14:paraId="536EF80E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632F25BF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2C80979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6F202ED0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0B0C2D2" w14:textId="77777777" w:rsidR="00E634A2" w:rsidRPr="006461EA" w:rsidRDefault="00E634A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82EC36F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C6EAA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8FE3478" w14:textId="77777777" w:rsidR="00E634A2" w:rsidRPr="006461EA" w:rsidRDefault="00E634A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0C72" w:rsidRPr="006461EA" w14:paraId="3AE44196" w14:textId="77777777" w:rsidTr="00EF5432">
        <w:trPr>
          <w:cantSplit/>
        </w:trPr>
        <w:tc>
          <w:tcPr>
            <w:tcW w:w="3831" w:type="dxa"/>
          </w:tcPr>
          <w:p w14:paraId="2D7C0414" w14:textId="77777777" w:rsidR="003F0C72" w:rsidRPr="006461EA" w:rsidRDefault="003F0C72" w:rsidP="003F0C72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cs/>
              </w:rPr>
              <w:lastRenderedPageBreak/>
              <w:br w:type="page"/>
            </w: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–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3" w:type="dxa"/>
          </w:tcPr>
          <w:p w14:paraId="09B542B1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9CC4876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7D048744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31C648F2" w14:textId="77777777" w:rsidR="003F0C72" w:rsidRPr="006461EA" w:rsidRDefault="003F0C72" w:rsidP="003F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EE92E87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AB6E0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36944E" w14:textId="77777777" w:rsidR="003F0C72" w:rsidRPr="006461EA" w:rsidRDefault="003F0C72" w:rsidP="003F0C7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1FAA" w:rsidRPr="006461EA" w14:paraId="787408C7" w14:textId="77777777" w:rsidTr="00EF5432">
        <w:trPr>
          <w:cantSplit/>
        </w:trPr>
        <w:tc>
          <w:tcPr>
            <w:tcW w:w="3831" w:type="dxa"/>
          </w:tcPr>
          <w:p w14:paraId="61B4FBBF" w14:textId="77777777" w:rsidR="00B11FAA" w:rsidRPr="006461EA" w:rsidRDefault="00B11FAA" w:rsidP="00B11FA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772AA992" w14:textId="201B085A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36" w:type="dxa"/>
          </w:tcPr>
          <w:p w14:paraId="3AB8486A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4ABEE672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2,617</w:t>
            </w:r>
          </w:p>
        </w:tc>
        <w:tc>
          <w:tcPr>
            <w:tcW w:w="242" w:type="dxa"/>
          </w:tcPr>
          <w:p w14:paraId="189B7863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F6620B2" w14:textId="165DB44F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36" w:type="dxa"/>
          </w:tcPr>
          <w:p w14:paraId="2C00FF04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4418B1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5,422</w:t>
            </w:r>
          </w:p>
        </w:tc>
      </w:tr>
      <w:tr w:rsidR="00B11FAA" w:rsidRPr="006461EA" w14:paraId="29BC6DB8" w14:textId="77777777" w:rsidTr="00EF5432">
        <w:trPr>
          <w:cantSplit/>
        </w:trPr>
        <w:tc>
          <w:tcPr>
            <w:tcW w:w="3831" w:type="dxa"/>
          </w:tcPr>
          <w:p w14:paraId="1681A944" w14:textId="77777777" w:rsidR="00B11FAA" w:rsidRPr="006461EA" w:rsidRDefault="00B11FAA" w:rsidP="00B11FAA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074749A2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07A9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42CC7356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717AB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47D9B7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20E08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CA10EA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11FAA" w:rsidRPr="006461EA" w14:paraId="6F5CAA87" w14:textId="77777777" w:rsidTr="00EF5432">
        <w:trPr>
          <w:cantSplit/>
        </w:trPr>
        <w:tc>
          <w:tcPr>
            <w:tcW w:w="3831" w:type="dxa"/>
          </w:tcPr>
          <w:p w14:paraId="3CC9FD24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C012AFE" w14:textId="7DEE4711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4,247 </w:t>
            </w:r>
          </w:p>
        </w:tc>
        <w:tc>
          <w:tcPr>
            <w:tcW w:w="236" w:type="dxa"/>
          </w:tcPr>
          <w:p w14:paraId="43DB0EBE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45D158E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3,203</w:t>
            </w:r>
          </w:p>
        </w:tc>
        <w:tc>
          <w:tcPr>
            <w:tcW w:w="242" w:type="dxa"/>
          </w:tcPr>
          <w:p w14:paraId="0B4C7382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EF7F0AF" w14:textId="1FDC1270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4,332 </w:t>
            </w:r>
          </w:p>
        </w:tc>
        <w:tc>
          <w:tcPr>
            <w:tcW w:w="236" w:type="dxa"/>
          </w:tcPr>
          <w:p w14:paraId="58D934B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FC8A488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4,202</w:t>
            </w:r>
          </w:p>
        </w:tc>
      </w:tr>
      <w:tr w:rsidR="00B11FAA" w:rsidRPr="006461EA" w14:paraId="6B5D64DA" w14:textId="77777777" w:rsidTr="00EF5432">
        <w:trPr>
          <w:cantSplit/>
        </w:trPr>
        <w:tc>
          <w:tcPr>
            <w:tcW w:w="3831" w:type="dxa"/>
          </w:tcPr>
          <w:p w14:paraId="5106F4ED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2EF19EB" w14:textId="03EA00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36" w:type="dxa"/>
          </w:tcPr>
          <w:p w14:paraId="79C1FC79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21FF9F53" w14:textId="1055EDB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690063F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E4C8996" w14:textId="41FFF704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36" w:type="dxa"/>
          </w:tcPr>
          <w:p w14:paraId="19470C26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A9BA50" w14:textId="6E716E32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11FAA" w:rsidRPr="006461EA" w14:paraId="0B4DA006" w14:textId="77777777" w:rsidTr="00EF5432">
        <w:trPr>
          <w:cantSplit/>
        </w:trPr>
        <w:tc>
          <w:tcPr>
            <w:tcW w:w="3831" w:type="dxa"/>
          </w:tcPr>
          <w:p w14:paraId="78F2FE92" w14:textId="77777777" w:rsidR="00B11FAA" w:rsidRPr="006461EA" w:rsidRDefault="00B11FAA" w:rsidP="00B11FAA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D1D1F27" w14:textId="503E6479" w:rsidR="00B11FAA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B11FAA" w:rsidRPr="00B11F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0D53E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</w:tcPr>
          <w:p w14:paraId="2F41563C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242" w:type="dxa"/>
          </w:tcPr>
          <w:p w14:paraId="789603CD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E1CCA2B" w14:textId="2A8B86D3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4AB11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A35DAD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4F7214" w:rsidRPr="006461EA" w14:paraId="0267030E" w14:textId="77777777" w:rsidTr="00EF5432">
        <w:trPr>
          <w:cantSplit/>
        </w:trPr>
        <w:tc>
          <w:tcPr>
            <w:tcW w:w="3831" w:type="dxa"/>
          </w:tcPr>
          <w:p w14:paraId="3C00C87E" w14:textId="77777777" w:rsidR="004F7214" w:rsidRPr="006461EA" w:rsidRDefault="004F7214" w:rsidP="004F7214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5185A1A" w14:textId="43899F32" w:rsidR="004F7214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454022" w14:textId="77777777" w:rsidR="004F7214" w:rsidRPr="006461EA" w:rsidRDefault="004F7214" w:rsidP="004F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5BA2408" w14:textId="77777777" w:rsidR="004F7214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242" w:type="dxa"/>
          </w:tcPr>
          <w:p w14:paraId="51050BEA" w14:textId="77777777" w:rsidR="004F7214" w:rsidRPr="006461EA" w:rsidRDefault="004F7214" w:rsidP="004F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9A6F503" w14:textId="72645D10" w:rsidR="004F7214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12483C" w14:textId="77777777" w:rsidR="004F7214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69FEF6" w14:textId="77777777" w:rsidR="004F7214" w:rsidRPr="006461EA" w:rsidRDefault="004F7214" w:rsidP="004F72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</w:tr>
      <w:tr w:rsidR="00B11FAA" w:rsidRPr="006461EA" w14:paraId="1DA12C0F" w14:textId="77777777" w:rsidTr="00EF5432">
        <w:trPr>
          <w:cantSplit/>
        </w:trPr>
        <w:tc>
          <w:tcPr>
            <w:tcW w:w="3831" w:type="dxa"/>
            <w:vAlign w:val="bottom"/>
          </w:tcPr>
          <w:p w14:paraId="44ECE1D7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0BFF6" w14:textId="733175C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07F11C75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7DD710C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6,582</w:t>
            </w:r>
          </w:p>
        </w:tc>
        <w:tc>
          <w:tcPr>
            <w:tcW w:w="242" w:type="dxa"/>
          </w:tcPr>
          <w:p w14:paraId="1546AA3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2FC8CB8" w14:textId="0BFAF4C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  <w:tc>
          <w:tcPr>
            <w:tcW w:w="236" w:type="dxa"/>
          </w:tcPr>
          <w:p w14:paraId="3DAF440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7D1FB45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</w:tr>
      <w:tr w:rsidR="00B11FAA" w:rsidRPr="006461EA" w14:paraId="44500758" w14:textId="77777777" w:rsidTr="00EF5432">
        <w:trPr>
          <w:cantSplit/>
        </w:trPr>
        <w:tc>
          <w:tcPr>
            <w:tcW w:w="3831" w:type="dxa"/>
            <w:vAlign w:val="bottom"/>
          </w:tcPr>
          <w:p w14:paraId="4B23F272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D18E5B1" w14:textId="0CC9804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F308ED0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4E3C7C3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42" w:type="dxa"/>
          </w:tcPr>
          <w:p w14:paraId="3173439B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DF55AE4" w14:textId="011E380C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  <w:tc>
          <w:tcPr>
            <w:tcW w:w="236" w:type="dxa"/>
          </w:tcPr>
          <w:p w14:paraId="38AC9E8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14AF96F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442,179</w:t>
            </w:r>
          </w:p>
        </w:tc>
      </w:tr>
      <w:tr w:rsidR="00B11FAA" w:rsidRPr="006461EA" w14:paraId="0CCA72E9" w14:textId="77777777" w:rsidTr="00EF5432">
        <w:trPr>
          <w:cantSplit/>
        </w:trPr>
        <w:tc>
          <w:tcPr>
            <w:tcW w:w="3831" w:type="dxa"/>
            <w:vAlign w:val="bottom"/>
          </w:tcPr>
          <w:p w14:paraId="4D3683A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F65587D" w14:textId="3471036D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2E007D71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3D91D35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14:paraId="1B426D32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E63E311" w14:textId="0ED898DC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390ADD1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0D093FE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B11FAA" w:rsidRPr="006461EA" w14:paraId="31060DB7" w14:textId="77777777" w:rsidTr="00EF5432">
        <w:trPr>
          <w:cantSplit/>
        </w:trPr>
        <w:tc>
          <w:tcPr>
            <w:tcW w:w="3831" w:type="dxa"/>
            <w:vAlign w:val="bottom"/>
          </w:tcPr>
          <w:p w14:paraId="4DA6FD08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</w:tcPr>
          <w:p w14:paraId="1A45F214" w14:textId="1EA79646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08649866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</w:tcPr>
          <w:p w14:paraId="16373E33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423,278</w:t>
            </w:r>
          </w:p>
        </w:tc>
        <w:tc>
          <w:tcPr>
            <w:tcW w:w="242" w:type="dxa"/>
          </w:tcPr>
          <w:p w14:paraId="6059E665" w14:textId="77777777" w:rsidR="00B11FAA" w:rsidRPr="006461EA" w:rsidRDefault="00B11FAA" w:rsidP="00B1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73E88F8C" w14:textId="3879A774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  <w:tc>
          <w:tcPr>
            <w:tcW w:w="236" w:type="dxa"/>
          </w:tcPr>
          <w:p w14:paraId="3BD7EC6A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65957067" w14:textId="77777777" w:rsidR="00B11FAA" w:rsidRPr="006461EA" w:rsidRDefault="00B11FAA" w:rsidP="00B11F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427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,082</w:t>
            </w:r>
          </w:p>
        </w:tc>
      </w:tr>
    </w:tbl>
    <w:p w14:paraId="5048E757" w14:textId="77777777" w:rsidR="007B1581" w:rsidRPr="006461EA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</w:rPr>
      </w:pPr>
    </w:p>
    <w:p w14:paraId="17DFE7D9" w14:textId="77777777" w:rsidR="001C43CD" w:rsidRPr="006461EA" w:rsidRDefault="007B1581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6461EA">
        <w:rPr>
          <w:rFonts w:ascii="Browallia New" w:hAnsi="Browallia New" w:cs="Browallia New"/>
          <w:sz w:val="28"/>
          <w:szCs w:val="28"/>
        </w:rPr>
        <w:t>30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974624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CC44CB" w:rsidRPr="006461EA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="00CC44CB" w:rsidRPr="006461EA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="00CC44CB" w:rsidRPr="006461EA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14:paraId="03CE3140" w14:textId="77777777" w:rsidR="001C43CD" w:rsidRPr="00EF5432" w:rsidRDefault="001C43CD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8440752" w14:textId="77777777" w:rsidR="00577C92" w:rsidRPr="006461EA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09A73EEC" w14:textId="4C62044E" w:rsidR="00CC44CB" w:rsidRPr="006461EA" w:rsidRDefault="00C3622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ในระหว่างปี บริษัทมี</w:t>
      </w:r>
      <w:r w:rsidR="00CC44CB" w:rsidRPr="006461EA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รายการเคลื่อนไหวของค่าเผื่อหนี้สงสัยจะสูญ ดังต่อไปนี้</w:t>
      </w:r>
    </w:p>
    <w:p w14:paraId="70258899" w14:textId="77777777" w:rsidR="00D33E99" w:rsidRPr="006461EA" w:rsidRDefault="00D33E99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16"/>
          <w:szCs w:val="16"/>
        </w:rPr>
      </w:pPr>
    </w:p>
    <w:p w14:paraId="6AF63D81" w14:textId="77777777" w:rsidR="00CC44CB" w:rsidRPr="006461EA" w:rsidRDefault="00CC44C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0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94"/>
        <w:gridCol w:w="1030"/>
        <w:gridCol w:w="274"/>
        <w:gridCol w:w="1027"/>
        <w:gridCol w:w="274"/>
        <w:gridCol w:w="1067"/>
        <w:gridCol w:w="259"/>
        <w:gridCol w:w="1078"/>
      </w:tblGrid>
      <w:tr w:rsidR="00CC44CB" w:rsidRPr="006461EA" w14:paraId="4260B897" w14:textId="77777777" w:rsidTr="003F0C72">
        <w:tc>
          <w:tcPr>
            <w:tcW w:w="3894" w:type="dxa"/>
          </w:tcPr>
          <w:p w14:paraId="03A27BAC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09" w:type="dxa"/>
            <w:gridSpan w:val="7"/>
          </w:tcPr>
          <w:p w14:paraId="0B6F2811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C44CB" w:rsidRPr="006461EA" w14:paraId="25CAE66B" w14:textId="77777777" w:rsidTr="003F0C72">
        <w:tc>
          <w:tcPr>
            <w:tcW w:w="3894" w:type="dxa"/>
          </w:tcPr>
          <w:p w14:paraId="13965D56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0A8775FA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09C5A11C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7DC265DE" w14:textId="77777777" w:rsidR="00CC44CB" w:rsidRPr="006461EA" w:rsidRDefault="00CC44CB" w:rsidP="00BC44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hanging="9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C44CB" w:rsidRPr="006461EA" w14:paraId="5F910BDB" w14:textId="77777777" w:rsidTr="003F0C72">
        <w:trPr>
          <w:trHeight w:val="351"/>
        </w:trPr>
        <w:tc>
          <w:tcPr>
            <w:tcW w:w="3894" w:type="dxa"/>
          </w:tcPr>
          <w:p w14:paraId="73F65895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CB1316E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3F0C72"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74" w:type="dxa"/>
            <w:vAlign w:val="bottom"/>
          </w:tcPr>
          <w:p w14:paraId="44C238FB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A10BDDD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3F0C72" w:rsidRPr="006461EA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74" w:type="dxa"/>
            <w:vAlign w:val="bottom"/>
          </w:tcPr>
          <w:p w14:paraId="1F50A878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45BCD9F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3F0C72"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59" w:type="dxa"/>
            <w:vAlign w:val="bottom"/>
          </w:tcPr>
          <w:p w14:paraId="00EC384A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138152D" w14:textId="77777777" w:rsidR="00CC44CB" w:rsidRPr="006461EA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3F0C72" w:rsidRPr="006461EA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CC44CB" w:rsidRPr="006461EA" w14:paraId="5A08C686" w14:textId="77777777" w:rsidTr="003F0C72">
        <w:trPr>
          <w:trHeight w:hRule="exact" w:val="354"/>
        </w:trPr>
        <w:tc>
          <w:tcPr>
            <w:tcW w:w="3894" w:type="dxa"/>
          </w:tcPr>
          <w:p w14:paraId="5A80B1D9" w14:textId="77777777" w:rsidR="00CC44CB" w:rsidRPr="006461EA" w:rsidRDefault="00CC44CB" w:rsidP="001E34F0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0" w:type="dxa"/>
          </w:tcPr>
          <w:p w14:paraId="1633C8E5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BAEC4B8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ABDA447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3854250A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1DC408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03F620C1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14534849" w14:textId="77777777" w:rsidR="00CC44CB" w:rsidRPr="006461EA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338F" w:rsidRPr="006461EA" w14:paraId="5EA5A1FA" w14:textId="77777777" w:rsidTr="003F0C72">
        <w:trPr>
          <w:trHeight w:hRule="exact" w:val="354"/>
        </w:trPr>
        <w:tc>
          <w:tcPr>
            <w:tcW w:w="3894" w:type="dxa"/>
          </w:tcPr>
          <w:p w14:paraId="1DB4F0C0" w14:textId="5C67B187" w:rsidR="004F338F" w:rsidRPr="006461EA" w:rsidRDefault="004F338F" w:rsidP="004F338F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</w:t>
            </w:r>
            <w:r w:rsidR="00C3622B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คงเหลือ ณ วันที่ </w:t>
            </w:r>
            <w:r w:rsidR="00C3622B" w:rsidRPr="006461EA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C3622B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</w:p>
          <w:p w14:paraId="4184C912" w14:textId="77777777" w:rsidR="004F338F" w:rsidRPr="006461EA" w:rsidRDefault="004F338F" w:rsidP="004F338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0" w:type="dxa"/>
          </w:tcPr>
          <w:p w14:paraId="1E2290C8" w14:textId="6200FE2F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  <w:tc>
          <w:tcPr>
            <w:tcW w:w="274" w:type="dxa"/>
          </w:tcPr>
          <w:p w14:paraId="2F1908F2" w14:textId="77777777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E78FFE8" w14:textId="77777777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</w:tc>
        <w:tc>
          <w:tcPr>
            <w:tcW w:w="274" w:type="dxa"/>
          </w:tcPr>
          <w:p w14:paraId="32FE58E0" w14:textId="77777777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2A44AEF" w14:textId="351D697D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  <w:tc>
          <w:tcPr>
            <w:tcW w:w="259" w:type="dxa"/>
          </w:tcPr>
          <w:p w14:paraId="53DBB08E" w14:textId="77777777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2E11097C" w14:textId="77777777" w:rsidR="004F338F" w:rsidRPr="006461EA" w:rsidRDefault="004F338F" w:rsidP="004F338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</w:tc>
      </w:tr>
      <w:tr w:rsidR="001E5690" w:rsidRPr="006461EA" w14:paraId="5A32C09E" w14:textId="77777777" w:rsidTr="003F0C72">
        <w:trPr>
          <w:trHeight w:val="113"/>
        </w:trPr>
        <w:tc>
          <w:tcPr>
            <w:tcW w:w="3894" w:type="dxa"/>
            <w:vAlign w:val="bottom"/>
          </w:tcPr>
          <w:p w14:paraId="1343DC0C" w14:textId="7A89C064" w:rsidR="001E5690" w:rsidRPr="006461EA" w:rsidRDefault="001E5690" w:rsidP="001E5690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30" w:type="dxa"/>
          </w:tcPr>
          <w:p w14:paraId="2D5D853D" w14:textId="62FC27DB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</w:t>
            </w:r>
            <w:r w:rsidR="00E123ED" w:rsidRPr="00E123ED">
              <w:rPr>
                <w:rFonts w:ascii="Browallia New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274" w:type="dxa"/>
          </w:tcPr>
          <w:p w14:paraId="77CD3692" w14:textId="77777777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6B36ED6" w14:textId="77777777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,749</w:t>
            </w:r>
          </w:p>
        </w:tc>
        <w:tc>
          <w:tcPr>
            <w:tcW w:w="274" w:type="dxa"/>
          </w:tcPr>
          <w:p w14:paraId="7CAFBB84" w14:textId="77777777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CB9A47F" w14:textId="349B5AFB" w:rsidR="001E5690" w:rsidRPr="00E123ED" w:rsidRDefault="001E5690" w:rsidP="001E569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123ED" w:rsidRPr="00E123ED">
              <w:rPr>
                <w:rFonts w:ascii="Browallia New" w:hAnsi="Browallia New" w:cs="Browallia New"/>
                <w:sz w:val="28"/>
                <w:szCs w:val="28"/>
              </w:rPr>
              <w:t>5,11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59" w:type="dxa"/>
          </w:tcPr>
          <w:p w14:paraId="78E88B8D" w14:textId="77777777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3EA453" w14:textId="77777777" w:rsidR="001E5690" w:rsidRPr="00E123ED" w:rsidRDefault="001E5690" w:rsidP="001E56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,749</w:t>
            </w:r>
          </w:p>
        </w:tc>
      </w:tr>
      <w:tr w:rsidR="00B21566" w:rsidRPr="006461EA" w14:paraId="26420B8E" w14:textId="77777777" w:rsidTr="003F0C72">
        <w:trPr>
          <w:trHeight w:val="113"/>
        </w:trPr>
        <w:tc>
          <w:tcPr>
            <w:tcW w:w="3894" w:type="dxa"/>
            <w:vAlign w:val="bottom"/>
          </w:tcPr>
          <w:p w14:paraId="6823C23C" w14:textId="030FEF30" w:rsidR="00B21566" w:rsidRPr="006461EA" w:rsidRDefault="00B21566" w:rsidP="00B21566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30" w:type="dxa"/>
          </w:tcPr>
          <w:p w14:paraId="3EDF645E" w14:textId="14A74C26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  <w:tc>
          <w:tcPr>
            <w:tcW w:w="274" w:type="dxa"/>
          </w:tcPr>
          <w:p w14:paraId="1B1A4B8F" w14:textId="77777777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AD16585" w14:textId="0BA00F54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E307E7A" w14:textId="77777777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570DC06" w14:textId="1EC664DF" w:rsidR="00B21566" w:rsidRPr="00E123ED" w:rsidRDefault="00B21566" w:rsidP="00B2156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  <w:tc>
          <w:tcPr>
            <w:tcW w:w="259" w:type="dxa"/>
          </w:tcPr>
          <w:p w14:paraId="25B59385" w14:textId="77777777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1E917C7" w14:textId="120B5DCE" w:rsidR="00B21566" w:rsidRPr="00E123ED" w:rsidRDefault="00B21566" w:rsidP="00B2156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E123E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C75CA" w:rsidRPr="006461EA" w14:paraId="1A9C6F57" w14:textId="77777777" w:rsidTr="003F0C72">
        <w:trPr>
          <w:trHeight w:val="329"/>
        </w:trPr>
        <w:tc>
          <w:tcPr>
            <w:tcW w:w="3894" w:type="dxa"/>
            <w:vAlign w:val="bottom"/>
          </w:tcPr>
          <w:p w14:paraId="68145DA4" w14:textId="4D5AE5E2" w:rsidR="000C75CA" w:rsidRPr="006461EA" w:rsidRDefault="000C75CA" w:rsidP="000C75CA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C3622B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ณ วันที่ </w:t>
            </w:r>
            <w:r w:rsidR="00C3622B"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C3622B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12" w:space="0" w:color="auto"/>
            </w:tcBorders>
          </w:tcPr>
          <w:p w14:paraId="70593A29" w14:textId="0EA0ECCC" w:rsidR="000C75CA" w:rsidRPr="006461EA" w:rsidRDefault="00E123ED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74" w:type="dxa"/>
          </w:tcPr>
          <w:p w14:paraId="2A193214" w14:textId="77777777" w:rsidR="000C75CA" w:rsidRPr="006461EA" w:rsidRDefault="000C75CA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</w:tcPr>
          <w:p w14:paraId="23A2F46C" w14:textId="77777777" w:rsidR="000C75CA" w:rsidRPr="006461EA" w:rsidRDefault="000C75CA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15,097</w:t>
            </w:r>
          </w:p>
        </w:tc>
        <w:tc>
          <w:tcPr>
            <w:tcW w:w="274" w:type="dxa"/>
          </w:tcPr>
          <w:p w14:paraId="3D878DD4" w14:textId="77777777" w:rsidR="000C75CA" w:rsidRPr="006461EA" w:rsidRDefault="000C75CA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</w:tcPr>
          <w:p w14:paraId="1458D982" w14:textId="6E069754" w:rsidR="000C75CA" w:rsidRPr="006461EA" w:rsidRDefault="00E123ED" w:rsidP="000C75C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="000C75CA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</w:tcPr>
          <w:p w14:paraId="2F9CFB63" w14:textId="77777777" w:rsidR="000C75CA" w:rsidRPr="006461EA" w:rsidRDefault="000C75CA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</w:tcPr>
          <w:p w14:paraId="3464D06B" w14:textId="77777777" w:rsidR="000C75CA" w:rsidRPr="006461EA" w:rsidRDefault="000C75CA" w:rsidP="000C75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15,097</w:t>
            </w:r>
          </w:p>
        </w:tc>
      </w:tr>
    </w:tbl>
    <w:p w14:paraId="4FFFEE7A" w14:textId="6EB7F91F" w:rsidR="00E123ED" w:rsidRDefault="00E1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1712962C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7CC45EB0" w14:textId="36FCB0AC" w:rsidR="00235361" w:rsidRPr="006461EA" w:rsidRDefault="00235361" w:rsidP="003F0C7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after="240" w:line="240" w:lineRule="auto"/>
        <w:ind w:left="432" w:right="1800" w:hanging="43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สินค้าคงเหลือ</w:t>
      </w:r>
    </w:p>
    <w:p w14:paraId="14719009" w14:textId="77777777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94"/>
        <w:gridCol w:w="1350"/>
        <w:gridCol w:w="270"/>
        <w:gridCol w:w="1260"/>
        <w:gridCol w:w="270"/>
        <w:gridCol w:w="1260"/>
        <w:gridCol w:w="270"/>
        <w:gridCol w:w="1256"/>
      </w:tblGrid>
      <w:tr w:rsidR="00235361" w:rsidRPr="006461EA" w14:paraId="4E7CBEF5" w14:textId="77777777" w:rsidTr="00D4677F">
        <w:tc>
          <w:tcPr>
            <w:tcW w:w="2994" w:type="dxa"/>
          </w:tcPr>
          <w:p w14:paraId="63AF53C1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36" w:type="dxa"/>
            <w:gridSpan w:val="7"/>
          </w:tcPr>
          <w:p w14:paraId="582CEC94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4677F" w:rsidRPr="006461EA" w14:paraId="14CF345E" w14:textId="77777777" w:rsidTr="00D4677F">
        <w:tc>
          <w:tcPr>
            <w:tcW w:w="2994" w:type="dxa"/>
          </w:tcPr>
          <w:p w14:paraId="22B6AB00" w14:textId="77777777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F0084B7" w14:textId="122CFF09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CAEB5A" w14:textId="361172CB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07B3B90F" w14:textId="2BDB7339" w:rsidR="00D4677F" w:rsidRPr="006461EA" w:rsidRDefault="00D4677F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4677F" w:rsidRPr="006461EA" w14:paraId="7160684E" w14:textId="77777777" w:rsidTr="00D4677F">
        <w:trPr>
          <w:trHeight w:val="166"/>
        </w:trPr>
        <w:tc>
          <w:tcPr>
            <w:tcW w:w="2994" w:type="dxa"/>
          </w:tcPr>
          <w:p w14:paraId="6C18AB4D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5A34" w14:textId="4969D993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7757A0" w14:textId="77777777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9940E" w14:textId="7CCCAE38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bottom"/>
          </w:tcPr>
          <w:p w14:paraId="097088CF" w14:textId="7BCC2117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D2CF7" w14:textId="77777777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bottom"/>
          </w:tcPr>
          <w:p w14:paraId="6EF2C94F" w14:textId="77777777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321C3C6" w14:textId="77777777" w:rsidR="00D4677F" w:rsidRPr="006461EA" w:rsidRDefault="00D4677F" w:rsidP="00D4677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D4677F" w:rsidRPr="006461EA" w14:paraId="117AB96B" w14:textId="77777777" w:rsidTr="00D4677F">
        <w:trPr>
          <w:trHeight w:val="352"/>
        </w:trPr>
        <w:tc>
          <w:tcPr>
            <w:tcW w:w="2994" w:type="dxa"/>
          </w:tcPr>
          <w:p w14:paraId="1A8E6F66" w14:textId="77777777" w:rsidR="00D4677F" w:rsidRPr="006461EA" w:rsidRDefault="00D4677F" w:rsidP="00D4677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6D8469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7D9479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B5C81E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5467A8" w14:textId="7F8CBE4D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197C6F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C79773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4209EA9F" w14:textId="77777777" w:rsidR="00D4677F" w:rsidRPr="006461EA" w:rsidRDefault="00D4677F" w:rsidP="00D467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752B8" w:rsidRPr="006461EA" w14:paraId="7E1BA284" w14:textId="77777777" w:rsidTr="00D4677F">
        <w:trPr>
          <w:trHeight w:val="113"/>
        </w:trPr>
        <w:tc>
          <w:tcPr>
            <w:tcW w:w="2994" w:type="dxa"/>
          </w:tcPr>
          <w:p w14:paraId="2C2807AD" w14:textId="77777777" w:rsidR="001752B8" w:rsidRPr="006461EA" w:rsidRDefault="001752B8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60BD65F0" w14:textId="507456A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341,675</w:t>
            </w:r>
          </w:p>
        </w:tc>
        <w:tc>
          <w:tcPr>
            <w:tcW w:w="270" w:type="dxa"/>
          </w:tcPr>
          <w:p w14:paraId="5CFC961B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7758E" w14:textId="6A3142D1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245,750</w:t>
            </w:r>
          </w:p>
        </w:tc>
        <w:tc>
          <w:tcPr>
            <w:tcW w:w="270" w:type="dxa"/>
          </w:tcPr>
          <w:p w14:paraId="16BB4E78" w14:textId="20A478DC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BE042C" w14:textId="5A7624CB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302,452 </w:t>
            </w:r>
          </w:p>
        </w:tc>
        <w:tc>
          <w:tcPr>
            <w:tcW w:w="270" w:type="dxa"/>
          </w:tcPr>
          <w:p w14:paraId="56B2D6C3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5E5DB52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245,750</w:t>
            </w:r>
          </w:p>
        </w:tc>
      </w:tr>
      <w:tr w:rsidR="001752B8" w:rsidRPr="006461EA" w14:paraId="3F85A000" w14:textId="77777777" w:rsidTr="00D4677F">
        <w:trPr>
          <w:trHeight w:val="113"/>
        </w:trPr>
        <w:tc>
          <w:tcPr>
            <w:tcW w:w="2994" w:type="dxa"/>
          </w:tcPr>
          <w:p w14:paraId="053697F8" w14:textId="69671894" w:rsidR="001752B8" w:rsidRPr="006461EA" w:rsidRDefault="000B394F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งาน</w:t>
            </w:r>
            <w:r w:rsidR="001752B8" w:rsidRPr="006461EA">
              <w:rPr>
                <w:rFonts w:ascii="Browallia New" w:hAnsi="Browallia New" w:cs="Browallia New"/>
                <w:color w:val="auto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ทำ</w:t>
            </w:r>
          </w:p>
        </w:tc>
        <w:tc>
          <w:tcPr>
            <w:tcW w:w="1350" w:type="dxa"/>
          </w:tcPr>
          <w:p w14:paraId="2D52E026" w14:textId="51D055A3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183,712</w:t>
            </w:r>
          </w:p>
        </w:tc>
        <w:tc>
          <w:tcPr>
            <w:tcW w:w="270" w:type="dxa"/>
          </w:tcPr>
          <w:p w14:paraId="5F6DE918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942F03" w14:textId="7EDD2A42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167,360</w:t>
            </w:r>
          </w:p>
        </w:tc>
        <w:tc>
          <w:tcPr>
            <w:tcW w:w="270" w:type="dxa"/>
          </w:tcPr>
          <w:p w14:paraId="1A70BBDE" w14:textId="662ED29E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E40505" w14:textId="00BD6930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180,118 </w:t>
            </w:r>
          </w:p>
        </w:tc>
        <w:tc>
          <w:tcPr>
            <w:tcW w:w="270" w:type="dxa"/>
          </w:tcPr>
          <w:p w14:paraId="53A174B2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406AF72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167,360</w:t>
            </w:r>
          </w:p>
        </w:tc>
      </w:tr>
      <w:tr w:rsidR="001752B8" w:rsidRPr="006461EA" w14:paraId="30A48DFD" w14:textId="77777777" w:rsidTr="00D4677F">
        <w:trPr>
          <w:trHeight w:val="171"/>
        </w:trPr>
        <w:tc>
          <w:tcPr>
            <w:tcW w:w="2994" w:type="dxa"/>
          </w:tcPr>
          <w:p w14:paraId="0457F5F2" w14:textId="77777777" w:rsidR="001752B8" w:rsidRPr="006461EA" w:rsidRDefault="001752B8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1350" w:type="dxa"/>
          </w:tcPr>
          <w:p w14:paraId="4E6CAC20" w14:textId="782F3EF8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103,471</w:t>
            </w:r>
          </w:p>
        </w:tc>
        <w:tc>
          <w:tcPr>
            <w:tcW w:w="270" w:type="dxa"/>
          </w:tcPr>
          <w:p w14:paraId="3A1417E0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4B475" w14:textId="05AB1A1F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66,958</w:t>
            </w:r>
          </w:p>
        </w:tc>
        <w:tc>
          <w:tcPr>
            <w:tcW w:w="270" w:type="dxa"/>
          </w:tcPr>
          <w:p w14:paraId="3D830581" w14:textId="44496320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6EF5E" w14:textId="2578CA76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73,217 </w:t>
            </w:r>
          </w:p>
        </w:tc>
        <w:tc>
          <w:tcPr>
            <w:tcW w:w="270" w:type="dxa"/>
          </w:tcPr>
          <w:p w14:paraId="7BC9CA41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761090B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66,958</w:t>
            </w:r>
          </w:p>
        </w:tc>
      </w:tr>
      <w:tr w:rsidR="001752B8" w:rsidRPr="006461EA" w14:paraId="27B0B015" w14:textId="77777777" w:rsidTr="00D4677F">
        <w:trPr>
          <w:trHeight w:val="171"/>
        </w:trPr>
        <w:tc>
          <w:tcPr>
            <w:tcW w:w="2994" w:type="dxa"/>
          </w:tcPr>
          <w:p w14:paraId="33E7F615" w14:textId="77777777" w:rsidR="001752B8" w:rsidRPr="006461EA" w:rsidRDefault="001752B8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BF996F" w14:textId="6BD8E30B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70" w:type="dxa"/>
          </w:tcPr>
          <w:p w14:paraId="156DF358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1D3D67" w14:textId="1015B95B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270" w:type="dxa"/>
          </w:tcPr>
          <w:p w14:paraId="64D84EEE" w14:textId="41B696AF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58EF5B" w14:textId="47492E66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527 </w:t>
            </w:r>
          </w:p>
        </w:tc>
        <w:tc>
          <w:tcPr>
            <w:tcW w:w="270" w:type="dxa"/>
          </w:tcPr>
          <w:p w14:paraId="43E3494E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180079D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1752B8" w:rsidRPr="006461EA" w14:paraId="678B40F9" w14:textId="77777777" w:rsidTr="00C042C6">
        <w:trPr>
          <w:trHeight w:val="173"/>
        </w:trPr>
        <w:tc>
          <w:tcPr>
            <w:tcW w:w="2994" w:type="dxa"/>
          </w:tcPr>
          <w:p w14:paraId="405FE940" w14:textId="77777777" w:rsidR="001752B8" w:rsidRPr="006461EA" w:rsidRDefault="001752B8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DCC92C" w14:textId="45A42295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629,385 </w:t>
            </w:r>
          </w:p>
        </w:tc>
        <w:tc>
          <w:tcPr>
            <w:tcW w:w="270" w:type="dxa"/>
          </w:tcPr>
          <w:p w14:paraId="131E678B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76E8B6" w14:textId="2C74A456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480,410</w:t>
            </w:r>
          </w:p>
        </w:tc>
        <w:tc>
          <w:tcPr>
            <w:tcW w:w="270" w:type="dxa"/>
          </w:tcPr>
          <w:p w14:paraId="3A841680" w14:textId="7C9713BA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60115A" w14:textId="72B65CAC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556,314 </w:t>
            </w:r>
          </w:p>
        </w:tc>
        <w:tc>
          <w:tcPr>
            <w:tcW w:w="270" w:type="dxa"/>
          </w:tcPr>
          <w:p w14:paraId="18869645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E3F902E" w14:textId="77777777" w:rsidR="001752B8" w:rsidRPr="006461EA" w:rsidRDefault="001752B8" w:rsidP="0017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480,410</w:t>
            </w:r>
          </w:p>
        </w:tc>
      </w:tr>
      <w:tr w:rsidR="001752B8" w:rsidRPr="006461EA" w14:paraId="41082BF7" w14:textId="77777777" w:rsidTr="00C042C6">
        <w:trPr>
          <w:trHeight w:val="113"/>
        </w:trPr>
        <w:tc>
          <w:tcPr>
            <w:tcW w:w="2994" w:type="dxa"/>
          </w:tcPr>
          <w:p w14:paraId="644891DB" w14:textId="7B93E614" w:rsidR="001752B8" w:rsidRPr="006461EA" w:rsidRDefault="001752B8" w:rsidP="001752B8">
            <w:pPr>
              <w:pStyle w:val="1"/>
              <w:widowControl/>
              <w:ind w:right="0" w:firstLine="4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350" w:type="dxa"/>
          </w:tcPr>
          <w:p w14:paraId="3A2E3146" w14:textId="27156BAE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70" w:type="dxa"/>
          </w:tcPr>
          <w:p w14:paraId="19252672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4098FD" w14:textId="11D14DA3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(3,254)</w:t>
            </w:r>
          </w:p>
        </w:tc>
        <w:tc>
          <w:tcPr>
            <w:tcW w:w="270" w:type="dxa"/>
          </w:tcPr>
          <w:p w14:paraId="4F1072FF" w14:textId="5D8E610E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1884D1" w14:textId="0DCFFD50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(1,914)</w:t>
            </w:r>
          </w:p>
        </w:tc>
        <w:tc>
          <w:tcPr>
            <w:tcW w:w="270" w:type="dxa"/>
          </w:tcPr>
          <w:p w14:paraId="58AC1A25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5D73DD93" w14:textId="77777777" w:rsidR="001752B8" w:rsidRPr="006461EA" w:rsidRDefault="001752B8" w:rsidP="0017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3,254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A0757" w:rsidRPr="006461EA" w14:paraId="305F9C7E" w14:textId="77777777" w:rsidTr="00C042C6">
        <w:trPr>
          <w:trHeight w:val="113"/>
        </w:trPr>
        <w:tc>
          <w:tcPr>
            <w:tcW w:w="2994" w:type="dxa"/>
          </w:tcPr>
          <w:p w14:paraId="6553C686" w14:textId="213D4BC6" w:rsidR="003A0757" w:rsidRPr="006461EA" w:rsidRDefault="003A0757" w:rsidP="003A0757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    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F3E43C" w14:textId="6FF98C29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C87BEAA" w14:textId="77777777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AA7D09" w14:textId="4AB23FF1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D8BB715" w14:textId="77777777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FB815D" w14:textId="2B90B1BF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029E9372" w14:textId="77777777" w:rsidR="003A0757" w:rsidRPr="006461EA" w:rsidRDefault="003A0757" w:rsidP="003A07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88B3AE8" w14:textId="11AAA480" w:rsidR="003A0757" w:rsidRPr="006461EA" w:rsidRDefault="003A0757" w:rsidP="003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752B8" w:rsidRPr="006461EA" w14:paraId="1104D752" w14:textId="77777777" w:rsidTr="00D4677F">
        <w:trPr>
          <w:trHeight w:val="329"/>
        </w:trPr>
        <w:tc>
          <w:tcPr>
            <w:tcW w:w="2994" w:type="dxa"/>
          </w:tcPr>
          <w:p w14:paraId="718B7B38" w14:textId="77777777" w:rsidR="001752B8" w:rsidRPr="006461EA" w:rsidRDefault="001752B8" w:rsidP="001752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2FDCDEFF" w14:textId="7008C4A6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A0757">
              <w:rPr>
                <w:rFonts w:ascii="Browallia New" w:hAnsi="Browallia New" w:cs="Browallia New"/>
                <w:sz w:val="28"/>
                <w:szCs w:val="28"/>
                <w:lang w:val="en-GB"/>
              </w:rPr>
              <w:t>602,050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47639D73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539C2330" w14:textId="730DB064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477,156</w:t>
            </w:r>
          </w:p>
        </w:tc>
        <w:tc>
          <w:tcPr>
            <w:tcW w:w="270" w:type="dxa"/>
          </w:tcPr>
          <w:p w14:paraId="0F03010B" w14:textId="74A9C44E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014BB37B" w14:textId="6F38FFC8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</w:t>
            </w:r>
            <w:r w:rsidR="003A0757">
              <w:rPr>
                <w:rFonts w:ascii="Browallia New" w:hAnsi="Browallia New" w:cs="Browallia New"/>
                <w:sz w:val="28"/>
                <w:szCs w:val="28"/>
                <w:lang w:val="en-GB"/>
              </w:rPr>
              <w:t>8,980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503116CD" w14:textId="77777777" w:rsidR="001752B8" w:rsidRPr="006461EA" w:rsidRDefault="001752B8" w:rsidP="001752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</w:tcPr>
          <w:p w14:paraId="06449B42" w14:textId="77777777" w:rsidR="001752B8" w:rsidRPr="006461EA" w:rsidRDefault="001752B8" w:rsidP="0017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477,156</w:t>
            </w:r>
          </w:p>
        </w:tc>
      </w:tr>
    </w:tbl>
    <w:p w14:paraId="01C51BF1" w14:textId="77777777" w:rsidR="00577C92" w:rsidRPr="006461EA" w:rsidRDefault="00577C92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01CD940B" w14:textId="4C4E9BAF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</w:t>
      </w:r>
      <w:r w:rsidR="001060DB">
        <w:rPr>
          <w:rFonts w:ascii="Browallia New" w:hAnsi="Browallia New" w:cs="Browallia New"/>
          <w:sz w:val="28"/>
          <w:szCs w:val="28"/>
        </w:rPr>
        <w:t xml:space="preserve"> </w:t>
      </w:r>
      <w:r w:rsidR="001060DB">
        <w:rPr>
          <w:rFonts w:ascii="Browallia New" w:hAnsi="Browallia New" w:cs="Browallia New" w:hint="cs"/>
          <w:sz w:val="28"/>
          <w:szCs w:val="28"/>
          <w:cs/>
        </w:rPr>
        <w:t>และค่าเผื่อมูลค่าสินค้าลดลง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46B512E9" w14:textId="77777777" w:rsidR="00235361" w:rsidRPr="006461EA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tbl>
      <w:tblPr>
        <w:tblW w:w="893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94"/>
        <w:gridCol w:w="1336"/>
        <w:gridCol w:w="239"/>
        <w:gridCol w:w="1305"/>
        <w:gridCol w:w="270"/>
        <w:gridCol w:w="1260"/>
        <w:gridCol w:w="270"/>
        <w:gridCol w:w="1262"/>
      </w:tblGrid>
      <w:tr w:rsidR="00235361" w:rsidRPr="006461EA" w14:paraId="13FC3637" w14:textId="77777777" w:rsidTr="008C4D2B">
        <w:tc>
          <w:tcPr>
            <w:tcW w:w="2994" w:type="dxa"/>
          </w:tcPr>
          <w:p w14:paraId="2BA345DD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2" w:type="dxa"/>
            <w:gridSpan w:val="7"/>
          </w:tcPr>
          <w:p w14:paraId="31BBFD96" w14:textId="77777777" w:rsidR="00235361" w:rsidRPr="006461EA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C4D2B" w:rsidRPr="006461EA" w14:paraId="455FA80A" w14:textId="77777777" w:rsidTr="008C4D2B">
        <w:tc>
          <w:tcPr>
            <w:tcW w:w="2994" w:type="dxa"/>
          </w:tcPr>
          <w:p w14:paraId="4DB8A3D6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B9C326C" w14:textId="78B35BB1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722A00" w14:textId="5958B5B5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19C21300" w14:textId="144EDFB4" w:rsidR="008C4D2B" w:rsidRPr="006461EA" w:rsidRDefault="008C4D2B" w:rsidP="00C269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4D2B" w:rsidRPr="006461EA" w14:paraId="5D2B168C" w14:textId="77777777" w:rsidTr="008C4D2B">
        <w:trPr>
          <w:trHeight w:val="400"/>
        </w:trPr>
        <w:tc>
          <w:tcPr>
            <w:tcW w:w="2994" w:type="dxa"/>
          </w:tcPr>
          <w:p w14:paraId="01BE5497" w14:textId="77777777" w:rsidR="008C4D2B" w:rsidRPr="006461EA" w:rsidRDefault="008C4D2B" w:rsidP="008C4D2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9272" w14:textId="43FD68FF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4EDE41F" w14:textId="77777777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568C2" w14:textId="6BB1CB36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bottom"/>
          </w:tcPr>
          <w:p w14:paraId="7DBFC6DF" w14:textId="2177A9D8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3D44B0" w14:textId="77777777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bottom"/>
          </w:tcPr>
          <w:p w14:paraId="6680DF17" w14:textId="77777777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8FB564F" w14:textId="77777777" w:rsidR="008C4D2B" w:rsidRPr="006461EA" w:rsidRDefault="008C4D2B" w:rsidP="008C4D2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8C4D2B" w:rsidRPr="006461EA" w14:paraId="1235891D" w14:textId="77777777" w:rsidTr="008C4D2B">
        <w:trPr>
          <w:trHeight w:val="352"/>
        </w:trPr>
        <w:tc>
          <w:tcPr>
            <w:tcW w:w="2994" w:type="dxa"/>
          </w:tcPr>
          <w:p w14:paraId="590CF0D2" w14:textId="77777777" w:rsidR="008C4D2B" w:rsidRPr="006461EA" w:rsidRDefault="008C4D2B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B2E1668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21E696D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3BF45AD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7F7AB5" w14:textId="740E144F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36A77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68229C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D048A2B" w14:textId="77777777" w:rsidR="008C4D2B" w:rsidRPr="006461EA" w:rsidRDefault="008C4D2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564A1" w:rsidRPr="006461EA" w14:paraId="2D5978EF" w14:textId="77777777" w:rsidTr="008C4D2B">
        <w:trPr>
          <w:trHeight w:val="113"/>
        </w:trPr>
        <w:tc>
          <w:tcPr>
            <w:tcW w:w="2994" w:type="dxa"/>
            <w:vAlign w:val="bottom"/>
          </w:tcPr>
          <w:p w14:paraId="2AD9C9D2" w14:textId="77777777" w:rsidR="00A564A1" w:rsidRPr="006461EA" w:rsidRDefault="00A564A1" w:rsidP="00A564A1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36" w:type="dxa"/>
          </w:tcPr>
          <w:p w14:paraId="733ED34D" w14:textId="0893AEE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39" w:type="dxa"/>
          </w:tcPr>
          <w:p w14:paraId="4C3D2CD4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1EDA498" w14:textId="368E3D4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  <w:tc>
          <w:tcPr>
            <w:tcW w:w="270" w:type="dxa"/>
          </w:tcPr>
          <w:p w14:paraId="00203E2E" w14:textId="6421797E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FE29B9" w14:textId="69D34F1E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70" w:type="dxa"/>
          </w:tcPr>
          <w:p w14:paraId="04939533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CCF721C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</w:tr>
      <w:tr w:rsidR="004D55AE" w:rsidRPr="006461EA" w14:paraId="0F0A02B1" w14:textId="77777777" w:rsidTr="008C4D2B">
        <w:trPr>
          <w:trHeight w:val="113"/>
        </w:trPr>
        <w:tc>
          <w:tcPr>
            <w:tcW w:w="2994" w:type="dxa"/>
            <w:vAlign w:val="bottom"/>
          </w:tcPr>
          <w:p w14:paraId="1A6BDA2B" w14:textId="6579369B" w:rsidR="004D55AE" w:rsidRPr="006461EA" w:rsidRDefault="004D55AE" w:rsidP="00A564A1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6" w:type="dxa"/>
          </w:tcPr>
          <w:p w14:paraId="369D56DF" w14:textId="4BB4934A" w:rsidR="004D55AE" w:rsidRPr="006461EA" w:rsidRDefault="004D55AE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</w:t>
            </w:r>
            <w:r w:rsidR="003A0757"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4D1A8C24" w14:textId="77777777" w:rsidR="004D55AE" w:rsidRPr="006461EA" w:rsidRDefault="004D55AE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7F26D6" w14:textId="4B018403" w:rsidR="004D55AE" w:rsidRPr="006461EA" w:rsidRDefault="004D55AE" w:rsidP="004D55A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F01867B" w14:textId="77777777" w:rsidR="004D55AE" w:rsidRPr="006461EA" w:rsidRDefault="004D55AE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90F300" w14:textId="7395774A" w:rsidR="004D55AE" w:rsidRPr="006461EA" w:rsidRDefault="003A0757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</w:p>
        </w:tc>
        <w:tc>
          <w:tcPr>
            <w:tcW w:w="270" w:type="dxa"/>
          </w:tcPr>
          <w:p w14:paraId="2BC72A6E" w14:textId="77777777" w:rsidR="004D55AE" w:rsidRPr="006461EA" w:rsidRDefault="004D55AE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2B3993A" w14:textId="2153C3FE" w:rsidR="004D55AE" w:rsidRPr="006461EA" w:rsidRDefault="004D55AE" w:rsidP="004D55A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64A1" w:rsidRPr="006461EA" w14:paraId="3D2A4490" w14:textId="77777777" w:rsidTr="006F5911">
        <w:trPr>
          <w:trHeight w:val="113"/>
        </w:trPr>
        <w:tc>
          <w:tcPr>
            <w:tcW w:w="2994" w:type="dxa"/>
            <w:vAlign w:val="bottom"/>
          </w:tcPr>
          <w:p w14:paraId="5C813DB7" w14:textId="77777777" w:rsidR="00A564A1" w:rsidRPr="006461EA" w:rsidRDefault="00A564A1" w:rsidP="00A564A1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F57C6F6" w14:textId="18DB46EC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39" w:type="dxa"/>
          </w:tcPr>
          <w:p w14:paraId="55789E9D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F69BF4F" w14:textId="46BF56E4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5298DF7" w14:textId="72187545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81992" w14:textId="48FEC61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70" w:type="dxa"/>
          </w:tcPr>
          <w:p w14:paraId="3139AB8A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C769B23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564A1" w:rsidRPr="006461EA" w14:paraId="0705FCFC" w14:textId="77777777" w:rsidTr="006F5911">
        <w:trPr>
          <w:trHeight w:val="171"/>
        </w:trPr>
        <w:tc>
          <w:tcPr>
            <w:tcW w:w="2994" w:type="dxa"/>
            <w:vAlign w:val="bottom"/>
          </w:tcPr>
          <w:p w14:paraId="199520A8" w14:textId="77777777" w:rsidR="00A564A1" w:rsidRPr="006461EA" w:rsidRDefault="00A564A1" w:rsidP="00A564A1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12" w:space="0" w:color="auto"/>
            </w:tcBorders>
          </w:tcPr>
          <w:p w14:paraId="601FC8A7" w14:textId="77CA74BD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A0757"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3E6198D7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413158B5" w14:textId="357548F6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  <w:tc>
          <w:tcPr>
            <w:tcW w:w="270" w:type="dxa"/>
          </w:tcPr>
          <w:p w14:paraId="0912866E" w14:textId="32AADE52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26BBE2AF" w14:textId="7496F466" w:rsidR="00A564A1" w:rsidRPr="006461EA" w:rsidRDefault="003A0757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="00A564A1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0F41A4F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7FA20E27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</w:tr>
    </w:tbl>
    <w:p w14:paraId="7ED709CF" w14:textId="77777777" w:rsidR="006F5911" w:rsidRPr="006461EA" w:rsidRDefault="006F5911" w:rsidP="006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FA2EC52" w14:textId="0F2DBE7E" w:rsidR="008F7812" w:rsidRPr="006461EA" w:rsidRDefault="008F7812" w:rsidP="00C269E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สินทรัพย์หมุนเวียนอื่น</w:t>
      </w:r>
    </w:p>
    <w:p w14:paraId="7850CD58" w14:textId="77777777" w:rsidR="008F7812" w:rsidRPr="006461EA" w:rsidRDefault="008F7812" w:rsidP="008F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777"/>
        <w:gridCol w:w="1080"/>
        <w:gridCol w:w="285"/>
        <w:gridCol w:w="1040"/>
        <w:gridCol w:w="285"/>
        <w:gridCol w:w="1065"/>
        <w:gridCol w:w="267"/>
        <w:gridCol w:w="1136"/>
      </w:tblGrid>
      <w:tr w:rsidR="008F7812" w:rsidRPr="006461EA" w14:paraId="1773B004" w14:textId="77777777" w:rsidTr="00C269E0">
        <w:tc>
          <w:tcPr>
            <w:tcW w:w="3777" w:type="dxa"/>
          </w:tcPr>
          <w:p w14:paraId="4EE294B7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58" w:type="dxa"/>
            <w:gridSpan w:val="7"/>
          </w:tcPr>
          <w:p w14:paraId="6570121C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7812" w:rsidRPr="006461EA" w14:paraId="512EBA51" w14:textId="77777777" w:rsidTr="00C269E0">
        <w:tc>
          <w:tcPr>
            <w:tcW w:w="3777" w:type="dxa"/>
          </w:tcPr>
          <w:p w14:paraId="4C3435E3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</w:tcPr>
          <w:p w14:paraId="0A04144B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98B3804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4CF0E930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F7812" w:rsidRPr="006461EA" w14:paraId="66EE970C" w14:textId="77777777" w:rsidTr="00C269E0">
        <w:trPr>
          <w:trHeight w:val="351"/>
        </w:trPr>
        <w:tc>
          <w:tcPr>
            <w:tcW w:w="3777" w:type="dxa"/>
          </w:tcPr>
          <w:p w14:paraId="08AE9424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75CCF8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C269E0"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85" w:type="dxa"/>
            <w:vAlign w:val="bottom"/>
          </w:tcPr>
          <w:p w14:paraId="3E452028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CEF851B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C269E0" w:rsidRPr="006461EA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85" w:type="dxa"/>
            <w:vAlign w:val="bottom"/>
          </w:tcPr>
          <w:p w14:paraId="0BD25034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E5B83E1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C269E0" w:rsidRPr="006461EA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67" w:type="dxa"/>
            <w:vAlign w:val="bottom"/>
          </w:tcPr>
          <w:p w14:paraId="37DF0FED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372D1FD" w14:textId="77777777" w:rsidR="008F7812" w:rsidRPr="006461EA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461E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C269E0" w:rsidRPr="006461EA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8F7812" w:rsidRPr="006461EA" w14:paraId="065DAB5E" w14:textId="77777777" w:rsidTr="00C269E0">
        <w:trPr>
          <w:trHeight w:val="113"/>
        </w:trPr>
        <w:tc>
          <w:tcPr>
            <w:tcW w:w="3777" w:type="dxa"/>
          </w:tcPr>
          <w:p w14:paraId="6A2593C7" w14:textId="77777777" w:rsidR="008F7812" w:rsidRPr="006461EA" w:rsidRDefault="008F7812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33320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5ED39CE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8CF4BE2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539EF1D8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3B0D605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20F3C89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D920885" w14:textId="77777777" w:rsidR="008F7812" w:rsidRPr="006461EA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564A1" w:rsidRPr="006461EA" w14:paraId="42A18DB7" w14:textId="77777777" w:rsidTr="00C269E0">
        <w:trPr>
          <w:trHeight w:val="113"/>
        </w:trPr>
        <w:tc>
          <w:tcPr>
            <w:tcW w:w="3777" w:type="dxa"/>
          </w:tcPr>
          <w:p w14:paraId="5283DF7B" w14:textId="77777777" w:rsidR="00A564A1" w:rsidRPr="006461EA" w:rsidRDefault="00A564A1" w:rsidP="00A564A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0" w:name="OLE_LINK1"/>
            <w:r w:rsidRPr="006461EA">
              <w:rPr>
                <w:rFonts w:ascii="Browallia New" w:hAnsi="Browallia New" w:cs="Browallia New"/>
                <w:cs/>
              </w:rPr>
              <w:t>เงินทดรองจ่าย</w:t>
            </w:r>
            <w:bookmarkEnd w:id="0"/>
          </w:p>
        </w:tc>
        <w:tc>
          <w:tcPr>
            <w:tcW w:w="1080" w:type="dxa"/>
          </w:tcPr>
          <w:p w14:paraId="28216394" w14:textId="142AB16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</w:t>
            </w:r>
            <w:r w:rsidR="00F50133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23F5DBD7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9FF8DFD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5,061</w:t>
            </w:r>
          </w:p>
        </w:tc>
        <w:tc>
          <w:tcPr>
            <w:tcW w:w="285" w:type="dxa"/>
          </w:tcPr>
          <w:p w14:paraId="4BF6F64E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C53EE8B" w14:textId="67FBA43E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10,063 </w:t>
            </w:r>
          </w:p>
        </w:tc>
        <w:tc>
          <w:tcPr>
            <w:tcW w:w="267" w:type="dxa"/>
          </w:tcPr>
          <w:p w14:paraId="1AF32D08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E1339E9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4,762</w:t>
            </w:r>
          </w:p>
        </w:tc>
      </w:tr>
      <w:tr w:rsidR="00A564A1" w:rsidRPr="006461EA" w14:paraId="729AD461" w14:textId="77777777" w:rsidTr="00C269E0">
        <w:trPr>
          <w:trHeight w:val="113"/>
        </w:trPr>
        <w:tc>
          <w:tcPr>
            <w:tcW w:w="3777" w:type="dxa"/>
          </w:tcPr>
          <w:p w14:paraId="4AC678E0" w14:textId="77777777" w:rsidR="00A564A1" w:rsidRPr="006461EA" w:rsidRDefault="00A564A1" w:rsidP="00A564A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1" w:name="OLE_LINK4"/>
            <w:r w:rsidRPr="006461EA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  <w:bookmarkEnd w:id="1"/>
          </w:p>
        </w:tc>
        <w:tc>
          <w:tcPr>
            <w:tcW w:w="1080" w:type="dxa"/>
          </w:tcPr>
          <w:p w14:paraId="3B180995" w14:textId="1895764F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13,</w:t>
            </w:r>
            <w:r w:rsidR="00F50133">
              <w:rPr>
                <w:rFonts w:ascii="Browallia New" w:hAnsi="Browallia New" w:cs="Browallia New"/>
                <w:sz w:val="28"/>
                <w:szCs w:val="28"/>
              </w:rPr>
              <w:t>082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24347BA9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C78D6C4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10,430</w:t>
            </w:r>
          </w:p>
        </w:tc>
        <w:tc>
          <w:tcPr>
            <w:tcW w:w="285" w:type="dxa"/>
          </w:tcPr>
          <w:p w14:paraId="12D3E4EA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60191F6" w14:textId="04C69238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10,530 </w:t>
            </w:r>
          </w:p>
        </w:tc>
        <w:tc>
          <w:tcPr>
            <w:tcW w:w="267" w:type="dxa"/>
          </w:tcPr>
          <w:p w14:paraId="654989F8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14:paraId="513ED5BF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,230</w:t>
            </w:r>
          </w:p>
        </w:tc>
      </w:tr>
      <w:tr w:rsidR="00A564A1" w:rsidRPr="006461EA" w14:paraId="2F1F8BBA" w14:textId="77777777" w:rsidTr="00C269E0">
        <w:trPr>
          <w:trHeight w:val="113"/>
        </w:trPr>
        <w:tc>
          <w:tcPr>
            <w:tcW w:w="3777" w:type="dxa"/>
          </w:tcPr>
          <w:p w14:paraId="38D27ED5" w14:textId="77777777" w:rsidR="00A564A1" w:rsidRPr="006461EA" w:rsidRDefault="00A564A1" w:rsidP="00A564A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ภาษีซื้อยังไม่ถึงกำหนด</w:t>
            </w:r>
          </w:p>
        </w:tc>
        <w:tc>
          <w:tcPr>
            <w:tcW w:w="1080" w:type="dxa"/>
          </w:tcPr>
          <w:p w14:paraId="7E5872F0" w14:textId="2182C40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8,983 </w:t>
            </w:r>
          </w:p>
        </w:tc>
        <w:tc>
          <w:tcPr>
            <w:tcW w:w="285" w:type="dxa"/>
          </w:tcPr>
          <w:p w14:paraId="223E5EEB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DCC2F6B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8,401</w:t>
            </w:r>
          </w:p>
        </w:tc>
        <w:tc>
          <w:tcPr>
            <w:tcW w:w="285" w:type="dxa"/>
          </w:tcPr>
          <w:p w14:paraId="2D43F1BE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29DBFA5" w14:textId="5ACA08C5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3,216 </w:t>
            </w:r>
          </w:p>
        </w:tc>
        <w:tc>
          <w:tcPr>
            <w:tcW w:w="267" w:type="dxa"/>
          </w:tcPr>
          <w:p w14:paraId="18CDEA92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14:paraId="2EAC9D69" w14:textId="77777777" w:rsidR="00A564A1" w:rsidRPr="006461EA" w:rsidRDefault="00A564A1" w:rsidP="00A564A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3,307</w:t>
            </w:r>
          </w:p>
        </w:tc>
      </w:tr>
      <w:tr w:rsidR="004D55AE" w:rsidRPr="006461EA" w14:paraId="7D615471" w14:textId="77777777" w:rsidTr="00C269E0">
        <w:trPr>
          <w:trHeight w:val="113"/>
        </w:trPr>
        <w:tc>
          <w:tcPr>
            <w:tcW w:w="3777" w:type="dxa"/>
          </w:tcPr>
          <w:p w14:paraId="68403C74" w14:textId="77777777" w:rsidR="004D55AE" w:rsidRPr="006461EA" w:rsidRDefault="004D55AE" w:rsidP="004D55A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035C1ED6" w14:textId="7A9EEEB3" w:rsidR="004D55AE" w:rsidRPr="004D55AE" w:rsidRDefault="004D55AE" w:rsidP="004D55A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85" w:type="dxa"/>
          </w:tcPr>
          <w:p w14:paraId="0017B26A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824489A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285" w:type="dxa"/>
          </w:tcPr>
          <w:p w14:paraId="1302095A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02D74CC" w14:textId="71FBA9C0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67" w:type="dxa"/>
          </w:tcPr>
          <w:p w14:paraId="7AE68B4D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14:paraId="797AF6F7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</w:tr>
      <w:tr w:rsidR="004D55AE" w:rsidRPr="006461EA" w14:paraId="4536DB99" w14:textId="77777777" w:rsidTr="00C269E0">
        <w:trPr>
          <w:trHeight w:val="113"/>
        </w:trPr>
        <w:tc>
          <w:tcPr>
            <w:tcW w:w="3777" w:type="dxa"/>
          </w:tcPr>
          <w:p w14:paraId="19F176DA" w14:textId="4051C834" w:rsidR="004D55AE" w:rsidRPr="006461EA" w:rsidRDefault="004D55AE" w:rsidP="004D55A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ภาษีมูลค่าเพิ่มรอเรียกคืน</w:t>
            </w:r>
          </w:p>
        </w:tc>
        <w:tc>
          <w:tcPr>
            <w:tcW w:w="1080" w:type="dxa"/>
          </w:tcPr>
          <w:p w14:paraId="5F695027" w14:textId="27A6579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44,419 </w:t>
            </w:r>
          </w:p>
        </w:tc>
        <w:tc>
          <w:tcPr>
            <w:tcW w:w="285" w:type="dxa"/>
          </w:tcPr>
          <w:p w14:paraId="6634C288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117B77F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12,255</w:t>
            </w:r>
          </w:p>
        </w:tc>
        <w:tc>
          <w:tcPr>
            <w:tcW w:w="285" w:type="dxa"/>
          </w:tcPr>
          <w:p w14:paraId="55E73FAE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382C710" w14:textId="0ED31A90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267" w:type="dxa"/>
          </w:tcPr>
          <w:p w14:paraId="6B1B63E9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14:paraId="14D4DD34" w14:textId="7723635D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4D55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</w:tr>
      <w:tr w:rsidR="004D55AE" w:rsidRPr="006461EA" w14:paraId="4A7B6C37" w14:textId="77777777" w:rsidTr="00C269E0">
        <w:trPr>
          <w:trHeight w:val="113"/>
        </w:trPr>
        <w:tc>
          <w:tcPr>
            <w:tcW w:w="3777" w:type="dxa"/>
          </w:tcPr>
          <w:p w14:paraId="64934FE6" w14:textId="77777777" w:rsidR="004D55AE" w:rsidRPr="006461EA" w:rsidRDefault="004D55AE" w:rsidP="004D55A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2" w:name="OLE_LINK5"/>
            <w:r w:rsidRPr="006461EA">
              <w:rPr>
                <w:rFonts w:ascii="Browallia New" w:hAnsi="Browallia New" w:cs="Browallia New"/>
                <w:cs/>
              </w:rPr>
              <w:t>อื่นๆ</w:t>
            </w:r>
            <w:bookmarkEnd w:id="2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6D2A29" w14:textId="2FBF56AD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</w:t>
            </w:r>
            <w:r w:rsidR="00F50133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</w:tcPr>
          <w:p w14:paraId="30F7272F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4A70A13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4,379</w:t>
            </w:r>
          </w:p>
        </w:tc>
        <w:tc>
          <w:tcPr>
            <w:tcW w:w="285" w:type="dxa"/>
          </w:tcPr>
          <w:p w14:paraId="673A36C5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F54026D" w14:textId="533B4CB5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5,401 </w:t>
            </w:r>
          </w:p>
        </w:tc>
        <w:tc>
          <w:tcPr>
            <w:tcW w:w="267" w:type="dxa"/>
          </w:tcPr>
          <w:p w14:paraId="14EDE7CB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5E20235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4,379</w:t>
            </w:r>
          </w:p>
        </w:tc>
      </w:tr>
      <w:tr w:rsidR="004D55AE" w:rsidRPr="006461EA" w14:paraId="42D633A8" w14:textId="77777777" w:rsidTr="00C269E0">
        <w:trPr>
          <w:trHeight w:val="329"/>
        </w:trPr>
        <w:tc>
          <w:tcPr>
            <w:tcW w:w="3777" w:type="dxa"/>
          </w:tcPr>
          <w:p w14:paraId="7BF36653" w14:textId="77777777" w:rsidR="004D55AE" w:rsidRPr="006461EA" w:rsidRDefault="004D55AE" w:rsidP="004D55AE">
            <w:pPr>
              <w:pStyle w:val="1"/>
              <w:widowControl/>
              <w:ind w:right="0" w:firstLine="184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43A97104" w14:textId="328FE085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82,530 </w:t>
            </w:r>
          </w:p>
        </w:tc>
        <w:tc>
          <w:tcPr>
            <w:tcW w:w="285" w:type="dxa"/>
          </w:tcPr>
          <w:p w14:paraId="566191D3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</w:tcPr>
          <w:p w14:paraId="782430A7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40,549</w:t>
            </w:r>
          </w:p>
        </w:tc>
        <w:tc>
          <w:tcPr>
            <w:tcW w:w="285" w:type="dxa"/>
          </w:tcPr>
          <w:p w14:paraId="1F6B712E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</w:tcPr>
          <w:p w14:paraId="77E1A496" w14:textId="3F18598F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29,210 </w:t>
            </w:r>
          </w:p>
        </w:tc>
        <w:tc>
          <w:tcPr>
            <w:tcW w:w="267" w:type="dxa"/>
          </w:tcPr>
          <w:p w14:paraId="2673F525" w14:textId="77777777" w:rsidR="004D55AE" w:rsidRPr="006461EA" w:rsidRDefault="004D55AE" w:rsidP="004D55A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49906096" w14:textId="77777777" w:rsidR="004D55AE" w:rsidRPr="006461EA" w:rsidRDefault="004D55AE" w:rsidP="004D5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22,701</w:t>
            </w:r>
          </w:p>
        </w:tc>
      </w:tr>
    </w:tbl>
    <w:p w14:paraId="2E8893B7" w14:textId="77777777" w:rsidR="008F7812" w:rsidRPr="006461EA" w:rsidRDefault="008F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897AB99" w14:textId="77777777" w:rsidR="006B0D9C" w:rsidRPr="006461EA" w:rsidRDefault="006B0D9C" w:rsidP="00C269E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36"/>
        </w:tabs>
        <w:spacing w:line="240" w:lineRule="auto"/>
        <w:ind w:left="432" w:right="1800" w:hanging="43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เงินฝากธนาคารที่มีข้อจำกัดในการใช้</w:t>
      </w:r>
    </w:p>
    <w:p w14:paraId="7D9ED76F" w14:textId="77777777" w:rsidR="00E57DF0" w:rsidRPr="006461EA" w:rsidRDefault="00E57DF0" w:rsidP="00E5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1BBA8C5" w14:textId="2199AEA6" w:rsidR="00E57DF0" w:rsidRPr="006461EA" w:rsidRDefault="00E57DF0" w:rsidP="00BC44AB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C269E0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บริษัทมีเงินฝากธนาคารที่มีข้อจำกัดในการใช้ จำนวน </w:t>
      </w:r>
      <w:r w:rsidR="00E243C8" w:rsidRPr="006461EA">
        <w:rPr>
          <w:rFonts w:ascii="Browallia New" w:hAnsi="Browallia New" w:cs="Browallia New"/>
          <w:sz w:val="28"/>
          <w:szCs w:val="28"/>
        </w:rPr>
        <w:t xml:space="preserve">27.93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เงินฝากธนาคารดังกล่าวใช้ค้ำประกันวงเงินกู้ตามสัญญาทรัสต์รีซีทส์ ตามหมายเหตุ </w:t>
      </w:r>
      <w:r w:rsidR="00964A06">
        <w:rPr>
          <w:rFonts w:ascii="Browallia New" w:hAnsi="Browallia New" w:cs="Browallia New"/>
          <w:sz w:val="28"/>
          <w:szCs w:val="28"/>
        </w:rPr>
        <w:t>20</w:t>
      </w:r>
    </w:p>
    <w:p w14:paraId="274679B1" w14:textId="77777777" w:rsidR="00271F38" w:rsidRPr="006461EA" w:rsidRDefault="00271F38" w:rsidP="00E57DF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55B732E6" w14:textId="77777777" w:rsidR="00271F38" w:rsidRPr="006461EA" w:rsidRDefault="00271F38" w:rsidP="00271F3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ลูกหนี้เงินประกันผลงาน</w:t>
      </w:r>
    </w:p>
    <w:p w14:paraId="702872D9" w14:textId="77777777" w:rsidR="00271F38" w:rsidRPr="006461EA" w:rsidRDefault="00271F38" w:rsidP="00271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CAF21B" w14:textId="20734477" w:rsidR="00271F38" w:rsidRPr="006461EA" w:rsidRDefault="00271F38" w:rsidP="00BC44AB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C269E0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C269E0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บริษัทมีลูกหนี้เงินประกันผลงาน จำนวน </w:t>
      </w:r>
      <w:r w:rsidR="00EB7F31" w:rsidRPr="006461EA">
        <w:rPr>
          <w:rFonts w:ascii="Browallia New" w:hAnsi="Browallia New" w:cs="Browallia New"/>
          <w:sz w:val="28"/>
          <w:szCs w:val="28"/>
        </w:rPr>
        <w:t>81.24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540A93" w:rsidRPr="006461EA">
        <w:rPr>
          <w:rFonts w:ascii="Browallia New" w:hAnsi="Browallia New" w:cs="Browallia New"/>
          <w:sz w:val="28"/>
          <w:szCs w:val="28"/>
        </w:rPr>
        <w:t>47.55</w:t>
      </w:r>
      <w:r w:rsidR="00BF267D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ล้านบาทตามลำดับ 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6461EA">
        <w:rPr>
          <w:rFonts w:ascii="Browallia New" w:hAnsi="Browallia New" w:cs="Browallia New"/>
          <w:sz w:val="28"/>
          <w:szCs w:val="28"/>
        </w:rPr>
        <w:t xml:space="preserve">5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– </w:t>
      </w:r>
      <w:r w:rsidRPr="006461EA">
        <w:rPr>
          <w:rFonts w:ascii="Browallia New" w:hAnsi="Browallia New" w:cs="Browallia New"/>
          <w:sz w:val="28"/>
          <w:szCs w:val="28"/>
        </w:rPr>
        <w:t>10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36B6D8A4" w14:textId="77777777" w:rsidR="00382D4D" w:rsidRPr="006461EA" w:rsidRDefault="00382D4D" w:rsidP="006B0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6C8C40" w14:textId="06CE0BC0" w:rsidR="00883A66" w:rsidRPr="006461EA" w:rsidRDefault="00A30EEA" w:rsidP="00883A66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เงินลงทุนในหลักทรัพย์เผื่อขาย</w:t>
      </w: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และเงินลงทุนทั่วไป</w:t>
      </w:r>
    </w:p>
    <w:p w14:paraId="0C9E7652" w14:textId="77777777" w:rsidR="008B0472" w:rsidRPr="006461EA" w:rsidRDefault="008B0472" w:rsidP="008B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390922D" w14:textId="2A40574F" w:rsidR="00A30EEA" w:rsidRPr="006461EA" w:rsidRDefault="00883A66" w:rsidP="00423678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A30EEA" w:rsidRPr="006461EA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เงินลงทุนในหลักทรัพย์เผื่อขาย</w:t>
      </w:r>
    </w:p>
    <w:p w14:paraId="4C449380" w14:textId="77777777" w:rsidR="00CD0D60" w:rsidRPr="006461EA" w:rsidRDefault="00CD0D60" w:rsidP="0070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55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30"/>
        <w:gridCol w:w="881"/>
        <w:gridCol w:w="893"/>
        <w:gridCol w:w="7"/>
        <w:gridCol w:w="695"/>
        <w:gridCol w:w="699"/>
        <w:gridCol w:w="10"/>
        <w:gridCol w:w="849"/>
        <w:gridCol w:w="892"/>
      </w:tblGrid>
      <w:tr w:rsidR="00A30EEA" w:rsidRPr="006461EA" w14:paraId="203EBDC9" w14:textId="77777777" w:rsidTr="0062402E">
        <w:trPr>
          <w:cantSplit/>
          <w:trHeight w:val="283"/>
        </w:trPr>
        <w:tc>
          <w:tcPr>
            <w:tcW w:w="3630" w:type="dxa"/>
          </w:tcPr>
          <w:p w14:paraId="7DDB7674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5C41F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5C7EDE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4C7C036F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C9C8BA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hideMark/>
          </w:tcPr>
          <w:p w14:paraId="2CA710D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30EEA" w:rsidRPr="006461EA" w14:paraId="2EFCE83F" w14:textId="77777777" w:rsidTr="0062402E">
        <w:trPr>
          <w:cantSplit/>
          <w:trHeight w:val="283"/>
        </w:trPr>
        <w:tc>
          <w:tcPr>
            <w:tcW w:w="3630" w:type="dxa"/>
          </w:tcPr>
          <w:p w14:paraId="22039725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26" w:type="dxa"/>
            <w:gridSpan w:val="8"/>
          </w:tcPr>
          <w:p w14:paraId="7ECA3915" w14:textId="77777777" w:rsidR="00A30EEA" w:rsidRPr="006461EA" w:rsidRDefault="00A30EEA" w:rsidP="001E34F0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A30EEA" w:rsidRPr="006461EA" w14:paraId="392195A0" w14:textId="77777777" w:rsidTr="0062402E">
        <w:trPr>
          <w:cantSplit/>
          <w:trHeight w:val="306"/>
        </w:trPr>
        <w:tc>
          <w:tcPr>
            <w:tcW w:w="3630" w:type="dxa"/>
          </w:tcPr>
          <w:p w14:paraId="3766780D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4" w:type="dxa"/>
            <w:gridSpan w:val="2"/>
            <w:hideMark/>
          </w:tcPr>
          <w:p w14:paraId="71186948" w14:textId="77777777" w:rsidR="0062402E" w:rsidRPr="006461EA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8BD1D6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  <w:r w:rsidR="0062402E"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 </w:t>
            </w:r>
          </w:p>
        </w:tc>
        <w:tc>
          <w:tcPr>
            <w:tcW w:w="1401" w:type="dxa"/>
            <w:gridSpan w:val="3"/>
            <w:hideMark/>
          </w:tcPr>
          <w:p w14:paraId="1EFDE120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751" w:type="dxa"/>
            <w:gridSpan w:val="3"/>
            <w:hideMark/>
          </w:tcPr>
          <w:p w14:paraId="0CB24F10" w14:textId="77777777" w:rsidR="0062402E" w:rsidRPr="006461EA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F8FC266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A30EEA" w:rsidRPr="006461EA" w14:paraId="026A92A4" w14:textId="77777777" w:rsidTr="0062402E">
        <w:trPr>
          <w:cantSplit/>
          <w:trHeight w:val="68"/>
        </w:trPr>
        <w:tc>
          <w:tcPr>
            <w:tcW w:w="3630" w:type="dxa"/>
          </w:tcPr>
          <w:p w14:paraId="5875FB68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  <w:hideMark/>
          </w:tcPr>
          <w:p w14:paraId="413AAE48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hideMark/>
          </w:tcPr>
          <w:p w14:paraId="033CD069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695" w:type="dxa"/>
            <w:hideMark/>
          </w:tcPr>
          <w:p w14:paraId="4F13EDDD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hideMark/>
          </w:tcPr>
          <w:p w14:paraId="4A990716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849" w:type="dxa"/>
            <w:hideMark/>
          </w:tcPr>
          <w:p w14:paraId="6BB1B2A1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92" w:type="dxa"/>
            <w:hideMark/>
          </w:tcPr>
          <w:p w14:paraId="1B1EA9F3" w14:textId="77777777" w:rsidR="00A30EEA" w:rsidRPr="006461EA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269E0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A30EEA" w:rsidRPr="006461EA" w14:paraId="19878F79" w14:textId="77777777" w:rsidTr="0062402E">
        <w:trPr>
          <w:cantSplit/>
          <w:trHeight w:val="207"/>
        </w:trPr>
        <w:tc>
          <w:tcPr>
            <w:tcW w:w="3630" w:type="dxa"/>
          </w:tcPr>
          <w:p w14:paraId="4D885C5E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034C643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  <w:gridSpan w:val="2"/>
          </w:tcPr>
          <w:p w14:paraId="24AE135C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695" w:type="dxa"/>
          </w:tcPr>
          <w:p w14:paraId="452987CA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54B3948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1E16463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D4ECA8" w14:textId="77777777" w:rsidR="00A30EEA" w:rsidRPr="006461EA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69E0" w:rsidRPr="006461EA" w14:paraId="769068D0" w14:textId="77777777" w:rsidTr="00B63EDC">
        <w:trPr>
          <w:cantSplit/>
          <w:trHeight w:val="128"/>
        </w:trPr>
        <w:tc>
          <w:tcPr>
            <w:tcW w:w="3630" w:type="dxa"/>
          </w:tcPr>
          <w:p w14:paraId="0097CF6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5AFC6FF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216056DC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5" w:type="dxa"/>
          </w:tcPr>
          <w:p w14:paraId="07F10C18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569A3D9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0BF9F57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52508879" w14:textId="77777777" w:rsidR="00C269E0" w:rsidRPr="006461EA" w:rsidRDefault="00C269E0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E1244" w:rsidRPr="006461EA" w14:paraId="6BD1A5B8" w14:textId="77777777" w:rsidTr="0062402E">
        <w:trPr>
          <w:cantSplit/>
          <w:trHeight w:val="207"/>
        </w:trPr>
        <w:tc>
          <w:tcPr>
            <w:tcW w:w="3630" w:type="dxa"/>
          </w:tcPr>
          <w:p w14:paraId="1D11FD95" w14:textId="77777777" w:rsidR="002E1244" w:rsidRPr="006461EA" w:rsidRDefault="002E1244" w:rsidP="002E124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ตราสารทุน – บริษัท มิลล์คอน สตีล จำกัด (มหาชน)</w:t>
            </w:r>
          </w:p>
        </w:tc>
        <w:tc>
          <w:tcPr>
            <w:tcW w:w="881" w:type="dxa"/>
          </w:tcPr>
          <w:p w14:paraId="563A0715" w14:textId="02ABC3CB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778,5</w:t>
            </w:r>
            <w:r w:rsidR="0086248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00" w:type="dxa"/>
            <w:gridSpan w:val="2"/>
          </w:tcPr>
          <w:p w14:paraId="0B2E9530" w14:textId="04CC5E75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695" w:type="dxa"/>
          </w:tcPr>
          <w:p w14:paraId="151DFCC6" w14:textId="2F506235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709" w:type="dxa"/>
            <w:gridSpan w:val="2"/>
          </w:tcPr>
          <w:p w14:paraId="3A770375" w14:textId="2060079F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18.90</w:t>
            </w:r>
          </w:p>
        </w:tc>
        <w:tc>
          <w:tcPr>
            <w:tcW w:w="849" w:type="dxa"/>
          </w:tcPr>
          <w:p w14:paraId="02CC7CF2" w14:textId="1F112E1D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892" w:type="dxa"/>
          </w:tcPr>
          <w:p w14:paraId="79E1F06E" w14:textId="77777777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2E1244" w:rsidRPr="006461EA" w14:paraId="667447B7" w14:textId="77777777" w:rsidTr="00C269E0">
        <w:trPr>
          <w:cantSplit/>
          <w:trHeight w:val="327"/>
        </w:trPr>
        <w:tc>
          <w:tcPr>
            <w:tcW w:w="3630" w:type="dxa"/>
            <w:hideMark/>
          </w:tcPr>
          <w:p w14:paraId="64CF7B0E" w14:textId="77777777" w:rsidR="002E1244" w:rsidRPr="006461EA" w:rsidRDefault="002E1244" w:rsidP="002E124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กำไร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ขาดทุน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) 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881" w:type="dxa"/>
          </w:tcPr>
          <w:p w14:paraId="06B0A1A1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355349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35C90165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B474C6A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94B7EB5" w14:textId="7122CFB8" w:rsidR="002E1244" w:rsidRPr="006461EA" w:rsidRDefault="002E1244" w:rsidP="002E1244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(72,333)</w:t>
            </w:r>
          </w:p>
        </w:tc>
        <w:tc>
          <w:tcPr>
            <w:tcW w:w="892" w:type="dxa"/>
          </w:tcPr>
          <w:p w14:paraId="6048DDDD" w14:textId="77777777" w:rsidR="002E1244" w:rsidRPr="006461EA" w:rsidRDefault="002E1244" w:rsidP="002E124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5,523</w:t>
            </w:r>
          </w:p>
        </w:tc>
      </w:tr>
      <w:tr w:rsidR="002E1244" w:rsidRPr="006461EA" w14:paraId="5B7607F6" w14:textId="77777777" w:rsidTr="0062402E">
        <w:trPr>
          <w:cantSplit/>
          <w:trHeight w:val="193"/>
        </w:trPr>
        <w:tc>
          <w:tcPr>
            <w:tcW w:w="3630" w:type="dxa"/>
          </w:tcPr>
          <w:p w14:paraId="15F02EEB" w14:textId="77777777" w:rsidR="002E1244" w:rsidRPr="006461EA" w:rsidRDefault="002E1244" w:rsidP="002E124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– สุทธิ</w:t>
            </w:r>
          </w:p>
        </w:tc>
        <w:tc>
          <w:tcPr>
            <w:tcW w:w="881" w:type="dxa"/>
          </w:tcPr>
          <w:p w14:paraId="3A44B561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8EF1311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06BB624C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DB6BF78" w14:textId="77777777" w:rsidR="002E1244" w:rsidRPr="006461EA" w:rsidRDefault="002E1244" w:rsidP="002E124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6DC51D5" w14:textId="3151CA51" w:rsidR="002E1244" w:rsidRPr="006461EA" w:rsidRDefault="002E1244" w:rsidP="002E1244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1,206,76</w:t>
            </w:r>
            <w:r w:rsidR="00D04D08" w:rsidRPr="006461E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892" w:type="dxa"/>
          </w:tcPr>
          <w:p w14:paraId="0D3C4028" w14:textId="77777777" w:rsidR="002E1244" w:rsidRPr="006461EA" w:rsidRDefault="002E1244" w:rsidP="002E1244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1,284,624</w:t>
            </w:r>
          </w:p>
        </w:tc>
      </w:tr>
    </w:tbl>
    <w:p w14:paraId="0B4575CD" w14:textId="23605953" w:rsidR="00D5527C" w:rsidRDefault="00D5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29244A1" w14:textId="1A7B67AF" w:rsidR="002F0ED9" w:rsidRPr="006461EA" w:rsidRDefault="002F0ED9" w:rsidP="002F0ED9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Pr="006461EA">
        <w:rPr>
          <w:rFonts w:ascii="Browallia New" w:hAnsi="Browallia New" w:cs="Browallia New"/>
          <w:sz w:val="28"/>
          <w:szCs w:val="28"/>
        </w:rPr>
        <w:t>2561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30B6491" w14:textId="495164BB" w:rsidR="002F0ED9" w:rsidRPr="006461EA" w:rsidRDefault="002F0ED9" w:rsidP="002F0ED9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บริษัท มิลล์คอน สตีล จำกัด (มหาชน) มีการเพิ่มทุน เป็นผลให้สัดส่วนการลงทุนของบริษัทลดลงร้อยละ </w:t>
      </w:r>
      <w:r w:rsidRPr="006461EA">
        <w:rPr>
          <w:rFonts w:ascii="Browallia New" w:hAnsi="Browallia New" w:cs="Browallia New"/>
          <w:sz w:val="28"/>
          <w:szCs w:val="28"/>
        </w:rPr>
        <w:t>0.93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จากร้อยละ </w:t>
      </w:r>
      <w:r w:rsidRPr="006461EA">
        <w:rPr>
          <w:rFonts w:ascii="Browallia New" w:hAnsi="Browallia New" w:cs="Browallia New"/>
          <w:sz w:val="28"/>
          <w:szCs w:val="28"/>
        </w:rPr>
        <w:t>18.90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เป็นร้อยละ </w:t>
      </w:r>
      <w:r w:rsidRPr="006461EA">
        <w:rPr>
          <w:rFonts w:ascii="Browallia New" w:hAnsi="Browallia New" w:cs="Browallia New"/>
          <w:sz w:val="28"/>
          <w:szCs w:val="28"/>
        </w:rPr>
        <w:t>17.97</w:t>
      </w:r>
    </w:p>
    <w:p w14:paraId="071DCD9F" w14:textId="77777777" w:rsidR="002F0ED9" w:rsidRPr="006461EA" w:rsidRDefault="002F0ED9" w:rsidP="002F0ED9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8356CC3" w14:textId="505FC781" w:rsidR="002F0ED9" w:rsidRPr="006461EA" w:rsidRDefault="002F0ED9" w:rsidP="002F0ED9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บริษัทได้รับหุ้นปันผลจากบริษัท มิลล์คอน สตีล จำกัด (มหาชน) ในอัตราหุ้นละ </w:t>
      </w:r>
      <w:r w:rsidRPr="006461EA">
        <w:rPr>
          <w:rFonts w:ascii="Browallia New" w:hAnsi="Browallia New" w:cs="Browallia New"/>
          <w:sz w:val="28"/>
          <w:szCs w:val="28"/>
        </w:rPr>
        <w:t xml:space="preserve">0.0267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 ในอัตรา </w:t>
      </w:r>
      <w:r w:rsidRPr="006461EA">
        <w:rPr>
          <w:rFonts w:ascii="Browallia New" w:hAnsi="Browallia New" w:cs="Browallia New"/>
          <w:sz w:val="28"/>
          <w:szCs w:val="28"/>
        </w:rPr>
        <w:t xml:space="preserve">15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หุ้นสามัญเดิมต่อ </w:t>
      </w:r>
      <w:r w:rsidRPr="006461EA">
        <w:rPr>
          <w:rFonts w:ascii="Browallia New" w:hAnsi="Browallia New" w:cs="Browallia New"/>
          <w:sz w:val="28"/>
          <w:szCs w:val="28"/>
        </w:rPr>
        <w:t xml:space="preserve">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หุ้นสามัญปันผล โดยได้รับตามสัดส่วนเป็นจำนวน </w:t>
      </w:r>
      <w:r w:rsidRPr="006461EA">
        <w:rPr>
          <w:rFonts w:ascii="Browallia New" w:hAnsi="Browallia New" w:cs="Browallia New"/>
          <w:sz w:val="28"/>
          <w:szCs w:val="28"/>
        </w:rPr>
        <w:t xml:space="preserve">48.66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ล้านหุ้น ซึ่งไม่ทำให้สัดส่วนการลงทุนเปลี่ยนแปลง และเงินปันผลในอัตราหุ้นละ </w:t>
      </w:r>
      <w:r w:rsidRPr="006461EA">
        <w:rPr>
          <w:rFonts w:ascii="Browallia New" w:hAnsi="Browallia New" w:cs="Browallia New"/>
          <w:sz w:val="28"/>
          <w:szCs w:val="28"/>
        </w:rPr>
        <w:t xml:space="preserve">0.0033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 เป็นจำนวนเงิน </w:t>
      </w:r>
      <w:r w:rsidRPr="006461EA">
        <w:rPr>
          <w:rFonts w:ascii="Browallia New" w:hAnsi="Browallia New" w:cs="Browallia New"/>
          <w:sz w:val="28"/>
          <w:szCs w:val="28"/>
        </w:rPr>
        <w:t xml:space="preserve">2.41 </w:t>
      </w:r>
      <w:r w:rsidRPr="006461EA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0C316D63" w14:textId="77777777" w:rsidR="002F0ED9" w:rsidRPr="006461EA" w:rsidRDefault="002F0ED9" w:rsidP="008E0012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15461D1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A8A510D" w14:textId="424F9002" w:rsidR="00371706" w:rsidRPr="006461EA" w:rsidRDefault="00371706" w:rsidP="008E0012">
      <w:pPr>
        <w:tabs>
          <w:tab w:val="clear" w:pos="227"/>
          <w:tab w:val="clear" w:pos="454"/>
          <w:tab w:val="clear" w:pos="907"/>
          <w:tab w:val="left" w:pos="14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 xml:space="preserve">รายการเคลื่อนไหวสำหรับปีสิ้นสุดวันที่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96DC0" w:rsidRPr="006461EA">
        <w:rPr>
          <w:rFonts w:ascii="Browallia New" w:hAnsi="Browallia New" w:cs="Browallia New"/>
          <w:sz w:val="28"/>
          <w:szCs w:val="28"/>
        </w:rPr>
        <w:t>25</w:t>
      </w:r>
      <w:r w:rsidR="007033DE" w:rsidRPr="006461EA">
        <w:rPr>
          <w:rFonts w:ascii="Browallia New" w:hAnsi="Browallia New" w:cs="Browallia New"/>
          <w:sz w:val="28"/>
          <w:szCs w:val="28"/>
        </w:rPr>
        <w:t>6</w:t>
      </w:r>
      <w:r w:rsidR="00C269E0" w:rsidRPr="006461EA">
        <w:rPr>
          <w:rFonts w:ascii="Browallia New" w:hAnsi="Browallia New" w:cs="Browallia New"/>
          <w:sz w:val="28"/>
          <w:szCs w:val="28"/>
        </w:rPr>
        <w:t>1</w:t>
      </w:r>
      <w:r w:rsidR="00796DC0"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96DC0" w:rsidRPr="006461EA">
        <w:rPr>
          <w:rFonts w:ascii="Browallia New" w:hAnsi="Browallia New" w:cs="Browallia New"/>
          <w:sz w:val="28"/>
          <w:szCs w:val="28"/>
        </w:rPr>
        <w:t>25</w:t>
      </w:r>
      <w:r w:rsidR="00C269E0" w:rsidRPr="006461EA">
        <w:rPr>
          <w:rFonts w:ascii="Browallia New" w:hAnsi="Browallia New" w:cs="Browallia New"/>
          <w:sz w:val="28"/>
          <w:szCs w:val="28"/>
        </w:rPr>
        <w:t>60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ของเงินลงทุน</w:t>
      </w:r>
      <w:r w:rsidR="00C93FC3" w:rsidRPr="006461EA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6461EA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="0018286A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2402E" w:rsidRPr="006461EA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7542F72" w14:textId="77777777" w:rsidR="00C269E0" w:rsidRPr="006461EA" w:rsidRDefault="00C269E0" w:rsidP="00B2495E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8448" w:type="dxa"/>
        <w:tblInd w:w="909" w:type="dxa"/>
        <w:tblLayout w:type="fixed"/>
        <w:tblLook w:val="01E0" w:firstRow="1" w:lastRow="1" w:firstColumn="1" w:lastColumn="1" w:noHBand="0" w:noVBand="0"/>
      </w:tblPr>
      <w:tblGrid>
        <w:gridCol w:w="4053"/>
        <w:gridCol w:w="338"/>
        <w:gridCol w:w="1789"/>
        <w:gridCol w:w="291"/>
        <w:gridCol w:w="1977"/>
      </w:tblGrid>
      <w:tr w:rsidR="00C93FC3" w:rsidRPr="006461EA" w14:paraId="7C3C9009" w14:textId="77777777" w:rsidTr="00EF5432">
        <w:tc>
          <w:tcPr>
            <w:tcW w:w="4053" w:type="dxa"/>
          </w:tcPr>
          <w:p w14:paraId="03AD0C7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20C337B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93FC3" w:rsidRPr="006461EA" w14:paraId="74582599" w14:textId="77777777" w:rsidTr="00EF5432">
        <w:tc>
          <w:tcPr>
            <w:tcW w:w="4053" w:type="dxa"/>
          </w:tcPr>
          <w:p w14:paraId="3A6EAA72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</w:tcPr>
          <w:p w14:paraId="428DB6F3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57" w:type="dxa"/>
            <w:gridSpan w:val="3"/>
            <w:tcBorders>
              <w:bottom w:val="single" w:sz="4" w:space="0" w:color="auto"/>
            </w:tcBorders>
          </w:tcPr>
          <w:p w14:paraId="51B05275" w14:textId="77777777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C93FC3" w:rsidRPr="006461EA" w14:paraId="142FB626" w14:textId="77777777" w:rsidTr="00EF5432">
        <w:trPr>
          <w:trHeight w:val="351"/>
        </w:trPr>
        <w:tc>
          <w:tcPr>
            <w:tcW w:w="4053" w:type="dxa"/>
          </w:tcPr>
          <w:p w14:paraId="74A74947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  <w:vAlign w:val="bottom"/>
          </w:tcPr>
          <w:p w14:paraId="50B31BCF" w14:textId="77777777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023EA726" w14:textId="77777777" w:rsidR="00C93FC3" w:rsidRPr="006461EA" w:rsidRDefault="00C93FC3" w:rsidP="00C93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033DE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E0012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91" w:type="dxa"/>
            <w:vAlign w:val="bottom"/>
          </w:tcPr>
          <w:p w14:paraId="389F1334" w14:textId="77777777" w:rsidR="00C93FC3" w:rsidRPr="006461EA" w:rsidRDefault="00C93FC3" w:rsidP="00C91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bottom"/>
          </w:tcPr>
          <w:p w14:paraId="49B086C9" w14:textId="77777777" w:rsidR="00C93FC3" w:rsidRPr="006461EA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E0012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C93FC3" w:rsidRPr="006461EA" w14:paraId="70E5132F" w14:textId="77777777" w:rsidTr="00EF5432">
        <w:trPr>
          <w:trHeight w:val="113"/>
        </w:trPr>
        <w:tc>
          <w:tcPr>
            <w:tcW w:w="4053" w:type="dxa"/>
          </w:tcPr>
          <w:p w14:paraId="056B7D37" w14:textId="77777777" w:rsidR="00C93FC3" w:rsidRPr="006461EA" w:rsidRDefault="00C93FC3" w:rsidP="00C919B6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38" w:type="dxa"/>
          </w:tcPr>
          <w:p w14:paraId="07AF5D4F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</w:tcPr>
          <w:p w14:paraId="6D9B4742" w14:textId="77777777" w:rsidR="00C93FC3" w:rsidRPr="006461EA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7909AB94" w14:textId="77777777" w:rsidR="00C93FC3" w:rsidRPr="006461EA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7" w:type="dxa"/>
          </w:tcPr>
          <w:p w14:paraId="03084FAB" w14:textId="77777777" w:rsidR="00C93FC3" w:rsidRPr="006461EA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E1244" w:rsidRPr="006461EA" w14:paraId="602B34EF" w14:textId="77777777" w:rsidTr="00EF5432">
        <w:trPr>
          <w:trHeight w:val="113"/>
        </w:trPr>
        <w:tc>
          <w:tcPr>
            <w:tcW w:w="4053" w:type="dxa"/>
          </w:tcPr>
          <w:p w14:paraId="1F1DD788" w14:textId="77777777" w:rsidR="002E1244" w:rsidRPr="006461EA" w:rsidRDefault="002E1244" w:rsidP="002E124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วันต้น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14:paraId="56E244B6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</w:tcPr>
          <w:p w14:paraId="4172DED2" w14:textId="5CC2DDBC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  <w:tc>
          <w:tcPr>
            <w:tcW w:w="291" w:type="dxa"/>
          </w:tcPr>
          <w:p w14:paraId="6EDAFCEC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7" w:type="dxa"/>
            <w:vAlign w:val="bottom"/>
          </w:tcPr>
          <w:p w14:paraId="6225D362" w14:textId="77777777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1,147,159</w:t>
            </w:r>
          </w:p>
        </w:tc>
      </w:tr>
      <w:tr w:rsidR="002E1244" w:rsidRPr="006461EA" w14:paraId="288E3697" w14:textId="77777777" w:rsidTr="00EF5432">
        <w:trPr>
          <w:trHeight w:val="113"/>
        </w:trPr>
        <w:tc>
          <w:tcPr>
            <w:tcW w:w="4053" w:type="dxa"/>
          </w:tcPr>
          <w:p w14:paraId="749AA8F6" w14:textId="77777777" w:rsidR="002E1244" w:rsidRPr="006461EA" w:rsidRDefault="002E1244" w:rsidP="002E124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กำไร</w:t>
            </w:r>
            <w:r w:rsidRPr="006461E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6461E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) 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338" w:type="dxa"/>
          </w:tcPr>
          <w:p w14:paraId="6C50D409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73E3420C" w14:textId="3AC16311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(77,856)</w:t>
            </w:r>
          </w:p>
        </w:tc>
        <w:tc>
          <w:tcPr>
            <w:tcW w:w="291" w:type="dxa"/>
          </w:tcPr>
          <w:p w14:paraId="7069AC09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bottom"/>
          </w:tcPr>
          <w:p w14:paraId="20F9C1D8" w14:textId="77777777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137,465</w:t>
            </w:r>
          </w:p>
        </w:tc>
      </w:tr>
      <w:tr w:rsidR="002E1244" w:rsidRPr="006461EA" w14:paraId="71251DD5" w14:textId="77777777" w:rsidTr="00EF5432">
        <w:trPr>
          <w:trHeight w:val="113"/>
        </w:trPr>
        <w:tc>
          <w:tcPr>
            <w:tcW w:w="4053" w:type="dxa"/>
          </w:tcPr>
          <w:p w14:paraId="72D0FE64" w14:textId="77777777" w:rsidR="002E1244" w:rsidRPr="006461EA" w:rsidRDefault="002E1244" w:rsidP="002E1244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วันสิ้น</w:t>
            </w: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14:paraId="56BC43BA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12" w:space="0" w:color="auto"/>
            </w:tcBorders>
          </w:tcPr>
          <w:p w14:paraId="0F7F2B16" w14:textId="280260FD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  <w:tc>
          <w:tcPr>
            <w:tcW w:w="291" w:type="dxa"/>
          </w:tcPr>
          <w:p w14:paraId="1CA4AFC7" w14:textId="77777777" w:rsidR="002E1244" w:rsidRPr="006461EA" w:rsidRDefault="002E1244" w:rsidP="002E124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F83563" w14:textId="77777777" w:rsidR="002E1244" w:rsidRPr="006461EA" w:rsidRDefault="002E1244" w:rsidP="002E1244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</w:tr>
    </w:tbl>
    <w:p w14:paraId="72CACA23" w14:textId="77777777" w:rsidR="002E1244" w:rsidRPr="006461EA" w:rsidRDefault="002E1244" w:rsidP="00B92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9E4CFC" w14:textId="77777777" w:rsidR="00B92C86" w:rsidRPr="006461EA" w:rsidRDefault="00B92C86" w:rsidP="008E0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256</w:t>
      </w:r>
      <w:r w:rsidR="007C3FB0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47FC095B" w14:textId="77777777" w:rsidR="00B92C86" w:rsidRPr="006461EA" w:rsidRDefault="00B92C86" w:rsidP="00B2495E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853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234"/>
        <w:gridCol w:w="1276"/>
        <w:gridCol w:w="1586"/>
        <w:gridCol w:w="1620"/>
        <w:gridCol w:w="1364"/>
      </w:tblGrid>
      <w:tr w:rsidR="00B92C86" w:rsidRPr="006461EA" w14:paraId="15334DB1" w14:textId="77777777" w:rsidTr="0062402E">
        <w:tc>
          <w:tcPr>
            <w:tcW w:w="1459" w:type="dxa"/>
          </w:tcPr>
          <w:p w14:paraId="2AFFCF89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34" w:type="dxa"/>
          </w:tcPr>
          <w:p w14:paraId="32C98EB1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</w:p>
          <w:p w14:paraId="7973E08F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276" w:type="dxa"/>
          </w:tcPr>
          <w:p w14:paraId="6D7AB9FE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ราคาใช้สิทธิ</w:t>
            </w:r>
          </w:p>
          <w:p w14:paraId="183E42C8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586" w:type="dxa"/>
          </w:tcPr>
          <w:p w14:paraId="2794AFBA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อัตราการใช้สิทธิ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ต่อหุ้นสามัญ</w:t>
            </w:r>
          </w:p>
        </w:tc>
        <w:tc>
          <w:tcPr>
            <w:tcW w:w="1620" w:type="dxa"/>
          </w:tcPr>
          <w:p w14:paraId="0E262779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8C50992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1364" w:type="dxa"/>
          </w:tcPr>
          <w:p w14:paraId="6A0D2437" w14:textId="77777777" w:rsidR="00B92C86" w:rsidRPr="006461EA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 (บาทต่อหุ้น)</w:t>
            </w:r>
          </w:p>
        </w:tc>
      </w:tr>
      <w:tr w:rsidR="00B92C86" w:rsidRPr="006461EA" w14:paraId="7E69349D" w14:textId="77777777" w:rsidTr="0062402E">
        <w:tc>
          <w:tcPr>
            <w:tcW w:w="1459" w:type="dxa"/>
          </w:tcPr>
          <w:p w14:paraId="6C382E81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25CF556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3CC26E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4CFBB5CD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7A4A05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41769CC6" w14:textId="77777777" w:rsidR="00B92C86" w:rsidRPr="006461EA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495E" w:rsidRPr="006461EA" w14:paraId="42C0B8A5" w14:textId="77777777" w:rsidTr="0062402E">
        <w:tc>
          <w:tcPr>
            <w:tcW w:w="1459" w:type="dxa"/>
          </w:tcPr>
          <w:p w14:paraId="25145F53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MILL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W3</w:t>
            </w:r>
          </w:p>
        </w:tc>
        <w:tc>
          <w:tcPr>
            <w:tcW w:w="1234" w:type="dxa"/>
          </w:tcPr>
          <w:p w14:paraId="1999C966" w14:textId="15910D66" w:rsidR="00B2495E" w:rsidRPr="006461EA" w:rsidRDefault="00F05C00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65.83</w:t>
            </w:r>
            <w:r w:rsidR="00B2495E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76" w:type="dxa"/>
          </w:tcPr>
          <w:p w14:paraId="3BD00427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6" w:type="dxa"/>
          </w:tcPr>
          <w:p w14:paraId="363C2B8D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3D5FA2D4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ธ.ค.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64" w:type="dxa"/>
          </w:tcPr>
          <w:p w14:paraId="18F67A5B" w14:textId="7FBC8136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E40042" w:rsidRPr="006461EA">
              <w:rPr>
                <w:rFonts w:ascii="Browallia New" w:hAnsi="Browallia New" w:cs="Browallia New"/>
                <w:sz w:val="28"/>
                <w:szCs w:val="28"/>
              </w:rPr>
              <w:t>02</w:t>
            </w:r>
          </w:p>
        </w:tc>
      </w:tr>
      <w:tr w:rsidR="00B2495E" w:rsidRPr="006461EA" w14:paraId="076A821D" w14:textId="77777777" w:rsidTr="0062402E">
        <w:tc>
          <w:tcPr>
            <w:tcW w:w="1459" w:type="dxa"/>
          </w:tcPr>
          <w:p w14:paraId="767865A2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MILL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W4</w:t>
            </w:r>
          </w:p>
        </w:tc>
        <w:tc>
          <w:tcPr>
            <w:tcW w:w="1234" w:type="dxa"/>
          </w:tcPr>
          <w:p w14:paraId="03DFF3F0" w14:textId="3B96F4EF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F05C00" w:rsidRPr="006461EA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14:paraId="419DE9DF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86" w:type="dxa"/>
          </w:tcPr>
          <w:p w14:paraId="6221E5E1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497CC8B9" w14:textId="77777777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.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364" w:type="dxa"/>
          </w:tcPr>
          <w:p w14:paraId="532D2ED5" w14:textId="12A75F0D" w:rsidR="00B2495E" w:rsidRPr="006461EA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E40042" w:rsidRPr="006461EA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</w:tr>
      <w:tr w:rsidR="002E1244" w:rsidRPr="006461EA" w14:paraId="4510BA4E" w14:textId="77777777" w:rsidTr="0062402E">
        <w:tc>
          <w:tcPr>
            <w:tcW w:w="1459" w:type="dxa"/>
          </w:tcPr>
          <w:p w14:paraId="383F5339" w14:textId="39E4355D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MILL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W5</w:t>
            </w:r>
          </w:p>
        </w:tc>
        <w:tc>
          <w:tcPr>
            <w:tcW w:w="1234" w:type="dxa"/>
          </w:tcPr>
          <w:p w14:paraId="706889BF" w14:textId="5F798FE2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14:paraId="75794EA2" w14:textId="5591B834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586" w:type="dxa"/>
          </w:tcPr>
          <w:p w14:paraId="49CA8C92" w14:textId="52547A55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7A7F9048" w14:textId="0DE5E7BF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ก.ค.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64" w:type="dxa"/>
          </w:tcPr>
          <w:p w14:paraId="0ACF12CB" w14:textId="47F84E32" w:rsidR="002E1244" w:rsidRPr="006461EA" w:rsidRDefault="002E1244" w:rsidP="002E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</w:tbl>
    <w:p w14:paraId="1C0E591F" w14:textId="77777777" w:rsidR="008E2881" w:rsidRPr="006461EA" w:rsidRDefault="008E2881" w:rsidP="0000086B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4005BA" w14:textId="13F045D6" w:rsidR="00B5198C" w:rsidRPr="006461EA" w:rsidRDefault="00B5198C" w:rsidP="00B5198C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bookmarkStart w:id="3" w:name="_Hlk1689860"/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</w:t>
      </w: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Pr="006461EA">
        <w:rPr>
          <w:rFonts w:ascii="Browallia New" w:hAnsi="Browallia New" w:cs="Browallia New"/>
          <w:i/>
          <w:iCs/>
          <w:sz w:val="28"/>
          <w:szCs w:val="28"/>
        </w:rPr>
        <w:t xml:space="preserve"> 2561</w:t>
      </w:r>
    </w:p>
    <w:p w14:paraId="013E7CA2" w14:textId="3BC269B8" w:rsidR="00B5198C" w:rsidRPr="006461EA" w:rsidRDefault="00FE047C" w:rsidP="008E001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6461EA">
        <w:rPr>
          <w:rFonts w:ascii="Browallia New" w:hAnsi="Browallia New" w:cs="Browallia New"/>
          <w:sz w:val="28"/>
          <w:szCs w:val="28"/>
        </w:rPr>
        <w:t>MILL-W</w:t>
      </w:r>
      <w:r w:rsidR="002F0ED9" w:rsidRPr="006461EA">
        <w:rPr>
          <w:rFonts w:ascii="Browallia New" w:hAnsi="Browallia New" w:cs="Browallia New"/>
          <w:sz w:val="28"/>
          <w:szCs w:val="28"/>
        </w:rPr>
        <w:t>3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MILL-W</w:t>
      </w:r>
      <w:r w:rsidR="002F0ED9" w:rsidRPr="006461EA">
        <w:rPr>
          <w:rFonts w:ascii="Browallia New" w:hAnsi="Browallia New" w:cs="Browallia New"/>
          <w:sz w:val="28"/>
          <w:szCs w:val="28"/>
        </w:rPr>
        <w:t>4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ของบริษัท มิลล์คอน สตีล จำกัด (มหาชน) จำนวน </w:t>
      </w:r>
      <w:r w:rsidR="002F0ED9" w:rsidRPr="006461EA">
        <w:rPr>
          <w:rFonts w:ascii="Browallia New" w:hAnsi="Browallia New" w:cs="Browallia New"/>
          <w:sz w:val="28"/>
          <w:szCs w:val="28"/>
        </w:rPr>
        <w:t xml:space="preserve">56.15 </w:t>
      </w:r>
      <w:r w:rsidRPr="006461EA">
        <w:rPr>
          <w:rFonts w:ascii="Browallia New" w:hAnsi="Browallia New" w:cs="Browallia New"/>
          <w:sz w:val="28"/>
          <w:szCs w:val="28"/>
          <w:cs/>
        </w:rPr>
        <w:t>ล้านหน่วย</w:t>
      </w:r>
      <w:r w:rsidR="009356F4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เป็นเงินจำนวน </w:t>
      </w:r>
      <w:r w:rsidR="009356F4" w:rsidRPr="006461EA">
        <w:rPr>
          <w:rFonts w:ascii="Browallia New" w:hAnsi="Browallia New" w:cs="Browallia New"/>
          <w:sz w:val="28"/>
          <w:szCs w:val="28"/>
        </w:rPr>
        <w:t>1.66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9356F4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โดยขายผ่านตลาดหลักทรัพย์แห่งประเทศไทย</w:t>
      </w:r>
    </w:p>
    <w:bookmarkEnd w:id="3"/>
    <w:p w14:paraId="618EA63C" w14:textId="77777777" w:rsidR="00B5198C" w:rsidRPr="006461EA" w:rsidRDefault="00B5198C" w:rsidP="008E001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D7DB1C8" w14:textId="181F3B9C" w:rsidR="00692849" w:rsidRPr="006461EA" w:rsidRDefault="00830517" w:rsidP="008E001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</w:t>
      </w: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="000A6BFF" w:rsidRPr="006461EA">
        <w:rPr>
          <w:rFonts w:ascii="Browallia New" w:hAnsi="Browallia New" w:cs="Browallia New"/>
          <w:i/>
          <w:iCs/>
          <w:sz w:val="28"/>
          <w:szCs w:val="28"/>
        </w:rPr>
        <w:t xml:space="preserve"> 25</w:t>
      </w:r>
      <w:r w:rsidR="007C3FB0" w:rsidRPr="006461EA">
        <w:rPr>
          <w:rFonts w:ascii="Browallia New" w:hAnsi="Browallia New" w:cs="Browallia New"/>
          <w:i/>
          <w:iCs/>
          <w:sz w:val="28"/>
          <w:szCs w:val="28"/>
        </w:rPr>
        <w:t>60</w:t>
      </w:r>
    </w:p>
    <w:p w14:paraId="0A1A365A" w14:textId="77777777" w:rsidR="00830517" w:rsidRPr="006461EA" w:rsidRDefault="00830517" w:rsidP="008E001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บริษัทได้แปลงสภาพหุ้นบุริมสิทธิในเงินลงทุนในหลักทรัพย์เผื่อขายจำนวน </w:t>
      </w:r>
      <w:r w:rsidRPr="006461EA">
        <w:rPr>
          <w:rFonts w:ascii="Browallia New" w:hAnsi="Browallia New" w:cs="Browallia New"/>
          <w:sz w:val="28"/>
          <w:szCs w:val="28"/>
        </w:rPr>
        <w:t xml:space="preserve">249,555,211 </w:t>
      </w:r>
      <w:r w:rsidR="00C47FD5" w:rsidRPr="006461EA">
        <w:rPr>
          <w:rFonts w:ascii="Browallia New" w:hAnsi="Browallia New" w:cs="Browallia New"/>
          <w:sz w:val="28"/>
          <w:szCs w:val="28"/>
          <w:cs/>
        </w:rPr>
        <w:t>หุ้น</w:t>
      </w:r>
      <w:r w:rsidR="00B62719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เป็นหุ้นสามัญทั้งจำนวน ส่งผลให้หุ้นสามัญในเงินลงทุนในหลักทรัพย์เผื่อขายเพิ่มขึ้นจากจำนวน</w:t>
      </w:r>
      <w:r w:rsidRPr="006461EA">
        <w:rPr>
          <w:rFonts w:ascii="Browallia New" w:hAnsi="Browallia New" w:cs="Browallia New"/>
          <w:sz w:val="28"/>
          <w:szCs w:val="28"/>
        </w:rPr>
        <w:t xml:space="preserve"> 480,344,788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หุ้น เป็น </w:t>
      </w:r>
      <w:r w:rsidRPr="006461EA">
        <w:rPr>
          <w:rFonts w:ascii="Browallia New" w:hAnsi="Browallia New" w:cs="Browallia New"/>
          <w:sz w:val="28"/>
          <w:szCs w:val="28"/>
        </w:rPr>
        <w:t>729,899,999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หุ้น </w:t>
      </w:r>
    </w:p>
    <w:p w14:paraId="0B2529FC" w14:textId="7E7E81B1" w:rsidR="002E1244" w:rsidRPr="00BA102D" w:rsidRDefault="002E1244" w:rsidP="0093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98575F7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10F3A9A" w14:textId="74F0EB72" w:rsidR="002E161A" w:rsidRPr="006461EA" w:rsidRDefault="008B0472" w:rsidP="00BA102D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8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lastRenderedPageBreak/>
        <w:t xml:space="preserve">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D4626E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เงินลงทุนทั่วไป</w:t>
      </w:r>
    </w:p>
    <w:p w14:paraId="70480D6B" w14:textId="77777777" w:rsidR="008E0012" w:rsidRPr="006461EA" w:rsidRDefault="008E0012" w:rsidP="008E00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0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737BC3B" w14:textId="77777777" w:rsidR="002E161A" w:rsidRPr="006461EA" w:rsidRDefault="002E161A" w:rsidP="00D46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8"/>
          <w:szCs w:val="8"/>
          <w:lang w:val="en-GB"/>
        </w:rPr>
      </w:pP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900"/>
        <w:gridCol w:w="900"/>
        <w:gridCol w:w="900"/>
        <w:gridCol w:w="900"/>
        <w:gridCol w:w="795"/>
        <w:gridCol w:w="850"/>
      </w:tblGrid>
      <w:tr w:rsidR="00D4626E" w:rsidRPr="006461EA" w14:paraId="2735061F" w14:textId="77777777" w:rsidTr="00B2495E">
        <w:trPr>
          <w:cantSplit/>
          <w:trHeight w:val="283"/>
        </w:trPr>
        <w:tc>
          <w:tcPr>
            <w:tcW w:w="3260" w:type="dxa"/>
          </w:tcPr>
          <w:p w14:paraId="503CEEBC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14:paraId="4C9F9131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14:paraId="2091D80C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14:paraId="161A16A2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14:paraId="01E30944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5" w:type="dxa"/>
            <w:gridSpan w:val="2"/>
            <w:hideMark/>
          </w:tcPr>
          <w:p w14:paraId="7DE722F5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D4626E" w:rsidRPr="006461EA" w14:paraId="10A99810" w14:textId="77777777" w:rsidTr="00B2495E">
        <w:trPr>
          <w:cantSplit/>
          <w:trHeight w:val="283"/>
        </w:trPr>
        <w:tc>
          <w:tcPr>
            <w:tcW w:w="3260" w:type="dxa"/>
          </w:tcPr>
          <w:p w14:paraId="38389A12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14:paraId="6E7B70F7" w14:textId="77777777" w:rsidR="00D4626E" w:rsidRPr="006461EA" w:rsidRDefault="00D4626E" w:rsidP="001E34F0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D4626E" w:rsidRPr="006461EA" w14:paraId="3814AB71" w14:textId="77777777" w:rsidTr="00B2495E">
        <w:trPr>
          <w:cantSplit/>
          <w:trHeight w:val="306"/>
        </w:trPr>
        <w:tc>
          <w:tcPr>
            <w:tcW w:w="3260" w:type="dxa"/>
          </w:tcPr>
          <w:p w14:paraId="553B59AE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EC4712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636F55BA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45" w:type="dxa"/>
            <w:gridSpan w:val="2"/>
            <w:hideMark/>
          </w:tcPr>
          <w:p w14:paraId="4138B8C1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D4626E" w:rsidRPr="006461EA" w14:paraId="210048BB" w14:textId="77777777" w:rsidTr="00B2495E">
        <w:trPr>
          <w:cantSplit/>
          <w:trHeight w:val="68"/>
        </w:trPr>
        <w:tc>
          <w:tcPr>
            <w:tcW w:w="3260" w:type="dxa"/>
          </w:tcPr>
          <w:p w14:paraId="0C01D40A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D3029C6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hideMark/>
          </w:tcPr>
          <w:p w14:paraId="7BBF55DC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00" w:type="dxa"/>
            <w:hideMark/>
          </w:tcPr>
          <w:p w14:paraId="764DDD51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hideMark/>
          </w:tcPr>
          <w:p w14:paraId="24306B22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795" w:type="dxa"/>
            <w:hideMark/>
          </w:tcPr>
          <w:p w14:paraId="708AB0D2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14:paraId="13AE4E58" w14:textId="77777777" w:rsidR="00D4626E" w:rsidRPr="006461EA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4626E" w:rsidRPr="006461EA" w14:paraId="139C8415" w14:textId="77777777" w:rsidTr="00B2495E">
        <w:trPr>
          <w:cantSplit/>
          <w:trHeight w:val="207"/>
        </w:trPr>
        <w:tc>
          <w:tcPr>
            <w:tcW w:w="3260" w:type="dxa"/>
          </w:tcPr>
          <w:p w14:paraId="22F301B5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53313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79D55430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080BB20C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BA2C88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84B43C2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7347F6" w14:textId="77777777" w:rsidR="00D4626E" w:rsidRPr="006461E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7859" w:rsidRPr="006461EA" w14:paraId="72A15683" w14:textId="77777777" w:rsidTr="00B2495E">
        <w:trPr>
          <w:cantSplit/>
          <w:trHeight w:val="207"/>
        </w:trPr>
        <w:tc>
          <w:tcPr>
            <w:tcW w:w="3260" w:type="dxa"/>
          </w:tcPr>
          <w:p w14:paraId="7683D9B1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4340C1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1803DB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58B6F0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6EC883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D0F33B1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3EC892" w14:textId="77777777" w:rsidR="00267859" w:rsidRPr="006461EA" w:rsidRDefault="00267859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1BFF" w:rsidRPr="006461EA" w14:paraId="17656F72" w14:textId="77777777" w:rsidTr="00B2495E">
        <w:trPr>
          <w:cantSplit/>
          <w:trHeight w:val="207"/>
        </w:trPr>
        <w:tc>
          <w:tcPr>
            <w:tcW w:w="3260" w:type="dxa"/>
          </w:tcPr>
          <w:p w14:paraId="3280D8C0" w14:textId="77777777" w:rsidR="00181BFF" w:rsidRPr="006461EA" w:rsidRDefault="00181BFF" w:rsidP="00181BFF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– บริษัท </w:t>
            </w:r>
            <w:r w:rsidRPr="006461E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ปรินดา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00" w:type="dxa"/>
          </w:tcPr>
          <w:p w14:paraId="14080CA7" w14:textId="5A9CD7B7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3DA2069" w14:textId="4A626E07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321A2966" w14:textId="1453F4C0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B2EBF2" w14:textId="4B805640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39</w:t>
            </w:r>
          </w:p>
        </w:tc>
        <w:tc>
          <w:tcPr>
            <w:tcW w:w="795" w:type="dxa"/>
          </w:tcPr>
          <w:p w14:paraId="5B127E1A" w14:textId="75D23288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F7C8774" w14:textId="77777777" w:rsidR="00181BFF" w:rsidRPr="006461EA" w:rsidRDefault="00181BFF" w:rsidP="00181BFF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</w:tr>
      <w:tr w:rsidR="00181BFF" w:rsidRPr="006461EA" w14:paraId="60886F8C" w14:textId="77777777" w:rsidTr="00B2495E">
        <w:trPr>
          <w:cantSplit/>
          <w:trHeight w:val="327"/>
        </w:trPr>
        <w:tc>
          <w:tcPr>
            <w:tcW w:w="3260" w:type="dxa"/>
            <w:hideMark/>
          </w:tcPr>
          <w:p w14:paraId="29711719" w14:textId="77777777" w:rsidR="00181BFF" w:rsidRPr="006461EA" w:rsidRDefault="00181BFF" w:rsidP="00181BFF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728FD3C6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C4DE4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04DA26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31D819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93BE6F5" w14:textId="32E4F8F8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hideMark/>
          </w:tcPr>
          <w:p w14:paraId="0A1847D5" w14:textId="77777777" w:rsidR="00181BFF" w:rsidRPr="006461EA" w:rsidRDefault="00181BFF" w:rsidP="00181BF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81BFF" w:rsidRPr="006461EA" w14:paraId="018A04BE" w14:textId="77777777" w:rsidTr="00B2495E">
        <w:trPr>
          <w:cantSplit/>
          <w:trHeight w:val="327"/>
        </w:trPr>
        <w:tc>
          <w:tcPr>
            <w:tcW w:w="3260" w:type="dxa"/>
          </w:tcPr>
          <w:p w14:paraId="6D2C3E66" w14:textId="77777777" w:rsidR="00181BFF" w:rsidRPr="006461EA" w:rsidRDefault="00181BFF" w:rsidP="00181BFF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เงินลงทุนทั่วไป </w:t>
            </w:r>
            <w:r w:rsidRPr="006461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– สุทธิ</w:t>
            </w:r>
          </w:p>
        </w:tc>
        <w:tc>
          <w:tcPr>
            <w:tcW w:w="900" w:type="dxa"/>
          </w:tcPr>
          <w:p w14:paraId="5562C883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B3345D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ECA767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F0F87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F63AAA5" w14:textId="6FC3C77B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D967EC5" w14:textId="339C4A0C" w:rsidR="00181BFF" w:rsidRPr="006461EA" w:rsidRDefault="00181BFF" w:rsidP="00181BF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14FEF18" w14:textId="77777777" w:rsidR="00087BA2" w:rsidRPr="006461EA" w:rsidRDefault="00087BA2" w:rsidP="00087BA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7809D84" w14:textId="0B4B42D7" w:rsidR="00087BA2" w:rsidRPr="006461EA" w:rsidRDefault="00087BA2" w:rsidP="00087BA2">
      <w:pPr>
        <w:tabs>
          <w:tab w:val="clear" w:pos="454"/>
          <w:tab w:val="clear" w:pos="907"/>
          <w:tab w:val="left" w:pos="1404"/>
        </w:tabs>
        <w:spacing w:line="240" w:lineRule="auto"/>
        <w:ind w:left="98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</w:t>
      </w:r>
      <w:r w:rsidRPr="006461EA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Pr="006461EA">
        <w:rPr>
          <w:rFonts w:ascii="Browallia New" w:hAnsi="Browallia New" w:cs="Browallia New"/>
          <w:i/>
          <w:iCs/>
          <w:sz w:val="28"/>
          <w:szCs w:val="28"/>
        </w:rPr>
        <w:t xml:space="preserve"> 2561</w:t>
      </w:r>
    </w:p>
    <w:p w14:paraId="69255B68" w14:textId="52946660" w:rsidR="00087BA2" w:rsidRPr="006461EA" w:rsidRDefault="00087BA2" w:rsidP="0008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บริษัทจำหน่ายเงินลงทุนในบริษัท ปรินดา จำกัด (มหาชน) ทั้งหมดแก่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กิจการอื่น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6461EA">
        <w:rPr>
          <w:rFonts w:ascii="Browallia New" w:hAnsi="Browallia New" w:cs="Browallia New"/>
          <w:sz w:val="28"/>
          <w:szCs w:val="28"/>
        </w:rPr>
        <w:t>4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มูลค่าหุ้นละ </w:t>
      </w:r>
      <w:r w:rsidRPr="006461EA">
        <w:rPr>
          <w:rFonts w:ascii="Browallia New" w:hAnsi="Browallia New" w:cs="Browallia New"/>
          <w:sz w:val="28"/>
          <w:szCs w:val="28"/>
        </w:rPr>
        <w:t xml:space="preserve">10.50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 เป็นเงิน </w:t>
      </w:r>
      <w:r w:rsidRPr="006461EA">
        <w:rPr>
          <w:rFonts w:ascii="Browallia New" w:hAnsi="Browallia New" w:cs="Browallia New"/>
          <w:sz w:val="28"/>
          <w:szCs w:val="28"/>
        </w:rPr>
        <w:t>42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บริษัทได้รับชำระเงินพร้อมโอนหุ้นแล้ว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6461EA">
        <w:rPr>
          <w:rFonts w:ascii="Browallia New" w:hAnsi="Browallia New" w:cs="Browallia New"/>
          <w:sz w:val="28"/>
          <w:szCs w:val="28"/>
        </w:rPr>
        <w:t xml:space="preserve"> 11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กรกฎาคม </w:t>
      </w:r>
      <w:r w:rsidRPr="006461EA">
        <w:rPr>
          <w:rFonts w:ascii="Browallia New" w:hAnsi="Browallia New" w:cs="Browallia New"/>
          <w:sz w:val="28"/>
          <w:szCs w:val="28"/>
        </w:rPr>
        <w:t>2561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930A355" w14:textId="77777777" w:rsidR="00087BA2" w:rsidRPr="006461EA" w:rsidRDefault="00087BA2" w:rsidP="0008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9F6EC11" w14:textId="714DF1BD" w:rsidR="00087BA2" w:rsidRPr="006461EA" w:rsidRDefault="00087BA2" w:rsidP="0008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27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A047C8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รายการเคลื่อนไหวของค่าเผื่อ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การด้อยค่าของเงินลงทุนทั่วไป</w:t>
      </w:r>
      <w:r w:rsidRPr="006461EA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0CB0923" w14:textId="77777777" w:rsidR="00087BA2" w:rsidRPr="006461EA" w:rsidRDefault="00087BA2" w:rsidP="0008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1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320"/>
        <w:gridCol w:w="236"/>
        <w:gridCol w:w="1800"/>
        <w:gridCol w:w="270"/>
        <w:gridCol w:w="1784"/>
      </w:tblGrid>
      <w:tr w:rsidR="00087BA2" w:rsidRPr="006461EA" w14:paraId="0F0C025D" w14:textId="77777777" w:rsidTr="00087BA2">
        <w:tc>
          <w:tcPr>
            <w:tcW w:w="4320" w:type="dxa"/>
          </w:tcPr>
          <w:p w14:paraId="182A7010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0" w:type="dxa"/>
            <w:gridSpan w:val="4"/>
          </w:tcPr>
          <w:p w14:paraId="2F19E251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7BA2" w:rsidRPr="006461EA" w14:paraId="77C4F143" w14:textId="77777777" w:rsidTr="00087BA2">
        <w:trPr>
          <w:trHeight w:val="351"/>
        </w:trPr>
        <w:tc>
          <w:tcPr>
            <w:tcW w:w="4320" w:type="dxa"/>
          </w:tcPr>
          <w:p w14:paraId="5AC36175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E9DC6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54" w:type="dxa"/>
            <w:gridSpan w:val="3"/>
            <w:tcBorders>
              <w:bottom w:val="single" w:sz="4" w:space="0" w:color="auto"/>
            </w:tcBorders>
          </w:tcPr>
          <w:p w14:paraId="5877675B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87BA2" w:rsidRPr="006461EA" w14:paraId="3CB93862" w14:textId="77777777" w:rsidTr="00087BA2">
        <w:trPr>
          <w:trHeight w:val="351"/>
        </w:trPr>
        <w:tc>
          <w:tcPr>
            <w:tcW w:w="4320" w:type="dxa"/>
          </w:tcPr>
          <w:p w14:paraId="5968840F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9F22DF" w14:textId="77777777" w:rsidR="00087BA2" w:rsidRPr="006461EA" w:rsidRDefault="00087BA2" w:rsidP="00472F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97C50" w14:textId="2B5E9E24" w:rsidR="00087BA2" w:rsidRPr="006461EA" w:rsidRDefault="00087BA2" w:rsidP="00472F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4BF2BE7C" w14:textId="77777777" w:rsidR="00087BA2" w:rsidRPr="006461EA" w:rsidRDefault="00087BA2" w:rsidP="00472F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vAlign w:val="bottom"/>
          </w:tcPr>
          <w:p w14:paraId="3A828871" w14:textId="67E59807" w:rsidR="00087BA2" w:rsidRPr="006461EA" w:rsidRDefault="00087BA2" w:rsidP="00472F5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6461EA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</w:tr>
      <w:tr w:rsidR="00087BA2" w:rsidRPr="006461EA" w14:paraId="3C33FDD4" w14:textId="77777777" w:rsidTr="00087BA2">
        <w:trPr>
          <w:trHeight w:val="271"/>
        </w:trPr>
        <w:tc>
          <w:tcPr>
            <w:tcW w:w="4320" w:type="dxa"/>
          </w:tcPr>
          <w:p w14:paraId="28B4DF92" w14:textId="77777777" w:rsidR="00087BA2" w:rsidRPr="006461EA" w:rsidRDefault="00087BA2" w:rsidP="00472F5E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6" w:type="dxa"/>
          </w:tcPr>
          <w:p w14:paraId="3DF1A0F5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B8A454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515BD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7B9FCACC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7BA2" w:rsidRPr="006461EA" w14:paraId="148135C9" w14:textId="77777777" w:rsidTr="00087BA2">
        <w:trPr>
          <w:trHeight w:val="113"/>
        </w:trPr>
        <w:tc>
          <w:tcPr>
            <w:tcW w:w="4320" w:type="dxa"/>
          </w:tcPr>
          <w:p w14:paraId="319D8276" w14:textId="77777777" w:rsidR="00087BA2" w:rsidRPr="006461EA" w:rsidRDefault="00087BA2" w:rsidP="00472F5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02A2B78C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681EB2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  <w:tc>
          <w:tcPr>
            <w:tcW w:w="270" w:type="dxa"/>
          </w:tcPr>
          <w:p w14:paraId="306E6C48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73CD9EE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</w:tr>
      <w:tr w:rsidR="00087BA2" w:rsidRPr="006461EA" w14:paraId="2198878E" w14:textId="77777777" w:rsidTr="00087BA2">
        <w:trPr>
          <w:trHeight w:val="113"/>
        </w:trPr>
        <w:tc>
          <w:tcPr>
            <w:tcW w:w="4320" w:type="dxa"/>
          </w:tcPr>
          <w:p w14:paraId="3BF92DF2" w14:textId="77777777" w:rsidR="00087BA2" w:rsidRPr="006461EA" w:rsidRDefault="00087BA2" w:rsidP="00472F5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ลดลง</w:t>
            </w:r>
          </w:p>
        </w:tc>
        <w:tc>
          <w:tcPr>
            <w:tcW w:w="236" w:type="dxa"/>
          </w:tcPr>
          <w:p w14:paraId="61647328" w14:textId="77777777" w:rsidR="00087BA2" w:rsidRPr="006461EA" w:rsidRDefault="00087BA2" w:rsidP="00472F5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5A2A1FE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(87,126)</w:t>
            </w:r>
          </w:p>
        </w:tc>
        <w:tc>
          <w:tcPr>
            <w:tcW w:w="270" w:type="dxa"/>
          </w:tcPr>
          <w:p w14:paraId="2B2D6CA9" w14:textId="77777777" w:rsidR="00087BA2" w:rsidRPr="006461EA" w:rsidRDefault="00087BA2" w:rsidP="00472F5E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8AE4BA4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0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     -</w:t>
            </w:r>
          </w:p>
        </w:tc>
      </w:tr>
      <w:tr w:rsidR="00087BA2" w:rsidRPr="006461EA" w14:paraId="4ED4D2E7" w14:textId="77777777" w:rsidTr="00EF5432">
        <w:trPr>
          <w:trHeight w:val="82"/>
        </w:trPr>
        <w:tc>
          <w:tcPr>
            <w:tcW w:w="4320" w:type="dxa"/>
          </w:tcPr>
          <w:p w14:paraId="7395162B" w14:textId="77777777" w:rsidR="00087BA2" w:rsidRPr="006461EA" w:rsidRDefault="00087BA2" w:rsidP="00472F5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6461EA">
              <w:rPr>
                <w:rFonts w:ascii="Browallia New" w:hAnsi="Browallia New" w:cs="Browallia New"/>
                <w:lang w:val="en-GB"/>
              </w:rPr>
              <w:t>/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398069AE" w14:textId="77777777" w:rsidR="00087BA2" w:rsidRPr="006461EA" w:rsidRDefault="00087BA2" w:rsidP="00472F5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</w:tcPr>
          <w:p w14:paraId="0E630E02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70" w:type="dxa"/>
          </w:tcPr>
          <w:p w14:paraId="091D1562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12" w:space="0" w:color="auto"/>
            </w:tcBorders>
          </w:tcPr>
          <w:p w14:paraId="3BC9FBFC" w14:textId="77777777" w:rsidR="00087BA2" w:rsidRPr="006461EA" w:rsidRDefault="00087BA2" w:rsidP="00472F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</w:tr>
    </w:tbl>
    <w:p w14:paraId="46B6B650" w14:textId="77777777" w:rsidR="004835E8" w:rsidRPr="006461EA" w:rsidRDefault="004835E8" w:rsidP="008E0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7C1519C" w14:textId="77777777" w:rsidR="00BC0ACC" w:rsidRDefault="00BC0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29955B34" w14:textId="2810CE26" w:rsidR="001D08BF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</w:t>
      </w:r>
      <w:r w:rsidR="00F8036C" w:rsidRPr="006461EA">
        <w:rPr>
          <w:rFonts w:ascii="Browallia New" w:hAnsi="Browallia New" w:cs="Browallia New"/>
          <w:sz w:val="28"/>
          <w:szCs w:val="28"/>
          <w:u w:val="single"/>
          <w:cs/>
        </w:rPr>
        <w:t>ินลงทุนในบริษัทย่อย</w:t>
      </w:r>
      <w:r w:rsidR="00132BB8" w:rsidRPr="006461EA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61D8A9BA" w14:textId="77777777" w:rsidR="002E161A" w:rsidRPr="006461EA" w:rsidRDefault="002E161A" w:rsidP="002E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FF41FDF" w14:textId="77777777" w:rsidR="007D0F72" w:rsidRPr="006461EA" w:rsidRDefault="007D0F72" w:rsidP="007D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89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04"/>
        <w:gridCol w:w="890"/>
        <w:gridCol w:w="936"/>
        <w:gridCol w:w="882"/>
        <w:gridCol w:w="891"/>
        <w:gridCol w:w="796"/>
        <w:gridCol w:w="840"/>
      </w:tblGrid>
      <w:tr w:rsidR="00257CB2" w:rsidRPr="006461EA" w14:paraId="7FADBF80" w14:textId="77777777" w:rsidTr="001E34F0">
        <w:trPr>
          <w:cantSplit/>
          <w:trHeight w:val="283"/>
        </w:trPr>
        <w:tc>
          <w:tcPr>
            <w:tcW w:w="3704" w:type="dxa"/>
          </w:tcPr>
          <w:p w14:paraId="63778155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</w:tcPr>
          <w:p w14:paraId="7AA9731E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22C8D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63F15E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042F7C51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hideMark/>
          </w:tcPr>
          <w:p w14:paraId="2CC0E8B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57CB2" w:rsidRPr="006461EA" w14:paraId="3CA6BD0E" w14:textId="77777777" w:rsidTr="001E34F0">
        <w:trPr>
          <w:cantSplit/>
          <w:trHeight w:val="306"/>
        </w:trPr>
        <w:tc>
          <w:tcPr>
            <w:tcW w:w="3704" w:type="dxa"/>
          </w:tcPr>
          <w:p w14:paraId="479882B7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26" w:type="dxa"/>
            <w:gridSpan w:val="2"/>
            <w:hideMark/>
          </w:tcPr>
          <w:p w14:paraId="40DB9201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ทุน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เรียก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773" w:type="dxa"/>
            <w:gridSpan w:val="2"/>
            <w:hideMark/>
          </w:tcPr>
          <w:p w14:paraId="427CFCF1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36" w:type="dxa"/>
            <w:gridSpan w:val="2"/>
            <w:hideMark/>
          </w:tcPr>
          <w:p w14:paraId="50007574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257CB2" w:rsidRPr="006461EA" w14:paraId="73010BD1" w14:textId="77777777" w:rsidTr="001E34F0">
        <w:trPr>
          <w:cantSplit/>
          <w:trHeight w:val="306"/>
        </w:trPr>
        <w:tc>
          <w:tcPr>
            <w:tcW w:w="3704" w:type="dxa"/>
          </w:tcPr>
          <w:p w14:paraId="63AF9AB9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  <w:hideMark/>
          </w:tcPr>
          <w:p w14:paraId="62CFA6D6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36" w:type="dxa"/>
            <w:hideMark/>
          </w:tcPr>
          <w:p w14:paraId="534054B4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882" w:type="dxa"/>
            <w:hideMark/>
          </w:tcPr>
          <w:p w14:paraId="65FE6BFC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91" w:type="dxa"/>
            <w:hideMark/>
          </w:tcPr>
          <w:p w14:paraId="6C818048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7859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796" w:type="dxa"/>
            <w:hideMark/>
          </w:tcPr>
          <w:p w14:paraId="3F232CEA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201DF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40" w:type="dxa"/>
            <w:hideMark/>
          </w:tcPr>
          <w:p w14:paraId="437ED012" w14:textId="77777777" w:rsidR="00257CB2" w:rsidRPr="006461EA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201DF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257CB2" w:rsidRPr="006461EA" w14:paraId="43041069" w14:textId="77777777" w:rsidTr="001E34F0">
        <w:trPr>
          <w:cantSplit/>
          <w:trHeight w:val="207"/>
        </w:trPr>
        <w:tc>
          <w:tcPr>
            <w:tcW w:w="3704" w:type="dxa"/>
          </w:tcPr>
          <w:p w14:paraId="0A2F437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90" w:type="dxa"/>
          </w:tcPr>
          <w:p w14:paraId="523D0846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0A73348F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82" w:type="dxa"/>
          </w:tcPr>
          <w:p w14:paraId="00B3FE3C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</w:tcPr>
          <w:p w14:paraId="142D04B0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</w:tcPr>
          <w:p w14:paraId="1E1992F5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40" w:type="dxa"/>
          </w:tcPr>
          <w:p w14:paraId="562776C4" w14:textId="77777777" w:rsidR="00257CB2" w:rsidRPr="006461EA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</w:tr>
      <w:tr w:rsidR="004835E8" w:rsidRPr="006461EA" w14:paraId="584BEFB2" w14:textId="77777777" w:rsidTr="00AD0C01">
        <w:trPr>
          <w:cantSplit/>
          <w:trHeight w:val="327"/>
        </w:trPr>
        <w:tc>
          <w:tcPr>
            <w:tcW w:w="3704" w:type="dxa"/>
            <w:vAlign w:val="center"/>
            <w:hideMark/>
          </w:tcPr>
          <w:p w14:paraId="0DF66E27" w14:textId="77777777" w:rsidR="004835E8" w:rsidRPr="006461EA" w:rsidRDefault="004835E8" w:rsidP="004835E8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890" w:type="dxa"/>
          </w:tcPr>
          <w:p w14:paraId="41EC981F" w14:textId="70859703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936" w:type="dxa"/>
          </w:tcPr>
          <w:p w14:paraId="2C94C1D1" w14:textId="0E20FF61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82" w:type="dxa"/>
          </w:tcPr>
          <w:p w14:paraId="61DC3F9F" w14:textId="22F1E2F0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91" w:type="dxa"/>
          </w:tcPr>
          <w:p w14:paraId="5981A8A7" w14:textId="5A4417DB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796" w:type="dxa"/>
          </w:tcPr>
          <w:p w14:paraId="5E2FEC1A" w14:textId="01540AE6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40" w:type="dxa"/>
            <w:vAlign w:val="center"/>
          </w:tcPr>
          <w:p w14:paraId="6F818EB0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</w:tr>
      <w:tr w:rsidR="004835E8" w:rsidRPr="006461EA" w14:paraId="17DD6B61" w14:textId="77777777" w:rsidTr="00AD0C01">
        <w:trPr>
          <w:cantSplit/>
          <w:trHeight w:val="274"/>
        </w:trPr>
        <w:tc>
          <w:tcPr>
            <w:tcW w:w="3704" w:type="dxa"/>
            <w:vAlign w:val="center"/>
          </w:tcPr>
          <w:p w14:paraId="74375FF2" w14:textId="77777777" w:rsidR="004835E8" w:rsidRPr="006461EA" w:rsidRDefault="004835E8" w:rsidP="004835E8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890" w:type="dxa"/>
          </w:tcPr>
          <w:p w14:paraId="0B68B06B" w14:textId="1032C0F8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936" w:type="dxa"/>
          </w:tcPr>
          <w:p w14:paraId="4A44A2C1" w14:textId="55C5E342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882" w:type="dxa"/>
          </w:tcPr>
          <w:p w14:paraId="4624B48F" w14:textId="23AC4843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91" w:type="dxa"/>
          </w:tcPr>
          <w:p w14:paraId="092FA1C0" w14:textId="40591889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796" w:type="dxa"/>
          </w:tcPr>
          <w:p w14:paraId="035D0763" w14:textId="350F0D3F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  <w:tc>
          <w:tcPr>
            <w:tcW w:w="840" w:type="dxa"/>
            <w:vAlign w:val="center"/>
          </w:tcPr>
          <w:p w14:paraId="22F12321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</w:tr>
      <w:tr w:rsidR="004835E8" w:rsidRPr="006461EA" w14:paraId="34DBF508" w14:textId="77777777" w:rsidTr="00AD0C01">
        <w:trPr>
          <w:cantSplit/>
          <w:trHeight w:val="235"/>
        </w:trPr>
        <w:tc>
          <w:tcPr>
            <w:tcW w:w="3704" w:type="dxa"/>
            <w:vAlign w:val="center"/>
          </w:tcPr>
          <w:p w14:paraId="246D192B" w14:textId="77777777" w:rsidR="004835E8" w:rsidRPr="006461EA" w:rsidRDefault="004835E8" w:rsidP="004835E8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890" w:type="dxa"/>
          </w:tcPr>
          <w:p w14:paraId="086B518E" w14:textId="1D7BFCAF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936" w:type="dxa"/>
          </w:tcPr>
          <w:p w14:paraId="18245A47" w14:textId="76DEEA30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882" w:type="dxa"/>
          </w:tcPr>
          <w:p w14:paraId="45A81748" w14:textId="60CB2B2C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82.50</w:t>
            </w:r>
          </w:p>
        </w:tc>
        <w:tc>
          <w:tcPr>
            <w:tcW w:w="891" w:type="dxa"/>
          </w:tcPr>
          <w:p w14:paraId="5C91F58E" w14:textId="68CD2EBC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82.50</w:t>
            </w:r>
          </w:p>
        </w:tc>
        <w:tc>
          <w:tcPr>
            <w:tcW w:w="796" w:type="dxa"/>
          </w:tcPr>
          <w:p w14:paraId="66861E9A" w14:textId="2286CAD3" w:rsidR="004835E8" w:rsidRPr="006461EA" w:rsidRDefault="004835E8" w:rsidP="004835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165,000</w:t>
            </w:r>
          </w:p>
        </w:tc>
        <w:tc>
          <w:tcPr>
            <w:tcW w:w="840" w:type="dxa"/>
            <w:vAlign w:val="center"/>
          </w:tcPr>
          <w:p w14:paraId="4250E7DE" w14:textId="77777777" w:rsidR="004835E8" w:rsidRPr="006461EA" w:rsidRDefault="004835E8" w:rsidP="004835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165,000</w:t>
            </w:r>
          </w:p>
        </w:tc>
      </w:tr>
      <w:tr w:rsidR="004835E8" w:rsidRPr="006461EA" w14:paraId="4F6AC5A3" w14:textId="77777777" w:rsidTr="00AD0C01">
        <w:trPr>
          <w:cantSplit/>
          <w:trHeight w:val="235"/>
        </w:trPr>
        <w:tc>
          <w:tcPr>
            <w:tcW w:w="3704" w:type="dxa"/>
            <w:vAlign w:val="center"/>
          </w:tcPr>
          <w:p w14:paraId="75541563" w14:textId="77777777" w:rsidR="004835E8" w:rsidRPr="006461EA" w:rsidRDefault="004835E8" w:rsidP="004835E8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90" w:type="dxa"/>
          </w:tcPr>
          <w:p w14:paraId="35C55CDE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F888BAF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6463AD03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F1306B" w14:textId="77777777" w:rsidR="004835E8" w:rsidRPr="006461EA" w:rsidRDefault="004835E8" w:rsidP="004835E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5DB5B06" w14:textId="281FC30A" w:rsidR="004835E8" w:rsidRPr="006461EA" w:rsidRDefault="004835E8" w:rsidP="004835E8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445,337</w:t>
            </w:r>
          </w:p>
        </w:tc>
        <w:tc>
          <w:tcPr>
            <w:tcW w:w="840" w:type="dxa"/>
            <w:vAlign w:val="center"/>
          </w:tcPr>
          <w:p w14:paraId="2B3FF36F" w14:textId="77777777" w:rsidR="004835E8" w:rsidRPr="006461EA" w:rsidRDefault="004835E8" w:rsidP="004835E8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445,337</w:t>
            </w:r>
          </w:p>
        </w:tc>
      </w:tr>
    </w:tbl>
    <w:p w14:paraId="61E90B60" w14:textId="20A3236B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</w:p>
    <w:p w14:paraId="2827713E" w14:textId="68034E8B" w:rsidR="00B726D5" w:rsidRPr="006461EA" w:rsidRDefault="00B726D5" w:rsidP="00B726D5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ในระหว่างปี</w:t>
      </w:r>
      <w:r w:rsidRPr="006461EA">
        <w:rPr>
          <w:rFonts w:ascii="Browallia New" w:hAnsi="Browallia New" w:cs="Browallia New"/>
          <w:i/>
          <w:iCs/>
          <w:sz w:val="28"/>
          <w:szCs w:val="28"/>
        </w:rPr>
        <w:t xml:space="preserve"> 2560</w:t>
      </w:r>
    </w:p>
    <w:p w14:paraId="0C30321D" w14:textId="6B544153" w:rsidR="00B726D5" w:rsidRPr="006461EA" w:rsidRDefault="00B726D5" w:rsidP="00B726D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บริษัทได้จัดตั้งบริษัท เจนเนอรัล นิปปอน คอนกรีต อินดัสทรีส์ จำกัด (บริษัทย่อย) โดยการลงทุนร่วมกับ </w:t>
      </w:r>
      <w:r w:rsidRPr="006461EA">
        <w:rPr>
          <w:rFonts w:ascii="Browallia New" w:hAnsi="Browallia New" w:cs="Browallia New"/>
          <w:sz w:val="28"/>
          <w:szCs w:val="28"/>
        </w:rPr>
        <w:t>Nippon Concrete Industries Co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>, Ltd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. เพื่อลงทุนก่อสร้างโรงงานผลิตและจำหน่ายเสาเข็มคอนกรีตอัดแรงหล่อสำเร็จรูปและเสาเข็มคอนกรีตเสริมเหล็กอัดแรงโดยใช้แรงเหวี่ยง โดยบริษัทมีสัดส่วนการลงทุนร้อยละ</w:t>
      </w:r>
      <w:r w:rsidRPr="006461EA">
        <w:rPr>
          <w:rFonts w:ascii="Browallia New" w:hAnsi="Browallia New" w:cs="Browallia New"/>
          <w:sz w:val="28"/>
          <w:szCs w:val="28"/>
        </w:rPr>
        <w:t xml:space="preserve"> 82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50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6461EA">
        <w:rPr>
          <w:rFonts w:ascii="Browallia New" w:hAnsi="Browallia New" w:cs="Browallia New"/>
          <w:sz w:val="28"/>
          <w:szCs w:val="28"/>
        </w:rPr>
        <w:t xml:space="preserve"> 23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6461EA">
        <w:rPr>
          <w:rFonts w:ascii="Browallia New" w:hAnsi="Browallia New" w:cs="Browallia New"/>
          <w:sz w:val="28"/>
          <w:szCs w:val="28"/>
        </w:rPr>
        <w:t xml:space="preserve"> 2560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</w:t>
      </w:r>
      <w:r w:rsidR="001060DB" w:rsidRPr="006461EA">
        <w:rPr>
          <w:rFonts w:ascii="Browallia New" w:hAnsi="Browallia New" w:cs="Browallia New" w:hint="cs"/>
          <w:sz w:val="28"/>
          <w:szCs w:val="28"/>
          <w:cs/>
        </w:rPr>
        <w:t>ของบริษัทย่อย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ครั้งที่</w:t>
      </w:r>
      <w:r w:rsidRPr="006461EA">
        <w:rPr>
          <w:rFonts w:ascii="Browallia New" w:hAnsi="Browallia New" w:cs="Browallia New"/>
          <w:sz w:val="28"/>
          <w:szCs w:val="28"/>
        </w:rPr>
        <w:t xml:space="preserve"> 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/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อนุมัติให้เพิ่มทุนจดทะเบียนจากเดิมจำนวน</w:t>
      </w:r>
      <w:r w:rsidRPr="006461EA">
        <w:rPr>
          <w:rFonts w:ascii="Browallia New" w:hAnsi="Browallia New" w:cs="Browallia New"/>
          <w:sz w:val="28"/>
          <w:szCs w:val="28"/>
        </w:rPr>
        <w:t xml:space="preserve"> 5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 เป็น</w:t>
      </w:r>
      <w:r w:rsidRPr="006461EA">
        <w:rPr>
          <w:rFonts w:ascii="Browallia New" w:hAnsi="Browallia New" w:cs="Browallia New"/>
          <w:sz w:val="28"/>
          <w:szCs w:val="28"/>
        </w:rPr>
        <w:t xml:space="preserve"> 200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โดยการออกหุ้นสามัญใหม่จำนวน </w:t>
      </w:r>
      <w:r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95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ล้านหุ้น มูลค่าหุ้นละ</w:t>
      </w:r>
      <w:r w:rsidRPr="006461EA">
        <w:rPr>
          <w:rFonts w:ascii="Browallia New" w:hAnsi="Browallia New" w:cs="Browallia New"/>
          <w:sz w:val="28"/>
          <w:szCs w:val="28"/>
        </w:rPr>
        <w:t xml:space="preserve"> 100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บาท รวมเป็นเงิน</w:t>
      </w:r>
      <w:r w:rsidRPr="006461EA">
        <w:rPr>
          <w:rFonts w:ascii="Browallia New" w:hAnsi="Browallia New" w:cs="Browallia New"/>
          <w:sz w:val="28"/>
          <w:szCs w:val="28"/>
        </w:rPr>
        <w:t xml:space="preserve"> 195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บริษัทย่อยดังกล่าวได้เรียกชำระค่าหุ้นเพิ่มทุนทั้งจำนวนแล้ว และได้จดทะเบียนเพิ่มทุนกับกรมพัฒนาธุรกิจการค้าแล้วในวันที่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10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Pr="006461EA">
        <w:rPr>
          <w:rFonts w:ascii="Browallia New" w:hAnsi="Browallia New" w:cs="Browallia New"/>
          <w:sz w:val="28"/>
          <w:szCs w:val="28"/>
        </w:rPr>
        <w:t>2560</w:t>
      </w:r>
    </w:p>
    <w:p w14:paraId="2F37F0A1" w14:textId="77777777" w:rsidR="002E161A" w:rsidRPr="006461EA" w:rsidRDefault="002E161A" w:rsidP="00B6097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1729A8" w14:textId="77777777" w:rsidR="005037B0" w:rsidRPr="006461EA" w:rsidRDefault="005037B0" w:rsidP="00B6097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63A5CB59" w14:textId="1DA324F1" w:rsidR="00371706" w:rsidRPr="006461EA" w:rsidRDefault="001D08BF" w:rsidP="00E420F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26"/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เงินลงทุนใน</w:t>
      </w:r>
      <w:r w:rsidR="00371706" w:rsidRPr="006461EA">
        <w:rPr>
          <w:rFonts w:ascii="Browallia New" w:hAnsi="Browallia New" w:cs="Browallia New"/>
          <w:sz w:val="28"/>
          <w:szCs w:val="28"/>
          <w:u w:val="single"/>
          <w:cs/>
        </w:rPr>
        <w:t>บริษัทร่วม</w:t>
      </w:r>
      <w:r w:rsidR="000357CE" w:rsidRPr="006461EA">
        <w:rPr>
          <w:rFonts w:ascii="Browallia New" w:hAnsi="Browallia New" w:cs="Browallia New"/>
          <w:sz w:val="28"/>
          <w:szCs w:val="28"/>
          <w:u w:val="single"/>
          <w:cs/>
        </w:rPr>
        <w:t>และ</w:t>
      </w:r>
      <w:r w:rsidR="00BC12DC">
        <w:rPr>
          <w:rFonts w:ascii="Browallia New" w:hAnsi="Browallia New" w:cs="Browallia New"/>
          <w:sz w:val="28"/>
          <w:szCs w:val="28"/>
          <w:u w:val="single"/>
          <w:cs/>
        </w:rPr>
        <w:t>กิจการร่วมค้า</w:t>
      </w:r>
    </w:p>
    <w:p w14:paraId="6A7713CF" w14:textId="77777777" w:rsidR="006D5FD4" w:rsidRPr="006461EA" w:rsidRDefault="006D5FD4" w:rsidP="006D5FD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0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51"/>
        <w:gridCol w:w="899"/>
        <w:gridCol w:w="872"/>
        <w:gridCol w:w="761"/>
        <w:gridCol w:w="769"/>
        <w:gridCol w:w="810"/>
        <w:gridCol w:w="810"/>
        <w:gridCol w:w="743"/>
        <w:gridCol w:w="792"/>
      </w:tblGrid>
      <w:tr w:rsidR="00A02E96" w:rsidRPr="006461EA" w14:paraId="59B35E26" w14:textId="77777777" w:rsidTr="001B42FE">
        <w:trPr>
          <w:cantSplit/>
          <w:tblHeader/>
        </w:trPr>
        <w:tc>
          <w:tcPr>
            <w:tcW w:w="2451" w:type="dxa"/>
          </w:tcPr>
          <w:p w14:paraId="753FDD6A" w14:textId="77777777" w:rsidR="006D5FD4" w:rsidRPr="006461EA" w:rsidRDefault="006D5FD4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2E1E16F5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53637AC3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14:paraId="2A6968CD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9" w:type="dxa"/>
          </w:tcPr>
          <w:p w14:paraId="28E651C6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55" w:type="dxa"/>
            <w:gridSpan w:val="4"/>
          </w:tcPr>
          <w:p w14:paraId="26DBCF7B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A02E96" w:rsidRPr="006461EA" w14:paraId="24C3BB6D" w14:textId="77777777" w:rsidTr="002E161A">
        <w:trPr>
          <w:cantSplit/>
          <w:tblHeader/>
        </w:trPr>
        <w:tc>
          <w:tcPr>
            <w:tcW w:w="2451" w:type="dxa"/>
          </w:tcPr>
          <w:p w14:paraId="311A51F2" w14:textId="7FAF3647" w:rsidR="00A02E96" w:rsidRPr="006461EA" w:rsidRDefault="00A02E96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71" w:type="dxa"/>
            <w:gridSpan w:val="2"/>
          </w:tcPr>
          <w:p w14:paraId="59C685BB" w14:textId="77777777" w:rsidR="00DC1EDF" w:rsidRPr="006461EA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054874" w14:textId="77777777" w:rsidR="00DC1EDF" w:rsidRPr="006461EA" w:rsidRDefault="00A02E96" w:rsidP="00DC1ED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14:paraId="55B944BC" w14:textId="77777777" w:rsidR="00DC1EDF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</w:t>
            </w:r>
          </w:p>
          <w:p w14:paraId="3F8EBBC9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ร้อยละการลงทุน</w:t>
            </w:r>
          </w:p>
        </w:tc>
        <w:tc>
          <w:tcPr>
            <w:tcW w:w="1620" w:type="dxa"/>
            <w:gridSpan w:val="2"/>
          </w:tcPr>
          <w:p w14:paraId="61C6DF8A" w14:textId="77777777" w:rsidR="00DC1EDF" w:rsidRPr="006461EA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7AA2F3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35" w:type="dxa"/>
            <w:gridSpan w:val="2"/>
          </w:tcPr>
          <w:p w14:paraId="6CCA1ABE" w14:textId="77777777" w:rsidR="00DC1EDF" w:rsidRPr="006461EA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070DC64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A02E96" w:rsidRPr="006461EA" w14:paraId="00B774ED" w14:textId="77777777" w:rsidTr="001B42FE">
        <w:trPr>
          <w:cantSplit/>
          <w:tblHeader/>
        </w:trPr>
        <w:tc>
          <w:tcPr>
            <w:tcW w:w="2451" w:type="dxa"/>
          </w:tcPr>
          <w:p w14:paraId="03FA08F0" w14:textId="77777777" w:rsidR="00A02E96" w:rsidRPr="006461EA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A35857A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72" w:type="dxa"/>
            <w:vAlign w:val="bottom"/>
          </w:tcPr>
          <w:p w14:paraId="624E6C30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761" w:type="dxa"/>
            <w:vAlign w:val="bottom"/>
          </w:tcPr>
          <w:p w14:paraId="75996997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769" w:type="dxa"/>
            <w:vAlign w:val="bottom"/>
          </w:tcPr>
          <w:p w14:paraId="1974C53C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10" w:type="dxa"/>
            <w:vAlign w:val="bottom"/>
          </w:tcPr>
          <w:p w14:paraId="2FBF608C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0" w:type="dxa"/>
            <w:vAlign w:val="bottom"/>
          </w:tcPr>
          <w:p w14:paraId="5BE794DA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743" w:type="dxa"/>
            <w:vAlign w:val="bottom"/>
          </w:tcPr>
          <w:p w14:paraId="5E465FA9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792" w:type="dxa"/>
            <w:vAlign w:val="bottom"/>
          </w:tcPr>
          <w:p w14:paraId="4CD0C8E2" w14:textId="77777777" w:rsidR="00A02E96" w:rsidRPr="006461EA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42FE" w:rsidRPr="006461E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</w:tr>
      <w:tr w:rsidR="00A02E96" w:rsidRPr="006461EA" w14:paraId="0308EF76" w14:textId="77777777" w:rsidTr="001B42FE">
        <w:trPr>
          <w:cantSplit/>
        </w:trPr>
        <w:tc>
          <w:tcPr>
            <w:tcW w:w="2451" w:type="dxa"/>
          </w:tcPr>
          <w:p w14:paraId="190D4E04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E769F7C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72" w:type="dxa"/>
            <w:vAlign w:val="bottom"/>
          </w:tcPr>
          <w:p w14:paraId="17D12796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1" w:type="dxa"/>
            <w:vAlign w:val="bottom"/>
          </w:tcPr>
          <w:p w14:paraId="4DE864EB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14:paraId="67746F23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D8791D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AB40DA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  <w:vAlign w:val="bottom"/>
          </w:tcPr>
          <w:p w14:paraId="7BE3B3A6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96FD9F1" w14:textId="77777777" w:rsidR="00A02E96" w:rsidRPr="006461EA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02E96" w:rsidRPr="006461EA" w14:paraId="186EF48F" w14:textId="77777777" w:rsidTr="001B42FE">
        <w:trPr>
          <w:cantSplit/>
        </w:trPr>
        <w:tc>
          <w:tcPr>
            <w:tcW w:w="2451" w:type="dxa"/>
          </w:tcPr>
          <w:p w14:paraId="08D72D7B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99" w:type="dxa"/>
          </w:tcPr>
          <w:p w14:paraId="41F87039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72F60F70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64BB3D50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9" w:type="dxa"/>
          </w:tcPr>
          <w:p w14:paraId="7E2C0930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A69828D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C24ED6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5574C13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10E30B3" w14:textId="77777777" w:rsidR="00A02E96" w:rsidRPr="006461EA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055B3" w:rsidRPr="006461EA" w14:paraId="1ACF1C04" w14:textId="77777777" w:rsidTr="001B42FE">
        <w:trPr>
          <w:cantSplit/>
        </w:trPr>
        <w:tc>
          <w:tcPr>
            <w:tcW w:w="2451" w:type="dxa"/>
          </w:tcPr>
          <w:p w14:paraId="73A8C7E5" w14:textId="77777777" w:rsidR="005055B3" w:rsidRPr="006461EA" w:rsidRDefault="005055B3" w:rsidP="005055B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899" w:type="dxa"/>
          </w:tcPr>
          <w:p w14:paraId="2D099F81" w14:textId="05CFFF61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72" w:type="dxa"/>
          </w:tcPr>
          <w:p w14:paraId="6538EB1B" w14:textId="77777777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761" w:type="dxa"/>
          </w:tcPr>
          <w:p w14:paraId="53A06371" w14:textId="5D40A692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769" w:type="dxa"/>
          </w:tcPr>
          <w:p w14:paraId="4B13D0D3" w14:textId="77777777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810" w:type="dxa"/>
          </w:tcPr>
          <w:p w14:paraId="523F0246" w14:textId="1833F250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5647062E" w14:textId="77777777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743" w:type="dxa"/>
          </w:tcPr>
          <w:p w14:paraId="7DC4E8E0" w14:textId="138DAEDE" w:rsidR="005055B3" w:rsidRPr="006461EA" w:rsidRDefault="0080345B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  <w:tc>
          <w:tcPr>
            <w:tcW w:w="792" w:type="dxa"/>
          </w:tcPr>
          <w:p w14:paraId="0626D53C" w14:textId="77777777" w:rsidR="005055B3" w:rsidRPr="006461EA" w:rsidRDefault="005055B3" w:rsidP="005055B3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135,094</w:t>
            </w:r>
          </w:p>
        </w:tc>
      </w:tr>
      <w:tr w:rsidR="00181BFF" w:rsidRPr="006461EA" w14:paraId="358D6E59" w14:textId="77777777" w:rsidTr="001B42FE">
        <w:trPr>
          <w:cantSplit/>
        </w:trPr>
        <w:tc>
          <w:tcPr>
            <w:tcW w:w="2451" w:type="dxa"/>
          </w:tcPr>
          <w:p w14:paraId="1672884B" w14:textId="77777777" w:rsidR="00181BFF" w:rsidRPr="006461EA" w:rsidRDefault="00181BFF" w:rsidP="00181BF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eastAsia="en-GB"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899" w:type="dxa"/>
          </w:tcPr>
          <w:p w14:paraId="42E3599F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26F20154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2D29C1D1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35FD41A6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FCC4529" w14:textId="1BE39C9A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19,044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6A861726" w14:textId="77777777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19,044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743" w:type="dxa"/>
          </w:tcPr>
          <w:p w14:paraId="3533042B" w14:textId="13EE2293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0133A6AA" w14:textId="723CECB5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81BFF" w:rsidRPr="006461EA" w14:paraId="56939E38" w14:textId="77777777" w:rsidTr="001B42FE">
        <w:trPr>
          <w:cantSplit/>
        </w:trPr>
        <w:tc>
          <w:tcPr>
            <w:tcW w:w="2451" w:type="dxa"/>
          </w:tcPr>
          <w:p w14:paraId="0DCF14B8" w14:textId="77777777" w:rsidR="00181BFF" w:rsidRPr="006461EA" w:rsidRDefault="00181BFF" w:rsidP="00181BF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899" w:type="dxa"/>
          </w:tcPr>
          <w:p w14:paraId="5C5A8140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171D6D1D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5EEFA47C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2A8616AB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75206DFE" w14:textId="05FB7E41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810" w:type="dxa"/>
          </w:tcPr>
          <w:p w14:paraId="78289B3C" w14:textId="77777777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743" w:type="dxa"/>
          </w:tcPr>
          <w:p w14:paraId="48D857A4" w14:textId="12B2DA06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  <w:tc>
          <w:tcPr>
            <w:tcW w:w="792" w:type="dxa"/>
          </w:tcPr>
          <w:p w14:paraId="2EA6F862" w14:textId="77777777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135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,0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94</w:t>
            </w:r>
          </w:p>
        </w:tc>
      </w:tr>
      <w:tr w:rsidR="00181BFF" w:rsidRPr="006461EA" w14:paraId="1F1AEBEC" w14:textId="77777777" w:rsidTr="001B42FE">
        <w:trPr>
          <w:cantSplit/>
        </w:trPr>
        <w:tc>
          <w:tcPr>
            <w:tcW w:w="2451" w:type="dxa"/>
          </w:tcPr>
          <w:p w14:paraId="7829A348" w14:textId="77777777" w:rsidR="00181BFF" w:rsidRPr="006461EA" w:rsidRDefault="00181BFF" w:rsidP="00181BF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14:paraId="7069F24C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14:paraId="2B81323D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</w:tcPr>
          <w:p w14:paraId="167125E7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0DC7DD4C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7815FEF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4A3DEC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036685E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</w:tcPr>
          <w:p w14:paraId="024EABA1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BFF" w:rsidRPr="006461EA" w14:paraId="59864C80" w14:textId="77777777" w:rsidTr="001B42FE">
        <w:trPr>
          <w:cantSplit/>
        </w:trPr>
        <w:tc>
          <w:tcPr>
            <w:tcW w:w="2451" w:type="dxa"/>
          </w:tcPr>
          <w:p w14:paraId="66D98B8F" w14:textId="77777777" w:rsidR="00181BFF" w:rsidRPr="006461EA" w:rsidRDefault="00181BFF" w:rsidP="00181BFF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14:paraId="42CBE117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872" w:type="dxa"/>
          </w:tcPr>
          <w:p w14:paraId="2286F7AA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761" w:type="dxa"/>
          </w:tcPr>
          <w:p w14:paraId="2ED7F319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</w:tcPr>
          <w:p w14:paraId="2D95E4B8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6A742A21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81122D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3A30830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07DE9FC" w14:textId="77777777" w:rsidR="00181BFF" w:rsidRPr="006461EA" w:rsidRDefault="00181BFF" w:rsidP="00181BFF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BFF" w:rsidRPr="006461EA" w14:paraId="5AD09547" w14:textId="77777777" w:rsidTr="001B42FE">
        <w:trPr>
          <w:cantSplit/>
        </w:trPr>
        <w:tc>
          <w:tcPr>
            <w:tcW w:w="2451" w:type="dxa"/>
          </w:tcPr>
          <w:p w14:paraId="1031B02E" w14:textId="51636235" w:rsidR="00181BFF" w:rsidRPr="006461EA" w:rsidRDefault="00BC12DC" w:rsidP="00181BF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899" w:type="dxa"/>
            <w:vAlign w:val="center"/>
          </w:tcPr>
          <w:p w14:paraId="5D409AD8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12812AE9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  <w:vAlign w:val="center"/>
          </w:tcPr>
          <w:p w14:paraId="0057E957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479F6707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4048C4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2346B88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43" w:type="dxa"/>
            <w:vAlign w:val="bottom"/>
          </w:tcPr>
          <w:p w14:paraId="700E228F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950C634" w14:textId="77777777" w:rsidR="00181BFF" w:rsidRPr="006461EA" w:rsidRDefault="00181BFF" w:rsidP="00181BFF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81BFF" w:rsidRPr="006461EA" w14:paraId="4E2C2AF0" w14:textId="77777777" w:rsidTr="001B42FE">
        <w:trPr>
          <w:cantSplit/>
        </w:trPr>
        <w:tc>
          <w:tcPr>
            <w:tcW w:w="2451" w:type="dxa"/>
          </w:tcPr>
          <w:p w14:paraId="0EFB9D36" w14:textId="77777777" w:rsidR="00181BFF" w:rsidRPr="006461EA" w:rsidRDefault="00181BFF" w:rsidP="00181BF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Wisdom Tree Investment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899" w:type="dxa"/>
            <w:vAlign w:val="center"/>
          </w:tcPr>
          <w:p w14:paraId="3B5C1EF3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CAE0FB" w14:textId="581C2EB0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72" w:type="dxa"/>
            <w:vAlign w:val="center"/>
          </w:tcPr>
          <w:p w14:paraId="3325D826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E1F0E9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761" w:type="dxa"/>
            <w:vAlign w:val="center"/>
          </w:tcPr>
          <w:p w14:paraId="0C0A6E54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E402F1" w14:textId="07374085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769" w:type="dxa"/>
            <w:vAlign w:val="center"/>
          </w:tcPr>
          <w:p w14:paraId="1951D1C3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E8E334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10" w:type="dxa"/>
            <w:vAlign w:val="bottom"/>
          </w:tcPr>
          <w:p w14:paraId="6B613906" w14:textId="0CAA55DE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BD59431" w14:textId="77777777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43" w:type="dxa"/>
            <w:vAlign w:val="bottom"/>
          </w:tcPr>
          <w:p w14:paraId="1BA2DCC4" w14:textId="2D0F14B0" w:rsidR="00181BFF" w:rsidRPr="006461EA" w:rsidRDefault="00181BFF" w:rsidP="00181BF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55A7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55A7B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792" w:type="dxa"/>
            <w:vAlign w:val="bottom"/>
          </w:tcPr>
          <w:p w14:paraId="51FC112F" w14:textId="77777777" w:rsidR="00181BFF" w:rsidRPr="006461EA" w:rsidRDefault="00181BFF" w:rsidP="00181BF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170,478</w:t>
            </w:r>
          </w:p>
        </w:tc>
      </w:tr>
      <w:tr w:rsidR="00181BFF" w:rsidRPr="006461EA" w14:paraId="2C32B5A6" w14:textId="77777777" w:rsidTr="001B42FE">
        <w:trPr>
          <w:cantSplit/>
        </w:trPr>
        <w:tc>
          <w:tcPr>
            <w:tcW w:w="2451" w:type="dxa"/>
          </w:tcPr>
          <w:p w14:paraId="0F78247D" w14:textId="77777777" w:rsidR="00181BFF" w:rsidRPr="006461EA" w:rsidRDefault="00181BFF" w:rsidP="00181BF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/>
                <w:sz w:val="22"/>
                <w:szCs w:val="35"/>
                <w:lang w:val="en-GB" w:eastAsia="en-GB"/>
              </w:rPr>
            </w:pPr>
          </w:p>
        </w:tc>
        <w:tc>
          <w:tcPr>
            <w:tcW w:w="899" w:type="dxa"/>
            <w:vAlign w:val="center"/>
          </w:tcPr>
          <w:p w14:paraId="0F1C8716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547708E5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  <w:vAlign w:val="center"/>
          </w:tcPr>
          <w:p w14:paraId="759D11FA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25C7AD64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539BAF" w14:textId="7DACEF73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3A8877EB" w14:textId="77777777" w:rsidR="00181BFF" w:rsidRPr="006461EA" w:rsidRDefault="00181BFF" w:rsidP="00181B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43" w:type="dxa"/>
            <w:vAlign w:val="bottom"/>
          </w:tcPr>
          <w:p w14:paraId="206D4937" w14:textId="04C52C7E" w:rsidR="00181BFF" w:rsidRPr="006461EA" w:rsidRDefault="00B55A7B" w:rsidP="00181BF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  <w:tc>
          <w:tcPr>
            <w:tcW w:w="792" w:type="dxa"/>
            <w:vAlign w:val="bottom"/>
          </w:tcPr>
          <w:p w14:paraId="1B9E8A77" w14:textId="77777777" w:rsidR="00181BFF" w:rsidRPr="006461EA" w:rsidRDefault="00181BFF" w:rsidP="00181BF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170,478</w:t>
            </w:r>
          </w:p>
        </w:tc>
      </w:tr>
      <w:tr w:rsidR="00181BFF" w:rsidRPr="006461EA" w14:paraId="41047EE8" w14:textId="77777777" w:rsidTr="001B42FE">
        <w:trPr>
          <w:cantSplit/>
          <w:trHeight w:val="416"/>
        </w:trPr>
        <w:tc>
          <w:tcPr>
            <w:tcW w:w="2451" w:type="dxa"/>
          </w:tcPr>
          <w:p w14:paraId="306F608C" w14:textId="77777777" w:rsidR="00181BFF" w:rsidRPr="006461EA" w:rsidRDefault="00181BFF" w:rsidP="00181BF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</w:p>
          <w:p w14:paraId="3BD79A06" w14:textId="6F9D334C" w:rsidR="00181BFF" w:rsidRPr="006461EA" w:rsidRDefault="00181BFF" w:rsidP="00181BFF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   </w:t>
            </w:r>
            <w:r w:rsidR="00BC12D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กิจการร่วมค้า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 -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99" w:type="dxa"/>
            <w:vAlign w:val="center"/>
          </w:tcPr>
          <w:p w14:paraId="593CB6BD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14:paraId="093B5358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1" w:type="dxa"/>
            <w:vAlign w:val="center"/>
          </w:tcPr>
          <w:p w14:paraId="43F912E9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9" w:type="dxa"/>
            <w:vAlign w:val="center"/>
          </w:tcPr>
          <w:p w14:paraId="45575A79" w14:textId="77777777" w:rsidR="00181BFF" w:rsidRPr="006461EA" w:rsidRDefault="00181BFF" w:rsidP="00181BF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36A807" w14:textId="6E6B0BC1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22D8E6BE" w14:textId="77777777" w:rsidR="00181BFF" w:rsidRPr="006461EA" w:rsidRDefault="00181BFF" w:rsidP="00181BF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743" w:type="dxa"/>
            <w:vAlign w:val="bottom"/>
          </w:tcPr>
          <w:p w14:paraId="7618C476" w14:textId="7F5ED6ED" w:rsidR="00181BFF" w:rsidRPr="006461EA" w:rsidRDefault="00181BFF" w:rsidP="00181BF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55A7B">
              <w:rPr>
                <w:rFonts w:ascii="Browallia New" w:hAnsi="Browallia New" w:cs="Browallia New"/>
                <w:sz w:val="22"/>
                <w:szCs w:val="22"/>
              </w:rPr>
              <w:t>08,761</w:t>
            </w:r>
          </w:p>
        </w:tc>
        <w:tc>
          <w:tcPr>
            <w:tcW w:w="792" w:type="dxa"/>
            <w:vAlign w:val="bottom"/>
          </w:tcPr>
          <w:p w14:paraId="2F35E0F9" w14:textId="77777777" w:rsidR="00181BFF" w:rsidRPr="006461EA" w:rsidRDefault="00181BFF" w:rsidP="00181BF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305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</w:rPr>
              <w:t>572</w:t>
            </w:r>
          </w:p>
        </w:tc>
      </w:tr>
    </w:tbl>
    <w:p w14:paraId="64856AF0" w14:textId="77777777" w:rsidR="00AD3D8B" w:rsidRPr="006461EA" w:rsidRDefault="00AD3D8B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645F2A" w14:textId="4E021400" w:rsidR="00B7715D" w:rsidRPr="006461EA" w:rsidRDefault="00B7715D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บริษัทได้นำ</w:t>
      </w:r>
      <w:r w:rsidR="00467100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หุ้นสามัญของบริษัทที่ถืออยู่ในบริษัท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Wisdom Tree </w:t>
      </w:r>
      <w:r w:rsidR="00467100" w:rsidRPr="006461EA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Investment 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>(</w:t>
      </w:r>
      <w:r w:rsidR="00467100" w:rsidRPr="006461EA">
        <w:rPr>
          <w:rFonts w:ascii="Browallia New" w:hAnsi="Browallia New" w:cs="Browallia New"/>
          <w:sz w:val="28"/>
          <w:szCs w:val="28"/>
        </w:rPr>
        <w:t>S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467100" w:rsidRPr="006461EA">
        <w:rPr>
          <w:rFonts w:ascii="Browallia New" w:hAnsi="Browallia New" w:cs="Browallia New"/>
          <w:sz w:val="28"/>
          <w:szCs w:val="28"/>
        </w:rPr>
        <w:t>PTE</w:t>
      </w:r>
      <w:r w:rsidR="00467100"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67100" w:rsidRPr="006461EA">
        <w:rPr>
          <w:rFonts w:ascii="Browallia New" w:hAnsi="Browallia New" w:cs="Browallia New"/>
          <w:sz w:val="28"/>
          <w:szCs w:val="28"/>
        </w:rPr>
        <w:t xml:space="preserve">Limited </w:t>
      </w:r>
      <w:r w:rsidR="00467100" w:rsidRPr="006461EA">
        <w:rPr>
          <w:rFonts w:ascii="Browallia New" w:hAnsi="Browallia New" w:cs="Browallia New" w:hint="cs"/>
          <w:sz w:val="28"/>
          <w:szCs w:val="28"/>
          <w:cs/>
        </w:rPr>
        <w:t>ไปค้ำประกันวงเงินสินเชื่อของ</w:t>
      </w:r>
      <w:r w:rsidR="00B55A7B">
        <w:rPr>
          <w:rFonts w:ascii="Browallia New" w:hAnsi="Browallia New" w:cs="Browallia New" w:hint="cs"/>
          <w:sz w:val="28"/>
          <w:szCs w:val="28"/>
          <w:cs/>
        </w:rPr>
        <w:t>กิจ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E634A2">
        <w:rPr>
          <w:rFonts w:ascii="Browallia New" w:hAnsi="Browallia New" w:cs="Browallia New" w:hint="cs"/>
          <w:sz w:val="28"/>
          <w:szCs w:val="28"/>
          <w:cs/>
        </w:rPr>
        <w:t>ในต่างประเทศ</w:t>
      </w:r>
      <w:r w:rsidR="00467100" w:rsidRPr="006461EA">
        <w:rPr>
          <w:rFonts w:ascii="Browallia New" w:hAnsi="Browallia New" w:cs="Browallia New" w:hint="cs"/>
          <w:sz w:val="28"/>
          <w:szCs w:val="28"/>
          <w:cs/>
        </w:rPr>
        <w:t xml:space="preserve"> ตามหมายเหตุ </w:t>
      </w:r>
      <w:r w:rsidR="00467100" w:rsidRPr="006461EA">
        <w:rPr>
          <w:rFonts w:ascii="Browallia New" w:hAnsi="Browallia New" w:cs="Browallia New"/>
          <w:sz w:val="28"/>
          <w:szCs w:val="28"/>
        </w:rPr>
        <w:t>3</w:t>
      </w:r>
      <w:r w:rsidR="006D0836">
        <w:rPr>
          <w:rFonts w:ascii="Browallia New" w:hAnsi="Browallia New" w:cs="Browallia New" w:hint="cs"/>
          <w:sz w:val="28"/>
          <w:szCs w:val="28"/>
          <w:cs/>
        </w:rPr>
        <w:t>5</w:t>
      </w:r>
      <w:r w:rsidR="00467100" w:rsidRPr="006461EA">
        <w:rPr>
          <w:rFonts w:ascii="Browallia New" w:hAnsi="Browallia New" w:cs="Browallia New"/>
          <w:sz w:val="28"/>
          <w:szCs w:val="28"/>
        </w:rPr>
        <w:t>.5</w:t>
      </w:r>
    </w:p>
    <w:p w14:paraId="33BA6E44" w14:textId="12B8CD39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8ADEAA9" w14:textId="428954F1" w:rsidR="00371706" w:rsidRPr="006461EA" w:rsidRDefault="0037170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รายการเคลื่</w:t>
      </w:r>
      <w:r w:rsidR="00FF1E7D" w:rsidRPr="006461EA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BC12DC">
        <w:rPr>
          <w:rFonts w:ascii="Browallia New" w:hAnsi="Browallia New" w:cs="Browallia New" w:hint="cs"/>
          <w:sz w:val="28"/>
          <w:szCs w:val="28"/>
          <w:cs/>
          <w:lang w:val="en-GB"/>
        </w:rPr>
        <w:t>กิจการร่วมค้า</w:t>
      </w:r>
      <w:r w:rsidR="00E634A2">
        <w:rPr>
          <w:rFonts w:ascii="Browallia New" w:hAnsi="Browallia New" w:cs="Browallia New" w:hint="cs"/>
          <w:sz w:val="28"/>
          <w:szCs w:val="28"/>
          <w:cs/>
          <w:lang w:val="en-GB"/>
        </w:rPr>
        <w:t>ในต่างประเทศ</w:t>
      </w:r>
      <w:r w:rsidR="00580258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บันทึกบัญชีตามวิธีส่วนได้เสียในงบการเงินรวม</w:t>
      </w:r>
      <w:r w:rsidR="001B42FE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3F7670" w:rsidRPr="006461EA">
        <w:rPr>
          <w:rFonts w:ascii="Browallia New" w:hAnsi="Browallia New" w:cs="Browallia New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F7670" w:rsidRPr="006461E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3F7670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9E64EF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1B42FE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152EEC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65EF" w:rsidRPr="006461E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765EF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1B42FE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="00F25EC3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33101396" w14:textId="77777777" w:rsidR="00F87856" w:rsidRPr="006461EA" w:rsidRDefault="00F8785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0ACC3232" w14:textId="77777777" w:rsidR="00371706" w:rsidRPr="006461EA" w:rsidRDefault="00371706" w:rsidP="00530D0F">
      <w:pPr>
        <w:tabs>
          <w:tab w:val="left" w:pos="2160"/>
        </w:tabs>
        <w:spacing w:line="240" w:lineRule="auto"/>
        <w:ind w:left="851" w:right="-1"/>
        <w:jc w:val="right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15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1161"/>
        <w:gridCol w:w="180"/>
        <w:gridCol w:w="1080"/>
        <w:gridCol w:w="180"/>
        <w:gridCol w:w="1053"/>
        <w:gridCol w:w="180"/>
        <w:gridCol w:w="1082"/>
        <w:gridCol w:w="6"/>
      </w:tblGrid>
      <w:tr w:rsidR="002E1479" w:rsidRPr="006461EA" w14:paraId="40112BED" w14:textId="77777777" w:rsidTr="00BC0ACC">
        <w:trPr>
          <w:gridAfter w:val="1"/>
          <w:wAfter w:w="6" w:type="dxa"/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4D54" w14:textId="77777777" w:rsidR="002E1479" w:rsidRPr="006461EA" w:rsidRDefault="002E1479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bookmarkStart w:id="4" w:name="_Hlk506933256"/>
          </w:p>
        </w:tc>
        <w:tc>
          <w:tcPr>
            <w:tcW w:w="2421" w:type="dxa"/>
            <w:gridSpan w:val="3"/>
          </w:tcPr>
          <w:p w14:paraId="77D96CF3" w14:textId="77777777" w:rsidR="002E1479" w:rsidRPr="006461EA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359385" w14:textId="77777777" w:rsidR="002E1479" w:rsidRPr="006461EA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3"/>
          </w:tcPr>
          <w:p w14:paraId="01694F3B" w14:textId="77777777" w:rsidR="002E1479" w:rsidRPr="006461EA" w:rsidRDefault="002E1479" w:rsidP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207C5" w:rsidRPr="006461EA" w14:paraId="09716B20" w14:textId="77777777" w:rsidTr="00BC0ACC">
        <w:trPr>
          <w:gridAfter w:val="1"/>
          <w:wAfter w:w="6" w:type="dxa"/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045A" w14:textId="77777777" w:rsidR="002207C5" w:rsidRPr="006461EA" w:rsidRDefault="002207C5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1" w:type="dxa"/>
            <w:gridSpan w:val="3"/>
          </w:tcPr>
          <w:p w14:paraId="39E6F385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C1914D9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1941B961" w14:textId="77777777" w:rsidR="002207C5" w:rsidRPr="006461EA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207C5" w:rsidRPr="006461EA" w14:paraId="33C4CFAE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5688" w14:textId="77777777" w:rsidR="00FD52E2" w:rsidRPr="006461EA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F8A2F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90EDE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D4DA55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8BDA1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190EDE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491FB6A9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F3DE5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90EDE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E6657D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04A72" w14:textId="77777777" w:rsidR="00FD52E2" w:rsidRPr="006461EA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190EDE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2207C5" w:rsidRPr="006461EA" w14:paraId="47FA536E" w14:textId="77777777" w:rsidTr="00BC0ACC">
        <w:trPr>
          <w:cantSplit/>
          <w:trHeight w:val="29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1F01" w14:textId="77777777" w:rsidR="00FD52E2" w:rsidRPr="006461EA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2635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0859C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2A103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07ED26" w14:textId="77777777" w:rsidR="00FD52E2" w:rsidRPr="006461EA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845A" w14:textId="77777777" w:rsidR="00FD52E2" w:rsidRPr="006461EA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6DF375B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5C8D" w14:textId="77777777" w:rsidR="00FD52E2" w:rsidRPr="006461EA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3AC6" w:rsidRPr="006461EA" w14:paraId="1756A2AD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845E" w14:textId="77777777" w:rsidR="00163AC6" w:rsidRPr="006461EA" w:rsidRDefault="00163AC6" w:rsidP="00163AC6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E916" w14:textId="31DB7F17" w:rsidR="00163AC6" w:rsidRPr="006461EA" w:rsidRDefault="0080345B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305,572</w:t>
            </w:r>
          </w:p>
        </w:tc>
        <w:tc>
          <w:tcPr>
            <w:tcW w:w="180" w:type="dxa"/>
          </w:tcPr>
          <w:p w14:paraId="30ABA9CA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7815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389,393</w:t>
            </w:r>
          </w:p>
        </w:tc>
        <w:tc>
          <w:tcPr>
            <w:tcW w:w="180" w:type="dxa"/>
          </w:tcPr>
          <w:p w14:paraId="6814A554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7056" w14:textId="45AB91B3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  <w:tc>
          <w:tcPr>
            <w:tcW w:w="180" w:type="dxa"/>
          </w:tcPr>
          <w:p w14:paraId="4D3D97DD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E69B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</w:tr>
      <w:tr w:rsidR="00163AC6" w:rsidRPr="006461EA" w14:paraId="079F893B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73AF" w14:textId="77777777" w:rsidR="00163AC6" w:rsidRPr="006461EA" w:rsidRDefault="00163AC6" w:rsidP="00163AC6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DD1C" w14:textId="4E74AA27" w:rsidR="00163AC6" w:rsidRPr="006461EA" w:rsidRDefault="0080345B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23,250</w:t>
            </w:r>
          </w:p>
        </w:tc>
        <w:tc>
          <w:tcPr>
            <w:tcW w:w="180" w:type="dxa"/>
          </w:tcPr>
          <w:p w14:paraId="184B6187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302B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(80,721)</w:t>
            </w:r>
          </w:p>
        </w:tc>
        <w:tc>
          <w:tcPr>
            <w:tcW w:w="180" w:type="dxa"/>
          </w:tcPr>
          <w:p w14:paraId="72E996F8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8E86" w14:textId="7968DD67" w:rsidR="00163AC6" w:rsidRPr="006461EA" w:rsidRDefault="00181BFF" w:rsidP="00181BFF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3AC6"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D569D9" w14:textId="77777777" w:rsidR="00163AC6" w:rsidRPr="006461EA" w:rsidRDefault="00163AC6" w:rsidP="00163AC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6207" w14:textId="3115B541" w:rsidR="00163AC6" w:rsidRPr="006461EA" w:rsidRDefault="00163AC6" w:rsidP="00163AC6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81BFF" w:rsidRPr="006461EA" w14:paraId="7CF458C2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4905" w14:textId="453DE886" w:rsidR="00181BFF" w:rsidRPr="006461EA" w:rsidRDefault="00181BFF" w:rsidP="00181BFF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ส่วนแบ่งขาดทุนของ</w:t>
            </w:r>
            <w:r w:rsidR="00BC12D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กิจการร่วมค้า</w:t>
            </w:r>
            <w:r w:rsidR="00E634A2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FB37" w14:textId="5BC8AE5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(14,740)</w:t>
            </w:r>
          </w:p>
        </w:tc>
        <w:tc>
          <w:tcPr>
            <w:tcW w:w="180" w:type="dxa"/>
          </w:tcPr>
          <w:p w14:paraId="44FB41E0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007E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(3,100)</w:t>
            </w:r>
          </w:p>
        </w:tc>
        <w:tc>
          <w:tcPr>
            <w:tcW w:w="180" w:type="dxa"/>
          </w:tcPr>
          <w:p w14:paraId="04EEE4FA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0065" w14:textId="55282A32" w:rsidR="00181BFF" w:rsidRPr="006461EA" w:rsidRDefault="00181BFF" w:rsidP="00181BFF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C2F7A9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E77B" w14:textId="3C05CEB7" w:rsidR="00181BFF" w:rsidRPr="006461EA" w:rsidRDefault="00181BFF" w:rsidP="00181BFF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55A7B" w:rsidRPr="006461EA" w14:paraId="231BEC92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00EF" w14:textId="4618B2B5" w:rsidR="00B55A7B" w:rsidRPr="006461EA" w:rsidRDefault="00B55A7B" w:rsidP="00B55A7B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ผลต่างจากการแปลงค่าเงินลงทุน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856D" w14:textId="60F6C8D3" w:rsidR="00B55A7B" w:rsidRDefault="00B55A7B" w:rsidP="00B55A7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(5,321)</w:t>
            </w:r>
          </w:p>
        </w:tc>
        <w:tc>
          <w:tcPr>
            <w:tcW w:w="180" w:type="dxa"/>
          </w:tcPr>
          <w:p w14:paraId="593D6DB4" w14:textId="77777777" w:rsidR="00B55A7B" w:rsidRPr="006461EA" w:rsidRDefault="00B55A7B" w:rsidP="00B55A7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7AB1" w14:textId="5094A45C" w:rsidR="00B55A7B" w:rsidRPr="006461EA" w:rsidRDefault="00B55A7B" w:rsidP="00B5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</w:tabs>
              <w:spacing w:line="240" w:lineRule="auto"/>
              <w:ind w:left="-30" w:right="-360" w:firstLine="6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BDAC26" w14:textId="77777777" w:rsidR="00B55A7B" w:rsidRPr="006461EA" w:rsidRDefault="00B55A7B" w:rsidP="00B55A7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EB1A" w14:textId="2C29F118" w:rsidR="00B55A7B" w:rsidRDefault="00B55A7B" w:rsidP="00B55A7B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724E7E4" w14:textId="77777777" w:rsidR="00B55A7B" w:rsidRPr="006461EA" w:rsidRDefault="00B55A7B" w:rsidP="00B55A7B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C615" w14:textId="588A4AD5" w:rsidR="00B55A7B" w:rsidRPr="006461EA" w:rsidRDefault="00B55A7B" w:rsidP="00B55A7B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81BFF" w:rsidRPr="006461EA" w14:paraId="38431C33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0D14" w14:textId="6CF30061" w:rsidR="00181BFF" w:rsidRPr="006461EA" w:rsidRDefault="00181BFF" w:rsidP="00B55A7B">
            <w:pPr>
              <w:spacing w:line="240" w:lineRule="auto"/>
              <w:ind w:left="270"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เผื่อการด้อยค่า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82D1" w14:textId="32F6C943" w:rsidR="00181BFF" w:rsidRPr="006461EA" w:rsidRDefault="00181BFF" w:rsidP="00181BF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CF81DD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D160" w14:textId="2C6A8794" w:rsidR="00181BFF" w:rsidRPr="006461EA" w:rsidRDefault="00181BFF" w:rsidP="00B55A7B">
            <w:pPr>
              <w:tabs>
                <w:tab w:val="clear" w:pos="907"/>
                <w:tab w:val="left" w:pos="60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E2E44C2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477" w14:textId="4682C536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(19,044)</w:t>
            </w:r>
          </w:p>
        </w:tc>
        <w:tc>
          <w:tcPr>
            <w:tcW w:w="180" w:type="dxa"/>
          </w:tcPr>
          <w:p w14:paraId="30B3BB2A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FD3E" w14:textId="77777777" w:rsidR="00181BFF" w:rsidRPr="006461EA" w:rsidRDefault="00181BFF" w:rsidP="00181BF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(19,044)</w:t>
            </w:r>
          </w:p>
        </w:tc>
      </w:tr>
      <w:tr w:rsidR="00181BFF" w:rsidRPr="006461EA" w14:paraId="206B3930" w14:textId="77777777" w:rsidTr="00BC0ACC">
        <w:trPr>
          <w:cantSplit/>
          <w:trHeight w:val="305"/>
        </w:trPr>
        <w:tc>
          <w:tcPr>
            <w:tcW w:w="3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DA0EE" w14:textId="77777777" w:rsidR="00181BFF" w:rsidRPr="006461EA" w:rsidRDefault="00181BFF" w:rsidP="00181BFF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7A1E" w14:textId="39048C76" w:rsidR="00181BFF" w:rsidRPr="00B55A7B" w:rsidRDefault="00B55A7B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308,761</w:t>
            </w:r>
          </w:p>
        </w:tc>
        <w:tc>
          <w:tcPr>
            <w:tcW w:w="180" w:type="dxa"/>
          </w:tcPr>
          <w:p w14:paraId="2CE09875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59164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305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572</w:t>
            </w:r>
          </w:p>
        </w:tc>
        <w:tc>
          <w:tcPr>
            <w:tcW w:w="180" w:type="dxa"/>
          </w:tcPr>
          <w:p w14:paraId="6AE77318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4612" w14:textId="21D490C5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344,250</w:t>
            </w:r>
          </w:p>
        </w:tc>
        <w:tc>
          <w:tcPr>
            <w:tcW w:w="180" w:type="dxa"/>
          </w:tcPr>
          <w:p w14:paraId="7F87FF2C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24A3" w14:textId="77777777" w:rsidR="00181BFF" w:rsidRPr="006461EA" w:rsidRDefault="00181BFF" w:rsidP="00181BF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344,250</w:t>
            </w:r>
          </w:p>
        </w:tc>
      </w:tr>
    </w:tbl>
    <w:p w14:paraId="4C7DB436" w14:textId="77777777" w:rsidR="002C517E" w:rsidRPr="006461EA" w:rsidRDefault="002C517E" w:rsidP="004B068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D776A4A" w14:textId="77777777" w:rsidR="00B02836" w:rsidRPr="006461EA" w:rsidRDefault="00B02836" w:rsidP="00B87B1D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เงินลงทุนในหุ้นของ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แมคทริค จำกัด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(มหาชน) 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ข้อบ่งชี้การด้อยค่าเนื่องจากราคาทุนของเงินลงทุนสูงกว่ามูลค่าตามบัญชีของบริษัท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ร่วม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อย่างมีสาระสำคัญ </w:t>
      </w:r>
    </w:p>
    <w:p w14:paraId="35ED06CD" w14:textId="77777777" w:rsidR="001B42FE" w:rsidRPr="00EF5432" w:rsidRDefault="001B42FE" w:rsidP="00E61B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12AA64F" w14:textId="77777777" w:rsidR="00B02836" w:rsidRPr="006461EA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14:paraId="36AF92C6" w14:textId="53BFDDD4" w:rsidR="00B02836" w:rsidRPr="006461EA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461EA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การทดสอบการด้อยค่าประจำปี ผู้บริหารมีการคำนวณมูลค่าที่คาดว่าจะได้รับคืนจากการดำเนินงานของบริษัท </w:t>
      </w:r>
      <w:r w:rsidR="00190EDE" w:rsidRPr="006461EA">
        <w:rPr>
          <w:rFonts w:ascii="Browallia New" w:hAnsi="Browallia New" w:cs="Browallia New"/>
          <w:color w:val="auto"/>
          <w:sz w:val="28"/>
          <w:szCs w:val="28"/>
        </w:rPr>
        <w:t xml:space="preserve">          </w:t>
      </w:r>
      <w:r w:rsidRPr="006461EA">
        <w:rPr>
          <w:rFonts w:ascii="Browallia New" w:hAnsi="Browallia New" w:cs="Browallia New"/>
          <w:color w:val="auto"/>
          <w:sz w:val="28"/>
          <w:szCs w:val="28"/>
          <w:cs/>
        </w:rPr>
        <w:t xml:space="preserve">แมคทริค จำกัด </w:t>
      </w:r>
      <w:r w:rsidRPr="006461EA">
        <w:rPr>
          <w:rFonts w:ascii="Browallia New" w:hAnsi="Browallia New" w:cs="Browallia New" w:hint="cs"/>
          <w:color w:val="auto"/>
          <w:sz w:val="28"/>
          <w:szCs w:val="28"/>
          <w:cs/>
        </w:rPr>
        <w:t>(มหาชน)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โดยใช้วิธี</w:t>
      </w:r>
      <w:r w:rsidR="00FB458B">
        <w:rPr>
          <w:rFonts w:ascii="Browallia New" w:hAnsi="Browallia New" w:cs="Browallia New" w:hint="cs"/>
          <w:sz w:val="28"/>
          <w:szCs w:val="28"/>
          <w:cs/>
        </w:rPr>
        <w:t xml:space="preserve">มูลค่ายุติธรรมหักด้วยต้นทุนในการจำหน่าย ซึ่งมูลค่าที่คาดว่าจะได้รับคืนสูงกว่ามูลค่าตามบัญชีของเงินลงทุนในงบการเงินรวมและงบการเงินเฉพาะของบริษัท อย่างไรก็ตาม ยังมีความไม่แน่นอนอยู่ </w:t>
      </w:r>
      <w:r w:rsidR="006D4F17" w:rsidRPr="006461EA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บริษัทจึงไม่กลับรายการค่าเผื่อการด้อยค่าในเงินลงทุนในบริษัทร่วม</w:t>
      </w:r>
    </w:p>
    <w:p w14:paraId="089E7686" w14:textId="77777777" w:rsidR="00B02836" w:rsidRPr="006461EA" w:rsidRDefault="00B02836" w:rsidP="004B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65"/>
        <w:jc w:val="thaiDistribute"/>
        <w:rPr>
          <w:rFonts w:ascii="Browallia New" w:hAnsi="Browallia New" w:cs="Browallia New"/>
          <w:sz w:val="28"/>
          <w:szCs w:val="28"/>
        </w:rPr>
      </w:pPr>
    </w:p>
    <w:p w14:paraId="40E16EF5" w14:textId="77777777" w:rsidR="00E634A2" w:rsidRDefault="00E6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1694E9DE" w14:textId="7E348BBB" w:rsidR="002A6F10" w:rsidRPr="006461EA" w:rsidRDefault="002A6F10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69DCB5DA" w14:textId="77777777" w:rsidR="0078774C" w:rsidRPr="006461EA" w:rsidRDefault="0078774C" w:rsidP="00787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024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98"/>
        <w:gridCol w:w="910"/>
        <w:gridCol w:w="868"/>
        <w:gridCol w:w="70"/>
        <w:gridCol w:w="830"/>
        <w:gridCol w:w="21"/>
        <w:gridCol w:w="922"/>
        <w:gridCol w:w="850"/>
        <w:gridCol w:w="849"/>
        <w:gridCol w:w="851"/>
        <w:gridCol w:w="855"/>
      </w:tblGrid>
      <w:tr w:rsidR="00C06191" w:rsidRPr="006461EA" w14:paraId="5F0A4F9E" w14:textId="77777777" w:rsidTr="00190EDE">
        <w:trPr>
          <w:cantSplit/>
          <w:tblHeader/>
        </w:trPr>
        <w:tc>
          <w:tcPr>
            <w:tcW w:w="1998" w:type="dxa"/>
          </w:tcPr>
          <w:p w14:paraId="5339529F" w14:textId="77777777" w:rsidR="00C06191" w:rsidRPr="006461EA" w:rsidRDefault="00C06191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</w:p>
        </w:tc>
        <w:tc>
          <w:tcPr>
            <w:tcW w:w="910" w:type="dxa"/>
          </w:tcPr>
          <w:p w14:paraId="59238337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426DAC92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  <w:gridSpan w:val="2"/>
          </w:tcPr>
          <w:p w14:paraId="048243D8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7" w:type="dxa"/>
            <w:gridSpan w:val="5"/>
          </w:tcPr>
          <w:p w14:paraId="1471710A" w14:textId="77777777" w:rsidR="00C06191" w:rsidRPr="006461EA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427356" w:rsidRPr="006461EA" w14:paraId="053F3620" w14:textId="77777777" w:rsidTr="00190EDE">
        <w:trPr>
          <w:cantSplit/>
          <w:tblHeader/>
        </w:trPr>
        <w:tc>
          <w:tcPr>
            <w:tcW w:w="1998" w:type="dxa"/>
          </w:tcPr>
          <w:p w14:paraId="299D4913" w14:textId="77777777" w:rsidR="00427356" w:rsidRPr="006461EA" w:rsidRDefault="00427356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26" w:type="dxa"/>
            <w:gridSpan w:val="10"/>
          </w:tcPr>
          <w:p w14:paraId="12092E3B" w14:textId="77777777" w:rsidR="00427356" w:rsidRPr="006461EA" w:rsidRDefault="00427356" w:rsidP="002A464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งบการเงิน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872730" w:rsidRPr="006461EA" w14:paraId="34A3D29D" w14:textId="77777777" w:rsidTr="00190EDE">
        <w:trPr>
          <w:cantSplit/>
          <w:tblHeader/>
        </w:trPr>
        <w:tc>
          <w:tcPr>
            <w:tcW w:w="1998" w:type="dxa"/>
          </w:tcPr>
          <w:p w14:paraId="650C0EF0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14:paraId="1AA5F890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6C3D6AF3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68" w:type="dxa"/>
          </w:tcPr>
          <w:p w14:paraId="0B3CE6CA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3A6E8643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900" w:type="dxa"/>
            <w:gridSpan w:val="2"/>
          </w:tcPr>
          <w:p w14:paraId="3D2178A1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481D8C7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50" w:type="dxa"/>
          </w:tcPr>
          <w:p w14:paraId="30A33C47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49" w:type="dxa"/>
          </w:tcPr>
          <w:p w14:paraId="014C315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630E476C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51" w:type="dxa"/>
          </w:tcPr>
          <w:p w14:paraId="35D6F27F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55" w:type="dxa"/>
          </w:tcPr>
          <w:p w14:paraId="1221C589" w14:textId="77777777" w:rsidR="00872730" w:rsidRPr="006461EA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6461EA" w14:paraId="2CD5B98C" w14:textId="77777777" w:rsidTr="00190EDE">
        <w:trPr>
          <w:cantSplit/>
          <w:tblHeader/>
        </w:trPr>
        <w:tc>
          <w:tcPr>
            <w:tcW w:w="1998" w:type="dxa"/>
          </w:tcPr>
          <w:p w14:paraId="0BD3B392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14:paraId="539C960B" w14:textId="77777777" w:rsidR="00872730" w:rsidRPr="006461EA" w:rsidRDefault="00872730" w:rsidP="001A28BF">
            <w:pPr>
              <w:pBdr>
                <w:bottom w:val="single" w:sz="6" w:space="1" w:color="auto"/>
              </w:pBdr>
              <w:spacing w:line="240" w:lineRule="auto"/>
              <w:ind w:left="-114" w:right="-36" w:firstLine="114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68" w:type="dxa"/>
          </w:tcPr>
          <w:p w14:paraId="39351211" w14:textId="77777777" w:rsidR="00872730" w:rsidRPr="006461EA" w:rsidRDefault="00872730" w:rsidP="001A28BF">
            <w:pPr>
              <w:pBdr>
                <w:bottom w:val="single" w:sz="6" w:space="1" w:color="auto"/>
              </w:pBdr>
              <w:spacing w:line="240" w:lineRule="auto"/>
              <w:ind w:left="-63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900" w:type="dxa"/>
            <w:gridSpan w:val="2"/>
          </w:tcPr>
          <w:p w14:paraId="4402E97F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43" w:type="dxa"/>
            <w:gridSpan w:val="2"/>
          </w:tcPr>
          <w:p w14:paraId="3EC48660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50" w:type="dxa"/>
          </w:tcPr>
          <w:p w14:paraId="1463F788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5A1BCA09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49" w:type="dxa"/>
          </w:tcPr>
          <w:p w14:paraId="7722ACDC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51" w:type="dxa"/>
            <w:vAlign w:val="bottom"/>
          </w:tcPr>
          <w:p w14:paraId="084E5BDA" w14:textId="77777777" w:rsidR="00872730" w:rsidRPr="006461EA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</w:t>
            </w:r>
          </w:p>
          <w:p w14:paraId="41266B46" w14:textId="77777777" w:rsidR="00872730" w:rsidRPr="006461EA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855" w:type="dxa"/>
          </w:tcPr>
          <w:p w14:paraId="79EE354B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14:paraId="427F686B" w14:textId="77777777" w:rsidR="00872730" w:rsidRPr="006461EA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6461EA" w14:paraId="05F0F5AE" w14:textId="77777777" w:rsidTr="00190EDE">
        <w:trPr>
          <w:cantSplit/>
        </w:trPr>
        <w:tc>
          <w:tcPr>
            <w:tcW w:w="1998" w:type="dxa"/>
          </w:tcPr>
          <w:p w14:paraId="1E3C002F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10" w:type="dxa"/>
          </w:tcPr>
          <w:p w14:paraId="7EDFDA1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6CBFC94D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149A7A7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055A26CB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6E8EE640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7B242167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34226BDF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279122CE" w14:textId="77777777" w:rsidR="00872730" w:rsidRPr="006461EA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2725ED" w:rsidRPr="006461EA" w14:paraId="20569D6B" w14:textId="77777777" w:rsidTr="00190EDE">
        <w:trPr>
          <w:cantSplit/>
        </w:trPr>
        <w:tc>
          <w:tcPr>
            <w:tcW w:w="1998" w:type="dxa"/>
            <w:vAlign w:val="center"/>
          </w:tcPr>
          <w:p w14:paraId="080DDA93" w14:textId="77777777" w:rsidR="002725ED" w:rsidRPr="006461EA" w:rsidRDefault="002725ED" w:rsidP="002725E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</w:t>
            </w:r>
            <w:r w:rsidRPr="006461EA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910" w:type="dxa"/>
            <w:vAlign w:val="center"/>
          </w:tcPr>
          <w:p w14:paraId="1686DC06" w14:textId="0448333A" w:rsidR="002725ED" w:rsidRPr="002725ED" w:rsidRDefault="002725ED" w:rsidP="002725ED">
            <w:pPr>
              <w:tabs>
                <w:tab w:val="clear" w:pos="680"/>
                <w:tab w:val="clear" w:pos="907"/>
                <w:tab w:val="left" w:pos="426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1,030,413</w:t>
            </w:r>
          </w:p>
        </w:tc>
        <w:tc>
          <w:tcPr>
            <w:tcW w:w="868" w:type="dxa"/>
            <w:vAlign w:val="center"/>
          </w:tcPr>
          <w:p w14:paraId="4EB38282" w14:textId="53CEA5C9" w:rsidR="002725ED" w:rsidRPr="002725ED" w:rsidRDefault="002725ED" w:rsidP="002725ED">
            <w:pPr>
              <w:tabs>
                <w:tab w:val="clear" w:pos="227"/>
                <w:tab w:val="clear" w:pos="680"/>
                <w:tab w:val="clear" w:pos="907"/>
                <w:tab w:val="left" w:pos="234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243,999</w:t>
            </w:r>
          </w:p>
        </w:tc>
        <w:tc>
          <w:tcPr>
            <w:tcW w:w="900" w:type="dxa"/>
            <w:gridSpan w:val="2"/>
            <w:vAlign w:val="center"/>
          </w:tcPr>
          <w:p w14:paraId="57A29522" w14:textId="517C9C2C" w:rsidR="002725ED" w:rsidRPr="002725ED" w:rsidRDefault="002725ED" w:rsidP="002725ED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92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727,900</w:t>
            </w:r>
          </w:p>
        </w:tc>
        <w:tc>
          <w:tcPr>
            <w:tcW w:w="943" w:type="dxa"/>
            <w:gridSpan w:val="2"/>
            <w:vAlign w:val="center"/>
          </w:tcPr>
          <w:p w14:paraId="13402660" w14:textId="338EC79C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49,276</w:t>
            </w:r>
          </w:p>
        </w:tc>
        <w:tc>
          <w:tcPr>
            <w:tcW w:w="850" w:type="dxa"/>
            <w:vAlign w:val="center"/>
          </w:tcPr>
          <w:p w14:paraId="1F0CEF5E" w14:textId="30BA9480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75,568</w:t>
            </w:r>
          </w:p>
        </w:tc>
        <w:tc>
          <w:tcPr>
            <w:tcW w:w="849" w:type="dxa"/>
            <w:vAlign w:val="center"/>
          </w:tcPr>
          <w:p w14:paraId="4E47AF5B" w14:textId="55E11964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</w:t>
            </w:r>
            <w:r w:rsidR="008F1AE9">
              <w:rPr>
                <w:rFonts w:ascii="Browallia New" w:hAnsi="Browallia New" w:cs="Browallia New"/>
              </w:rPr>
              <w:t>30</w:t>
            </w:r>
            <w:r w:rsidRPr="002725ED">
              <w:rPr>
                <w:rFonts w:ascii="Browallia New" w:hAnsi="Browallia New" w:cs="Browallia New"/>
              </w:rPr>
              <w:t>,186</w:t>
            </w:r>
          </w:p>
        </w:tc>
        <w:tc>
          <w:tcPr>
            <w:tcW w:w="851" w:type="dxa"/>
            <w:vAlign w:val="center"/>
          </w:tcPr>
          <w:p w14:paraId="2F1F1777" w14:textId="118A52AF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27,706</w:t>
            </w:r>
          </w:p>
        </w:tc>
        <w:tc>
          <w:tcPr>
            <w:tcW w:w="855" w:type="dxa"/>
            <w:vAlign w:val="center"/>
          </w:tcPr>
          <w:p w14:paraId="56D40F2A" w14:textId="5CEE8238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2,38</w:t>
            </w:r>
            <w:r w:rsidR="008F1AE9">
              <w:rPr>
                <w:rFonts w:ascii="Browallia New" w:hAnsi="Browallia New" w:cs="Browallia New"/>
              </w:rPr>
              <w:t>5</w:t>
            </w:r>
            <w:r w:rsidRPr="002725ED">
              <w:rPr>
                <w:rFonts w:ascii="Browallia New" w:hAnsi="Browallia New" w:cs="Browallia New"/>
              </w:rPr>
              <w:t>,048</w:t>
            </w:r>
          </w:p>
        </w:tc>
      </w:tr>
      <w:tr w:rsidR="002725ED" w:rsidRPr="006461EA" w14:paraId="5F9D179A" w14:textId="77777777" w:rsidTr="00190EDE">
        <w:trPr>
          <w:cantSplit/>
        </w:trPr>
        <w:tc>
          <w:tcPr>
            <w:tcW w:w="1998" w:type="dxa"/>
            <w:vAlign w:val="center"/>
          </w:tcPr>
          <w:p w14:paraId="35E1DF93" w14:textId="2CCAB16B" w:rsidR="002725ED" w:rsidRPr="006461EA" w:rsidRDefault="002725ED" w:rsidP="002725E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10" w:type="dxa"/>
            <w:vAlign w:val="center"/>
          </w:tcPr>
          <w:p w14:paraId="354ACBBE" w14:textId="52B8C28F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14,984</w:t>
            </w:r>
          </w:p>
        </w:tc>
        <w:tc>
          <w:tcPr>
            <w:tcW w:w="868" w:type="dxa"/>
            <w:vAlign w:val="center"/>
          </w:tcPr>
          <w:p w14:paraId="1176FA7D" w14:textId="2431428B" w:rsidR="002725ED" w:rsidRPr="002725ED" w:rsidRDefault="002725ED" w:rsidP="002725ED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900" w:type="dxa"/>
            <w:gridSpan w:val="2"/>
            <w:vAlign w:val="center"/>
          </w:tcPr>
          <w:p w14:paraId="1C74454F" w14:textId="76EDBDD5" w:rsidR="002725ED" w:rsidRPr="002725ED" w:rsidRDefault="002725ED" w:rsidP="002725ED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40,024</w:t>
            </w:r>
          </w:p>
        </w:tc>
        <w:tc>
          <w:tcPr>
            <w:tcW w:w="943" w:type="dxa"/>
            <w:gridSpan w:val="2"/>
            <w:vAlign w:val="center"/>
          </w:tcPr>
          <w:p w14:paraId="3393AE82" w14:textId="0D0A6F92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5,597</w:t>
            </w:r>
          </w:p>
        </w:tc>
        <w:tc>
          <w:tcPr>
            <w:tcW w:w="850" w:type="dxa"/>
            <w:vAlign w:val="center"/>
          </w:tcPr>
          <w:p w14:paraId="439A7DA7" w14:textId="5A342B7A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12,478</w:t>
            </w:r>
          </w:p>
        </w:tc>
        <w:tc>
          <w:tcPr>
            <w:tcW w:w="849" w:type="dxa"/>
            <w:vAlign w:val="center"/>
          </w:tcPr>
          <w:p w14:paraId="18D35400" w14:textId="62831B0A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37</w:t>
            </w:r>
            <w:r w:rsidR="008F1AE9">
              <w:rPr>
                <w:rFonts w:ascii="Browallia New" w:hAnsi="Browallia New" w:cs="Browallia New"/>
              </w:rPr>
              <w:t>1</w:t>
            </w:r>
            <w:r w:rsidRPr="002725ED">
              <w:rPr>
                <w:rFonts w:ascii="Browallia New" w:hAnsi="Browallia New" w:cs="Browallia New"/>
              </w:rPr>
              <w:t>,738</w:t>
            </w:r>
          </w:p>
        </w:tc>
        <w:tc>
          <w:tcPr>
            <w:tcW w:w="851" w:type="dxa"/>
            <w:vAlign w:val="center"/>
          </w:tcPr>
          <w:p w14:paraId="7E4A3FCA" w14:textId="4531602B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71,266</w:t>
            </w:r>
          </w:p>
        </w:tc>
        <w:tc>
          <w:tcPr>
            <w:tcW w:w="855" w:type="dxa"/>
            <w:vAlign w:val="center"/>
          </w:tcPr>
          <w:p w14:paraId="017E26A4" w14:textId="4AFF109C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</w:t>
            </w:r>
            <w:r w:rsidR="008F1AE9">
              <w:rPr>
                <w:rFonts w:ascii="Browallia New" w:hAnsi="Browallia New" w:cs="Browallia New"/>
              </w:rPr>
              <w:t>16</w:t>
            </w:r>
            <w:r w:rsidRPr="002725ED">
              <w:rPr>
                <w:rFonts w:ascii="Browallia New" w:hAnsi="Browallia New" w:cs="Browallia New"/>
              </w:rPr>
              <w:t>,662</w:t>
            </w:r>
          </w:p>
        </w:tc>
      </w:tr>
      <w:tr w:rsidR="002725ED" w:rsidRPr="006461EA" w14:paraId="3AD25D8B" w14:textId="77777777" w:rsidTr="00190EDE">
        <w:trPr>
          <w:cantSplit/>
        </w:trPr>
        <w:tc>
          <w:tcPr>
            <w:tcW w:w="1998" w:type="dxa"/>
            <w:vAlign w:val="center"/>
          </w:tcPr>
          <w:p w14:paraId="289F475D" w14:textId="77777777" w:rsidR="002725ED" w:rsidRPr="006461EA" w:rsidRDefault="002725ED" w:rsidP="002725E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10" w:type="dxa"/>
            <w:vAlign w:val="center"/>
          </w:tcPr>
          <w:p w14:paraId="0181869E" w14:textId="0E54C849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868" w:type="dxa"/>
            <w:vAlign w:val="center"/>
          </w:tcPr>
          <w:p w14:paraId="611607FB" w14:textId="0EF9BF9E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900" w:type="dxa"/>
            <w:gridSpan w:val="2"/>
            <w:vAlign w:val="center"/>
          </w:tcPr>
          <w:p w14:paraId="253D04F3" w14:textId="033234E1" w:rsidR="002725ED" w:rsidRPr="002725ED" w:rsidRDefault="002725ED" w:rsidP="002725ED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7,487</w:t>
            </w:r>
          </w:p>
        </w:tc>
        <w:tc>
          <w:tcPr>
            <w:tcW w:w="943" w:type="dxa"/>
            <w:gridSpan w:val="2"/>
            <w:vAlign w:val="center"/>
          </w:tcPr>
          <w:p w14:paraId="30F39846" w14:textId="04D84B73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-</w:t>
            </w:r>
          </w:p>
        </w:tc>
        <w:tc>
          <w:tcPr>
            <w:tcW w:w="850" w:type="dxa"/>
            <w:vAlign w:val="center"/>
          </w:tcPr>
          <w:p w14:paraId="0C257F8A" w14:textId="5D6EB7EF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49" w:type="dxa"/>
            <w:vAlign w:val="center"/>
          </w:tcPr>
          <w:p w14:paraId="159A76E6" w14:textId="580191F4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4,473</w:t>
            </w:r>
          </w:p>
        </w:tc>
        <w:tc>
          <w:tcPr>
            <w:tcW w:w="851" w:type="dxa"/>
            <w:vAlign w:val="center"/>
          </w:tcPr>
          <w:p w14:paraId="61D01E02" w14:textId="3F1DE553" w:rsidR="002725ED" w:rsidRPr="002725ED" w:rsidRDefault="008F1AE9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="002725ED"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center"/>
          </w:tcPr>
          <w:p w14:paraId="081C255F" w14:textId="03722704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11,960</w:t>
            </w:r>
          </w:p>
        </w:tc>
      </w:tr>
      <w:tr w:rsidR="002725ED" w:rsidRPr="006461EA" w14:paraId="18478B87" w14:textId="77777777" w:rsidTr="00190EDE">
        <w:trPr>
          <w:cantSplit/>
        </w:trPr>
        <w:tc>
          <w:tcPr>
            <w:tcW w:w="1998" w:type="dxa"/>
            <w:vAlign w:val="center"/>
          </w:tcPr>
          <w:p w14:paraId="335B6188" w14:textId="77777777" w:rsidR="002725ED" w:rsidRPr="006461EA" w:rsidRDefault="002725ED" w:rsidP="002725E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14:paraId="53B9758C" w14:textId="7CFDB407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18,157</w:t>
            </w:r>
          </w:p>
        </w:tc>
        <w:tc>
          <w:tcPr>
            <w:tcW w:w="868" w:type="dxa"/>
            <w:vAlign w:val="center"/>
          </w:tcPr>
          <w:p w14:paraId="0CDF5F38" w14:textId="3EBE0831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161,555</w:t>
            </w:r>
          </w:p>
        </w:tc>
        <w:tc>
          <w:tcPr>
            <w:tcW w:w="900" w:type="dxa"/>
            <w:gridSpan w:val="2"/>
            <w:vAlign w:val="center"/>
          </w:tcPr>
          <w:p w14:paraId="70549546" w14:textId="75A173FC" w:rsidR="002725ED" w:rsidRPr="002725ED" w:rsidRDefault="002725ED" w:rsidP="002725ED">
            <w:pP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55,121</w:t>
            </w:r>
          </w:p>
        </w:tc>
        <w:tc>
          <w:tcPr>
            <w:tcW w:w="943" w:type="dxa"/>
            <w:gridSpan w:val="2"/>
            <w:vAlign w:val="center"/>
          </w:tcPr>
          <w:p w14:paraId="77EF8587" w14:textId="5C90839A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850" w:type="dxa"/>
            <w:vAlign w:val="center"/>
          </w:tcPr>
          <w:p w14:paraId="3AE289D9" w14:textId="6917F33B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49" w:type="dxa"/>
            <w:vAlign w:val="center"/>
          </w:tcPr>
          <w:p w14:paraId="1FCF22C6" w14:textId="2C3F26E7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  <w:cs/>
              </w:rPr>
              <w:t>(</w:t>
            </w:r>
            <w:r w:rsidRPr="002725ED">
              <w:rPr>
                <w:rFonts w:ascii="Browallia New" w:hAnsi="Browallia New" w:cs="Browallia New"/>
              </w:rPr>
              <w:t>185,389</w:t>
            </w:r>
            <w:r w:rsidRPr="002725E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14:paraId="6875D0B5" w14:textId="3956C775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  <w:cs/>
              </w:rPr>
              <w:t>(</w:t>
            </w:r>
            <w:r w:rsidRPr="002725ED">
              <w:rPr>
                <w:rFonts w:ascii="Browallia New" w:hAnsi="Browallia New" w:cs="Browallia New"/>
              </w:rPr>
              <w:t>42,753</w:t>
            </w:r>
            <w:r w:rsidRPr="002725E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55" w:type="dxa"/>
            <w:vAlign w:val="center"/>
          </w:tcPr>
          <w:p w14:paraId="0AD4943C" w14:textId="05724984" w:rsidR="002725ED" w:rsidRPr="002725ED" w:rsidRDefault="002725ED" w:rsidP="002725ED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6,721</w:t>
            </w:r>
          </w:p>
        </w:tc>
      </w:tr>
      <w:tr w:rsidR="00EF5432" w:rsidRPr="006461EA" w14:paraId="477AD987" w14:textId="77777777" w:rsidTr="00D5527C">
        <w:trPr>
          <w:cantSplit/>
        </w:trPr>
        <w:tc>
          <w:tcPr>
            <w:tcW w:w="1998" w:type="dxa"/>
            <w:vAlign w:val="center"/>
          </w:tcPr>
          <w:p w14:paraId="0BC089B2" w14:textId="77777777" w:rsidR="00EF5432" w:rsidRPr="006461EA" w:rsidRDefault="00EF5432" w:rsidP="00EF543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ขาย / ตัดจำหน่าย</w:t>
            </w:r>
          </w:p>
        </w:tc>
        <w:tc>
          <w:tcPr>
            <w:tcW w:w="910" w:type="dxa"/>
            <w:vAlign w:val="center"/>
          </w:tcPr>
          <w:p w14:paraId="746F285C" w14:textId="6E495528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68" w:type="dxa"/>
            <w:vAlign w:val="center"/>
          </w:tcPr>
          <w:p w14:paraId="676C4230" w14:textId="799AF1FE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-</w:t>
            </w:r>
          </w:p>
        </w:tc>
        <w:tc>
          <w:tcPr>
            <w:tcW w:w="900" w:type="dxa"/>
            <w:gridSpan w:val="2"/>
            <w:vAlign w:val="center"/>
          </w:tcPr>
          <w:p w14:paraId="3F341383" w14:textId="7637DF9D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37" w:right="-39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(14)</w:t>
            </w:r>
          </w:p>
        </w:tc>
        <w:tc>
          <w:tcPr>
            <w:tcW w:w="943" w:type="dxa"/>
            <w:gridSpan w:val="2"/>
            <w:vAlign w:val="center"/>
          </w:tcPr>
          <w:p w14:paraId="4BDD6DE4" w14:textId="566D31E7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50" w:type="dxa"/>
            <w:vAlign w:val="center"/>
          </w:tcPr>
          <w:p w14:paraId="08CDB3DA" w14:textId="10B8241B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49" w:type="dxa"/>
            <w:vAlign w:val="center"/>
          </w:tcPr>
          <w:p w14:paraId="56795483" w14:textId="5DA0B2D1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07AC06C7" w14:textId="3470EFFE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-</w:t>
            </w:r>
          </w:p>
        </w:tc>
        <w:tc>
          <w:tcPr>
            <w:tcW w:w="855" w:type="dxa"/>
            <w:vAlign w:val="center"/>
          </w:tcPr>
          <w:p w14:paraId="6D8CA3F5" w14:textId="63BC5EE8" w:rsidR="00EF5432" w:rsidRPr="002725ED" w:rsidRDefault="00EF5432" w:rsidP="00EF543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(1,258)</w:t>
            </w:r>
          </w:p>
        </w:tc>
      </w:tr>
      <w:tr w:rsidR="002725ED" w:rsidRPr="006461EA" w14:paraId="1123245C" w14:textId="77777777" w:rsidTr="00190EDE">
        <w:trPr>
          <w:cantSplit/>
        </w:trPr>
        <w:tc>
          <w:tcPr>
            <w:tcW w:w="1998" w:type="dxa"/>
            <w:vAlign w:val="center"/>
          </w:tcPr>
          <w:p w14:paraId="4EF7DCB2" w14:textId="77777777" w:rsidR="002725ED" w:rsidRPr="006461EA" w:rsidRDefault="002725ED" w:rsidP="002725E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center"/>
          </w:tcPr>
          <w:p w14:paraId="15DA6B8A" w14:textId="13C69544" w:rsidR="002725ED" w:rsidRPr="002725ED" w:rsidRDefault="002725ED" w:rsidP="002725ED">
            <w:pP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1,063,554</w:t>
            </w:r>
          </w:p>
        </w:tc>
        <w:tc>
          <w:tcPr>
            <w:tcW w:w="868" w:type="dxa"/>
            <w:vAlign w:val="center"/>
          </w:tcPr>
          <w:p w14:paraId="775C3C8F" w14:textId="28814C5B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900" w:type="dxa"/>
            <w:gridSpan w:val="2"/>
            <w:vAlign w:val="center"/>
          </w:tcPr>
          <w:p w14:paraId="288C3954" w14:textId="562DBFE0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830,518</w:t>
            </w:r>
          </w:p>
        </w:tc>
        <w:tc>
          <w:tcPr>
            <w:tcW w:w="943" w:type="dxa"/>
            <w:gridSpan w:val="2"/>
            <w:vAlign w:val="center"/>
          </w:tcPr>
          <w:p w14:paraId="26801D44" w14:textId="52542809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54,903</w:t>
            </w:r>
          </w:p>
        </w:tc>
        <w:tc>
          <w:tcPr>
            <w:tcW w:w="850" w:type="dxa"/>
            <w:vAlign w:val="center"/>
          </w:tcPr>
          <w:p w14:paraId="1BEF73B3" w14:textId="2AA2F91C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86,802</w:t>
            </w:r>
          </w:p>
        </w:tc>
        <w:tc>
          <w:tcPr>
            <w:tcW w:w="849" w:type="dxa"/>
            <w:vAlign w:val="center"/>
          </w:tcPr>
          <w:p w14:paraId="4C366422" w14:textId="08952701" w:rsidR="002725ED" w:rsidRPr="002725ED" w:rsidRDefault="002725ED" w:rsidP="002725ED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421,008</w:t>
            </w:r>
          </w:p>
        </w:tc>
        <w:tc>
          <w:tcPr>
            <w:tcW w:w="851" w:type="dxa"/>
            <w:vAlign w:val="center"/>
          </w:tcPr>
          <w:p w14:paraId="5DAC387A" w14:textId="4981AE76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56,219</w:t>
            </w:r>
          </w:p>
        </w:tc>
        <w:tc>
          <w:tcPr>
            <w:tcW w:w="855" w:type="dxa"/>
            <w:vAlign w:val="center"/>
          </w:tcPr>
          <w:p w14:paraId="32FF8F24" w14:textId="42D3E1A5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2,919,133</w:t>
            </w:r>
          </w:p>
        </w:tc>
      </w:tr>
      <w:tr w:rsidR="002725ED" w:rsidRPr="006461EA" w14:paraId="4D1418D4" w14:textId="77777777" w:rsidTr="00190EDE">
        <w:trPr>
          <w:cantSplit/>
        </w:trPr>
        <w:tc>
          <w:tcPr>
            <w:tcW w:w="1998" w:type="dxa"/>
            <w:vAlign w:val="center"/>
          </w:tcPr>
          <w:p w14:paraId="0C368D74" w14:textId="77052285" w:rsidR="002725ED" w:rsidRPr="006461EA" w:rsidRDefault="002725ED" w:rsidP="002725E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10" w:type="dxa"/>
            <w:vAlign w:val="center"/>
          </w:tcPr>
          <w:p w14:paraId="23DD5F2D" w14:textId="55843CA0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1,121</w:t>
            </w:r>
          </w:p>
        </w:tc>
        <w:tc>
          <w:tcPr>
            <w:tcW w:w="868" w:type="dxa"/>
            <w:vAlign w:val="center"/>
          </w:tcPr>
          <w:p w14:paraId="7E99187C" w14:textId="4D169D1E" w:rsidR="002725ED" w:rsidRPr="002725ED" w:rsidRDefault="002725ED" w:rsidP="002725ED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3,226</w:t>
            </w:r>
          </w:p>
        </w:tc>
        <w:tc>
          <w:tcPr>
            <w:tcW w:w="900" w:type="dxa"/>
            <w:gridSpan w:val="2"/>
            <w:vAlign w:val="center"/>
          </w:tcPr>
          <w:p w14:paraId="524D56C4" w14:textId="77965D50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26,516</w:t>
            </w:r>
          </w:p>
        </w:tc>
        <w:tc>
          <w:tcPr>
            <w:tcW w:w="943" w:type="dxa"/>
            <w:gridSpan w:val="2"/>
            <w:vAlign w:val="center"/>
          </w:tcPr>
          <w:p w14:paraId="7C0671A5" w14:textId="5E86C8F6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7,364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42BBFB" w14:textId="73D86BCB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1325B89" w14:textId="50AC3033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205,663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EE57F6" w14:textId="78C1EC44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185,185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9B12CE4" w14:textId="4291E171" w:rsidR="002725ED" w:rsidRPr="002725ED" w:rsidRDefault="002725ED" w:rsidP="002725ED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430,030</w:t>
            </w:r>
          </w:p>
        </w:tc>
      </w:tr>
      <w:tr w:rsidR="008F1AE9" w:rsidRPr="006461EA" w14:paraId="4BF2FCCA" w14:textId="77777777" w:rsidTr="00190EDE">
        <w:trPr>
          <w:cantSplit/>
        </w:trPr>
        <w:tc>
          <w:tcPr>
            <w:tcW w:w="1998" w:type="dxa"/>
            <w:vAlign w:val="center"/>
          </w:tcPr>
          <w:p w14:paraId="17094A1F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10" w:type="dxa"/>
            <w:vAlign w:val="center"/>
          </w:tcPr>
          <w:p w14:paraId="5A6D3737" w14:textId="284F7FD4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68" w:type="dxa"/>
            <w:vAlign w:val="center"/>
          </w:tcPr>
          <w:p w14:paraId="2AEC1C69" w14:textId="65944998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-</w:t>
            </w:r>
          </w:p>
        </w:tc>
        <w:tc>
          <w:tcPr>
            <w:tcW w:w="900" w:type="dxa"/>
            <w:gridSpan w:val="2"/>
            <w:vAlign w:val="center"/>
          </w:tcPr>
          <w:p w14:paraId="3F0AC368" w14:textId="536EAF7A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943" w:type="dxa"/>
            <w:gridSpan w:val="2"/>
            <w:vAlign w:val="center"/>
          </w:tcPr>
          <w:p w14:paraId="1AF74FC4" w14:textId="4FB52F2B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BBC3A9" w14:textId="78D33E96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A4DD95F" w14:textId="3915F97D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16,018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990D71" w14:textId="437FE796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5A59286" w14:textId="77C30AEB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16,018</w:t>
            </w:r>
          </w:p>
        </w:tc>
      </w:tr>
      <w:tr w:rsidR="008F1AE9" w:rsidRPr="006461EA" w14:paraId="3359B6B1" w14:textId="77777777" w:rsidTr="00190EDE">
        <w:trPr>
          <w:cantSplit/>
        </w:trPr>
        <w:tc>
          <w:tcPr>
            <w:tcW w:w="1998" w:type="dxa"/>
            <w:vAlign w:val="center"/>
          </w:tcPr>
          <w:p w14:paraId="43D8B09E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14:paraId="6AFC7211" w14:textId="5A7FA20E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 -</w:t>
            </w:r>
          </w:p>
        </w:tc>
        <w:tc>
          <w:tcPr>
            <w:tcW w:w="868" w:type="dxa"/>
            <w:vAlign w:val="center"/>
          </w:tcPr>
          <w:p w14:paraId="71B0D9C1" w14:textId="20446EED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183,269</w:t>
            </w:r>
          </w:p>
        </w:tc>
        <w:tc>
          <w:tcPr>
            <w:tcW w:w="900" w:type="dxa"/>
            <w:gridSpan w:val="2"/>
            <w:vAlign w:val="center"/>
          </w:tcPr>
          <w:p w14:paraId="289EAA64" w14:textId="7C604CD1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260,694</w:t>
            </w:r>
          </w:p>
        </w:tc>
        <w:tc>
          <w:tcPr>
            <w:tcW w:w="943" w:type="dxa"/>
            <w:gridSpan w:val="2"/>
            <w:vAlign w:val="center"/>
          </w:tcPr>
          <w:p w14:paraId="69FB79BE" w14:textId="0E590FE5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A6FCC" w14:textId="5B14E917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 -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71FD607" w14:textId="3B237BE5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(417,991)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629A31" w14:textId="5B54E39F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(19,480)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0C226DE" w14:textId="62AD2606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6,492</w:t>
            </w:r>
          </w:p>
        </w:tc>
      </w:tr>
      <w:tr w:rsidR="008F1AE9" w:rsidRPr="006461EA" w14:paraId="21E0F6BE" w14:textId="77777777" w:rsidTr="00B21566">
        <w:trPr>
          <w:cantSplit/>
        </w:trPr>
        <w:tc>
          <w:tcPr>
            <w:tcW w:w="1998" w:type="dxa"/>
            <w:vAlign w:val="center"/>
          </w:tcPr>
          <w:p w14:paraId="13C265F1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ขาย</w:t>
            </w:r>
            <w:r w:rsidRPr="006461EA">
              <w:rPr>
                <w:rFonts w:ascii="Browallia New" w:hAnsi="Browallia New" w:cs="Browallia New"/>
              </w:rPr>
              <w:t xml:space="preserve"> / </w:t>
            </w:r>
            <w:r w:rsidRPr="006461EA"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910" w:type="dxa"/>
            <w:vAlign w:val="center"/>
          </w:tcPr>
          <w:p w14:paraId="23CD9207" w14:textId="6D78D9E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114" w:right="-5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68" w:type="dxa"/>
            <w:vAlign w:val="center"/>
          </w:tcPr>
          <w:p w14:paraId="2067CC9B" w14:textId="0FDC7097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48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14:paraId="49211F07" w14:textId="29BF3676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(3,490)</w:t>
            </w:r>
          </w:p>
        </w:tc>
        <w:tc>
          <w:tcPr>
            <w:tcW w:w="943" w:type="dxa"/>
            <w:gridSpan w:val="2"/>
            <w:vAlign w:val="center"/>
          </w:tcPr>
          <w:p w14:paraId="16B02108" w14:textId="2DD7EA01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EFE4A7" w14:textId="4C3F071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</w:t>
            </w:r>
            <w:r w:rsidR="00EF5432">
              <w:rPr>
                <w:rFonts w:ascii="Browallia New" w:hAnsi="Browallia New" w:cs="Browallia New"/>
              </w:rPr>
              <w:t xml:space="preserve"> </w:t>
            </w:r>
            <w:r w:rsidRPr="002725ED">
              <w:rPr>
                <w:rFonts w:ascii="Browallia New" w:hAnsi="Browallia New" w:cs="Browallia New"/>
              </w:rPr>
              <w:t xml:space="preserve">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723D612" w14:textId="5B04FE3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(90)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D87709" w14:textId="15A31C5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F5B6FE7" w14:textId="423FC76F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(3,580)</w:t>
            </w:r>
          </w:p>
        </w:tc>
      </w:tr>
      <w:tr w:rsidR="008F1AE9" w:rsidRPr="006461EA" w14:paraId="6489EA5E" w14:textId="77777777" w:rsidTr="00190EDE">
        <w:trPr>
          <w:cantSplit/>
        </w:trPr>
        <w:tc>
          <w:tcPr>
            <w:tcW w:w="1998" w:type="dxa"/>
            <w:vAlign w:val="center"/>
          </w:tcPr>
          <w:p w14:paraId="4E669A62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10" w:type="dxa"/>
            <w:vAlign w:val="center"/>
          </w:tcPr>
          <w:p w14:paraId="513D86C1" w14:textId="23D2D0E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14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1,064,675</w:t>
            </w:r>
          </w:p>
        </w:tc>
        <w:tc>
          <w:tcPr>
            <w:tcW w:w="868" w:type="dxa"/>
            <w:vAlign w:val="center"/>
          </w:tcPr>
          <w:p w14:paraId="40677C32" w14:textId="69A5171D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592,624</w:t>
            </w:r>
          </w:p>
        </w:tc>
        <w:tc>
          <w:tcPr>
            <w:tcW w:w="900" w:type="dxa"/>
            <w:gridSpan w:val="2"/>
            <w:vAlign w:val="center"/>
          </w:tcPr>
          <w:p w14:paraId="5D145B16" w14:textId="7D74B4A2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1,114,238</w:t>
            </w:r>
          </w:p>
        </w:tc>
        <w:tc>
          <w:tcPr>
            <w:tcW w:w="943" w:type="dxa"/>
            <w:gridSpan w:val="2"/>
            <w:vAlign w:val="center"/>
          </w:tcPr>
          <w:p w14:paraId="70F73B6C" w14:textId="0142A9C9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62,267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F95AB" w14:textId="75782C1A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87,757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60DAFA5" w14:textId="1E40E87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2725ED">
              <w:rPr>
                <w:rFonts w:ascii="Browallia New" w:hAnsi="Browallia New" w:cs="Browallia New"/>
                <w:lang w:val="en-GB"/>
              </w:rPr>
              <w:t>224,608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17FD58" w14:textId="3B230EBF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221,924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15EFFD8" w14:textId="4AF9965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3,368,093</w:t>
            </w:r>
          </w:p>
        </w:tc>
      </w:tr>
      <w:tr w:rsidR="008F1AE9" w:rsidRPr="006461EA" w14:paraId="6B931D79" w14:textId="77777777" w:rsidTr="00190EDE">
        <w:trPr>
          <w:cantSplit/>
        </w:trPr>
        <w:tc>
          <w:tcPr>
            <w:tcW w:w="1998" w:type="dxa"/>
          </w:tcPr>
          <w:p w14:paraId="19F0FD61" w14:textId="77777777" w:rsidR="008F1AE9" w:rsidRPr="006461EA" w:rsidRDefault="008F1AE9" w:rsidP="008F1AE9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</w:tcPr>
          <w:p w14:paraId="4D3534ED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0D3C34E7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59C63C5C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25068957" w14:textId="77777777" w:rsidR="008F1AE9" w:rsidRPr="002725ED" w:rsidRDefault="008F1AE9" w:rsidP="008F1AE9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06CF8203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61BB516E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6A2FC678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45DDDDCF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18051506" w14:textId="77777777" w:rsidTr="00190EDE">
        <w:trPr>
          <w:cantSplit/>
        </w:trPr>
        <w:tc>
          <w:tcPr>
            <w:tcW w:w="1998" w:type="dxa"/>
          </w:tcPr>
          <w:p w14:paraId="05DE8B8B" w14:textId="77777777" w:rsidR="008F1AE9" w:rsidRPr="006461EA" w:rsidRDefault="008F1AE9" w:rsidP="008F1AE9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910" w:type="dxa"/>
          </w:tcPr>
          <w:p w14:paraId="459C0C38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14:paraId="0E8D8714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14:paraId="6683CFB9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14:paraId="69C4D4A8" w14:textId="77777777" w:rsidR="008F1AE9" w:rsidRPr="002725ED" w:rsidRDefault="008F1AE9" w:rsidP="008F1AE9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14:paraId="3F1F12D0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262190FA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14:paraId="70C3915F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14:paraId="19ACDF74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434A8D4B" w14:textId="77777777" w:rsidTr="00190EDE">
        <w:trPr>
          <w:cantSplit/>
        </w:trPr>
        <w:tc>
          <w:tcPr>
            <w:tcW w:w="1998" w:type="dxa"/>
          </w:tcPr>
          <w:p w14:paraId="16043D48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center"/>
          </w:tcPr>
          <w:p w14:paraId="3BAFAC2D" w14:textId="3FFED34A" w:rsidR="008F1AE9" w:rsidRPr="002725ED" w:rsidRDefault="008F1AE9" w:rsidP="008F1A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</w:t>
            </w: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868" w:type="dxa"/>
            <w:vAlign w:val="bottom"/>
          </w:tcPr>
          <w:p w14:paraId="5D6D1CF4" w14:textId="28A27F1B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24,684</w:t>
            </w:r>
          </w:p>
        </w:tc>
        <w:tc>
          <w:tcPr>
            <w:tcW w:w="900" w:type="dxa"/>
            <w:gridSpan w:val="2"/>
            <w:vAlign w:val="bottom"/>
          </w:tcPr>
          <w:p w14:paraId="3DFC97FB" w14:textId="10667396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197,888</w:t>
            </w:r>
          </w:p>
        </w:tc>
        <w:tc>
          <w:tcPr>
            <w:tcW w:w="943" w:type="dxa"/>
            <w:gridSpan w:val="2"/>
            <w:vAlign w:val="bottom"/>
          </w:tcPr>
          <w:p w14:paraId="1E5F3BC5" w14:textId="017A0EB3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28,478</w:t>
            </w:r>
          </w:p>
        </w:tc>
        <w:tc>
          <w:tcPr>
            <w:tcW w:w="850" w:type="dxa"/>
            <w:vAlign w:val="bottom"/>
          </w:tcPr>
          <w:p w14:paraId="4684C843" w14:textId="0C711F37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49,676</w:t>
            </w:r>
          </w:p>
        </w:tc>
        <w:tc>
          <w:tcPr>
            <w:tcW w:w="849" w:type="dxa"/>
            <w:vAlign w:val="center"/>
          </w:tcPr>
          <w:p w14:paraId="6F03880E" w14:textId="3A21316B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7587797E" w14:textId="13C093F7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694CD314" w14:textId="7273574D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300,726</w:t>
            </w:r>
          </w:p>
        </w:tc>
      </w:tr>
      <w:tr w:rsidR="008F1AE9" w:rsidRPr="006461EA" w14:paraId="34CD54CA" w14:textId="77777777" w:rsidTr="00ED2EB9">
        <w:trPr>
          <w:cantSplit/>
        </w:trPr>
        <w:tc>
          <w:tcPr>
            <w:tcW w:w="1998" w:type="dxa"/>
          </w:tcPr>
          <w:p w14:paraId="1E1B46B9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center"/>
          </w:tcPr>
          <w:p w14:paraId="1774DDD5" w14:textId="4AD5BE9E" w:rsidR="008F1AE9" w:rsidRPr="002725ED" w:rsidRDefault="008F1AE9" w:rsidP="008F1A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center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 </w:t>
            </w: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868" w:type="dxa"/>
            <w:vAlign w:val="bottom"/>
          </w:tcPr>
          <w:p w14:paraId="796EF7D0" w14:textId="35E2F5B8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9,571</w:t>
            </w:r>
          </w:p>
        </w:tc>
        <w:tc>
          <w:tcPr>
            <w:tcW w:w="900" w:type="dxa"/>
            <w:gridSpan w:val="2"/>
            <w:vAlign w:val="bottom"/>
          </w:tcPr>
          <w:p w14:paraId="3125D2AF" w14:textId="22F4589C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35,098</w:t>
            </w:r>
          </w:p>
        </w:tc>
        <w:tc>
          <w:tcPr>
            <w:tcW w:w="943" w:type="dxa"/>
            <w:gridSpan w:val="2"/>
            <w:vAlign w:val="bottom"/>
          </w:tcPr>
          <w:p w14:paraId="1310619D" w14:textId="52CE4A44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5,045</w:t>
            </w:r>
          </w:p>
        </w:tc>
        <w:tc>
          <w:tcPr>
            <w:tcW w:w="850" w:type="dxa"/>
            <w:vAlign w:val="bottom"/>
          </w:tcPr>
          <w:p w14:paraId="767D75EF" w14:textId="66B88998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11,352</w:t>
            </w:r>
          </w:p>
        </w:tc>
        <w:tc>
          <w:tcPr>
            <w:tcW w:w="849" w:type="dxa"/>
            <w:vAlign w:val="center"/>
          </w:tcPr>
          <w:p w14:paraId="462250FA" w14:textId="7351C092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2D896A1A" w14:textId="38DAAAFF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0BB834C6" w14:textId="4963DCB3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61,066</w:t>
            </w:r>
          </w:p>
        </w:tc>
      </w:tr>
      <w:tr w:rsidR="008F1AE9" w:rsidRPr="006461EA" w14:paraId="40185211" w14:textId="77777777" w:rsidTr="00C84CCB">
        <w:trPr>
          <w:cantSplit/>
        </w:trPr>
        <w:tc>
          <w:tcPr>
            <w:tcW w:w="1998" w:type="dxa"/>
          </w:tcPr>
          <w:p w14:paraId="443AA073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ค่าเสื่อมสะสมตัดจำหน่าย</w:t>
            </w:r>
          </w:p>
        </w:tc>
        <w:tc>
          <w:tcPr>
            <w:tcW w:w="910" w:type="dxa"/>
            <w:vAlign w:val="center"/>
          </w:tcPr>
          <w:p w14:paraId="182A382B" w14:textId="2BB8ADAE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7" w:right="-23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</w:t>
            </w: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868" w:type="dxa"/>
            <w:vAlign w:val="center"/>
          </w:tcPr>
          <w:p w14:paraId="26B97BAD" w14:textId="6E7DD6CE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900" w:type="dxa"/>
            <w:gridSpan w:val="2"/>
            <w:vAlign w:val="center"/>
          </w:tcPr>
          <w:p w14:paraId="34CA5C36" w14:textId="4D8A69E6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-</w:t>
            </w:r>
          </w:p>
        </w:tc>
        <w:tc>
          <w:tcPr>
            <w:tcW w:w="943" w:type="dxa"/>
            <w:gridSpan w:val="2"/>
            <w:vAlign w:val="center"/>
          </w:tcPr>
          <w:p w14:paraId="52405E94" w14:textId="69DFCE39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    -</w:t>
            </w:r>
          </w:p>
        </w:tc>
        <w:tc>
          <w:tcPr>
            <w:tcW w:w="850" w:type="dxa"/>
            <w:vAlign w:val="bottom"/>
          </w:tcPr>
          <w:p w14:paraId="0A79413D" w14:textId="2FB87A10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49" w:type="dxa"/>
            <w:vAlign w:val="center"/>
          </w:tcPr>
          <w:p w14:paraId="68C88318" w14:textId="473A9A2C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6F5A29ED" w14:textId="788E376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71074CC0" w14:textId="178DB9AB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(1,244)</w:t>
            </w:r>
          </w:p>
        </w:tc>
      </w:tr>
      <w:tr w:rsidR="008F1AE9" w:rsidRPr="006461EA" w14:paraId="01770D7C" w14:textId="77777777" w:rsidTr="00C84CCB">
        <w:trPr>
          <w:cantSplit/>
        </w:trPr>
        <w:tc>
          <w:tcPr>
            <w:tcW w:w="1998" w:type="dxa"/>
          </w:tcPr>
          <w:p w14:paraId="00113ACF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center"/>
          </w:tcPr>
          <w:p w14:paraId="3009C881" w14:textId="66EBB8AC" w:rsidR="008F1AE9" w:rsidRPr="002725ED" w:rsidRDefault="008F1AE9" w:rsidP="008F1A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4" w:right="-23"/>
              <w:jc w:val="center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 xml:space="preserve">    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2725ED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868" w:type="dxa"/>
            <w:vAlign w:val="bottom"/>
          </w:tcPr>
          <w:p w14:paraId="025DC447" w14:textId="5E925F45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900" w:type="dxa"/>
            <w:gridSpan w:val="2"/>
            <w:vAlign w:val="bottom"/>
          </w:tcPr>
          <w:p w14:paraId="623F7683" w14:textId="17CE25CE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232,986</w:t>
            </w:r>
          </w:p>
        </w:tc>
        <w:tc>
          <w:tcPr>
            <w:tcW w:w="943" w:type="dxa"/>
            <w:gridSpan w:val="2"/>
            <w:vAlign w:val="bottom"/>
          </w:tcPr>
          <w:p w14:paraId="37B26B91" w14:textId="7323136C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33,523</w:t>
            </w:r>
          </w:p>
        </w:tc>
        <w:tc>
          <w:tcPr>
            <w:tcW w:w="850" w:type="dxa"/>
            <w:vAlign w:val="bottom"/>
          </w:tcPr>
          <w:p w14:paraId="52D55A57" w14:textId="436AAB30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49" w:type="dxa"/>
            <w:vAlign w:val="center"/>
          </w:tcPr>
          <w:p w14:paraId="5DF78C14" w14:textId="6CE7EE1A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7CC5B840" w14:textId="45CDA9A5" w:rsidR="008F1AE9" w:rsidRPr="002725ED" w:rsidRDefault="008F1AE9" w:rsidP="008F1AE9">
            <w:pP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483A590C" w14:textId="05D3F830" w:rsidR="008F1AE9" w:rsidRPr="002725ED" w:rsidRDefault="008F1AE9" w:rsidP="008F1AE9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360,548</w:t>
            </w:r>
          </w:p>
        </w:tc>
      </w:tr>
      <w:tr w:rsidR="008F1AE9" w:rsidRPr="006461EA" w14:paraId="3B78EA7D" w14:textId="77777777" w:rsidTr="00190EDE">
        <w:trPr>
          <w:cantSplit/>
        </w:trPr>
        <w:tc>
          <w:tcPr>
            <w:tcW w:w="1998" w:type="dxa"/>
          </w:tcPr>
          <w:p w14:paraId="4F4D05A5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center"/>
          </w:tcPr>
          <w:p w14:paraId="58DE5C3D" w14:textId="2FE50741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868" w:type="dxa"/>
            <w:vAlign w:val="bottom"/>
          </w:tcPr>
          <w:p w14:paraId="65857889" w14:textId="00541CD6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18,653</w:t>
            </w:r>
          </w:p>
        </w:tc>
        <w:tc>
          <w:tcPr>
            <w:tcW w:w="900" w:type="dxa"/>
            <w:gridSpan w:val="2"/>
            <w:vAlign w:val="bottom"/>
          </w:tcPr>
          <w:p w14:paraId="4C6DFA95" w14:textId="35E2F78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42,210</w:t>
            </w:r>
          </w:p>
        </w:tc>
        <w:tc>
          <w:tcPr>
            <w:tcW w:w="943" w:type="dxa"/>
            <w:gridSpan w:val="2"/>
            <w:vAlign w:val="bottom"/>
          </w:tcPr>
          <w:p w14:paraId="323305AA" w14:textId="5F3E3827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5,870</w:t>
            </w:r>
          </w:p>
        </w:tc>
        <w:tc>
          <w:tcPr>
            <w:tcW w:w="850" w:type="dxa"/>
            <w:vAlign w:val="bottom"/>
          </w:tcPr>
          <w:p w14:paraId="6A6D14EF" w14:textId="70FD170B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10,705</w:t>
            </w:r>
          </w:p>
        </w:tc>
        <w:tc>
          <w:tcPr>
            <w:tcW w:w="849" w:type="dxa"/>
            <w:vAlign w:val="center"/>
          </w:tcPr>
          <w:p w14:paraId="75C90E48" w14:textId="41531E43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3D35CADB" w14:textId="447DB4E1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53B40036" w14:textId="507480EB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77,660</w:t>
            </w:r>
          </w:p>
        </w:tc>
      </w:tr>
      <w:tr w:rsidR="008F1AE9" w:rsidRPr="006461EA" w14:paraId="05CC9393" w14:textId="77777777" w:rsidTr="00B21566">
        <w:trPr>
          <w:cantSplit/>
        </w:trPr>
        <w:tc>
          <w:tcPr>
            <w:tcW w:w="1998" w:type="dxa"/>
          </w:tcPr>
          <w:p w14:paraId="47A64DC1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10" w:type="dxa"/>
            <w:vAlign w:val="bottom"/>
          </w:tcPr>
          <w:p w14:paraId="5201C878" w14:textId="3B1B0F0D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3" w:hanging="4"/>
              <w:jc w:val="right"/>
              <w:rPr>
                <w:rFonts w:ascii="Browallia New" w:hAnsi="Browallia New" w:cs="Browallia New"/>
                <w:cs/>
              </w:rPr>
            </w:pPr>
            <w:r w:rsidRPr="002725ED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868" w:type="dxa"/>
            <w:vAlign w:val="bottom"/>
          </w:tcPr>
          <w:p w14:paraId="297477E4" w14:textId="181D44BC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52,908</w:t>
            </w:r>
          </w:p>
        </w:tc>
        <w:tc>
          <w:tcPr>
            <w:tcW w:w="900" w:type="dxa"/>
            <w:gridSpan w:val="2"/>
            <w:vAlign w:val="bottom"/>
          </w:tcPr>
          <w:p w14:paraId="74282690" w14:textId="35E2A010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275,196</w:t>
            </w:r>
          </w:p>
        </w:tc>
        <w:tc>
          <w:tcPr>
            <w:tcW w:w="943" w:type="dxa"/>
            <w:gridSpan w:val="2"/>
            <w:vAlign w:val="bottom"/>
          </w:tcPr>
          <w:p w14:paraId="435C601E" w14:textId="52234F64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39,393</w:t>
            </w:r>
          </w:p>
        </w:tc>
        <w:tc>
          <w:tcPr>
            <w:tcW w:w="850" w:type="dxa"/>
            <w:vAlign w:val="bottom"/>
          </w:tcPr>
          <w:p w14:paraId="49E037D7" w14:textId="2FA9976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70,489</w:t>
            </w:r>
          </w:p>
        </w:tc>
        <w:tc>
          <w:tcPr>
            <w:tcW w:w="849" w:type="dxa"/>
            <w:vAlign w:val="center"/>
          </w:tcPr>
          <w:p w14:paraId="39CAFDE2" w14:textId="3BE432B8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1" w:type="dxa"/>
            <w:vAlign w:val="center"/>
          </w:tcPr>
          <w:p w14:paraId="3B7AAB95" w14:textId="3ECEC15F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725ED">
              <w:rPr>
                <w:rFonts w:ascii="Browallia New" w:hAnsi="Browallia New" w:cs="Browallia New"/>
              </w:rPr>
              <w:t xml:space="preserve">        -</w:t>
            </w:r>
          </w:p>
        </w:tc>
        <w:tc>
          <w:tcPr>
            <w:tcW w:w="855" w:type="dxa"/>
            <w:vAlign w:val="bottom"/>
          </w:tcPr>
          <w:p w14:paraId="6C153CDB" w14:textId="3CBB07F7" w:rsidR="008F1AE9" w:rsidRPr="002725ED" w:rsidRDefault="008F1AE9" w:rsidP="008F1AE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438,208</w:t>
            </w:r>
          </w:p>
        </w:tc>
      </w:tr>
      <w:tr w:rsidR="008F1AE9" w:rsidRPr="006461EA" w14:paraId="58AC9C75" w14:textId="77777777" w:rsidTr="00190EDE">
        <w:trPr>
          <w:cantSplit/>
        </w:trPr>
        <w:tc>
          <w:tcPr>
            <w:tcW w:w="1998" w:type="dxa"/>
          </w:tcPr>
          <w:p w14:paraId="1446252E" w14:textId="77777777" w:rsidR="008F1AE9" w:rsidRPr="006461EA" w:rsidRDefault="008F1AE9" w:rsidP="008F1AE9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  <w:vAlign w:val="bottom"/>
          </w:tcPr>
          <w:p w14:paraId="620D00B8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27E176BA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9475EB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D7C82A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CAC0E3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2FA92E0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</w:tcPr>
          <w:p w14:paraId="08571C7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10EC6A09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F1AE9" w:rsidRPr="006461EA" w14:paraId="570B841E" w14:textId="77777777" w:rsidTr="00190EDE">
        <w:trPr>
          <w:cantSplit/>
        </w:trPr>
        <w:tc>
          <w:tcPr>
            <w:tcW w:w="1998" w:type="dxa"/>
          </w:tcPr>
          <w:p w14:paraId="70FB0F64" w14:textId="77777777" w:rsidR="008F1AE9" w:rsidRPr="006461EA" w:rsidRDefault="008F1AE9" w:rsidP="008F1AE9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10" w:type="dxa"/>
            <w:vAlign w:val="bottom"/>
          </w:tcPr>
          <w:p w14:paraId="6A8A55D4" w14:textId="77777777" w:rsidR="008F1AE9" w:rsidRPr="002725ED" w:rsidRDefault="008F1AE9" w:rsidP="008F1AE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580B927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EFDA628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3DC33B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1B88529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7ED9710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</w:tcPr>
          <w:p w14:paraId="76D0F78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49B59B16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F1AE9" w:rsidRPr="006461EA" w14:paraId="21FF6C26" w14:textId="77777777" w:rsidTr="00190EDE">
        <w:trPr>
          <w:cantSplit/>
        </w:trPr>
        <w:tc>
          <w:tcPr>
            <w:tcW w:w="1998" w:type="dxa"/>
          </w:tcPr>
          <w:p w14:paraId="6FD846AA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bottom"/>
          </w:tcPr>
          <w:p w14:paraId="571BEACE" w14:textId="6030EDC7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114" w:right="-36" w:firstLine="7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1,063,554</w:t>
            </w:r>
          </w:p>
        </w:tc>
        <w:tc>
          <w:tcPr>
            <w:tcW w:w="868" w:type="dxa"/>
            <w:vAlign w:val="bottom"/>
          </w:tcPr>
          <w:p w14:paraId="650BD533" w14:textId="48ED6A78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 xml:space="preserve">     371,874</w:t>
            </w:r>
          </w:p>
        </w:tc>
        <w:tc>
          <w:tcPr>
            <w:tcW w:w="900" w:type="dxa"/>
            <w:gridSpan w:val="2"/>
            <w:vAlign w:val="bottom"/>
          </w:tcPr>
          <w:p w14:paraId="11FEE2BE" w14:textId="29F7BF38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597,498</w:t>
            </w:r>
          </w:p>
        </w:tc>
        <w:tc>
          <w:tcPr>
            <w:tcW w:w="943" w:type="dxa"/>
            <w:gridSpan w:val="2"/>
            <w:vAlign w:val="bottom"/>
          </w:tcPr>
          <w:p w14:paraId="7A4D44FF" w14:textId="74DAE181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21,380</w:t>
            </w:r>
          </w:p>
        </w:tc>
        <w:tc>
          <w:tcPr>
            <w:tcW w:w="850" w:type="dxa"/>
            <w:vAlign w:val="bottom"/>
          </w:tcPr>
          <w:p w14:paraId="015CF0C3" w14:textId="76224D6D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27,018</w:t>
            </w:r>
          </w:p>
        </w:tc>
        <w:tc>
          <w:tcPr>
            <w:tcW w:w="849" w:type="dxa"/>
            <w:vAlign w:val="bottom"/>
          </w:tcPr>
          <w:p w14:paraId="658D21B5" w14:textId="2AA4F76D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42</w:t>
            </w:r>
            <w:r w:rsidR="002A2418">
              <w:rPr>
                <w:rFonts w:ascii="Browallia New" w:hAnsi="Browallia New" w:cs="Browallia New"/>
              </w:rPr>
              <w:t>1</w:t>
            </w:r>
            <w:r w:rsidRPr="002725ED">
              <w:rPr>
                <w:rFonts w:ascii="Browallia New" w:hAnsi="Browallia New" w:cs="Browallia New"/>
              </w:rPr>
              <w:t>,008</w:t>
            </w:r>
          </w:p>
        </w:tc>
        <w:tc>
          <w:tcPr>
            <w:tcW w:w="851" w:type="dxa"/>
          </w:tcPr>
          <w:p w14:paraId="725317C9" w14:textId="034A3740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56,219</w:t>
            </w:r>
          </w:p>
        </w:tc>
        <w:tc>
          <w:tcPr>
            <w:tcW w:w="855" w:type="dxa"/>
            <w:vAlign w:val="bottom"/>
          </w:tcPr>
          <w:p w14:paraId="78C4690F" w14:textId="2729C442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2,558,585</w:t>
            </w:r>
          </w:p>
        </w:tc>
      </w:tr>
      <w:tr w:rsidR="008F1AE9" w:rsidRPr="006461EA" w14:paraId="5300A96C" w14:textId="77777777" w:rsidTr="00190EDE">
        <w:trPr>
          <w:cantSplit/>
        </w:trPr>
        <w:tc>
          <w:tcPr>
            <w:tcW w:w="1998" w:type="dxa"/>
          </w:tcPr>
          <w:p w14:paraId="5EE49F7B" w14:textId="77777777" w:rsidR="008F1AE9" w:rsidRPr="006461EA" w:rsidRDefault="008F1AE9" w:rsidP="008F1AE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10" w:type="dxa"/>
            <w:vAlign w:val="bottom"/>
          </w:tcPr>
          <w:p w14:paraId="03C71BF0" w14:textId="085AEBAD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114" w:right="-36" w:firstLine="7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1,064,453</w:t>
            </w:r>
          </w:p>
        </w:tc>
        <w:tc>
          <w:tcPr>
            <w:tcW w:w="868" w:type="dxa"/>
            <w:vAlign w:val="bottom"/>
          </w:tcPr>
          <w:p w14:paraId="08876908" w14:textId="230FFB34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63" w:right="-36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539,716</w:t>
            </w:r>
          </w:p>
        </w:tc>
        <w:tc>
          <w:tcPr>
            <w:tcW w:w="900" w:type="dxa"/>
            <w:gridSpan w:val="2"/>
            <w:vAlign w:val="bottom"/>
          </w:tcPr>
          <w:p w14:paraId="4DD51D24" w14:textId="3724CBF0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839,042</w:t>
            </w:r>
          </w:p>
        </w:tc>
        <w:tc>
          <w:tcPr>
            <w:tcW w:w="943" w:type="dxa"/>
            <w:gridSpan w:val="2"/>
            <w:vAlign w:val="bottom"/>
          </w:tcPr>
          <w:p w14:paraId="03CBC1A1" w14:textId="19B08C0F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22,874</w:t>
            </w:r>
          </w:p>
        </w:tc>
        <w:tc>
          <w:tcPr>
            <w:tcW w:w="850" w:type="dxa"/>
            <w:vAlign w:val="bottom"/>
          </w:tcPr>
          <w:p w14:paraId="3ACFDEE8" w14:textId="24F9D512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17,268</w:t>
            </w:r>
          </w:p>
        </w:tc>
        <w:tc>
          <w:tcPr>
            <w:tcW w:w="849" w:type="dxa"/>
            <w:vAlign w:val="bottom"/>
          </w:tcPr>
          <w:p w14:paraId="53A74492" w14:textId="1F6FE12B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224,608</w:t>
            </w:r>
          </w:p>
        </w:tc>
        <w:tc>
          <w:tcPr>
            <w:tcW w:w="851" w:type="dxa"/>
          </w:tcPr>
          <w:p w14:paraId="52FE6A28" w14:textId="221DE8FE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221,924</w:t>
            </w:r>
          </w:p>
        </w:tc>
        <w:tc>
          <w:tcPr>
            <w:tcW w:w="855" w:type="dxa"/>
            <w:vAlign w:val="bottom"/>
          </w:tcPr>
          <w:p w14:paraId="053B6790" w14:textId="70801EDA" w:rsidR="008F1AE9" w:rsidRPr="002725ED" w:rsidRDefault="008F1AE9" w:rsidP="00E6550E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2,929,885</w:t>
            </w:r>
          </w:p>
        </w:tc>
      </w:tr>
      <w:tr w:rsidR="008F1AE9" w:rsidRPr="006461EA" w14:paraId="7B85A7BC" w14:textId="77777777" w:rsidTr="00190EDE">
        <w:trPr>
          <w:cantSplit/>
        </w:trPr>
        <w:tc>
          <w:tcPr>
            <w:tcW w:w="1998" w:type="dxa"/>
          </w:tcPr>
          <w:p w14:paraId="5B707138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14:paraId="03B45B26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39196033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C627D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DAB26B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19F8CAAB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7883BE96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13370BB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5D78BA08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7FBA7B69" w14:textId="77777777" w:rsidTr="00190EDE">
        <w:trPr>
          <w:cantSplit/>
        </w:trPr>
        <w:tc>
          <w:tcPr>
            <w:tcW w:w="1998" w:type="dxa"/>
          </w:tcPr>
          <w:p w14:paraId="5180C78A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910" w:type="dxa"/>
            <w:vAlign w:val="bottom"/>
          </w:tcPr>
          <w:p w14:paraId="5473D6DE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7B06E567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9B89B1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3FE2D1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39145A0B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5CCF228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116D4ACD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28DB4A34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269241EB" w14:textId="77777777" w:rsidTr="00190EDE">
        <w:trPr>
          <w:cantSplit/>
        </w:trPr>
        <w:tc>
          <w:tcPr>
            <w:tcW w:w="1998" w:type="dxa"/>
          </w:tcPr>
          <w:p w14:paraId="301D7923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14:paraId="75BCEF48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6C348681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18EBB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5169D4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F9C543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2B573DB6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4CE73B78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14:paraId="5DE147F4" w14:textId="0F6E00D2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56,477</w:t>
            </w:r>
          </w:p>
        </w:tc>
      </w:tr>
      <w:tr w:rsidR="008F1AE9" w:rsidRPr="006461EA" w14:paraId="13FF0283" w14:textId="77777777" w:rsidTr="00190EDE">
        <w:trPr>
          <w:cantSplit/>
        </w:trPr>
        <w:tc>
          <w:tcPr>
            <w:tcW w:w="1998" w:type="dxa"/>
          </w:tcPr>
          <w:p w14:paraId="53F7ABE3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14:paraId="5F8A034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4CAD60A9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621C5F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8E72E57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57E9CAE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3F19A6CE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6211117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14:paraId="4D997A8B" w14:textId="5E17F74D" w:rsidR="008F1AE9" w:rsidRPr="002725ED" w:rsidRDefault="008F1AE9" w:rsidP="008F1A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4,589</w:t>
            </w:r>
          </w:p>
        </w:tc>
      </w:tr>
      <w:tr w:rsidR="008F1AE9" w:rsidRPr="006461EA" w14:paraId="29B38F2E" w14:textId="77777777" w:rsidTr="00190EDE">
        <w:trPr>
          <w:cantSplit/>
        </w:trPr>
        <w:tc>
          <w:tcPr>
            <w:tcW w:w="1998" w:type="dxa"/>
          </w:tcPr>
          <w:p w14:paraId="3910112A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14:paraId="386F4D3A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20F2832A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9E949D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8B800E8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607B51F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20BC553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41E92B8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14:paraId="53EF9853" w14:textId="7038BCF4" w:rsidR="008F1AE9" w:rsidRPr="002725ED" w:rsidRDefault="008F1AE9" w:rsidP="008F1AE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61,066</w:t>
            </w:r>
          </w:p>
        </w:tc>
      </w:tr>
      <w:tr w:rsidR="008F1AE9" w:rsidRPr="006461EA" w14:paraId="044ED517" w14:textId="77777777" w:rsidTr="00190EDE">
        <w:trPr>
          <w:cantSplit/>
        </w:trPr>
        <w:tc>
          <w:tcPr>
            <w:tcW w:w="1998" w:type="dxa"/>
          </w:tcPr>
          <w:p w14:paraId="6888A82F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14:paraId="5DA8F00F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350E5940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82B203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AF3D4AF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733353D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728E32B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43C49E1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27EB2DF5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5EA9EDBA" w14:textId="77777777" w:rsidTr="00190EDE">
        <w:trPr>
          <w:cantSplit/>
        </w:trPr>
        <w:tc>
          <w:tcPr>
            <w:tcW w:w="1998" w:type="dxa"/>
          </w:tcPr>
          <w:p w14:paraId="5F5198F6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910" w:type="dxa"/>
            <w:vAlign w:val="bottom"/>
          </w:tcPr>
          <w:p w14:paraId="58660BC1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5DDDC4A7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CE16D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04EACE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54B738F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5A9CE86C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08D6F45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14:paraId="5CF28374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AE9" w:rsidRPr="006461EA" w14:paraId="4032340E" w14:textId="77777777" w:rsidTr="00544085">
        <w:trPr>
          <w:cantSplit/>
        </w:trPr>
        <w:tc>
          <w:tcPr>
            <w:tcW w:w="1998" w:type="dxa"/>
          </w:tcPr>
          <w:p w14:paraId="3811EAB0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14:paraId="22652DEB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1E9F4AE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08E158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FB9E8F9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2A2B89E6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6356168B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78ABB21A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6DDC86F4" w14:textId="164011C2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70,768</w:t>
            </w:r>
          </w:p>
        </w:tc>
      </w:tr>
      <w:tr w:rsidR="008F1AE9" w:rsidRPr="006461EA" w14:paraId="321FD506" w14:textId="77777777" w:rsidTr="00544085">
        <w:trPr>
          <w:cantSplit/>
        </w:trPr>
        <w:tc>
          <w:tcPr>
            <w:tcW w:w="1998" w:type="dxa"/>
          </w:tcPr>
          <w:p w14:paraId="6103C8D6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14:paraId="693CAC1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57A28283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75B01D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DF1F7D1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16BCD802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65B7785A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4A90F44E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35F9257C" w14:textId="242801C4" w:rsidR="008F1AE9" w:rsidRPr="002725ED" w:rsidRDefault="008F1AE9" w:rsidP="008F1A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6,892</w:t>
            </w:r>
          </w:p>
        </w:tc>
      </w:tr>
      <w:tr w:rsidR="008F1AE9" w:rsidRPr="006461EA" w14:paraId="1B3397F2" w14:textId="77777777" w:rsidTr="00544085">
        <w:trPr>
          <w:cantSplit/>
        </w:trPr>
        <w:tc>
          <w:tcPr>
            <w:tcW w:w="1998" w:type="dxa"/>
          </w:tcPr>
          <w:p w14:paraId="0A3C0BE4" w14:textId="77777777" w:rsidR="008F1AE9" w:rsidRPr="006461EA" w:rsidRDefault="008F1AE9" w:rsidP="008F1A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14:paraId="3CA0F2F5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14:paraId="059585A3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346F8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AA708B8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14:paraId="75067F04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14:paraId="1543A62E" w14:textId="77777777" w:rsidR="008F1AE9" w:rsidRPr="002725ED" w:rsidRDefault="008F1AE9" w:rsidP="008F1AE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14:paraId="5F4AF193" w14:textId="77777777" w:rsidR="008F1AE9" w:rsidRPr="002725ED" w:rsidRDefault="008F1AE9" w:rsidP="008F1AE9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</w:tcPr>
          <w:p w14:paraId="59227D73" w14:textId="66F8AD13" w:rsidR="008F1AE9" w:rsidRPr="002725ED" w:rsidRDefault="008F1AE9" w:rsidP="008F1AE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2725ED">
              <w:rPr>
                <w:rFonts w:ascii="Browallia New" w:hAnsi="Browallia New" w:cs="Browallia New"/>
              </w:rPr>
              <w:t>77,660</w:t>
            </w:r>
          </w:p>
        </w:tc>
      </w:tr>
    </w:tbl>
    <w:p w14:paraId="2558D95C" w14:textId="5C7B8683" w:rsidR="00A564A1" w:rsidRPr="006461EA" w:rsidRDefault="00A564A1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1D05FE" w14:textId="12AB8067" w:rsidR="00872730" w:rsidRPr="006461EA" w:rsidRDefault="00A564A1" w:rsidP="00A5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99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1903"/>
        <w:gridCol w:w="920"/>
        <w:gridCol w:w="105"/>
        <w:gridCol w:w="784"/>
        <w:gridCol w:w="109"/>
        <w:gridCol w:w="787"/>
        <w:gridCol w:w="62"/>
        <w:gridCol w:w="850"/>
        <w:gridCol w:w="864"/>
        <w:gridCol w:w="837"/>
        <w:gridCol w:w="849"/>
        <w:gridCol w:w="920"/>
      </w:tblGrid>
      <w:tr w:rsidR="00ED30DC" w:rsidRPr="006461EA" w14:paraId="1DC9823A" w14:textId="77777777" w:rsidTr="00823C7F">
        <w:trPr>
          <w:cantSplit/>
        </w:trPr>
        <w:tc>
          <w:tcPr>
            <w:tcW w:w="1903" w:type="dxa"/>
          </w:tcPr>
          <w:p w14:paraId="22CDD780" w14:textId="77777777" w:rsidR="00ED30DC" w:rsidRPr="006461EA" w:rsidRDefault="00ED30DC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  <w:r w:rsidRPr="006461EA">
              <w:rPr>
                <w:cs/>
              </w:rPr>
              <w:lastRenderedPageBreak/>
              <w:br w:type="page"/>
            </w:r>
          </w:p>
        </w:tc>
        <w:tc>
          <w:tcPr>
            <w:tcW w:w="1025" w:type="dxa"/>
            <w:gridSpan w:val="2"/>
          </w:tcPr>
          <w:p w14:paraId="4DD1122E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3" w:type="dxa"/>
            <w:gridSpan w:val="2"/>
          </w:tcPr>
          <w:p w14:paraId="68B34FE4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420CCE39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0" w:type="dxa"/>
            <w:gridSpan w:val="5"/>
          </w:tcPr>
          <w:p w14:paraId="005025DF" w14:textId="77777777" w:rsidR="00ED30DC" w:rsidRPr="006461EA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(หน่วย :</w:t>
            </w:r>
            <w:r w:rsidR="001D2976" w:rsidRPr="006461E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7234BF" w:rsidRPr="006461EA" w14:paraId="3DA22452" w14:textId="77777777" w:rsidTr="00823C7F">
        <w:trPr>
          <w:cantSplit/>
        </w:trPr>
        <w:tc>
          <w:tcPr>
            <w:tcW w:w="1903" w:type="dxa"/>
          </w:tcPr>
          <w:p w14:paraId="5695B6F9" w14:textId="77777777" w:rsidR="007234BF" w:rsidRPr="006461EA" w:rsidRDefault="007234BF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87" w:type="dxa"/>
            <w:gridSpan w:val="11"/>
          </w:tcPr>
          <w:p w14:paraId="489956C2" w14:textId="77777777" w:rsidR="007234BF" w:rsidRPr="006461EA" w:rsidRDefault="007234BF" w:rsidP="002A4640">
            <w:pPr>
              <w:pBdr>
                <w:bottom w:val="single" w:sz="4" w:space="1" w:color="auto"/>
              </w:pBdr>
              <w:tabs>
                <w:tab w:val="clear" w:pos="680"/>
                <w:tab w:val="left" w:pos="216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งบการเงิน</w:t>
            </w:r>
            <w:r w:rsidRPr="006461EA">
              <w:rPr>
                <w:rFonts w:ascii="Browallia New" w:hAnsi="Browallia New" w:cs="Browallia New"/>
                <w:cs/>
                <w:lang w:val="en-GB"/>
              </w:rPr>
              <w:t>เฉพาะของบริษัท</w:t>
            </w:r>
          </w:p>
        </w:tc>
      </w:tr>
      <w:tr w:rsidR="00872730" w:rsidRPr="006461EA" w14:paraId="0B8C6C4D" w14:textId="77777777" w:rsidTr="00823C7F">
        <w:trPr>
          <w:cantSplit/>
        </w:trPr>
        <w:tc>
          <w:tcPr>
            <w:tcW w:w="1903" w:type="dxa"/>
          </w:tcPr>
          <w:p w14:paraId="10584172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24D37C38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14:paraId="605146F6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89" w:type="dxa"/>
            <w:gridSpan w:val="2"/>
          </w:tcPr>
          <w:p w14:paraId="291C244F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14:paraId="37A9B57A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896" w:type="dxa"/>
            <w:gridSpan w:val="2"/>
          </w:tcPr>
          <w:p w14:paraId="04A3EDCE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14:paraId="1FE69B34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64" w:type="dxa"/>
          </w:tcPr>
          <w:p w14:paraId="6CDCE989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37" w:type="dxa"/>
          </w:tcPr>
          <w:p w14:paraId="71F83031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595DB8B7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49" w:type="dxa"/>
          </w:tcPr>
          <w:p w14:paraId="7B843A7D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920" w:type="dxa"/>
          </w:tcPr>
          <w:p w14:paraId="1AC4D0D6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6461EA" w14:paraId="06C01BF1" w14:textId="77777777" w:rsidTr="00823C7F">
        <w:trPr>
          <w:cantSplit/>
        </w:trPr>
        <w:tc>
          <w:tcPr>
            <w:tcW w:w="1903" w:type="dxa"/>
          </w:tcPr>
          <w:p w14:paraId="25236F2F" w14:textId="77777777" w:rsidR="00872730" w:rsidRPr="006461EA" w:rsidRDefault="00872730" w:rsidP="002A4640">
            <w:pPr>
              <w:tabs>
                <w:tab w:val="clear" w:pos="2807"/>
                <w:tab w:val="left" w:pos="1910"/>
              </w:tabs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5B6D342A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89" w:type="dxa"/>
            <w:gridSpan w:val="2"/>
          </w:tcPr>
          <w:p w14:paraId="07772426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896" w:type="dxa"/>
            <w:gridSpan w:val="2"/>
          </w:tcPr>
          <w:p w14:paraId="00B28712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12" w:type="dxa"/>
            <w:gridSpan w:val="2"/>
          </w:tcPr>
          <w:p w14:paraId="5BF47908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64" w:type="dxa"/>
          </w:tcPr>
          <w:p w14:paraId="4CD40A4A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7D9B8AC7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37" w:type="dxa"/>
          </w:tcPr>
          <w:p w14:paraId="5327E296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49" w:type="dxa"/>
          </w:tcPr>
          <w:p w14:paraId="3C2C7CB8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11B96BB9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920" w:type="dxa"/>
          </w:tcPr>
          <w:p w14:paraId="1166599F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14:paraId="1E88F232" w14:textId="77777777" w:rsidR="00872730" w:rsidRPr="006461EA" w:rsidRDefault="00872730" w:rsidP="00420DEB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6461EA" w14:paraId="3DDB90FF" w14:textId="77777777" w:rsidTr="00823C7F">
        <w:trPr>
          <w:cantSplit/>
        </w:trPr>
        <w:tc>
          <w:tcPr>
            <w:tcW w:w="1903" w:type="dxa"/>
          </w:tcPr>
          <w:p w14:paraId="12FCB3BC" w14:textId="77777777" w:rsidR="00872730" w:rsidRPr="006461EA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20" w:type="dxa"/>
          </w:tcPr>
          <w:p w14:paraId="0387FC35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12E3269E" w14:textId="77777777" w:rsidR="00872730" w:rsidRPr="006461EA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F4D3911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14:paraId="40930775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6391FBE1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7" w:type="dxa"/>
          </w:tcPr>
          <w:p w14:paraId="7278C18C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14:paraId="1DA61DC2" w14:textId="77777777" w:rsidR="00872730" w:rsidRPr="006461EA" w:rsidRDefault="00872730" w:rsidP="002A4640">
            <w:pPr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08D065BC" w14:textId="77777777" w:rsidR="00872730" w:rsidRPr="006461EA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B24712" w:rsidRPr="006461EA" w14:paraId="1B47A912" w14:textId="77777777" w:rsidTr="00ED2EB9">
        <w:trPr>
          <w:cantSplit/>
        </w:trPr>
        <w:tc>
          <w:tcPr>
            <w:tcW w:w="1903" w:type="dxa"/>
          </w:tcPr>
          <w:p w14:paraId="2B566D37" w14:textId="77777777" w:rsidR="00B24712" w:rsidRPr="006461EA" w:rsidRDefault="00B24712" w:rsidP="00B2471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</w:t>
            </w:r>
            <w:r w:rsidRPr="006461EA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920" w:type="dxa"/>
          </w:tcPr>
          <w:p w14:paraId="2DA8A402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737,693</w:t>
            </w:r>
          </w:p>
        </w:tc>
        <w:tc>
          <w:tcPr>
            <w:tcW w:w="889" w:type="dxa"/>
            <w:gridSpan w:val="2"/>
          </w:tcPr>
          <w:p w14:paraId="39A8B014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243,999</w:t>
            </w:r>
          </w:p>
        </w:tc>
        <w:tc>
          <w:tcPr>
            <w:tcW w:w="896" w:type="dxa"/>
            <w:gridSpan w:val="2"/>
          </w:tcPr>
          <w:p w14:paraId="1777B075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727,900</w:t>
            </w:r>
          </w:p>
        </w:tc>
        <w:tc>
          <w:tcPr>
            <w:tcW w:w="912" w:type="dxa"/>
            <w:gridSpan w:val="2"/>
          </w:tcPr>
          <w:p w14:paraId="65B92D07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49,239</w:t>
            </w:r>
          </w:p>
        </w:tc>
        <w:tc>
          <w:tcPr>
            <w:tcW w:w="864" w:type="dxa"/>
          </w:tcPr>
          <w:p w14:paraId="0C014C0C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75,567</w:t>
            </w:r>
          </w:p>
        </w:tc>
        <w:tc>
          <w:tcPr>
            <w:tcW w:w="837" w:type="dxa"/>
          </w:tcPr>
          <w:p w14:paraId="28CF2E6B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30,997</w:t>
            </w:r>
          </w:p>
        </w:tc>
        <w:tc>
          <w:tcPr>
            <w:tcW w:w="849" w:type="dxa"/>
          </w:tcPr>
          <w:p w14:paraId="2F349258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20,843</w:t>
            </w:r>
          </w:p>
        </w:tc>
        <w:tc>
          <w:tcPr>
            <w:tcW w:w="920" w:type="dxa"/>
          </w:tcPr>
          <w:p w14:paraId="0EDEFAC9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1,886,238</w:t>
            </w:r>
          </w:p>
        </w:tc>
      </w:tr>
      <w:tr w:rsidR="00B24712" w:rsidRPr="006461EA" w14:paraId="59CE854D" w14:textId="77777777" w:rsidTr="00ED2EB9">
        <w:trPr>
          <w:cantSplit/>
        </w:trPr>
        <w:tc>
          <w:tcPr>
            <w:tcW w:w="1903" w:type="dxa"/>
          </w:tcPr>
          <w:p w14:paraId="272DC5EC" w14:textId="58868FC9" w:rsidR="00B24712" w:rsidRPr="006461EA" w:rsidRDefault="00B24712" w:rsidP="00B2471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ซื้อเพิ่ม </w:t>
            </w:r>
          </w:p>
        </w:tc>
        <w:tc>
          <w:tcPr>
            <w:tcW w:w="920" w:type="dxa"/>
          </w:tcPr>
          <w:p w14:paraId="220EB2EC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4,140</w:t>
            </w:r>
          </w:p>
        </w:tc>
        <w:tc>
          <w:tcPr>
            <w:tcW w:w="889" w:type="dxa"/>
            <w:gridSpan w:val="2"/>
          </w:tcPr>
          <w:p w14:paraId="28F2C673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575</w:t>
            </w:r>
          </w:p>
        </w:tc>
        <w:tc>
          <w:tcPr>
            <w:tcW w:w="896" w:type="dxa"/>
            <w:gridSpan w:val="2"/>
          </w:tcPr>
          <w:p w14:paraId="04B404E5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46,230</w:t>
            </w:r>
          </w:p>
        </w:tc>
        <w:tc>
          <w:tcPr>
            <w:tcW w:w="912" w:type="dxa"/>
            <w:gridSpan w:val="2"/>
          </w:tcPr>
          <w:p w14:paraId="092C73E0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4,861</w:t>
            </w:r>
          </w:p>
        </w:tc>
        <w:tc>
          <w:tcPr>
            <w:tcW w:w="864" w:type="dxa"/>
          </w:tcPr>
          <w:p w14:paraId="09661213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12,478</w:t>
            </w:r>
          </w:p>
        </w:tc>
        <w:tc>
          <w:tcPr>
            <w:tcW w:w="837" w:type="dxa"/>
          </w:tcPr>
          <w:p w14:paraId="2BD01122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170,462</w:t>
            </w:r>
          </w:p>
        </w:tc>
        <w:tc>
          <w:tcPr>
            <w:tcW w:w="849" w:type="dxa"/>
          </w:tcPr>
          <w:p w14:paraId="682E21F6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26,461</w:t>
            </w:r>
          </w:p>
        </w:tc>
        <w:tc>
          <w:tcPr>
            <w:tcW w:w="920" w:type="dxa"/>
          </w:tcPr>
          <w:p w14:paraId="4CD9C7B0" w14:textId="77777777" w:rsidR="00B24712" w:rsidRPr="006461EA" w:rsidRDefault="00B24712" w:rsidP="00B24712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265,207</w:t>
            </w:r>
          </w:p>
        </w:tc>
      </w:tr>
      <w:tr w:rsidR="000C41EC" w:rsidRPr="006461EA" w14:paraId="63F01480" w14:textId="77777777" w:rsidTr="00ED2EB9">
        <w:trPr>
          <w:cantSplit/>
        </w:trPr>
        <w:tc>
          <w:tcPr>
            <w:tcW w:w="1903" w:type="dxa"/>
          </w:tcPr>
          <w:p w14:paraId="62DCB70F" w14:textId="77777777" w:rsidR="000C41EC" w:rsidRPr="006461EA" w:rsidRDefault="000C41EC" w:rsidP="000C41E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20" w:type="dxa"/>
            <w:vAlign w:val="bottom"/>
          </w:tcPr>
          <w:p w14:paraId="48679D5B" w14:textId="43D9B385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vAlign w:val="bottom"/>
          </w:tcPr>
          <w:p w14:paraId="4A0C7CE8" w14:textId="179D71C8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96" w:type="dxa"/>
            <w:gridSpan w:val="2"/>
          </w:tcPr>
          <w:p w14:paraId="5C20A9BF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1,245</w:t>
            </w:r>
          </w:p>
        </w:tc>
        <w:tc>
          <w:tcPr>
            <w:tcW w:w="912" w:type="dxa"/>
            <w:gridSpan w:val="2"/>
            <w:vAlign w:val="bottom"/>
          </w:tcPr>
          <w:p w14:paraId="6C1CD994" w14:textId="74FCF5E6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9D3F0C3" w14:textId="190D53AC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42C83531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3,336</w:t>
            </w:r>
          </w:p>
        </w:tc>
        <w:tc>
          <w:tcPr>
            <w:tcW w:w="849" w:type="dxa"/>
            <w:vAlign w:val="bottom"/>
          </w:tcPr>
          <w:p w14:paraId="15AD762A" w14:textId="22E7F86C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A9AE92C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</w:t>
            </w:r>
            <w:r w:rsidRPr="006461EA">
              <w:rPr>
                <w:rFonts w:ascii="Browallia New" w:hAnsi="Browallia New" w:cs="Browallia New"/>
              </w:rPr>
              <w:t>4,581</w:t>
            </w:r>
          </w:p>
        </w:tc>
      </w:tr>
      <w:tr w:rsidR="000C41EC" w:rsidRPr="006461EA" w14:paraId="62D72930" w14:textId="77777777" w:rsidTr="00ED2EB9">
        <w:trPr>
          <w:cantSplit/>
        </w:trPr>
        <w:tc>
          <w:tcPr>
            <w:tcW w:w="1903" w:type="dxa"/>
          </w:tcPr>
          <w:p w14:paraId="0C4F5256" w14:textId="77777777" w:rsidR="000C41EC" w:rsidRPr="006461EA" w:rsidRDefault="000C41EC" w:rsidP="000C41E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</w:tcPr>
          <w:p w14:paraId="5A166CEE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18,157</w:t>
            </w:r>
          </w:p>
        </w:tc>
        <w:tc>
          <w:tcPr>
            <w:tcW w:w="889" w:type="dxa"/>
            <w:gridSpan w:val="2"/>
          </w:tcPr>
          <w:p w14:paraId="295DCF70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161,555</w:t>
            </w:r>
          </w:p>
        </w:tc>
        <w:tc>
          <w:tcPr>
            <w:tcW w:w="896" w:type="dxa"/>
            <w:gridSpan w:val="2"/>
          </w:tcPr>
          <w:p w14:paraId="0EEBC186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55,121</w:t>
            </w:r>
          </w:p>
        </w:tc>
        <w:tc>
          <w:tcPr>
            <w:tcW w:w="912" w:type="dxa"/>
            <w:gridSpan w:val="2"/>
          </w:tcPr>
          <w:p w14:paraId="056BF040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864" w:type="dxa"/>
            <w:vAlign w:val="bottom"/>
          </w:tcPr>
          <w:p w14:paraId="18EC6E11" w14:textId="1BF5F984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41473919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54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(185,389)</w:t>
            </w:r>
          </w:p>
        </w:tc>
        <w:tc>
          <w:tcPr>
            <w:tcW w:w="849" w:type="dxa"/>
          </w:tcPr>
          <w:p w14:paraId="64665364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(42,753)</w:t>
            </w:r>
          </w:p>
        </w:tc>
        <w:tc>
          <w:tcPr>
            <w:tcW w:w="920" w:type="dxa"/>
            <w:vAlign w:val="bottom"/>
          </w:tcPr>
          <w:p w14:paraId="4499FEF7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</w:t>
            </w:r>
            <w:r w:rsidRPr="006461EA">
              <w:rPr>
                <w:rFonts w:ascii="Browallia New" w:hAnsi="Browallia New" w:cs="Browallia New"/>
              </w:rPr>
              <w:t>6,721</w:t>
            </w:r>
          </w:p>
        </w:tc>
      </w:tr>
      <w:tr w:rsidR="000C41EC" w:rsidRPr="006461EA" w14:paraId="4823D801" w14:textId="77777777" w:rsidTr="000C41EC">
        <w:trPr>
          <w:cantSplit/>
        </w:trPr>
        <w:tc>
          <w:tcPr>
            <w:tcW w:w="1903" w:type="dxa"/>
          </w:tcPr>
          <w:p w14:paraId="73540002" w14:textId="77777777" w:rsidR="000C41EC" w:rsidRPr="006461EA" w:rsidRDefault="000C41EC" w:rsidP="000C41E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ขาย/ ตัดจำหน่าย</w:t>
            </w:r>
          </w:p>
        </w:tc>
        <w:tc>
          <w:tcPr>
            <w:tcW w:w="920" w:type="dxa"/>
            <w:vAlign w:val="bottom"/>
          </w:tcPr>
          <w:p w14:paraId="78914A4E" w14:textId="77777777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(</w:t>
            </w:r>
            <w:r w:rsidRPr="006461EA">
              <w:rPr>
                <w:rFonts w:ascii="Browallia New" w:hAnsi="Browallia New" w:cs="Browallia New"/>
              </w:rPr>
              <w:t>95,901</w:t>
            </w:r>
            <w:r w:rsidRPr="006461E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89" w:type="dxa"/>
            <w:gridSpan w:val="2"/>
            <w:vAlign w:val="bottom"/>
          </w:tcPr>
          <w:p w14:paraId="78DC7CA8" w14:textId="6480EB28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96" w:type="dxa"/>
            <w:gridSpan w:val="2"/>
            <w:vAlign w:val="bottom"/>
          </w:tcPr>
          <w:p w14:paraId="3DA72FA5" w14:textId="77777777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(14)</w:t>
            </w:r>
          </w:p>
        </w:tc>
        <w:tc>
          <w:tcPr>
            <w:tcW w:w="912" w:type="dxa"/>
            <w:gridSpan w:val="2"/>
            <w:vAlign w:val="bottom"/>
          </w:tcPr>
          <w:p w14:paraId="51DB9519" w14:textId="331EA07F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FF3B6D9" w14:textId="77777777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37" w:type="dxa"/>
            <w:vAlign w:val="bottom"/>
          </w:tcPr>
          <w:p w14:paraId="73BA89B5" w14:textId="58A4EB57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vAlign w:val="bottom"/>
          </w:tcPr>
          <w:p w14:paraId="5641CDBA" w14:textId="3EE87126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57E44D8" w14:textId="77777777" w:rsidR="000C41EC" w:rsidRPr="006461EA" w:rsidRDefault="000C41EC" w:rsidP="000C41E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(97,159)</w:t>
            </w:r>
          </w:p>
        </w:tc>
      </w:tr>
      <w:tr w:rsidR="000C41EC" w:rsidRPr="006461EA" w14:paraId="553AFB93" w14:textId="77777777" w:rsidTr="00ED2EB9">
        <w:trPr>
          <w:cantSplit/>
        </w:trPr>
        <w:tc>
          <w:tcPr>
            <w:tcW w:w="1903" w:type="dxa"/>
          </w:tcPr>
          <w:p w14:paraId="2222676C" w14:textId="77777777" w:rsidR="000C41EC" w:rsidRPr="006461EA" w:rsidRDefault="000C41EC" w:rsidP="000C41E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vAlign w:val="bottom"/>
          </w:tcPr>
          <w:p w14:paraId="1CE65189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4AD2AA31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896" w:type="dxa"/>
            <w:gridSpan w:val="2"/>
            <w:vAlign w:val="bottom"/>
          </w:tcPr>
          <w:p w14:paraId="0ED80733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830,482</w:t>
            </w:r>
          </w:p>
        </w:tc>
        <w:tc>
          <w:tcPr>
            <w:tcW w:w="912" w:type="dxa"/>
            <w:gridSpan w:val="2"/>
            <w:vAlign w:val="bottom"/>
          </w:tcPr>
          <w:p w14:paraId="1098EA80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54,130</w:t>
            </w:r>
          </w:p>
        </w:tc>
        <w:tc>
          <w:tcPr>
            <w:tcW w:w="864" w:type="dxa"/>
            <w:vAlign w:val="bottom"/>
          </w:tcPr>
          <w:p w14:paraId="5568E21A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86,801</w:t>
            </w:r>
          </w:p>
        </w:tc>
        <w:tc>
          <w:tcPr>
            <w:tcW w:w="837" w:type="dxa"/>
            <w:vAlign w:val="bottom"/>
          </w:tcPr>
          <w:p w14:paraId="33B6E2BA" w14:textId="77777777" w:rsidR="000C41EC" w:rsidRPr="006461EA" w:rsidRDefault="000C41EC" w:rsidP="000C41EC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19,406</w:t>
            </w:r>
          </w:p>
        </w:tc>
        <w:tc>
          <w:tcPr>
            <w:tcW w:w="849" w:type="dxa"/>
          </w:tcPr>
          <w:p w14:paraId="0A24C6E6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4,551</w:t>
            </w:r>
          </w:p>
        </w:tc>
        <w:tc>
          <w:tcPr>
            <w:tcW w:w="920" w:type="dxa"/>
            <w:vAlign w:val="bottom"/>
          </w:tcPr>
          <w:p w14:paraId="3FEF2A6A" w14:textId="77777777" w:rsidR="000C41EC" w:rsidRPr="006461EA" w:rsidRDefault="000C41EC" w:rsidP="000C41EC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2,065,588</w:t>
            </w:r>
          </w:p>
        </w:tc>
      </w:tr>
      <w:tr w:rsidR="00DA0BE4" w:rsidRPr="006461EA" w14:paraId="5B7CC0ED" w14:textId="77777777" w:rsidTr="006C776F">
        <w:trPr>
          <w:cantSplit/>
        </w:trPr>
        <w:tc>
          <w:tcPr>
            <w:tcW w:w="1903" w:type="dxa"/>
          </w:tcPr>
          <w:p w14:paraId="52D212CA" w14:textId="66D89150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20" w:type="dxa"/>
            <w:vAlign w:val="bottom"/>
          </w:tcPr>
          <w:p w14:paraId="6027A7CC" w14:textId="6BDFB3A4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6C5D23D5" w14:textId="39EFC09F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7,418</w:t>
            </w:r>
          </w:p>
        </w:tc>
        <w:tc>
          <w:tcPr>
            <w:tcW w:w="896" w:type="dxa"/>
            <w:gridSpan w:val="2"/>
          </w:tcPr>
          <w:p w14:paraId="4C34A3B4" w14:textId="361B3EA3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24,865</w:t>
            </w:r>
          </w:p>
        </w:tc>
        <w:tc>
          <w:tcPr>
            <w:tcW w:w="912" w:type="dxa"/>
            <w:gridSpan w:val="2"/>
          </w:tcPr>
          <w:p w14:paraId="1A791E03" w14:textId="5AF9DBFF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2,304</w:t>
            </w:r>
          </w:p>
        </w:tc>
        <w:tc>
          <w:tcPr>
            <w:tcW w:w="864" w:type="dxa"/>
          </w:tcPr>
          <w:p w14:paraId="338128F7" w14:textId="5E06F90A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837" w:type="dxa"/>
          </w:tcPr>
          <w:p w14:paraId="7D0D5754" w14:textId="5191C15A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7,863</w:t>
            </w:r>
          </w:p>
        </w:tc>
        <w:tc>
          <w:tcPr>
            <w:tcW w:w="849" w:type="dxa"/>
            <w:vAlign w:val="bottom"/>
          </w:tcPr>
          <w:p w14:paraId="03DC3C49" w14:textId="6FAAF47A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</w:tcPr>
          <w:p w14:paraId="33017F48" w14:textId="52316619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43,405</w:t>
            </w:r>
          </w:p>
        </w:tc>
      </w:tr>
      <w:tr w:rsidR="00DA0BE4" w:rsidRPr="006461EA" w14:paraId="39786377" w14:textId="77777777" w:rsidTr="006C776F">
        <w:trPr>
          <w:cantSplit/>
        </w:trPr>
        <w:tc>
          <w:tcPr>
            <w:tcW w:w="1903" w:type="dxa"/>
          </w:tcPr>
          <w:p w14:paraId="20986C4A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  <w:vAlign w:val="bottom"/>
          </w:tcPr>
          <w:p w14:paraId="127F2981" w14:textId="7228BF81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</w:tcPr>
          <w:p w14:paraId="3367EC71" w14:textId="00FB1802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15,912</w:t>
            </w:r>
          </w:p>
        </w:tc>
        <w:tc>
          <w:tcPr>
            <w:tcW w:w="896" w:type="dxa"/>
            <w:gridSpan w:val="2"/>
          </w:tcPr>
          <w:p w14:paraId="34E675D5" w14:textId="7FBCF0D1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9,385</w:t>
            </w:r>
          </w:p>
        </w:tc>
        <w:tc>
          <w:tcPr>
            <w:tcW w:w="912" w:type="dxa"/>
            <w:gridSpan w:val="2"/>
            <w:vAlign w:val="bottom"/>
          </w:tcPr>
          <w:p w14:paraId="08432A80" w14:textId="7280370A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3C213DF" w14:textId="102DBD4C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1780FB4D" w14:textId="30445E48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(14,849)</w:t>
            </w:r>
          </w:p>
        </w:tc>
        <w:tc>
          <w:tcPr>
            <w:tcW w:w="849" w:type="dxa"/>
          </w:tcPr>
          <w:p w14:paraId="4A356FAC" w14:textId="74B33CF4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(3,956)</w:t>
            </w:r>
          </w:p>
        </w:tc>
        <w:tc>
          <w:tcPr>
            <w:tcW w:w="920" w:type="dxa"/>
          </w:tcPr>
          <w:p w14:paraId="7F09E3E2" w14:textId="0F807D0D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6,492</w:t>
            </w:r>
          </w:p>
        </w:tc>
      </w:tr>
      <w:tr w:rsidR="00DA0BE4" w:rsidRPr="006461EA" w14:paraId="07D0DF5D" w14:textId="77777777" w:rsidTr="006C776F">
        <w:trPr>
          <w:cantSplit/>
        </w:trPr>
        <w:tc>
          <w:tcPr>
            <w:tcW w:w="1903" w:type="dxa"/>
          </w:tcPr>
          <w:p w14:paraId="5A8CAA90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ขาย/ ตัดจำหน่าย</w:t>
            </w:r>
          </w:p>
        </w:tc>
        <w:tc>
          <w:tcPr>
            <w:tcW w:w="920" w:type="dxa"/>
            <w:vAlign w:val="bottom"/>
          </w:tcPr>
          <w:p w14:paraId="61784A73" w14:textId="78FD4679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vAlign w:val="bottom"/>
          </w:tcPr>
          <w:p w14:paraId="5ECD0C72" w14:textId="47EBCF2D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96" w:type="dxa"/>
            <w:gridSpan w:val="2"/>
          </w:tcPr>
          <w:p w14:paraId="7B63561D" w14:textId="5D51EAF1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(3,490)</w:t>
            </w:r>
          </w:p>
        </w:tc>
        <w:tc>
          <w:tcPr>
            <w:tcW w:w="912" w:type="dxa"/>
            <w:gridSpan w:val="2"/>
            <w:vAlign w:val="bottom"/>
          </w:tcPr>
          <w:p w14:paraId="2CEB9B89" w14:textId="2EA83475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5BA9A21" w14:textId="0125C3BF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37" w:type="dxa"/>
          </w:tcPr>
          <w:p w14:paraId="42B7C924" w14:textId="3A250B24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(81)</w:t>
            </w:r>
          </w:p>
        </w:tc>
        <w:tc>
          <w:tcPr>
            <w:tcW w:w="849" w:type="dxa"/>
            <w:vAlign w:val="bottom"/>
          </w:tcPr>
          <w:p w14:paraId="1FAC4C29" w14:textId="2ABAE692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</w:tcPr>
          <w:p w14:paraId="2FF291D2" w14:textId="3A294449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(3,571)</w:t>
            </w:r>
          </w:p>
        </w:tc>
      </w:tr>
      <w:tr w:rsidR="00DA0BE4" w:rsidRPr="006461EA" w14:paraId="642484B0" w14:textId="77777777" w:rsidTr="00F26157">
        <w:trPr>
          <w:cantSplit/>
        </w:trPr>
        <w:tc>
          <w:tcPr>
            <w:tcW w:w="1903" w:type="dxa"/>
          </w:tcPr>
          <w:p w14:paraId="73159D7E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20" w:type="dxa"/>
          </w:tcPr>
          <w:p w14:paraId="1F47D925" w14:textId="39317F88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</w:tcPr>
          <w:p w14:paraId="22622959" w14:textId="5C2D870D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429,459</w:t>
            </w:r>
          </w:p>
        </w:tc>
        <w:tc>
          <w:tcPr>
            <w:tcW w:w="896" w:type="dxa"/>
            <w:gridSpan w:val="2"/>
          </w:tcPr>
          <w:p w14:paraId="2AD90B0F" w14:textId="59A2D217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861,242</w:t>
            </w:r>
          </w:p>
        </w:tc>
        <w:tc>
          <w:tcPr>
            <w:tcW w:w="912" w:type="dxa"/>
            <w:gridSpan w:val="2"/>
          </w:tcPr>
          <w:p w14:paraId="6389FC1D" w14:textId="5662AA6D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56,434</w:t>
            </w:r>
          </w:p>
        </w:tc>
        <w:tc>
          <w:tcPr>
            <w:tcW w:w="864" w:type="dxa"/>
          </w:tcPr>
          <w:p w14:paraId="3F99D12E" w14:textId="2230EAEC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87,756</w:t>
            </w:r>
          </w:p>
        </w:tc>
        <w:tc>
          <w:tcPr>
            <w:tcW w:w="837" w:type="dxa"/>
          </w:tcPr>
          <w:p w14:paraId="0AFABA17" w14:textId="49B1129C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12,339</w:t>
            </w:r>
          </w:p>
        </w:tc>
        <w:tc>
          <w:tcPr>
            <w:tcW w:w="849" w:type="dxa"/>
          </w:tcPr>
          <w:p w14:paraId="4FC1B8CE" w14:textId="2923D153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920" w:type="dxa"/>
          </w:tcPr>
          <w:p w14:paraId="55DB965E" w14:textId="5E223125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2,111,914</w:t>
            </w:r>
          </w:p>
        </w:tc>
      </w:tr>
      <w:tr w:rsidR="00E954B3" w:rsidRPr="006461EA" w14:paraId="3EAE69C7" w14:textId="77777777" w:rsidTr="00F26157">
        <w:trPr>
          <w:cantSplit/>
        </w:trPr>
        <w:tc>
          <w:tcPr>
            <w:tcW w:w="1903" w:type="dxa"/>
          </w:tcPr>
          <w:p w14:paraId="1EC76AF9" w14:textId="77777777" w:rsidR="00E954B3" w:rsidRPr="006461EA" w:rsidRDefault="00E954B3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635F9EE2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665F286E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6" w:type="dxa"/>
            <w:gridSpan w:val="2"/>
          </w:tcPr>
          <w:p w14:paraId="6B9EE61D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12" w:type="dxa"/>
            <w:gridSpan w:val="2"/>
          </w:tcPr>
          <w:p w14:paraId="49EEE4CA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6CCBF5C4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37" w:type="dxa"/>
          </w:tcPr>
          <w:p w14:paraId="67A05EFB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49" w:type="dxa"/>
          </w:tcPr>
          <w:p w14:paraId="0E68A9EA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604B2A9B" w14:textId="77777777" w:rsidR="00E954B3" w:rsidRPr="006461EA" w:rsidRDefault="00E954B3" w:rsidP="00E954B3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</w:p>
        </w:tc>
      </w:tr>
      <w:tr w:rsidR="00DA0BE4" w:rsidRPr="00E954B3" w14:paraId="0140515D" w14:textId="77777777" w:rsidTr="00E954B3">
        <w:trPr>
          <w:cantSplit/>
          <w:trHeight w:val="200"/>
        </w:trPr>
        <w:tc>
          <w:tcPr>
            <w:tcW w:w="1903" w:type="dxa"/>
          </w:tcPr>
          <w:p w14:paraId="68034D65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954B3">
              <w:rPr>
                <w:rFonts w:ascii="Browallia New" w:hAnsi="Browallia New" w:cs="Browalli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920" w:type="dxa"/>
          </w:tcPr>
          <w:p w14:paraId="61BD0663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89" w:type="dxa"/>
            <w:gridSpan w:val="2"/>
          </w:tcPr>
          <w:p w14:paraId="2BAAF6FB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96" w:type="dxa"/>
            <w:gridSpan w:val="2"/>
          </w:tcPr>
          <w:p w14:paraId="58D1CE0E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912" w:type="dxa"/>
            <w:gridSpan w:val="2"/>
          </w:tcPr>
          <w:p w14:paraId="03DAC4E2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64" w:type="dxa"/>
          </w:tcPr>
          <w:p w14:paraId="7ABFC4C0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37" w:type="dxa"/>
          </w:tcPr>
          <w:p w14:paraId="29EBF1DD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849" w:type="dxa"/>
          </w:tcPr>
          <w:p w14:paraId="5BAA655A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920" w:type="dxa"/>
          </w:tcPr>
          <w:p w14:paraId="32FF2522" w14:textId="77777777" w:rsidR="00DA0BE4" w:rsidRPr="00E954B3" w:rsidRDefault="00DA0BE4" w:rsidP="00E954B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</w:tr>
      <w:tr w:rsidR="00DA0BE4" w:rsidRPr="006461EA" w14:paraId="06D7B4AB" w14:textId="77777777" w:rsidTr="00872730">
        <w:trPr>
          <w:cantSplit/>
        </w:trPr>
        <w:tc>
          <w:tcPr>
            <w:tcW w:w="1903" w:type="dxa"/>
            <w:shd w:val="clear" w:color="auto" w:fill="auto"/>
          </w:tcPr>
          <w:p w14:paraId="1B7DFF41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1</w:t>
            </w:r>
            <w:r w:rsidRPr="006461EA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BB6295F" w14:textId="3AF75DC4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65DEECD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24,684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C9F02FD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197,888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7B429FEA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27,997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FDC586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49,676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8F86B7" w14:textId="5688C852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42FD693" w14:textId="17B97272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A4792CD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300,245</w:t>
            </w:r>
          </w:p>
        </w:tc>
      </w:tr>
      <w:tr w:rsidR="00DA0BE4" w:rsidRPr="006461EA" w14:paraId="56935314" w14:textId="77777777" w:rsidTr="00872730">
        <w:trPr>
          <w:cantSplit/>
        </w:trPr>
        <w:tc>
          <w:tcPr>
            <w:tcW w:w="1903" w:type="dxa"/>
            <w:shd w:val="clear" w:color="auto" w:fill="auto"/>
          </w:tcPr>
          <w:p w14:paraId="1C3AB0B5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299C628" w14:textId="0C3DB75D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0539B10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9,571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27086F0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35,096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1F55BAA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4,984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CA3E42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11,352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5C337FB" w14:textId="579C0216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D476609" w14:textId="7889459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722368B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61,003</w:t>
            </w:r>
          </w:p>
        </w:tc>
      </w:tr>
      <w:tr w:rsidR="00DA0BE4" w:rsidRPr="006461EA" w14:paraId="0BC4F3E5" w14:textId="77777777" w:rsidTr="00872730">
        <w:trPr>
          <w:cantSplit/>
        </w:trPr>
        <w:tc>
          <w:tcPr>
            <w:tcW w:w="1903" w:type="dxa"/>
            <w:shd w:val="clear" w:color="auto" w:fill="auto"/>
          </w:tcPr>
          <w:p w14:paraId="6CE70546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ค่าเสื่อมสะสมตัดจำหน่าย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5C2348E" w14:textId="1BE214E5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6671B9B" w14:textId="0C25180A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C9AD211" w14:textId="6218BB02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4A7997F6" w14:textId="3437319A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C7A4A4" w14:textId="77777777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03ED1D" w14:textId="49D9078D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CAC3A96" w14:textId="38FA8B79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6509083" w14:textId="77777777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(1,244)</w:t>
            </w:r>
          </w:p>
        </w:tc>
      </w:tr>
      <w:tr w:rsidR="00DA0BE4" w:rsidRPr="006461EA" w14:paraId="2B361AA3" w14:textId="77777777" w:rsidTr="00872730">
        <w:trPr>
          <w:cantSplit/>
          <w:trHeight w:val="63"/>
        </w:trPr>
        <w:tc>
          <w:tcPr>
            <w:tcW w:w="1903" w:type="dxa"/>
            <w:shd w:val="clear" w:color="auto" w:fill="auto"/>
          </w:tcPr>
          <w:p w14:paraId="1DCD46E0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724B911" w14:textId="32F56D4E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06DCBC23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D2A40F6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232,984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390B0AB0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32,981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A5DC4C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1015210" w14:textId="717CD6FF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AB5EC6F" w14:textId="78F6566D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03C0FC7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360,004</w:t>
            </w:r>
          </w:p>
        </w:tc>
      </w:tr>
      <w:tr w:rsidR="00DA0BE4" w:rsidRPr="006461EA" w14:paraId="5E8F1C77" w14:textId="77777777" w:rsidTr="00872730">
        <w:trPr>
          <w:cantSplit/>
        </w:trPr>
        <w:tc>
          <w:tcPr>
            <w:tcW w:w="1903" w:type="dxa"/>
            <w:shd w:val="clear" w:color="auto" w:fill="auto"/>
          </w:tcPr>
          <w:p w14:paraId="55A8B4C8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42C4721" w14:textId="19EF29B2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1B19B18" w14:textId="071F43CB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14,328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597ED51" w14:textId="55788A14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38,886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7078112B" w14:textId="0C55F81C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5,344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37892B" w14:textId="591C11A7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10,705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2961BD9" w14:textId="24DE1873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3B73CE3" w14:textId="775CB304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7A7770E" w14:textId="3A4C85FB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 xml:space="preserve">         69,263</w:t>
            </w:r>
          </w:p>
        </w:tc>
      </w:tr>
      <w:tr w:rsidR="00DA0BE4" w:rsidRPr="006461EA" w14:paraId="3E5FDD10" w14:textId="77777777" w:rsidTr="00872730">
        <w:trPr>
          <w:cantSplit/>
          <w:trHeight w:val="99"/>
        </w:trPr>
        <w:tc>
          <w:tcPr>
            <w:tcW w:w="1903" w:type="dxa"/>
          </w:tcPr>
          <w:p w14:paraId="73F4F75D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20" w:type="dxa"/>
            <w:vAlign w:val="bottom"/>
          </w:tcPr>
          <w:p w14:paraId="17C2A419" w14:textId="61B9287E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      -</w:t>
            </w:r>
          </w:p>
        </w:tc>
        <w:tc>
          <w:tcPr>
            <w:tcW w:w="889" w:type="dxa"/>
            <w:gridSpan w:val="2"/>
            <w:vAlign w:val="bottom"/>
          </w:tcPr>
          <w:p w14:paraId="211E098F" w14:textId="17536363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48,583</w:t>
            </w:r>
          </w:p>
        </w:tc>
        <w:tc>
          <w:tcPr>
            <w:tcW w:w="896" w:type="dxa"/>
            <w:gridSpan w:val="2"/>
            <w:vAlign w:val="bottom"/>
          </w:tcPr>
          <w:p w14:paraId="18616873" w14:textId="751878DF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271,870</w:t>
            </w:r>
          </w:p>
        </w:tc>
        <w:tc>
          <w:tcPr>
            <w:tcW w:w="912" w:type="dxa"/>
            <w:gridSpan w:val="2"/>
            <w:vAlign w:val="bottom"/>
          </w:tcPr>
          <w:p w14:paraId="6BF0D1C6" w14:textId="46E1EDC9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38,325</w:t>
            </w:r>
          </w:p>
        </w:tc>
        <w:tc>
          <w:tcPr>
            <w:tcW w:w="864" w:type="dxa"/>
            <w:vAlign w:val="bottom"/>
          </w:tcPr>
          <w:p w14:paraId="10AC9C82" w14:textId="646C0BB6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70,489</w:t>
            </w:r>
          </w:p>
        </w:tc>
        <w:tc>
          <w:tcPr>
            <w:tcW w:w="837" w:type="dxa"/>
            <w:vAlign w:val="bottom"/>
          </w:tcPr>
          <w:p w14:paraId="48FCD934" w14:textId="200A4133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</w:rPr>
              <w:t xml:space="preserve">   </w:t>
            </w:r>
            <w:r w:rsidRPr="006461EA">
              <w:rPr>
                <w:rFonts w:ascii="Browallia New" w:hAnsi="Browallia New" w:cs="Browallia New"/>
                <w:cs/>
              </w:rPr>
              <w:t xml:space="preserve">      -</w:t>
            </w:r>
          </w:p>
        </w:tc>
        <w:tc>
          <w:tcPr>
            <w:tcW w:w="849" w:type="dxa"/>
            <w:vAlign w:val="bottom"/>
          </w:tcPr>
          <w:p w14:paraId="27257FA7" w14:textId="44741393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</w:rPr>
              <w:t xml:space="preserve">   </w:t>
            </w:r>
            <w:r w:rsidRPr="006461EA">
              <w:rPr>
                <w:rFonts w:ascii="Browallia New" w:hAnsi="Browallia New" w:cs="Browallia New"/>
                <w:cs/>
              </w:rPr>
              <w:t xml:space="preserve">      -</w:t>
            </w:r>
          </w:p>
        </w:tc>
        <w:tc>
          <w:tcPr>
            <w:tcW w:w="920" w:type="dxa"/>
            <w:vAlign w:val="bottom"/>
          </w:tcPr>
          <w:p w14:paraId="649EE263" w14:textId="341FC445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429,267</w:t>
            </w:r>
          </w:p>
        </w:tc>
      </w:tr>
      <w:tr w:rsidR="00DA0BE4" w:rsidRPr="006461EA" w14:paraId="63774EC0" w14:textId="77777777" w:rsidTr="00872730">
        <w:trPr>
          <w:cantSplit/>
        </w:trPr>
        <w:tc>
          <w:tcPr>
            <w:tcW w:w="1903" w:type="dxa"/>
          </w:tcPr>
          <w:p w14:paraId="7EB07444" w14:textId="77777777" w:rsidR="00DA0BE4" w:rsidRPr="006461EA" w:rsidRDefault="00DA0BE4" w:rsidP="00DA0BE4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920" w:type="dxa"/>
          </w:tcPr>
          <w:p w14:paraId="52696384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301BA0E3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2EF7E774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14:paraId="77770F73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</w:tcPr>
          <w:p w14:paraId="2D98A577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7" w:type="dxa"/>
          </w:tcPr>
          <w:p w14:paraId="54109547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</w:tcPr>
          <w:p w14:paraId="1B3BB6D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</w:tcPr>
          <w:p w14:paraId="5CE1F4C0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A0BE4" w:rsidRPr="006461EA" w14:paraId="57608088" w14:textId="77777777" w:rsidTr="00872730">
        <w:trPr>
          <w:cantSplit/>
        </w:trPr>
        <w:tc>
          <w:tcPr>
            <w:tcW w:w="1903" w:type="dxa"/>
          </w:tcPr>
          <w:p w14:paraId="73151641" w14:textId="77777777" w:rsidR="00DA0BE4" w:rsidRPr="006461EA" w:rsidRDefault="00DA0BE4" w:rsidP="00DA0BE4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6461EA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20" w:type="dxa"/>
          </w:tcPr>
          <w:p w14:paraId="0B03BB25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14:paraId="292F33EA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12E757B3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14:paraId="501C30A3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</w:tcPr>
          <w:p w14:paraId="6482C969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7" w:type="dxa"/>
          </w:tcPr>
          <w:p w14:paraId="0875A614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</w:tcPr>
          <w:p w14:paraId="2470F41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</w:tcPr>
          <w:p w14:paraId="1C50808E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A0BE4" w:rsidRPr="006461EA" w14:paraId="7DC2F653" w14:textId="77777777" w:rsidTr="00872730">
        <w:trPr>
          <w:cantSplit/>
        </w:trPr>
        <w:tc>
          <w:tcPr>
            <w:tcW w:w="1903" w:type="dxa"/>
          </w:tcPr>
          <w:p w14:paraId="2C2FBD0C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vAlign w:val="bottom"/>
          </w:tcPr>
          <w:p w14:paraId="3E742E75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0A2701B8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371,874</w:t>
            </w:r>
          </w:p>
        </w:tc>
        <w:tc>
          <w:tcPr>
            <w:tcW w:w="896" w:type="dxa"/>
            <w:gridSpan w:val="2"/>
            <w:vAlign w:val="bottom"/>
          </w:tcPr>
          <w:p w14:paraId="1579A0B3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597,498</w:t>
            </w:r>
          </w:p>
        </w:tc>
        <w:tc>
          <w:tcPr>
            <w:tcW w:w="912" w:type="dxa"/>
            <w:gridSpan w:val="2"/>
            <w:vAlign w:val="bottom"/>
          </w:tcPr>
          <w:p w14:paraId="7616B6FC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21,149</w:t>
            </w:r>
          </w:p>
        </w:tc>
        <w:tc>
          <w:tcPr>
            <w:tcW w:w="864" w:type="dxa"/>
            <w:vAlign w:val="bottom"/>
          </w:tcPr>
          <w:p w14:paraId="6076D815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27,017</w:t>
            </w:r>
          </w:p>
        </w:tc>
        <w:tc>
          <w:tcPr>
            <w:tcW w:w="837" w:type="dxa"/>
            <w:vAlign w:val="bottom"/>
          </w:tcPr>
          <w:p w14:paraId="4A4C8541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19,406</w:t>
            </w:r>
          </w:p>
        </w:tc>
        <w:tc>
          <w:tcPr>
            <w:tcW w:w="849" w:type="dxa"/>
          </w:tcPr>
          <w:p w14:paraId="74A0F077" w14:textId="6F52E033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4,551</w:t>
            </w:r>
          </w:p>
        </w:tc>
        <w:tc>
          <w:tcPr>
            <w:tcW w:w="920" w:type="dxa"/>
            <w:vAlign w:val="bottom"/>
          </w:tcPr>
          <w:p w14:paraId="5D360DF9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1,705,584</w:t>
            </w:r>
          </w:p>
        </w:tc>
      </w:tr>
      <w:tr w:rsidR="00DA0BE4" w:rsidRPr="006461EA" w14:paraId="7D5DFB65" w14:textId="77777777" w:rsidTr="00872730">
        <w:trPr>
          <w:cantSplit/>
        </w:trPr>
        <w:tc>
          <w:tcPr>
            <w:tcW w:w="1903" w:type="dxa"/>
          </w:tcPr>
          <w:p w14:paraId="3B70CB6F" w14:textId="77777777" w:rsidR="00DA0BE4" w:rsidRPr="006461EA" w:rsidRDefault="00DA0BE4" w:rsidP="00DA0B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</w:rPr>
              <w:t>31</w:t>
            </w:r>
            <w:r w:rsidRPr="006461EA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920" w:type="dxa"/>
            <w:vAlign w:val="bottom"/>
          </w:tcPr>
          <w:p w14:paraId="71392FC5" w14:textId="7C3EA055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14:paraId="39EA9F97" w14:textId="0999E40E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380,876</w:t>
            </w:r>
          </w:p>
        </w:tc>
        <w:tc>
          <w:tcPr>
            <w:tcW w:w="896" w:type="dxa"/>
            <w:gridSpan w:val="2"/>
            <w:vAlign w:val="bottom"/>
          </w:tcPr>
          <w:p w14:paraId="78F9239E" w14:textId="6FCE9445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589,372</w:t>
            </w:r>
          </w:p>
        </w:tc>
        <w:tc>
          <w:tcPr>
            <w:tcW w:w="912" w:type="dxa"/>
            <w:gridSpan w:val="2"/>
            <w:vAlign w:val="bottom"/>
          </w:tcPr>
          <w:p w14:paraId="08D85458" w14:textId="631B1B31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18,109</w:t>
            </w:r>
          </w:p>
        </w:tc>
        <w:tc>
          <w:tcPr>
            <w:tcW w:w="864" w:type="dxa"/>
            <w:vAlign w:val="bottom"/>
          </w:tcPr>
          <w:p w14:paraId="6E2875D4" w14:textId="579F0678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17,267</w:t>
            </w:r>
          </w:p>
        </w:tc>
        <w:tc>
          <w:tcPr>
            <w:tcW w:w="837" w:type="dxa"/>
            <w:vAlign w:val="bottom"/>
          </w:tcPr>
          <w:p w14:paraId="213D3942" w14:textId="6C793CE6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12,339</w:t>
            </w:r>
          </w:p>
        </w:tc>
        <w:tc>
          <w:tcPr>
            <w:tcW w:w="849" w:type="dxa"/>
          </w:tcPr>
          <w:p w14:paraId="44CA5A8A" w14:textId="02222F88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920" w:type="dxa"/>
            <w:vAlign w:val="bottom"/>
          </w:tcPr>
          <w:p w14:paraId="22003780" w14:textId="74861E23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1,682,647</w:t>
            </w:r>
          </w:p>
        </w:tc>
      </w:tr>
      <w:tr w:rsidR="00DA0BE4" w:rsidRPr="006461EA" w14:paraId="76C363DE" w14:textId="77777777" w:rsidTr="00872730">
        <w:trPr>
          <w:cantSplit/>
        </w:trPr>
        <w:tc>
          <w:tcPr>
            <w:tcW w:w="1903" w:type="dxa"/>
          </w:tcPr>
          <w:p w14:paraId="19823FFD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34DD8EC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14:paraId="32BB0ECF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14:paraId="4D33DC9C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59A33C77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66537B5E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2BB0B2B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34C41F92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62FBF3C3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A0BE4" w:rsidRPr="006461EA" w14:paraId="263451A3" w14:textId="77777777" w:rsidTr="00872730">
        <w:trPr>
          <w:cantSplit/>
        </w:trPr>
        <w:tc>
          <w:tcPr>
            <w:tcW w:w="1903" w:type="dxa"/>
          </w:tcPr>
          <w:p w14:paraId="40DB284B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920" w:type="dxa"/>
          </w:tcPr>
          <w:p w14:paraId="32A5ADC6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19084752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6DA4C5B7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6541EEC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D71EDFC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06C39E0A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19928FAC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269E6924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A0BE4" w:rsidRPr="006461EA" w14:paraId="368F81BA" w14:textId="77777777" w:rsidTr="00872730">
        <w:trPr>
          <w:cantSplit/>
        </w:trPr>
        <w:tc>
          <w:tcPr>
            <w:tcW w:w="1903" w:type="dxa"/>
          </w:tcPr>
          <w:p w14:paraId="402C9F99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14:paraId="0AF39211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D3755B7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EE0288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487F4464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556F948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34A1137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273DC8D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51E0C26C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56,477</w:t>
            </w:r>
          </w:p>
        </w:tc>
      </w:tr>
      <w:tr w:rsidR="00DA0BE4" w:rsidRPr="006461EA" w14:paraId="1D96D485" w14:textId="77777777" w:rsidTr="00872730">
        <w:trPr>
          <w:cantSplit/>
        </w:trPr>
        <w:tc>
          <w:tcPr>
            <w:tcW w:w="1903" w:type="dxa"/>
          </w:tcPr>
          <w:p w14:paraId="3A7083E7" w14:textId="081A5185" w:rsidR="00DA0BE4" w:rsidRPr="006461EA" w:rsidRDefault="00DA0BE4" w:rsidP="00DA0BE4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</w:t>
            </w:r>
            <w:r>
              <w:rPr>
                <w:rFonts w:ascii="Browallia New" w:hAnsi="Browallia New" w:cs="Browallia New" w:hint="cs"/>
                <w:cs/>
              </w:rPr>
              <w:t>ขายและ</w:t>
            </w:r>
            <w:r w:rsidRPr="006461EA">
              <w:rPr>
                <w:rFonts w:ascii="Browallia New" w:hAnsi="Browallia New" w:cs="Browallia New"/>
                <w:cs/>
              </w:rPr>
              <w:t>บริหาร</w:t>
            </w:r>
          </w:p>
        </w:tc>
        <w:tc>
          <w:tcPr>
            <w:tcW w:w="920" w:type="dxa"/>
          </w:tcPr>
          <w:p w14:paraId="09810BC3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6ACFF53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5CBD19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17338D48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FBFC25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6A8EA259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7CF71302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2DA13C66" w14:textId="77777777" w:rsidR="00DA0BE4" w:rsidRPr="006461EA" w:rsidRDefault="00DA0BE4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4,526</w:t>
            </w:r>
          </w:p>
        </w:tc>
      </w:tr>
      <w:tr w:rsidR="00DA0BE4" w:rsidRPr="006461EA" w14:paraId="31128682" w14:textId="77777777" w:rsidTr="00872730">
        <w:trPr>
          <w:cantSplit/>
        </w:trPr>
        <w:tc>
          <w:tcPr>
            <w:tcW w:w="1903" w:type="dxa"/>
          </w:tcPr>
          <w:p w14:paraId="3E63C663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14:paraId="14BE962A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6E9386B2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2CA358C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11914C0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0E1E161D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3343162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FB591D0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  <w:vAlign w:val="bottom"/>
          </w:tcPr>
          <w:p w14:paraId="63A7A284" w14:textId="77777777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61,003</w:t>
            </w:r>
          </w:p>
        </w:tc>
      </w:tr>
      <w:tr w:rsidR="00DA0BE4" w:rsidRPr="006461EA" w14:paraId="0A518A56" w14:textId="77777777" w:rsidTr="00872730">
        <w:trPr>
          <w:cantSplit/>
        </w:trPr>
        <w:tc>
          <w:tcPr>
            <w:tcW w:w="1903" w:type="dxa"/>
          </w:tcPr>
          <w:p w14:paraId="2EBEF9ED" w14:textId="77777777" w:rsidR="00DA0BE4" w:rsidRPr="006461EA" w:rsidRDefault="00DA0BE4" w:rsidP="00DA0BE4">
            <w:pPr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6F86C49F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14:paraId="20320B90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14:paraId="3AF25A4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7E7DE36D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3E8ACF0C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6E35E25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438FB6C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14:paraId="39123394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A0BE4" w:rsidRPr="006461EA" w14:paraId="410D1810" w14:textId="77777777" w:rsidTr="00872730">
        <w:trPr>
          <w:cantSplit/>
        </w:trPr>
        <w:tc>
          <w:tcPr>
            <w:tcW w:w="1903" w:type="dxa"/>
          </w:tcPr>
          <w:p w14:paraId="7534C959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6461EA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920" w:type="dxa"/>
          </w:tcPr>
          <w:p w14:paraId="051D5FCF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52F14112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C5A2436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792BE8D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4901C9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47A53481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7DC116E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14:paraId="40957743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A0BE4" w:rsidRPr="006461EA" w14:paraId="58DFB71E" w14:textId="77777777" w:rsidTr="00AE3110">
        <w:trPr>
          <w:cantSplit/>
        </w:trPr>
        <w:tc>
          <w:tcPr>
            <w:tcW w:w="1903" w:type="dxa"/>
          </w:tcPr>
          <w:p w14:paraId="2E60E5AC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14:paraId="5657B261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7D63043B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5AA65932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3AB8C67B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5DA32510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56D1C27C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481EE98F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64F2FCF9" w14:textId="16C14D3C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lang w:val="en-GB"/>
              </w:rPr>
              <w:t>63,61</w:t>
            </w:r>
            <w:r w:rsidR="0017645A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DA0BE4" w:rsidRPr="006461EA" w14:paraId="3D692339" w14:textId="77777777" w:rsidTr="00AE3110">
        <w:trPr>
          <w:cantSplit/>
        </w:trPr>
        <w:tc>
          <w:tcPr>
            <w:tcW w:w="1903" w:type="dxa"/>
          </w:tcPr>
          <w:p w14:paraId="1980F1DC" w14:textId="19D3BAF9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ค่าใช้จ่ายในการ</w:t>
            </w:r>
            <w:r>
              <w:rPr>
                <w:rFonts w:ascii="Browallia New" w:hAnsi="Browallia New" w:cs="Browallia New" w:hint="cs"/>
                <w:cs/>
              </w:rPr>
              <w:t>ขายและ</w:t>
            </w:r>
            <w:r w:rsidRPr="006461EA">
              <w:rPr>
                <w:rFonts w:ascii="Browallia New" w:hAnsi="Browallia New" w:cs="Browallia New"/>
                <w:cs/>
              </w:rPr>
              <w:t>บริหาร</w:t>
            </w:r>
          </w:p>
        </w:tc>
        <w:tc>
          <w:tcPr>
            <w:tcW w:w="920" w:type="dxa"/>
          </w:tcPr>
          <w:p w14:paraId="02CB5759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4DE29D50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09B9F7CF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3E648057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309C4FAA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77A9003A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297A9840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20" w:type="dxa"/>
          </w:tcPr>
          <w:p w14:paraId="5F2F875F" w14:textId="007DF04E" w:rsidR="00DA0BE4" w:rsidRPr="006461EA" w:rsidRDefault="0017645A" w:rsidP="00DA0BE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5,651</w:t>
            </w:r>
          </w:p>
        </w:tc>
      </w:tr>
      <w:tr w:rsidR="00DA0BE4" w:rsidRPr="006461EA" w14:paraId="557EEF46" w14:textId="77777777" w:rsidTr="00AE3110">
        <w:trPr>
          <w:cantSplit/>
        </w:trPr>
        <w:tc>
          <w:tcPr>
            <w:tcW w:w="1903" w:type="dxa"/>
          </w:tcPr>
          <w:p w14:paraId="05792823" w14:textId="77777777" w:rsidR="00DA0BE4" w:rsidRPr="006461EA" w:rsidRDefault="00DA0BE4" w:rsidP="00DA0B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14:paraId="140585CF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14:paraId="32EB076E" w14:textId="77777777" w:rsidR="00DA0BE4" w:rsidRPr="006461EA" w:rsidRDefault="00DA0BE4" w:rsidP="00DA0BE4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14:paraId="7D88C765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14:paraId="035675FD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4" w:type="dxa"/>
          </w:tcPr>
          <w:p w14:paraId="26F92DF9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37" w:type="dxa"/>
          </w:tcPr>
          <w:p w14:paraId="406572BD" w14:textId="77777777" w:rsidR="00DA0BE4" w:rsidRPr="006461EA" w:rsidRDefault="00DA0BE4" w:rsidP="00DA0BE4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</w:tcPr>
          <w:p w14:paraId="0EEF88DE" w14:textId="77777777" w:rsidR="00DA0BE4" w:rsidRPr="006461EA" w:rsidRDefault="00DA0BE4" w:rsidP="00DA0BE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0" w:type="dxa"/>
          </w:tcPr>
          <w:p w14:paraId="166255B6" w14:textId="7EDF8354" w:rsidR="00DA0BE4" w:rsidRPr="006461EA" w:rsidRDefault="00DA0BE4" w:rsidP="00DA0BE4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6461EA">
              <w:rPr>
                <w:rFonts w:ascii="Browallia New" w:hAnsi="Browallia New" w:cs="Browallia New"/>
              </w:rPr>
              <w:t>69,2</w:t>
            </w:r>
            <w:r w:rsidR="0017645A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3</w:t>
            </w:r>
          </w:p>
        </w:tc>
      </w:tr>
    </w:tbl>
    <w:p w14:paraId="75FCB888" w14:textId="77777777" w:rsidR="00FE0732" w:rsidRPr="006461EA" w:rsidRDefault="00FE0732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E038ECC" w14:textId="69C843FE" w:rsidR="00D950B4" w:rsidRPr="006461EA" w:rsidRDefault="002A6F10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D1618E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950B4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D950B4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ส่วนหนึ่งของอาคารและอุปกรณ์ของ</w:t>
      </w:r>
      <w:r w:rsidR="008B223E" w:rsidRPr="006461EA">
        <w:rPr>
          <w:rFonts w:ascii="Browallia New" w:hAnsi="Browallia New" w:cs="Browallia New" w:hint="cs"/>
          <w:sz w:val="28"/>
          <w:szCs w:val="28"/>
          <w:cs/>
        </w:rPr>
        <w:t>งบการเงินรวมและงบการเงินเฉพาะของบริษัท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ที่คิดค่าเสื่อมราคาเต็มมูลค่าและยังคงใช้งานอยู่มีราคาทุน </w:t>
      </w:r>
      <w:r w:rsidR="00DA0BE4">
        <w:rPr>
          <w:rFonts w:ascii="Browallia New" w:hAnsi="Browallia New" w:cs="Browallia New"/>
          <w:sz w:val="28"/>
          <w:szCs w:val="28"/>
        </w:rPr>
        <w:t>254.06</w:t>
      </w:r>
      <w:r w:rsidR="00646255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B223E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B038D" w:rsidRPr="006461EA">
        <w:rPr>
          <w:rFonts w:ascii="Browallia New" w:hAnsi="Browallia New" w:cs="Browallia New"/>
          <w:sz w:val="28"/>
          <w:szCs w:val="28"/>
        </w:rPr>
        <w:t>2</w:t>
      </w:r>
      <w:r w:rsidR="00701EF7" w:rsidRPr="006461EA">
        <w:rPr>
          <w:rFonts w:ascii="Browallia New" w:hAnsi="Browallia New" w:cs="Browallia New"/>
          <w:sz w:val="28"/>
          <w:szCs w:val="28"/>
        </w:rPr>
        <w:t>09.27</w:t>
      </w:r>
      <w:r w:rsidR="007B038D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8B223E" w:rsidRPr="006461EA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 </w:t>
      </w:r>
    </w:p>
    <w:p w14:paraId="7989FF53" w14:textId="77777777" w:rsidR="00D950B4" w:rsidRPr="006461EA" w:rsidRDefault="00D950B4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464D0192" w14:textId="3A0A1698" w:rsidR="00F31148" w:rsidRPr="006461EA" w:rsidRDefault="00BA25BC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950B4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919B6" w:rsidRPr="006461EA">
        <w:rPr>
          <w:rFonts w:ascii="Browallia New" w:hAnsi="Browallia New" w:cs="Browallia New" w:hint="cs"/>
          <w:sz w:val="28"/>
          <w:szCs w:val="28"/>
          <w:cs/>
        </w:rPr>
        <w:t>บริษัทมียานพาหนะ</w:t>
      </w:r>
      <w:r w:rsidR="008D5523" w:rsidRPr="006461EA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="00B57847" w:rsidRPr="006461EA">
        <w:rPr>
          <w:rFonts w:ascii="Browallia New" w:hAnsi="Browallia New" w:cs="Browallia New" w:hint="cs"/>
          <w:sz w:val="28"/>
          <w:szCs w:val="28"/>
          <w:cs/>
        </w:rPr>
        <w:t>สัญญาเช่า</w:t>
      </w:r>
      <w:r w:rsidR="00C919B6" w:rsidRPr="006461EA">
        <w:rPr>
          <w:rFonts w:ascii="Browallia New" w:hAnsi="Browallia New" w:cs="Browallia New" w:hint="cs"/>
          <w:sz w:val="28"/>
          <w:szCs w:val="28"/>
          <w:cs/>
        </w:rPr>
        <w:t xml:space="preserve">การเงินโดยมีมูลค่าสุทธิตามบัญชีเป็นจำนวนเงินประมาณ </w:t>
      </w:r>
      <w:r w:rsidR="0017645A">
        <w:rPr>
          <w:rFonts w:ascii="Browallia New" w:hAnsi="Browallia New" w:cs="Browallia New"/>
          <w:sz w:val="28"/>
          <w:szCs w:val="28"/>
        </w:rPr>
        <w:t>0.95</w:t>
      </w:r>
      <w:r w:rsidR="005379C7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919B6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</w:p>
    <w:p w14:paraId="347CC500" w14:textId="77777777" w:rsidR="002D256C" w:rsidRPr="006461EA" w:rsidRDefault="002D256C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A83F7E" w14:textId="77777777" w:rsidR="002D256C" w:rsidRPr="006461EA" w:rsidRDefault="002D256C" w:rsidP="002D256C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บริษัทขายที่ดินให้กับบริษัทย่อยเพื่อก่อสร้างโรงงานตามราคาประเมินของ</w:t>
      </w:r>
      <w:r w:rsidRPr="006461EA">
        <w:rPr>
          <w:rFonts w:ascii="Browallia New" w:hAnsi="Browallia New" w:cs="Browallia New"/>
          <w:sz w:val="28"/>
          <w:szCs w:val="28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ผู้ประเมินอิสระที่ได้รับความเห็นชอบจากสำนักงานคณะกรรมการกำกับหลักทรัพย์และตลาดหลักทรัพย์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เป็นราคา </w:t>
      </w:r>
      <w:r w:rsidRPr="006461EA">
        <w:rPr>
          <w:rFonts w:ascii="Browallia New" w:hAnsi="Browallia New" w:cs="Browallia New"/>
          <w:sz w:val="28"/>
          <w:szCs w:val="28"/>
        </w:rPr>
        <w:t>130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ล้านบาท เป็นผลให้เกิดกำไรจำนวน </w:t>
      </w:r>
      <w:r w:rsidRPr="006461EA">
        <w:rPr>
          <w:rFonts w:ascii="Browallia New" w:hAnsi="Browallia New" w:cs="Browallia New"/>
          <w:sz w:val="28"/>
          <w:szCs w:val="28"/>
        </w:rPr>
        <w:t>29.85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ล้านบาท ในงบการเงินเฉพาะของบริษัท</w:t>
      </w:r>
    </w:p>
    <w:p w14:paraId="7F250F67" w14:textId="77777777" w:rsidR="00B93E59" w:rsidRPr="006461EA" w:rsidRDefault="00B93E59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6F1A30F" w14:textId="5D170204" w:rsidR="00ED70D3" w:rsidRPr="005D33CB" w:rsidRDefault="00CB5A4B" w:rsidP="008D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6461EA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ได้ถูกจดจำนองเพื่อใช้เป็นหลักประกันสำหรับวงเงินสินเชื่อจา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bookmarkEnd w:id="4"/>
      <w:r w:rsidR="005D33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ตามที่กล่าวไว้ในหมายเหตุ </w:t>
      </w:r>
      <w:r w:rsidR="005D33CB">
        <w:rPr>
          <w:rFonts w:ascii="Browallia New" w:hAnsi="Browallia New" w:cs="Browallia New"/>
          <w:sz w:val="28"/>
          <w:szCs w:val="28"/>
        </w:rPr>
        <w:t>20</w:t>
      </w:r>
    </w:p>
    <w:p w14:paraId="40AF7B0E" w14:textId="56C5C631" w:rsidR="00107EEA" w:rsidRPr="006461EA" w:rsidRDefault="0010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56DBED78" w14:textId="4D5ED903" w:rsidR="001F2BAF" w:rsidRDefault="001F2BAF" w:rsidP="000C12E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num" w:pos="262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โปรแกรมคอมพิวเตอร์</w:t>
      </w:r>
    </w:p>
    <w:p w14:paraId="2A8BBB52" w14:textId="5AEA4D8C" w:rsidR="001F2BAF" w:rsidRDefault="001F2BAF" w:rsidP="001F2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1620"/>
        <w:gridCol w:w="270"/>
        <w:gridCol w:w="1710"/>
        <w:gridCol w:w="270"/>
        <w:gridCol w:w="1499"/>
        <w:gridCol w:w="6"/>
      </w:tblGrid>
      <w:tr w:rsidR="00CF34F1" w14:paraId="78B01A7B" w14:textId="77777777" w:rsidTr="00CF34F1">
        <w:trPr>
          <w:gridAfter w:val="1"/>
          <w:wAfter w:w="6" w:type="dxa"/>
        </w:trPr>
        <w:tc>
          <w:tcPr>
            <w:tcW w:w="3444" w:type="dxa"/>
          </w:tcPr>
          <w:p w14:paraId="4F11A422" w14:textId="77777777" w:rsidR="00CF34F1" w:rsidRPr="001F2BAF" w:rsidRDefault="00CF34F1" w:rsidP="001F2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69" w:type="dxa"/>
            <w:gridSpan w:val="5"/>
          </w:tcPr>
          <w:p w14:paraId="5235E572" w14:textId="64EE9BA3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4F1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CF34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 </w:t>
            </w:r>
            <w:r w:rsidRPr="00CF34F1">
              <w:rPr>
                <w:rFonts w:ascii="Browallia New" w:hAnsi="Browallia New" w:cs="Browallia New"/>
                <w:sz w:val="28"/>
                <w:szCs w:val="28"/>
              </w:rPr>
              <w:t>:</w:t>
            </w:r>
            <w:proofErr w:type="gramEnd"/>
            <w:r w:rsidRPr="00CF34F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4F1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CF34F1" w14:paraId="4463B01A" w14:textId="77777777" w:rsidTr="00CF34F1">
        <w:trPr>
          <w:gridAfter w:val="1"/>
          <w:wAfter w:w="6" w:type="dxa"/>
        </w:trPr>
        <w:tc>
          <w:tcPr>
            <w:tcW w:w="3444" w:type="dxa"/>
          </w:tcPr>
          <w:p w14:paraId="19D1BDAA" w14:textId="77777777" w:rsidR="00CF34F1" w:rsidRPr="001F2BAF" w:rsidRDefault="00CF34F1" w:rsidP="001F2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69" w:type="dxa"/>
            <w:gridSpan w:val="5"/>
            <w:tcBorders>
              <w:bottom w:val="single" w:sz="4" w:space="0" w:color="auto"/>
            </w:tcBorders>
          </w:tcPr>
          <w:p w14:paraId="300ED73B" w14:textId="5F0B5DFD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</w:p>
        </w:tc>
      </w:tr>
      <w:tr w:rsidR="00CF34F1" w14:paraId="58F22942" w14:textId="77777777" w:rsidTr="005E1F6A">
        <w:tc>
          <w:tcPr>
            <w:tcW w:w="3444" w:type="dxa"/>
          </w:tcPr>
          <w:p w14:paraId="33781E08" w14:textId="77777777" w:rsidR="00CF34F1" w:rsidRPr="001F2BAF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24E3E9" w14:textId="5FCFDAF4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35979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7C2E41" w14:textId="4DA5302D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4834A9" w14:textId="0D3DB772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bottom"/>
          </w:tcPr>
          <w:p w14:paraId="7919417C" w14:textId="6558046F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CF34F1" w14:paraId="186B46CE" w14:textId="77777777" w:rsidTr="005E1F6A">
        <w:tc>
          <w:tcPr>
            <w:tcW w:w="3444" w:type="dxa"/>
          </w:tcPr>
          <w:p w14:paraId="7A0E1A8C" w14:textId="7A61993D" w:rsidR="00CF34F1" w:rsidRPr="001F2BAF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A1D6D11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72D6A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35FB32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DD090" w14:textId="3EE902A4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2F66DE4F" w14:textId="77777777" w:rsidR="00CF34F1" w:rsidRPr="00CF34F1" w:rsidRDefault="00CF34F1" w:rsidP="00CF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0898" w14:paraId="44318869" w14:textId="77777777" w:rsidTr="00CF34F1">
        <w:tc>
          <w:tcPr>
            <w:tcW w:w="3444" w:type="dxa"/>
          </w:tcPr>
          <w:p w14:paraId="668818F6" w14:textId="0D40B685" w:rsidR="00A40898" w:rsidRPr="001F2BAF" w:rsidRDefault="00A40898" w:rsidP="00A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F2BAF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620" w:type="dxa"/>
          </w:tcPr>
          <w:p w14:paraId="0E328431" w14:textId="73710BDA" w:rsidR="00A40898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="00A40898"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DB5C31" w14:textId="77777777" w:rsidR="00A40898" w:rsidRPr="00A40898" w:rsidRDefault="00A40898" w:rsidP="00A4089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6C8715" w14:textId="272686FC" w:rsidR="00A40898" w:rsidRPr="00A40898" w:rsidRDefault="00A40898" w:rsidP="00A4089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4,521</w:t>
            </w:r>
          </w:p>
        </w:tc>
        <w:tc>
          <w:tcPr>
            <w:tcW w:w="270" w:type="dxa"/>
          </w:tcPr>
          <w:p w14:paraId="4305F1B7" w14:textId="30CFBEE6" w:rsidR="00A40898" w:rsidRPr="00A40898" w:rsidRDefault="00A40898" w:rsidP="00A4089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5616CFDF" w14:textId="0C152E2B" w:rsidR="00A40898" w:rsidRPr="00A40898" w:rsidRDefault="00A40898" w:rsidP="00A40898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4,521</w:t>
            </w:r>
          </w:p>
        </w:tc>
      </w:tr>
      <w:tr w:rsidR="00D94927" w14:paraId="239FC427" w14:textId="77777777" w:rsidTr="00CF34F1">
        <w:tc>
          <w:tcPr>
            <w:tcW w:w="3444" w:type="dxa"/>
          </w:tcPr>
          <w:p w14:paraId="3B4AFB49" w14:textId="06A6BB73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9702E0" w14:textId="7C1A3433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B7B9BF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5DB2B9" w14:textId="39CC833F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4,720</w:t>
            </w:r>
          </w:p>
        </w:tc>
        <w:tc>
          <w:tcPr>
            <w:tcW w:w="270" w:type="dxa"/>
          </w:tcPr>
          <w:p w14:paraId="2A561FAC" w14:textId="336B9ECC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4509CA39" w14:textId="75D3DD74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4,720</w:t>
            </w:r>
          </w:p>
        </w:tc>
      </w:tr>
      <w:tr w:rsidR="00D94927" w14:paraId="6601F3C2" w14:textId="77777777" w:rsidTr="00CF34F1">
        <w:tc>
          <w:tcPr>
            <w:tcW w:w="3444" w:type="dxa"/>
          </w:tcPr>
          <w:p w14:paraId="5E7E2360" w14:textId="0C10C508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1FF8BC" w14:textId="18786E5A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D358E7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065FA6" w14:textId="44EF8638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  <w:tc>
          <w:tcPr>
            <w:tcW w:w="270" w:type="dxa"/>
          </w:tcPr>
          <w:p w14:paraId="6D961C7C" w14:textId="3F5AA75C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32CFB93C" w14:textId="33FCF88C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</w:tr>
      <w:tr w:rsidR="00D94927" w14:paraId="51FB00DC" w14:textId="77777777" w:rsidTr="00D9614B">
        <w:tc>
          <w:tcPr>
            <w:tcW w:w="3444" w:type="dxa"/>
          </w:tcPr>
          <w:p w14:paraId="73F145D2" w14:textId="7A636F5D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</w:tcPr>
          <w:p w14:paraId="0A107C28" w14:textId="0AD7E369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3D650FB4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9183631" w14:textId="598F0836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77CF8B" w14:textId="73CA928D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5061C623" w14:textId="173BF0BD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</w:tr>
      <w:tr w:rsidR="00D94927" w14:paraId="38BF6F79" w14:textId="77777777" w:rsidTr="00D9614B">
        <w:tc>
          <w:tcPr>
            <w:tcW w:w="3444" w:type="dxa"/>
          </w:tcPr>
          <w:p w14:paraId="7E47CBF1" w14:textId="23244A74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 / (โอนออก)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67D7A9" w14:textId="718F41F9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  <w:tc>
          <w:tcPr>
            <w:tcW w:w="270" w:type="dxa"/>
          </w:tcPr>
          <w:p w14:paraId="22CE9515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3A106E" w14:textId="5D2E14C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C932A7" w14:textId="6A56E651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7EA91CB6" w14:textId="2D40C2B9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4927" w14:paraId="38608539" w14:textId="77777777" w:rsidTr="00D9614B">
        <w:tc>
          <w:tcPr>
            <w:tcW w:w="3444" w:type="dxa"/>
          </w:tcPr>
          <w:p w14:paraId="372EE98D" w14:textId="69E3A895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C29D97" w14:textId="3C372252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9,681</w:t>
            </w:r>
          </w:p>
        </w:tc>
        <w:tc>
          <w:tcPr>
            <w:tcW w:w="270" w:type="dxa"/>
          </w:tcPr>
          <w:p w14:paraId="212F73F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8102AE" w14:textId="311B3773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247BC0" w14:textId="6FC2D9EE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C630B" w14:textId="089A12A1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9,681</w:t>
            </w:r>
          </w:p>
        </w:tc>
      </w:tr>
      <w:tr w:rsidR="00D94927" w14:paraId="7678429F" w14:textId="77777777" w:rsidTr="00D9614B">
        <w:tc>
          <w:tcPr>
            <w:tcW w:w="3444" w:type="dxa"/>
          </w:tcPr>
          <w:p w14:paraId="5C4652B3" w14:textId="77777777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DF9657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3E00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1328143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5932D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4A3BE2C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4255CB62" w14:textId="77777777" w:rsidTr="00CF34F1">
        <w:tc>
          <w:tcPr>
            <w:tcW w:w="3444" w:type="dxa"/>
          </w:tcPr>
          <w:p w14:paraId="5E1D8EE5" w14:textId="2D89FBD0" w:rsidR="00D94927" w:rsidRPr="00CF34F1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CF34F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EFFDB7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93D3EE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36078F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CD856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6E94177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69B7489D" w14:textId="77777777" w:rsidTr="00D9614B">
        <w:tc>
          <w:tcPr>
            <w:tcW w:w="3444" w:type="dxa"/>
          </w:tcPr>
          <w:p w14:paraId="4FA37F1A" w14:textId="7306EA7E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F2BAF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620" w:type="dxa"/>
          </w:tcPr>
          <w:p w14:paraId="4E4FE2F5" w14:textId="48A47900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C2BB06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8DD634" w14:textId="33B18D93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5F80D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34DEFDB1" w14:textId="4DC19EEA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4927" w14:paraId="51F6F9B5" w14:textId="77777777" w:rsidTr="00D9614B">
        <w:tc>
          <w:tcPr>
            <w:tcW w:w="3444" w:type="dxa"/>
          </w:tcPr>
          <w:p w14:paraId="680E0FCB" w14:textId="79641A4C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80C253" w14:textId="16BC264E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ABD35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D7FE6F" w14:textId="7F8F31E3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8C0E4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7D1CB920" w14:textId="7B5DCB15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4927" w14:paraId="2593321D" w14:textId="77777777" w:rsidTr="00E954B3">
        <w:tc>
          <w:tcPr>
            <w:tcW w:w="3444" w:type="dxa"/>
          </w:tcPr>
          <w:p w14:paraId="41746A48" w14:textId="2E5A8DD0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1E1AC2" w14:textId="2C81F5BF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F54CB5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8C997D" w14:textId="6156B6EC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E9332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695CBB88" w14:textId="6747C2E6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4927" w14:paraId="7E104A5C" w14:textId="77777777" w:rsidTr="00E954B3">
        <w:tc>
          <w:tcPr>
            <w:tcW w:w="3444" w:type="dxa"/>
          </w:tcPr>
          <w:p w14:paraId="529A807A" w14:textId="0FA789EB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3FB844" w14:textId="7CBC9F51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038CCA6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3E29CF" w14:textId="6021101D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D6DA38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</w:tcPr>
          <w:p w14:paraId="0F7E5F07" w14:textId="0258F034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D94927" w14:paraId="410D2706" w14:textId="77777777" w:rsidTr="00E954B3">
        <w:tc>
          <w:tcPr>
            <w:tcW w:w="3444" w:type="dxa"/>
          </w:tcPr>
          <w:p w14:paraId="60A818BA" w14:textId="1958B75E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C98318" w14:textId="2903A8AC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6CB6FC4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2F9BB83" w14:textId="54AADF15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9B6A95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48F60" w14:textId="72AE81FD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  <w:tr w:rsidR="00D94927" w14:paraId="782B764F" w14:textId="77777777" w:rsidTr="00E954B3">
        <w:tc>
          <w:tcPr>
            <w:tcW w:w="3444" w:type="dxa"/>
          </w:tcPr>
          <w:p w14:paraId="07DA32F9" w14:textId="77777777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E23C2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B2E6C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A0E3DC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26E3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</w:tcPr>
          <w:p w14:paraId="3D5B71D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0F065AB3" w14:textId="77777777" w:rsidTr="00D9614B">
        <w:tc>
          <w:tcPr>
            <w:tcW w:w="3444" w:type="dxa"/>
          </w:tcPr>
          <w:p w14:paraId="206C0199" w14:textId="6392F736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  <w:r w:rsidR="006D0836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ตาม</w:t>
            </w: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บัญชี</w:t>
            </w:r>
          </w:p>
        </w:tc>
        <w:tc>
          <w:tcPr>
            <w:tcW w:w="1620" w:type="dxa"/>
          </w:tcPr>
          <w:p w14:paraId="6A86130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532E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CEEB0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BA2A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723C5143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6318CAC5" w14:textId="77777777" w:rsidTr="00D9614B">
        <w:tc>
          <w:tcPr>
            <w:tcW w:w="3444" w:type="dxa"/>
          </w:tcPr>
          <w:p w14:paraId="7C170F60" w14:textId="3E2ACF53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1BB5BFC0" w14:textId="09A168D3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89F58E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159E0308" w14:textId="28EE87E8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  <w:tc>
          <w:tcPr>
            <w:tcW w:w="270" w:type="dxa"/>
          </w:tcPr>
          <w:p w14:paraId="69E71774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12" w:space="0" w:color="auto"/>
            </w:tcBorders>
          </w:tcPr>
          <w:p w14:paraId="617BBD44" w14:textId="61E09B42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9,241</w:t>
            </w:r>
          </w:p>
        </w:tc>
      </w:tr>
      <w:tr w:rsidR="00D94927" w14:paraId="59DD836F" w14:textId="77777777" w:rsidTr="00D9614B">
        <w:tc>
          <w:tcPr>
            <w:tcW w:w="3444" w:type="dxa"/>
          </w:tcPr>
          <w:p w14:paraId="3AB77B4C" w14:textId="299FFCE6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F2BA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2BA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F2BA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14:paraId="2C01F7B0" w14:textId="00B113DD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9,437</w:t>
            </w:r>
          </w:p>
        </w:tc>
        <w:tc>
          <w:tcPr>
            <w:tcW w:w="270" w:type="dxa"/>
          </w:tcPr>
          <w:p w14:paraId="6287F60C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</w:tcPr>
          <w:p w14:paraId="14F725C5" w14:textId="7AF24880" w:rsidR="00D94927" w:rsidRPr="00A40898" w:rsidRDefault="00D94927" w:rsidP="00D9492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A4089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0B042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626CEEF" w14:textId="3A17CBB2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9,437</w:t>
            </w:r>
          </w:p>
        </w:tc>
      </w:tr>
      <w:tr w:rsidR="00D94927" w14:paraId="4C667424" w14:textId="77777777" w:rsidTr="00D9614B">
        <w:tc>
          <w:tcPr>
            <w:tcW w:w="3444" w:type="dxa"/>
          </w:tcPr>
          <w:p w14:paraId="49DA847E" w14:textId="77777777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5F19A07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2E45D4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12" w:space="0" w:color="auto"/>
            </w:tcBorders>
          </w:tcPr>
          <w:p w14:paraId="0B39CA3C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008C8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top w:val="single" w:sz="12" w:space="0" w:color="auto"/>
            </w:tcBorders>
          </w:tcPr>
          <w:p w14:paraId="592DC835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1E5A5683" w14:textId="77777777" w:rsidTr="00E954B3">
        <w:tc>
          <w:tcPr>
            <w:tcW w:w="3444" w:type="dxa"/>
          </w:tcPr>
          <w:p w14:paraId="4698BA26" w14:textId="5CD05534" w:rsidR="00D94927" w:rsidRPr="00D9614B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9614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ค่าตัดจำหน่ายปี </w:t>
            </w:r>
            <w:r w:rsidRPr="00D9614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20" w:type="dxa"/>
          </w:tcPr>
          <w:p w14:paraId="6C2A115A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E8A9D3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C7CE82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4A164F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</w:tcPr>
          <w:p w14:paraId="7D46C0AB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927" w14:paraId="318A8CA0" w14:textId="77777777" w:rsidTr="00E954B3">
        <w:tc>
          <w:tcPr>
            <w:tcW w:w="3444" w:type="dxa"/>
          </w:tcPr>
          <w:p w14:paraId="477FCC17" w14:textId="7B17C8F4" w:rsidR="00D94927" w:rsidRPr="001F2BAF" w:rsidRDefault="00D94927" w:rsidP="00D9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629"/>
              </w:tabs>
              <w:spacing w:line="240" w:lineRule="auto"/>
              <w:ind w:right="1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0CC5571D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BB553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57F710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E659" w14:textId="77777777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tcBorders>
              <w:bottom w:val="single" w:sz="12" w:space="0" w:color="auto"/>
            </w:tcBorders>
          </w:tcPr>
          <w:p w14:paraId="626AAD63" w14:textId="3DEE423F" w:rsidR="00D94927" w:rsidRPr="00A40898" w:rsidRDefault="00D94927" w:rsidP="00D94927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9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</w:tr>
    </w:tbl>
    <w:p w14:paraId="566C5A1C" w14:textId="77777777" w:rsidR="001F2BAF" w:rsidRDefault="001F2BAF" w:rsidP="001F2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C017B96" w14:textId="77777777" w:rsidR="00E954B3" w:rsidRDefault="00E9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5F096172" w14:textId="035915D5" w:rsidR="000128FA" w:rsidRPr="006461EA" w:rsidRDefault="00C919B6" w:rsidP="000C12E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num" w:pos="262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อสังหาริมทรัพย์เพื่อการลงทุน</w:t>
      </w:r>
    </w:p>
    <w:p w14:paraId="05EC3AF1" w14:textId="77777777" w:rsidR="004B0684" w:rsidRPr="006461EA" w:rsidRDefault="004B0684" w:rsidP="004B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4805" w:type="pct"/>
        <w:tblInd w:w="360" w:type="dxa"/>
        <w:tblLook w:val="01E0" w:firstRow="1" w:lastRow="1" w:firstColumn="1" w:lastColumn="1" w:noHBand="0" w:noVBand="0"/>
      </w:tblPr>
      <w:tblGrid>
        <w:gridCol w:w="3677"/>
        <w:gridCol w:w="1138"/>
        <w:gridCol w:w="222"/>
        <w:gridCol w:w="1146"/>
        <w:gridCol w:w="222"/>
        <w:gridCol w:w="1172"/>
        <w:gridCol w:w="222"/>
        <w:gridCol w:w="1172"/>
      </w:tblGrid>
      <w:tr w:rsidR="00B23D36" w:rsidRPr="006461EA" w14:paraId="025D489E" w14:textId="77777777" w:rsidTr="00D950B4">
        <w:tc>
          <w:tcPr>
            <w:tcW w:w="2049" w:type="pct"/>
          </w:tcPr>
          <w:p w14:paraId="529DF1F0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51" w:type="pct"/>
            <w:gridSpan w:val="7"/>
          </w:tcPr>
          <w:p w14:paraId="10575B7B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23D36" w:rsidRPr="006461EA" w14:paraId="14135E1D" w14:textId="77777777" w:rsidTr="00B93E59">
        <w:tc>
          <w:tcPr>
            <w:tcW w:w="2049" w:type="pct"/>
          </w:tcPr>
          <w:p w14:paraId="4FB77B16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7" w:type="pct"/>
            <w:gridSpan w:val="3"/>
            <w:tcBorders>
              <w:bottom w:val="single" w:sz="4" w:space="0" w:color="auto"/>
            </w:tcBorders>
          </w:tcPr>
          <w:p w14:paraId="4CF9E2D8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  <w:tcBorders>
              <w:left w:val="nil"/>
            </w:tcBorders>
          </w:tcPr>
          <w:p w14:paraId="29805FD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0" w:type="pct"/>
            <w:gridSpan w:val="3"/>
            <w:tcBorders>
              <w:bottom w:val="single" w:sz="4" w:space="0" w:color="auto"/>
            </w:tcBorders>
          </w:tcPr>
          <w:p w14:paraId="3CEABAF7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8" w:right="-10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171A4" w:rsidRPr="006461EA" w14:paraId="5D936431" w14:textId="77777777" w:rsidTr="00B93E59">
        <w:tc>
          <w:tcPr>
            <w:tcW w:w="2049" w:type="pct"/>
          </w:tcPr>
          <w:p w14:paraId="460E43D8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C4D8FFC" w14:textId="77777777" w:rsidR="00D93F4D" w:rsidRPr="006461EA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171A4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4" w:type="pct"/>
          </w:tcPr>
          <w:p w14:paraId="36997A35" w14:textId="77777777" w:rsidR="00D93F4D" w:rsidRPr="006461EA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38F21DEB" w14:textId="77777777" w:rsidR="00D93F4D" w:rsidRPr="006461EA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24" w:type="pct"/>
          </w:tcPr>
          <w:p w14:paraId="3B7291F8" w14:textId="77777777" w:rsidR="00D93F4D" w:rsidRPr="006461EA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3556A984" w14:textId="77777777" w:rsidR="00D93F4D" w:rsidRPr="006461EA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171A4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4" w:type="pct"/>
          </w:tcPr>
          <w:p w14:paraId="58B1FF4C" w14:textId="77777777" w:rsidR="00D93F4D" w:rsidRPr="006461EA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3F9BF85A" w14:textId="77777777" w:rsidR="00D93F4D" w:rsidRPr="006461EA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4171A4" w:rsidRPr="006461EA" w14:paraId="36F82C1E" w14:textId="77777777" w:rsidTr="00B93E59">
        <w:tc>
          <w:tcPr>
            <w:tcW w:w="2049" w:type="pct"/>
          </w:tcPr>
          <w:p w14:paraId="7A77A149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5A736687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831305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219727F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54A3EA4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C51DE83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BD225A0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7FA4364" w14:textId="77777777" w:rsidR="00D93F4D" w:rsidRPr="006461EA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3E59" w:rsidRPr="006461EA" w14:paraId="4E31BC04" w14:textId="77777777" w:rsidTr="00B93E59">
        <w:tc>
          <w:tcPr>
            <w:tcW w:w="2049" w:type="pct"/>
          </w:tcPr>
          <w:p w14:paraId="69C15E1A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34" w:type="pct"/>
          </w:tcPr>
          <w:p w14:paraId="3A43F82B" w14:textId="3BB0FBE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14:paraId="5C94529A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131B4A3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14:paraId="2AEBB120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EF6DF49" w14:textId="1A17CD92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  <w:tc>
          <w:tcPr>
            <w:tcW w:w="124" w:type="pct"/>
          </w:tcPr>
          <w:p w14:paraId="4FE0B20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7A19E34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</w:tr>
      <w:tr w:rsidR="00B93E59" w:rsidRPr="006461EA" w14:paraId="377064D8" w14:textId="77777777" w:rsidTr="00B93E59">
        <w:tc>
          <w:tcPr>
            <w:tcW w:w="2049" w:type="pct"/>
          </w:tcPr>
          <w:p w14:paraId="6506C463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FA8E920" w14:textId="0FBC91DB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  <w:tc>
          <w:tcPr>
            <w:tcW w:w="124" w:type="pct"/>
          </w:tcPr>
          <w:p w14:paraId="1E043E54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3D7DDDB" w14:textId="77777777" w:rsidR="00B93E59" w:rsidRPr="006461EA" w:rsidRDefault="00B93E59" w:rsidP="00B93E5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14:paraId="2B66DD06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439E714" w14:textId="1E36177C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(4,872)</w:t>
            </w:r>
          </w:p>
        </w:tc>
        <w:tc>
          <w:tcPr>
            <w:tcW w:w="124" w:type="pct"/>
          </w:tcPr>
          <w:p w14:paraId="5C62B11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12FF254" w14:textId="77777777" w:rsidR="00B93E59" w:rsidRPr="006461EA" w:rsidRDefault="00B93E59" w:rsidP="00B93E5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93E59" w:rsidRPr="006461EA" w14:paraId="76120DD1" w14:textId="77777777" w:rsidTr="00B93E59">
        <w:tc>
          <w:tcPr>
            <w:tcW w:w="2049" w:type="pct"/>
          </w:tcPr>
          <w:p w14:paraId="6DD9949F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4F279604" w14:textId="5034363B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14:paraId="3CB2F3D7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38415786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14:paraId="3DC7700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272230F6" w14:textId="1C2FA16D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  <w:tc>
          <w:tcPr>
            <w:tcW w:w="124" w:type="pct"/>
          </w:tcPr>
          <w:p w14:paraId="65BD1479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21C74E4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</w:tr>
      <w:tr w:rsidR="00B93E59" w:rsidRPr="006461EA" w14:paraId="31E08D8B" w14:textId="77777777" w:rsidTr="00B93E59">
        <w:tc>
          <w:tcPr>
            <w:tcW w:w="2049" w:type="pct"/>
          </w:tcPr>
          <w:p w14:paraId="2DA914F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4A9551DE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5D729633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FF91997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257816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520B6A09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AEFC884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BEC4358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3E59" w:rsidRPr="006461EA" w14:paraId="402DA9C6" w14:textId="77777777" w:rsidTr="00B93E59">
        <w:tc>
          <w:tcPr>
            <w:tcW w:w="2049" w:type="pct"/>
          </w:tcPr>
          <w:p w14:paraId="0EA2C9A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161F5321" w14:textId="7E114DB2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4AC4E0B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7DECDFF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03599FCA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053C8C0" w14:textId="6A50A0F8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14:paraId="49492259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15B79DCE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  <w:tr w:rsidR="00B93E59" w:rsidRPr="006461EA" w14:paraId="6C133CF8" w14:textId="77777777" w:rsidTr="00B93E59">
        <w:tc>
          <w:tcPr>
            <w:tcW w:w="2049" w:type="pct"/>
          </w:tcPr>
          <w:p w14:paraId="32D6E4C7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634" w:type="pct"/>
          </w:tcPr>
          <w:p w14:paraId="79136395" w14:textId="78DEA4D0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124" w:type="pct"/>
          </w:tcPr>
          <w:p w14:paraId="77E03B4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704FA94C" w14:textId="77777777" w:rsidR="00B93E59" w:rsidRPr="006461EA" w:rsidRDefault="00B93E59" w:rsidP="00B93E5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14:paraId="3B1ECEF5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7F65AB5" w14:textId="323C4A26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(200)</w:t>
            </w:r>
          </w:p>
        </w:tc>
        <w:tc>
          <w:tcPr>
            <w:tcW w:w="124" w:type="pct"/>
          </w:tcPr>
          <w:p w14:paraId="31029318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4AD1C22E" w14:textId="77777777" w:rsidR="00B93E59" w:rsidRPr="006461EA" w:rsidRDefault="00B93E59" w:rsidP="00B93E5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93E59" w:rsidRPr="006461EA" w14:paraId="0BCC0185" w14:textId="77777777" w:rsidTr="00B93E59">
        <w:tc>
          <w:tcPr>
            <w:tcW w:w="2049" w:type="pct"/>
          </w:tcPr>
          <w:p w14:paraId="3916E344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3E197435" w14:textId="1065C936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718BDA2F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D3E417A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7862974B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9531E5D" w14:textId="4DF5578A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14:paraId="04C0DB63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5AD1358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</w:tr>
      <w:tr w:rsidR="00B93E59" w:rsidRPr="006461EA" w14:paraId="4869FE45" w14:textId="77777777" w:rsidTr="00B93E59">
        <w:tc>
          <w:tcPr>
            <w:tcW w:w="2049" w:type="pct"/>
          </w:tcPr>
          <w:p w14:paraId="2C630A2F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–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4" w:type="pct"/>
            <w:tcBorders>
              <w:bottom w:val="single" w:sz="12" w:space="0" w:color="auto"/>
            </w:tcBorders>
          </w:tcPr>
          <w:p w14:paraId="6E8A6FC2" w14:textId="2BE4C3A8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14:paraId="4FEE58A4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12" w:space="0" w:color="auto"/>
            </w:tcBorders>
          </w:tcPr>
          <w:p w14:paraId="05CB6C77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14:paraId="680CBF6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</w:tcPr>
          <w:p w14:paraId="4C170E9C" w14:textId="582C2AC3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  <w:tc>
          <w:tcPr>
            <w:tcW w:w="124" w:type="pct"/>
          </w:tcPr>
          <w:p w14:paraId="2B9841C0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</w:tcPr>
          <w:p w14:paraId="0B1F3CBE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</w:tr>
    </w:tbl>
    <w:p w14:paraId="254C6E37" w14:textId="77777777" w:rsidR="004B0684" w:rsidRPr="006461EA" w:rsidRDefault="004B0684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2D02F6" w14:textId="5D842A87" w:rsidR="004171A4" w:rsidRDefault="009E685B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950B4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 (ที่ดิน) ของบริษัท ซึ่งมีราคาทุน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สุทธิ จำนวนเงิน </w:t>
      </w:r>
      <w:r w:rsidR="002D256C" w:rsidRPr="006461EA">
        <w:rPr>
          <w:rFonts w:ascii="Browallia New" w:hAnsi="Browallia New" w:cs="Browallia New"/>
          <w:sz w:val="28"/>
          <w:szCs w:val="28"/>
        </w:rPr>
        <w:t>997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 (งบการเงินเฉพาะของบริษัท</w:t>
      </w:r>
      <w:r w:rsidR="0017645A">
        <w:rPr>
          <w:rFonts w:ascii="Browallia New" w:hAnsi="Browallia New" w:cs="Browallia New"/>
          <w:sz w:val="28"/>
          <w:szCs w:val="28"/>
        </w:rPr>
        <w:t xml:space="preserve"> :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จำนวนเงิน</w:t>
      </w:r>
      <w:r w:rsidR="002D256C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>1,28</w:t>
      </w:r>
      <w:r w:rsidR="008F644E" w:rsidRPr="006461EA">
        <w:rPr>
          <w:rFonts w:ascii="Browallia New" w:hAnsi="Browallia New" w:cs="Browallia New"/>
          <w:sz w:val="28"/>
          <w:szCs w:val="28"/>
        </w:rPr>
        <w:t>9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ล้านบาท) </w:t>
      </w:r>
      <w:r w:rsidR="00D663CB" w:rsidRPr="006461EA">
        <w:rPr>
          <w:rFonts w:ascii="Browallia New" w:hAnsi="Browallia New" w:cs="Browallia New" w:hint="cs"/>
          <w:sz w:val="28"/>
          <w:szCs w:val="28"/>
          <w:cs/>
        </w:rPr>
        <w:t>บริษัทได้ทบทวนมูลค่ายุติธรรมของที่ดินดังกล่าวแล้วพบว่า</w:t>
      </w:r>
      <w:r w:rsidR="007234BF" w:rsidRPr="006461EA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D663CB" w:rsidRPr="006461EA">
        <w:rPr>
          <w:rFonts w:ascii="Browallia New" w:hAnsi="Browallia New" w:cs="Browallia New" w:hint="cs"/>
          <w:sz w:val="28"/>
          <w:szCs w:val="28"/>
          <w:cs/>
        </w:rPr>
        <w:t>ยุติธรรมสูงกว่าราคาทุน</w:t>
      </w:r>
    </w:p>
    <w:p w14:paraId="32606FD6" w14:textId="38AF22B5" w:rsidR="0068450D" w:rsidRDefault="0068450D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1D35BE9" w14:textId="0C0FFF7C" w:rsidR="0068450D" w:rsidRPr="006461EA" w:rsidRDefault="0068450D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8450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8450D">
        <w:rPr>
          <w:rFonts w:ascii="Browallia New" w:hAnsi="Browallia New" w:cs="Browallia New"/>
          <w:sz w:val="28"/>
          <w:szCs w:val="28"/>
        </w:rPr>
        <w:t xml:space="preserve">31 </w:t>
      </w:r>
      <w:r w:rsidRPr="0068450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8450D">
        <w:rPr>
          <w:rFonts w:ascii="Browallia New" w:hAnsi="Browallia New" w:cs="Browallia New"/>
          <w:sz w:val="28"/>
          <w:szCs w:val="28"/>
        </w:rPr>
        <w:t xml:space="preserve">2561 </w:t>
      </w:r>
      <w:r w:rsidRPr="0068450D">
        <w:rPr>
          <w:rFonts w:ascii="Browallia New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มูลค่ายุติธรรมของอสังหาริมทรัพย์เพื่อการลงทุนม</w:t>
      </w:r>
      <w:r w:rsidR="006D0836">
        <w:rPr>
          <w:rFonts w:ascii="Browallia New" w:hAnsi="Browallia New" w:cs="Browallia New" w:hint="cs"/>
          <w:sz w:val="28"/>
          <w:szCs w:val="28"/>
          <w:cs/>
        </w:rPr>
        <w:t>ี</w:t>
      </w:r>
      <w:r w:rsidRPr="0068450D">
        <w:rPr>
          <w:rFonts w:ascii="Browallia New" w:hAnsi="Browallia New" w:cs="Browallia New"/>
          <w:sz w:val="28"/>
          <w:szCs w:val="28"/>
          <w:cs/>
        </w:rPr>
        <w:t xml:space="preserve">มูลค่า </w:t>
      </w:r>
      <w:r w:rsidRPr="0068450D">
        <w:rPr>
          <w:rFonts w:ascii="Browallia New" w:hAnsi="Browallia New" w:cs="Browallia New"/>
          <w:sz w:val="28"/>
          <w:szCs w:val="28"/>
        </w:rPr>
        <w:t xml:space="preserve">1,304.63 </w:t>
      </w:r>
      <w:r w:rsidRPr="0068450D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5376375D" w14:textId="6E9F18F3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34769D" w14:textId="7C513BF6" w:rsidR="001B63CF" w:rsidRPr="006461EA" w:rsidRDefault="001B63CF" w:rsidP="001B63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เงินกู้ยืมระยะสั้นจากสถาบันการเงิน</w:t>
      </w:r>
    </w:p>
    <w:p w14:paraId="67B731AF" w14:textId="77777777" w:rsidR="001B63CF" w:rsidRPr="006461EA" w:rsidRDefault="001B63CF" w:rsidP="001B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993"/>
        <w:gridCol w:w="992"/>
        <w:gridCol w:w="992"/>
        <w:gridCol w:w="993"/>
        <w:gridCol w:w="992"/>
        <w:gridCol w:w="992"/>
      </w:tblGrid>
      <w:tr w:rsidR="001B63CF" w:rsidRPr="006461EA" w14:paraId="386614BD" w14:textId="77777777" w:rsidTr="001E34F0">
        <w:trPr>
          <w:cantSplit/>
        </w:trPr>
        <w:tc>
          <w:tcPr>
            <w:tcW w:w="2976" w:type="dxa"/>
          </w:tcPr>
          <w:p w14:paraId="79F9FFCE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D77DFF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09525E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44A99280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63CF" w:rsidRPr="006461EA" w14:paraId="243D308E" w14:textId="77777777" w:rsidTr="001E34F0">
        <w:trPr>
          <w:cantSplit/>
        </w:trPr>
        <w:tc>
          <w:tcPr>
            <w:tcW w:w="2976" w:type="dxa"/>
          </w:tcPr>
          <w:p w14:paraId="3F366124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gridSpan w:val="2"/>
          </w:tcPr>
          <w:p w14:paraId="24396AB0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985" w:type="dxa"/>
            <w:gridSpan w:val="2"/>
          </w:tcPr>
          <w:p w14:paraId="49BE95CA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2F853489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B63CF" w:rsidRPr="006461EA" w14:paraId="4E8015EA" w14:textId="77777777" w:rsidTr="001E34F0">
        <w:trPr>
          <w:cantSplit/>
          <w:trHeight w:val="135"/>
        </w:trPr>
        <w:tc>
          <w:tcPr>
            <w:tcW w:w="2976" w:type="dxa"/>
          </w:tcPr>
          <w:p w14:paraId="5A7C87AF" w14:textId="77777777" w:rsidR="001B63CF" w:rsidRPr="006461EA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6E2514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</w:tcPr>
          <w:p w14:paraId="7A916EAB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384F8072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3" w:type="dxa"/>
          </w:tcPr>
          <w:p w14:paraId="5CFF65A9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4CEBF2D7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</w:tcPr>
          <w:p w14:paraId="12CFF1E8" w14:textId="77777777" w:rsidR="001B63CF" w:rsidRPr="006461EA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1B63CF" w:rsidRPr="006461EA" w14:paraId="47BDD9A7" w14:textId="77777777" w:rsidTr="00D950B4">
        <w:trPr>
          <w:cantSplit/>
          <w:trHeight w:hRule="exact" w:val="263"/>
        </w:trPr>
        <w:tc>
          <w:tcPr>
            <w:tcW w:w="2976" w:type="dxa"/>
          </w:tcPr>
          <w:p w14:paraId="22D59A89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7963C27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8EA1D2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FE2E6A8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78E0D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2D16C73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6EE9" w14:textId="77777777" w:rsidR="001B63CF" w:rsidRPr="006461EA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D2550" w:rsidRPr="006461EA" w14:paraId="71300D48" w14:textId="77777777" w:rsidTr="001B1CDA">
        <w:trPr>
          <w:cantSplit/>
          <w:trHeight w:val="215"/>
        </w:trPr>
        <w:tc>
          <w:tcPr>
            <w:tcW w:w="2976" w:type="dxa"/>
          </w:tcPr>
          <w:p w14:paraId="232CDC72" w14:textId="77777777" w:rsidR="000D2550" w:rsidRPr="006461EA" w:rsidRDefault="000D2550" w:rsidP="000D255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หนี้สินภายใต้สัญญาทรัสต์รีซีทส์</w:t>
            </w:r>
          </w:p>
        </w:tc>
        <w:tc>
          <w:tcPr>
            <w:tcW w:w="993" w:type="dxa"/>
            <w:vAlign w:val="center"/>
          </w:tcPr>
          <w:p w14:paraId="0B11C201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14:paraId="434C69DE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5864AC1" w14:textId="2A50551F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41,443 </w:t>
            </w:r>
          </w:p>
        </w:tc>
        <w:tc>
          <w:tcPr>
            <w:tcW w:w="993" w:type="dxa"/>
          </w:tcPr>
          <w:p w14:paraId="6BEEB789" w14:textId="1AFCF97F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16,682 </w:t>
            </w:r>
          </w:p>
        </w:tc>
        <w:tc>
          <w:tcPr>
            <w:tcW w:w="992" w:type="dxa"/>
            <w:vAlign w:val="center"/>
          </w:tcPr>
          <w:p w14:paraId="4003F26A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3,496</w:t>
            </w:r>
          </w:p>
        </w:tc>
        <w:tc>
          <w:tcPr>
            <w:tcW w:w="992" w:type="dxa"/>
            <w:vAlign w:val="center"/>
          </w:tcPr>
          <w:p w14:paraId="727798DB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5,458</w:t>
            </w:r>
          </w:p>
        </w:tc>
      </w:tr>
      <w:tr w:rsidR="000D2550" w:rsidRPr="006461EA" w14:paraId="2614A8A1" w14:textId="77777777" w:rsidTr="001B1CDA">
        <w:trPr>
          <w:cantSplit/>
          <w:trHeight w:val="215"/>
        </w:trPr>
        <w:tc>
          <w:tcPr>
            <w:tcW w:w="2976" w:type="dxa"/>
          </w:tcPr>
          <w:p w14:paraId="5B7A6995" w14:textId="77777777" w:rsidR="000D2550" w:rsidRPr="006461EA" w:rsidRDefault="000D2550" w:rsidP="000D255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993" w:type="dxa"/>
            <w:vAlign w:val="center"/>
          </w:tcPr>
          <w:p w14:paraId="02315EA9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5.25</w:t>
            </w:r>
          </w:p>
        </w:tc>
        <w:tc>
          <w:tcPr>
            <w:tcW w:w="992" w:type="dxa"/>
            <w:vAlign w:val="center"/>
          </w:tcPr>
          <w:p w14:paraId="3B093197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5.25</w:t>
            </w:r>
          </w:p>
        </w:tc>
        <w:tc>
          <w:tcPr>
            <w:tcW w:w="992" w:type="dxa"/>
          </w:tcPr>
          <w:p w14:paraId="6AC05089" w14:textId="76DE1361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225,500 </w:t>
            </w:r>
          </w:p>
        </w:tc>
        <w:tc>
          <w:tcPr>
            <w:tcW w:w="993" w:type="dxa"/>
          </w:tcPr>
          <w:p w14:paraId="6EDE9113" w14:textId="0FDC88B1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24,000 </w:t>
            </w:r>
          </w:p>
        </w:tc>
        <w:tc>
          <w:tcPr>
            <w:tcW w:w="992" w:type="dxa"/>
            <w:vAlign w:val="center"/>
          </w:tcPr>
          <w:p w14:paraId="6B708906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200,000</w:t>
            </w:r>
          </w:p>
        </w:tc>
        <w:tc>
          <w:tcPr>
            <w:tcW w:w="992" w:type="dxa"/>
            <w:vAlign w:val="center"/>
          </w:tcPr>
          <w:p w14:paraId="5745A696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24,000</w:t>
            </w:r>
          </w:p>
        </w:tc>
      </w:tr>
      <w:tr w:rsidR="00D94927" w:rsidRPr="006461EA" w14:paraId="7FC969AB" w14:textId="77777777" w:rsidTr="00BA5508">
        <w:trPr>
          <w:cantSplit/>
          <w:trHeight w:val="215"/>
        </w:trPr>
        <w:tc>
          <w:tcPr>
            <w:tcW w:w="2976" w:type="dxa"/>
          </w:tcPr>
          <w:p w14:paraId="0195DDB1" w14:textId="5F61E1A9" w:rsidR="00D94927" w:rsidRPr="006461EA" w:rsidRDefault="00D94927" w:rsidP="00D9492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993" w:type="dxa"/>
            <w:vAlign w:val="center"/>
          </w:tcPr>
          <w:p w14:paraId="6D66816D" w14:textId="43BBBF40" w:rsidR="00D94927" w:rsidRPr="006461EA" w:rsidRDefault="00D94927" w:rsidP="00D9492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7.13</w:t>
            </w:r>
          </w:p>
        </w:tc>
        <w:tc>
          <w:tcPr>
            <w:tcW w:w="992" w:type="dxa"/>
            <w:vAlign w:val="center"/>
          </w:tcPr>
          <w:p w14:paraId="1080204C" w14:textId="0F690660" w:rsidR="00D94927" w:rsidRPr="006461EA" w:rsidRDefault="00D94927" w:rsidP="00D9492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E63BFA1" w14:textId="001D6DB3" w:rsidR="00D94927" w:rsidRPr="006461EA" w:rsidRDefault="00D94927" w:rsidP="00D94927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25,793 </w:t>
            </w:r>
          </w:p>
        </w:tc>
        <w:tc>
          <w:tcPr>
            <w:tcW w:w="993" w:type="dxa"/>
          </w:tcPr>
          <w:p w14:paraId="73BB49EB" w14:textId="0AABC576" w:rsidR="00D94927" w:rsidRPr="006461EA" w:rsidRDefault="00D94927" w:rsidP="00D94927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30FB2AE" w14:textId="44E7DDF7" w:rsidR="00D94927" w:rsidRPr="006461EA" w:rsidRDefault="00D94927" w:rsidP="00D94927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3C46B638" w14:textId="0FA7F0AE" w:rsidR="00D94927" w:rsidRPr="006461EA" w:rsidRDefault="00D94927" w:rsidP="00D94927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D2550" w:rsidRPr="006461EA" w14:paraId="522314F9" w14:textId="77777777" w:rsidTr="001B1CDA">
        <w:trPr>
          <w:cantSplit/>
          <w:trHeight w:val="215"/>
        </w:trPr>
        <w:tc>
          <w:tcPr>
            <w:tcW w:w="2976" w:type="dxa"/>
          </w:tcPr>
          <w:p w14:paraId="6CE7B177" w14:textId="77777777" w:rsidR="000D2550" w:rsidRPr="006461EA" w:rsidRDefault="000D2550" w:rsidP="000D255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vAlign w:val="center"/>
          </w:tcPr>
          <w:p w14:paraId="0F901540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58BE4D6" w14:textId="77777777" w:rsidR="000D2550" w:rsidRPr="006461EA" w:rsidRDefault="000D2550" w:rsidP="000D255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D69C25" w14:textId="779AA490" w:rsidR="000D2550" w:rsidRPr="006461EA" w:rsidRDefault="000D2550" w:rsidP="000D255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292,736 </w:t>
            </w:r>
          </w:p>
        </w:tc>
        <w:tc>
          <w:tcPr>
            <w:tcW w:w="993" w:type="dxa"/>
          </w:tcPr>
          <w:p w14:paraId="7E30E5F8" w14:textId="45FEE7DE" w:rsidR="000D2550" w:rsidRPr="006461EA" w:rsidRDefault="000D2550" w:rsidP="000D255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40,682 </w:t>
            </w:r>
          </w:p>
        </w:tc>
        <w:tc>
          <w:tcPr>
            <w:tcW w:w="992" w:type="dxa"/>
            <w:vAlign w:val="center"/>
          </w:tcPr>
          <w:p w14:paraId="34F35395" w14:textId="77777777" w:rsidR="000D2550" w:rsidRPr="006461EA" w:rsidRDefault="000D2550" w:rsidP="000D255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203,49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992" w:type="dxa"/>
            <w:vAlign w:val="center"/>
          </w:tcPr>
          <w:p w14:paraId="75DA48AD" w14:textId="77777777" w:rsidR="000D2550" w:rsidRPr="006461EA" w:rsidRDefault="000D2550" w:rsidP="000D255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29,458</w:t>
            </w:r>
          </w:p>
        </w:tc>
      </w:tr>
    </w:tbl>
    <w:p w14:paraId="0D9E2024" w14:textId="77777777" w:rsidR="00384458" w:rsidRPr="006461EA" w:rsidRDefault="00384458" w:rsidP="00384458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5BBD95" w14:textId="77777777" w:rsidR="00227FB0" w:rsidRDefault="0068450D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8450D">
        <w:rPr>
          <w:rFonts w:ascii="Browallia New" w:hAnsi="Browallia New" w:cs="Browallia New"/>
          <w:sz w:val="28"/>
          <w:szCs w:val="28"/>
          <w:cs/>
        </w:rPr>
        <w:t>เงินกู้ยืมระยะสั้นจากสถาบันการเงินของกลุ่มบริษัทค้ำประกันโดยการจดจำนองที่ดิน</w:t>
      </w:r>
      <w:r w:rsidR="00227FB0">
        <w:rPr>
          <w:rFonts w:ascii="Browallia New" w:hAnsi="Browallia New" w:cs="Browallia New"/>
          <w:sz w:val="28"/>
          <w:szCs w:val="28"/>
        </w:rPr>
        <w:t xml:space="preserve"> </w:t>
      </w:r>
      <w:r w:rsidRPr="0068450D">
        <w:rPr>
          <w:rFonts w:ascii="Browallia New" w:hAnsi="Browallia New" w:cs="Browallia New"/>
          <w:sz w:val="28"/>
          <w:szCs w:val="28"/>
          <w:cs/>
        </w:rPr>
        <w:t>เครื่องจักร</w:t>
      </w:r>
      <w:r w:rsidR="00227FB0">
        <w:rPr>
          <w:rFonts w:ascii="Browallia New" w:hAnsi="Browallia New" w:cs="Browallia New" w:hint="cs"/>
          <w:sz w:val="28"/>
          <w:szCs w:val="28"/>
          <w:cs/>
        </w:rPr>
        <w:t>และเงินฝากธนาคาร</w:t>
      </w:r>
      <w:r w:rsidRPr="0068450D">
        <w:rPr>
          <w:rFonts w:ascii="Browallia New" w:hAnsi="Browallia New" w:cs="Browallia New"/>
          <w:sz w:val="28"/>
          <w:szCs w:val="28"/>
          <w:cs/>
        </w:rPr>
        <w:t xml:space="preserve">ของกลุ่มบริษัท </w:t>
      </w:r>
    </w:p>
    <w:p w14:paraId="03F36C7E" w14:textId="27DA5E2D" w:rsidR="00E14877" w:rsidRPr="0068450D" w:rsidRDefault="00E14877" w:rsidP="00B200A6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8450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B0C1E18" w14:textId="16598942" w:rsidR="0030619E" w:rsidRPr="006461EA" w:rsidRDefault="0030619E" w:rsidP="00D950B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เจ้าหนี้การค้าและเจ้าหนี้อื่น</w:t>
      </w:r>
    </w:p>
    <w:p w14:paraId="2AEB6838" w14:textId="77777777" w:rsidR="00C422A3" w:rsidRPr="006461EA" w:rsidRDefault="00C422A3" w:rsidP="00C4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409FC98" w14:textId="77777777" w:rsidR="00DB31CB" w:rsidRPr="006461EA" w:rsidRDefault="00DB31CB" w:rsidP="00DB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96"/>
        <w:gridCol w:w="995"/>
        <w:gridCol w:w="236"/>
        <w:gridCol w:w="1001"/>
        <w:gridCol w:w="237"/>
        <w:gridCol w:w="1075"/>
        <w:gridCol w:w="236"/>
        <w:gridCol w:w="1040"/>
      </w:tblGrid>
      <w:tr w:rsidR="007C6B7F" w:rsidRPr="006461EA" w14:paraId="05C8F891" w14:textId="77777777" w:rsidTr="001E34F0">
        <w:trPr>
          <w:cantSplit/>
        </w:trPr>
        <w:tc>
          <w:tcPr>
            <w:tcW w:w="4096" w:type="dxa"/>
          </w:tcPr>
          <w:p w14:paraId="2E2C1B4D" w14:textId="77777777" w:rsidR="007C6B7F" w:rsidRPr="006461EA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20" w:type="dxa"/>
            <w:gridSpan w:val="7"/>
          </w:tcPr>
          <w:p w14:paraId="6D2028C5" w14:textId="77777777" w:rsidR="007C6B7F" w:rsidRPr="006461EA" w:rsidRDefault="007C6B7F" w:rsidP="001E34F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C6B7F" w:rsidRPr="006461EA" w14:paraId="367469DD" w14:textId="77777777" w:rsidTr="001E34F0">
        <w:trPr>
          <w:cantSplit/>
          <w:trHeight w:val="373"/>
        </w:trPr>
        <w:tc>
          <w:tcPr>
            <w:tcW w:w="4096" w:type="dxa"/>
          </w:tcPr>
          <w:p w14:paraId="09F494D7" w14:textId="77777777" w:rsidR="007C6B7F" w:rsidRPr="006461EA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14:paraId="06FEBE7F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5DEBF10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</w:tcPr>
          <w:p w14:paraId="7D54BA1A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C6B7F" w:rsidRPr="006461EA" w14:paraId="150B3F0E" w14:textId="77777777" w:rsidTr="001E34F0">
        <w:trPr>
          <w:cantSplit/>
        </w:trPr>
        <w:tc>
          <w:tcPr>
            <w:tcW w:w="4096" w:type="dxa"/>
          </w:tcPr>
          <w:p w14:paraId="2B0E04D9" w14:textId="77777777" w:rsidR="007C6B7F" w:rsidRPr="006461EA" w:rsidRDefault="007C6B7F" w:rsidP="001E34F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D033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2C066C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F4B88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7" w:type="dxa"/>
            <w:vAlign w:val="bottom"/>
          </w:tcPr>
          <w:p w14:paraId="45016245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123BDF1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3AAE54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E95F1" w14:textId="77777777" w:rsidR="007C6B7F" w:rsidRPr="006461EA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7C6B7F" w:rsidRPr="006461EA" w14:paraId="44456BD4" w14:textId="77777777" w:rsidTr="001E34F0">
        <w:trPr>
          <w:cantSplit/>
        </w:trPr>
        <w:tc>
          <w:tcPr>
            <w:tcW w:w="4096" w:type="dxa"/>
          </w:tcPr>
          <w:p w14:paraId="6B7EC357" w14:textId="77777777" w:rsidR="007C6B7F" w:rsidRPr="006461EA" w:rsidRDefault="007C6B7F" w:rsidP="001E34F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5" w:type="dxa"/>
          </w:tcPr>
          <w:p w14:paraId="7918D6D7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F6E839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1" w:type="dxa"/>
          </w:tcPr>
          <w:p w14:paraId="43379EC2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7D26054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5" w:type="dxa"/>
          </w:tcPr>
          <w:p w14:paraId="6CC646E9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9B5507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B19B51A" w14:textId="77777777" w:rsidR="007C6B7F" w:rsidRPr="006461EA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564A1" w:rsidRPr="006461EA" w14:paraId="05B7428A" w14:textId="77777777" w:rsidTr="001E34F0">
        <w:trPr>
          <w:cantSplit/>
        </w:trPr>
        <w:tc>
          <w:tcPr>
            <w:tcW w:w="4096" w:type="dxa"/>
          </w:tcPr>
          <w:p w14:paraId="36468580" w14:textId="77777777" w:rsidR="00A564A1" w:rsidRPr="006461EA" w:rsidRDefault="00A564A1" w:rsidP="00A564A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995" w:type="dxa"/>
          </w:tcPr>
          <w:p w14:paraId="4A7C3F0A" w14:textId="3272C761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6534">
              <w:rPr>
                <w:rFonts w:ascii="Browallia New" w:hAnsi="Browallia New" w:cs="Browallia New"/>
                <w:sz w:val="28"/>
                <w:szCs w:val="28"/>
              </w:rPr>
              <w:t>379,260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B8B3DAC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47C9BD8F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268,215</w:t>
            </w:r>
          </w:p>
        </w:tc>
        <w:tc>
          <w:tcPr>
            <w:tcW w:w="237" w:type="dxa"/>
          </w:tcPr>
          <w:p w14:paraId="2179FB21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A3F535" w14:textId="07EC4E1F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368,775 </w:t>
            </w:r>
          </w:p>
        </w:tc>
        <w:tc>
          <w:tcPr>
            <w:tcW w:w="236" w:type="dxa"/>
          </w:tcPr>
          <w:p w14:paraId="3002D263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4DFB86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268,215</w:t>
            </w:r>
          </w:p>
        </w:tc>
      </w:tr>
      <w:tr w:rsidR="00A564A1" w:rsidRPr="006461EA" w14:paraId="4A6D722D" w14:textId="77777777" w:rsidTr="001E34F0">
        <w:trPr>
          <w:cantSplit/>
        </w:trPr>
        <w:tc>
          <w:tcPr>
            <w:tcW w:w="4096" w:type="dxa"/>
          </w:tcPr>
          <w:p w14:paraId="6280492D" w14:textId="77777777" w:rsidR="00A564A1" w:rsidRPr="006461EA" w:rsidRDefault="00A564A1" w:rsidP="00A564A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14:paraId="6E842128" w14:textId="5248ED0D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6534">
              <w:rPr>
                <w:rFonts w:ascii="Browallia New" w:hAnsi="Browallia New" w:cs="Browallia New"/>
                <w:sz w:val="28"/>
                <w:szCs w:val="28"/>
              </w:rPr>
              <w:t>56,568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F8E541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307FD3D8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37" w:type="dxa"/>
          </w:tcPr>
          <w:p w14:paraId="32EEC828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D817356" w14:textId="64B66E0B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34,965 </w:t>
            </w:r>
          </w:p>
        </w:tc>
        <w:tc>
          <w:tcPr>
            <w:tcW w:w="236" w:type="dxa"/>
          </w:tcPr>
          <w:p w14:paraId="3A3264B0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A4D817D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17645A" w:rsidRPr="006461EA" w14:paraId="70CFE49F" w14:textId="77777777" w:rsidTr="001E34F0">
        <w:trPr>
          <w:cantSplit/>
        </w:trPr>
        <w:tc>
          <w:tcPr>
            <w:tcW w:w="4096" w:type="dxa"/>
          </w:tcPr>
          <w:p w14:paraId="469313F8" w14:textId="77777777" w:rsidR="0017645A" w:rsidRPr="006461EA" w:rsidRDefault="0017645A" w:rsidP="0017645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995" w:type="dxa"/>
          </w:tcPr>
          <w:p w14:paraId="1371E577" w14:textId="3DF389B6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10,329 </w:t>
            </w:r>
          </w:p>
        </w:tc>
        <w:tc>
          <w:tcPr>
            <w:tcW w:w="236" w:type="dxa"/>
          </w:tcPr>
          <w:p w14:paraId="137CCDF1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35F54382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31,973</w:t>
            </w:r>
          </w:p>
        </w:tc>
        <w:tc>
          <w:tcPr>
            <w:tcW w:w="237" w:type="dxa"/>
          </w:tcPr>
          <w:p w14:paraId="1D2BAB78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F5DDAE2" w14:textId="1429C9D1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EA2E419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A155E50" w14:textId="095E66D5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7645A" w:rsidRPr="006461EA" w14:paraId="6B0B294E" w14:textId="77777777" w:rsidTr="001E34F0">
        <w:trPr>
          <w:cantSplit/>
        </w:trPr>
        <w:tc>
          <w:tcPr>
            <w:tcW w:w="4096" w:type="dxa"/>
          </w:tcPr>
          <w:p w14:paraId="7282A57D" w14:textId="77777777" w:rsidR="0017645A" w:rsidRPr="006461EA" w:rsidRDefault="0017645A" w:rsidP="0017645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995" w:type="dxa"/>
          </w:tcPr>
          <w:p w14:paraId="1913A4D3" w14:textId="01379748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6534">
              <w:rPr>
                <w:rFonts w:ascii="Browallia New" w:hAnsi="Browallia New" w:cs="Browallia New"/>
                <w:sz w:val="28"/>
                <w:szCs w:val="28"/>
              </w:rPr>
              <w:t>53,777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1A6E23C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A41D863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37" w:type="dxa"/>
          </w:tcPr>
          <w:p w14:paraId="6B171778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EC37B3" w14:textId="560D9418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21B773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C87A67F" w14:textId="3E9112C2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803A2" w:rsidRPr="006461EA" w14:paraId="72196DC7" w14:textId="77777777" w:rsidTr="00936534">
        <w:trPr>
          <w:cantSplit/>
        </w:trPr>
        <w:tc>
          <w:tcPr>
            <w:tcW w:w="4096" w:type="dxa"/>
          </w:tcPr>
          <w:p w14:paraId="678A5530" w14:textId="77777777" w:rsidR="00C803A2" w:rsidRPr="006461EA" w:rsidRDefault="00C803A2" w:rsidP="00C803A2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9365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– 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995" w:type="dxa"/>
          </w:tcPr>
          <w:p w14:paraId="40F310C4" w14:textId="77777777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1,701</w:t>
            </w:r>
          </w:p>
        </w:tc>
        <w:tc>
          <w:tcPr>
            <w:tcW w:w="236" w:type="dxa"/>
          </w:tcPr>
          <w:p w14:paraId="47D7127C" w14:textId="77777777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20ECEC60" w14:textId="0E6CBC88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525"/>
                <w:tab w:val="left" w:pos="705"/>
              </w:tabs>
              <w:spacing w:line="240" w:lineRule="auto"/>
              <w:ind w:left="-92" w:right="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3C34E3BC" w14:textId="77777777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4117A5D" w14:textId="77777777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D901E2C" w14:textId="77777777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CE25666" w14:textId="04025259" w:rsidR="00C803A2" w:rsidRPr="006461EA" w:rsidRDefault="00C803A2" w:rsidP="00C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6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7645A" w:rsidRPr="006461EA" w14:paraId="1FF4C85C" w14:textId="77777777" w:rsidTr="001E34F0">
        <w:trPr>
          <w:cantSplit/>
        </w:trPr>
        <w:tc>
          <w:tcPr>
            <w:tcW w:w="4096" w:type="dxa"/>
          </w:tcPr>
          <w:p w14:paraId="263C8701" w14:textId="77777777" w:rsidR="0017645A" w:rsidRPr="006461EA" w:rsidRDefault="0017645A" w:rsidP="0017645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14:paraId="7B13F9F7" w14:textId="4FF14B4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6534">
              <w:rPr>
                <w:rFonts w:ascii="Browallia New" w:hAnsi="Browallia New" w:cs="Browallia New"/>
                <w:sz w:val="28"/>
                <w:szCs w:val="28"/>
              </w:rPr>
              <w:t>9,068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869794F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15F99DA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11,457</w:t>
            </w:r>
          </w:p>
        </w:tc>
        <w:tc>
          <w:tcPr>
            <w:tcW w:w="237" w:type="dxa"/>
          </w:tcPr>
          <w:p w14:paraId="1B9E04FB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31E149" w14:textId="5EEE6EDD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7,663 </w:t>
            </w:r>
          </w:p>
        </w:tc>
        <w:tc>
          <w:tcPr>
            <w:tcW w:w="236" w:type="dxa"/>
          </w:tcPr>
          <w:p w14:paraId="4C9C67AA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41BCCD" w14:textId="77777777" w:rsidR="0017645A" w:rsidRPr="006461EA" w:rsidRDefault="0017645A" w:rsidP="0017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4"/>
                <w:tab w:val="right" w:pos="861"/>
              </w:tabs>
              <w:spacing w:line="240" w:lineRule="auto"/>
              <w:ind w:left="-92" w:right="-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</w:tr>
      <w:tr w:rsidR="00936534" w:rsidRPr="006461EA" w14:paraId="0A9474B9" w14:textId="77777777" w:rsidTr="001E34F0">
        <w:trPr>
          <w:cantSplit/>
        </w:trPr>
        <w:tc>
          <w:tcPr>
            <w:tcW w:w="4096" w:type="dxa"/>
          </w:tcPr>
          <w:p w14:paraId="0CB73AA1" w14:textId="77777777" w:rsidR="00936534" w:rsidRPr="006461EA" w:rsidRDefault="00936534" w:rsidP="0093653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995" w:type="dxa"/>
          </w:tcPr>
          <w:p w14:paraId="6C50F7B8" w14:textId="2F9D6391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6" w:type="dxa"/>
          </w:tcPr>
          <w:p w14:paraId="793C47C0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8997EF9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  <w:tc>
          <w:tcPr>
            <w:tcW w:w="237" w:type="dxa"/>
          </w:tcPr>
          <w:p w14:paraId="53A8D16D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771A91" w14:textId="6F8098FC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6" w:type="dxa"/>
          </w:tcPr>
          <w:p w14:paraId="0A42E999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408398B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</w:tr>
      <w:tr w:rsidR="00936534" w:rsidRPr="006461EA" w14:paraId="216C3707" w14:textId="77777777" w:rsidTr="001E34F0">
        <w:trPr>
          <w:cantSplit/>
        </w:trPr>
        <w:tc>
          <w:tcPr>
            <w:tcW w:w="4096" w:type="dxa"/>
          </w:tcPr>
          <w:p w14:paraId="7C4E8DE8" w14:textId="77777777" w:rsidR="00936534" w:rsidRPr="006461EA" w:rsidRDefault="00936534" w:rsidP="0093653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995" w:type="dxa"/>
          </w:tcPr>
          <w:p w14:paraId="6CA70007" w14:textId="6E873CEF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E1A91">
              <w:rPr>
                <w:rFonts w:ascii="Browallia New" w:hAnsi="Browallia New" w:cs="Browallia New"/>
                <w:sz w:val="28"/>
                <w:szCs w:val="28"/>
              </w:rPr>
              <w:t>39,887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B90B65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14:paraId="1EF70F77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40,156</w:t>
            </w:r>
          </w:p>
        </w:tc>
        <w:tc>
          <w:tcPr>
            <w:tcW w:w="237" w:type="dxa"/>
          </w:tcPr>
          <w:p w14:paraId="0718FFAE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5157992" w14:textId="681DD91E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30,271 </w:t>
            </w:r>
          </w:p>
        </w:tc>
        <w:tc>
          <w:tcPr>
            <w:tcW w:w="236" w:type="dxa"/>
          </w:tcPr>
          <w:p w14:paraId="03E5BB32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4B28E2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38,723</w:t>
            </w:r>
          </w:p>
        </w:tc>
      </w:tr>
      <w:tr w:rsidR="00936534" w:rsidRPr="006461EA" w14:paraId="7B31A8B8" w14:textId="77777777" w:rsidTr="001E34F0">
        <w:trPr>
          <w:cantSplit/>
        </w:trPr>
        <w:tc>
          <w:tcPr>
            <w:tcW w:w="4096" w:type="dxa"/>
          </w:tcPr>
          <w:p w14:paraId="4F87C19D" w14:textId="77777777" w:rsidR="00936534" w:rsidRPr="006461EA" w:rsidRDefault="00936534" w:rsidP="0093653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261B751C" w14:textId="3C72ADE6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E1A91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="002E1A91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="002E1A91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2E1A91">
              <w:rPr>
                <w:rFonts w:ascii="Browallia New" w:hAnsi="Browallia New" w:cs="Browallia New"/>
                <w:noProof/>
                <w:sz w:val="28"/>
                <w:szCs w:val="28"/>
              </w:rPr>
              <w:t>624,661</w:t>
            </w:r>
            <w:r w:rsidR="002E1A91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6687B2F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</w:tcPr>
          <w:p w14:paraId="714A5C8A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470,904</w:t>
            </w:r>
          </w:p>
        </w:tc>
        <w:tc>
          <w:tcPr>
            <w:tcW w:w="237" w:type="dxa"/>
          </w:tcPr>
          <w:p w14:paraId="4CCD0940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70E8C479" w14:textId="36D6730B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515,745 </w:t>
            </w:r>
          </w:p>
        </w:tc>
        <w:tc>
          <w:tcPr>
            <w:tcW w:w="236" w:type="dxa"/>
          </w:tcPr>
          <w:p w14:paraId="2CC64933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</w:tcPr>
          <w:p w14:paraId="4DF2EB17" w14:textId="77777777" w:rsidR="00936534" w:rsidRPr="006461EA" w:rsidRDefault="00936534" w:rsidP="0093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393,374</w:t>
            </w:r>
          </w:p>
        </w:tc>
      </w:tr>
    </w:tbl>
    <w:p w14:paraId="3B22931B" w14:textId="77777777" w:rsidR="00504CA8" w:rsidRPr="006461EA" w:rsidRDefault="00504CA8" w:rsidP="0030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8723AD1" w14:textId="77777777" w:rsidR="0084135E" w:rsidRPr="006461EA" w:rsidRDefault="0084135E" w:rsidP="0084135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เงินรับล่วงหน้า – ลูกค้าทั่วไป</w:t>
      </w:r>
    </w:p>
    <w:p w14:paraId="11472CC2" w14:textId="77777777" w:rsidR="0084135E" w:rsidRPr="006461EA" w:rsidRDefault="0084135E" w:rsidP="0084135E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28CD73B" w14:textId="0B8B570A" w:rsidR="00605609" w:rsidRPr="006461EA" w:rsidRDefault="00C07AF1" w:rsidP="001C43C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 ธันวา</w:t>
      </w:r>
      <w:r w:rsidRPr="006461EA">
        <w:rPr>
          <w:rFonts w:ascii="Browallia New" w:hAnsi="Browallia New" w:cs="Browallia New"/>
          <w:sz w:val="28"/>
          <w:szCs w:val="28"/>
          <w:cs/>
        </w:rPr>
        <w:t>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D950B4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D950B4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เงินรับล่วงหน้าจากลูกค้าทั่วไ</w:t>
      </w:r>
      <w:r w:rsidR="00420DEB">
        <w:rPr>
          <w:rFonts w:ascii="Browallia New" w:hAnsi="Browallia New" w:cs="Browallia New" w:hint="cs"/>
          <w:sz w:val="28"/>
          <w:szCs w:val="28"/>
          <w:cs/>
        </w:rPr>
        <w:t>ป</w:t>
      </w:r>
      <w:r w:rsidR="008F1AB8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F549F" w:rsidRPr="006461EA">
        <w:rPr>
          <w:rFonts w:ascii="Browallia New" w:hAnsi="Browallia New" w:cs="Browallia New"/>
          <w:sz w:val="28"/>
          <w:szCs w:val="28"/>
          <w:lang w:val="en-GB"/>
        </w:rPr>
        <w:t>100</w:t>
      </w:r>
      <w:r w:rsidR="004C6C06" w:rsidRPr="006461EA">
        <w:rPr>
          <w:rFonts w:ascii="Browallia New" w:hAnsi="Browallia New" w:cs="Browallia New"/>
          <w:sz w:val="28"/>
          <w:szCs w:val="28"/>
          <w:lang w:val="en-GB"/>
        </w:rPr>
        <w:t>.</w:t>
      </w:r>
      <w:r w:rsidR="0079206F" w:rsidRPr="006461EA">
        <w:rPr>
          <w:rFonts w:ascii="Browallia New" w:hAnsi="Browallia New" w:cs="Browallia New"/>
          <w:sz w:val="28"/>
          <w:szCs w:val="28"/>
          <w:lang w:val="en-GB"/>
        </w:rPr>
        <w:t>37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B63CEF" w:rsidRPr="006461EA">
        <w:rPr>
          <w:rFonts w:ascii="Browallia New" w:hAnsi="Browallia New" w:cs="Browallia New"/>
          <w:sz w:val="28"/>
          <w:szCs w:val="28"/>
          <w:lang w:val="en-GB"/>
        </w:rPr>
        <w:t>100.61</w:t>
      </w:r>
      <w:r w:rsidR="00B200A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        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 </w:t>
      </w:r>
      <w:r w:rsidR="00133EC9" w:rsidRPr="006461EA">
        <w:rPr>
          <w:rFonts w:ascii="Browallia New" w:hAnsi="Browallia New" w:cs="Browallia New"/>
          <w:sz w:val="28"/>
          <w:szCs w:val="28"/>
          <w:cs/>
        </w:rPr>
        <w:t>จะ</w:t>
      </w:r>
      <w:r w:rsidR="001F2503" w:rsidRPr="006461EA">
        <w:rPr>
          <w:rFonts w:ascii="Browallia New" w:hAnsi="Browallia New" w:cs="Browallia New" w:hint="cs"/>
          <w:sz w:val="28"/>
          <w:szCs w:val="28"/>
          <w:cs/>
        </w:rPr>
        <w:t>ถูก</w:t>
      </w:r>
      <w:r w:rsidR="00133EC9" w:rsidRPr="006461EA">
        <w:rPr>
          <w:rFonts w:ascii="Browallia New" w:hAnsi="Browallia New" w:cs="Browallia New"/>
          <w:sz w:val="28"/>
          <w:szCs w:val="28"/>
          <w:cs/>
        </w:rPr>
        <w:t>หัก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ตามเงื่อนไขของสัญญาเมื่อ</w:t>
      </w:r>
      <w:r w:rsidR="001F2503" w:rsidRPr="006461EA">
        <w:rPr>
          <w:rFonts w:ascii="Browallia New" w:hAnsi="Browallia New" w:cs="Browallia New" w:hint="cs"/>
          <w:sz w:val="28"/>
          <w:szCs w:val="28"/>
          <w:cs/>
        </w:rPr>
        <w:t>มีการ</w:t>
      </w:r>
      <w:r w:rsidR="002352F6" w:rsidRPr="006461EA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ส่งมอบสินค้าให้กับลูกค้าแล้ว</w:t>
      </w:r>
    </w:p>
    <w:p w14:paraId="4568DBA1" w14:textId="76651061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00B3728E" w14:textId="7E6009E7" w:rsidR="003E41DD" w:rsidRPr="006461EA" w:rsidRDefault="003E41DD" w:rsidP="003E41D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หนี้สินหมุนเวียนอื่น</w:t>
      </w:r>
    </w:p>
    <w:p w14:paraId="7F3E5EB0" w14:textId="77777777" w:rsidR="003E41DD" w:rsidRPr="006461EA" w:rsidRDefault="003E41DD" w:rsidP="003E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4785" w:type="pct"/>
        <w:tblInd w:w="426" w:type="dxa"/>
        <w:tblLook w:val="01E0" w:firstRow="1" w:lastRow="1" w:firstColumn="1" w:lastColumn="1" w:noHBand="0" w:noVBand="0"/>
      </w:tblPr>
      <w:tblGrid>
        <w:gridCol w:w="4083"/>
        <w:gridCol w:w="999"/>
        <w:gridCol w:w="236"/>
        <w:gridCol w:w="1013"/>
        <w:gridCol w:w="236"/>
        <w:gridCol w:w="1086"/>
        <w:gridCol w:w="230"/>
        <w:gridCol w:w="1051"/>
      </w:tblGrid>
      <w:tr w:rsidR="003E41DD" w:rsidRPr="006461EA" w14:paraId="06F09FA3" w14:textId="77777777" w:rsidTr="00D950B4">
        <w:tc>
          <w:tcPr>
            <w:tcW w:w="2285" w:type="pct"/>
          </w:tcPr>
          <w:p w14:paraId="16C3937B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5" w:type="pct"/>
            <w:gridSpan w:val="7"/>
          </w:tcPr>
          <w:p w14:paraId="67FD9957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E41DD" w:rsidRPr="006461EA" w14:paraId="1AD5DE9D" w14:textId="77777777" w:rsidTr="00D950B4">
        <w:tc>
          <w:tcPr>
            <w:tcW w:w="2285" w:type="pct"/>
          </w:tcPr>
          <w:p w14:paraId="5828DB73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32779D33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left w:val="nil"/>
            </w:tcBorders>
          </w:tcPr>
          <w:p w14:paraId="31D67FE0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0CF47FC2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E41DD" w:rsidRPr="006461EA" w14:paraId="1B46E06E" w14:textId="77777777" w:rsidTr="00D950B4">
        <w:tc>
          <w:tcPr>
            <w:tcW w:w="2285" w:type="pct"/>
          </w:tcPr>
          <w:p w14:paraId="19C9FC29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74DB838A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24522C63" w14:textId="77777777" w:rsidR="003E41DD" w:rsidRPr="006461EA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F7D9120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pct"/>
          </w:tcPr>
          <w:p w14:paraId="0F357D8D" w14:textId="77777777" w:rsidR="003E41DD" w:rsidRPr="006461EA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21E46B1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9" w:type="pct"/>
          </w:tcPr>
          <w:p w14:paraId="2E8ABE2E" w14:textId="77777777" w:rsidR="003E41DD" w:rsidRPr="006461EA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AEC84D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950B4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E41DD" w:rsidRPr="006461EA" w14:paraId="42A321FA" w14:textId="77777777" w:rsidTr="00D950B4">
        <w:trPr>
          <w:trHeight w:val="343"/>
        </w:trPr>
        <w:tc>
          <w:tcPr>
            <w:tcW w:w="2285" w:type="pct"/>
          </w:tcPr>
          <w:p w14:paraId="091CA71E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B43E47E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2" w:type="pct"/>
          </w:tcPr>
          <w:p w14:paraId="66A19142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F4E88DC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2E551BC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27D9621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76F53AFD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E4F54B" w14:textId="77777777" w:rsidR="003E41DD" w:rsidRPr="006461EA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0133" w:rsidRPr="006461EA" w14:paraId="0AD59640" w14:textId="77777777" w:rsidTr="00D33C43">
        <w:tc>
          <w:tcPr>
            <w:tcW w:w="2285" w:type="pct"/>
          </w:tcPr>
          <w:p w14:paraId="075B4499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559" w:type="pct"/>
            <w:shd w:val="clear" w:color="auto" w:fill="auto"/>
          </w:tcPr>
          <w:p w14:paraId="53634DB7" w14:textId="231C8762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7,20</w:t>
            </w:r>
            <w:r w:rsidR="008D21C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23A93ECC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2EDADF5E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4,523</w:t>
            </w:r>
          </w:p>
        </w:tc>
        <w:tc>
          <w:tcPr>
            <w:tcW w:w="132" w:type="pct"/>
          </w:tcPr>
          <w:p w14:paraId="1DB7E906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337356C9" w14:textId="7E489A45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7,085 </w:t>
            </w:r>
          </w:p>
        </w:tc>
        <w:tc>
          <w:tcPr>
            <w:tcW w:w="129" w:type="pct"/>
          </w:tcPr>
          <w:p w14:paraId="6AD51B0F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C7BF794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4,494</w:t>
            </w:r>
          </w:p>
        </w:tc>
      </w:tr>
      <w:tr w:rsidR="00F50133" w:rsidRPr="006461EA" w14:paraId="4BAA88EB" w14:textId="77777777" w:rsidTr="00D33C43">
        <w:tc>
          <w:tcPr>
            <w:tcW w:w="2285" w:type="pct"/>
          </w:tcPr>
          <w:p w14:paraId="3EF1D28B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559" w:type="pct"/>
            <w:shd w:val="clear" w:color="auto" w:fill="auto"/>
          </w:tcPr>
          <w:p w14:paraId="5E26E84D" w14:textId="2C51F196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2,704 </w:t>
            </w:r>
          </w:p>
        </w:tc>
        <w:tc>
          <w:tcPr>
            <w:tcW w:w="132" w:type="pct"/>
          </w:tcPr>
          <w:p w14:paraId="15AAA898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4F1281CB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3,401</w:t>
            </w:r>
          </w:p>
        </w:tc>
        <w:tc>
          <w:tcPr>
            <w:tcW w:w="132" w:type="pct"/>
          </w:tcPr>
          <w:p w14:paraId="140A39E4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675B9DF1" w14:textId="0FCA1245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2,447 </w:t>
            </w:r>
          </w:p>
        </w:tc>
        <w:tc>
          <w:tcPr>
            <w:tcW w:w="129" w:type="pct"/>
          </w:tcPr>
          <w:p w14:paraId="40C716A5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0BC8797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3,247</w:t>
            </w:r>
          </w:p>
        </w:tc>
      </w:tr>
      <w:tr w:rsidR="00F50133" w:rsidRPr="006461EA" w14:paraId="0BD4A509" w14:textId="77777777" w:rsidTr="00D33C43">
        <w:tc>
          <w:tcPr>
            <w:tcW w:w="2285" w:type="pct"/>
          </w:tcPr>
          <w:p w14:paraId="685369C6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559" w:type="pct"/>
            <w:shd w:val="clear" w:color="auto" w:fill="auto"/>
          </w:tcPr>
          <w:p w14:paraId="630DB8EE" w14:textId="4DA4E2D4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210 </w:t>
            </w:r>
          </w:p>
        </w:tc>
        <w:tc>
          <w:tcPr>
            <w:tcW w:w="132" w:type="pct"/>
          </w:tcPr>
          <w:p w14:paraId="207C60CC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E9A3FE2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  <w:tc>
          <w:tcPr>
            <w:tcW w:w="132" w:type="pct"/>
          </w:tcPr>
          <w:p w14:paraId="5E91AFC5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610FD46" w14:textId="5F7B9AD9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210 </w:t>
            </w:r>
          </w:p>
        </w:tc>
        <w:tc>
          <w:tcPr>
            <w:tcW w:w="129" w:type="pct"/>
          </w:tcPr>
          <w:p w14:paraId="24D11EB4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593A2AE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</w:tr>
      <w:tr w:rsidR="00F50133" w:rsidRPr="006461EA" w14:paraId="6ACA5E57" w14:textId="77777777" w:rsidTr="00D33C43">
        <w:tc>
          <w:tcPr>
            <w:tcW w:w="2285" w:type="pct"/>
          </w:tcPr>
          <w:p w14:paraId="77CC0A1B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9ACA4B8" w14:textId="0A43C79C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2,32</w:t>
            </w:r>
            <w:r w:rsidR="002D061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501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1F380AE0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405F9A8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697</w:t>
            </w:r>
          </w:p>
        </w:tc>
        <w:tc>
          <w:tcPr>
            <w:tcW w:w="132" w:type="pct"/>
          </w:tcPr>
          <w:p w14:paraId="34478A68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7959298" w14:textId="5A305028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2,323 </w:t>
            </w:r>
          </w:p>
        </w:tc>
        <w:tc>
          <w:tcPr>
            <w:tcW w:w="129" w:type="pct"/>
          </w:tcPr>
          <w:p w14:paraId="0025B0C2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0FAA64B" w14:textId="77777777" w:rsidR="00F50133" w:rsidRPr="006461EA" w:rsidRDefault="00F50133" w:rsidP="00F50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697</w:t>
            </w:r>
          </w:p>
        </w:tc>
      </w:tr>
      <w:tr w:rsidR="00A564A1" w:rsidRPr="006461EA" w14:paraId="4025A5B5" w14:textId="77777777" w:rsidTr="00D33C43">
        <w:tc>
          <w:tcPr>
            <w:tcW w:w="2285" w:type="pct"/>
          </w:tcPr>
          <w:p w14:paraId="709228B0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22FD628" w14:textId="58A6A903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12,437 </w:t>
            </w:r>
          </w:p>
        </w:tc>
        <w:tc>
          <w:tcPr>
            <w:tcW w:w="132" w:type="pct"/>
          </w:tcPr>
          <w:p w14:paraId="70379DDC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12" w:space="0" w:color="auto"/>
            </w:tcBorders>
          </w:tcPr>
          <w:p w14:paraId="20AFFF41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9,870</w:t>
            </w:r>
          </w:p>
        </w:tc>
        <w:tc>
          <w:tcPr>
            <w:tcW w:w="132" w:type="pct"/>
          </w:tcPr>
          <w:p w14:paraId="1AE01DAF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12" w:space="0" w:color="auto"/>
            </w:tcBorders>
          </w:tcPr>
          <w:p w14:paraId="22DF777A" w14:textId="6ABCD6C1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12,065 </w:t>
            </w:r>
          </w:p>
        </w:tc>
        <w:tc>
          <w:tcPr>
            <w:tcW w:w="129" w:type="pct"/>
          </w:tcPr>
          <w:p w14:paraId="71F73FEF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12" w:space="0" w:color="auto"/>
            </w:tcBorders>
          </w:tcPr>
          <w:p w14:paraId="355CB201" w14:textId="77777777" w:rsidR="00A564A1" w:rsidRPr="006461EA" w:rsidRDefault="00A564A1" w:rsidP="00A5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9,687</w:t>
            </w:r>
          </w:p>
        </w:tc>
      </w:tr>
    </w:tbl>
    <w:p w14:paraId="19817FA8" w14:textId="77777777" w:rsidR="00C422A3" w:rsidRPr="006461EA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44EDAFA" w14:textId="77777777" w:rsidR="000B5E5A" w:rsidRPr="006461EA" w:rsidRDefault="000B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180B162B" w14:textId="77536728" w:rsidR="00904F37" w:rsidRPr="006461EA" w:rsidRDefault="00D911E3" w:rsidP="00904F3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เงินกู้ยืมระยะยาวจากสถาบันการเงิน</w:t>
      </w:r>
    </w:p>
    <w:p w14:paraId="7C5E23B1" w14:textId="77777777" w:rsidR="00D911E3" w:rsidRPr="006461EA" w:rsidRDefault="00D911E3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0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1053"/>
        <w:gridCol w:w="239"/>
        <w:gridCol w:w="1075"/>
        <w:gridCol w:w="239"/>
        <w:gridCol w:w="1080"/>
        <w:gridCol w:w="240"/>
        <w:gridCol w:w="1087"/>
      </w:tblGrid>
      <w:tr w:rsidR="00534D7D" w:rsidRPr="006461EA" w14:paraId="0372B475" w14:textId="77777777" w:rsidTr="00C67E91">
        <w:trPr>
          <w:cantSplit/>
        </w:trPr>
        <w:tc>
          <w:tcPr>
            <w:tcW w:w="3888" w:type="dxa"/>
          </w:tcPr>
          <w:p w14:paraId="428C46B8" w14:textId="77777777" w:rsidR="00534D7D" w:rsidRPr="006461EA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13" w:type="dxa"/>
            <w:gridSpan w:val="7"/>
          </w:tcPr>
          <w:p w14:paraId="1A81DFC8" w14:textId="77777777" w:rsidR="00534D7D" w:rsidRPr="006461EA" w:rsidRDefault="00534D7D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34D7D" w:rsidRPr="006461EA" w14:paraId="069D9DD8" w14:textId="77777777" w:rsidTr="00C67E91">
        <w:trPr>
          <w:cantSplit/>
          <w:trHeight w:val="328"/>
        </w:trPr>
        <w:tc>
          <w:tcPr>
            <w:tcW w:w="3888" w:type="dxa"/>
          </w:tcPr>
          <w:p w14:paraId="628193D7" w14:textId="77777777" w:rsidR="00534D7D" w:rsidRPr="006461EA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67" w:type="dxa"/>
            <w:gridSpan w:val="3"/>
          </w:tcPr>
          <w:p w14:paraId="201186CF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6D75A9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147B2A8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34D7D" w:rsidRPr="006461EA" w14:paraId="5DE238CF" w14:textId="77777777" w:rsidTr="00C67E91">
        <w:trPr>
          <w:cantSplit/>
        </w:trPr>
        <w:tc>
          <w:tcPr>
            <w:tcW w:w="3888" w:type="dxa"/>
          </w:tcPr>
          <w:p w14:paraId="67BD0D88" w14:textId="77777777" w:rsidR="00534D7D" w:rsidRPr="006461EA" w:rsidRDefault="00534D7D" w:rsidP="00A040B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FEBC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F855475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5BE08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9" w:type="dxa"/>
            <w:vAlign w:val="bottom"/>
          </w:tcPr>
          <w:p w14:paraId="4C581538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32D6CA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B66EE3B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E2805" w14:textId="77777777" w:rsidR="00534D7D" w:rsidRPr="006461EA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534D7D" w:rsidRPr="006461EA" w14:paraId="79144CC0" w14:textId="77777777" w:rsidTr="00C67E91">
        <w:trPr>
          <w:cantSplit/>
        </w:trPr>
        <w:tc>
          <w:tcPr>
            <w:tcW w:w="3888" w:type="dxa"/>
            <w:vAlign w:val="bottom"/>
          </w:tcPr>
          <w:p w14:paraId="4AAA33BE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53" w:type="dxa"/>
          </w:tcPr>
          <w:p w14:paraId="7E8FD1FE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77F289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0AA055F4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40E1F92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E0B23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5E3B86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31E3642" w14:textId="77777777" w:rsidR="00534D7D" w:rsidRPr="006461E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3441" w:rsidRPr="006461EA" w14:paraId="656B3A76" w14:textId="77777777" w:rsidTr="004164B8">
        <w:trPr>
          <w:cantSplit/>
        </w:trPr>
        <w:tc>
          <w:tcPr>
            <w:tcW w:w="3888" w:type="dxa"/>
            <w:vAlign w:val="bottom"/>
          </w:tcPr>
          <w:p w14:paraId="1AD16C98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390.00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F3FCD05" w14:textId="4605DD42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128,109 </w:t>
            </w:r>
          </w:p>
        </w:tc>
        <w:tc>
          <w:tcPr>
            <w:tcW w:w="239" w:type="dxa"/>
          </w:tcPr>
          <w:p w14:paraId="7DA935CB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81AC0C" w14:textId="705D3282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206,109 </w:t>
            </w:r>
          </w:p>
        </w:tc>
        <w:tc>
          <w:tcPr>
            <w:tcW w:w="239" w:type="dxa"/>
          </w:tcPr>
          <w:p w14:paraId="0CB23994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57A7DA" w14:textId="6467085C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128,109 </w:t>
            </w:r>
          </w:p>
        </w:tc>
        <w:tc>
          <w:tcPr>
            <w:tcW w:w="240" w:type="dxa"/>
          </w:tcPr>
          <w:p w14:paraId="39CF1BCE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96A7DDC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206,109</w:t>
            </w:r>
          </w:p>
        </w:tc>
      </w:tr>
      <w:tr w:rsidR="00373441" w:rsidRPr="006461EA" w14:paraId="59283C65" w14:textId="77777777" w:rsidTr="004164B8">
        <w:trPr>
          <w:cantSplit/>
        </w:trPr>
        <w:tc>
          <w:tcPr>
            <w:tcW w:w="3888" w:type="dxa"/>
            <w:vAlign w:val="bottom"/>
          </w:tcPr>
          <w:p w14:paraId="5DAE9D07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140.00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0ECAFF6C" w14:textId="06769820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122,450 </w:t>
            </w:r>
          </w:p>
        </w:tc>
        <w:tc>
          <w:tcPr>
            <w:tcW w:w="239" w:type="dxa"/>
          </w:tcPr>
          <w:p w14:paraId="1CB5789A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8E05F6B" w14:textId="1888153B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131,236 </w:t>
            </w:r>
          </w:p>
        </w:tc>
        <w:tc>
          <w:tcPr>
            <w:tcW w:w="239" w:type="dxa"/>
          </w:tcPr>
          <w:p w14:paraId="52B983E8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634D2" w14:textId="494FB225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122,450 </w:t>
            </w:r>
          </w:p>
        </w:tc>
        <w:tc>
          <w:tcPr>
            <w:tcW w:w="240" w:type="dxa"/>
          </w:tcPr>
          <w:p w14:paraId="33253874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5F37DA7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131,236</w:t>
            </w:r>
          </w:p>
        </w:tc>
      </w:tr>
      <w:tr w:rsidR="00373441" w:rsidRPr="006461EA" w14:paraId="5EAFD100" w14:textId="77777777" w:rsidTr="004164B8">
        <w:trPr>
          <w:cantSplit/>
        </w:trPr>
        <w:tc>
          <w:tcPr>
            <w:tcW w:w="3888" w:type="dxa"/>
            <w:vAlign w:val="bottom"/>
          </w:tcPr>
          <w:p w14:paraId="77A1C887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60.00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1496DB15" w14:textId="119B5DA1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52,350 </w:t>
            </w:r>
          </w:p>
        </w:tc>
        <w:tc>
          <w:tcPr>
            <w:tcW w:w="239" w:type="dxa"/>
          </w:tcPr>
          <w:p w14:paraId="7A5F67CD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91E2600" w14:textId="0D28552B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49,334 </w:t>
            </w:r>
          </w:p>
        </w:tc>
        <w:tc>
          <w:tcPr>
            <w:tcW w:w="239" w:type="dxa"/>
          </w:tcPr>
          <w:p w14:paraId="54A491A9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4DB0F" w14:textId="60004BFB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52,350 </w:t>
            </w:r>
          </w:p>
        </w:tc>
        <w:tc>
          <w:tcPr>
            <w:tcW w:w="240" w:type="dxa"/>
          </w:tcPr>
          <w:p w14:paraId="4604A00C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7CBEC8" w14:textId="77777777" w:rsidR="00373441" w:rsidRPr="006461EA" w:rsidRDefault="00373441" w:rsidP="0037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49,334</w:t>
            </w:r>
          </w:p>
        </w:tc>
      </w:tr>
      <w:tr w:rsidR="006C776F" w:rsidRPr="006461EA" w14:paraId="445F9326" w14:textId="77777777" w:rsidTr="004164B8">
        <w:trPr>
          <w:cantSplit/>
        </w:trPr>
        <w:tc>
          <w:tcPr>
            <w:tcW w:w="3888" w:type="dxa"/>
            <w:vAlign w:val="bottom"/>
          </w:tcPr>
          <w:p w14:paraId="19F1DEBE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225.50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EFAEE85" w14:textId="115FB387" w:rsidR="006C776F" w:rsidRPr="006C776F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>196,700</w:t>
            </w:r>
          </w:p>
        </w:tc>
        <w:tc>
          <w:tcPr>
            <w:tcW w:w="239" w:type="dxa"/>
          </w:tcPr>
          <w:p w14:paraId="2B9D59CE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4E8B067B" w14:textId="50A68AF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222,077 </w:t>
            </w:r>
          </w:p>
        </w:tc>
        <w:tc>
          <w:tcPr>
            <w:tcW w:w="239" w:type="dxa"/>
          </w:tcPr>
          <w:p w14:paraId="468483EF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64D33" w14:textId="106FCE00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68C9484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A2A5082" w14:textId="6632D4E0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C2226" w:rsidRPr="006461EA" w14:paraId="77F1C9F2" w14:textId="77777777" w:rsidTr="004164B8">
        <w:trPr>
          <w:cantSplit/>
        </w:trPr>
        <w:tc>
          <w:tcPr>
            <w:tcW w:w="3888" w:type="dxa"/>
            <w:vAlign w:val="bottom"/>
          </w:tcPr>
          <w:p w14:paraId="219CDF77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174.50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1A3596B9" w14:textId="31F4FE25" w:rsidR="001C2226" w:rsidRPr="006C776F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157,000 </w:t>
            </w:r>
          </w:p>
        </w:tc>
        <w:tc>
          <w:tcPr>
            <w:tcW w:w="239" w:type="dxa"/>
          </w:tcPr>
          <w:p w14:paraId="14E3FD6B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7DACEB" w14:textId="22DFD11D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101,330 </w:t>
            </w:r>
          </w:p>
        </w:tc>
        <w:tc>
          <w:tcPr>
            <w:tcW w:w="239" w:type="dxa"/>
          </w:tcPr>
          <w:p w14:paraId="355F6BF1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CDBB6" w14:textId="009FC21B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45A2D1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8413A1" w14:textId="011DB9E4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C2226" w:rsidRPr="006461EA" w14:paraId="6685555A" w14:textId="77777777" w:rsidTr="00DF5345">
        <w:trPr>
          <w:cantSplit/>
        </w:trPr>
        <w:tc>
          <w:tcPr>
            <w:tcW w:w="3888" w:type="dxa"/>
            <w:vAlign w:val="bottom"/>
          </w:tcPr>
          <w:p w14:paraId="104FD762" w14:textId="5491F24F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150.00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shd w:val="clear" w:color="auto" w:fill="auto"/>
          </w:tcPr>
          <w:p w14:paraId="620680B3" w14:textId="447DD3A9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125,760 </w:t>
            </w:r>
          </w:p>
        </w:tc>
        <w:tc>
          <w:tcPr>
            <w:tcW w:w="239" w:type="dxa"/>
          </w:tcPr>
          <w:p w14:paraId="2E84326A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8EC8C1" w14:textId="7DF03062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0B84917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8BAF1" w14:textId="52EA95FA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888340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91FDD9B" w14:textId="48073421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C2226" w:rsidRPr="006461EA" w14:paraId="069AFE57" w14:textId="77777777" w:rsidTr="00DF5345">
        <w:trPr>
          <w:cantSplit/>
        </w:trPr>
        <w:tc>
          <w:tcPr>
            <w:tcW w:w="3888" w:type="dxa"/>
            <w:vAlign w:val="bottom"/>
          </w:tcPr>
          <w:p w14:paraId="3D3A5E34" w14:textId="0A0877B0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วงเงิน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250.00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33CCF4E" w14:textId="38FAAD13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776F">
              <w:rPr>
                <w:rFonts w:ascii="Browallia New" w:hAnsi="Browallia New" w:cs="Browallia New"/>
                <w:sz w:val="28"/>
                <w:szCs w:val="28"/>
              </w:rPr>
              <w:t xml:space="preserve"> 226,950 </w:t>
            </w:r>
          </w:p>
        </w:tc>
        <w:tc>
          <w:tcPr>
            <w:tcW w:w="239" w:type="dxa"/>
          </w:tcPr>
          <w:p w14:paraId="4EE991B7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1880407" w14:textId="12D5AF35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A0F7CA1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CD82D" w14:textId="6B72CB76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6DE5DA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117BC2F" w14:textId="42D946C5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C2226" w:rsidRPr="006461EA" w14:paraId="31A9E606" w14:textId="77777777" w:rsidTr="00DF5345">
        <w:trPr>
          <w:cantSplit/>
        </w:trPr>
        <w:tc>
          <w:tcPr>
            <w:tcW w:w="3888" w:type="dxa"/>
            <w:vAlign w:val="bottom"/>
          </w:tcPr>
          <w:p w14:paraId="11DD4D8A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1F46E16" w14:textId="271512E0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9" w:type="dxa"/>
          </w:tcPr>
          <w:p w14:paraId="493042B8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B7C6914" w14:textId="3FEB9D90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39" w:type="dxa"/>
          </w:tcPr>
          <w:p w14:paraId="4ED8151B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AE9BC7" w14:textId="1A5B829F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302,909 </w:t>
            </w:r>
          </w:p>
        </w:tc>
        <w:tc>
          <w:tcPr>
            <w:tcW w:w="240" w:type="dxa"/>
          </w:tcPr>
          <w:p w14:paraId="0F9AFB83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7AF7860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1C2226" w:rsidRPr="006461EA" w14:paraId="6B939FAB" w14:textId="77777777" w:rsidTr="006461EA">
        <w:trPr>
          <w:cantSplit/>
        </w:trPr>
        <w:tc>
          <w:tcPr>
            <w:tcW w:w="3888" w:type="dxa"/>
            <w:vAlign w:val="bottom"/>
          </w:tcPr>
          <w:p w14:paraId="7F4A384C" w14:textId="58B2991F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53" w:type="dxa"/>
            <w:shd w:val="clear" w:color="auto" w:fill="auto"/>
          </w:tcPr>
          <w:p w14:paraId="5D5EBA03" w14:textId="56A91766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(193,500)</w:t>
            </w:r>
          </w:p>
        </w:tc>
        <w:tc>
          <w:tcPr>
            <w:tcW w:w="239" w:type="dxa"/>
          </w:tcPr>
          <w:p w14:paraId="1612EF6A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F7785AE" w14:textId="2FF3756E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(432,979)</w:t>
            </w:r>
          </w:p>
        </w:tc>
        <w:tc>
          <w:tcPr>
            <w:tcW w:w="239" w:type="dxa"/>
          </w:tcPr>
          <w:p w14:paraId="57504BB0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7472EF" w14:textId="29ECBA7B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  <w:tc>
          <w:tcPr>
            <w:tcW w:w="240" w:type="dxa"/>
          </w:tcPr>
          <w:p w14:paraId="146A060E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27708A6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386,679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C2226" w:rsidRPr="006461EA" w14:paraId="598BE0FB" w14:textId="77777777" w:rsidTr="004164B8">
        <w:trPr>
          <w:cantSplit/>
        </w:trPr>
        <w:tc>
          <w:tcPr>
            <w:tcW w:w="3888" w:type="dxa"/>
            <w:vAlign w:val="center"/>
          </w:tcPr>
          <w:p w14:paraId="19615B62" w14:textId="77777777" w:rsidR="001C2226" w:rsidRPr="006461EA" w:rsidRDefault="001C2226" w:rsidP="001C222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FB869C" w14:textId="15D81D68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815,819</w:t>
            </w:r>
          </w:p>
        </w:tc>
        <w:tc>
          <w:tcPr>
            <w:tcW w:w="239" w:type="dxa"/>
          </w:tcPr>
          <w:p w14:paraId="3A67D781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3CC3389F" w14:textId="46B5C536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277,107 </w:t>
            </w:r>
          </w:p>
        </w:tc>
        <w:tc>
          <w:tcPr>
            <w:tcW w:w="239" w:type="dxa"/>
          </w:tcPr>
          <w:p w14:paraId="285FED8D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290023" w14:textId="474EC912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191,309 </w:t>
            </w:r>
          </w:p>
        </w:tc>
        <w:tc>
          <w:tcPr>
            <w:tcW w:w="240" w:type="dxa"/>
          </w:tcPr>
          <w:p w14:paraId="56F6DDE2" w14:textId="77777777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12" w:space="0" w:color="auto"/>
            </w:tcBorders>
          </w:tcPr>
          <w:p w14:paraId="57AB1685" w14:textId="4D16A19D" w:rsidR="001C2226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</w:tbl>
    <w:p w14:paraId="35BDC91D" w14:textId="6532DFD5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C2EBF24" w14:textId="17265CAB" w:rsidR="00173756" w:rsidRPr="006461EA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รายการเคลื่อนไหวของเงินกู้ยืมระยะยาวจากสถาบันการเงิน </w:t>
      </w:r>
      <w:r w:rsidRPr="006461EA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8E5463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6461EA">
        <w:rPr>
          <w:rFonts w:ascii="Browallia New" w:hAnsi="Browallia New" w:cs="Browallia New"/>
          <w:sz w:val="28"/>
          <w:szCs w:val="28"/>
        </w:rPr>
        <w:t>6</w:t>
      </w:r>
      <w:r w:rsidR="00C67E91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E5463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C67E91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6461E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86782F9" w14:textId="77777777" w:rsidR="00173756" w:rsidRPr="006C776F" w:rsidRDefault="00173756" w:rsidP="006C7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963"/>
      </w:tblGrid>
      <w:tr w:rsidR="008B2B19" w:rsidRPr="006461EA" w14:paraId="6D469972" w14:textId="77777777" w:rsidTr="002D256C">
        <w:trPr>
          <w:cantSplit/>
        </w:trPr>
        <w:tc>
          <w:tcPr>
            <w:tcW w:w="4230" w:type="dxa"/>
          </w:tcPr>
          <w:p w14:paraId="56185B74" w14:textId="77777777" w:rsidR="008B2B19" w:rsidRPr="006461EA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33" w:type="dxa"/>
            <w:gridSpan w:val="7"/>
          </w:tcPr>
          <w:p w14:paraId="7F79588A" w14:textId="77777777" w:rsidR="008B2B19" w:rsidRPr="006461EA" w:rsidRDefault="008B2B19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B2B19" w:rsidRPr="006461EA" w14:paraId="339D0E08" w14:textId="77777777" w:rsidTr="002D256C">
        <w:trPr>
          <w:cantSplit/>
        </w:trPr>
        <w:tc>
          <w:tcPr>
            <w:tcW w:w="4230" w:type="dxa"/>
          </w:tcPr>
          <w:p w14:paraId="4879993C" w14:textId="77777777" w:rsidR="008B2B19" w:rsidRPr="006461EA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7BF85F25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67122B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4730BBAF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B2B19" w:rsidRPr="006461EA" w14:paraId="1D8E59DF" w14:textId="77777777" w:rsidTr="002D256C">
        <w:trPr>
          <w:cantSplit/>
        </w:trPr>
        <w:tc>
          <w:tcPr>
            <w:tcW w:w="4230" w:type="dxa"/>
          </w:tcPr>
          <w:p w14:paraId="2B301124" w14:textId="77777777" w:rsidR="008B2B19" w:rsidRPr="006461EA" w:rsidRDefault="008B2B19" w:rsidP="00A040B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E4973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24A389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281D4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14:paraId="4A5B91A9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FCC99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8D901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9E9E2" w14:textId="77777777" w:rsidR="008B2B19" w:rsidRPr="006461EA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B2B19" w:rsidRPr="006C776F" w14:paraId="363C3D1C" w14:textId="77777777" w:rsidTr="006C776F">
        <w:trPr>
          <w:cantSplit/>
          <w:trHeight w:hRule="exact" w:val="354"/>
        </w:trPr>
        <w:tc>
          <w:tcPr>
            <w:tcW w:w="4230" w:type="dxa"/>
          </w:tcPr>
          <w:p w14:paraId="791A808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C17D95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B7BFF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D0A853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644F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03C73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BF2A0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957BEB6" w14:textId="77777777" w:rsidR="008B2B19" w:rsidRPr="006461EA" w:rsidRDefault="008B2B19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4F5A" w:rsidRPr="006461EA" w14:paraId="4E9B2435" w14:textId="77777777" w:rsidTr="002D256C">
        <w:trPr>
          <w:cantSplit/>
        </w:trPr>
        <w:tc>
          <w:tcPr>
            <w:tcW w:w="4230" w:type="dxa"/>
          </w:tcPr>
          <w:p w14:paraId="400131B7" w14:textId="77777777" w:rsidR="00874F5A" w:rsidRPr="006461EA" w:rsidRDefault="00874F5A" w:rsidP="00874F5A">
            <w:pPr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วันต้น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08DD0B75" w14:textId="71D14F83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70" w:type="dxa"/>
          </w:tcPr>
          <w:p w14:paraId="230D300B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BF8D3BD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284,109</w:t>
            </w:r>
          </w:p>
        </w:tc>
        <w:tc>
          <w:tcPr>
            <w:tcW w:w="270" w:type="dxa"/>
          </w:tcPr>
          <w:p w14:paraId="23DFC6EA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EBCE6" w14:textId="7BED4A1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  <w:tc>
          <w:tcPr>
            <w:tcW w:w="270" w:type="dxa"/>
          </w:tcPr>
          <w:p w14:paraId="2E019EBE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0F33BB0A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284,109</w:t>
            </w:r>
          </w:p>
        </w:tc>
      </w:tr>
      <w:tr w:rsidR="00874F5A" w:rsidRPr="006461EA" w14:paraId="605CF9BC" w14:textId="77777777" w:rsidTr="002D256C">
        <w:trPr>
          <w:cantSplit/>
        </w:trPr>
        <w:tc>
          <w:tcPr>
            <w:tcW w:w="4230" w:type="dxa"/>
          </w:tcPr>
          <w:p w14:paraId="30C8DA39" w14:textId="77777777" w:rsidR="00874F5A" w:rsidRPr="006461EA" w:rsidRDefault="00874F5A" w:rsidP="00874F5A">
            <w:pPr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กู้ระหว่าง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246895CC" w14:textId="26ADEE7F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C776F">
              <w:rPr>
                <w:rFonts w:ascii="Browallia New" w:hAnsi="Browallia New" w:cs="Browallia New"/>
                <w:sz w:val="28"/>
                <w:szCs w:val="28"/>
              </w:rPr>
              <w:t>142,0</w:t>
            </w:r>
            <w:r w:rsidR="00FE4A0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B478BD3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62CBF9E3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503,977</w:t>
            </w:r>
          </w:p>
        </w:tc>
        <w:tc>
          <w:tcPr>
            <w:tcW w:w="270" w:type="dxa"/>
          </w:tcPr>
          <w:p w14:paraId="463E6A4F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1214E" w14:textId="59405D8C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19,430</w:t>
            </w:r>
          </w:p>
        </w:tc>
        <w:tc>
          <w:tcPr>
            <w:tcW w:w="270" w:type="dxa"/>
          </w:tcPr>
          <w:p w14:paraId="6BE7878C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2C47FA60" w14:textId="77777777" w:rsidR="00874F5A" w:rsidRPr="006461EA" w:rsidRDefault="00874F5A" w:rsidP="0087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180,570</w:t>
            </w:r>
          </w:p>
        </w:tc>
      </w:tr>
      <w:tr w:rsidR="006C776F" w:rsidRPr="006461EA" w14:paraId="3F909DD7" w14:textId="77777777" w:rsidTr="002D256C">
        <w:trPr>
          <w:cantSplit/>
        </w:trPr>
        <w:tc>
          <w:tcPr>
            <w:tcW w:w="4230" w:type="dxa"/>
          </w:tcPr>
          <w:p w14:paraId="5D434A52" w14:textId="02582675" w:rsidR="006C776F" w:rsidRPr="006461EA" w:rsidRDefault="006C776F" w:rsidP="006C776F">
            <w:pPr>
              <w:ind w:left="435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โอนจากเงินกู้ยืมระยะสั้นจากสถาบันการเงิน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9871044" w14:textId="7ADDBA3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306,717</w:t>
            </w:r>
          </w:p>
        </w:tc>
        <w:tc>
          <w:tcPr>
            <w:tcW w:w="270" w:type="dxa"/>
          </w:tcPr>
          <w:p w14:paraId="4D87F0CC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732D91C1" w14:textId="1D885AD4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3D9C8A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B24AF" w14:textId="4C0B6AD0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AB4382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1949CED6" w14:textId="4FBB72B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C776F" w:rsidRPr="006461EA" w14:paraId="2E0086EB" w14:textId="77777777" w:rsidTr="002D256C">
        <w:trPr>
          <w:cantSplit/>
        </w:trPr>
        <w:tc>
          <w:tcPr>
            <w:tcW w:w="4230" w:type="dxa"/>
          </w:tcPr>
          <w:p w14:paraId="69E5785C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990" w:type="dxa"/>
          </w:tcPr>
          <w:p w14:paraId="2347642C" w14:textId="23C97F2B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(149,500)</w:t>
            </w:r>
          </w:p>
        </w:tc>
        <w:tc>
          <w:tcPr>
            <w:tcW w:w="270" w:type="dxa"/>
          </w:tcPr>
          <w:p w14:paraId="04DAC467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57AD63C8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78,000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1D9CA9F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EFCDF" w14:textId="1551B42E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(103,200)</w:t>
            </w:r>
          </w:p>
        </w:tc>
        <w:tc>
          <w:tcPr>
            <w:tcW w:w="270" w:type="dxa"/>
          </w:tcPr>
          <w:p w14:paraId="0A77B8F4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2DFF1620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78,000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C776F" w:rsidRPr="006461EA" w14:paraId="45BA7CA6" w14:textId="77777777" w:rsidTr="002D256C">
        <w:trPr>
          <w:cantSplit/>
        </w:trPr>
        <w:tc>
          <w:tcPr>
            <w:tcW w:w="4230" w:type="dxa"/>
          </w:tcPr>
          <w:p w14:paraId="6544AF2C" w14:textId="77777777" w:rsidR="006C776F" w:rsidRPr="006461EA" w:rsidRDefault="006C776F" w:rsidP="006C776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170127F8" w14:textId="0420512B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70" w:type="dxa"/>
          </w:tcPr>
          <w:p w14:paraId="226707AC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659E1C43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710,086</w:t>
            </w:r>
          </w:p>
        </w:tc>
        <w:tc>
          <w:tcPr>
            <w:tcW w:w="270" w:type="dxa"/>
          </w:tcPr>
          <w:p w14:paraId="7DAF1AD1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41A4B405" w14:textId="7A7A06E6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  <w:tc>
          <w:tcPr>
            <w:tcW w:w="270" w:type="dxa"/>
          </w:tcPr>
          <w:p w14:paraId="669AF377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12" w:space="0" w:color="auto"/>
            </w:tcBorders>
          </w:tcPr>
          <w:p w14:paraId="617AF94A" w14:textId="77777777" w:rsidR="006C776F" w:rsidRPr="006461EA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</w:tbl>
    <w:p w14:paraId="15923E8A" w14:textId="77777777" w:rsidR="00FE047C" w:rsidRPr="006461EA" w:rsidRDefault="00FE047C" w:rsidP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4517B9DD" w14:textId="77777777" w:rsidR="000B5E5A" w:rsidRPr="006461EA" w:rsidRDefault="000B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47992AD" w14:textId="20ED27AC" w:rsidR="00FA3FA6" w:rsidRPr="006461EA" w:rsidRDefault="00FA3FA6" w:rsidP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วงเงินกู้ยืมระยะยาว</w:t>
      </w:r>
      <w:r w:rsidR="00FE4799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ของบร</w:t>
      </w:r>
      <w:r w:rsidR="00FE4799" w:rsidRPr="006461EA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14:paraId="46FC9E43" w14:textId="77777777" w:rsidR="00FA3FA6" w:rsidRPr="006461EA" w:rsidRDefault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cs/>
        </w:rPr>
      </w:pPr>
    </w:p>
    <w:tbl>
      <w:tblPr>
        <w:tblStyle w:val="TableGrid"/>
        <w:tblW w:w="891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11"/>
        <w:gridCol w:w="735"/>
        <w:gridCol w:w="1080"/>
        <w:gridCol w:w="1279"/>
        <w:gridCol w:w="2225"/>
        <w:gridCol w:w="1531"/>
      </w:tblGrid>
      <w:tr w:rsidR="00732707" w:rsidRPr="006461EA" w14:paraId="00FD1AE5" w14:textId="77777777" w:rsidTr="00872730">
        <w:tc>
          <w:tcPr>
            <w:tcW w:w="1350" w:type="dxa"/>
          </w:tcPr>
          <w:p w14:paraId="645038A5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499F6A4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ประเภทวงเงินกู้</w:t>
            </w:r>
          </w:p>
        </w:tc>
        <w:tc>
          <w:tcPr>
            <w:tcW w:w="1446" w:type="dxa"/>
            <w:gridSpan w:val="2"/>
          </w:tcPr>
          <w:p w14:paraId="5197F693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DB4F20" w14:textId="77777777" w:rsidR="00732707" w:rsidRPr="006461EA" w:rsidRDefault="00732707" w:rsidP="007327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วงเงินกู้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717763C7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3BAB61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1279" w:type="dxa"/>
          </w:tcPr>
          <w:p w14:paraId="682A52DF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ABA1C6A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ระยะเวลา</w:t>
            </w:r>
          </w:p>
        </w:tc>
        <w:tc>
          <w:tcPr>
            <w:tcW w:w="2225" w:type="dxa"/>
          </w:tcPr>
          <w:p w14:paraId="10E0DB76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500640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531" w:type="dxa"/>
          </w:tcPr>
          <w:p w14:paraId="220C8A90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2C6A76" w14:textId="77777777" w:rsidR="00732707" w:rsidRPr="006461EA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วัตถุประสงค์</w:t>
            </w:r>
          </w:p>
        </w:tc>
      </w:tr>
      <w:tr w:rsidR="008B2B19" w:rsidRPr="006461EA" w14:paraId="2EE0E299" w14:textId="77777777" w:rsidTr="00872730">
        <w:tc>
          <w:tcPr>
            <w:tcW w:w="1350" w:type="dxa"/>
          </w:tcPr>
          <w:p w14:paraId="08FD777F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</w:tcPr>
          <w:p w14:paraId="7EDDEE5E" w14:textId="77777777" w:rsidR="008B2B19" w:rsidRPr="006461EA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35" w:type="dxa"/>
          </w:tcPr>
          <w:p w14:paraId="230E9070" w14:textId="77777777" w:rsidR="008B2B19" w:rsidRPr="006461EA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080" w:type="dxa"/>
          </w:tcPr>
          <w:p w14:paraId="00C7D35C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9" w:type="dxa"/>
          </w:tcPr>
          <w:p w14:paraId="0D042C85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742C915A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6CD12763" w14:textId="77777777" w:rsidR="008B2B19" w:rsidRPr="006461EA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67E91" w:rsidRPr="006461EA" w14:paraId="567D37E0" w14:textId="77777777" w:rsidTr="00872730">
        <w:tc>
          <w:tcPr>
            <w:tcW w:w="1350" w:type="dxa"/>
          </w:tcPr>
          <w:p w14:paraId="0461D523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</w:tcPr>
          <w:p w14:paraId="383A531E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35" w:type="dxa"/>
          </w:tcPr>
          <w:p w14:paraId="3093709A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353A175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9" w:type="dxa"/>
          </w:tcPr>
          <w:p w14:paraId="5A65D35A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0F6A1956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745AB275" w14:textId="77777777" w:rsidR="00C67E91" w:rsidRPr="006461EA" w:rsidRDefault="00C67E91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04E25" w:rsidRPr="006461EA" w14:paraId="7438DE89" w14:textId="77777777" w:rsidTr="00872730">
        <w:tc>
          <w:tcPr>
            <w:tcW w:w="1350" w:type="dxa"/>
          </w:tcPr>
          <w:p w14:paraId="1CD57281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43968871" w14:textId="1D12D041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390.00</w:t>
            </w:r>
          </w:p>
        </w:tc>
        <w:tc>
          <w:tcPr>
            <w:tcW w:w="735" w:type="dxa"/>
          </w:tcPr>
          <w:p w14:paraId="00FD3F21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0E6B93E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0.5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5016DB1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2559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2563</w:t>
            </w:r>
          </w:p>
        </w:tc>
        <w:tc>
          <w:tcPr>
            <w:tcW w:w="2225" w:type="dxa"/>
          </w:tcPr>
          <w:p w14:paraId="17E0E215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18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294E090F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19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ชำระเงินต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้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6.5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6F3F8E09" w14:textId="2C051308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ก่อสร้างโรงงานผลิตชิ้นส่วนคอนกรีตสำเร็จรูป </w:t>
            </w:r>
          </w:p>
        </w:tc>
      </w:tr>
      <w:tr w:rsidR="00504E25" w:rsidRPr="006461EA" w14:paraId="4D702A09" w14:textId="77777777" w:rsidTr="00872730">
        <w:tc>
          <w:tcPr>
            <w:tcW w:w="1350" w:type="dxa"/>
          </w:tcPr>
          <w:p w14:paraId="44BE23E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4D754C88" w14:textId="75CC0282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140.00</w:t>
            </w:r>
          </w:p>
        </w:tc>
        <w:tc>
          <w:tcPr>
            <w:tcW w:w="735" w:type="dxa"/>
          </w:tcPr>
          <w:p w14:paraId="2805ECE7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065E183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62D29ABD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2560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225" w:type="dxa"/>
          </w:tcPr>
          <w:p w14:paraId="4487326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11A683C6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ชำระเงินต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้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95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3C1A064A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ก่อสร้างโรงงานเสาเข็มคอนกรีตอัดแรง</w:t>
            </w:r>
          </w:p>
        </w:tc>
      </w:tr>
      <w:tr w:rsidR="00504E25" w:rsidRPr="006461EA" w14:paraId="7B207597" w14:textId="77777777" w:rsidTr="00872730">
        <w:tc>
          <w:tcPr>
            <w:tcW w:w="1350" w:type="dxa"/>
          </w:tcPr>
          <w:p w14:paraId="63097D59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14:paraId="7E1AB69D" w14:textId="2E893E92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60.00</w:t>
            </w:r>
          </w:p>
        </w:tc>
        <w:tc>
          <w:tcPr>
            <w:tcW w:w="735" w:type="dxa"/>
          </w:tcPr>
          <w:p w14:paraId="61DCABD4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69B8DB86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14:paraId="73CA9904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60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2567</w:t>
            </w:r>
          </w:p>
        </w:tc>
        <w:tc>
          <w:tcPr>
            <w:tcW w:w="2225" w:type="dxa"/>
          </w:tcPr>
          <w:p w14:paraId="3E5D1987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เงินต้น</w:t>
            </w:r>
          </w:p>
          <w:p w14:paraId="14A9194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ชำระเงินต้น 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85 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14:paraId="363A717C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ซื้อเครื่องจักรและอุปกรณ์ที่ใช้ในโรงงานเสาเข็ม</w:t>
            </w: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อนกรีตอัดแรง</w:t>
            </w:r>
          </w:p>
        </w:tc>
      </w:tr>
      <w:tr w:rsidR="00504E25" w:rsidRPr="006461EA" w14:paraId="4C994F7B" w14:textId="77777777" w:rsidTr="00872730">
        <w:tc>
          <w:tcPr>
            <w:tcW w:w="1350" w:type="dxa"/>
          </w:tcPr>
          <w:p w14:paraId="274C1000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11" w:type="dxa"/>
          </w:tcPr>
          <w:p w14:paraId="2C0EAA71" w14:textId="62323EEE" w:rsidR="00504E25" w:rsidRPr="006461EA" w:rsidRDefault="00504E25" w:rsidP="00504E2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590.00</w:t>
            </w:r>
          </w:p>
        </w:tc>
        <w:tc>
          <w:tcPr>
            <w:tcW w:w="735" w:type="dxa"/>
          </w:tcPr>
          <w:p w14:paraId="49AD6DBE" w14:textId="77777777" w:rsidR="00504E25" w:rsidRPr="006461EA" w:rsidRDefault="00504E25" w:rsidP="00504E2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6461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1D57F0CF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9" w:type="dxa"/>
          </w:tcPr>
          <w:p w14:paraId="51BE066C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25" w:type="dxa"/>
          </w:tcPr>
          <w:p w14:paraId="0209332E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1" w:type="dxa"/>
          </w:tcPr>
          <w:p w14:paraId="35FD2C4D" w14:textId="77777777" w:rsidR="00504E25" w:rsidRPr="006461EA" w:rsidRDefault="00504E25" w:rsidP="00504E25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1104116A" w14:textId="77777777" w:rsidR="00600AE3" w:rsidRPr="006461EA" w:rsidRDefault="00600AE3" w:rsidP="00C6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8AF36E" w14:textId="2865B19E" w:rsidR="00480156" w:rsidRPr="006461EA" w:rsidRDefault="00480156" w:rsidP="00C6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0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เท่า และอัตราส่วนความสามารถในการชำระหนี้ไม่ต่ำกว่า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20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เท่าของงบการเงินเฉพาะของบริษัท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และโอนสิทธิในการรับผลประโยชน์จากกรมธรรม์ประกันภัยสิ่งปลูกสร้างให้แก่ธนาคาร</w:t>
      </w:r>
    </w:p>
    <w:p w14:paraId="5DA9A351" w14:textId="5AC8BA5B" w:rsidR="00480156" w:rsidRPr="006461EA" w:rsidRDefault="007D1E19" w:rsidP="007D1E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</w:p>
    <w:p w14:paraId="52EB52E0" w14:textId="7460F027" w:rsidR="002D256C" w:rsidRPr="006461EA" w:rsidRDefault="002D256C" w:rsidP="00480156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</w:t>
      </w:r>
      <w:r w:rsidR="00195D93" w:rsidRPr="006461EA">
        <w:rPr>
          <w:rFonts w:ascii="Browallia New" w:hAnsi="Browallia New" w:cs="Browallia New" w:hint="cs"/>
          <w:sz w:val="28"/>
          <w:szCs w:val="28"/>
          <w:cs/>
        </w:rPr>
        <w:t>ยืม อย่างไรก็ตาม บริษัทได้รับหนังสือให้ความยินยอมจากสถาบันการเงินแล้วภายในรอบระยะเวลารายงาน</w:t>
      </w:r>
    </w:p>
    <w:p w14:paraId="76204EE6" w14:textId="77777777" w:rsidR="002D256C" w:rsidRPr="006461EA" w:rsidRDefault="002D256C" w:rsidP="0048015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EB4AE4" w14:textId="7E1ABBB8" w:rsidR="00480156" w:rsidRPr="006461EA" w:rsidRDefault="00480156" w:rsidP="0048015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6461EA">
        <w:rPr>
          <w:rFonts w:ascii="Browallia New" w:hAnsi="Browallia New" w:cs="Browallia New"/>
          <w:sz w:val="28"/>
          <w:szCs w:val="28"/>
        </w:rPr>
        <w:t xml:space="preserve"> 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</w:t>
      </w:r>
      <w:r w:rsidR="000A77CE" w:rsidRPr="006461EA">
        <w:rPr>
          <w:rFonts w:ascii="Browallia New" w:hAnsi="Browallia New" w:cs="Browallia New"/>
          <w:sz w:val="28"/>
          <w:szCs w:val="28"/>
        </w:rPr>
        <w:t>0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ดังนั้น บริษัทจึงได้จัดประเภทเงินกู้ยืมดังกล่าวเป็นหนี้สินหมุนเวียนในงบแสดงฐานะการเงิน ทั้งนี้ ภายหลังรอบระยะเวลารายงานบริษัทได้รับหนังสือผ่อนผันจากสถาบันการเงินแล้วว่าจะไม่เรียกชำระหนี้ดังกล่าวคืนทั้งจำนวน</w:t>
      </w:r>
    </w:p>
    <w:p w14:paraId="10A4FF52" w14:textId="77777777" w:rsidR="00294642" w:rsidRPr="006461EA" w:rsidRDefault="00294642" w:rsidP="00EB3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4C8739F8" w14:textId="77777777" w:rsidR="00600AE3" w:rsidRPr="006461EA" w:rsidRDefault="006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24E3B53F" w14:textId="5EBE7B26" w:rsidR="00480156" w:rsidRPr="006461E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วงเงินกู้ยืมระยะยาวของบร</w:t>
      </w:r>
      <w:r w:rsidRPr="006461EA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ิษัทย่อยมี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14:paraId="4EACFE2A" w14:textId="77777777" w:rsidR="00480156" w:rsidRPr="006461E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3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1"/>
        <w:gridCol w:w="764"/>
        <w:gridCol w:w="716"/>
        <w:gridCol w:w="6"/>
        <w:gridCol w:w="1432"/>
        <w:gridCol w:w="6"/>
        <w:gridCol w:w="1248"/>
        <w:gridCol w:w="1981"/>
        <w:gridCol w:w="1440"/>
      </w:tblGrid>
      <w:tr w:rsidR="00480156" w:rsidRPr="006461EA" w14:paraId="14A813D2" w14:textId="77777777" w:rsidTr="004164B8">
        <w:tc>
          <w:tcPr>
            <w:tcW w:w="1771" w:type="dxa"/>
          </w:tcPr>
          <w:p w14:paraId="5D9F67A6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75835B4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ประเภทวงเงินกู้</w:t>
            </w:r>
          </w:p>
        </w:tc>
        <w:tc>
          <w:tcPr>
            <w:tcW w:w="1486" w:type="dxa"/>
            <w:gridSpan w:val="3"/>
          </w:tcPr>
          <w:p w14:paraId="1E111189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FDA71C4" w14:textId="2835220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วงเงินกู้</w:t>
            </w:r>
            <w:r w:rsidR="00195D93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(ล้านบาท)</w:t>
            </w:r>
          </w:p>
        </w:tc>
        <w:tc>
          <w:tcPr>
            <w:tcW w:w="1438" w:type="dxa"/>
            <w:gridSpan w:val="2"/>
          </w:tcPr>
          <w:p w14:paraId="4A4B1A22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E367174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ดอกเบี้ย</w:t>
            </w:r>
          </w:p>
        </w:tc>
        <w:tc>
          <w:tcPr>
            <w:tcW w:w="1248" w:type="dxa"/>
          </w:tcPr>
          <w:p w14:paraId="49AB4695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BF9AFE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981" w:type="dxa"/>
          </w:tcPr>
          <w:p w14:paraId="33A9EC73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8E0BA04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440" w:type="dxa"/>
          </w:tcPr>
          <w:p w14:paraId="004CF4D0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587C5F" w14:textId="77777777" w:rsidR="00480156" w:rsidRPr="006461EA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วัตถุประสงค์</w:t>
            </w:r>
          </w:p>
        </w:tc>
      </w:tr>
      <w:tr w:rsidR="00480156" w:rsidRPr="006461EA" w14:paraId="5834739F" w14:textId="77777777" w:rsidTr="004164B8">
        <w:tc>
          <w:tcPr>
            <w:tcW w:w="1771" w:type="dxa"/>
          </w:tcPr>
          <w:p w14:paraId="0F0D0FD9" w14:textId="77777777" w:rsidR="00480156" w:rsidRPr="006461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4" w:type="dxa"/>
          </w:tcPr>
          <w:p w14:paraId="03259FEC" w14:textId="77777777" w:rsidR="00480156" w:rsidRPr="006461EA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256</w:t>
            </w:r>
            <w:r w:rsidR="00C67E91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16" w:type="dxa"/>
          </w:tcPr>
          <w:p w14:paraId="5574DB07" w14:textId="77777777" w:rsidR="00480156" w:rsidRPr="006461EA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438" w:type="dxa"/>
            <w:gridSpan w:val="2"/>
          </w:tcPr>
          <w:p w14:paraId="7F038185" w14:textId="77777777" w:rsidR="00480156" w:rsidRPr="006461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54" w:type="dxa"/>
            <w:gridSpan w:val="2"/>
          </w:tcPr>
          <w:p w14:paraId="448CC453" w14:textId="77777777" w:rsidR="00480156" w:rsidRPr="006461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81" w:type="dxa"/>
          </w:tcPr>
          <w:p w14:paraId="67548B7A" w14:textId="77777777" w:rsidR="00480156" w:rsidRPr="006461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3177B3AB" w14:textId="77777777" w:rsidR="00480156" w:rsidRPr="006461EA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67E91" w:rsidRPr="006461EA" w14:paraId="2B33EA08" w14:textId="77777777" w:rsidTr="004164B8">
        <w:tc>
          <w:tcPr>
            <w:tcW w:w="1771" w:type="dxa"/>
          </w:tcPr>
          <w:p w14:paraId="6F44860E" w14:textId="77777777" w:rsidR="00C67E91" w:rsidRPr="006461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64" w:type="dxa"/>
          </w:tcPr>
          <w:p w14:paraId="32D7CB7C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16" w:type="dxa"/>
          </w:tcPr>
          <w:p w14:paraId="1BA62C64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5101B1B9" w14:textId="77777777" w:rsidR="00C67E91" w:rsidRPr="006461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54" w:type="dxa"/>
            <w:gridSpan w:val="2"/>
          </w:tcPr>
          <w:p w14:paraId="490BE54A" w14:textId="77777777" w:rsidR="00C67E91" w:rsidRPr="006461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81" w:type="dxa"/>
          </w:tcPr>
          <w:p w14:paraId="686834FA" w14:textId="77777777" w:rsidR="00C67E91" w:rsidRPr="006461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0C546A5" w14:textId="77777777" w:rsidR="00C67E91" w:rsidRPr="006461EA" w:rsidRDefault="00C67E91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67E91" w:rsidRPr="006461EA" w14:paraId="5D350E76" w14:textId="77777777" w:rsidTr="004164B8">
        <w:tc>
          <w:tcPr>
            <w:tcW w:w="1771" w:type="dxa"/>
            <w:shd w:val="clear" w:color="auto" w:fill="auto"/>
          </w:tcPr>
          <w:p w14:paraId="01A5F054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(1)</w:t>
            </w:r>
          </w:p>
        </w:tc>
        <w:tc>
          <w:tcPr>
            <w:tcW w:w="764" w:type="dxa"/>
            <w:shd w:val="clear" w:color="auto" w:fill="auto"/>
          </w:tcPr>
          <w:p w14:paraId="56018711" w14:textId="3ECD15B6" w:rsidR="00C67E91" w:rsidRPr="006461EA" w:rsidRDefault="00862489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16" w:type="dxa"/>
            <w:shd w:val="clear" w:color="auto" w:fill="auto"/>
          </w:tcPr>
          <w:p w14:paraId="13A77062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198F14BA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211AF518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2560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1981" w:type="dxa"/>
            <w:shd w:val="clear" w:color="auto" w:fill="auto"/>
          </w:tcPr>
          <w:p w14:paraId="2239652C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14:paraId="0EEB1F74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50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440" w:type="dxa"/>
            <w:shd w:val="clear" w:color="auto" w:fill="auto"/>
          </w:tcPr>
          <w:p w14:paraId="6D227024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ก่อสร้างโรงงาน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ผลิตลวดแรงดึงสูง</w:t>
            </w:r>
          </w:p>
        </w:tc>
      </w:tr>
      <w:tr w:rsidR="00C67E91" w:rsidRPr="006461EA" w14:paraId="5EA2C991" w14:textId="77777777" w:rsidTr="004164B8">
        <w:tc>
          <w:tcPr>
            <w:tcW w:w="1771" w:type="dxa"/>
            <w:shd w:val="clear" w:color="auto" w:fill="auto"/>
          </w:tcPr>
          <w:p w14:paraId="5778A898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(2)</w:t>
            </w:r>
          </w:p>
        </w:tc>
        <w:tc>
          <w:tcPr>
            <w:tcW w:w="764" w:type="dxa"/>
            <w:shd w:val="clear" w:color="auto" w:fill="auto"/>
          </w:tcPr>
          <w:p w14:paraId="4AE8C65B" w14:textId="7ED9720A" w:rsidR="00C67E91" w:rsidRPr="006461EA" w:rsidRDefault="00862489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16" w:type="dxa"/>
            <w:shd w:val="clear" w:color="auto" w:fill="auto"/>
          </w:tcPr>
          <w:p w14:paraId="5F0E638E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60E17E7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25B7C02D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2560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1981" w:type="dxa"/>
            <w:shd w:val="clear" w:color="auto" w:fill="auto"/>
          </w:tcPr>
          <w:p w14:paraId="15544E39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14:paraId="5E49AC4F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20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440" w:type="dxa"/>
            <w:shd w:val="clear" w:color="auto" w:fill="auto"/>
          </w:tcPr>
          <w:p w14:paraId="4B64371A" w14:textId="77777777" w:rsidR="00C67E91" w:rsidRPr="006461EA" w:rsidRDefault="00C67E91" w:rsidP="00C67E91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ซื้อเครื่องจักร และอุปกรณ์ที่เกี่ยวข้อง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กับการผลิตลวดแรงดึงสูง</w:t>
            </w:r>
          </w:p>
        </w:tc>
      </w:tr>
      <w:tr w:rsidR="004164B8" w:rsidRPr="006461EA" w14:paraId="2CCB2C70" w14:textId="77777777" w:rsidTr="00DB186A">
        <w:trPr>
          <w:trHeight w:val="2801"/>
        </w:trPr>
        <w:tc>
          <w:tcPr>
            <w:tcW w:w="1771" w:type="dxa"/>
            <w:shd w:val="clear" w:color="auto" w:fill="auto"/>
          </w:tcPr>
          <w:p w14:paraId="7BFEED59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 w14:paraId="7DE458C1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22" w:type="dxa"/>
            <w:gridSpan w:val="2"/>
            <w:shd w:val="clear" w:color="auto" w:fill="auto"/>
          </w:tcPr>
          <w:p w14:paraId="3C2DD3D5" w14:textId="4DCE563C" w:rsidR="004164B8" w:rsidRPr="006461EA" w:rsidRDefault="00266F3D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52465A0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ต่อปี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48" w:type="dxa"/>
            <w:shd w:val="clear" w:color="auto" w:fill="auto"/>
          </w:tcPr>
          <w:p w14:paraId="205B7D66" w14:textId="1B28A507" w:rsidR="004164B8" w:rsidRPr="006461EA" w:rsidRDefault="00460431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  <w:r w:rsidR="004164B8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2562 </w:t>
            </w:r>
            <w:r w:rsidR="004164B8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2568</w:t>
            </w:r>
          </w:p>
        </w:tc>
        <w:tc>
          <w:tcPr>
            <w:tcW w:w="1981" w:type="dxa"/>
            <w:shd w:val="clear" w:color="auto" w:fill="auto"/>
          </w:tcPr>
          <w:p w14:paraId="70E67676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14:paraId="545B86D9" w14:textId="51830FEA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งวดท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ี่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1-24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1.50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565127F2" w14:textId="0AA18723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ี่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25-48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ชำระเงินต้น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2.00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02764516" w14:textId="6EE31CDF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49-71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ชำระเงินต้น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2.75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0E450C20" w14:textId="7F1BA75C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(สุดท้าย)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ส่วนที่เหลือทั้งหมอ</w:t>
            </w:r>
          </w:p>
        </w:tc>
        <w:tc>
          <w:tcPr>
            <w:tcW w:w="1440" w:type="dxa"/>
            <w:shd w:val="clear" w:color="auto" w:fill="auto"/>
          </w:tcPr>
          <w:p w14:paraId="09EEE4C6" w14:textId="4E1933BC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ก่อสร้างโรงงานผลิต</w:t>
            </w:r>
            <w:r w:rsidR="007F3800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เสาเข็มคอนกรีตอัดแรงหล่อสำเร็จรูปและเสาเข็ม</w:t>
            </w:r>
            <w:r w:rsidR="00F74122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คอนกรีตเสริมเหล็กอัดแรง โดยใช้แรงเหวี่ยง</w:t>
            </w:r>
          </w:p>
        </w:tc>
      </w:tr>
      <w:tr w:rsidR="004164B8" w:rsidRPr="006461EA" w14:paraId="7663D18A" w14:textId="77777777" w:rsidTr="00DB186A">
        <w:trPr>
          <w:trHeight w:val="2801"/>
        </w:trPr>
        <w:tc>
          <w:tcPr>
            <w:tcW w:w="1771" w:type="dxa"/>
            <w:shd w:val="clear" w:color="auto" w:fill="auto"/>
          </w:tcPr>
          <w:p w14:paraId="1D74E621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4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 w14:paraId="28AD52F0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22" w:type="dxa"/>
            <w:gridSpan w:val="2"/>
            <w:shd w:val="clear" w:color="auto" w:fill="auto"/>
          </w:tcPr>
          <w:p w14:paraId="1C537797" w14:textId="7FCF27D7" w:rsidR="004164B8" w:rsidRPr="006461EA" w:rsidRDefault="00266F3D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491F8A63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ต่อปี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48" w:type="dxa"/>
            <w:shd w:val="clear" w:color="auto" w:fill="auto"/>
          </w:tcPr>
          <w:p w14:paraId="5A0CCA16" w14:textId="6AF04B59" w:rsidR="004164B8" w:rsidRPr="006461EA" w:rsidRDefault="00460431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  <w:r w:rsidR="004164B8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2562 </w:t>
            </w:r>
            <w:r w:rsidR="004164B8"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 w:rsidR="004164B8"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2568</w:t>
            </w:r>
          </w:p>
        </w:tc>
        <w:tc>
          <w:tcPr>
            <w:tcW w:w="1981" w:type="dxa"/>
            <w:shd w:val="clear" w:color="auto" w:fill="auto"/>
          </w:tcPr>
          <w:p w14:paraId="37B18AD4" w14:textId="3FE1B6D6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เดือนที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14:paraId="3127C2E1" w14:textId="3C64F9DC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1-24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3.00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5D6BFFBD" w14:textId="0575DE14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25-48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ชำระเงินต้น </w:t>
            </w:r>
            <w:r w:rsidR="00195D93" w:rsidRPr="006461EA">
              <w:rPr>
                <w:rFonts w:ascii="Browallia New" w:hAnsi="Browallia New" w:cs="Browallia New"/>
                <w:sz w:val="22"/>
                <w:szCs w:val="22"/>
              </w:rPr>
              <w:t>3.5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133ED2E0" w14:textId="32787CB1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460431" w:rsidRPr="006461EA">
              <w:rPr>
                <w:rFonts w:ascii="Browallia New" w:hAnsi="Browallia New" w:cs="Browallia New"/>
                <w:sz w:val="22"/>
                <w:szCs w:val="22"/>
              </w:rPr>
              <w:t>49-71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ชำระเงินต้น </w:t>
            </w:r>
            <w:r w:rsidR="00460431" w:rsidRPr="006461EA">
              <w:rPr>
                <w:rFonts w:ascii="Browallia New" w:hAnsi="Browallia New" w:cs="Browallia New"/>
                <w:sz w:val="22"/>
                <w:szCs w:val="22"/>
              </w:rPr>
              <w:t>3.9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ล้านบาทต่อเดือน</w:t>
            </w:r>
          </w:p>
          <w:p w14:paraId="04379575" w14:textId="42DDC366" w:rsidR="004164B8" w:rsidRPr="006461EA" w:rsidRDefault="004164B8" w:rsidP="00732AAF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งวดที</w:t>
            </w:r>
            <w:r w:rsidR="00A043B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่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460431" w:rsidRPr="006461EA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(สุดท้าย)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ชำระ</w:t>
            </w: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ส่วนที่เหลือทั้งหมอ</w:t>
            </w:r>
          </w:p>
        </w:tc>
        <w:tc>
          <w:tcPr>
            <w:tcW w:w="1440" w:type="dxa"/>
            <w:shd w:val="clear" w:color="auto" w:fill="auto"/>
          </w:tcPr>
          <w:p w14:paraId="636D625F" w14:textId="48D8A9F0" w:rsidR="004164B8" w:rsidRPr="006461EA" w:rsidRDefault="00F74122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ซื้อเครื่องจักรและอุปกรณ์ที่เกี่ยวข้องกับการผลิตเสาเข็มคอนกรีตอัดแรงหล่อสำเร็จรูปและเสาเข็มคอนกรีตเสริมเหล็กอัดแรงโดยใช้แรงเหวี่ยง</w:t>
            </w:r>
          </w:p>
        </w:tc>
      </w:tr>
      <w:tr w:rsidR="004164B8" w:rsidRPr="006461EA" w14:paraId="3A5C1EA2" w14:textId="77777777" w:rsidTr="004164B8">
        <w:tc>
          <w:tcPr>
            <w:tcW w:w="1771" w:type="dxa"/>
            <w:shd w:val="clear" w:color="auto" w:fill="auto"/>
          </w:tcPr>
          <w:p w14:paraId="7991CB16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764" w:type="dxa"/>
            <w:shd w:val="clear" w:color="auto" w:fill="auto"/>
          </w:tcPr>
          <w:p w14:paraId="6928F9A9" w14:textId="77777777" w:rsidR="004164B8" w:rsidRPr="006461EA" w:rsidRDefault="004164B8" w:rsidP="004164B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16" w:type="dxa"/>
            <w:shd w:val="clear" w:color="auto" w:fill="auto"/>
          </w:tcPr>
          <w:p w14:paraId="63FEAD2C" w14:textId="77777777" w:rsidR="004164B8" w:rsidRPr="006461EA" w:rsidRDefault="004164B8" w:rsidP="004164B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38" w:type="dxa"/>
            <w:gridSpan w:val="2"/>
            <w:shd w:val="clear" w:color="auto" w:fill="auto"/>
          </w:tcPr>
          <w:p w14:paraId="3C465696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gridSpan w:val="2"/>
            <w:shd w:val="clear" w:color="auto" w:fill="auto"/>
          </w:tcPr>
          <w:p w14:paraId="71749E04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81" w:type="dxa"/>
            <w:shd w:val="clear" w:color="auto" w:fill="auto"/>
          </w:tcPr>
          <w:p w14:paraId="21DF0461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B7B9B6" w14:textId="77777777" w:rsidR="004164B8" w:rsidRPr="006461EA" w:rsidRDefault="004164B8" w:rsidP="004164B8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0E389362" w14:textId="77777777" w:rsidR="00480156" w:rsidRPr="006461E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EDF280" w14:textId="3111E7AF" w:rsidR="003537B5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เงินกู้ยืมระยะยาวมีเงื่อนไขให้บริษัทย่อยต้องดำรงสัดส่วนหนี้สินต่อทุน</w:t>
      </w:r>
      <w:r w:rsidR="00C803A2">
        <w:rPr>
          <w:rFonts w:ascii="Browallia New" w:hAnsi="Browallia New" w:cs="Browallia New" w:hint="cs"/>
          <w:sz w:val="28"/>
          <w:szCs w:val="28"/>
          <w:cs/>
          <w:lang w:val="en-GB"/>
        </w:rPr>
        <w:t>และดำรงอัตราส่วน</w:t>
      </w: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และบริษัทต้องถือหุ้นในบริษัทย่อยดังกล่าว</w:t>
      </w:r>
      <w:r w:rsidR="007F40D6">
        <w:rPr>
          <w:rFonts w:ascii="Browallia New" w:hAnsi="Browallia New" w:cs="Browallia New" w:hint="cs"/>
          <w:sz w:val="28"/>
          <w:szCs w:val="28"/>
          <w:cs/>
          <w:lang w:val="en-GB"/>
        </w:rPr>
        <w:t>ตามที่ระบุในสัญญา</w:t>
      </w:r>
      <w:r w:rsidRPr="003537B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และโอนสิทธิในการรับผลประโยชน์จากกรมธรรม์ประกันภัยสิ่งปลูกสร้างให้แก่ธนาคาร</w:t>
      </w:r>
    </w:p>
    <w:p w14:paraId="6170D9AB" w14:textId="3BAA9C47" w:rsidR="00E45901" w:rsidRDefault="00E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7FA0B92" w14:textId="3A22BB1B" w:rsidR="007D1E19" w:rsidRPr="006461EA" w:rsidRDefault="007D1E19" w:rsidP="007D1E19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1C2226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 บริษัท</w:t>
      </w:r>
      <w:r w:rsidR="001C2226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ได้รับหนังสือให้ความยินยอมจากสถาบันการเงินแล้วภายในรอบระยะเวลารายงาน</w:t>
      </w:r>
    </w:p>
    <w:p w14:paraId="36D38557" w14:textId="77777777" w:rsidR="003537B5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780D18" w14:textId="38186D84" w:rsidR="003537B5" w:rsidRPr="00F40FAE" w:rsidRDefault="003537B5" w:rsidP="0035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วงเงิน</w:t>
      </w:r>
      <w:r w:rsidRPr="00703C0B">
        <w:rPr>
          <w:rFonts w:ascii="Browallia New" w:hAnsi="Browallia New" w:cs="Browallia New"/>
          <w:sz w:val="28"/>
          <w:szCs w:val="28"/>
          <w:cs/>
          <w:lang w:val="en-GB"/>
        </w:rPr>
        <w:t>สินเชื่อดังกล่าวค้ำประกันโดยการจดจำนองเครื่องจักรและที่ดินพร้อมสิ่งปลูกสร้าง และเงินฝากธนาคารตามที่กล่าวไว้ในหมายเหต</w:t>
      </w:r>
      <w:r w:rsidRPr="00703C0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ุ </w:t>
      </w:r>
      <w:r w:rsidRPr="00703C0B">
        <w:rPr>
          <w:rFonts w:ascii="Browallia New" w:hAnsi="Browallia New" w:cs="Browallia New"/>
          <w:sz w:val="28"/>
          <w:szCs w:val="28"/>
          <w:lang w:val="en-GB"/>
        </w:rPr>
        <w:t>1</w:t>
      </w:r>
      <w:r w:rsidR="001C2226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Pr="00703C0B">
        <w:rPr>
          <w:rFonts w:ascii="Browallia New" w:hAnsi="Browallia New" w:cs="Browallia New"/>
          <w:sz w:val="28"/>
          <w:szCs w:val="28"/>
          <w:lang w:val="en-GB"/>
        </w:rPr>
        <w:t xml:space="preserve"> 1</w:t>
      </w:r>
      <w:r w:rsidR="001C2226">
        <w:rPr>
          <w:rFonts w:ascii="Browallia New" w:hAnsi="Browallia New" w:cs="Browallia New"/>
          <w:sz w:val="28"/>
          <w:szCs w:val="28"/>
          <w:lang w:val="en-GB"/>
        </w:rPr>
        <w:t>7</w:t>
      </w:r>
      <w:r w:rsidRPr="00703C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D2CBB4E" w14:textId="66CC0015" w:rsidR="00963A78" w:rsidRPr="006461EA" w:rsidRDefault="00371706" w:rsidP="00963A7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ผลประโยชน์พนักงาน</w:t>
      </w:r>
    </w:p>
    <w:p w14:paraId="756361AC" w14:textId="77777777" w:rsidR="00963A78" w:rsidRPr="006461EA" w:rsidRDefault="00963A78" w:rsidP="00963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0E91FF" w14:textId="3B588337" w:rsidR="00982981" w:rsidRPr="006461EA" w:rsidRDefault="00982981" w:rsidP="0042367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</w:tabs>
        <w:spacing w:line="240" w:lineRule="auto"/>
        <w:ind w:right="1800" w:hanging="33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ค่าใช้จ่ายผลประโยชน์พนักงาน</w:t>
      </w:r>
    </w:p>
    <w:p w14:paraId="3903B2E9" w14:textId="77777777" w:rsidR="00C67E91" w:rsidRPr="006461EA" w:rsidRDefault="00C67E91" w:rsidP="00C6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5DF3753A" w14:textId="77777777" w:rsidR="00982981" w:rsidRPr="006461EA" w:rsidRDefault="00982981" w:rsidP="009C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1" w:firstLine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ผลประโยชน์พนักงานที่รับรู้เป็นค่าใช้จ่ายมีดังนี้ </w:t>
      </w:r>
    </w:p>
    <w:p w14:paraId="5FE51114" w14:textId="77777777" w:rsidR="00982981" w:rsidRPr="006461EA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6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64"/>
        <w:gridCol w:w="1116"/>
        <w:gridCol w:w="261"/>
        <w:gridCol w:w="1083"/>
        <w:gridCol w:w="236"/>
        <w:gridCol w:w="1102"/>
        <w:gridCol w:w="236"/>
        <w:gridCol w:w="1162"/>
        <w:gridCol w:w="6"/>
      </w:tblGrid>
      <w:tr w:rsidR="00BC0E77" w:rsidRPr="006461EA" w14:paraId="47911D4B" w14:textId="77777777" w:rsidTr="00C67E91">
        <w:trPr>
          <w:gridAfter w:val="1"/>
          <w:wAfter w:w="6" w:type="dxa"/>
        </w:trPr>
        <w:tc>
          <w:tcPr>
            <w:tcW w:w="3264" w:type="dxa"/>
          </w:tcPr>
          <w:p w14:paraId="71CD1264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96" w:type="dxa"/>
            <w:gridSpan w:val="7"/>
            <w:hideMark/>
          </w:tcPr>
          <w:p w14:paraId="63477645" w14:textId="77777777" w:rsidR="00982981" w:rsidRPr="006461EA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0E77" w:rsidRPr="006461EA" w14:paraId="7BFB4FD2" w14:textId="77777777" w:rsidTr="00C67E91">
        <w:trPr>
          <w:gridAfter w:val="1"/>
          <w:wAfter w:w="6" w:type="dxa"/>
        </w:trPr>
        <w:tc>
          <w:tcPr>
            <w:tcW w:w="3264" w:type="dxa"/>
          </w:tcPr>
          <w:p w14:paraId="251D9320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1F409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21BED10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258F3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BC0E77" w:rsidRPr="006461EA" w14:paraId="0AF3C909" w14:textId="77777777" w:rsidTr="00C67E91">
        <w:tc>
          <w:tcPr>
            <w:tcW w:w="3264" w:type="dxa"/>
          </w:tcPr>
          <w:p w14:paraId="73321AB4" w14:textId="77777777" w:rsidR="00DB7F03" w:rsidRPr="006461EA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76F7D" w14:textId="77777777" w:rsidR="00DB7F03" w:rsidRPr="006461EA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652F8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CF13E" w14:textId="77777777" w:rsidR="00DB7F03" w:rsidRPr="006461EA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FA168" w14:textId="77777777" w:rsidR="00DB7F03" w:rsidRPr="006461EA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7F5FCA00" w14:textId="77777777" w:rsidR="00DB7F03" w:rsidRPr="006461EA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D55D2F" w14:textId="77777777" w:rsidR="00DB7F03" w:rsidRPr="006461EA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652F8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49F3A" w14:textId="77777777" w:rsidR="00DB7F03" w:rsidRPr="006461EA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D5507" w14:textId="77777777" w:rsidR="00DB7F03" w:rsidRPr="006461EA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67E91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C0E77" w:rsidRPr="006461EA" w14:paraId="472271FC" w14:textId="77777777" w:rsidTr="00C67E91">
        <w:tc>
          <w:tcPr>
            <w:tcW w:w="3264" w:type="dxa"/>
          </w:tcPr>
          <w:p w14:paraId="4574096E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A8C6B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61" w:type="dxa"/>
          </w:tcPr>
          <w:p w14:paraId="370994FA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5A505D4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14:paraId="26DD42AD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A438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14:paraId="50CFA2C1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3989C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</w:tr>
      <w:tr w:rsidR="009C7DFB" w:rsidRPr="006461EA" w14:paraId="5BCC6F50" w14:textId="77777777" w:rsidTr="00C67E91">
        <w:tc>
          <w:tcPr>
            <w:tcW w:w="3264" w:type="dxa"/>
            <w:hideMark/>
          </w:tcPr>
          <w:p w14:paraId="0F7BBE2C" w14:textId="77777777" w:rsidR="009C7DFB" w:rsidRPr="006461EA" w:rsidRDefault="009C7DFB" w:rsidP="009C7DF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116" w:type="dxa"/>
          </w:tcPr>
          <w:p w14:paraId="193B477F" w14:textId="0C26CBAA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340,092 </w:t>
            </w:r>
          </w:p>
        </w:tc>
        <w:tc>
          <w:tcPr>
            <w:tcW w:w="261" w:type="dxa"/>
            <w:vAlign w:val="bottom"/>
          </w:tcPr>
          <w:p w14:paraId="12329EBE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14:paraId="3B009D11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271,772</w:t>
            </w:r>
          </w:p>
        </w:tc>
        <w:tc>
          <w:tcPr>
            <w:tcW w:w="236" w:type="dxa"/>
          </w:tcPr>
          <w:p w14:paraId="219657F0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</w:tcPr>
          <w:p w14:paraId="1FB865F6" w14:textId="4BD27949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309,184 </w:t>
            </w:r>
          </w:p>
        </w:tc>
        <w:tc>
          <w:tcPr>
            <w:tcW w:w="236" w:type="dxa"/>
            <w:vAlign w:val="bottom"/>
          </w:tcPr>
          <w:p w14:paraId="002C44B2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3D54083A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,149</w:t>
            </w:r>
          </w:p>
        </w:tc>
      </w:tr>
      <w:tr w:rsidR="009C7DFB" w:rsidRPr="006461EA" w14:paraId="7165CAE2" w14:textId="77777777" w:rsidTr="00C67E91">
        <w:tc>
          <w:tcPr>
            <w:tcW w:w="3264" w:type="dxa"/>
            <w:hideMark/>
          </w:tcPr>
          <w:p w14:paraId="4CD73AE9" w14:textId="77777777" w:rsidR="009C7DFB" w:rsidRPr="006461EA" w:rsidRDefault="009C7DFB" w:rsidP="009C7DF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116" w:type="dxa"/>
          </w:tcPr>
          <w:p w14:paraId="77FBD73B" w14:textId="475FF0CE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7,880 </w:t>
            </w:r>
          </w:p>
        </w:tc>
        <w:tc>
          <w:tcPr>
            <w:tcW w:w="261" w:type="dxa"/>
            <w:vAlign w:val="bottom"/>
          </w:tcPr>
          <w:p w14:paraId="137CE36E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14:paraId="392DA324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6,568</w:t>
            </w:r>
          </w:p>
        </w:tc>
        <w:tc>
          <w:tcPr>
            <w:tcW w:w="236" w:type="dxa"/>
          </w:tcPr>
          <w:p w14:paraId="26D86E0D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</w:tcPr>
          <w:p w14:paraId="5802B79F" w14:textId="2B5434FC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7,406 </w:t>
            </w:r>
          </w:p>
        </w:tc>
        <w:tc>
          <w:tcPr>
            <w:tcW w:w="236" w:type="dxa"/>
            <w:vAlign w:val="bottom"/>
          </w:tcPr>
          <w:p w14:paraId="7B4B32DD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0EEB3BE7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6,455</w:t>
            </w:r>
          </w:p>
        </w:tc>
      </w:tr>
      <w:tr w:rsidR="009C7DFB" w:rsidRPr="006461EA" w14:paraId="36736A66" w14:textId="77777777" w:rsidTr="00C67E91">
        <w:tc>
          <w:tcPr>
            <w:tcW w:w="3264" w:type="dxa"/>
            <w:hideMark/>
          </w:tcPr>
          <w:p w14:paraId="69252241" w14:textId="77777777" w:rsidR="009C7DFB" w:rsidRPr="006461EA" w:rsidRDefault="009C7DFB" w:rsidP="009C7DF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เงินสมทบ – โครงการสมทบเงิน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01604" w14:textId="46A5E394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5,437 </w:t>
            </w:r>
          </w:p>
        </w:tc>
        <w:tc>
          <w:tcPr>
            <w:tcW w:w="261" w:type="dxa"/>
            <w:vAlign w:val="bottom"/>
          </w:tcPr>
          <w:p w14:paraId="287981B4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19F98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4,782</w:t>
            </w:r>
          </w:p>
        </w:tc>
        <w:tc>
          <w:tcPr>
            <w:tcW w:w="236" w:type="dxa"/>
          </w:tcPr>
          <w:p w14:paraId="1A0475D2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8A679" w14:textId="7B506481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5,025 </w:t>
            </w:r>
          </w:p>
        </w:tc>
        <w:tc>
          <w:tcPr>
            <w:tcW w:w="236" w:type="dxa"/>
            <w:vAlign w:val="bottom"/>
          </w:tcPr>
          <w:p w14:paraId="0A8737BE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227F4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4,675</w:t>
            </w:r>
          </w:p>
        </w:tc>
      </w:tr>
      <w:tr w:rsidR="009C7DFB" w:rsidRPr="006461EA" w14:paraId="22866D9C" w14:textId="77777777" w:rsidTr="00C67E91">
        <w:trPr>
          <w:trHeight w:val="36"/>
        </w:trPr>
        <w:tc>
          <w:tcPr>
            <w:tcW w:w="3264" w:type="dxa"/>
            <w:hideMark/>
          </w:tcPr>
          <w:p w14:paraId="04C58BB9" w14:textId="77777777" w:rsidR="009C7DFB" w:rsidRPr="006461EA" w:rsidRDefault="009C7DFB" w:rsidP="009C7DFB">
            <w:pPr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98DEDC8" w14:textId="65188F50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353,409 </w:t>
            </w:r>
          </w:p>
        </w:tc>
        <w:tc>
          <w:tcPr>
            <w:tcW w:w="261" w:type="dxa"/>
            <w:vAlign w:val="bottom"/>
          </w:tcPr>
          <w:p w14:paraId="44E7E6A0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876138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283,122</w:t>
            </w:r>
          </w:p>
        </w:tc>
        <w:tc>
          <w:tcPr>
            <w:tcW w:w="236" w:type="dxa"/>
          </w:tcPr>
          <w:p w14:paraId="57A953B2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5FCAFE7" w14:textId="09AF6AE4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321,615 </w:t>
            </w:r>
          </w:p>
        </w:tc>
        <w:tc>
          <w:tcPr>
            <w:tcW w:w="236" w:type="dxa"/>
            <w:vAlign w:val="bottom"/>
          </w:tcPr>
          <w:p w14:paraId="19F4FB66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65D40A8" w14:textId="77777777" w:rsidR="009C7DFB" w:rsidRPr="006461EA" w:rsidRDefault="009C7DFB" w:rsidP="009C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272,279</w:t>
            </w:r>
          </w:p>
        </w:tc>
      </w:tr>
    </w:tbl>
    <w:p w14:paraId="1A27C7D3" w14:textId="77777777" w:rsidR="00C67E91" w:rsidRPr="006461EA" w:rsidRDefault="00217F2B" w:rsidP="00C67E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2730" w:rsidRPr="006461EA">
        <w:rPr>
          <w:rFonts w:ascii="Browallia New" w:hAnsi="Browallia New" w:cs="Browallia New"/>
          <w:sz w:val="28"/>
          <w:szCs w:val="28"/>
          <w:lang w:val="en-GB"/>
        </w:rPr>
        <w:tab/>
      </w:r>
    </w:p>
    <w:p w14:paraId="0329AE71" w14:textId="47940A58" w:rsidR="001C43CD" w:rsidRPr="006461EA" w:rsidRDefault="00C67E91" w:rsidP="0042367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990"/>
          <w:tab w:val="left" w:pos="1170"/>
          <w:tab w:val="left" w:pos="1260"/>
        </w:tabs>
        <w:spacing w:line="240" w:lineRule="auto"/>
        <w:ind w:right="1800" w:hanging="33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   </w:t>
      </w:r>
      <w:r w:rsidR="00E3399E" w:rsidRPr="006461EA">
        <w:rPr>
          <w:rFonts w:ascii="Browallia New" w:hAnsi="Browallia New" w:cs="Browallia New"/>
          <w:spacing w:val="-4"/>
          <w:sz w:val="28"/>
          <w:szCs w:val="28"/>
          <w:cs/>
        </w:rPr>
        <w:t>หนี้สินภาระผูกพันผลประโยชน์พนักงาน</w:t>
      </w:r>
    </w:p>
    <w:p w14:paraId="7115CEC8" w14:textId="77777777" w:rsidR="00872730" w:rsidRPr="006461EA" w:rsidRDefault="00872730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0"/>
          <w:szCs w:val="20"/>
          <w:lang w:val="en-GB"/>
        </w:rPr>
      </w:pPr>
    </w:p>
    <w:p w14:paraId="6CAAD587" w14:textId="77777777" w:rsidR="00217F2B" w:rsidRPr="006461EA" w:rsidRDefault="00217F2B" w:rsidP="00217F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70CE8B29" w14:textId="77777777" w:rsidR="00BD6442" w:rsidRPr="006461EA" w:rsidRDefault="00E3399E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</w:t>
      </w:r>
      <w:r w:rsidR="00BD6442" w:rsidRPr="006461E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โ</w:t>
      </w:r>
      <w:r w:rsidR="00BD6442" w:rsidRPr="006461EA">
        <w:rPr>
          <w:rFonts w:ascii="Browallia New" w:eastAsia="Calibri" w:hAnsi="Browallia New" w:cs="Browallia New" w:hint="cs"/>
          <w:sz w:val="28"/>
          <w:szCs w:val="28"/>
          <w:cs/>
        </w:rPr>
        <w:t>ครงการผลประโยชน์ที่กำหนดไว้และผลประโยชน์ระยะยาวอื่น ดังนี้</w:t>
      </w:r>
    </w:p>
    <w:p w14:paraId="3EBD8C1F" w14:textId="77777777" w:rsidR="003149D6" w:rsidRPr="006461EA" w:rsidRDefault="003149D6" w:rsidP="00C5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493" w:type="dxa"/>
        <w:tblInd w:w="900" w:type="dxa"/>
        <w:tblLook w:val="01E0" w:firstRow="1" w:lastRow="1" w:firstColumn="1" w:lastColumn="1" w:noHBand="0" w:noVBand="0"/>
      </w:tblPr>
      <w:tblGrid>
        <w:gridCol w:w="3337"/>
        <w:gridCol w:w="1078"/>
        <w:gridCol w:w="239"/>
        <w:gridCol w:w="1082"/>
        <w:gridCol w:w="268"/>
        <w:gridCol w:w="1144"/>
        <w:gridCol w:w="263"/>
        <w:gridCol w:w="1082"/>
      </w:tblGrid>
      <w:tr w:rsidR="00BD6442" w:rsidRPr="006461EA" w14:paraId="73922117" w14:textId="77777777" w:rsidTr="007D16CB">
        <w:tc>
          <w:tcPr>
            <w:tcW w:w="3337" w:type="dxa"/>
          </w:tcPr>
          <w:p w14:paraId="08B54E37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5156" w:type="dxa"/>
            <w:gridSpan w:val="7"/>
          </w:tcPr>
          <w:p w14:paraId="2E865C5D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74C97"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BD6442" w:rsidRPr="006461EA" w14:paraId="50657DD7" w14:textId="77777777" w:rsidTr="007D16CB">
        <w:tc>
          <w:tcPr>
            <w:tcW w:w="3337" w:type="dxa"/>
          </w:tcPr>
          <w:p w14:paraId="480C703B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14:paraId="203A7176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D1F702A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3A1EF338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6442" w:rsidRPr="006461EA" w14:paraId="27525B38" w14:textId="77777777" w:rsidTr="007D16CB">
        <w:tc>
          <w:tcPr>
            <w:tcW w:w="3337" w:type="dxa"/>
          </w:tcPr>
          <w:p w14:paraId="60997A6B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AFA487D" w14:textId="77777777" w:rsidR="00BD6442" w:rsidRPr="006461EA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</w:t>
            </w:r>
            <w:r w:rsidR="00ED2EB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EBBD9A5" w14:textId="77777777" w:rsidR="00BD6442" w:rsidRPr="006461EA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799810F" w14:textId="77777777" w:rsidR="00BD6442" w:rsidRPr="006461EA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D2EB9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68" w:type="dxa"/>
          </w:tcPr>
          <w:p w14:paraId="16F8E881" w14:textId="77777777" w:rsidR="00BD6442" w:rsidRPr="006461EA" w:rsidRDefault="00BD6442" w:rsidP="004A1EA9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65FC5E59" w14:textId="77777777" w:rsidR="00BD6442" w:rsidRPr="006461EA" w:rsidRDefault="00BD6442" w:rsidP="004A1EA9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</w:t>
            </w:r>
            <w:r w:rsidR="00ED2EB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DBC7319" w14:textId="77777777" w:rsidR="00BD6442" w:rsidRPr="006461EA" w:rsidRDefault="00BD6442" w:rsidP="004A1EA9">
            <w:pPr>
              <w:tabs>
                <w:tab w:val="clear" w:pos="454"/>
                <w:tab w:val="left" w:pos="-259"/>
                <w:tab w:val="left" w:pos="459"/>
                <w:tab w:val="left" w:pos="540"/>
                <w:tab w:val="left" w:pos="988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19835BC" w14:textId="77777777" w:rsidR="00BD6442" w:rsidRPr="006461EA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ED2EB9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BD6442" w:rsidRPr="006461EA" w14:paraId="7962E82C" w14:textId="77777777" w:rsidTr="007D16CB">
        <w:tc>
          <w:tcPr>
            <w:tcW w:w="3337" w:type="dxa"/>
          </w:tcPr>
          <w:p w14:paraId="1D8238BB" w14:textId="77777777" w:rsidR="00BD6442" w:rsidRPr="006461EA" w:rsidRDefault="00BD6442" w:rsidP="00E1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78" w:type="dxa"/>
            <w:vAlign w:val="bottom"/>
          </w:tcPr>
          <w:p w14:paraId="27C7190E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C18EDA1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360EE2B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389D8F55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F909410" w14:textId="77777777" w:rsidR="00BD6442" w:rsidRPr="006461EA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88CD7AB" w14:textId="77777777" w:rsidR="00BD6442" w:rsidRPr="006461EA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E3A9B42" w14:textId="77777777" w:rsidR="00C530E4" w:rsidRPr="006461EA" w:rsidRDefault="00C530E4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D16CB" w:rsidRPr="006461EA" w14:paraId="36E7D179" w14:textId="77777777" w:rsidTr="007D16CB">
        <w:tc>
          <w:tcPr>
            <w:tcW w:w="3337" w:type="dxa"/>
          </w:tcPr>
          <w:p w14:paraId="6271DED6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78" w:type="dxa"/>
            <w:shd w:val="clear" w:color="auto" w:fill="auto"/>
          </w:tcPr>
          <w:p w14:paraId="457EA583" w14:textId="01333C8A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34,926 </w:t>
            </w:r>
          </w:p>
        </w:tc>
        <w:tc>
          <w:tcPr>
            <w:tcW w:w="239" w:type="dxa"/>
            <w:shd w:val="clear" w:color="auto" w:fill="auto"/>
          </w:tcPr>
          <w:p w14:paraId="26A07067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404E2C7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29,804</w:t>
            </w:r>
          </w:p>
        </w:tc>
        <w:tc>
          <w:tcPr>
            <w:tcW w:w="268" w:type="dxa"/>
            <w:shd w:val="clear" w:color="auto" w:fill="auto"/>
          </w:tcPr>
          <w:p w14:paraId="7A7CD171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217BE4A6" w14:textId="5EE5AE33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32,978 </w:t>
            </w:r>
          </w:p>
        </w:tc>
        <w:tc>
          <w:tcPr>
            <w:tcW w:w="263" w:type="dxa"/>
            <w:shd w:val="clear" w:color="auto" w:fill="auto"/>
          </w:tcPr>
          <w:p w14:paraId="28FF6CE1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A00AC88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27,456</w:t>
            </w:r>
          </w:p>
        </w:tc>
      </w:tr>
      <w:tr w:rsidR="007D16CB" w:rsidRPr="006461EA" w14:paraId="76E01397" w14:textId="77777777" w:rsidTr="007D16CB">
        <w:tc>
          <w:tcPr>
            <w:tcW w:w="3337" w:type="dxa"/>
          </w:tcPr>
          <w:p w14:paraId="765BD04B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B52B612" w14:textId="25A619D4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2,856 </w:t>
            </w:r>
          </w:p>
        </w:tc>
        <w:tc>
          <w:tcPr>
            <w:tcW w:w="239" w:type="dxa"/>
            <w:shd w:val="clear" w:color="auto" w:fill="auto"/>
          </w:tcPr>
          <w:p w14:paraId="6F1FAEDF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9527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2,375</w:t>
            </w:r>
          </w:p>
        </w:tc>
        <w:tc>
          <w:tcPr>
            <w:tcW w:w="268" w:type="dxa"/>
            <w:shd w:val="clear" w:color="auto" w:fill="auto"/>
          </w:tcPr>
          <w:p w14:paraId="525AC19F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EC2E366" w14:textId="6456B170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2,822 </w:t>
            </w:r>
          </w:p>
        </w:tc>
        <w:tc>
          <w:tcPr>
            <w:tcW w:w="263" w:type="dxa"/>
            <w:shd w:val="clear" w:color="auto" w:fill="auto"/>
          </w:tcPr>
          <w:p w14:paraId="159ABCD0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C4A3BAC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2,358</w:t>
            </w:r>
          </w:p>
        </w:tc>
      </w:tr>
      <w:tr w:rsidR="007D16CB" w:rsidRPr="006461EA" w14:paraId="32112398" w14:textId="77777777" w:rsidTr="007D16CB">
        <w:tc>
          <w:tcPr>
            <w:tcW w:w="3337" w:type="dxa"/>
          </w:tcPr>
          <w:p w14:paraId="0D5C8D75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2AB6FE3" w14:textId="7039AD7C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37,782 </w:t>
            </w:r>
          </w:p>
        </w:tc>
        <w:tc>
          <w:tcPr>
            <w:tcW w:w="239" w:type="dxa"/>
            <w:shd w:val="clear" w:color="auto" w:fill="auto"/>
          </w:tcPr>
          <w:p w14:paraId="75F01BA6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19463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32,179</w:t>
            </w:r>
          </w:p>
        </w:tc>
        <w:tc>
          <w:tcPr>
            <w:tcW w:w="268" w:type="dxa"/>
            <w:shd w:val="clear" w:color="auto" w:fill="auto"/>
          </w:tcPr>
          <w:p w14:paraId="15864ECB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5C897765" w14:textId="331C1ACD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63" w:type="dxa"/>
            <w:shd w:val="clear" w:color="auto" w:fill="auto"/>
          </w:tcPr>
          <w:p w14:paraId="20B639A1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9CDAA76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29,814</w:t>
            </w:r>
          </w:p>
        </w:tc>
      </w:tr>
      <w:tr w:rsidR="007D16CB" w:rsidRPr="006461EA" w14:paraId="514356E4" w14:textId="77777777" w:rsidTr="007D16CB">
        <w:tc>
          <w:tcPr>
            <w:tcW w:w="3337" w:type="dxa"/>
            <w:shd w:val="clear" w:color="auto" w:fill="auto"/>
          </w:tcPr>
          <w:p w14:paraId="568F56EF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06EB0F" w14:textId="6FC160B9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(1,461)</w:t>
            </w:r>
          </w:p>
        </w:tc>
        <w:tc>
          <w:tcPr>
            <w:tcW w:w="239" w:type="dxa"/>
            <w:shd w:val="clear" w:color="auto" w:fill="auto"/>
          </w:tcPr>
          <w:p w14:paraId="28748F4B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9F8DB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US"/>
              </w:rPr>
              <w:t>(4,553)</w:t>
            </w:r>
          </w:p>
        </w:tc>
        <w:tc>
          <w:tcPr>
            <w:tcW w:w="268" w:type="dxa"/>
            <w:shd w:val="clear" w:color="auto" w:fill="auto"/>
          </w:tcPr>
          <w:p w14:paraId="05BC9D6A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FEF934C" w14:textId="375148F1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(1,461)</w:t>
            </w:r>
          </w:p>
        </w:tc>
        <w:tc>
          <w:tcPr>
            <w:tcW w:w="263" w:type="dxa"/>
            <w:shd w:val="clear" w:color="auto" w:fill="auto"/>
          </w:tcPr>
          <w:p w14:paraId="14F28F66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873E5CA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(3,377)</w:t>
            </w:r>
          </w:p>
        </w:tc>
      </w:tr>
      <w:tr w:rsidR="007D16CB" w:rsidRPr="006461EA" w14:paraId="193B6ED2" w14:textId="77777777" w:rsidTr="007D16CB">
        <w:tc>
          <w:tcPr>
            <w:tcW w:w="3337" w:type="dxa"/>
            <w:shd w:val="clear" w:color="auto" w:fill="auto"/>
          </w:tcPr>
          <w:p w14:paraId="1F6940DF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EA6EE6" w14:textId="68A88660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36,321 </w:t>
            </w:r>
          </w:p>
        </w:tc>
        <w:tc>
          <w:tcPr>
            <w:tcW w:w="239" w:type="dxa"/>
            <w:shd w:val="clear" w:color="auto" w:fill="auto"/>
          </w:tcPr>
          <w:p w14:paraId="73AD36C2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71A9C13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27,626</w:t>
            </w:r>
          </w:p>
        </w:tc>
        <w:tc>
          <w:tcPr>
            <w:tcW w:w="268" w:type="dxa"/>
            <w:shd w:val="clear" w:color="auto" w:fill="auto"/>
          </w:tcPr>
          <w:p w14:paraId="32E25873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067FB8F" w14:textId="6A5DC76D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34,339 </w:t>
            </w:r>
          </w:p>
        </w:tc>
        <w:tc>
          <w:tcPr>
            <w:tcW w:w="263" w:type="dxa"/>
            <w:shd w:val="clear" w:color="auto" w:fill="auto"/>
          </w:tcPr>
          <w:p w14:paraId="202A773D" w14:textId="77777777" w:rsidR="007D16CB" w:rsidRPr="006461EA" w:rsidRDefault="007D16CB" w:rsidP="007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2D3448" w14:textId="77777777" w:rsidR="007D16CB" w:rsidRPr="006461EA" w:rsidRDefault="007D16CB" w:rsidP="007D16C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26,437</w:t>
            </w:r>
          </w:p>
        </w:tc>
      </w:tr>
    </w:tbl>
    <w:p w14:paraId="5BCFA0A7" w14:textId="0D83D131" w:rsidR="00600AE3" w:rsidRPr="006461EA" w:rsidRDefault="006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6D65896" w14:textId="77777777" w:rsidR="00E6550E" w:rsidRDefault="00E65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572AE76" w14:textId="14FCF1D6" w:rsidR="00A464AC" w:rsidRPr="006461EA" w:rsidRDefault="00982981" w:rsidP="004236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83"/>
        </w:tabs>
        <w:spacing w:line="240" w:lineRule="auto"/>
        <w:ind w:left="1287" w:hanging="294"/>
        <w:jc w:val="thaiDistribute"/>
        <w:rPr>
          <w:rFonts w:ascii="Browallia New" w:hAnsi="Browallia New" w:cs="Browallia New"/>
          <w:sz w:val="16"/>
          <w:szCs w:val="16"/>
          <w:lang w:val="en-GB" w:eastAsia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รายการ</w:t>
      </w:r>
      <w:r w:rsidR="00A04F96" w:rsidRPr="006461EA">
        <w:rPr>
          <w:rFonts w:ascii="Browallia New" w:hAnsi="Browallia New" w:cs="Browallia New"/>
          <w:sz w:val="28"/>
          <w:szCs w:val="28"/>
          <w:cs/>
          <w:lang w:val="th-TH"/>
        </w:rPr>
        <w:t>เคลื่อนไหวสำหรับ</w:t>
      </w:r>
      <w:r w:rsidR="00A04F96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ภาระผูกพัน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>ผลประโยชน์พนักงาน สำหรับ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4E5E39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14:paraId="0B9BC5D4" w14:textId="77777777" w:rsidR="001C43CD" w:rsidRPr="006461EA" w:rsidRDefault="001C43CD" w:rsidP="001C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8298" w:type="dxa"/>
        <w:tblInd w:w="1134" w:type="dxa"/>
        <w:tblLook w:val="04A0" w:firstRow="1" w:lastRow="0" w:firstColumn="1" w:lastColumn="0" w:noHBand="0" w:noVBand="1"/>
      </w:tblPr>
      <w:tblGrid>
        <w:gridCol w:w="3429"/>
        <w:gridCol w:w="1242"/>
        <w:gridCol w:w="1215"/>
        <w:gridCol w:w="1188"/>
        <w:gridCol w:w="1224"/>
      </w:tblGrid>
      <w:tr w:rsidR="00982981" w:rsidRPr="006461EA" w14:paraId="6305BF85" w14:textId="77777777" w:rsidTr="00ED2EB9">
        <w:tc>
          <w:tcPr>
            <w:tcW w:w="3429" w:type="dxa"/>
            <w:shd w:val="clear" w:color="auto" w:fill="auto"/>
            <w:hideMark/>
          </w:tcPr>
          <w:p w14:paraId="72010B23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2D15359A" w14:textId="77777777" w:rsidR="00982981" w:rsidRPr="006461EA" w:rsidRDefault="00982981" w:rsidP="00530D0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21B62066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982981" w:rsidRPr="006461EA" w14:paraId="664CB30C" w14:textId="77777777" w:rsidTr="00ED2EB9">
        <w:tc>
          <w:tcPr>
            <w:tcW w:w="3429" w:type="dxa"/>
            <w:shd w:val="clear" w:color="auto" w:fill="auto"/>
            <w:hideMark/>
          </w:tcPr>
          <w:p w14:paraId="6E9142AE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  <w:hideMark/>
          </w:tcPr>
          <w:p w14:paraId="55B80698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0FE1D8F4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</w:t>
            </w:r>
            <w:r w:rsidR="00991F4D"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</w:t>
            </w:r>
          </w:p>
        </w:tc>
      </w:tr>
      <w:tr w:rsidR="00982981" w:rsidRPr="006461EA" w14:paraId="78F0F47C" w14:textId="77777777" w:rsidTr="00ED2EB9">
        <w:tc>
          <w:tcPr>
            <w:tcW w:w="3429" w:type="dxa"/>
            <w:shd w:val="clear" w:color="auto" w:fill="auto"/>
          </w:tcPr>
          <w:p w14:paraId="277DCC38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201059A9" w14:textId="77777777" w:rsidR="00982981" w:rsidRPr="006461EA" w:rsidRDefault="00093DC4" w:rsidP="00530D0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652F8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D2EB9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15" w:type="dxa"/>
            <w:shd w:val="clear" w:color="auto" w:fill="auto"/>
            <w:hideMark/>
          </w:tcPr>
          <w:p w14:paraId="2E4C6FA7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D2EB9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88" w:type="dxa"/>
            <w:shd w:val="clear" w:color="auto" w:fill="auto"/>
            <w:hideMark/>
          </w:tcPr>
          <w:p w14:paraId="4564298B" w14:textId="77777777" w:rsidR="00982981" w:rsidRPr="006461EA" w:rsidRDefault="00982981" w:rsidP="00530D0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652F8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D2EB9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hideMark/>
          </w:tcPr>
          <w:p w14:paraId="2E9A851A" w14:textId="77777777" w:rsidR="00982981" w:rsidRPr="006461EA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D2EB9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982981" w:rsidRPr="006461EA" w14:paraId="22144D71" w14:textId="77777777" w:rsidTr="00ED2EB9">
        <w:trPr>
          <w:trHeight w:val="290"/>
        </w:trPr>
        <w:tc>
          <w:tcPr>
            <w:tcW w:w="3429" w:type="dxa"/>
            <w:shd w:val="clear" w:color="auto" w:fill="auto"/>
          </w:tcPr>
          <w:p w14:paraId="4EE0222C" w14:textId="77777777" w:rsidR="00982981" w:rsidRPr="006461EA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8BC5D5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83139AC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37E454A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34FE81" w14:textId="77777777" w:rsidR="00982981" w:rsidRPr="006461EA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EE7555" w:rsidRPr="006461EA" w14:paraId="44FBAD2A" w14:textId="77777777" w:rsidTr="006461EA">
        <w:tc>
          <w:tcPr>
            <w:tcW w:w="3429" w:type="dxa"/>
            <w:shd w:val="clear" w:color="auto" w:fill="auto"/>
            <w:hideMark/>
          </w:tcPr>
          <w:p w14:paraId="7FEBB2D3" w14:textId="77777777" w:rsidR="00EE7555" w:rsidRPr="006461EA" w:rsidRDefault="00EE7555" w:rsidP="00EE755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ภาระผูกพันผลประโยชน์พนักงาน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             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42" w:type="dxa"/>
            <w:shd w:val="clear" w:color="auto" w:fill="auto"/>
          </w:tcPr>
          <w:p w14:paraId="7F814F79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038537F" w14:textId="7DE2C3DF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32,178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E7F8F1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  <w:tc>
          <w:tcPr>
            <w:tcW w:w="1188" w:type="dxa"/>
            <w:shd w:val="clear" w:color="auto" w:fill="auto"/>
          </w:tcPr>
          <w:p w14:paraId="1C294971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460C2A" w14:textId="6075A434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29,814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4DA690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</w:tr>
      <w:tr w:rsidR="00EE7555" w:rsidRPr="006461EA" w14:paraId="1D54F92A" w14:textId="77777777" w:rsidTr="00ED2EB9">
        <w:tc>
          <w:tcPr>
            <w:tcW w:w="3429" w:type="dxa"/>
            <w:shd w:val="clear" w:color="auto" w:fill="auto"/>
            <w:hideMark/>
          </w:tcPr>
          <w:p w14:paraId="062F0FB5" w14:textId="77777777" w:rsidR="00EE7555" w:rsidRPr="006461EA" w:rsidRDefault="00EE7555" w:rsidP="00EE755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ต้นทุนบริการปีปัจจุบัน</w:t>
            </w:r>
          </w:p>
        </w:tc>
        <w:tc>
          <w:tcPr>
            <w:tcW w:w="1242" w:type="dxa"/>
            <w:shd w:val="clear" w:color="auto" w:fill="auto"/>
          </w:tcPr>
          <w:p w14:paraId="567A585C" w14:textId="4A8CB555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8,766 </w:t>
            </w:r>
          </w:p>
        </w:tc>
        <w:tc>
          <w:tcPr>
            <w:tcW w:w="1215" w:type="dxa"/>
            <w:shd w:val="clear" w:color="auto" w:fill="auto"/>
          </w:tcPr>
          <w:p w14:paraId="2E9CB7CF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7,478</w:t>
            </w:r>
          </w:p>
        </w:tc>
        <w:tc>
          <w:tcPr>
            <w:tcW w:w="1188" w:type="dxa"/>
            <w:shd w:val="clear" w:color="auto" w:fill="auto"/>
          </w:tcPr>
          <w:p w14:paraId="4D4459BD" w14:textId="2C070CBD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7,869</w:t>
            </w:r>
          </w:p>
        </w:tc>
        <w:tc>
          <w:tcPr>
            <w:tcW w:w="1224" w:type="dxa"/>
            <w:shd w:val="clear" w:color="auto" w:fill="auto"/>
          </w:tcPr>
          <w:p w14:paraId="523383D2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5,180</w:t>
            </w:r>
          </w:p>
        </w:tc>
      </w:tr>
      <w:tr w:rsidR="00EE7555" w:rsidRPr="006461EA" w14:paraId="54063D85" w14:textId="77777777" w:rsidTr="00ED2EB9">
        <w:tc>
          <w:tcPr>
            <w:tcW w:w="3429" w:type="dxa"/>
            <w:shd w:val="clear" w:color="auto" w:fill="auto"/>
            <w:hideMark/>
          </w:tcPr>
          <w:p w14:paraId="5FE78CFC" w14:textId="77777777" w:rsidR="00EE7555" w:rsidRPr="006461EA" w:rsidRDefault="00EE7555" w:rsidP="00EE755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1242" w:type="dxa"/>
            <w:shd w:val="clear" w:color="auto" w:fill="auto"/>
          </w:tcPr>
          <w:p w14:paraId="51187963" w14:textId="13155B18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919 </w:t>
            </w:r>
          </w:p>
        </w:tc>
        <w:tc>
          <w:tcPr>
            <w:tcW w:w="1215" w:type="dxa"/>
            <w:shd w:val="clear" w:color="auto" w:fill="auto"/>
          </w:tcPr>
          <w:p w14:paraId="32F59CA3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88" w:type="dxa"/>
            <w:shd w:val="clear" w:color="auto" w:fill="auto"/>
          </w:tcPr>
          <w:p w14:paraId="1386F29B" w14:textId="25806FDA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24" w:type="dxa"/>
            <w:shd w:val="clear" w:color="auto" w:fill="auto"/>
          </w:tcPr>
          <w:p w14:paraId="3B15F289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B93E59" w:rsidRPr="006461EA" w14:paraId="32AE0D71" w14:textId="77777777" w:rsidTr="00AD0C01">
        <w:tc>
          <w:tcPr>
            <w:tcW w:w="3429" w:type="dxa"/>
            <w:shd w:val="clear" w:color="auto" w:fill="auto"/>
            <w:hideMark/>
          </w:tcPr>
          <w:p w14:paraId="0E7309A9" w14:textId="3649E505" w:rsidR="00B93E59" w:rsidRPr="006461EA" w:rsidRDefault="00B93E59" w:rsidP="00B93E5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การปรับมูลค่า – ผล</w:t>
            </w:r>
            <w:r w:rsidR="00E6550E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กำไร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ตามหลักคณิตศาสตร์ประกันภัยจากการเปลี่ยนแปลงสมมติฐานประชากรศาสตร์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ซึ่งรับรู้ใน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4652E9" w14:textId="4A65FE2D" w:rsidR="00B93E59" w:rsidRPr="006461EA" w:rsidRDefault="00EE7555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(1,322)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E7AF88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97E42AD" w14:textId="77777777" w:rsidR="00A043B0" w:rsidRDefault="00A043B0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36B86DF" w14:textId="77777777" w:rsidR="00A043B0" w:rsidRDefault="00A043B0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987FDE" w14:textId="77777777" w:rsidR="00A043B0" w:rsidRDefault="00A043B0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45A3B0" w14:textId="29B5E0F8" w:rsidR="00B93E59" w:rsidRPr="006461EA" w:rsidRDefault="001C2226" w:rsidP="001C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</w:t>
            </w:r>
            <w:r w:rsidR="00A043B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A56205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93E59" w:rsidRPr="006461EA" w14:paraId="2BBFC4E1" w14:textId="77777777" w:rsidTr="00AD0C01">
        <w:tc>
          <w:tcPr>
            <w:tcW w:w="3429" w:type="dxa"/>
            <w:shd w:val="clear" w:color="auto" w:fill="auto"/>
            <w:hideMark/>
          </w:tcPr>
          <w:p w14:paraId="5A4687A8" w14:textId="77777777" w:rsidR="00B93E59" w:rsidRPr="006461EA" w:rsidRDefault="00B93E59" w:rsidP="00B93E5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ผลประโยชน์ที่จ่ายชำระ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CF2F8A" w14:textId="61436ADA" w:rsidR="00B93E59" w:rsidRPr="006461EA" w:rsidRDefault="00EE7555" w:rsidP="00B93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(2,760)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5FB678" w14:textId="77777777" w:rsidR="00B93E59" w:rsidRPr="006461EA" w:rsidRDefault="00B93E59" w:rsidP="00B93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3,285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BE804AA" w14:textId="4B882358" w:rsidR="00B93E59" w:rsidRPr="006461EA" w:rsidRDefault="00B93E59" w:rsidP="00B93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(2,760)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7DD40" w14:textId="77777777" w:rsidR="00B93E59" w:rsidRPr="006461EA" w:rsidRDefault="00B93E59" w:rsidP="00B93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3,285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93E59" w:rsidRPr="006461EA" w14:paraId="79AA4AEF" w14:textId="77777777" w:rsidTr="00AD0C01">
        <w:tc>
          <w:tcPr>
            <w:tcW w:w="3429" w:type="dxa"/>
            <w:shd w:val="clear" w:color="auto" w:fill="auto"/>
            <w:hideMark/>
          </w:tcPr>
          <w:p w14:paraId="76F0C367" w14:textId="77777777" w:rsidR="00B93E59" w:rsidRPr="006461EA" w:rsidRDefault="00B93E59" w:rsidP="00B93E5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ภาระผูกพันผลประโยชน์พนักงาน ณ 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853431" w14:textId="734E2E8B" w:rsidR="00B93E59" w:rsidRPr="006461EA" w:rsidRDefault="00EE7555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37,782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2FF353" w14:textId="77777777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32,179</w:t>
            </w:r>
          </w:p>
        </w:tc>
        <w:tc>
          <w:tcPr>
            <w:tcW w:w="1188" w:type="dxa"/>
            <w:shd w:val="clear" w:color="auto" w:fill="auto"/>
          </w:tcPr>
          <w:p w14:paraId="6CA73087" w14:textId="77777777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C96817C" w14:textId="7B5CEF2F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D0C01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5,80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F22CB8" w14:textId="77777777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29,814</w:t>
            </w:r>
          </w:p>
        </w:tc>
      </w:tr>
      <w:tr w:rsidR="00B93E59" w:rsidRPr="006461EA" w14:paraId="00E34B64" w14:textId="77777777" w:rsidTr="00ED2EB9">
        <w:trPr>
          <w:trHeight w:val="317"/>
        </w:trPr>
        <w:tc>
          <w:tcPr>
            <w:tcW w:w="3429" w:type="dxa"/>
            <w:shd w:val="clear" w:color="auto" w:fill="auto"/>
          </w:tcPr>
          <w:p w14:paraId="1509A697" w14:textId="77777777" w:rsidR="00B93E59" w:rsidRPr="006461EA" w:rsidRDefault="00B93E59" w:rsidP="00B93E5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2E48BAC2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37317E64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0CA9AF9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7A7F15C" w14:textId="77777777" w:rsidR="00B93E59" w:rsidRPr="006461EA" w:rsidRDefault="00B93E59" w:rsidP="00B9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B93E59" w:rsidRPr="006461EA" w14:paraId="6B8C8053" w14:textId="77777777" w:rsidTr="00AD0C01">
        <w:trPr>
          <w:trHeight w:val="335"/>
        </w:trPr>
        <w:tc>
          <w:tcPr>
            <w:tcW w:w="3429" w:type="dxa"/>
            <w:shd w:val="clear" w:color="auto" w:fill="auto"/>
            <w:hideMark/>
          </w:tcPr>
          <w:p w14:paraId="2ACFE8D0" w14:textId="77777777" w:rsidR="00B93E59" w:rsidRPr="006461EA" w:rsidRDefault="00B93E59" w:rsidP="00B93E5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ไม่ได้จัดตั้งเป็นกองทุนทั้งหมด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2330DC" w14:textId="16FE9ADB" w:rsidR="00B93E59" w:rsidRPr="006461EA" w:rsidRDefault="00EE7555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37,782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1616DE" w14:textId="77777777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32,179</w:t>
            </w:r>
          </w:p>
        </w:tc>
        <w:tc>
          <w:tcPr>
            <w:tcW w:w="1188" w:type="dxa"/>
            <w:shd w:val="clear" w:color="auto" w:fill="auto"/>
          </w:tcPr>
          <w:p w14:paraId="1478018E" w14:textId="407A76CC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35,800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E05793" w14:textId="77777777" w:rsidR="00B93E59" w:rsidRPr="006461EA" w:rsidRDefault="00B93E59" w:rsidP="00B93E59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29,814</w:t>
            </w:r>
          </w:p>
        </w:tc>
      </w:tr>
    </w:tbl>
    <w:p w14:paraId="0823D11D" w14:textId="77777777" w:rsidR="00A64579" w:rsidRPr="006461EA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6119FACF" w14:textId="1450361D" w:rsidR="00982981" w:rsidRPr="006461EA" w:rsidRDefault="00982981" w:rsidP="004236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57"/>
        </w:tabs>
        <w:spacing w:line="240" w:lineRule="auto"/>
        <w:ind w:left="1287" w:hanging="297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ข้อสมมติหลักที่สำคัญในการประมาณการตามหลักการคณิตศาสตร์ประกันภัย ณ วันที่รายงาน 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6461EA">
        <w:rPr>
          <w:rFonts w:ascii="Browallia New" w:hAnsi="Browallia New" w:cs="Browallia New"/>
          <w:sz w:val="28"/>
          <w:szCs w:val="28"/>
          <w:lang w:val="en-GB"/>
        </w:rPr>
        <w:t>6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4E5E39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14:paraId="6438A836" w14:textId="77777777" w:rsidR="00C80BE3" w:rsidRPr="006461EA" w:rsidRDefault="00C80BE3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5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tbl>
      <w:tblPr>
        <w:tblW w:w="8298" w:type="dxa"/>
        <w:tblInd w:w="1134" w:type="dxa"/>
        <w:tblLook w:val="04A0" w:firstRow="1" w:lastRow="0" w:firstColumn="1" w:lastColumn="0" w:noHBand="0" w:noVBand="1"/>
      </w:tblPr>
      <w:tblGrid>
        <w:gridCol w:w="3429"/>
        <w:gridCol w:w="1242"/>
        <w:gridCol w:w="1215"/>
        <w:gridCol w:w="1188"/>
        <w:gridCol w:w="1224"/>
      </w:tblGrid>
      <w:tr w:rsidR="00AD0C01" w:rsidRPr="006461EA" w14:paraId="3C6661E4" w14:textId="77777777" w:rsidTr="00AD0C01">
        <w:tc>
          <w:tcPr>
            <w:tcW w:w="3429" w:type="dxa"/>
            <w:shd w:val="clear" w:color="auto" w:fill="auto"/>
            <w:hideMark/>
          </w:tcPr>
          <w:p w14:paraId="437CC770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24FBF7CB" w14:textId="77777777" w:rsidR="00AD0C01" w:rsidRPr="006461EA" w:rsidRDefault="00AD0C01" w:rsidP="00AD0C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715DF3FF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AD0C01" w:rsidRPr="006461EA" w14:paraId="59415FFE" w14:textId="77777777" w:rsidTr="00AD0C01">
        <w:tc>
          <w:tcPr>
            <w:tcW w:w="3429" w:type="dxa"/>
            <w:shd w:val="clear" w:color="auto" w:fill="auto"/>
            <w:hideMark/>
          </w:tcPr>
          <w:p w14:paraId="3EC6432B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  <w:hideMark/>
          </w:tcPr>
          <w:p w14:paraId="570B8C35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  <w:hideMark/>
          </w:tcPr>
          <w:p w14:paraId="710EA0F2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AD0C01" w:rsidRPr="006461EA" w14:paraId="7EAEE6AD" w14:textId="77777777" w:rsidTr="00AD0C01">
        <w:tc>
          <w:tcPr>
            <w:tcW w:w="3429" w:type="dxa"/>
            <w:shd w:val="clear" w:color="auto" w:fill="auto"/>
          </w:tcPr>
          <w:p w14:paraId="3C0C8BAF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48578E71" w14:textId="77777777" w:rsidR="00AD0C01" w:rsidRPr="006461EA" w:rsidRDefault="00AD0C01" w:rsidP="00AD0C01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15" w:type="dxa"/>
            <w:shd w:val="clear" w:color="auto" w:fill="auto"/>
            <w:hideMark/>
          </w:tcPr>
          <w:p w14:paraId="62006508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88" w:type="dxa"/>
            <w:shd w:val="clear" w:color="auto" w:fill="auto"/>
            <w:hideMark/>
          </w:tcPr>
          <w:p w14:paraId="4430D7E5" w14:textId="77777777" w:rsidR="00AD0C01" w:rsidRPr="006461EA" w:rsidRDefault="00AD0C01" w:rsidP="00AD0C01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24" w:type="dxa"/>
            <w:shd w:val="clear" w:color="auto" w:fill="auto"/>
            <w:hideMark/>
          </w:tcPr>
          <w:p w14:paraId="20D74CED" w14:textId="77777777" w:rsidR="00AD0C01" w:rsidRPr="006461EA" w:rsidRDefault="00AD0C01" w:rsidP="00AD0C0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AD0C01" w:rsidRPr="006461EA" w14:paraId="467B404D" w14:textId="77777777" w:rsidTr="00AD0C01">
        <w:trPr>
          <w:trHeight w:val="290"/>
        </w:trPr>
        <w:tc>
          <w:tcPr>
            <w:tcW w:w="3429" w:type="dxa"/>
            <w:shd w:val="clear" w:color="auto" w:fill="auto"/>
          </w:tcPr>
          <w:p w14:paraId="16D47F19" w14:textId="7777777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1CAC7C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11F90B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08C1FB1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A8BD84" w14:textId="77777777" w:rsidR="00AD0C01" w:rsidRPr="006461EA" w:rsidRDefault="00AD0C01" w:rsidP="00AD0C0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AD0C01" w:rsidRPr="006461EA" w14:paraId="7B7A6FB5" w14:textId="77777777" w:rsidTr="00AD0C01">
        <w:tc>
          <w:tcPr>
            <w:tcW w:w="3429" w:type="dxa"/>
            <w:shd w:val="clear" w:color="auto" w:fill="auto"/>
            <w:hideMark/>
          </w:tcPr>
          <w:p w14:paraId="015EB187" w14:textId="7E978838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อัตราคิดลด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CD3C92" w14:textId="51F4535C" w:rsidR="00AD0C01" w:rsidRPr="006461EA" w:rsidRDefault="00A043B0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2.37</w:t>
            </w:r>
            <w:r w:rsidR="00FB209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3.07</w:t>
            </w:r>
          </w:p>
        </w:tc>
        <w:tc>
          <w:tcPr>
            <w:tcW w:w="1215" w:type="dxa"/>
            <w:shd w:val="clear" w:color="auto" w:fill="auto"/>
          </w:tcPr>
          <w:p w14:paraId="64996D2D" w14:textId="332C15C3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2.37</w:t>
            </w:r>
          </w:p>
        </w:tc>
        <w:tc>
          <w:tcPr>
            <w:tcW w:w="1188" w:type="dxa"/>
            <w:shd w:val="clear" w:color="auto" w:fill="auto"/>
          </w:tcPr>
          <w:p w14:paraId="7333EC38" w14:textId="0E2CCCD0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224" w:type="dxa"/>
            <w:shd w:val="clear" w:color="auto" w:fill="auto"/>
          </w:tcPr>
          <w:p w14:paraId="29FA1EC0" w14:textId="413B4ED2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</w:tr>
      <w:tr w:rsidR="00AD0C01" w:rsidRPr="006461EA" w14:paraId="2C5E45A1" w14:textId="77777777" w:rsidTr="00AD0C01">
        <w:tc>
          <w:tcPr>
            <w:tcW w:w="3429" w:type="dxa"/>
            <w:shd w:val="clear" w:color="auto" w:fill="auto"/>
            <w:hideMark/>
          </w:tcPr>
          <w:p w14:paraId="231C694B" w14:textId="5A85AF9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shd w:val="clear" w:color="auto" w:fill="auto"/>
          </w:tcPr>
          <w:p w14:paraId="14002383" w14:textId="2CBE7B7C" w:rsidR="00AD0C01" w:rsidRPr="006461EA" w:rsidRDefault="00A043B0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 – 5</w:t>
            </w:r>
          </w:p>
        </w:tc>
        <w:tc>
          <w:tcPr>
            <w:tcW w:w="1215" w:type="dxa"/>
            <w:shd w:val="clear" w:color="auto" w:fill="auto"/>
          </w:tcPr>
          <w:p w14:paraId="645F1415" w14:textId="72036300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 </w:t>
            </w:r>
            <w:r w:rsidR="00924647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</w:t>
            </w:r>
          </w:p>
        </w:tc>
        <w:tc>
          <w:tcPr>
            <w:tcW w:w="1188" w:type="dxa"/>
            <w:shd w:val="clear" w:color="auto" w:fill="auto"/>
          </w:tcPr>
          <w:p w14:paraId="2E924C03" w14:textId="3AC4A34C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 </w:t>
            </w:r>
            <w:r w:rsidR="00924647"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</w:t>
            </w:r>
          </w:p>
        </w:tc>
        <w:tc>
          <w:tcPr>
            <w:tcW w:w="1224" w:type="dxa"/>
            <w:shd w:val="clear" w:color="auto" w:fill="auto"/>
          </w:tcPr>
          <w:p w14:paraId="3D7AD586" w14:textId="7722EF10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 </w:t>
            </w:r>
            <w:r w:rsidR="00924647"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</w:t>
            </w:r>
          </w:p>
        </w:tc>
      </w:tr>
      <w:tr w:rsidR="00AD0C01" w:rsidRPr="006461EA" w14:paraId="770DA7B7" w14:textId="77777777" w:rsidTr="00AD0C01">
        <w:tc>
          <w:tcPr>
            <w:tcW w:w="3429" w:type="dxa"/>
            <w:shd w:val="clear" w:color="auto" w:fill="auto"/>
            <w:hideMark/>
          </w:tcPr>
          <w:p w14:paraId="37A2040F" w14:textId="11251947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จำนวนพนักงาน (คน)</w:t>
            </w:r>
          </w:p>
        </w:tc>
        <w:tc>
          <w:tcPr>
            <w:tcW w:w="1242" w:type="dxa"/>
            <w:shd w:val="clear" w:color="auto" w:fill="auto"/>
          </w:tcPr>
          <w:p w14:paraId="5D8293BB" w14:textId="08F8DCAA" w:rsidR="00AD0C01" w:rsidRPr="006461EA" w:rsidRDefault="00A043B0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215" w:type="dxa"/>
            <w:shd w:val="clear" w:color="auto" w:fill="auto"/>
          </w:tcPr>
          <w:p w14:paraId="756A566E" w14:textId="70BDFE33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88" w:type="dxa"/>
            <w:shd w:val="clear" w:color="auto" w:fill="auto"/>
          </w:tcPr>
          <w:p w14:paraId="0B82B093" w14:textId="2E492C5D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24" w:type="dxa"/>
            <w:shd w:val="clear" w:color="auto" w:fill="auto"/>
          </w:tcPr>
          <w:p w14:paraId="2FBCBF8F" w14:textId="78D9621F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AD0C01" w:rsidRPr="006461EA" w14:paraId="6A2CE702" w14:textId="77777777" w:rsidTr="00AD0C01">
        <w:tc>
          <w:tcPr>
            <w:tcW w:w="3429" w:type="dxa"/>
            <w:shd w:val="clear" w:color="auto" w:fill="auto"/>
            <w:hideMark/>
          </w:tcPr>
          <w:p w14:paraId="61E7FE5B" w14:textId="6D83DD08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อัตราหมุนเวียนของพนักงานช่วงอายุ  (ร้อยละ)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15D209" w14:textId="7200645A" w:rsidR="00AD0C01" w:rsidRPr="006461EA" w:rsidRDefault="00AD0C01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0C27691B" w14:textId="43CDD91F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5EF7EF5F" w14:textId="4837BE81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8A7030D" w14:textId="46963E57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D0C01" w:rsidRPr="006461EA" w14:paraId="33ED3F22" w14:textId="77777777" w:rsidTr="00AD0C01">
        <w:tc>
          <w:tcPr>
            <w:tcW w:w="3429" w:type="dxa"/>
            <w:shd w:val="clear" w:color="auto" w:fill="auto"/>
          </w:tcPr>
          <w:p w14:paraId="1F17CFCF" w14:textId="248F2D45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ต่ำกว่า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8BFF74" w14:textId="4AA5A9F1" w:rsidR="00AD0C01" w:rsidRPr="006461EA" w:rsidRDefault="00FB2093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215" w:type="dxa"/>
            <w:shd w:val="clear" w:color="auto" w:fill="auto"/>
          </w:tcPr>
          <w:p w14:paraId="68D3FB60" w14:textId="26AFB465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188" w:type="dxa"/>
            <w:shd w:val="clear" w:color="auto" w:fill="auto"/>
          </w:tcPr>
          <w:p w14:paraId="275F83FE" w14:textId="1497539B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auto"/>
          </w:tcPr>
          <w:p w14:paraId="16577341" w14:textId="0C6F15C3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AD0C01" w:rsidRPr="006461EA" w14:paraId="10AC739C" w14:textId="77777777" w:rsidTr="00AD0C01">
        <w:tc>
          <w:tcPr>
            <w:tcW w:w="3429" w:type="dxa"/>
            <w:shd w:val="clear" w:color="auto" w:fill="auto"/>
          </w:tcPr>
          <w:p w14:paraId="0EDFC625" w14:textId="23C86E42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31 – 40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C13409" w14:textId="4E2ED6C8" w:rsidR="00AD0C01" w:rsidRPr="006461EA" w:rsidRDefault="00FB2093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15" w:type="dxa"/>
            <w:shd w:val="clear" w:color="auto" w:fill="auto"/>
          </w:tcPr>
          <w:p w14:paraId="43F618C2" w14:textId="7C1C7AA6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88" w:type="dxa"/>
            <w:shd w:val="clear" w:color="auto" w:fill="auto"/>
          </w:tcPr>
          <w:p w14:paraId="53209BFF" w14:textId="23EEA445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shd w:val="clear" w:color="auto" w:fill="auto"/>
          </w:tcPr>
          <w:p w14:paraId="250D7774" w14:textId="1520BE2A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AD0C01" w:rsidRPr="006461EA" w14:paraId="7B9B4E2E" w14:textId="77777777" w:rsidTr="00AD0C01">
        <w:tc>
          <w:tcPr>
            <w:tcW w:w="3429" w:type="dxa"/>
            <w:shd w:val="clear" w:color="auto" w:fill="auto"/>
          </w:tcPr>
          <w:p w14:paraId="3E57AC31" w14:textId="5B3AAAAC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41 – 50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759E5B" w14:textId="7CBFC566" w:rsidR="00AD0C01" w:rsidRPr="006461EA" w:rsidRDefault="00FB2093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6F48D8A1" w14:textId="6B9A2D1C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58AB94F1" w14:textId="242C1598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shd w:val="clear" w:color="auto" w:fill="auto"/>
          </w:tcPr>
          <w:p w14:paraId="497DD683" w14:textId="4A4534DF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AD0C01" w:rsidRPr="006461EA" w14:paraId="571FE06C" w14:textId="77777777" w:rsidTr="00AD0C01">
        <w:tc>
          <w:tcPr>
            <w:tcW w:w="3429" w:type="dxa"/>
            <w:shd w:val="clear" w:color="auto" w:fill="auto"/>
          </w:tcPr>
          <w:p w14:paraId="6E6946A0" w14:textId="74B27A5F" w:rsidR="00AD0C01" w:rsidRPr="006461EA" w:rsidRDefault="00AD0C01" w:rsidP="00AD0C0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ระหว่าง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51 – 54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C75429" w14:textId="36901A28" w:rsidR="00AD0C01" w:rsidRPr="006461EA" w:rsidRDefault="00FB2093" w:rsidP="00FB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14F4971E" w14:textId="5E6346C3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065614CC" w14:textId="0BC2B0E6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2F6880BF" w14:textId="47091A35" w:rsidR="00AD0C01" w:rsidRPr="006461EA" w:rsidRDefault="00AD0C01" w:rsidP="00AD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</w:tbl>
    <w:p w14:paraId="7A0DE2FF" w14:textId="77777777" w:rsidR="001C2226" w:rsidRDefault="001C2226" w:rsidP="001C22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2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13B64E" w14:textId="77777777" w:rsidR="001C2226" w:rsidRDefault="001C2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D6677F8" w14:textId="01CA405C" w:rsidR="00982981" w:rsidRPr="006461EA" w:rsidRDefault="00ED2EB9" w:rsidP="004236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hanging="27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lastRenderedPageBreak/>
        <w:t xml:space="preserve"> 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7F1538C9" w14:textId="77777777" w:rsidR="00982981" w:rsidRPr="006461EA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18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C307E9A" w14:textId="77777777" w:rsidR="00982981" w:rsidRPr="006461EA" w:rsidRDefault="00ED2EB9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52" w:firstLine="1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ผลกำไรหรือขาดทุนที่เกี่ยวข้องกับผลประโยชน์ของกลุ่ม</w:t>
      </w:r>
      <w:r w:rsidR="00A14A44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1B75BAAE" w14:textId="77777777" w:rsidR="00982981" w:rsidRPr="006461EA" w:rsidRDefault="00982981" w:rsidP="002B4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154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236"/>
        <w:gridCol w:w="1024"/>
        <w:gridCol w:w="236"/>
        <w:gridCol w:w="1018"/>
        <w:gridCol w:w="236"/>
        <w:gridCol w:w="1069"/>
      </w:tblGrid>
      <w:tr w:rsidR="00982981" w:rsidRPr="006461EA" w14:paraId="0C4D0313" w14:textId="77777777" w:rsidTr="0075234B">
        <w:tc>
          <w:tcPr>
            <w:tcW w:w="3330" w:type="dxa"/>
          </w:tcPr>
          <w:p w14:paraId="0E876BDF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824" w:type="dxa"/>
            <w:gridSpan w:val="7"/>
            <w:hideMark/>
          </w:tcPr>
          <w:p w14:paraId="7C420880" w14:textId="77777777" w:rsidR="00982981" w:rsidRPr="006461EA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CA0CE8"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982981" w:rsidRPr="006461EA" w14:paraId="6F6FAF8E" w14:textId="77777777" w:rsidTr="0075234B">
        <w:tc>
          <w:tcPr>
            <w:tcW w:w="3330" w:type="dxa"/>
          </w:tcPr>
          <w:p w14:paraId="017BAB06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CC4B9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01F3A1E3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9634AC" w14:textId="77777777" w:rsidR="00982981" w:rsidRPr="006461EA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09F4" w:rsidRPr="006461EA" w14:paraId="5471842E" w14:textId="77777777" w:rsidTr="0075234B">
        <w:tc>
          <w:tcPr>
            <w:tcW w:w="3330" w:type="dxa"/>
          </w:tcPr>
          <w:p w14:paraId="2AAECB34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66408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5234B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84E18" w14:textId="77777777" w:rsidR="005E09F4" w:rsidRPr="006461EA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489143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5234B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21F98711" w14:textId="77777777" w:rsidR="005E09F4" w:rsidRPr="006461EA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BF54D7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5234B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6A8C0" w14:textId="77777777" w:rsidR="005E09F4" w:rsidRPr="006461EA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4B647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5234B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5E09F4" w:rsidRPr="006461EA" w14:paraId="4A1EC4E1" w14:textId="77777777" w:rsidTr="0075234B">
        <w:trPr>
          <w:trHeight w:hRule="exact" w:val="318"/>
        </w:trPr>
        <w:tc>
          <w:tcPr>
            <w:tcW w:w="3330" w:type="dxa"/>
          </w:tcPr>
          <w:p w14:paraId="21E8B001" w14:textId="77777777" w:rsidR="005E09F4" w:rsidRPr="006461EA" w:rsidRDefault="005E09F4" w:rsidP="005E09F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E14A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433C64D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4B398A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DEB1422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0549D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66AD2F7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C35F4" w14:textId="77777777" w:rsidR="005E09F4" w:rsidRPr="006461EA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EE7555" w:rsidRPr="006461EA" w14:paraId="71CE2D19" w14:textId="77777777" w:rsidTr="0075234B">
        <w:tc>
          <w:tcPr>
            <w:tcW w:w="3330" w:type="dxa"/>
            <w:hideMark/>
          </w:tcPr>
          <w:p w14:paraId="1973D384" w14:textId="77777777" w:rsidR="00EE7555" w:rsidRPr="006461EA" w:rsidRDefault="00EE7555" w:rsidP="00EE755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ต้นทุนการบริการปีปัจจุบัน</w:t>
            </w:r>
          </w:p>
        </w:tc>
        <w:tc>
          <w:tcPr>
            <w:tcW w:w="1005" w:type="dxa"/>
          </w:tcPr>
          <w:p w14:paraId="0B863863" w14:textId="34614C2A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8,766 </w:t>
            </w:r>
          </w:p>
        </w:tc>
        <w:tc>
          <w:tcPr>
            <w:tcW w:w="236" w:type="dxa"/>
          </w:tcPr>
          <w:p w14:paraId="372DE1BE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7639FD34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7,478</w:t>
            </w:r>
          </w:p>
        </w:tc>
        <w:tc>
          <w:tcPr>
            <w:tcW w:w="236" w:type="dxa"/>
          </w:tcPr>
          <w:p w14:paraId="29B3A329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</w:tcPr>
          <w:p w14:paraId="6B872BB1" w14:textId="0177103F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7,869</w:t>
            </w:r>
          </w:p>
        </w:tc>
        <w:tc>
          <w:tcPr>
            <w:tcW w:w="236" w:type="dxa"/>
          </w:tcPr>
          <w:p w14:paraId="3BA4104D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</w:tcPr>
          <w:p w14:paraId="20121C23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5,180</w:t>
            </w:r>
          </w:p>
        </w:tc>
      </w:tr>
      <w:tr w:rsidR="00EE7555" w:rsidRPr="006461EA" w14:paraId="2676CA22" w14:textId="77777777" w:rsidTr="0075234B">
        <w:tc>
          <w:tcPr>
            <w:tcW w:w="3330" w:type="dxa"/>
            <w:hideMark/>
          </w:tcPr>
          <w:p w14:paraId="0DA515BD" w14:textId="77777777" w:rsidR="00EE7555" w:rsidRPr="006461EA" w:rsidRDefault="00EE7555" w:rsidP="00EE755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ดอกเบี้ยจ่ายสุทธิ</w:t>
            </w:r>
          </w:p>
        </w:tc>
        <w:tc>
          <w:tcPr>
            <w:tcW w:w="1005" w:type="dxa"/>
          </w:tcPr>
          <w:p w14:paraId="113FBEAB" w14:textId="728DA78B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919 </w:t>
            </w:r>
          </w:p>
        </w:tc>
        <w:tc>
          <w:tcPr>
            <w:tcW w:w="236" w:type="dxa"/>
          </w:tcPr>
          <w:p w14:paraId="558252C7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3AE8007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236" w:type="dxa"/>
          </w:tcPr>
          <w:p w14:paraId="587236F4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</w:tcPr>
          <w:p w14:paraId="30B30123" w14:textId="7513AF4D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236" w:type="dxa"/>
          </w:tcPr>
          <w:p w14:paraId="5E3F7507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</w:tcPr>
          <w:p w14:paraId="43797B2A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EE7555" w:rsidRPr="006461EA" w14:paraId="23B481A8" w14:textId="77777777" w:rsidTr="0075234B">
        <w:trPr>
          <w:trHeight w:val="36"/>
        </w:trPr>
        <w:tc>
          <w:tcPr>
            <w:tcW w:w="3330" w:type="dxa"/>
            <w:hideMark/>
          </w:tcPr>
          <w:p w14:paraId="363545F5" w14:textId="77777777" w:rsidR="00EE7555" w:rsidRPr="006461EA" w:rsidRDefault="00EE7555" w:rsidP="00EE755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C9860C" w14:textId="197592E6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9,685 </w:t>
            </w:r>
          </w:p>
        </w:tc>
        <w:tc>
          <w:tcPr>
            <w:tcW w:w="236" w:type="dxa"/>
            <w:vAlign w:val="bottom"/>
          </w:tcPr>
          <w:p w14:paraId="32283D1F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BDA208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8,374</w:t>
            </w:r>
          </w:p>
        </w:tc>
        <w:tc>
          <w:tcPr>
            <w:tcW w:w="236" w:type="dxa"/>
          </w:tcPr>
          <w:p w14:paraId="21FDE998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4F73A25" w14:textId="0F3908B9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8,746</w:t>
            </w:r>
          </w:p>
        </w:tc>
        <w:tc>
          <w:tcPr>
            <w:tcW w:w="236" w:type="dxa"/>
          </w:tcPr>
          <w:p w14:paraId="3B7E73AF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D28DD08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6,009</w:t>
            </w:r>
          </w:p>
        </w:tc>
      </w:tr>
    </w:tbl>
    <w:p w14:paraId="5EDEC659" w14:textId="77777777" w:rsidR="00982981" w:rsidRPr="006461EA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</w:rPr>
      </w:pPr>
    </w:p>
    <w:p w14:paraId="236C26A4" w14:textId="77777777" w:rsidR="0081450C" w:rsidRPr="006461EA" w:rsidRDefault="00982981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</w:t>
      </w:r>
      <w:r w:rsidR="00ED2EB9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จะรวมอยู่ในต้นทุนทางการเงิน</w:t>
      </w:r>
    </w:p>
    <w:p w14:paraId="0713210C" w14:textId="77777777" w:rsidR="003E4154" w:rsidRPr="006461EA" w:rsidRDefault="003E4154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29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E77712" w14:textId="77777777" w:rsidR="00982981" w:rsidRPr="006461EA" w:rsidRDefault="00ED2EB9" w:rsidP="0042367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1134"/>
        </w:tabs>
        <w:spacing w:line="240" w:lineRule="auto"/>
        <w:ind w:left="851" w:firstLine="14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="00982981"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61CF995F" w14:textId="77777777" w:rsidR="00982981" w:rsidRPr="006461EA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29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3BB550" w14:textId="77777777" w:rsidR="00982981" w:rsidRPr="006461EA" w:rsidRDefault="00982981" w:rsidP="00ED2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1A7BC2B" w14:textId="77777777" w:rsidR="00320F6F" w:rsidRPr="006461EA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0AEA8C13" w14:textId="77777777" w:rsidR="00982981" w:rsidRPr="006461EA" w:rsidRDefault="00982981" w:rsidP="00C6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630C6F32" w14:textId="77777777" w:rsidR="00080C2E" w:rsidRPr="006461EA" w:rsidRDefault="00080C2E" w:rsidP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233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76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080C2E" w:rsidRPr="006461EA" w14:paraId="370A8FF3" w14:textId="77777777" w:rsidTr="00C66F1C">
        <w:trPr>
          <w:gridAfter w:val="1"/>
          <w:wAfter w:w="7" w:type="dxa"/>
        </w:trPr>
        <w:tc>
          <w:tcPr>
            <w:tcW w:w="3276" w:type="dxa"/>
          </w:tcPr>
          <w:p w14:paraId="6F12B724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14:paraId="3C08C216" w14:textId="77777777" w:rsidR="00080C2E" w:rsidRPr="006461EA" w:rsidRDefault="00080C2E" w:rsidP="0014454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80C2E" w:rsidRPr="006461EA" w14:paraId="62A8F107" w14:textId="77777777" w:rsidTr="00C66F1C">
        <w:trPr>
          <w:gridAfter w:val="1"/>
          <w:wAfter w:w="7" w:type="dxa"/>
        </w:trPr>
        <w:tc>
          <w:tcPr>
            <w:tcW w:w="3276" w:type="dxa"/>
          </w:tcPr>
          <w:p w14:paraId="2B411B78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79B4A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39D57C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D245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80C2E" w:rsidRPr="006461EA" w14:paraId="4269821F" w14:textId="77777777" w:rsidTr="00C66F1C">
        <w:tc>
          <w:tcPr>
            <w:tcW w:w="3276" w:type="dxa"/>
          </w:tcPr>
          <w:p w14:paraId="0633934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A6D12F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31B3B43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682E4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A852E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2C8114E0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</w:tcPr>
          <w:p w14:paraId="6F0AAE9D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D9A3B1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43696B15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DDDCB" w14:textId="77777777" w:rsidR="00080C2E" w:rsidRPr="006461EA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2946D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54B51813" w14:textId="77777777" w:rsidR="00080C2E" w:rsidRPr="006461EA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080C2E" w:rsidRPr="006461EA" w14:paraId="598377C7" w14:textId="77777777" w:rsidTr="00C66F1C">
        <w:trPr>
          <w:trHeight w:hRule="exact" w:val="381"/>
        </w:trPr>
        <w:tc>
          <w:tcPr>
            <w:tcW w:w="3276" w:type="dxa"/>
          </w:tcPr>
          <w:p w14:paraId="64B1A458" w14:textId="77777777" w:rsidR="00080C2E" w:rsidRPr="006461EA" w:rsidRDefault="00080C2E" w:rsidP="0014454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</w:t>
            </w:r>
            <w:r w:rsidR="0075234B"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AAFF2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53C8092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1D60F1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4B1CD9B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904FE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1CA15101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D46D6" w14:textId="77777777" w:rsidR="00080C2E" w:rsidRPr="006461EA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EE7555" w:rsidRPr="006461EA" w14:paraId="7101E669" w14:textId="77777777" w:rsidTr="00C66F1C">
        <w:tc>
          <w:tcPr>
            <w:tcW w:w="3276" w:type="dxa"/>
            <w:hideMark/>
          </w:tcPr>
          <w:p w14:paraId="2396E6D6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6F22558A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3387902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78870E86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704531D9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299645BF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04FE8A3B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3409A4BE" w14:textId="77777777" w:rsidR="00EE7555" w:rsidRPr="006461EA" w:rsidRDefault="00EE7555" w:rsidP="00EE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70D5FBB3" w14:textId="77777777" w:rsidTr="00C66F1C">
        <w:tc>
          <w:tcPr>
            <w:tcW w:w="3276" w:type="dxa"/>
            <w:hideMark/>
          </w:tcPr>
          <w:p w14:paraId="70F13EBB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72007E0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450E2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7F084C7" w14:textId="543FDEB1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4,415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012287D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21006AC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4C2B3ED" w14:textId="71253ADA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5,198</w:t>
            </w:r>
          </w:p>
        </w:tc>
        <w:tc>
          <w:tcPr>
            <w:tcW w:w="246" w:type="dxa"/>
            <w:gridSpan w:val="2"/>
          </w:tcPr>
          <w:p w14:paraId="5C7D5CF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1E2CA1C8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0657612" w14:textId="3147290F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4,188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5F6F6103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7C2988AD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EE98D13" w14:textId="606D490F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4,928</w:t>
            </w:r>
          </w:p>
        </w:tc>
      </w:tr>
      <w:tr w:rsidR="000B5E5A" w:rsidRPr="006461EA" w14:paraId="29260EA3" w14:textId="77777777" w:rsidTr="00C66F1C">
        <w:trPr>
          <w:trHeight w:val="188"/>
        </w:trPr>
        <w:tc>
          <w:tcPr>
            <w:tcW w:w="3276" w:type="dxa"/>
          </w:tcPr>
          <w:p w14:paraId="5C25EE2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362E05D7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EA2E16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69ACD24D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260CB72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50DC2611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28AD4985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1AEA4A03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23DA21C5" w14:textId="77777777" w:rsidTr="00C66F1C">
        <w:tc>
          <w:tcPr>
            <w:tcW w:w="3276" w:type="dxa"/>
          </w:tcPr>
          <w:p w14:paraId="340C49E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567AD4DD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1450EDB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1157C8F8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6FC58AA9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08657AE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38295739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2503F4F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56DFA3A3" w14:textId="77777777" w:rsidTr="00C66F1C">
        <w:tc>
          <w:tcPr>
            <w:tcW w:w="3276" w:type="dxa"/>
          </w:tcPr>
          <w:p w14:paraId="024E3B37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0E426CBF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176524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552A4F8" w14:textId="53336C0A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5,218</w:t>
            </w:r>
          </w:p>
        </w:tc>
        <w:tc>
          <w:tcPr>
            <w:tcW w:w="236" w:type="dxa"/>
          </w:tcPr>
          <w:p w14:paraId="6E8F96C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755A5A7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5995F70" w14:textId="5863531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4,303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6" w:type="dxa"/>
            <w:gridSpan w:val="2"/>
          </w:tcPr>
          <w:p w14:paraId="37EF163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0D2A9E73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A351818" w14:textId="370D564E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4,967</w:t>
            </w:r>
          </w:p>
        </w:tc>
        <w:tc>
          <w:tcPr>
            <w:tcW w:w="239" w:type="dxa"/>
          </w:tcPr>
          <w:p w14:paraId="11EA4D2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4F964461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49F85DF" w14:textId="52CA10B5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4,085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B5E5A" w:rsidRPr="006461EA" w14:paraId="7E1CE798" w14:textId="77777777" w:rsidTr="00C66F1C">
        <w:tc>
          <w:tcPr>
            <w:tcW w:w="3276" w:type="dxa"/>
          </w:tcPr>
          <w:p w14:paraId="5C95861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6F4542EB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F251E2B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5E032791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3A11DE9C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5A95E6F4" w14:textId="70ABD1C1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43CA0824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38A71D54" w14:textId="6B4C7EDD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7B54E83F" w14:textId="77777777" w:rsidTr="00C66F1C">
        <w:tc>
          <w:tcPr>
            <w:tcW w:w="3276" w:type="dxa"/>
          </w:tcPr>
          <w:p w14:paraId="35EDA86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79617C4F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BEAD23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6A8E866D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78C801A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2BF344E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2EA6E314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53624098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5E5A" w:rsidRPr="006461EA" w14:paraId="0A5E4616" w14:textId="77777777" w:rsidTr="00C66F1C">
        <w:tc>
          <w:tcPr>
            <w:tcW w:w="3276" w:type="dxa"/>
          </w:tcPr>
          <w:p w14:paraId="035EC1B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653A0A4E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25EF3F2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EAA2C19" w14:textId="3C5665E5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4,721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616AAC2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1768C72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45B0B64" w14:textId="540A414E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2,887</w:t>
            </w:r>
          </w:p>
        </w:tc>
        <w:tc>
          <w:tcPr>
            <w:tcW w:w="246" w:type="dxa"/>
            <w:gridSpan w:val="2"/>
          </w:tcPr>
          <w:p w14:paraId="43D0D02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081546E0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CCE0CF5" w14:textId="334CADC2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4,482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47D3F3F6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2509CB7A" w14:textId="77777777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942FFDB" w14:textId="03CFBC13" w:rsidR="000B5E5A" w:rsidRPr="006461EA" w:rsidRDefault="000B5E5A" w:rsidP="000B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2,823</w:t>
            </w:r>
          </w:p>
        </w:tc>
      </w:tr>
    </w:tbl>
    <w:p w14:paraId="5DB35F15" w14:textId="77777777" w:rsidR="0081450C" w:rsidRPr="006461EA" w:rsidRDefault="0081450C">
      <w:pPr>
        <w:rPr>
          <w:sz w:val="28"/>
          <w:szCs w:val="28"/>
        </w:rPr>
      </w:pPr>
    </w:p>
    <w:tbl>
      <w:tblPr>
        <w:tblW w:w="8197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75234B" w:rsidRPr="006461EA" w14:paraId="38DFF803" w14:textId="77777777" w:rsidTr="00C66F1C">
        <w:trPr>
          <w:gridAfter w:val="1"/>
          <w:wAfter w:w="7" w:type="dxa"/>
        </w:trPr>
        <w:tc>
          <w:tcPr>
            <w:tcW w:w="3240" w:type="dxa"/>
          </w:tcPr>
          <w:p w14:paraId="45537F19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14:paraId="2F3FAD16" w14:textId="77777777" w:rsidR="0075234B" w:rsidRPr="006461EA" w:rsidRDefault="0075234B" w:rsidP="00843B4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5234B" w:rsidRPr="006461EA" w14:paraId="14BDFC03" w14:textId="77777777" w:rsidTr="00C66F1C">
        <w:trPr>
          <w:gridAfter w:val="1"/>
          <w:wAfter w:w="7" w:type="dxa"/>
        </w:trPr>
        <w:tc>
          <w:tcPr>
            <w:tcW w:w="3240" w:type="dxa"/>
          </w:tcPr>
          <w:p w14:paraId="033A6ED3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A3F0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B121B4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E960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5234B" w:rsidRPr="006461EA" w14:paraId="329C422E" w14:textId="77777777" w:rsidTr="00C66F1C">
        <w:tc>
          <w:tcPr>
            <w:tcW w:w="3240" w:type="dxa"/>
          </w:tcPr>
          <w:p w14:paraId="5779A96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65861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5ED7570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3C7C6" w14:textId="77777777" w:rsidR="0075234B" w:rsidRPr="006461EA" w:rsidRDefault="0075234B" w:rsidP="00843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83AAE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5541488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</w:tcPr>
          <w:p w14:paraId="448905C4" w14:textId="77777777" w:rsidR="0075234B" w:rsidRPr="006461EA" w:rsidRDefault="0075234B" w:rsidP="00843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F010D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14:paraId="6FC8292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EBA1" w14:textId="77777777" w:rsidR="0075234B" w:rsidRPr="006461EA" w:rsidRDefault="0075234B" w:rsidP="00843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BC6D9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14:paraId="56C3DA58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75234B" w:rsidRPr="006461EA" w14:paraId="140D3509" w14:textId="77777777" w:rsidTr="00C66F1C">
        <w:trPr>
          <w:trHeight w:hRule="exact" w:val="381"/>
        </w:trPr>
        <w:tc>
          <w:tcPr>
            <w:tcW w:w="3240" w:type="dxa"/>
          </w:tcPr>
          <w:p w14:paraId="2FA39AE1" w14:textId="77777777" w:rsidR="0075234B" w:rsidRPr="006461EA" w:rsidRDefault="0075234B" w:rsidP="00843B4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97E1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79E7BFE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AB8EE0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33918EB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BDC9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31EA60D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568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75234B" w:rsidRPr="006461EA" w14:paraId="2851239E" w14:textId="77777777" w:rsidTr="00C66F1C">
        <w:tc>
          <w:tcPr>
            <w:tcW w:w="3240" w:type="dxa"/>
            <w:hideMark/>
          </w:tcPr>
          <w:p w14:paraId="59B8472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0D8E757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D3C347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79B5667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3F299829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39BF3323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7719A22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2D6F77B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234B" w:rsidRPr="006461EA" w14:paraId="5C4D2D4D" w14:textId="77777777" w:rsidTr="00C66F1C">
        <w:tc>
          <w:tcPr>
            <w:tcW w:w="3240" w:type="dxa"/>
            <w:hideMark/>
          </w:tcPr>
          <w:p w14:paraId="4BD0205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0A758F7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B0C6964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63419E4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(2,732)</w:t>
            </w:r>
          </w:p>
        </w:tc>
        <w:tc>
          <w:tcPr>
            <w:tcW w:w="236" w:type="dxa"/>
          </w:tcPr>
          <w:p w14:paraId="17D1FD4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6DEE17C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2142E93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3,194</w:t>
            </w:r>
          </w:p>
        </w:tc>
        <w:tc>
          <w:tcPr>
            <w:tcW w:w="246" w:type="dxa"/>
            <w:gridSpan w:val="2"/>
          </w:tcPr>
          <w:p w14:paraId="3B4B973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5DF5F732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019128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2,615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1CE99FD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49A4BA5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F8C816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3,064</w:t>
            </w:r>
          </w:p>
        </w:tc>
      </w:tr>
      <w:tr w:rsidR="0075234B" w:rsidRPr="006461EA" w14:paraId="418C47AB" w14:textId="77777777" w:rsidTr="00C66F1C">
        <w:trPr>
          <w:trHeight w:val="188"/>
        </w:trPr>
        <w:tc>
          <w:tcPr>
            <w:tcW w:w="3240" w:type="dxa"/>
          </w:tcPr>
          <w:p w14:paraId="17CFB77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16BF326B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FFDFDF3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0E042D4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5149695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0859F33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7DD42D9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4FE5E4ED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234B" w:rsidRPr="006461EA" w14:paraId="1586D8CF" w14:textId="77777777" w:rsidTr="00C66F1C">
        <w:tc>
          <w:tcPr>
            <w:tcW w:w="3240" w:type="dxa"/>
          </w:tcPr>
          <w:p w14:paraId="3DA6305B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2B99E69B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A30901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44149CA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65CA3B0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1A48957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6D9B39C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7704FDBB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234B" w:rsidRPr="006461EA" w14:paraId="06E51BC7" w14:textId="77777777" w:rsidTr="00C66F1C">
        <w:tc>
          <w:tcPr>
            <w:tcW w:w="3240" w:type="dxa"/>
          </w:tcPr>
          <w:p w14:paraId="713849F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177BC2C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1ED4CC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7A63B8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3,080</w:t>
            </w:r>
          </w:p>
        </w:tc>
        <w:tc>
          <w:tcPr>
            <w:tcW w:w="236" w:type="dxa"/>
          </w:tcPr>
          <w:p w14:paraId="0F4601A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0BBA7E8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C9529AC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(2,690)</w:t>
            </w:r>
          </w:p>
        </w:tc>
        <w:tc>
          <w:tcPr>
            <w:tcW w:w="246" w:type="dxa"/>
            <w:gridSpan w:val="2"/>
          </w:tcPr>
          <w:p w14:paraId="516C69C9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4723325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C4F7F43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2,955</w:t>
            </w:r>
          </w:p>
        </w:tc>
        <w:tc>
          <w:tcPr>
            <w:tcW w:w="239" w:type="dxa"/>
          </w:tcPr>
          <w:p w14:paraId="00D1FBA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12AF954D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4FF72D4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2,580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5234B" w:rsidRPr="006461EA" w14:paraId="3304FD59" w14:textId="77777777" w:rsidTr="00C66F1C">
        <w:tc>
          <w:tcPr>
            <w:tcW w:w="3240" w:type="dxa"/>
          </w:tcPr>
          <w:p w14:paraId="1E675A9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7E0C112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FFAD00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14:paraId="440B3B5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7DF0452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14:paraId="059AE7FB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22C23BD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14:paraId="107D53D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234B" w:rsidRPr="006461EA" w14:paraId="15EE8CD9" w14:textId="77777777" w:rsidTr="00C66F1C">
        <w:tc>
          <w:tcPr>
            <w:tcW w:w="3240" w:type="dxa"/>
          </w:tcPr>
          <w:p w14:paraId="61780E4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55C9B168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5A7D24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14:paraId="023AAC1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14:paraId="1FE7931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14:paraId="1203AD50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321C7E26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14:paraId="0A205877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5234B" w:rsidRPr="006461EA" w14:paraId="566E800A" w14:textId="77777777" w:rsidTr="00C66F1C">
        <w:tc>
          <w:tcPr>
            <w:tcW w:w="3240" w:type="dxa"/>
          </w:tcPr>
          <w:p w14:paraId="7B9E1C79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</w:t>
            </w:r>
          </w:p>
          <w:p w14:paraId="7BB73E45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FDCE80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8BF5F3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(2,914)</w:t>
            </w:r>
          </w:p>
        </w:tc>
        <w:tc>
          <w:tcPr>
            <w:tcW w:w="236" w:type="dxa"/>
          </w:tcPr>
          <w:p w14:paraId="00B3A92E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14:paraId="076DFD0A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1912C5F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1,812</w:t>
            </w:r>
          </w:p>
        </w:tc>
        <w:tc>
          <w:tcPr>
            <w:tcW w:w="246" w:type="dxa"/>
            <w:gridSpan w:val="2"/>
          </w:tcPr>
          <w:p w14:paraId="595FFF48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14:paraId="52D14948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1F52254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2,792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7432BBD1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14:paraId="595C2FD2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0A35E89" w14:textId="77777777" w:rsidR="0075234B" w:rsidRPr="006461EA" w:rsidRDefault="0075234B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1,789</w:t>
            </w:r>
          </w:p>
        </w:tc>
      </w:tr>
    </w:tbl>
    <w:p w14:paraId="6832EA67" w14:textId="5FFD2E24" w:rsidR="00872730" w:rsidRPr="006461EA" w:rsidRDefault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EDFF4C5" w14:textId="182028BF" w:rsidR="00B80885" w:rsidRPr="006461EA" w:rsidRDefault="00B80885" w:rsidP="00936534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260" w:right="54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461EA">
        <w:rPr>
          <w:rFonts w:ascii="Browallia New" w:hAnsi="Browallia New" w:cs="Browallia New"/>
          <w:sz w:val="28"/>
          <w:szCs w:val="28"/>
        </w:rPr>
        <w:t>13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</w:rPr>
        <w:t>2561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สภานิติบัญญัติแห่งชาติได้เห็นชอบพระราชบัญญัติคุ้มครองแรงงาน และจะมีผลใช้บังคับ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เมื่อพ้น </w:t>
      </w:r>
      <w:r w:rsidRPr="006461EA">
        <w:rPr>
          <w:rFonts w:ascii="Browallia New" w:hAnsi="Browallia New" w:cs="Browallia New"/>
          <w:sz w:val="28"/>
          <w:szCs w:val="28"/>
        </w:rPr>
        <w:t>30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วันนับแต่วันที่ประกาศในราชกิจจานุเบกษา ซี่งกำหนดให้นายจ้างต้องจ่ายค่าชดเชย หากลูกจ้างทำงานติดต่อกันครบ </w:t>
      </w:r>
      <w:r w:rsidRPr="006461EA">
        <w:rPr>
          <w:rFonts w:ascii="Browallia New" w:hAnsi="Browallia New" w:cs="Browallia New"/>
          <w:sz w:val="28"/>
          <w:szCs w:val="28"/>
        </w:rPr>
        <w:t>20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461EA">
        <w:rPr>
          <w:rFonts w:ascii="Browallia New" w:hAnsi="Browallia New" w:cs="Browallia New"/>
          <w:sz w:val="28"/>
          <w:szCs w:val="28"/>
        </w:rPr>
        <w:t>400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วัน หากกฎหมายดังกล่าวมีผลบังคับใช้ กลุ่มบริษัทจะรับรู้ประมาณการหนี้สินผลประโยชน์พนักงานรวมถึงต้นทุนบริการในอดีตเพิ่มขึ้นจำนวน </w:t>
      </w:r>
      <w:r w:rsidR="00B068F0" w:rsidRPr="006461EA">
        <w:rPr>
          <w:rFonts w:ascii="Browallia New" w:hAnsi="Browallia New" w:cs="Browallia New"/>
          <w:sz w:val="28"/>
          <w:szCs w:val="28"/>
        </w:rPr>
        <w:t>7.</w:t>
      </w:r>
      <w:r w:rsidR="00544C9F" w:rsidRPr="006461EA">
        <w:rPr>
          <w:rFonts w:ascii="Browallia New" w:hAnsi="Browallia New" w:cs="Browallia New"/>
          <w:sz w:val="28"/>
          <w:szCs w:val="28"/>
        </w:rPr>
        <w:t>56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ในงบการเงินรวม และ </w:t>
      </w:r>
      <w:r w:rsidR="00544C9F" w:rsidRPr="006461EA">
        <w:rPr>
          <w:rFonts w:ascii="Browallia New" w:hAnsi="Browallia New" w:cs="Browallia New"/>
          <w:sz w:val="28"/>
          <w:szCs w:val="28"/>
        </w:rPr>
        <w:t xml:space="preserve">7.10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 ในงบการเงินเฉพาะ</w:t>
      </w:r>
      <w:r w:rsidR="00975D97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ตามลำดับ โดยกลุ่มบริษัทเลือกบันทึกบัญชีเพื่อรับรู้ผลกระทบดังกล่าวในปี </w:t>
      </w:r>
      <w:r w:rsidRPr="006461EA">
        <w:rPr>
          <w:rFonts w:ascii="Browallia New" w:hAnsi="Browallia New" w:cs="Browallia New"/>
          <w:sz w:val="28"/>
          <w:szCs w:val="28"/>
        </w:rPr>
        <w:t>2562</w:t>
      </w:r>
    </w:p>
    <w:p w14:paraId="4FB2385D" w14:textId="77777777" w:rsidR="00B80885" w:rsidRPr="00975D97" w:rsidRDefault="00B80885" w:rsidP="00936534">
      <w:pPr>
        <w:tabs>
          <w:tab w:val="clear" w:pos="454"/>
          <w:tab w:val="clear" w:pos="680"/>
        </w:tabs>
        <w:spacing w:line="240" w:lineRule="auto"/>
        <w:ind w:left="993" w:right="54"/>
        <w:jc w:val="both"/>
        <w:rPr>
          <w:rFonts w:ascii="Browallia New" w:hAnsi="Browallia New" w:cs="Browallia New"/>
          <w:sz w:val="28"/>
          <w:szCs w:val="28"/>
        </w:rPr>
      </w:pPr>
    </w:p>
    <w:p w14:paraId="04576B68" w14:textId="77777777" w:rsidR="00874C97" w:rsidRPr="006461EA" w:rsidRDefault="003F2E97" w:rsidP="005728C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993"/>
          <w:tab w:val="left" w:pos="1170"/>
          <w:tab w:val="left" w:pos="1260"/>
        </w:tabs>
        <w:spacing w:line="240" w:lineRule="auto"/>
        <w:ind w:right="1800" w:hanging="6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72730"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874C97"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โครงการสมทบเงินที่กำหนดไว้</w:t>
      </w:r>
    </w:p>
    <w:p w14:paraId="28C01D2B" w14:textId="77777777" w:rsidR="00874C97" w:rsidRPr="006461EA" w:rsidRDefault="00874C97" w:rsidP="00874C97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p w14:paraId="6D2BD0C9" w14:textId="6A881368" w:rsidR="00147262" w:rsidRPr="006461EA" w:rsidRDefault="005728C8" w:rsidP="005728C8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260" w:right="5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 xml:space="preserve">บริษัทและพนักงานบริษัทได้เข้าร่วมเป็นสมาชิกกองทุนสำรองเลี้ยงชีพ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="00147262" w:rsidRPr="006461EA">
        <w:rPr>
          <w:rFonts w:ascii="Browallia New" w:hAnsi="Browallia New" w:cs="Browallia New"/>
          <w:sz w:val="28"/>
          <w:szCs w:val="28"/>
        </w:rPr>
        <w:t xml:space="preserve">2530 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>ซึ่งประกอบด้วยเงินที่พนักงานจ่ายสะสมและเงินที่</w:t>
      </w:r>
      <w:r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 xml:space="preserve">บริษัทจ่ายสมทบ และจะจ่ายให้พนักงานในกรณีที่ออกจากงานตามระเบียบว่าด้วยกองทุนดังกล่าว สำหรับปี </w:t>
      </w:r>
      <w:r w:rsidR="00147262" w:rsidRPr="006461EA">
        <w:rPr>
          <w:rFonts w:ascii="Browallia New" w:hAnsi="Browallia New" w:cs="Browallia New"/>
          <w:sz w:val="28"/>
          <w:szCs w:val="28"/>
        </w:rPr>
        <w:t>256</w:t>
      </w:r>
      <w:r w:rsidR="0075234B" w:rsidRPr="006461EA">
        <w:rPr>
          <w:rFonts w:ascii="Browallia New" w:hAnsi="Browallia New" w:cs="Browallia New"/>
          <w:sz w:val="28"/>
          <w:szCs w:val="28"/>
        </w:rPr>
        <w:t>1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147262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75234B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="0014726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 xml:space="preserve">บริษัทได้จ่ายเงินสมทบกองทุนสำรองเลี้ยงชีพพนักงาน เป็นจำนวนเงิน </w:t>
      </w:r>
      <w:r w:rsidR="009A09E5" w:rsidRPr="006461EA">
        <w:rPr>
          <w:rFonts w:ascii="Browallia New" w:hAnsi="Browallia New" w:cs="Browallia New"/>
          <w:sz w:val="28"/>
          <w:szCs w:val="28"/>
        </w:rPr>
        <w:t>5.02</w:t>
      </w:r>
      <w:r w:rsidR="004A7FAF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147262" w:rsidRPr="006461EA">
        <w:rPr>
          <w:rFonts w:ascii="Browallia New" w:hAnsi="Browallia New" w:cs="Browallia New"/>
          <w:sz w:val="28"/>
          <w:szCs w:val="28"/>
        </w:rPr>
        <w:t xml:space="preserve"> 4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>.</w:t>
      </w:r>
      <w:r w:rsidR="00900E5D" w:rsidRPr="006461EA">
        <w:rPr>
          <w:rFonts w:ascii="Browallia New" w:hAnsi="Browallia New" w:cs="Browallia New"/>
          <w:sz w:val="28"/>
          <w:szCs w:val="28"/>
        </w:rPr>
        <w:t>67</w:t>
      </w:r>
      <w:r w:rsidR="00147262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47262" w:rsidRPr="006461EA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44F5AAE0" w14:textId="77777777" w:rsidR="00147262" w:rsidRPr="006461EA" w:rsidRDefault="0014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1A0DA5C" w14:textId="77777777" w:rsidR="00B80885" w:rsidRPr="006461EA" w:rsidRDefault="00B8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6E05C2EE" w14:textId="015AB9E7" w:rsidR="00963A78" w:rsidRPr="006461EA" w:rsidRDefault="00EF409D" w:rsidP="00963A7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ส่วนของผู้ถือหุ้น</w:t>
      </w:r>
    </w:p>
    <w:p w14:paraId="109A869F" w14:textId="77777777" w:rsidR="00963A78" w:rsidRPr="006461EA" w:rsidRDefault="00963A78" w:rsidP="00963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6D56DD7" w14:textId="132B41FB" w:rsidR="00CF3F7A" w:rsidRPr="006461EA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EF409D"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ทุนจดทะเบียนและชำระแล้ว</w:t>
      </w:r>
    </w:p>
    <w:p w14:paraId="24E3D009" w14:textId="77777777" w:rsidR="00CF3F7A" w:rsidRPr="006461EA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B0B792" w14:textId="77777777" w:rsidR="00CF3F7A" w:rsidRPr="006461EA" w:rsidRDefault="00CF3F7A" w:rsidP="0075234B">
      <w:pPr>
        <w:tabs>
          <w:tab w:val="clear" w:pos="454"/>
          <w:tab w:val="clear" w:pos="680"/>
          <w:tab w:val="clear" w:pos="907"/>
          <w:tab w:val="left" w:pos="1260"/>
          <w:tab w:val="left" w:pos="1350"/>
        </w:tabs>
        <w:spacing w:line="240" w:lineRule="auto"/>
        <w:ind w:left="999" w:right="6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>/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17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>มีมติอนุมัติให้จำหน่ายหุ้นที่บริษัทซื้อคืนในโครงการซื้อคืน (</w:t>
      </w:r>
      <w:r w:rsidRPr="006461EA">
        <w:rPr>
          <w:rFonts w:ascii="Browallia New" w:hAnsi="Browallia New" w:cs="Browallia New"/>
          <w:sz w:val="28"/>
          <w:szCs w:val="28"/>
        </w:rPr>
        <w:t>Treasury Stock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ตั้งแต่วันที่ </w:t>
      </w:r>
      <w:r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>-</w:t>
      </w:r>
      <w:r w:rsidRPr="006461EA">
        <w:rPr>
          <w:rFonts w:ascii="Browallia New" w:hAnsi="Browallia New" w:cs="Browallia New"/>
          <w:sz w:val="28"/>
          <w:szCs w:val="28"/>
        </w:rPr>
        <w:t xml:space="preserve">15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โดยบริษัทต้องขายหุ้นซื้อคืนในราคาไม่ต่ำกว่าหุ้นละ </w:t>
      </w:r>
      <w:r w:rsidRPr="006461EA">
        <w:rPr>
          <w:rFonts w:ascii="Browallia New" w:hAnsi="Browallia New" w:cs="Browallia New"/>
          <w:sz w:val="28"/>
          <w:szCs w:val="28"/>
        </w:rPr>
        <w:t>0</w:t>
      </w:r>
      <w:r w:rsidRPr="006461EA">
        <w:rPr>
          <w:rFonts w:ascii="Browallia New" w:hAnsi="Browallia New" w:cs="Browallia New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60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บาทต่อหุ้น และเมื่อพ้นกำหนดระยะเวลาจำหน่ายหุ้นที่ซื้อคืน กรณีที่บริษัทไม่จำหน่ายหรือจำหน่ายไม่ได้ บริษัทจะดำเนินการลดทุนจดทะเบียนและทุนชำระแล้ว โดยวิธีตัดหุ้นที่ซื้อคืนและยังไม่ได้จำหน่ายทั้งหมด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ทั้งนี้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ในการประชุมคณะกรรมการบริษัทครั้งที่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27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ได้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มีมติอนุมัติให้ลดทุนจดทะเบียน</w:t>
      </w:r>
      <w:r w:rsidRPr="006461EA">
        <w:rPr>
          <w:rFonts w:ascii="Browallia New" w:hAnsi="Browallia New" w:cs="Browallia New"/>
          <w:sz w:val="28"/>
          <w:szCs w:val="28"/>
          <w:cs/>
        </w:rPr>
        <w:t>และทุนชำระแล้ว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บริษัทได้จดทะเบียนลดทุนกับ</w:t>
      </w:r>
      <w:r w:rsidR="0075234B" w:rsidRPr="006461EA">
        <w:rPr>
          <w:rFonts w:ascii="Browallia New" w:hAnsi="Browallia New" w:cs="Browallia New"/>
          <w:sz w:val="28"/>
          <w:szCs w:val="28"/>
          <w:lang w:val="en-GB"/>
        </w:rPr>
        <w:t xml:space="preserve">          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กรมพัฒนาธุรกิจการค้าทั้งจำนวนแล้วในวันเดียวกัน</w:t>
      </w:r>
      <w:r w:rsidR="00B942D4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ซึ่ง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ในการ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ประชุมสามัญผู้ถือหุ้นประจำปี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27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>ผู้ถือหุ้นมีมติอนุมัติการลดทุนจดทะเบียนจากเดิม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>5,716,304,582</w:t>
      </w:r>
      <w:r w:rsidRPr="006461EA">
        <w:rPr>
          <w:rFonts w:ascii="Browallia New" w:hAnsi="Browallia New" w:cs="Browallia New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75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 w:rsidRPr="006461EA">
        <w:rPr>
          <w:rFonts w:ascii="Browallia New" w:hAnsi="Browallia New" w:cs="Browallia New"/>
          <w:sz w:val="28"/>
          <w:szCs w:val="28"/>
        </w:rPr>
        <w:t>4,588,195,610</w:t>
      </w:r>
      <w:r w:rsidRPr="006461EA">
        <w:rPr>
          <w:rFonts w:ascii="Browallia New" w:hAnsi="Browallia New" w:cs="Browallia New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65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บริษัทได้จดทะเบียนลดทุนกับกรมพัฒนาธุรกิจการค้าแล้วในวั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16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6461EA">
        <w:rPr>
          <w:rFonts w:ascii="Browallia New" w:hAnsi="Browallia New" w:cs="Browallia New"/>
          <w:sz w:val="28"/>
          <w:szCs w:val="28"/>
        </w:rPr>
        <w:t>2560</w:t>
      </w:r>
    </w:p>
    <w:p w14:paraId="607F2EC2" w14:textId="77777777" w:rsidR="00F466E6" w:rsidRPr="006461EA" w:rsidRDefault="00F466E6" w:rsidP="00872730">
      <w:pPr>
        <w:tabs>
          <w:tab w:val="clear" w:pos="454"/>
          <w:tab w:val="clear" w:pos="680"/>
          <w:tab w:val="left" w:pos="630"/>
          <w:tab w:val="left" w:pos="990"/>
        </w:tabs>
        <w:spacing w:line="240" w:lineRule="auto"/>
        <w:ind w:left="851" w:right="60"/>
        <w:jc w:val="thaiDistribute"/>
        <w:rPr>
          <w:rFonts w:ascii="Browallia New" w:hAnsi="Browallia New" w:cs="Browallia New"/>
        </w:rPr>
      </w:pPr>
    </w:p>
    <w:p w14:paraId="0A31B6B3" w14:textId="77777777" w:rsidR="0075234B" w:rsidRPr="006461EA" w:rsidRDefault="0075234B" w:rsidP="0075234B">
      <w:pPr>
        <w:tabs>
          <w:tab w:val="clear" w:pos="454"/>
          <w:tab w:val="clear" w:pos="680"/>
          <w:tab w:val="clear" w:pos="907"/>
          <w:tab w:val="left" w:pos="630"/>
          <w:tab w:val="left" w:pos="1323"/>
          <w:tab w:val="left" w:pos="2241"/>
        </w:tabs>
        <w:spacing w:line="240" w:lineRule="auto"/>
        <w:ind w:left="1008" w:right="60"/>
        <w:jc w:val="thaiDistribute"/>
        <w:rPr>
          <w:rFonts w:ascii="Browallia New" w:hAnsi="Browallia New" w:cs="Browallia New"/>
        </w:rPr>
      </w:pPr>
    </w:p>
    <w:p w14:paraId="303AABEC" w14:textId="4905B9DB" w:rsidR="00CF3F7A" w:rsidRPr="006461EA" w:rsidRDefault="00CF3F7A" w:rsidP="0075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รายการเคลื่อนไหวของทุนจดทะเบียนและชำระแล้วสำหรับ</w:t>
      </w:r>
      <w:r w:rsidR="005E080B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10CDF" w:rsidRPr="006461E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10CDF" w:rsidRPr="006461EA">
        <w:rPr>
          <w:rFonts w:ascii="Browallia New" w:eastAsia="SimSun" w:hAnsi="Browallia New" w:cs="Browallia New"/>
          <w:sz w:val="28"/>
          <w:szCs w:val="28"/>
          <w:lang w:val="en-GB"/>
        </w:rPr>
        <w:t xml:space="preserve">31 </w:t>
      </w:r>
      <w:r w:rsidR="00F10CDF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F10CDF" w:rsidRPr="006461EA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 </w:t>
      </w:r>
      <w:r w:rsidR="00975D97">
        <w:rPr>
          <w:rFonts w:ascii="Browallia New" w:eastAsia="SimSun" w:hAnsi="Browallia New" w:cs="Browallia New"/>
          <w:sz w:val="28"/>
          <w:szCs w:val="28"/>
          <w:lang w:val="en-GB"/>
        </w:rPr>
        <w:t xml:space="preserve">2561 </w:t>
      </w:r>
      <w:r w:rsidR="00975D97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และ </w:t>
      </w:r>
      <w:r w:rsidR="00F10CDF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F10CDF" w:rsidRPr="006461EA">
        <w:rPr>
          <w:rFonts w:ascii="Browallia New" w:hAnsi="Browallia New" w:cs="Browallia New"/>
          <w:sz w:val="28"/>
          <w:szCs w:val="28"/>
        </w:rPr>
        <w:t>6</w:t>
      </w:r>
      <w:r w:rsidR="000E2537" w:rsidRPr="006461EA">
        <w:rPr>
          <w:rFonts w:ascii="Browallia New" w:hAnsi="Browallia New" w:cs="Browallia New"/>
          <w:sz w:val="28"/>
          <w:szCs w:val="28"/>
        </w:rPr>
        <w:t>0</w:t>
      </w:r>
      <w:r w:rsidR="00F10CDF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มีดังนี้ </w:t>
      </w:r>
    </w:p>
    <w:p w14:paraId="55E24DBB" w14:textId="77777777" w:rsidR="005B7F47" w:rsidRPr="006461EA" w:rsidRDefault="005B7F47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26" w:type="dxa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1332"/>
        <w:gridCol w:w="1178"/>
        <w:gridCol w:w="1128"/>
        <w:gridCol w:w="1152"/>
      </w:tblGrid>
      <w:tr w:rsidR="00CF3F7A" w:rsidRPr="006461EA" w14:paraId="18B76DCC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E655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3E33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วันที่ได้รับอนุมัติ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CC8C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14:paraId="24AEDC2C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พันหุ้น)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43A2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9686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F3F7A" w:rsidRPr="006461EA" w14:paraId="276273DD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4FFBD9CA" w14:textId="77777777" w:rsidR="00CF3F7A" w:rsidRPr="006461EA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BDEFA72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43A95A6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68BB78D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0D898B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37" w:rsidRPr="006461EA" w14:paraId="53656CB9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9B03" w14:textId="1BB2E8C7" w:rsidR="000E2537" w:rsidRPr="006461EA" w:rsidRDefault="000E2537" w:rsidP="000E253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5E7EA2" w14:textId="77777777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342CDDB3" w14:textId="7E010802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6,890,064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841F57E" w14:textId="089D32AF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73B7F7" w14:textId="60AB48E4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5,856,556</w:t>
            </w:r>
          </w:p>
        </w:tc>
      </w:tr>
      <w:tr w:rsidR="000E2537" w:rsidRPr="006461EA" w14:paraId="4E39224B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E7EB" w14:textId="77777777" w:rsidR="000E2537" w:rsidRPr="006461EA" w:rsidRDefault="000E2537" w:rsidP="000E253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1B62618" w14:textId="2618380F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ก.พ.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3E04D25" w14:textId="0A2B5A24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(165,000)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EFC69F7" w14:textId="3C2DBD84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A2DBB" w14:textId="41CC51C3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(140,250)</w:t>
            </w:r>
          </w:p>
        </w:tc>
      </w:tr>
      <w:tr w:rsidR="000E2537" w:rsidRPr="006461EA" w14:paraId="2E72F868" w14:textId="77777777" w:rsidTr="0075234B">
        <w:trPr>
          <w:trHeight w:val="28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7C67" w14:textId="77777777" w:rsidR="000E2537" w:rsidRPr="006461EA" w:rsidRDefault="000E2537" w:rsidP="000E253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EE23722" w14:textId="56697364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พ.ค.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76A0AA3" w14:textId="267C9D18" w:rsidR="000E2537" w:rsidRPr="006461EA" w:rsidRDefault="000E2537" w:rsidP="000E25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(1,327,187)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26FB30" w14:textId="15A36C6D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7F3076" w14:textId="398348BF" w:rsidR="000E2537" w:rsidRPr="006461EA" w:rsidRDefault="000E2537" w:rsidP="000E25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(1,128,110)</w:t>
            </w:r>
          </w:p>
        </w:tc>
      </w:tr>
      <w:tr w:rsidR="00CF3F7A" w:rsidRPr="006461EA" w14:paraId="2ADE1506" w14:textId="77777777" w:rsidTr="0075234B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089F2" w14:textId="41B9D7A8" w:rsidR="00CF3F7A" w:rsidRPr="006461EA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0CDF"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0CDF" w:rsidRPr="006461EA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="00F10CDF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  <w:r w:rsidR="00975D9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975D97">
              <w:rPr>
                <w:rFonts w:ascii="Browallia New" w:hAnsi="Browallia New" w:cs="Browallia New"/>
                <w:sz w:val="28"/>
                <w:szCs w:val="28"/>
              </w:rPr>
              <w:t xml:space="preserve">2561 </w:t>
            </w:r>
            <w:r w:rsidR="00975D9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F10CDF" w:rsidRPr="006461E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F10CDF"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10CDF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37" w:rsidRPr="006461E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F10CDF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EA8CC6E" w14:textId="43791830" w:rsidR="00CF3F7A" w:rsidRPr="006461EA" w:rsidRDefault="001253E3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397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CB73E52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DECFFE" w14:textId="69DC0151" w:rsidR="00CF3F7A" w:rsidRPr="006461EA" w:rsidRDefault="001253E3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588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196</w:t>
            </w:r>
          </w:p>
        </w:tc>
      </w:tr>
    </w:tbl>
    <w:p w14:paraId="24D9412D" w14:textId="77777777" w:rsidR="00CF3F7A" w:rsidRPr="006461EA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</w:p>
    <w:p w14:paraId="3DA62574" w14:textId="77777777" w:rsidR="00CF3F7A" w:rsidRPr="006461EA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393" w:type="dxa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1314"/>
        <w:gridCol w:w="1212"/>
        <w:gridCol w:w="1134"/>
        <w:gridCol w:w="1097"/>
      </w:tblGrid>
      <w:tr w:rsidR="00CF3F7A" w:rsidRPr="006461EA" w14:paraId="68208090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9F45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ทุนที่ออกและชำระเต็มมูลค่าแล้ว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E286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วันที่ได้รับอนุมัติ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FAF5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14:paraId="227B5F66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9016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9980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F3F7A" w:rsidRPr="006461EA" w14:paraId="49EBDA6E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41F115F0" w14:textId="77777777" w:rsidR="00CF3F7A" w:rsidRPr="006461EA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8E37B2B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29F8F870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FB608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5D7267A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37" w:rsidRPr="006461EA" w14:paraId="1E166FA9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78278C11" w14:textId="5D6CEE7E" w:rsidR="000E2537" w:rsidRPr="006461EA" w:rsidRDefault="000E2537" w:rsidP="000E253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0356DC6" w14:textId="77777777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CC119AD" w14:textId="035F6913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5,562,877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2C608" w14:textId="7E4EA8FC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7405FD" w14:textId="18231B6F" w:rsidR="000E2537" w:rsidRPr="006461EA" w:rsidRDefault="000E2537" w:rsidP="000E25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4,728,446</w:t>
            </w:r>
          </w:p>
        </w:tc>
      </w:tr>
      <w:tr w:rsidR="000E2537" w:rsidRPr="006461EA" w14:paraId="3F84029D" w14:textId="77777777" w:rsidTr="0075234B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5DC67B70" w14:textId="52BFC058" w:rsidR="000E2537" w:rsidRPr="006461EA" w:rsidRDefault="000E2537" w:rsidP="000E253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27A57BF" w14:textId="1933C829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ก.พ.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A850EFB" w14:textId="7A702161" w:rsidR="000E2537" w:rsidRPr="006461EA" w:rsidRDefault="000E2537" w:rsidP="000E25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(165,000)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C8FCB" w14:textId="1026D97A" w:rsidR="000E2537" w:rsidRPr="006461EA" w:rsidRDefault="000E2537" w:rsidP="000E25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A454C11" w14:textId="55F32AC9" w:rsidR="000E2537" w:rsidRPr="006461EA" w:rsidRDefault="000E2537" w:rsidP="000E25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(140,250)</w:t>
            </w:r>
          </w:p>
        </w:tc>
      </w:tr>
      <w:tr w:rsidR="00CF3F7A" w:rsidRPr="006461EA" w14:paraId="41F6D9F6" w14:textId="77777777" w:rsidTr="0075234B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52417" w14:textId="5220155C" w:rsidR="00CF3F7A" w:rsidRPr="006461EA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F10CDF" w:rsidRPr="006461EA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6461EA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0CDF"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  <w:r w:rsidRPr="006461E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975D97">
              <w:rPr>
                <w:rFonts w:ascii="Browallia New" w:hAnsi="Browallia New" w:cs="Browallia New"/>
                <w:sz w:val="28"/>
                <w:szCs w:val="28"/>
              </w:rPr>
              <w:t xml:space="preserve">2561 </w:t>
            </w:r>
            <w:r w:rsidR="00975D97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975D97" w:rsidRPr="006461E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37" w:rsidRPr="006461EA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1266524" w14:textId="722C9F39" w:rsidR="00CF3F7A" w:rsidRPr="006461EA" w:rsidRDefault="001253E3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397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2E74D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F704AEA" w14:textId="2E835AD8" w:rsidR="00CF3F7A" w:rsidRPr="006461EA" w:rsidRDefault="001253E3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588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196</w:t>
            </w:r>
          </w:p>
        </w:tc>
      </w:tr>
    </w:tbl>
    <w:p w14:paraId="36147C06" w14:textId="77777777" w:rsidR="00F42B4D" w:rsidRPr="006461EA" w:rsidRDefault="00F42B4D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68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AE6BADC" w14:textId="137C9885" w:rsidR="006422F3" w:rsidRPr="006461EA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6422F3" w:rsidRPr="006461EA">
        <w:rPr>
          <w:rFonts w:ascii="Browallia New" w:hAnsi="Browallia New" w:cs="Browallia New"/>
          <w:spacing w:val="-4"/>
          <w:sz w:val="28"/>
          <w:szCs w:val="28"/>
          <w:cs/>
        </w:rPr>
        <w:t>ส่วนเกินมูลค่าหุ้น</w:t>
      </w:r>
      <w:r w:rsidR="006422F3"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สามัญ</w:t>
      </w:r>
    </w:p>
    <w:p w14:paraId="109B6B1B" w14:textId="77777777" w:rsidR="006422F3" w:rsidRPr="006461EA" w:rsidRDefault="006422F3" w:rsidP="0064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  <w:u w:val="single"/>
        </w:rPr>
      </w:pPr>
    </w:p>
    <w:p w14:paraId="3568B4D7" w14:textId="77777777" w:rsidR="006422F3" w:rsidRPr="006461EA" w:rsidRDefault="006422F3" w:rsidP="00EC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spacing w:line="240" w:lineRule="auto"/>
        <w:ind w:left="1035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6461EA">
        <w:rPr>
          <w:rFonts w:ascii="Browallia New" w:hAnsi="Browallia New" w:cs="Browallia New"/>
          <w:sz w:val="28"/>
          <w:szCs w:val="28"/>
        </w:rPr>
        <w:t>2535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มาตรา </w:t>
      </w:r>
      <w:r w:rsidRPr="006461EA">
        <w:rPr>
          <w:rFonts w:ascii="Browallia New" w:hAnsi="Browallia New" w:cs="Browallia New"/>
          <w:sz w:val="28"/>
          <w:szCs w:val="28"/>
        </w:rPr>
        <w:t>51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0CEE6145" w14:textId="0040D51B" w:rsidR="006422F3" w:rsidRPr="006461EA" w:rsidRDefault="006422F3" w:rsidP="00F46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270"/>
        <w:rPr>
          <w:rFonts w:ascii="Browallia New" w:hAnsi="Browallia New" w:cs="Browallia New"/>
          <w:spacing w:val="-4"/>
          <w:sz w:val="28"/>
          <w:szCs w:val="28"/>
        </w:rPr>
      </w:pPr>
    </w:p>
    <w:p w14:paraId="30163A48" w14:textId="3837C6C9" w:rsidR="00CF3F7A" w:rsidRPr="006461EA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lastRenderedPageBreak/>
        <w:tab/>
      </w:r>
      <w:r w:rsidR="00CF3F7A" w:rsidRPr="006461EA">
        <w:rPr>
          <w:rFonts w:ascii="Browallia New" w:hAnsi="Browallia New" w:cs="Browallia New"/>
          <w:spacing w:val="-4"/>
          <w:sz w:val="28"/>
          <w:szCs w:val="28"/>
          <w:cs/>
        </w:rPr>
        <w:t>ส่วนเกินทุน - หุ้นสามัญซื้อคืน</w:t>
      </w:r>
    </w:p>
    <w:p w14:paraId="5FC6A80F" w14:textId="77777777" w:rsidR="00CF3F7A" w:rsidRPr="006461EA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4"/>
          <w:szCs w:val="24"/>
        </w:rPr>
      </w:pPr>
    </w:p>
    <w:p w14:paraId="632A215D" w14:textId="251A7260" w:rsidR="00CF3F7A" w:rsidRPr="006461EA" w:rsidRDefault="00CF3F7A" w:rsidP="007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1" w:right="60" w:hanging="7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การลดทุนจดทะเบียนตามข้อ </w:t>
      </w:r>
      <w:r w:rsidR="00EF41B2" w:rsidRPr="006461EA">
        <w:rPr>
          <w:rFonts w:ascii="Browallia New" w:hAnsi="Browallia New" w:cs="Browallia New"/>
          <w:sz w:val="28"/>
          <w:szCs w:val="28"/>
          <w:lang w:val="en-GB"/>
        </w:rPr>
        <w:t>2</w:t>
      </w:r>
      <w:r w:rsidR="001C2226">
        <w:rPr>
          <w:rFonts w:ascii="Browallia New" w:hAnsi="Browallia New" w:cs="Browallia New"/>
          <w:sz w:val="28"/>
          <w:szCs w:val="28"/>
        </w:rPr>
        <w:t>6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ทำให้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เกิดส่วนเกินทุนจากการลดทุนจากหุ้นสามัญซื้อคืน ดังนี้</w:t>
      </w:r>
    </w:p>
    <w:p w14:paraId="624EC56C" w14:textId="77777777" w:rsidR="00CF3F7A" w:rsidRPr="006461EA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6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373"/>
        <w:gridCol w:w="1341"/>
        <w:gridCol w:w="1134"/>
        <w:gridCol w:w="1097"/>
      </w:tblGrid>
      <w:tr w:rsidR="00CF3F7A" w:rsidRPr="006461EA" w14:paraId="6D3B3802" w14:textId="77777777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8BBDF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หุ้นทุนซื้อคืน – หุ้นสามัญ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0240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197C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14:paraId="4E81786C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A0EC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67D6" w14:textId="77777777" w:rsidR="00CF3F7A" w:rsidRPr="006461EA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F3F7A" w:rsidRPr="006461EA" w14:paraId="2892DC63" w14:textId="77777777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3E09892" w14:textId="77777777" w:rsidR="00CF3F7A" w:rsidRPr="006461EA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2A49C5A0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B2F4185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18694" w14:textId="77777777" w:rsidR="00CF3F7A" w:rsidRPr="006461EA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2C48799" w14:textId="77777777" w:rsidR="00CF3F7A" w:rsidRPr="006461EA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8059F" w:rsidRPr="006461EA" w14:paraId="4E5BB56A" w14:textId="77777777" w:rsidTr="004A1EA9"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D99B5" w14:textId="10094337" w:rsidR="0018059F" w:rsidRPr="006461EA" w:rsidRDefault="0018059F" w:rsidP="0018059F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หุ้นสามัญซื้อคืน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B9E8320" w14:textId="0A4F662E" w:rsidR="0018059F" w:rsidRPr="006461EA" w:rsidRDefault="005728C8" w:rsidP="0018059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59F"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962AE" w14:textId="6AE516A0" w:rsidR="0018059F" w:rsidRPr="006461EA" w:rsidRDefault="0018059F" w:rsidP="0018059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0.55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7EB7105" w14:textId="7DD71D3F" w:rsidR="0018059F" w:rsidRPr="006461EA" w:rsidRDefault="005728C8" w:rsidP="0018059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8059F"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91,070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8059F" w:rsidRPr="006461EA" w14:paraId="7826794A" w14:textId="77777777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4B933A" w14:textId="77777777" w:rsidR="0018059F" w:rsidRPr="006461EA" w:rsidRDefault="0018059F" w:rsidP="0018059F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ลดทุน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015BEB3F" w14:textId="584D63F7" w:rsidR="0018059F" w:rsidRPr="006461EA" w:rsidRDefault="0018059F" w:rsidP="0018059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E5C74D4" w14:textId="04C29EC5" w:rsidR="0018059F" w:rsidRPr="006461EA" w:rsidRDefault="001C2226" w:rsidP="0018059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AB18B" w14:textId="5F3BC76A" w:rsidR="0018059F" w:rsidRPr="006461EA" w:rsidRDefault="0018059F" w:rsidP="0018059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B7A2691" w14:textId="70768377" w:rsidR="0018059F" w:rsidRPr="006461EA" w:rsidRDefault="0018059F" w:rsidP="0018059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7B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140,250</w:t>
            </w:r>
          </w:p>
        </w:tc>
      </w:tr>
      <w:tr w:rsidR="001253E3" w:rsidRPr="006461EA" w14:paraId="31449737" w14:textId="77777777" w:rsidTr="004A1EA9"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80C4F" w14:textId="78A11DA5" w:rsidR="001253E3" w:rsidRPr="006461EA" w:rsidRDefault="001253E3" w:rsidP="001253E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ส่วนเกินทุน – หุ้นสามัญซื้อคืน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6461EA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8059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ACD196E" w14:textId="254E801F" w:rsidR="001253E3" w:rsidRPr="006461EA" w:rsidRDefault="005728C8" w:rsidP="005728C8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1253E3"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5545A2" w14:textId="77777777" w:rsidR="001253E3" w:rsidRPr="006461EA" w:rsidRDefault="001253E3" w:rsidP="001253E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5D4C4A" w14:textId="396D5DAF" w:rsidR="001253E3" w:rsidRPr="006461EA" w:rsidRDefault="001253E3" w:rsidP="001253E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49,180</w:t>
            </w:r>
          </w:p>
        </w:tc>
      </w:tr>
    </w:tbl>
    <w:p w14:paraId="07D4AF2E" w14:textId="77777777" w:rsidR="00EC2017" w:rsidRPr="006461EA" w:rsidRDefault="00EC2017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5512BF1" w14:textId="7EF875C4" w:rsidR="006422F3" w:rsidRPr="006461EA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6422F3" w:rsidRPr="006461EA">
        <w:rPr>
          <w:rFonts w:ascii="Browallia New" w:hAnsi="Browallia New" w:cs="Browallia New"/>
          <w:spacing w:val="-4"/>
          <w:sz w:val="28"/>
          <w:szCs w:val="28"/>
          <w:cs/>
        </w:rPr>
        <w:t>สำรองตามกฎหมาย</w:t>
      </w:r>
    </w:p>
    <w:p w14:paraId="160F60D2" w14:textId="77777777" w:rsidR="006422F3" w:rsidRPr="006461EA" w:rsidRDefault="006422F3" w:rsidP="006422F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</w:p>
    <w:p w14:paraId="540BB590" w14:textId="44B32A4B" w:rsidR="006422F3" w:rsidRPr="006461EA" w:rsidRDefault="006422F3" w:rsidP="00FF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6461EA">
        <w:rPr>
          <w:rFonts w:ascii="Browallia New" w:hAnsi="Browallia New" w:cs="Browallia New"/>
          <w:sz w:val="28"/>
          <w:szCs w:val="28"/>
        </w:rPr>
        <w:t>2535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6461EA">
        <w:rPr>
          <w:rFonts w:ascii="Browallia New" w:hAnsi="Browallia New" w:cs="Browallia New"/>
          <w:sz w:val="28"/>
          <w:szCs w:val="28"/>
        </w:rPr>
        <w:t>116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6461EA">
        <w:rPr>
          <w:rFonts w:ascii="Browallia New" w:hAnsi="Browallia New" w:cs="Browallia New"/>
          <w:sz w:val="28"/>
          <w:szCs w:val="28"/>
        </w:rPr>
        <w:t xml:space="preserve">5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461EA">
        <w:rPr>
          <w:rFonts w:ascii="Browallia New" w:hAnsi="Browallia New" w:cs="Browallia New"/>
          <w:sz w:val="28"/>
          <w:szCs w:val="28"/>
        </w:rPr>
        <w:t>10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86A5232" w14:textId="77777777" w:rsidR="00FF4031" w:rsidRPr="006461EA" w:rsidRDefault="00FF4031" w:rsidP="00FF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Browallia New" w:hAnsi="Browallia New" w:cs="Browallia New"/>
          <w:sz w:val="24"/>
          <w:szCs w:val="24"/>
        </w:rPr>
      </w:pPr>
    </w:p>
    <w:p w14:paraId="60414A93" w14:textId="06C90FA3" w:rsidR="00CF3F7A" w:rsidRPr="006461EA" w:rsidRDefault="00963A78" w:rsidP="00423678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180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  <w:r w:rsidR="00CF3F7A" w:rsidRPr="006461EA">
        <w:rPr>
          <w:rFonts w:ascii="Browallia New" w:hAnsi="Browallia New" w:cs="Browallia New"/>
          <w:spacing w:val="-4"/>
          <w:sz w:val="28"/>
          <w:szCs w:val="28"/>
          <w:cs/>
        </w:rPr>
        <w:t>สำรองเพื่อการซื้อหุ้นคืน</w:t>
      </w:r>
    </w:p>
    <w:p w14:paraId="43D6CD82" w14:textId="77777777" w:rsidR="00CF3F7A" w:rsidRPr="006461EA" w:rsidRDefault="00CF3F7A" w:rsidP="0087485E">
      <w:pPr>
        <w:pStyle w:val="ListParagraph"/>
        <w:tabs>
          <w:tab w:val="clear" w:pos="454"/>
          <w:tab w:val="clear" w:pos="680"/>
          <w:tab w:val="left" w:pos="990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5935AF34" w14:textId="44F17DB6" w:rsidR="00FF4031" w:rsidRPr="006461EA" w:rsidRDefault="00CF3F7A" w:rsidP="0012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ในการซื้อหุ้นคืน บริษัทต้องกันกำไรสะสมไว้ เป็นเงินสำรองเท่ากับจำนวนเงินที่ได้จ่ายซื้อหุ้นคืนจนกว่าจะมีการจำหน่ายหุ้นที่ซื้อคืนทั้งหมด หรือลดทุนจดทะเบียนและทุนชำระแล้วโดยวิธีตัดหุ้นซื้อคืนที่จำหน่ายไม่หมด แล้วแต่กรณี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ซึ่งเมื่อ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27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6461EA">
        <w:rPr>
          <w:rFonts w:ascii="Browallia New" w:hAnsi="Browallia New" w:cs="Browallia New"/>
          <w:sz w:val="28"/>
          <w:szCs w:val="28"/>
        </w:rPr>
        <w:t xml:space="preserve">2560 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บริษัทได้ลดทุนกับกรมพัฒนาธุรกิจการค้าสำหรับหุ้นสามัญซื้อคืนเนื่องจากบริษัท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ไม่สามารถ</w:t>
      </w:r>
      <w:r w:rsidRPr="006461EA">
        <w:rPr>
          <w:rFonts w:ascii="Browallia New" w:hAnsi="Browallia New" w:cs="Browallia New"/>
          <w:sz w:val="28"/>
          <w:szCs w:val="28"/>
          <w:cs/>
        </w:rPr>
        <w:t>จำหน่ายหุ้นซื้อคืนดังกล่าว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6461EA">
        <w:rPr>
          <w:rFonts w:ascii="Browallia New" w:hAnsi="Browallia New" w:cs="Browallia New"/>
          <w:sz w:val="28"/>
          <w:szCs w:val="28"/>
          <w:cs/>
        </w:rPr>
        <w:t>ภายในระยะเวลาที่กำหนด และได้กลับรายการเงินสำรองเพื่อการซื้อหุ้นคืน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6461EA">
        <w:rPr>
          <w:rFonts w:ascii="Browallia New" w:hAnsi="Browallia New" w:cs="Browallia New"/>
          <w:sz w:val="28"/>
          <w:szCs w:val="28"/>
        </w:rPr>
        <w:t>91</w:t>
      </w:r>
      <w:r w:rsidRPr="006461EA">
        <w:rPr>
          <w:rFonts w:ascii="Browallia New" w:hAnsi="Browallia New" w:cs="Browallia New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 xml:space="preserve">07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6461EA">
        <w:rPr>
          <w:rFonts w:ascii="Browallia New" w:hAnsi="Browallia New" w:cs="Browallia New"/>
          <w:sz w:val="28"/>
          <w:szCs w:val="28"/>
          <w:cs/>
        </w:rPr>
        <w:t>เป็นกำไรสะสม</w:t>
      </w:r>
    </w:p>
    <w:p w14:paraId="7F708B0D" w14:textId="3331D7EB" w:rsidR="00FF4031" w:rsidRPr="006461EA" w:rsidRDefault="00FF4031" w:rsidP="0012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Browallia New" w:hAnsi="Browallia New" w:cs="Browallia New"/>
          <w:sz w:val="22"/>
          <w:szCs w:val="22"/>
        </w:rPr>
      </w:pPr>
    </w:p>
    <w:p w14:paraId="5E2ED6E7" w14:textId="77777777" w:rsidR="00F7660E" w:rsidRPr="006461EA" w:rsidRDefault="00F7660E" w:rsidP="0012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Browallia New" w:hAnsi="Browallia New" w:cs="Browallia New"/>
          <w:sz w:val="2"/>
          <w:szCs w:val="2"/>
        </w:rPr>
      </w:pPr>
    </w:p>
    <w:p w14:paraId="655C1F75" w14:textId="77777777" w:rsidR="00384458" w:rsidRPr="006461EA" w:rsidRDefault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09D86798" w14:textId="207FE40A" w:rsidR="003B0BCA" w:rsidRPr="006461EA" w:rsidRDefault="003B0BCA" w:rsidP="00EC201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รายได้อื่น</w:t>
      </w:r>
    </w:p>
    <w:p w14:paraId="4E0AE7DE" w14:textId="77777777" w:rsidR="00506D94" w:rsidRPr="006461EA" w:rsidRDefault="00506D94" w:rsidP="00506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89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238"/>
        <w:gridCol w:w="1048"/>
        <w:gridCol w:w="236"/>
        <w:gridCol w:w="10"/>
        <w:gridCol w:w="1048"/>
        <w:gridCol w:w="239"/>
        <w:gridCol w:w="1093"/>
      </w:tblGrid>
      <w:tr w:rsidR="00506D94" w:rsidRPr="006461EA" w14:paraId="6931DDF4" w14:textId="77777777" w:rsidTr="00EC2017">
        <w:tc>
          <w:tcPr>
            <w:tcW w:w="3969" w:type="dxa"/>
          </w:tcPr>
          <w:p w14:paraId="136E0B97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92" w:type="dxa"/>
            <w:gridSpan w:val="8"/>
            <w:hideMark/>
          </w:tcPr>
          <w:p w14:paraId="7FBF4E75" w14:textId="77777777" w:rsidR="00506D94" w:rsidRPr="006461EA" w:rsidRDefault="00506D94" w:rsidP="00EA692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06D94" w:rsidRPr="006461EA" w14:paraId="66BC48E0" w14:textId="77777777" w:rsidTr="00EC2017">
        <w:tc>
          <w:tcPr>
            <w:tcW w:w="3969" w:type="dxa"/>
          </w:tcPr>
          <w:p w14:paraId="391CD8C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5C6F4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29E4500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9D9FA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B66B1" w:rsidRPr="006461EA" w14:paraId="47F2A917" w14:textId="77777777" w:rsidTr="00EC2017">
        <w:tc>
          <w:tcPr>
            <w:tcW w:w="3969" w:type="dxa"/>
          </w:tcPr>
          <w:p w14:paraId="6044995B" w14:textId="77777777" w:rsidR="00DB66B1" w:rsidRPr="006461EA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9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2BC2C0C" w14:textId="77777777" w:rsidR="00DB66B1" w:rsidRPr="006461EA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506D94" w:rsidRPr="006461EA" w14:paraId="3C544B51" w14:textId="77777777" w:rsidTr="00EC2017">
        <w:tc>
          <w:tcPr>
            <w:tcW w:w="3969" w:type="dxa"/>
          </w:tcPr>
          <w:p w14:paraId="434DC44D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09BDC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81141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5AA549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</w:tcPr>
          <w:p w14:paraId="5E839D9C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425D6F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5D83" w14:textId="77777777" w:rsidR="00506D94" w:rsidRPr="006461EA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B63E6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506D94" w:rsidRPr="006461EA" w14:paraId="09D4CC89" w14:textId="77777777" w:rsidTr="00EC2017">
        <w:trPr>
          <w:trHeight w:val="226"/>
        </w:trPr>
        <w:tc>
          <w:tcPr>
            <w:tcW w:w="3969" w:type="dxa"/>
          </w:tcPr>
          <w:p w14:paraId="08DA3753" w14:textId="77777777" w:rsidR="00506D94" w:rsidRPr="006461EA" w:rsidRDefault="00506D94" w:rsidP="00EA692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916E9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</w:tcPr>
          <w:p w14:paraId="4440C57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E4DB8D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14:paraId="7DC757DB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27021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1E14A0B2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8610" w14:textId="77777777" w:rsidR="00506D94" w:rsidRPr="006461EA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4745F4" w:rsidRPr="006461EA" w14:paraId="31EC02E7" w14:textId="77777777" w:rsidTr="00EC2017">
        <w:tc>
          <w:tcPr>
            <w:tcW w:w="3969" w:type="dxa"/>
            <w:hideMark/>
          </w:tcPr>
          <w:p w14:paraId="43B76A80" w14:textId="77777777" w:rsidR="004745F4" w:rsidRPr="006461EA" w:rsidRDefault="004745F4" w:rsidP="004745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จากการ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ขายเหล็ก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และคอนกรีต</w:t>
            </w:r>
          </w:p>
        </w:tc>
        <w:tc>
          <w:tcPr>
            <w:tcW w:w="1080" w:type="dxa"/>
          </w:tcPr>
          <w:p w14:paraId="6E7D9C52" w14:textId="08E3B264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10,985 </w:t>
            </w:r>
          </w:p>
        </w:tc>
        <w:tc>
          <w:tcPr>
            <w:tcW w:w="238" w:type="dxa"/>
          </w:tcPr>
          <w:p w14:paraId="63E2DE3D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174AC18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12,426</w:t>
            </w:r>
          </w:p>
        </w:tc>
        <w:tc>
          <w:tcPr>
            <w:tcW w:w="246" w:type="dxa"/>
            <w:gridSpan w:val="2"/>
          </w:tcPr>
          <w:p w14:paraId="43FAD7B4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931FD12" w14:textId="108D22A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10,985 </w:t>
            </w:r>
          </w:p>
        </w:tc>
        <w:tc>
          <w:tcPr>
            <w:tcW w:w="239" w:type="dxa"/>
          </w:tcPr>
          <w:p w14:paraId="5DC6457F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1A650E8D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12,426</w:t>
            </w:r>
          </w:p>
        </w:tc>
      </w:tr>
      <w:tr w:rsidR="004745F4" w:rsidRPr="006461EA" w14:paraId="1F54769F" w14:textId="77777777" w:rsidTr="00EC2017">
        <w:tc>
          <w:tcPr>
            <w:tcW w:w="3969" w:type="dxa"/>
            <w:hideMark/>
          </w:tcPr>
          <w:p w14:paraId="46381CED" w14:textId="77777777" w:rsidR="004745F4" w:rsidRPr="006461EA" w:rsidRDefault="004745F4" w:rsidP="004745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รายได้ขายวัสดุก่อสร้าง</w:t>
            </w:r>
          </w:p>
        </w:tc>
        <w:tc>
          <w:tcPr>
            <w:tcW w:w="1080" w:type="dxa"/>
          </w:tcPr>
          <w:p w14:paraId="71BA9519" w14:textId="223F4EC1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10,650 </w:t>
            </w:r>
          </w:p>
        </w:tc>
        <w:tc>
          <w:tcPr>
            <w:tcW w:w="238" w:type="dxa"/>
          </w:tcPr>
          <w:p w14:paraId="1DF6DA98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222CAC19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6,202</w:t>
            </w:r>
          </w:p>
        </w:tc>
        <w:tc>
          <w:tcPr>
            <w:tcW w:w="246" w:type="dxa"/>
            <w:gridSpan w:val="2"/>
          </w:tcPr>
          <w:p w14:paraId="26D2FB5F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7023F83" w14:textId="2423B4E3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14,800 </w:t>
            </w:r>
          </w:p>
        </w:tc>
        <w:tc>
          <w:tcPr>
            <w:tcW w:w="239" w:type="dxa"/>
          </w:tcPr>
          <w:p w14:paraId="7C4B2974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6A822F10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6,215</w:t>
            </w:r>
          </w:p>
        </w:tc>
      </w:tr>
      <w:tr w:rsidR="00B2075A" w:rsidRPr="006461EA" w14:paraId="078B13CA" w14:textId="77777777" w:rsidTr="00EC2017">
        <w:tc>
          <w:tcPr>
            <w:tcW w:w="3969" w:type="dxa"/>
          </w:tcPr>
          <w:p w14:paraId="06576444" w14:textId="77777777" w:rsidR="00B2075A" w:rsidRPr="006461EA" w:rsidRDefault="00B2075A" w:rsidP="00B2075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080" w:type="dxa"/>
          </w:tcPr>
          <w:p w14:paraId="61AE4883" w14:textId="71BD0895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1,120 </w:t>
            </w:r>
          </w:p>
        </w:tc>
        <w:tc>
          <w:tcPr>
            <w:tcW w:w="238" w:type="dxa"/>
          </w:tcPr>
          <w:p w14:paraId="7620B230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F60CB27" w14:textId="434FEEDC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14:paraId="1F5E90C7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09E4F491" w14:textId="73AFADAB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8,614 </w:t>
            </w:r>
          </w:p>
        </w:tc>
        <w:tc>
          <w:tcPr>
            <w:tcW w:w="239" w:type="dxa"/>
          </w:tcPr>
          <w:p w14:paraId="2F87231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6E59D69C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,5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50</w:t>
            </w:r>
          </w:p>
        </w:tc>
      </w:tr>
      <w:tr w:rsidR="00B2075A" w:rsidRPr="006461EA" w14:paraId="267597CC" w14:textId="77777777" w:rsidTr="00EC2017">
        <w:tc>
          <w:tcPr>
            <w:tcW w:w="3969" w:type="dxa"/>
          </w:tcPr>
          <w:p w14:paraId="7D82DC42" w14:textId="77777777" w:rsidR="00B2075A" w:rsidRPr="006461EA" w:rsidRDefault="00B2075A" w:rsidP="00B2075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14:paraId="2048D2CE" w14:textId="2DCA2D2A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24CBE202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3CAA30E8" w14:textId="38D95828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14:paraId="68230760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22DED893" w14:textId="4A282956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5,000 </w:t>
            </w:r>
          </w:p>
        </w:tc>
        <w:tc>
          <w:tcPr>
            <w:tcW w:w="239" w:type="dxa"/>
          </w:tcPr>
          <w:p w14:paraId="5A274C0D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309D87F5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</w:tr>
      <w:tr w:rsidR="004745F4" w:rsidRPr="006461EA" w14:paraId="65FE8B8C" w14:textId="77777777" w:rsidTr="00EC2017">
        <w:tc>
          <w:tcPr>
            <w:tcW w:w="3969" w:type="dxa"/>
          </w:tcPr>
          <w:p w14:paraId="084D4621" w14:textId="77777777" w:rsidR="004745F4" w:rsidRPr="006461EA" w:rsidRDefault="004745F4" w:rsidP="004745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080" w:type="dxa"/>
          </w:tcPr>
          <w:p w14:paraId="17880B60" w14:textId="05E4B6C2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2,504 </w:t>
            </w:r>
          </w:p>
        </w:tc>
        <w:tc>
          <w:tcPr>
            <w:tcW w:w="238" w:type="dxa"/>
          </w:tcPr>
          <w:p w14:paraId="59291BDE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91F041E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2,611</w:t>
            </w:r>
          </w:p>
        </w:tc>
        <w:tc>
          <w:tcPr>
            <w:tcW w:w="246" w:type="dxa"/>
            <w:gridSpan w:val="2"/>
          </w:tcPr>
          <w:p w14:paraId="55EDBF06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1CC63800" w14:textId="3CA3AD09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2,561 </w:t>
            </w:r>
          </w:p>
        </w:tc>
        <w:tc>
          <w:tcPr>
            <w:tcW w:w="239" w:type="dxa"/>
          </w:tcPr>
          <w:p w14:paraId="7B5F2446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0BFF8E30" w14:textId="77777777" w:rsidR="004745F4" w:rsidRPr="006461EA" w:rsidRDefault="004745F4" w:rsidP="0047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2,611</w:t>
            </w:r>
          </w:p>
        </w:tc>
      </w:tr>
      <w:tr w:rsidR="007F40D6" w:rsidRPr="006461EA" w14:paraId="1B967BEB" w14:textId="77777777" w:rsidTr="00314E20">
        <w:tc>
          <w:tcPr>
            <w:tcW w:w="3969" w:type="dxa"/>
          </w:tcPr>
          <w:p w14:paraId="33A88B7B" w14:textId="5A7C40BC" w:rsidR="007F40D6" w:rsidRPr="006461EA" w:rsidRDefault="007F40D6" w:rsidP="007F40D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กำไรจากการขายหลักทรัพย์</w:t>
            </w:r>
          </w:p>
        </w:tc>
        <w:tc>
          <w:tcPr>
            <w:tcW w:w="1080" w:type="dxa"/>
          </w:tcPr>
          <w:p w14:paraId="63FBAF05" w14:textId="351684BE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1,664 </w:t>
            </w:r>
          </w:p>
        </w:tc>
        <w:tc>
          <w:tcPr>
            <w:tcW w:w="238" w:type="dxa"/>
          </w:tcPr>
          <w:p w14:paraId="49763BA4" w14:textId="77777777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7DAE0D6" w14:textId="2A22E08E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14:paraId="02F05EEB" w14:textId="77777777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14:paraId="5A76036F" w14:textId="0DD43BB5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1,664 </w:t>
            </w:r>
          </w:p>
        </w:tc>
        <w:tc>
          <w:tcPr>
            <w:tcW w:w="239" w:type="dxa"/>
          </w:tcPr>
          <w:p w14:paraId="7C6E9DA7" w14:textId="77777777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</w:tcPr>
          <w:p w14:paraId="3AA308D4" w14:textId="48617BA4" w:rsidR="007F40D6" w:rsidRPr="006461EA" w:rsidRDefault="007F40D6" w:rsidP="007F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2075A" w:rsidRPr="006461EA" w14:paraId="399C3A80" w14:textId="77777777" w:rsidTr="008D2476">
        <w:tc>
          <w:tcPr>
            <w:tcW w:w="3969" w:type="dxa"/>
          </w:tcPr>
          <w:p w14:paraId="713C57F7" w14:textId="77777777" w:rsidR="00B2075A" w:rsidRPr="006461EA" w:rsidRDefault="00B2075A" w:rsidP="00B2075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7A454" w14:textId="3243DAF6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1,225 </w:t>
            </w:r>
          </w:p>
        </w:tc>
        <w:tc>
          <w:tcPr>
            <w:tcW w:w="238" w:type="dxa"/>
          </w:tcPr>
          <w:p w14:paraId="4737FF42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A48718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2,112</w:t>
            </w:r>
          </w:p>
        </w:tc>
        <w:tc>
          <w:tcPr>
            <w:tcW w:w="246" w:type="dxa"/>
            <w:gridSpan w:val="2"/>
          </w:tcPr>
          <w:p w14:paraId="583806C2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8681B96" w14:textId="742D0ACA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1,945 </w:t>
            </w:r>
          </w:p>
        </w:tc>
        <w:tc>
          <w:tcPr>
            <w:tcW w:w="239" w:type="dxa"/>
          </w:tcPr>
          <w:p w14:paraId="4CF744E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51B0BB0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,4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26</w:t>
            </w:r>
          </w:p>
        </w:tc>
      </w:tr>
      <w:tr w:rsidR="00B2075A" w:rsidRPr="006461EA" w14:paraId="2BEA4385" w14:textId="77777777" w:rsidTr="008D2476">
        <w:trPr>
          <w:trHeight w:val="36"/>
        </w:trPr>
        <w:tc>
          <w:tcPr>
            <w:tcW w:w="3969" w:type="dxa"/>
            <w:hideMark/>
          </w:tcPr>
          <w:p w14:paraId="397D18FE" w14:textId="77777777" w:rsidR="00B2075A" w:rsidRPr="006461EA" w:rsidRDefault="00B2075A" w:rsidP="00B2075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348F9C" w14:textId="271D654D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28,148 </w:t>
            </w:r>
          </w:p>
        </w:tc>
        <w:tc>
          <w:tcPr>
            <w:tcW w:w="238" w:type="dxa"/>
            <w:vAlign w:val="bottom"/>
          </w:tcPr>
          <w:p w14:paraId="6E76042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8A13A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23,351</w:t>
            </w:r>
          </w:p>
        </w:tc>
        <w:tc>
          <w:tcPr>
            <w:tcW w:w="246" w:type="dxa"/>
            <w:gridSpan w:val="2"/>
          </w:tcPr>
          <w:p w14:paraId="0C20AC3D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7C46F9" w14:textId="52A784F2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45,569 </w:t>
            </w:r>
          </w:p>
        </w:tc>
        <w:tc>
          <w:tcPr>
            <w:tcW w:w="239" w:type="dxa"/>
          </w:tcPr>
          <w:p w14:paraId="26BB9BBF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652A756" w14:textId="77777777" w:rsidR="00B2075A" w:rsidRPr="006461EA" w:rsidRDefault="00B2075A" w:rsidP="00B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38,228</w:t>
            </w:r>
          </w:p>
        </w:tc>
      </w:tr>
    </w:tbl>
    <w:p w14:paraId="359E3C53" w14:textId="77777777" w:rsidR="00384458" w:rsidRPr="006461EA" w:rsidRDefault="00384458" w:rsidP="00384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DD11A8F" w14:textId="1A2FC4D1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ค่าใช้จ่ายตามลักษณะ</w:t>
      </w:r>
    </w:p>
    <w:p w14:paraId="69F4BC7C" w14:textId="77777777" w:rsidR="0057549E" w:rsidRPr="006461EA" w:rsidRDefault="0057549E" w:rsidP="0057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4813" w:type="pct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084"/>
        <w:gridCol w:w="237"/>
        <w:gridCol w:w="1102"/>
        <w:gridCol w:w="237"/>
        <w:gridCol w:w="1130"/>
        <w:gridCol w:w="236"/>
        <w:gridCol w:w="1156"/>
      </w:tblGrid>
      <w:tr w:rsidR="00850034" w:rsidRPr="006461EA" w14:paraId="2953F3EC" w14:textId="77777777" w:rsidTr="00EC2017">
        <w:tc>
          <w:tcPr>
            <w:tcW w:w="2117" w:type="pct"/>
          </w:tcPr>
          <w:p w14:paraId="6CEFC766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3" w:type="pct"/>
            <w:gridSpan w:val="7"/>
          </w:tcPr>
          <w:p w14:paraId="45C1728A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50034" w:rsidRPr="006461EA" w14:paraId="5066A017" w14:textId="77777777" w:rsidTr="00EC2017">
        <w:trPr>
          <w:trHeight w:val="351"/>
        </w:trPr>
        <w:tc>
          <w:tcPr>
            <w:tcW w:w="2117" w:type="pct"/>
          </w:tcPr>
          <w:p w14:paraId="14C16BC5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14:paraId="5B501F89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2BD6A2BD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3" w:type="pct"/>
            <w:gridSpan w:val="3"/>
            <w:tcBorders>
              <w:bottom w:val="single" w:sz="4" w:space="0" w:color="auto"/>
            </w:tcBorders>
          </w:tcPr>
          <w:p w14:paraId="642DE993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0034" w:rsidRPr="006461EA" w14:paraId="000060C5" w14:textId="77777777" w:rsidTr="00EC2017">
        <w:trPr>
          <w:trHeight w:val="351"/>
        </w:trPr>
        <w:tc>
          <w:tcPr>
            <w:tcW w:w="2117" w:type="pct"/>
          </w:tcPr>
          <w:p w14:paraId="0C187D95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3" w:type="pct"/>
            <w:gridSpan w:val="7"/>
            <w:tcBorders>
              <w:bottom w:val="single" w:sz="4" w:space="0" w:color="auto"/>
            </w:tcBorders>
          </w:tcPr>
          <w:p w14:paraId="22966DD6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49DE" w:rsidRPr="006461E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EC2017" w:rsidRPr="006461EA" w14:paraId="4EC0DA9A" w14:textId="77777777" w:rsidTr="00EC2017">
        <w:trPr>
          <w:trHeight w:val="351"/>
        </w:trPr>
        <w:tc>
          <w:tcPr>
            <w:tcW w:w="2117" w:type="pct"/>
          </w:tcPr>
          <w:p w14:paraId="298D179F" w14:textId="77777777" w:rsidR="00850034" w:rsidRPr="006461EA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4CFEF21" w14:textId="77777777" w:rsidR="00850034" w:rsidRPr="006461EA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E4B81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58158760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F7452A" w14:textId="77777777" w:rsidR="00850034" w:rsidRPr="006461EA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pct"/>
          </w:tcPr>
          <w:p w14:paraId="45254D8D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31CE646" w14:textId="77777777" w:rsidR="00850034" w:rsidRPr="006461EA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E4B81" w:rsidRPr="006461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1" w:type="pct"/>
          </w:tcPr>
          <w:p w14:paraId="46BAF348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D13E18F" w14:textId="77777777" w:rsidR="00850034" w:rsidRPr="006461EA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EC2017" w:rsidRPr="006461EA" w14:paraId="2A52FB99" w14:textId="77777777" w:rsidTr="00331E03">
        <w:trPr>
          <w:trHeight w:val="154"/>
        </w:trPr>
        <w:tc>
          <w:tcPr>
            <w:tcW w:w="2117" w:type="pct"/>
          </w:tcPr>
          <w:p w14:paraId="578F33DD" w14:textId="77777777" w:rsidR="00850034" w:rsidRPr="006461EA" w:rsidRDefault="00850034" w:rsidP="00530D0F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03" w:type="pct"/>
          </w:tcPr>
          <w:p w14:paraId="2BC59109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2" w:type="pct"/>
            <w:vAlign w:val="bottom"/>
          </w:tcPr>
          <w:p w14:paraId="5559C163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</w:tcPr>
          <w:p w14:paraId="6F5CD8DD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2" w:type="pct"/>
            <w:vAlign w:val="bottom"/>
          </w:tcPr>
          <w:p w14:paraId="57F897AF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29" w:type="pct"/>
          </w:tcPr>
          <w:p w14:paraId="76E00916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" w:type="pct"/>
            <w:vAlign w:val="bottom"/>
          </w:tcPr>
          <w:p w14:paraId="0BC97C25" w14:textId="77777777" w:rsidR="00850034" w:rsidRPr="006461EA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3" w:type="pct"/>
          </w:tcPr>
          <w:p w14:paraId="4BAC4153" w14:textId="77777777" w:rsidR="00850034" w:rsidRPr="006461EA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69A7" w:rsidRPr="006461EA" w14:paraId="7391A471" w14:textId="77777777" w:rsidTr="00EC2017">
        <w:trPr>
          <w:trHeight w:val="113"/>
        </w:trPr>
        <w:tc>
          <w:tcPr>
            <w:tcW w:w="2117" w:type="pct"/>
          </w:tcPr>
          <w:p w14:paraId="4C8AEC61" w14:textId="77777777" w:rsidR="00D769A7" w:rsidRPr="006461EA" w:rsidRDefault="00D769A7" w:rsidP="00D769A7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การเปลี่ยนแปลงในสินค้าสำเร็จรูป               </w:t>
            </w:r>
          </w:p>
          <w:p w14:paraId="089B303D" w14:textId="77777777" w:rsidR="00D769A7" w:rsidRPr="006461EA" w:rsidRDefault="00D769A7" w:rsidP="00D769A7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lang w:val="en-GB"/>
              </w:rPr>
            </w:pP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   และงานระหว่างทำ</w:t>
            </w:r>
          </w:p>
        </w:tc>
        <w:tc>
          <w:tcPr>
            <w:tcW w:w="603" w:type="pct"/>
          </w:tcPr>
          <w:p w14:paraId="23F51F5F" w14:textId="77777777" w:rsid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4965652" w14:textId="00F3B07D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25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201,614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pct"/>
            <w:vAlign w:val="bottom"/>
          </w:tcPr>
          <w:p w14:paraId="567A708A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23C356D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ADA6187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(6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,965)</w:t>
            </w:r>
          </w:p>
        </w:tc>
        <w:tc>
          <w:tcPr>
            <w:tcW w:w="132" w:type="pct"/>
            <w:vAlign w:val="bottom"/>
          </w:tcPr>
          <w:p w14:paraId="36DC4419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70087DC" w14:textId="77777777" w:rsid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B2D3492" w14:textId="56C52F81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(106,284)</w:t>
            </w:r>
          </w:p>
        </w:tc>
        <w:tc>
          <w:tcPr>
            <w:tcW w:w="131" w:type="pct"/>
            <w:vAlign w:val="bottom"/>
          </w:tcPr>
          <w:p w14:paraId="50469570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3EDFBFB5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8CA4A50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(6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,965)</w:t>
            </w:r>
          </w:p>
        </w:tc>
      </w:tr>
      <w:tr w:rsidR="00D769A7" w:rsidRPr="006461EA" w14:paraId="3F9E30D1" w14:textId="77777777" w:rsidTr="00EC2017">
        <w:trPr>
          <w:trHeight w:val="113"/>
        </w:trPr>
        <w:tc>
          <w:tcPr>
            <w:tcW w:w="2117" w:type="pct"/>
          </w:tcPr>
          <w:p w14:paraId="355E8AE6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cs/>
              </w:rPr>
              <w:t>ซื้อสินค้าสำเร็จรูป</w:t>
            </w:r>
          </w:p>
        </w:tc>
        <w:tc>
          <w:tcPr>
            <w:tcW w:w="603" w:type="pct"/>
          </w:tcPr>
          <w:p w14:paraId="0703592C" w14:textId="7130EA5C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142,773</w:t>
            </w:r>
          </w:p>
        </w:tc>
        <w:tc>
          <w:tcPr>
            <w:tcW w:w="132" w:type="pct"/>
            <w:vAlign w:val="bottom"/>
          </w:tcPr>
          <w:p w14:paraId="2680A8A1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0D1F272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177,022</w:t>
            </w:r>
          </w:p>
        </w:tc>
        <w:tc>
          <w:tcPr>
            <w:tcW w:w="132" w:type="pct"/>
            <w:vAlign w:val="bottom"/>
          </w:tcPr>
          <w:p w14:paraId="014EBD9C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44CCB402" w14:textId="219343CC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142,773</w:t>
            </w:r>
          </w:p>
        </w:tc>
        <w:tc>
          <w:tcPr>
            <w:tcW w:w="131" w:type="pct"/>
            <w:vAlign w:val="bottom"/>
          </w:tcPr>
          <w:p w14:paraId="7C227C41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5205B283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177,022</w:t>
            </w:r>
          </w:p>
        </w:tc>
      </w:tr>
      <w:tr w:rsidR="00D769A7" w:rsidRPr="006461EA" w14:paraId="1B4B53A7" w14:textId="77777777" w:rsidTr="00EC2017">
        <w:trPr>
          <w:trHeight w:val="113"/>
        </w:trPr>
        <w:tc>
          <w:tcPr>
            <w:tcW w:w="2117" w:type="pct"/>
          </w:tcPr>
          <w:p w14:paraId="32C3AAFA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03" w:type="pct"/>
          </w:tcPr>
          <w:p w14:paraId="178305A0" w14:textId="00A02249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893,902</w:t>
            </w:r>
          </w:p>
        </w:tc>
        <w:tc>
          <w:tcPr>
            <w:tcW w:w="132" w:type="pct"/>
            <w:vAlign w:val="bottom"/>
          </w:tcPr>
          <w:p w14:paraId="187B8592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5BFFF97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711,411</w:t>
            </w:r>
          </w:p>
        </w:tc>
        <w:tc>
          <w:tcPr>
            <w:tcW w:w="132" w:type="pct"/>
            <w:vAlign w:val="bottom"/>
          </w:tcPr>
          <w:p w14:paraId="41BD1D9F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0F262778" w14:textId="299CA341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821,926</w:t>
            </w:r>
          </w:p>
        </w:tc>
        <w:tc>
          <w:tcPr>
            <w:tcW w:w="131" w:type="pct"/>
            <w:vAlign w:val="bottom"/>
          </w:tcPr>
          <w:p w14:paraId="45C4DDBE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2C7B8FE0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711,402 </w:t>
            </w:r>
          </w:p>
        </w:tc>
      </w:tr>
      <w:tr w:rsidR="00D769A7" w:rsidRPr="006461EA" w14:paraId="76695EA5" w14:textId="77777777" w:rsidTr="00EC2017">
        <w:trPr>
          <w:trHeight w:val="113"/>
        </w:trPr>
        <w:tc>
          <w:tcPr>
            <w:tcW w:w="2117" w:type="pct"/>
          </w:tcPr>
          <w:p w14:paraId="33D4E7E3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603" w:type="pct"/>
          </w:tcPr>
          <w:p w14:paraId="09D0CE7A" w14:textId="0AB5E6F8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308,508</w:t>
            </w:r>
          </w:p>
        </w:tc>
        <w:tc>
          <w:tcPr>
            <w:tcW w:w="132" w:type="pct"/>
            <w:vAlign w:val="bottom"/>
          </w:tcPr>
          <w:p w14:paraId="2A8DDE16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13" w:type="pct"/>
          </w:tcPr>
          <w:p w14:paraId="1F8DBB93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283,122</w:t>
            </w:r>
          </w:p>
        </w:tc>
        <w:tc>
          <w:tcPr>
            <w:tcW w:w="132" w:type="pct"/>
          </w:tcPr>
          <w:p w14:paraId="1B61B81E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9" w:type="pct"/>
          </w:tcPr>
          <w:p w14:paraId="0EE115D7" w14:textId="792FCCA7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 xml:space="preserve">   279,932</w:t>
            </w:r>
          </w:p>
        </w:tc>
        <w:tc>
          <w:tcPr>
            <w:tcW w:w="131" w:type="pct"/>
            <w:vAlign w:val="bottom"/>
          </w:tcPr>
          <w:p w14:paraId="6C0FA2C2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43" w:type="pct"/>
          </w:tcPr>
          <w:p w14:paraId="2EE3DB86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272,279</w:t>
            </w:r>
          </w:p>
        </w:tc>
      </w:tr>
      <w:tr w:rsidR="00D769A7" w:rsidRPr="006461EA" w14:paraId="3F7119A6" w14:textId="77777777" w:rsidTr="00EC2017">
        <w:trPr>
          <w:trHeight w:val="113"/>
        </w:trPr>
        <w:tc>
          <w:tcPr>
            <w:tcW w:w="2117" w:type="pct"/>
          </w:tcPr>
          <w:p w14:paraId="4360DE45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ค่าจ้างทั่วไป</w:t>
            </w:r>
          </w:p>
        </w:tc>
        <w:tc>
          <w:tcPr>
            <w:tcW w:w="603" w:type="pct"/>
          </w:tcPr>
          <w:p w14:paraId="763BE07E" w14:textId="2EEBB5F4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76,000</w:t>
            </w:r>
          </w:p>
        </w:tc>
        <w:tc>
          <w:tcPr>
            <w:tcW w:w="132" w:type="pct"/>
            <w:vAlign w:val="bottom"/>
          </w:tcPr>
          <w:p w14:paraId="72204366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AC6832F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39,141 </w:t>
            </w:r>
          </w:p>
        </w:tc>
        <w:tc>
          <w:tcPr>
            <w:tcW w:w="132" w:type="pct"/>
            <w:vAlign w:val="bottom"/>
          </w:tcPr>
          <w:p w14:paraId="0CA387E8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8A17CFC" w14:textId="39CB0CEB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75,203</w:t>
            </w:r>
          </w:p>
        </w:tc>
        <w:tc>
          <w:tcPr>
            <w:tcW w:w="131" w:type="pct"/>
            <w:vAlign w:val="bottom"/>
          </w:tcPr>
          <w:p w14:paraId="6644C81B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</w:tcPr>
          <w:p w14:paraId="77BD97AF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39,119 </w:t>
            </w:r>
          </w:p>
        </w:tc>
      </w:tr>
      <w:tr w:rsidR="00D769A7" w:rsidRPr="006461EA" w14:paraId="26710D0E" w14:textId="77777777" w:rsidTr="00EC2017">
        <w:trPr>
          <w:trHeight w:val="113"/>
        </w:trPr>
        <w:tc>
          <w:tcPr>
            <w:tcW w:w="2117" w:type="pct"/>
            <w:shd w:val="clear" w:color="auto" w:fill="auto"/>
          </w:tcPr>
          <w:p w14:paraId="70F1BF8E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ค่าติดตั้งผลิตภัณฑ์</w:t>
            </w:r>
          </w:p>
        </w:tc>
        <w:tc>
          <w:tcPr>
            <w:tcW w:w="603" w:type="pct"/>
            <w:shd w:val="clear" w:color="auto" w:fill="auto"/>
          </w:tcPr>
          <w:p w14:paraId="054EAB04" w14:textId="347BCDA8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309,029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60378D1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3E3EC4E4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222,548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91425F0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65002A1F" w14:textId="3DBB5CBA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309,029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25CE178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50429C3F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226,417 </w:t>
            </w:r>
          </w:p>
        </w:tc>
      </w:tr>
      <w:tr w:rsidR="00D769A7" w:rsidRPr="006461EA" w14:paraId="63EBC90E" w14:textId="77777777" w:rsidTr="00EC2017">
        <w:trPr>
          <w:trHeight w:val="113"/>
        </w:trPr>
        <w:tc>
          <w:tcPr>
            <w:tcW w:w="2117" w:type="pct"/>
            <w:shd w:val="clear" w:color="auto" w:fill="auto"/>
          </w:tcPr>
          <w:p w14:paraId="5A0EA8B4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ค่าแรงงานการผลิต</w:t>
            </w:r>
          </w:p>
        </w:tc>
        <w:tc>
          <w:tcPr>
            <w:tcW w:w="603" w:type="pct"/>
            <w:shd w:val="clear" w:color="auto" w:fill="auto"/>
          </w:tcPr>
          <w:p w14:paraId="7F6ADA54" w14:textId="283F046A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161,143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146B9A8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514D46A9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142,313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C9C9910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3EA8C238" w14:textId="57E11EBD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161,143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B2FBC27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21520DE5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142,313 </w:t>
            </w:r>
          </w:p>
        </w:tc>
      </w:tr>
      <w:tr w:rsidR="00D769A7" w:rsidRPr="006461EA" w14:paraId="34F1E16F" w14:textId="77777777" w:rsidTr="00EC2017">
        <w:trPr>
          <w:trHeight w:val="113"/>
        </w:trPr>
        <w:tc>
          <w:tcPr>
            <w:tcW w:w="2117" w:type="pct"/>
          </w:tcPr>
          <w:p w14:paraId="678D0722" w14:textId="3AFA333F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ค่าเสื่อมราคา</w:t>
            </w:r>
            <w:r w:rsidR="00AF4CEC"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603" w:type="pct"/>
          </w:tcPr>
          <w:p w14:paraId="28579685" w14:textId="293790A3" w:rsidR="00D769A7" w:rsidRPr="00D769A7" w:rsidRDefault="00AF4CEC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7,904</w:t>
            </w:r>
          </w:p>
        </w:tc>
        <w:tc>
          <w:tcPr>
            <w:tcW w:w="132" w:type="pct"/>
            <w:vAlign w:val="bottom"/>
          </w:tcPr>
          <w:p w14:paraId="433626C3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F79D465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61,066 </w:t>
            </w:r>
          </w:p>
        </w:tc>
        <w:tc>
          <w:tcPr>
            <w:tcW w:w="132" w:type="pct"/>
            <w:vAlign w:val="bottom"/>
          </w:tcPr>
          <w:p w14:paraId="4FD5DA17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9" w:type="pct"/>
          </w:tcPr>
          <w:p w14:paraId="5A1C956C" w14:textId="76B68ED4" w:rsidR="00D769A7" w:rsidRPr="00D769A7" w:rsidRDefault="00B0355C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9,507</w:t>
            </w:r>
          </w:p>
        </w:tc>
        <w:tc>
          <w:tcPr>
            <w:tcW w:w="131" w:type="pct"/>
            <w:vAlign w:val="bottom"/>
          </w:tcPr>
          <w:p w14:paraId="159D2DBF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9F0C63D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61,003 </w:t>
            </w:r>
          </w:p>
        </w:tc>
      </w:tr>
      <w:tr w:rsidR="00D769A7" w:rsidRPr="006461EA" w14:paraId="104EF1A6" w14:textId="77777777" w:rsidTr="00EC2017">
        <w:trPr>
          <w:trHeight w:val="113"/>
        </w:trPr>
        <w:tc>
          <w:tcPr>
            <w:tcW w:w="2117" w:type="pct"/>
          </w:tcPr>
          <w:p w14:paraId="3E623FE8" w14:textId="77777777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  <w:cs/>
              </w:rPr>
              <w:t>ค่าขนส่ง</w:t>
            </w:r>
          </w:p>
        </w:tc>
        <w:tc>
          <w:tcPr>
            <w:tcW w:w="603" w:type="pct"/>
          </w:tcPr>
          <w:p w14:paraId="5A3A864A" w14:textId="1D62E107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110,199</w:t>
            </w:r>
          </w:p>
        </w:tc>
        <w:tc>
          <w:tcPr>
            <w:tcW w:w="132" w:type="pct"/>
            <w:vAlign w:val="bottom"/>
          </w:tcPr>
          <w:p w14:paraId="123EAB03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9335BAC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76,840 </w:t>
            </w:r>
          </w:p>
        </w:tc>
        <w:tc>
          <w:tcPr>
            <w:tcW w:w="132" w:type="pct"/>
            <w:vAlign w:val="bottom"/>
          </w:tcPr>
          <w:p w14:paraId="12509733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9" w:type="pct"/>
          </w:tcPr>
          <w:p w14:paraId="38C53E78" w14:textId="2E15A10C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9A7">
              <w:rPr>
                <w:rFonts w:ascii="Browallia New" w:hAnsi="Browallia New" w:cs="Browallia New"/>
                <w:sz w:val="28"/>
                <w:szCs w:val="28"/>
              </w:rPr>
              <w:t>109,445</w:t>
            </w:r>
          </w:p>
        </w:tc>
        <w:tc>
          <w:tcPr>
            <w:tcW w:w="131" w:type="pct"/>
            <w:vAlign w:val="bottom"/>
          </w:tcPr>
          <w:p w14:paraId="01FA4B41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7A259EED" w14:textId="77777777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76,840 </w:t>
            </w:r>
          </w:p>
        </w:tc>
      </w:tr>
      <w:tr w:rsidR="00D769A7" w:rsidRPr="006461EA" w14:paraId="5A9BDD5B" w14:textId="77777777" w:rsidTr="00EC2017">
        <w:trPr>
          <w:trHeight w:val="113"/>
        </w:trPr>
        <w:tc>
          <w:tcPr>
            <w:tcW w:w="2117" w:type="pct"/>
          </w:tcPr>
          <w:p w14:paraId="14019EA9" w14:textId="43E12EF1" w:rsidR="00D769A7" w:rsidRPr="006461EA" w:rsidRDefault="00D769A7" w:rsidP="00D769A7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D769A7">
              <w:rPr>
                <w:rFonts w:ascii="Browallia New" w:hAnsi="Browallia New" w:cs="Browallia New"/>
                <w:cs/>
              </w:rPr>
              <w:t>หนี้สงสัยจะสูญ</w:t>
            </w:r>
          </w:p>
        </w:tc>
        <w:tc>
          <w:tcPr>
            <w:tcW w:w="603" w:type="pct"/>
          </w:tcPr>
          <w:p w14:paraId="1D308501" w14:textId="3997F4DD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0185">
              <w:rPr>
                <w:rFonts w:ascii="Browallia New" w:hAnsi="Browallia New" w:cs="Browallia New"/>
                <w:sz w:val="28"/>
                <w:szCs w:val="28"/>
                <w:lang w:val="en-GB"/>
              </w:rPr>
              <w:t>5,522</w:t>
            </w:r>
          </w:p>
        </w:tc>
        <w:tc>
          <w:tcPr>
            <w:tcW w:w="132" w:type="pct"/>
            <w:vAlign w:val="bottom"/>
          </w:tcPr>
          <w:p w14:paraId="696B260B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9F540E" w14:textId="2259ABD1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7,749</w:t>
            </w:r>
          </w:p>
        </w:tc>
        <w:tc>
          <w:tcPr>
            <w:tcW w:w="132" w:type="pct"/>
            <w:vAlign w:val="bottom"/>
          </w:tcPr>
          <w:p w14:paraId="516871AE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9" w:type="pct"/>
          </w:tcPr>
          <w:p w14:paraId="2EDDFCD3" w14:textId="3D34EE6F" w:rsidR="00D769A7" w:rsidRPr="00D769A7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5,522</w:t>
            </w:r>
          </w:p>
        </w:tc>
        <w:tc>
          <w:tcPr>
            <w:tcW w:w="131" w:type="pct"/>
            <w:vAlign w:val="bottom"/>
          </w:tcPr>
          <w:p w14:paraId="1538F19D" w14:textId="77777777" w:rsidR="00D769A7" w:rsidRPr="006461EA" w:rsidRDefault="00D769A7" w:rsidP="00D769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499C809" w14:textId="409A006E" w:rsidR="00D769A7" w:rsidRPr="006461EA" w:rsidRDefault="00D769A7" w:rsidP="00D7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7,749</w:t>
            </w:r>
          </w:p>
        </w:tc>
      </w:tr>
      <w:tr w:rsidR="0030351B" w:rsidRPr="006461EA" w14:paraId="3F0E4609" w14:textId="77777777" w:rsidTr="00EC2017">
        <w:trPr>
          <w:trHeight w:val="113"/>
        </w:trPr>
        <w:tc>
          <w:tcPr>
            <w:tcW w:w="2117" w:type="pct"/>
          </w:tcPr>
          <w:p w14:paraId="3C4DB299" w14:textId="3D7A9D3B" w:rsidR="0030351B" w:rsidRPr="006461EA" w:rsidRDefault="0030351B" w:rsidP="0030351B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D769A7">
              <w:rPr>
                <w:rFonts w:ascii="Browallia New" w:hAnsi="Browallia New" w:cs="Browallia New"/>
                <w:cs/>
              </w:rPr>
              <w:t>ค่าเผื่อจากการ</w:t>
            </w:r>
            <w:r>
              <w:rPr>
                <w:rFonts w:ascii="Browallia New" w:hAnsi="Browallia New" w:cs="Browallia New" w:hint="cs"/>
                <w:cs/>
              </w:rPr>
              <w:t>ลดมูล</w:t>
            </w:r>
            <w:r w:rsidRPr="00D769A7">
              <w:rPr>
                <w:rFonts w:ascii="Browallia New" w:hAnsi="Browallia New" w:cs="Browallia New"/>
                <w:cs/>
              </w:rPr>
              <w:t>ค่า</w:t>
            </w:r>
            <w:r>
              <w:rPr>
                <w:rFonts w:ascii="Browallia New" w:hAnsi="Browallia New" w:cs="Browallia New" w:hint="cs"/>
                <w:cs/>
              </w:rPr>
              <w:t>ของ</w:t>
            </w:r>
            <w:r w:rsidRPr="00D769A7">
              <w:rPr>
                <w:rFonts w:ascii="Browallia New" w:hAnsi="Browallia New" w:cs="Browallia New"/>
                <w:cs/>
              </w:rPr>
              <w:t>สินค้า</w:t>
            </w:r>
          </w:p>
        </w:tc>
        <w:tc>
          <w:tcPr>
            <w:tcW w:w="603" w:type="pct"/>
          </w:tcPr>
          <w:p w14:paraId="0BC96FB4" w14:textId="3F3477D7" w:rsidR="0030351B" w:rsidRPr="00D769A7" w:rsidRDefault="0030351B" w:rsidP="0030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554E">
              <w:rPr>
                <w:rFonts w:ascii="Browallia New" w:hAnsi="Browallia New" w:cs="Browallia New"/>
                <w:sz w:val="28"/>
                <w:szCs w:val="28"/>
              </w:rPr>
              <w:t>25,420</w:t>
            </w:r>
          </w:p>
        </w:tc>
        <w:tc>
          <w:tcPr>
            <w:tcW w:w="132" w:type="pct"/>
            <w:vAlign w:val="bottom"/>
          </w:tcPr>
          <w:p w14:paraId="49CEF0E1" w14:textId="77777777" w:rsidR="0030351B" w:rsidRPr="006461EA" w:rsidRDefault="0030351B" w:rsidP="0030351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2FBD330" w14:textId="1B166BCC" w:rsidR="0030351B" w:rsidRPr="006461EA" w:rsidRDefault="0030351B" w:rsidP="0030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32" w:type="pct"/>
            <w:vAlign w:val="bottom"/>
          </w:tcPr>
          <w:p w14:paraId="31E19E0C" w14:textId="77777777" w:rsidR="0030351B" w:rsidRPr="006461EA" w:rsidRDefault="0030351B" w:rsidP="0030351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9" w:type="pct"/>
          </w:tcPr>
          <w:p w14:paraId="37790262" w14:textId="133EF8C8" w:rsidR="0030351B" w:rsidRPr="00D769A7" w:rsidRDefault="0030351B" w:rsidP="0030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554E">
              <w:rPr>
                <w:rFonts w:ascii="Browallia New" w:hAnsi="Browallia New" w:cs="Browallia New"/>
                <w:sz w:val="28"/>
                <w:szCs w:val="28"/>
              </w:rPr>
              <w:t>25,420</w:t>
            </w:r>
          </w:p>
        </w:tc>
        <w:tc>
          <w:tcPr>
            <w:tcW w:w="131" w:type="pct"/>
            <w:vAlign w:val="bottom"/>
          </w:tcPr>
          <w:p w14:paraId="385D4324" w14:textId="77777777" w:rsidR="0030351B" w:rsidRPr="006461EA" w:rsidRDefault="0030351B" w:rsidP="0030351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6CE5983D" w14:textId="05BFB867" w:rsidR="0030351B" w:rsidRPr="006461EA" w:rsidRDefault="0030351B" w:rsidP="0030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</w:tbl>
    <w:p w14:paraId="59087885" w14:textId="45F738D4" w:rsidR="00F30B57" w:rsidRPr="006461EA" w:rsidRDefault="00F30B57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4BFFD9" w14:textId="56A2F1B6" w:rsidR="00F7660E" w:rsidRPr="006461EA" w:rsidRDefault="00F7660E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372467" w14:textId="77777777" w:rsidR="00F7660E" w:rsidRPr="006461EA" w:rsidRDefault="00F7660E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D216BA" w14:textId="77777777" w:rsidR="00F51598" w:rsidRDefault="00F51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br w:type="page"/>
      </w:r>
    </w:p>
    <w:p w14:paraId="413E89A0" w14:textId="366564A0" w:rsidR="00B86F00" w:rsidRPr="006461EA" w:rsidRDefault="007B23DF" w:rsidP="00B86F0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ภาษี</w:t>
      </w: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เงิน</w:t>
      </w: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ได้รอการตัดบัญชีและภาษีเงินได้</w:t>
      </w:r>
    </w:p>
    <w:p w14:paraId="10180288" w14:textId="77777777" w:rsidR="00B86F00" w:rsidRPr="006461EA" w:rsidRDefault="00B86F00" w:rsidP="00B86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BBE1F4C" w14:textId="4A6001C8" w:rsidR="007B23DF" w:rsidRPr="006461EA" w:rsidRDefault="00B86F00" w:rsidP="00423678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6461EA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07C37B0F" w14:textId="77777777" w:rsidR="007B23DF" w:rsidRPr="006461EA" w:rsidRDefault="007B23DF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14:paraId="715496C2" w14:textId="77777777" w:rsidR="00076A7E" w:rsidRPr="006461EA" w:rsidRDefault="007B23DF" w:rsidP="007B23DF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Pr="006461EA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 xml:space="preserve">ภาษีเงินได้ที่รับรู้ในงบกำไรขาดทุน </w:t>
      </w:r>
    </w:p>
    <w:p w14:paraId="5528860A" w14:textId="77777777" w:rsidR="00EC2017" w:rsidRPr="006461EA" w:rsidRDefault="00EC2017" w:rsidP="007B23DF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0"/>
          <w:szCs w:val="20"/>
          <w:lang w:val="en-GB"/>
        </w:rPr>
      </w:pPr>
    </w:p>
    <w:tbl>
      <w:tblPr>
        <w:tblW w:w="4558" w:type="pct"/>
        <w:tblInd w:w="891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362"/>
        <w:gridCol w:w="1261"/>
        <w:gridCol w:w="1263"/>
        <w:gridCol w:w="1278"/>
        <w:gridCol w:w="1346"/>
      </w:tblGrid>
      <w:tr w:rsidR="00FC04B5" w:rsidRPr="006461EA" w14:paraId="0B7D4890" w14:textId="77777777" w:rsidTr="00331E03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0EAB0753" w14:textId="77777777" w:rsidR="00FC04B5" w:rsidRPr="006461EA" w:rsidRDefault="00076A7E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</w:p>
        </w:tc>
        <w:tc>
          <w:tcPr>
            <w:tcW w:w="148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BEE3" w14:textId="77777777" w:rsidR="00FC04B5" w:rsidRPr="006461EA" w:rsidRDefault="00FC04B5" w:rsidP="009E394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EC19" w14:textId="77777777" w:rsidR="00FC04B5" w:rsidRPr="006461EA" w:rsidRDefault="00FC04B5" w:rsidP="009E394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 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FC04B5" w:rsidRPr="006461EA" w14:paraId="5CA6C77C" w14:textId="77777777" w:rsidTr="00331E03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605568BE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8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A03636" w14:textId="77777777" w:rsidR="00FC04B5" w:rsidRPr="006461EA" w:rsidRDefault="00FC04B5" w:rsidP="009E3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4C92C0" w14:textId="77777777" w:rsidR="00FC04B5" w:rsidRPr="006461EA" w:rsidRDefault="00FC04B5" w:rsidP="009E3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C04B5" w:rsidRPr="006461EA" w14:paraId="54F52F82" w14:textId="77777777" w:rsidTr="00331E03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053FC3EE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C39CE" w14:textId="77777777" w:rsidR="00FC04B5" w:rsidRPr="006461EA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28474" w14:textId="77777777" w:rsidR="00FC04B5" w:rsidRPr="006461EA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03047" w14:textId="77777777" w:rsidR="00FC04B5" w:rsidRPr="006461EA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90156" w14:textId="77777777" w:rsidR="00FC04B5" w:rsidRPr="006461EA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2017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FC04B5" w:rsidRPr="006461EA" w14:paraId="2F719361" w14:textId="77777777" w:rsidTr="00331E03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C8463" w14:textId="77777777" w:rsidR="00FC04B5" w:rsidRPr="006461EA" w:rsidRDefault="00FC04B5" w:rsidP="009E394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B4F7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29E5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F894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1D0E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C04B5" w:rsidRPr="006461EA" w14:paraId="3D18A2BC" w14:textId="77777777" w:rsidTr="00331E03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2FBC4B" w14:textId="77777777" w:rsidR="00FC04B5" w:rsidRPr="006461EA" w:rsidRDefault="00FC04B5" w:rsidP="009E3944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4ABC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DEB2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E28AE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8922" w14:textId="77777777" w:rsidR="00FC04B5" w:rsidRPr="006461EA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74A2E" w:rsidRPr="006461EA" w14:paraId="2F68D1F1" w14:textId="77777777" w:rsidTr="00314E20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27E7C7" w14:textId="3BEB42BC" w:rsidR="00A74A2E" w:rsidRPr="006461EA" w:rsidRDefault="00A74A2E" w:rsidP="00A74A2E">
            <w:pPr>
              <w:spacing w:line="240" w:lineRule="auto"/>
              <w:ind w:right="22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A333" w14:textId="64424AE4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8017C8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F375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017C8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9034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434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7850E8F6" w14:textId="241D1033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75B2">
              <w:rPr>
                <w:rFonts w:ascii="Browallia New" w:hAnsi="Browallia New" w:cs="Browallia New"/>
                <w:sz w:val="28"/>
                <w:szCs w:val="28"/>
                <w:lang w:val="en-GB"/>
              </w:rPr>
              <w:t>101,633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2FE9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799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74A2E" w:rsidRPr="006461EA" w14:paraId="2B9147ED" w14:textId="77777777" w:rsidTr="00314E20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634ACB49" w14:textId="77777777" w:rsidR="00A74A2E" w:rsidRPr="006461EA" w:rsidRDefault="00A74A2E" w:rsidP="00A74A2E">
            <w:pPr>
              <w:spacing w:line="240" w:lineRule="auto"/>
              <w:ind w:right="2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อัตราภาษี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เงินได้ร้อยละ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AD53" w14:textId="6C57841B" w:rsidR="00A74A2E" w:rsidRPr="006461EA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205" w14:textId="1D4BD1A4" w:rsidR="00A74A2E" w:rsidRPr="006461EA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66A0DDA0" w14:textId="3EA999A3" w:rsidR="00A74A2E" w:rsidRPr="006461EA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2BBA" w14:textId="77777777" w:rsidR="00A74A2E" w:rsidRPr="006461EA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A74A2E" w:rsidRPr="006461EA" w14:paraId="5CDE28B8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7F812244" w14:textId="77777777" w:rsidR="00A74A2E" w:rsidRPr="006461EA" w:rsidRDefault="00A74A2E" w:rsidP="00A74A2E">
            <w:pPr>
              <w:spacing w:line="240" w:lineRule="auto"/>
              <w:ind w:right="2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จำนวนภาษีตาม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อัตราภาษี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180C7C5F" w14:textId="2F6FD506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017C8">
              <w:rPr>
                <w:rFonts w:ascii="Browallia New" w:hAnsi="Browallia New" w:cs="Browallia New"/>
                <w:sz w:val="28"/>
                <w:szCs w:val="28"/>
                <w:lang w:val="en-GB"/>
              </w:rPr>
              <w:t>28,659</w:t>
            </w: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111E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24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087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13F9861D" w14:textId="41C60432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59A0">
              <w:rPr>
                <w:rFonts w:ascii="Browallia New" w:hAnsi="Browallia New" w:cs="Browallia New"/>
                <w:sz w:val="28"/>
                <w:szCs w:val="28"/>
                <w:lang w:val="en-GB"/>
              </w:rPr>
              <w:t>20,327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D4AF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960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74A2E" w:rsidRPr="006461EA" w14:paraId="6254D546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D114E" w14:textId="77777777" w:rsidR="00A74A2E" w:rsidRPr="006461EA" w:rsidRDefault="00A74A2E" w:rsidP="00A74A2E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ผลกระทบทางภาษี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431DBDD8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8DF82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5A736879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D987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74A2E" w:rsidRPr="006461EA" w14:paraId="2DE374FD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86D856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2F264963" w14:textId="7C991194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017C8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3567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(833)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503F9379" w14:textId="6F9D3F34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59A0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67E4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(833)</w:t>
            </w:r>
          </w:p>
        </w:tc>
      </w:tr>
      <w:tr w:rsidR="00A74A2E" w:rsidRPr="006461EA" w14:paraId="5C5C2AE9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DB9D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ค่าใช้จ่ายที่สามารถหักได้เพิ่ม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03F4D760" w14:textId="5F2AD679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8017C8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A74A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4056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(2,691)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426C0181" w14:textId="4FB5C622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59A0">
              <w:rPr>
                <w:rFonts w:ascii="Browallia New" w:hAnsi="Browallia New" w:cs="Browallia New"/>
                <w:sz w:val="28"/>
                <w:szCs w:val="28"/>
                <w:lang w:val="en-GB"/>
              </w:rPr>
              <w:t>2,542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8AC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(2,692)</w:t>
            </w:r>
          </w:p>
        </w:tc>
      </w:tr>
      <w:tr w:rsidR="00A74A2E" w:rsidRPr="006461EA" w14:paraId="647B0698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56E710F9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983029C" w14:textId="1474D557" w:rsidR="00A74A2E" w:rsidRPr="006461EA" w:rsidRDefault="008017C8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4,454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18ED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7,969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7BB1187B" w14:textId="0B0C27EB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 w:rsidR="002059A0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2576" w14:textId="77777777" w:rsidR="00A74A2E" w:rsidRPr="006461EA" w:rsidRDefault="00A74A2E" w:rsidP="00A74A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929</w:t>
            </w:r>
          </w:p>
        </w:tc>
      </w:tr>
      <w:tr w:rsidR="00F51598" w:rsidRPr="006461EA" w14:paraId="0FB2957E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5EB8D02E" w14:textId="77777777" w:rsidR="00F51598" w:rsidRPr="006461EA" w:rsidRDefault="00F51598" w:rsidP="00F51598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ผลกระทบของรายการระหว่างกัน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317622E" w14:textId="4A13383B" w:rsidR="00F51598" w:rsidRPr="006461EA" w:rsidRDefault="00F375B2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6702" w14:textId="77777777" w:rsidR="00F51598" w:rsidRPr="006461EA" w:rsidRDefault="00F51598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21,788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B1F0" w14:textId="1146B029" w:rsidR="00F51598" w:rsidRPr="006461EA" w:rsidRDefault="00F51598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017C" w14:textId="437FF035" w:rsidR="00F51598" w:rsidRPr="006461EA" w:rsidRDefault="00F51598" w:rsidP="00F51598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51598" w:rsidRPr="006461EA" w14:paraId="1A944510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511DB307" w14:textId="2B08F7B4" w:rsidR="00F51598" w:rsidRPr="006461EA" w:rsidRDefault="00F51598" w:rsidP="00F51598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ขาดทุนของบริษัทย่อย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7B69EC7B" w14:textId="4D1AA3AD" w:rsidR="00F51598" w:rsidRPr="006461EA" w:rsidRDefault="002059A0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75B2">
              <w:rPr>
                <w:rFonts w:ascii="Browallia New" w:hAnsi="Browallia New" w:cs="Browallia New"/>
                <w:sz w:val="28"/>
                <w:szCs w:val="28"/>
                <w:lang w:val="en-GB"/>
              </w:rPr>
              <w:t>9,072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1BD4" w14:textId="77777777" w:rsidR="00F51598" w:rsidRPr="006461EA" w:rsidRDefault="00F51598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5248" w14:textId="5FE0BCAE" w:rsidR="00F51598" w:rsidRPr="006461EA" w:rsidRDefault="00F51598" w:rsidP="00F515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BD3" w14:textId="43BEAABA" w:rsidR="00F51598" w:rsidRPr="006461EA" w:rsidRDefault="00F51598" w:rsidP="00F51598">
            <w:pP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4A2E" w:rsidRPr="006461EA" w14:paraId="36D5CD12" w14:textId="77777777" w:rsidTr="009435D8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</w:tcPr>
          <w:p w14:paraId="2E8C308B" w14:textId="112B5A2C" w:rsidR="00A74A2E" w:rsidRPr="006461EA" w:rsidRDefault="00A74A2E" w:rsidP="00A74A2E">
            <w:pPr>
              <w:tabs>
                <w:tab w:val="left" w:pos="-259"/>
                <w:tab w:val="left" w:pos="540"/>
              </w:tabs>
              <w:spacing w:line="240" w:lineRule="auto"/>
              <w:ind w:left="174" w:right="-18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จำนวนภาษีของผลขาดทุนในปีปัจจุบันที่ไม่รับรู้เป็นสินทรัพย์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</w:tcPr>
          <w:p w14:paraId="1D4D644E" w14:textId="77777777" w:rsidR="00A74A2E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32F17AA" w14:textId="69D9CECA" w:rsidR="00A74A2E" w:rsidRPr="006461EA" w:rsidRDefault="00F375B2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35,342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C66C" w14:textId="21666FBD" w:rsidR="00A74A2E" w:rsidRPr="006461EA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2F470E18" w14:textId="77777777" w:rsidR="00A74A2E" w:rsidRDefault="00A74A2E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8E80C20" w14:textId="48AB25DD" w:rsidR="00A74A2E" w:rsidRPr="009B0251" w:rsidRDefault="002059A0" w:rsidP="00A74A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18,857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213C" w14:textId="04A88887" w:rsidR="00A74A2E" w:rsidRPr="006461EA" w:rsidRDefault="00A74A2E" w:rsidP="00A74A2E">
            <w:pPr>
              <w:pBdr>
                <w:bottom w:val="single" w:sz="4" w:space="1" w:color="auto"/>
              </w:pBdr>
              <w:snapToGrid w:val="0"/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51598" w:rsidRPr="006461EA" w14:paraId="3E782156" w14:textId="77777777" w:rsidTr="006D0836">
        <w:trPr>
          <w:tblHeader/>
        </w:trPr>
        <w:tc>
          <w:tcPr>
            <w:tcW w:w="19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2A2E42" w14:textId="77777777" w:rsidR="00F51598" w:rsidRPr="006461EA" w:rsidRDefault="00F51598" w:rsidP="00F51598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83B2" w14:textId="3EC2AA76" w:rsidR="00F51598" w:rsidRPr="006461EA" w:rsidRDefault="00F51598" w:rsidP="00F515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4F2F" w14:textId="77777777" w:rsidR="00F51598" w:rsidRPr="006461EA" w:rsidRDefault="00F51598" w:rsidP="00F515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79F2" w14:textId="29508F6A" w:rsidR="00F51598" w:rsidRPr="006461EA" w:rsidRDefault="00F51598" w:rsidP="00F515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F169" w14:textId="77777777" w:rsidR="00F51598" w:rsidRPr="006461EA" w:rsidRDefault="00F51598" w:rsidP="00F515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2,444</w:t>
            </w:r>
          </w:p>
        </w:tc>
      </w:tr>
    </w:tbl>
    <w:p w14:paraId="21A3B211" w14:textId="77777777" w:rsidR="007B23DF" w:rsidRPr="00732AAF" w:rsidRDefault="007B23DF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42" w:type="dxa"/>
        <w:tblInd w:w="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6"/>
        <w:gridCol w:w="1134"/>
        <w:gridCol w:w="141"/>
        <w:gridCol w:w="1134"/>
        <w:gridCol w:w="142"/>
        <w:gridCol w:w="1154"/>
        <w:gridCol w:w="147"/>
        <w:gridCol w:w="1224"/>
      </w:tblGrid>
      <w:tr w:rsidR="007B23DF" w:rsidRPr="006461EA" w14:paraId="4B1EAF75" w14:textId="77777777" w:rsidTr="00331E03">
        <w:trPr>
          <w:cantSplit/>
        </w:trPr>
        <w:tc>
          <w:tcPr>
            <w:tcW w:w="3366" w:type="dxa"/>
          </w:tcPr>
          <w:p w14:paraId="1FF2F724" w14:textId="77777777" w:rsidR="007B23DF" w:rsidRPr="006461EA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46FFE610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229C050" w14:textId="77777777" w:rsidR="007B23DF" w:rsidRPr="006461EA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5" w:type="dxa"/>
            <w:gridSpan w:val="3"/>
          </w:tcPr>
          <w:p w14:paraId="76C3A85B" w14:textId="77777777" w:rsidR="007B23DF" w:rsidRPr="006461EA" w:rsidRDefault="007B23DF" w:rsidP="004A1EA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7B23DF" w:rsidRPr="006461EA" w14:paraId="129C03F2" w14:textId="77777777" w:rsidTr="00331E03">
        <w:trPr>
          <w:cantSplit/>
        </w:trPr>
        <w:tc>
          <w:tcPr>
            <w:tcW w:w="3366" w:type="dxa"/>
          </w:tcPr>
          <w:p w14:paraId="733DF3D7" w14:textId="77777777" w:rsidR="007B23DF" w:rsidRPr="006461EA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2AC0853B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C3E14E" w14:textId="77777777" w:rsidR="007B23DF" w:rsidRPr="006461EA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13A74202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23DF" w:rsidRPr="006461EA" w14:paraId="11B035DF" w14:textId="77777777" w:rsidTr="00331E03">
        <w:trPr>
          <w:cantSplit/>
        </w:trPr>
        <w:tc>
          <w:tcPr>
            <w:tcW w:w="3366" w:type="dxa"/>
          </w:tcPr>
          <w:p w14:paraId="06501DC1" w14:textId="77777777" w:rsidR="007B23DF" w:rsidRPr="006461EA" w:rsidRDefault="007B23DF" w:rsidP="004A1EA9">
            <w:pPr>
              <w:spacing w:line="240" w:lineRule="auto"/>
              <w:ind w:left="450" w:hanging="3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92297D" w14:textId="77777777" w:rsidR="007B23DF" w:rsidRPr="006461EA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44E78F9" w14:textId="77777777" w:rsidR="007B23DF" w:rsidRPr="006461EA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DD1F" w14:textId="77777777" w:rsidR="007B23DF" w:rsidRPr="006461EA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2AC6C0FC" w14:textId="77777777" w:rsidR="007B23DF" w:rsidRPr="006461EA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E64B68" w14:textId="77777777" w:rsidR="007B23DF" w:rsidRPr="006461EA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7" w:type="dxa"/>
          </w:tcPr>
          <w:p w14:paraId="0EE78FAE" w14:textId="77777777" w:rsidR="007B23DF" w:rsidRPr="006461EA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7FB0D8" w14:textId="77777777" w:rsidR="007B23DF" w:rsidRPr="006461EA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7B23DF" w:rsidRPr="006461EA" w14:paraId="51205D2B" w14:textId="77777777" w:rsidTr="00331E03">
        <w:trPr>
          <w:cantSplit/>
        </w:trPr>
        <w:tc>
          <w:tcPr>
            <w:tcW w:w="3366" w:type="dxa"/>
          </w:tcPr>
          <w:p w14:paraId="300F78F7" w14:textId="77777777" w:rsidR="007B23DF" w:rsidRPr="006461EA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A0641C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02D71D9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7545FC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0A9835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17E03EA" w14:textId="77777777" w:rsidR="007B23DF" w:rsidRPr="006461EA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" w:type="dxa"/>
          </w:tcPr>
          <w:p w14:paraId="0A691FF9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FC3F96" w14:textId="77777777" w:rsidR="007B23DF" w:rsidRPr="006461EA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36015" w:rsidRPr="006461EA" w14:paraId="78FD7D76" w14:textId="77777777" w:rsidTr="00BA5508">
        <w:trPr>
          <w:cantSplit/>
        </w:trPr>
        <w:tc>
          <w:tcPr>
            <w:tcW w:w="3366" w:type="dxa"/>
          </w:tcPr>
          <w:p w14:paraId="61A3283D" w14:textId="77777777" w:rsidR="00336015" w:rsidRPr="006461EA" w:rsidRDefault="00336015" w:rsidP="00336015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vAlign w:val="bottom"/>
          </w:tcPr>
          <w:p w14:paraId="4B4BA266" w14:textId="1EDA2BC9" w:rsidR="00336015" w:rsidRPr="006461EA" w:rsidRDefault="00A964ED" w:rsidP="00A9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2FA1EEA9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4D876F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2,444</w:t>
            </w:r>
          </w:p>
        </w:tc>
        <w:tc>
          <w:tcPr>
            <w:tcW w:w="142" w:type="dxa"/>
          </w:tcPr>
          <w:p w14:paraId="23519673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C058DA0" w14:textId="40127A9B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14:paraId="4C16F06A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71202AD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2,444</w:t>
            </w:r>
          </w:p>
        </w:tc>
      </w:tr>
      <w:tr w:rsidR="00336015" w:rsidRPr="006461EA" w14:paraId="4BE35BD7" w14:textId="77777777" w:rsidTr="00331E03">
        <w:trPr>
          <w:cantSplit/>
          <w:trHeight w:val="74"/>
        </w:trPr>
        <w:tc>
          <w:tcPr>
            <w:tcW w:w="3366" w:type="dxa"/>
          </w:tcPr>
          <w:p w14:paraId="2FC3172C" w14:textId="77777777" w:rsidR="00336015" w:rsidRPr="006461EA" w:rsidRDefault="00336015" w:rsidP="00336015">
            <w:pPr>
              <w:tabs>
                <w:tab w:val="clear" w:pos="227"/>
                <w:tab w:val="clear" w:pos="680"/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5CBDD6" w14:textId="5EF1A546" w:rsidR="00336015" w:rsidRPr="006461EA" w:rsidRDefault="00A964ED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64ED">
              <w:rPr>
                <w:rFonts w:ascii="Browallia New" w:hAnsi="Browallia New" w:cs="Browallia New"/>
                <w:sz w:val="28"/>
                <w:szCs w:val="28"/>
              </w:rPr>
              <w:t>(8,910)</w:t>
            </w:r>
          </w:p>
        </w:tc>
        <w:tc>
          <w:tcPr>
            <w:tcW w:w="141" w:type="dxa"/>
            <w:vAlign w:val="bottom"/>
          </w:tcPr>
          <w:p w14:paraId="02EBA632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536B69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(17,161)</w:t>
            </w:r>
          </w:p>
        </w:tc>
        <w:tc>
          <w:tcPr>
            <w:tcW w:w="142" w:type="dxa"/>
            <w:vAlign w:val="bottom"/>
          </w:tcPr>
          <w:p w14:paraId="0C4C6B2C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B280CD6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AB84129" w14:textId="225A761C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(1,197)</w:t>
            </w:r>
          </w:p>
        </w:tc>
        <w:tc>
          <w:tcPr>
            <w:tcW w:w="147" w:type="dxa"/>
            <w:vAlign w:val="bottom"/>
          </w:tcPr>
          <w:p w14:paraId="39A8BB5B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285665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B872D58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(544)</w:t>
            </w:r>
          </w:p>
        </w:tc>
      </w:tr>
      <w:tr w:rsidR="00336015" w:rsidRPr="006461EA" w14:paraId="71827671" w14:textId="77777777" w:rsidTr="00331E03">
        <w:trPr>
          <w:cantSplit/>
        </w:trPr>
        <w:tc>
          <w:tcPr>
            <w:tcW w:w="3366" w:type="dxa"/>
          </w:tcPr>
          <w:p w14:paraId="6C471CE5" w14:textId="77777777" w:rsidR="00336015" w:rsidRPr="006461EA" w:rsidRDefault="00336015" w:rsidP="00336015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F2C7C91" w14:textId="76DDFA58" w:rsidR="00336015" w:rsidRPr="006461EA" w:rsidRDefault="00A964ED" w:rsidP="00A9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64ED">
              <w:rPr>
                <w:rFonts w:ascii="Browallia New" w:hAnsi="Browallia New" w:cs="Browallia New"/>
                <w:sz w:val="28"/>
                <w:szCs w:val="28"/>
              </w:rPr>
              <w:t>(8,910)</w:t>
            </w:r>
          </w:p>
        </w:tc>
        <w:tc>
          <w:tcPr>
            <w:tcW w:w="141" w:type="dxa"/>
          </w:tcPr>
          <w:p w14:paraId="68B3BEC9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2AB0574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(14,717)</w:t>
            </w:r>
          </w:p>
        </w:tc>
        <w:tc>
          <w:tcPr>
            <w:tcW w:w="142" w:type="dxa"/>
          </w:tcPr>
          <w:p w14:paraId="05FD0438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569779FC" w14:textId="343DEA5C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(1,197)</w:t>
            </w:r>
          </w:p>
        </w:tc>
        <w:tc>
          <w:tcPr>
            <w:tcW w:w="147" w:type="dxa"/>
          </w:tcPr>
          <w:p w14:paraId="0C2FA7BE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1B42ECC8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1,900</w:t>
            </w:r>
          </w:p>
        </w:tc>
      </w:tr>
      <w:tr w:rsidR="00336015" w:rsidRPr="006461EA" w14:paraId="39A29901" w14:textId="77777777" w:rsidTr="00331E03">
        <w:trPr>
          <w:cantSplit/>
        </w:trPr>
        <w:tc>
          <w:tcPr>
            <w:tcW w:w="3366" w:type="dxa"/>
          </w:tcPr>
          <w:p w14:paraId="3506B953" w14:textId="77777777" w:rsidR="00336015" w:rsidRPr="006461EA" w:rsidRDefault="00336015" w:rsidP="00336015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14:paraId="5E006AC2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</w:tcPr>
          <w:p w14:paraId="510C8ADD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14:paraId="693819D3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8438FD1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12" w:space="0" w:color="auto"/>
              <w:bottom w:val="nil"/>
            </w:tcBorders>
          </w:tcPr>
          <w:p w14:paraId="42F10870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" w:type="dxa"/>
          </w:tcPr>
          <w:p w14:paraId="33DD7D6A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12" w:space="0" w:color="auto"/>
              <w:bottom w:val="nil"/>
            </w:tcBorders>
          </w:tcPr>
          <w:p w14:paraId="53212559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36015" w:rsidRPr="006461EA" w14:paraId="3787177E" w14:textId="77777777" w:rsidTr="00331E03">
        <w:trPr>
          <w:cantSplit/>
        </w:trPr>
        <w:tc>
          <w:tcPr>
            <w:tcW w:w="3366" w:type="dxa"/>
          </w:tcPr>
          <w:p w14:paraId="2DD494C1" w14:textId="77777777" w:rsidR="00336015" w:rsidRPr="006461EA" w:rsidRDefault="00336015" w:rsidP="00336015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4F5B7E56" w14:textId="0078103D" w:rsidR="00336015" w:rsidRPr="006461EA" w:rsidRDefault="00A964ED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64ED">
              <w:rPr>
                <w:rFonts w:ascii="Browallia New" w:hAnsi="Browallia New" w:cs="Browallia New"/>
                <w:sz w:val="28"/>
                <w:szCs w:val="28"/>
              </w:rPr>
              <w:t>15,</w:t>
            </w:r>
            <w:r w:rsidR="00C56844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41" w:type="dxa"/>
          </w:tcPr>
          <w:p w14:paraId="040A9B5D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5F6E467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,146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BA4FDF1" w14:textId="77777777" w:rsidR="00336015" w:rsidRPr="006461EA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14:paraId="53AEB4B5" w14:textId="678D0389" w:rsidR="00336015" w:rsidRPr="00A964ED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4ED">
              <w:rPr>
                <w:rFonts w:ascii="Browallia New" w:hAnsi="Browallia New" w:cs="Browallia New"/>
                <w:sz w:val="28"/>
                <w:szCs w:val="28"/>
              </w:rPr>
              <w:t>15,571</w:t>
            </w:r>
          </w:p>
        </w:tc>
        <w:tc>
          <w:tcPr>
            <w:tcW w:w="147" w:type="dxa"/>
          </w:tcPr>
          <w:p w14:paraId="70575965" w14:textId="77777777" w:rsidR="00336015" w:rsidRPr="00A964ED" w:rsidRDefault="00336015" w:rsidP="0033601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12" w:space="0" w:color="auto"/>
            </w:tcBorders>
          </w:tcPr>
          <w:p w14:paraId="620D6922" w14:textId="77777777" w:rsidR="00336015" w:rsidRPr="006461EA" w:rsidRDefault="00336015" w:rsidP="0033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8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,146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29E1C148" w14:textId="77777777" w:rsidR="00F7660E" w:rsidRPr="006461EA" w:rsidRDefault="00F7660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</w:p>
    <w:p w14:paraId="7E26B16E" w14:textId="77777777" w:rsidR="00F7660E" w:rsidRPr="006461EA" w:rsidRDefault="00F7660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</w:p>
    <w:p w14:paraId="0219982E" w14:textId="77777777" w:rsidR="00F7660E" w:rsidRPr="006461EA" w:rsidRDefault="00F7660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</w:p>
    <w:p w14:paraId="4D1B32B9" w14:textId="77777777" w:rsidR="00F7660E" w:rsidRPr="006461EA" w:rsidRDefault="00F7660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</w:p>
    <w:p w14:paraId="6C693571" w14:textId="5B0D771A" w:rsidR="00F7660E" w:rsidRPr="006461EA" w:rsidRDefault="00F7660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</w:p>
    <w:p w14:paraId="26AD96E9" w14:textId="5D7AA3A0" w:rsidR="00076A7E" w:rsidRPr="006461EA" w:rsidRDefault="00076A7E" w:rsidP="00331E03">
      <w:pPr>
        <w:pStyle w:val="BodyText"/>
        <w:spacing w:after="0"/>
        <w:ind w:left="426" w:firstLine="555"/>
        <w:rPr>
          <w:rFonts w:ascii="Browallia New" w:hAnsi="Browallia New" w:cs="Browallia New"/>
          <w:i/>
          <w:iCs/>
          <w:sz w:val="28"/>
          <w:szCs w:val="28"/>
        </w:rPr>
      </w:pPr>
      <w:r w:rsidRPr="006461EA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ภาษีเงินได้ที่รับรู้ในกำไรขาดทุนเบ็ดเสร็จอื่น</w:t>
      </w:r>
    </w:p>
    <w:p w14:paraId="6C83385E" w14:textId="77777777" w:rsidR="00076A7E" w:rsidRPr="006461EA" w:rsidRDefault="00076A7E" w:rsidP="00076A7E">
      <w:pPr>
        <w:pStyle w:val="BodyText"/>
        <w:spacing w:after="0"/>
        <w:ind w:left="426"/>
        <w:rPr>
          <w:rFonts w:ascii="Browallia New" w:hAnsi="Browallia New" w:cs="Browallia New"/>
          <w:i/>
          <w:iCs/>
          <w:sz w:val="28"/>
          <w:szCs w:val="28"/>
        </w:rPr>
      </w:pPr>
    </w:p>
    <w:tbl>
      <w:tblPr>
        <w:tblW w:w="8392" w:type="dxa"/>
        <w:tblInd w:w="9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7"/>
        <w:gridCol w:w="868"/>
        <w:gridCol w:w="180"/>
        <w:gridCol w:w="990"/>
        <w:gridCol w:w="180"/>
        <w:gridCol w:w="777"/>
        <w:gridCol w:w="180"/>
        <w:gridCol w:w="842"/>
        <w:gridCol w:w="180"/>
        <w:gridCol w:w="900"/>
        <w:gridCol w:w="180"/>
        <w:gridCol w:w="868"/>
      </w:tblGrid>
      <w:tr w:rsidR="00076A7E" w:rsidRPr="006461EA" w14:paraId="5FA6FC85" w14:textId="77777777" w:rsidTr="00732AAF">
        <w:trPr>
          <w:cantSplit/>
        </w:trPr>
        <w:tc>
          <w:tcPr>
            <w:tcW w:w="2247" w:type="dxa"/>
          </w:tcPr>
          <w:p w14:paraId="0116522F" w14:textId="77777777" w:rsidR="00076A7E" w:rsidRPr="006461EA" w:rsidRDefault="00076A7E" w:rsidP="009E3944">
            <w:pPr>
              <w:ind w:left="-1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</w:tcPr>
          <w:p w14:paraId="505B7511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b/>
                <w:szCs w:val="22"/>
                <w:lang w:bidi="th-TH"/>
              </w:rPr>
              <w:t xml:space="preserve">: </w:t>
            </w:r>
            <w:r w:rsidR="00D878AA" w:rsidRPr="006461EA">
              <w:rPr>
                <w:rFonts w:ascii="Browallia New" w:hAnsi="Browallia New" w:cs="Browallia New" w:hint="cs"/>
                <w:b/>
                <w:szCs w:val="22"/>
                <w:cs/>
                <w:lang w:bidi="th-TH"/>
              </w:rPr>
              <w:t>พัน</w:t>
            </w: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บาท)</w:t>
            </w:r>
          </w:p>
        </w:tc>
      </w:tr>
      <w:tr w:rsidR="00076A7E" w:rsidRPr="006461EA" w14:paraId="4BDA1225" w14:textId="77777777" w:rsidTr="00732AAF">
        <w:trPr>
          <w:cantSplit/>
        </w:trPr>
        <w:tc>
          <w:tcPr>
            <w:tcW w:w="2247" w:type="dxa"/>
          </w:tcPr>
          <w:p w14:paraId="24325C79" w14:textId="77777777" w:rsidR="00076A7E" w:rsidRPr="006461EA" w:rsidRDefault="00076A7E" w:rsidP="009E3944">
            <w:pPr>
              <w:rPr>
                <w:rFonts w:ascii="Browallia New" w:hAnsi="Browallia New" w:cs="Browallia New"/>
                <w:b/>
                <w:bCs/>
                <w:color w:val="0000FF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  <w:tcBorders>
              <w:bottom w:val="single" w:sz="4" w:space="0" w:color="auto"/>
            </w:tcBorders>
          </w:tcPr>
          <w:p w14:paraId="3B1265D9" w14:textId="333530E8" w:rsidR="00076A7E" w:rsidRPr="006461EA" w:rsidRDefault="00076A7E" w:rsidP="009E3944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rtl/>
                <w:cs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</w:t>
            </w:r>
            <w:r w:rsidRPr="006461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รวม</w:t>
            </w:r>
          </w:p>
        </w:tc>
      </w:tr>
      <w:tr w:rsidR="00076A7E" w:rsidRPr="006461EA" w14:paraId="61D56726" w14:textId="77777777" w:rsidTr="00732AAF">
        <w:trPr>
          <w:cantSplit/>
        </w:trPr>
        <w:tc>
          <w:tcPr>
            <w:tcW w:w="2247" w:type="dxa"/>
          </w:tcPr>
          <w:p w14:paraId="07F6E6E4" w14:textId="77777777" w:rsidR="00076A7E" w:rsidRPr="006461EA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47D51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</w:t>
            </w:r>
            <w:r w:rsidR="00331E03" w:rsidRPr="006461EA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4840A7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E5114D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</w:t>
            </w:r>
            <w:r w:rsidR="00331E03" w:rsidRPr="006461EA">
              <w:rPr>
                <w:rFonts w:ascii="Browallia New" w:hAnsi="Browallia New" w:cs="Browallia New"/>
                <w:szCs w:val="22"/>
              </w:rPr>
              <w:t>60</w:t>
            </w:r>
          </w:p>
        </w:tc>
      </w:tr>
      <w:tr w:rsidR="00076A7E" w:rsidRPr="006461EA" w14:paraId="326DC525" w14:textId="77777777" w:rsidTr="00732AAF">
        <w:trPr>
          <w:cantSplit/>
        </w:trPr>
        <w:tc>
          <w:tcPr>
            <w:tcW w:w="2247" w:type="dxa"/>
          </w:tcPr>
          <w:p w14:paraId="52E31524" w14:textId="77777777" w:rsidR="00076A7E" w:rsidRPr="006461EA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ED4FA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0A2D5EEE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9F775A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7596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รายได้(ค่าใช้จ่าย) </w:t>
            </w:r>
            <w:r w:rsidR="00331E03" w:rsidRPr="006461EA">
              <w:rPr>
                <w:rFonts w:ascii="Browallia New" w:hAnsi="Browallia New" w:cs="Browallia New"/>
                <w:szCs w:val="22"/>
                <w:lang w:bidi="th-TH"/>
              </w:rPr>
              <w:t xml:space="preserve">       </w:t>
            </w: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55D6AD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9AD38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46173FA5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F171FD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B09B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71B9FEE6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774C088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AE85E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E811226" w14:textId="77777777" w:rsidR="00076A7E" w:rsidRPr="006461EA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17E5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6D7B68BB" w14:textId="77777777" w:rsidR="00076A7E" w:rsidRPr="006461EA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076A7E" w:rsidRPr="006461EA" w14:paraId="07E743B9" w14:textId="77777777" w:rsidTr="00732AAF">
        <w:trPr>
          <w:cantSplit/>
        </w:trPr>
        <w:tc>
          <w:tcPr>
            <w:tcW w:w="2247" w:type="dxa"/>
          </w:tcPr>
          <w:p w14:paraId="3830F5FB" w14:textId="77777777" w:rsidR="00076A7E" w:rsidRPr="006461EA" w:rsidRDefault="00076A7E" w:rsidP="009E3944">
            <w:pPr>
              <w:ind w:left="18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49597A58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B76BD9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B10A31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E0FA01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62E3CA1C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D7487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7FFC4F82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8320B8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8AFB4C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D78540" w14:textId="77777777" w:rsidR="00076A7E" w:rsidRPr="006461EA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271FBECB" w14:textId="77777777" w:rsidR="00076A7E" w:rsidRPr="006461EA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4745F4" w:rsidRPr="006461EA" w14:paraId="63700BFD" w14:textId="77777777" w:rsidTr="00732AAF">
        <w:trPr>
          <w:cantSplit/>
        </w:trPr>
        <w:tc>
          <w:tcPr>
            <w:tcW w:w="2247" w:type="dxa"/>
          </w:tcPr>
          <w:p w14:paraId="4E1DB8BE" w14:textId="77777777" w:rsidR="004745F4" w:rsidRPr="006461EA" w:rsidRDefault="004745F4" w:rsidP="004745F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กำไรที่ยังไม่เกิดขึ้นจริงใน</w:t>
            </w:r>
            <w:r w:rsidRPr="006461E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65453520" w14:textId="77777777" w:rsidR="004745F4" w:rsidRPr="006461EA" w:rsidRDefault="004745F4" w:rsidP="004745F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868" w:type="dxa"/>
          </w:tcPr>
          <w:p w14:paraId="669BFC88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2B14003E" w14:textId="70F448DB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(77,856)</w:t>
            </w:r>
          </w:p>
        </w:tc>
        <w:tc>
          <w:tcPr>
            <w:tcW w:w="180" w:type="dxa"/>
          </w:tcPr>
          <w:p w14:paraId="395A086A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7E47CC8C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E01A5B2" w14:textId="2C1A0BEA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15,571</w:t>
            </w:r>
          </w:p>
        </w:tc>
        <w:tc>
          <w:tcPr>
            <w:tcW w:w="180" w:type="dxa"/>
          </w:tcPr>
          <w:p w14:paraId="303E79AD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</w:tcPr>
          <w:p w14:paraId="765E0078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67CEBDC8" w14:textId="5C95B56D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(62,285)</w:t>
            </w:r>
          </w:p>
        </w:tc>
        <w:tc>
          <w:tcPr>
            <w:tcW w:w="180" w:type="dxa"/>
          </w:tcPr>
          <w:p w14:paraId="01539CFE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</w:tcPr>
          <w:p w14:paraId="5F36B319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7FBA6EFF" w14:textId="37F5792E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137,464</w:t>
            </w:r>
          </w:p>
        </w:tc>
        <w:tc>
          <w:tcPr>
            <w:tcW w:w="180" w:type="dxa"/>
          </w:tcPr>
          <w:p w14:paraId="2E412BB8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26959399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536F342" w14:textId="73F20422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(27,492)</w:t>
            </w:r>
          </w:p>
        </w:tc>
        <w:tc>
          <w:tcPr>
            <w:tcW w:w="180" w:type="dxa"/>
          </w:tcPr>
          <w:p w14:paraId="781EF467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</w:tcPr>
          <w:p w14:paraId="67149584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69313EB" w14:textId="123DC754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109,972</w:t>
            </w:r>
          </w:p>
        </w:tc>
      </w:tr>
      <w:tr w:rsidR="004745F4" w:rsidRPr="006461EA" w14:paraId="75CA5C10" w14:textId="77777777" w:rsidTr="00732AAF">
        <w:trPr>
          <w:cantSplit/>
        </w:trPr>
        <w:tc>
          <w:tcPr>
            <w:tcW w:w="2247" w:type="dxa"/>
          </w:tcPr>
          <w:p w14:paraId="5C88DF25" w14:textId="77777777" w:rsidR="004745F4" w:rsidRPr="006461EA" w:rsidRDefault="004745F4" w:rsidP="004745F4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กำไรจากการประมาณ</w:t>
            </w:r>
          </w:p>
          <w:p w14:paraId="09E58069" w14:textId="77777777" w:rsidR="004745F4" w:rsidRPr="006461EA" w:rsidRDefault="004745F4" w:rsidP="004745F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868" w:type="dxa"/>
          </w:tcPr>
          <w:p w14:paraId="255AEBF0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47BFA2F" w14:textId="0933DABB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1,321</w:t>
            </w:r>
          </w:p>
        </w:tc>
        <w:tc>
          <w:tcPr>
            <w:tcW w:w="180" w:type="dxa"/>
          </w:tcPr>
          <w:p w14:paraId="6339C632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5C4BA214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A75664C" w14:textId="237F0E13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(264)</w:t>
            </w:r>
          </w:p>
        </w:tc>
        <w:tc>
          <w:tcPr>
            <w:tcW w:w="180" w:type="dxa"/>
          </w:tcPr>
          <w:p w14:paraId="44E24E4C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</w:tcPr>
          <w:p w14:paraId="62858969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8E28789" w14:textId="7550DA1D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 w:rsidR="00C814AA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65766903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</w:tcPr>
          <w:p w14:paraId="1BE3243D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AA7748E" w14:textId="5081BAAB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3,272</w:t>
            </w:r>
          </w:p>
        </w:tc>
        <w:tc>
          <w:tcPr>
            <w:tcW w:w="180" w:type="dxa"/>
          </w:tcPr>
          <w:p w14:paraId="552F249B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2BD47FF6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C9C30EB" w14:textId="534C292D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(654)</w:t>
            </w:r>
          </w:p>
        </w:tc>
        <w:tc>
          <w:tcPr>
            <w:tcW w:w="180" w:type="dxa"/>
          </w:tcPr>
          <w:p w14:paraId="5F0D5C58" w14:textId="77777777" w:rsidR="004745F4" w:rsidRPr="006461EA" w:rsidRDefault="004745F4" w:rsidP="004745F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</w:tcPr>
          <w:p w14:paraId="1A6BF38A" w14:textId="77777777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E9C85EB" w14:textId="1BB8C50B" w:rsidR="004745F4" w:rsidRPr="006461EA" w:rsidRDefault="004745F4" w:rsidP="00474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2,618</w:t>
            </w:r>
          </w:p>
        </w:tc>
      </w:tr>
    </w:tbl>
    <w:p w14:paraId="6F3ACDE4" w14:textId="7BCE5F0E" w:rsidR="007B23DF" w:rsidRPr="006461EA" w:rsidRDefault="00FC04B5" w:rsidP="00FC04B5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tbl>
      <w:tblPr>
        <w:tblW w:w="8401" w:type="dxa"/>
        <w:tblInd w:w="9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6"/>
        <w:gridCol w:w="868"/>
        <w:gridCol w:w="180"/>
        <w:gridCol w:w="990"/>
        <w:gridCol w:w="180"/>
        <w:gridCol w:w="777"/>
        <w:gridCol w:w="180"/>
        <w:gridCol w:w="842"/>
        <w:gridCol w:w="180"/>
        <w:gridCol w:w="900"/>
        <w:gridCol w:w="180"/>
        <w:gridCol w:w="868"/>
      </w:tblGrid>
      <w:tr w:rsidR="005C7DA8" w:rsidRPr="006461EA" w14:paraId="364BFAA2" w14:textId="77777777" w:rsidTr="00732AAF">
        <w:trPr>
          <w:cantSplit/>
        </w:trPr>
        <w:tc>
          <w:tcPr>
            <w:tcW w:w="2256" w:type="dxa"/>
          </w:tcPr>
          <w:p w14:paraId="211C21B2" w14:textId="77777777" w:rsidR="005C7DA8" w:rsidRPr="006461EA" w:rsidRDefault="005C7DA8" w:rsidP="00AE3110">
            <w:pPr>
              <w:ind w:left="-1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</w:tcPr>
          <w:p w14:paraId="4F4572A5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b/>
                <w:szCs w:val="22"/>
                <w:lang w:bidi="th-TH"/>
              </w:rPr>
              <w:t xml:space="preserve">: </w:t>
            </w:r>
            <w:r w:rsidRPr="006461EA">
              <w:rPr>
                <w:rFonts w:ascii="Browallia New" w:hAnsi="Browallia New" w:cs="Browallia New" w:hint="cs"/>
                <w:b/>
                <w:szCs w:val="22"/>
                <w:cs/>
                <w:lang w:bidi="th-TH"/>
              </w:rPr>
              <w:t>พัน</w:t>
            </w:r>
            <w:r w:rsidRPr="006461EA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บาท)</w:t>
            </w:r>
          </w:p>
        </w:tc>
      </w:tr>
      <w:tr w:rsidR="005C7DA8" w:rsidRPr="006461EA" w14:paraId="454047FD" w14:textId="77777777" w:rsidTr="00732AAF">
        <w:trPr>
          <w:cantSplit/>
        </w:trPr>
        <w:tc>
          <w:tcPr>
            <w:tcW w:w="2256" w:type="dxa"/>
          </w:tcPr>
          <w:p w14:paraId="1BDAF8C3" w14:textId="77777777" w:rsidR="005C7DA8" w:rsidRPr="006461EA" w:rsidRDefault="005C7DA8" w:rsidP="00AE3110">
            <w:pPr>
              <w:rPr>
                <w:rFonts w:ascii="Browallia New" w:hAnsi="Browallia New" w:cs="Browallia New"/>
                <w:b/>
                <w:bCs/>
                <w:color w:val="0000FF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  <w:tcBorders>
              <w:bottom w:val="single" w:sz="4" w:space="0" w:color="auto"/>
            </w:tcBorders>
          </w:tcPr>
          <w:p w14:paraId="3A86177F" w14:textId="1AA1F5FF" w:rsidR="005C7DA8" w:rsidRPr="006461EA" w:rsidRDefault="005C7DA8" w:rsidP="00AE3110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rtl/>
                <w:cs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5C7DA8" w:rsidRPr="006461EA" w14:paraId="25406BB3" w14:textId="77777777" w:rsidTr="00732AAF">
        <w:trPr>
          <w:cantSplit/>
        </w:trPr>
        <w:tc>
          <w:tcPr>
            <w:tcW w:w="2256" w:type="dxa"/>
          </w:tcPr>
          <w:p w14:paraId="4E16A17B" w14:textId="77777777" w:rsidR="005C7DA8" w:rsidRPr="006461EA" w:rsidRDefault="005C7DA8" w:rsidP="00AE311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3DCD17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F1CA4A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EA580A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</w:rPr>
              <w:t>2560</w:t>
            </w:r>
          </w:p>
        </w:tc>
      </w:tr>
      <w:tr w:rsidR="005C7DA8" w:rsidRPr="006461EA" w14:paraId="4D06E8FF" w14:textId="77777777" w:rsidTr="00732AAF">
        <w:trPr>
          <w:cantSplit/>
        </w:trPr>
        <w:tc>
          <w:tcPr>
            <w:tcW w:w="2256" w:type="dxa"/>
          </w:tcPr>
          <w:p w14:paraId="3370735E" w14:textId="77777777" w:rsidR="005C7DA8" w:rsidRPr="006461EA" w:rsidRDefault="005C7DA8" w:rsidP="00AE311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69F9B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252601EF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24F4C8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7705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รายได้(ค่าใช้จ่าย) </w:t>
            </w:r>
            <w:r w:rsidRPr="006461EA">
              <w:rPr>
                <w:rFonts w:ascii="Browallia New" w:hAnsi="Browallia New" w:cs="Browallia New"/>
                <w:szCs w:val="22"/>
                <w:lang w:bidi="th-TH"/>
              </w:rPr>
              <w:t xml:space="preserve">       </w:t>
            </w: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415D6E7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3ED4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7690F57F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2708F7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FC113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14:paraId="0BEECB79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300A511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5B4A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BFDEC2" w14:textId="77777777" w:rsidR="005C7DA8" w:rsidRPr="006461EA" w:rsidRDefault="005C7DA8" w:rsidP="00AE3110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166C9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14:paraId="1C60EA3D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6461EA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5C7DA8" w:rsidRPr="006461EA" w14:paraId="7A9FE1B6" w14:textId="77777777" w:rsidTr="00732AAF">
        <w:trPr>
          <w:cantSplit/>
        </w:trPr>
        <w:tc>
          <w:tcPr>
            <w:tcW w:w="2256" w:type="dxa"/>
          </w:tcPr>
          <w:p w14:paraId="1D255961" w14:textId="77777777" w:rsidR="005C7DA8" w:rsidRPr="006461EA" w:rsidRDefault="005C7DA8" w:rsidP="00AE3110">
            <w:pPr>
              <w:ind w:left="18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3CE29071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CC0D59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29086A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34B8B9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479F98D4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6CE2A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00FF03C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FF281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872E5C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0A3DAF" w14:textId="77777777" w:rsidR="005C7DA8" w:rsidRPr="006461EA" w:rsidRDefault="005C7DA8" w:rsidP="00AE3110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31ED609B" w14:textId="77777777" w:rsidR="005C7DA8" w:rsidRPr="006461EA" w:rsidRDefault="005C7DA8" w:rsidP="00AE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5C7DA8" w:rsidRPr="006461EA" w14:paraId="3A92C136" w14:textId="77777777" w:rsidTr="00732AAF">
        <w:trPr>
          <w:cantSplit/>
        </w:trPr>
        <w:tc>
          <w:tcPr>
            <w:tcW w:w="2256" w:type="dxa"/>
          </w:tcPr>
          <w:p w14:paraId="2889692E" w14:textId="77777777" w:rsidR="00732AAF" w:rsidRDefault="005C7DA8" w:rsidP="00AE311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="003A109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A1098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(ขาดทุน)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ที่ยังไม่เกิดขึ้นจริง</w:t>
            </w:r>
          </w:p>
          <w:p w14:paraId="235B8B9C" w14:textId="05E9EA20" w:rsidR="005C7DA8" w:rsidRPr="006461EA" w:rsidRDefault="00732AAF" w:rsidP="00732AA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C7DA8"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ในหลักทรัพย์เผื่อขาย</w:t>
            </w:r>
          </w:p>
        </w:tc>
        <w:tc>
          <w:tcPr>
            <w:tcW w:w="868" w:type="dxa"/>
            <w:vAlign w:val="bottom"/>
          </w:tcPr>
          <w:p w14:paraId="0A079E77" w14:textId="5ACA714B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(77,856)</w:t>
            </w:r>
          </w:p>
        </w:tc>
        <w:tc>
          <w:tcPr>
            <w:tcW w:w="180" w:type="dxa"/>
            <w:vAlign w:val="bottom"/>
          </w:tcPr>
          <w:p w14:paraId="6156F6F2" w14:textId="77777777" w:rsidR="005C7DA8" w:rsidRPr="006461EA" w:rsidRDefault="005C7DA8" w:rsidP="00AE3110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4C9933" w14:textId="1A67C960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(15,571)</w:t>
            </w:r>
          </w:p>
        </w:tc>
        <w:tc>
          <w:tcPr>
            <w:tcW w:w="180" w:type="dxa"/>
            <w:vAlign w:val="bottom"/>
          </w:tcPr>
          <w:p w14:paraId="759E19F5" w14:textId="43FBD609" w:rsidR="005C7DA8" w:rsidRPr="006461EA" w:rsidRDefault="005C7DA8" w:rsidP="00AE3110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vAlign w:val="bottom"/>
          </w:tcPr>
          <w:p w14:paraId="4D56C370" w14:textId="4DB3FE0D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(62,285)</w:t>
            </w:r>
          </w:p>
        </w:tc>
        <w:tc>
          <w:tcPr>
            <w:tcW w:w="180" w:type="dxa"/>
            <w:vAlign w:val="bottom"/>
          </w:tcPr>
          <w:p w14:paraId="14948E36" w14:textId="77777777" w:rsidR="005C7DA8" w:rsidRPr="006461EA" w:rsidRDefault="005C7DA8" w:rsidP="00AE3110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vAlign w:val="bottom"/>
          </w:tcPr>
          <w:p w14:paraId="22205E06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137,464</w:t>
            </w:r>
          </w:p>
        </w:tc>
        <w:tc>
          <w:tcPr>
            <w:tcW w:w="180" w:type="dxa"/>
            <w:vAlign w:val="bottom"/>
          </w:tcPr>
          <w:p w14:paraId="4EC3CCB1" w14:textId="77777777" w:rsidR="005C7DA8" w:rsidRPr="006461EA" w:rsidRDefault="005C7DA8" w:rsidP="00AE3110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908B33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(27,492)</w:t>
            </w:r>
          </w:p>
        </w:tc>
        <w:tc>
          <w:tcPr>
            <w:tcW w:w="180" w:type="dxa"/>
            <w:vAlign w:val="bottom"/>
          </w:tcPr>
          <w:p w14:paraId="6C3908C1" w14:textId="77777777" w:rsidR="005C7DA8" w:rsidRPr="006461EA" w:rsidRDefault="005C7DA8" w:rsidP="00AE3110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6311BD29" w14:textId="77777777" w:rsidR="005C7DA8" w:rsidRPr="006461EA" w:rsidRDefault="005C7DA8" w:rsidP="00AE31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109,972</w:t>
            </w:r>
          </w:p>
        </w:tc>
      </w:tr>
      <w:tr w:rsidR="003A1098" w:rsidRPr="006461EA" w14:paraId="38D0896F" w14:textId="77777777" w:rsidTr="00732AAF">
        <w:trPr>
          <w:cantSplit/>
        </w:trPr>
        <w:tc>
          <w:tcPr>
            <w:tcW w:w="2256" w:type="dxa"/>
          </w:tcPr>
          <w:p w14:paraId="2B0AFD00" w14:textId="77777777" w:rsidR="003A1098" w:rsidRPr="006461EA" w:rsidRDefault="003A1098" w:rsidP="003A1098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กำไรจากการประมาณ</w:t>
            </w:r>
          </w:p>
          <w:p w14:paraId="5F98AE4F" w14:textId="77777777" w:rsidR="003A1098" w:rsidRPr="006461EA" w:rsidRDefault="003A1098" w:rsidP="003A1098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461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868" w:type="dxa"/>
          </w:tcPr>
          <w:p w14:paraId="2FA3C9B8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7F63E736" w14:textId="542BB06D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A9ECA4" w14:textId="77777777" w:rsidR="003A1098" w:rsidRPr="006461EA" w:rsidRDefault="003A1098" w:rsidP="003A109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3F4FC11D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2FE82A51" w14:textId="2B7E1C8D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AC3DFD" w14:textId="77777777" w:rsidR="003A1098" w:rsidRPr="006461EA" w:rsidRDefault="003A1098" w:rsidP="003A109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</w:tcPr>
          <w:p w14:paraId="4FCCB600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2D30794" w14:textId="0FFB4864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D66532" w14:textId="77777777" w:rsidR="003A1098" w:rsidRPr="006461EA" w:rsidRDefault="003A1098" w:rsidP="003A109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vAlign w:val="bottom"/>
          </w:tcPr>
          <w:p w14:paraId="5FF5245A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3</w:t>
            </w: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6461EA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14:paraId="5A8084E8" w14:textId="77777777" w:rsidR="003A1098" w:rsidRPr="006461EA" w:rsidRDefault="003A1098" w:rsidP="003A109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77ADEC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(654)</w:t>
            </w:r>
          </w:p>
        </w:tc>
        <w:tc>
          <w:tcPr>
            <w:tcW w:w="180" w:type="dxa"/>
            <w:vAlign w:val="bottom"/>
          </w:tcPr>
          <w:p w14:paraId="7D57F0F3" w14:textId="77777777" w:rsidR="003A1098" w:rsidRPr="006461EA" w:rsidRDefault="003A1098" w:rsidP="003A1098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31C39FA7" w14:textId="77777777" w:rsidR="003A1098" w:rsidRPr="006461EA" w:rsidRDefault="003A1098" w:rsidP="003A10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461EA">
              <w:rPr>
                <w:rFonts w:ascii="Browallia New" w:hAnsi="Browallia New" w:cs="Browallia New"/>
                <w:szCs w:val="22"/>
                <w:lang w:val="en-US" w:bidi="th-TH"/>
              </w:rPr>
              <w:t>2,618</w:t>
            </w:r>
          </w:p>
        </w:tc>
      </w:tr>
    </w:tbl>
    <w:p w14:paraId="3721A74E" w14:textId="77777777" w:rsidR="005C7DA8" w:rsidRPr="006461EA" w:rsidRDefault="005C7DA8" w:rsidP="00FC04B5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DF99C3D" w14:textId="79059779" w:rsidR="00F466E6" w:rsidRPr="006461EA" w:rsidRDefault="00B86F00" w:rsidP="00732AAF">
      <w:pPr>
        <w:pStyle w:val="ListParagraph"/>
        <w:numPr>
          <w:ilvl w:val="1"/>
          <w:numId w:val="2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6461EA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ภาษีเงินได้รอการตัดบัญชี</w:t>
      </w:r>
    </w:p>
    <w:p w14:paraId="2BEBA61B" w14:textId="77777777" w:rsidR="00F466E6" w:rsidRPr="006461EA" w:rsidRDefault="00F466E6" w:rsidP="00F4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81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501A66" w14:textId="77777777" w:rsidR="007B23DF" w:rsidRPr="006461EA" w:rsidRDefault="007B23DF" w:rsidP="007B23DF">
      <w:pPr>
        <w:tabs>
          <w:tab w:val="clear" w:pos="454"/>
          <w:tab w:val="clear" w:pos="680"/>
          <w:tab w:val="left" w:pos="426"/>
          <w:tab w:val="left" w:pos="720"/>
        </w:tabs>
        <w:spacing w:line="240" w:lineRule="auto"/>
        <w:ind w:firstLine="97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E11848F" w14:textId="77777777" w:rsidR="007B23DF" w:rsidRPr="006461EA" w:rsidRDefault="007B23DF" w:rsidP="007B23DF">
      <w:pPr>
        <w:spacing w:line="240" w:lineRule="auto"/>
        <w:ind w:left="540" w:hanging="9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97" w:type="dxa"/>
        <w:tblInd w:w="936" w:type="dxa"/>
        <w:tblLayout w:type="fixed"/>
        <w:tblLook w:val="04A0" w:firstRow="1" w:lastRow="0" w:firstColumn="1" w:lastColumn="0" w:noHBand="0" w:noVBand="1"/>
      </w:tblPr>
      <w:tblGrid>
        <w:gridCol w:w="3420"/>
        <w:gridCol w:w="1224"/>
        <w:gridCol w:w="36"/>
        <w:gridCol w:w="1260"/>
        <w:gridCol w:w="1215"/>
        <w:gridCol w:w="1242"/>
      </w:tblGrid>
      <w:tr w:rsidR="007B23DF" w:rsidRPr="006461EA" w14:paraId="6E8BFF7A" w14:textId="77777777" w:rsidTr="003A1098">
        <w:tc>
          <w:tcPr>
            <w:tcW w:w="3420" w:type="dxa"/>
          </w:tcPr>
          <w:p w14:paraId="4117430E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4745983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6E9ABFDE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hideMark/>
          </w:tcPr>
          <w:p w14:paraId="41BF9A37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7B23DF" w:rsidRPr="006461EA" w14:paraId="7927B838" w14:textId="77777777" w:rsidTr="00331E03">
        <w:tc>
          <w:tcPr>
            <w:tcW w:w="3420" w:type="dxa"/>
          </w:tcPr>
          <w:p w14:paraId="0BD4E0D0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00C137D9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57" w:type="dxa"/>
            <w:gridSpan w:val="2"/>
            <w:hideMark/>
          </w:tcPr>
          <w:p w14:paraId="0F8840B9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23DF" w:rsidRPr="006461EA" w14:paraId="5F0936F2" w14:textId="77777777" w:rsidTr="00331E03">
        <w:tc>
          <w:tcPr>
            <w:tcW w:w="3420" w:type="dxa"/>
          </w:tcPr>
          <w:p w14:paraId="03D33ED6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5A1E449F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63B8065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215" w:type="dxa"/>
            <w:vAlign w:val="bottom"/>
            <w:hideMark/>
          </w:tcPr>
          <w:p w14:paraId="43B98D77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4074E1DA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31E03" w:rsidRPr="006461E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7B23DF" w:rsidRPr="006461EA" w14:paraId="3DA26E5C" w14:textId="77777777" w:rsidTr="00331E03">
        <w:tc>
          <w:tcPr>
            <w:tcW w:w="3420" w:type="dxa"/>
          </w:tcPr>
          <w:p w14:paraId="7F8DB814" w14:textId="77777777" w:rsidR="007B23DF" w:rsidRPr="006461EA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7ADBD31E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3F2FD7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91B3461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3B54EF1" w14:textId="77777777" w:rsidR="007B23DF" w:rsidRPr="006461EA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331E03" w:rsidRPr="006461EA" w14:paraId="002EFAD9" w14:textId="77777777" w:rsidTr="00331E03">
        <w:tc>
          <w:tcPr>
            <w:tcW w:w="3420" w:type="dxa"/>
            <w:hideMark/>
          </w:tcPr>
          <w:p w14:paraId="1B708E19" w14:textId="77777777" w:rsidR="00331E03" w:rsidRPr="006461EA" w:rsidRDefault="00331E03" w:rsidP="00331E03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48082448" w14:textId="70213851" w:rsidR="00331E03" w:rsidRPr="006461EA" w:rsidRDefault="00B26CB5" w:rsidP="00331E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21,836</w:t>
            </w:r>
          </w:p>
        </w:tc>
        <w:tc>
          <w:tcPr>
            <w:tcW w:w="1260" w:type="dxa"/>
          </w:tcPr>
          <w:p w14:paraId="7B64B7C4" w14:textId="77777777" w:rsidR="00331E03" w:rsidRPr="006461EA" w:rsidRDefault="00331E03" w:rsidP="00331E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16,543</w:t>
            </w:r>
          </w:p>
        </w:tc>
        <w:tc>
          <w:tcPr>
            <w:tcW w:w="1215" w:type="dxa"/>
          </w:tcPr>
          <w:p w14:paraId="61EAE3B2" w14:textId="7D47F81C" w:rsidR="00331E03" w:rsidRPr="006461EA" w:rsidRDefault="00A964ED" w:rsidP="00331E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21,627</w:t>
            </w:r>
          </w:p>
        </w:tc>
        <w:tc>
          <w:tcPr>
            <w:tcW w:w="1242" w:type="dxa"/>
          </w:tcPr>
          <w:p w14:paraId="0B2E097F" w14:textId="77777777" w:rsidR="00331E03" w:rsidRPr="006461EA" w:rsidRDefault="00331E03" w:rsidP="00331E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5,963</w:t>
            </w:r>
          </w:p>
        </w:tc>
      </w:tr>
      <w:tr w:rsidR="00A964ED" w:rsidRPr="006461EA" w14:paraId="427EC25B" w14:textId="77777777" w:rsidTr="00331E03">
        <w:tc>
          <w:tcPr>
            <w:tcW w:w="3420" w:type="dxa"/>
          </w:tcPr>
          <w:p w14:paraId="255A02AB" w14:textId="77777777" w:rsidR="00A964ED" w:rsidRPr="006461EA" w:rsidRDefault="00A964ED" w:rsidP="00A964ED">
            <w:pPr>
              <w:tabs>
                <w:tab w:val="clear" w:pos="454"/>
                <w:tab w:val="clear" w:pos="3515"/>
                <w:tab w:val="clear" w:pos="3742"/>
                <w:tab w:val="left" w:pos="3498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09251791" w14:textId="75D3EE86" w:rsidR="00A964ED" w:rsidRPr="006461EA" w:rsidRDefault="00A964ED" w:rsidP="00A96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1260" w:type="dxa"/>
          </w:tcPr>
          <w:p w14:paraId="6F05D570" w14:textId="77777777" w:rsidR="00A964ED" w:rsidRPr="006461EA" w:rsidRDefault="00A964ED" w:rsidP="00A96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1,104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15" w:type="dxa"/>
          </w:tcPr>
          <w:p w14:paraId="4DDA19A1" w14:textId="408E244D" w:rsidR="00A964ED" w:rsidRPr="006461EA" w:rsidRDefault="00A964ED" w:rsidP="00A96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1242" w:type="dxa"/>
          </w:tcPr>
          <w:p w14:paraId="43161DB7" w14:textId="77777777" w:rsidR="00A964ED" w:rsidRPr="006461EA" w:rsidRDefault="00A964ED" w:rsidP="00A96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1,104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31E03" w:rsidRPr="006461EA" w14:paraId="0182766D" w14:textId="77777777" w:rsidTr="00331E03">
        <w:tc>
          <w:tcPr>
            <w:tcW w:w="3420" w:type="dxa"/>
          </w:tcPr>
          <w:p w14:paraId="13F304D6" w14:textId="77777777" w:rsidR="00331E03" w:rsidRPr="006461EA" w:rsidRDefault="00331E03" w:rsidP="00331E03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D0D4F2B" w14:textId="66805A03" w:rsidR="00331E03" w:rsidRPr="006461EA" w:rsidRDefault="003A1098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0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21,</w:t>
            </w:r>
            <w:r w:rsidR="00B26CB5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260" w:type="dxa"/>
          </w:tcPr>
          <w:p w14:paraId="32A32520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15,439</w:t>
            </w:r>
          </w:p>
        </w:tc>
        <w:tc>
          <w:tcPr>
            <w:tcW w:w="1215" w:type="dxa"/>
          </w:tcPr>
          <w:p w14:paraId="37D403E2" w14:textId="78133B54" w:rsidR="00331E03" w:rsidRPr="006461EA" w:rsidRDefault="005C7DA8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21,627</w:t>
            </w:r>
          </w:p>
        </w:tc>
        <w:tc>
          <w:tcPr>
            <w:tcW w:w="1242" w:type="dxa"/>
          </w:tcPr>
          <w:p w14:paraId="5BA5C4F9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4,859</w:t>
            </w:r>
          </w:p>
        </w:tc>
      </w:tr>
    </w:tbl>
    <w:p w14:paraId="7CBD3DE3" w14:textId="457AA7B7" w:rsidR="005C7DA8" w:rsidRPr="006461EA" w:rsidRDefault="005C7DA8" w:rsidP="005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62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ab/>
      </w:r>
    </w:p>
    <w:p w14:paraId="469B0E26" w14:textId="1BB219EF" w:rsidR="00DB186A" w:rsidRPr="006461EA" w:rsidRDefault="005C7DA8" w:rsidP="00D5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045029C" w14:textId="77777777" w:rsidR="007B23DF" w:rsidRPr="006461EA" w:rsidRDefault="00DD33A5" w:rsidP="00331E03">
      <w:pPr>
        <w:tabs>
          <w:tab w:val="clear" w:pos="454"/>
          <w:tab w:val="clear" w:pos="680"/>
          <w:tab w:val="clear" w:pos="907"/>
          <w:tab w:val="left" w:pos="426"/>
          <w:tab w:val="left" w:pos="720"/>
          <w:tab w:val="left" w:pos="990"/>
        </w:tabs>
        <w:spacing w:line="240" w:lineRule="auto"/>
        <w:ind w:firstLine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lastRenderedPageBreak/>
        <w:tab/>
      </w:r>
      <w:r w:rsidRPr="006461EA"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6461EA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4281CDA0" w14:textId="77777777" w:rsidR="007B23DF" w:rsidRPr="006461EA" w:rsidRDefault="007B23DF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31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456"/>
        <w:gridCol w:w="1197"/>
        <w:gridCol w:w="1242"/>
        <w:gridCol w:w="1224"/>
        <w:gridCol w:w="1196"/>
      </w:tblGrid>
      <w:tr w:rsidR="00BC0E77" w:rsidRPr="006461EA" w14:paraId="5F990236" w14:textId="77777777" w:rsidTr="00331E03">
        <w:tc>
          <w:tcPr>
            <w:tcW w:w="3456" w:type="dxa"/>
            <w:vAlign w:val="bottom"/>
          </w:tcPr>
          <w:p w14:paraId="08BA3A63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B5E9179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62" w:type="dxa"/>
            <w:gridSpan w:val="3"/>
            <w:vAlign w:val="bottom"/>
            <w:hideMark/>
          </w:tcPr>
          <w:p w14:paraId="25FFC0ED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C0E77" w:rsidRPr="006461EA" w14:paraId="7C126643" w14:textId="77777777" w:rsidTr="00331E03">
        <w:tc>
          <w:tcPr>
            <w:tcW w:w="3456" w:type="dxa"/>
            <w:vAlign w:val="bottom"/>
          </w:tcPr>
          <w:p w14:paraId="0BF6C1B7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9" w:type="dxa"/>
            <w:gridSpan w:val="4"/>
          </w:tcPr>
          <w:p w14:paraId="147232C5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54230" w:rsidRPr="006461EA" w14:paraId="0411475F" w14:textId="77777777" w:rsidTr="00331E03">
        <w:tc>
          <w:tcPr>
            <w:tcW w:w="3456" w:type="dxa"/>
            <w:vAlign w:val="bottom"/>
          </w:tcPr>
          <w:p w14:paraId="68EA091B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56C38E2" w14:textId="77777777" w:rsidR="00A54230" w:rsidRPr="006461EA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vAlign w:val="bottom"/>
            <w:hideMark/>
          </w:tcPr>
          <w:p w14:paraId="53CF1B67" w14:textId="4970D3B2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96" w:type="dxa"/>
            <w:vAlign w:val="bottom"/>
          </w:tcPr>
          <w:p w14:paraId="4B5B2E6F" w14:textId="77777777" w:rsidR="00A54230" w:rsidRPr="006461EA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230" w:rsidRPr="006461EA" w14:paraId="22057A23" w14:textId="77777777" w:rsidTr="00331E03">
        <w:tc>
          <w:tcPr>
            <w:tcW w:w="3456" w:type="dxa"/>
            <w:vAlign w:val="bottom"/>
          </w:tcPr>
          <w:p w14:paraId="25EBC255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  <w:hideMark/>
          </w:tcPr>
          <w:p w14:paraId="608B00E8" w14:textId="77777777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4FAEAFCD" w14:textId="77777777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7B9B3E69" w14:textId="77777777" w:rsidR="00A54230" w:rsidRPr="006461EA" w:rsidRDefault="00141416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96" w:type="dxa"/>
            <w:vAlign w:val="bottom"/>
            <w:hideMark/>
          </w:tcPr>
          <w:p w14:paraId="0DB6346A" w14:textId="77777777" w:rsidR="00A54230" w:rsidRPr="006461EA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54230" w:rsidRPr="006461EA" w14:paraId="178E322B" w14:textId="77777777" w:rsidTr="00331E03">
        <w:tc>
          <w:tcPr>
            <w:tcW w:w="3456" w:type="dxa"/>
            <w:vAlign w:val="bottom"/>
            <w:hideMark/>
          </w:tcPr>
          <w:p w14:paraId="472B49F6" w14:textId="77777777" w:rsidR="00A54230" w:rsidRPr="006461EA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62C13383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8E21DEE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5A2F82D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817791D" w14:textId="77777777" w:rsidR="00A54230" w:rsidRPr="006461E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1051" w:rsidRPr="006461EA" w14:paraId="293EF6DD" w14:textId="77777777" w:rsidTr="00331E03">
        <w:tc>
          <w:tcPr>
            <w:tcW w:w="3456" w:type="dxa"/>
            <w:vAlign w:val="bottom"/>
          </w:tcPr>
          <w:p w14:paraId="45274CED" w14:textId="77777777" w:rsidR="009B1051" w:rsidRPr="006461EA" w:rsidRDefault="009B1051" w:rsidP="009B105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0FBEE782" w14:textId="77777777" w:rsidR="009B1051" w:rsidRPr="00B26CB5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6,436</w:t>
            </w:r>
          </w:p>
        </w:tc>
        <w:tc>
          <w:tcPr>
            <w:tcW w:w="1242" w:type="dxa"/>
          </w:tcPr>
          <w:p w14:paraId="29C41DAD" w14:textId="767DC50B" w:rsidR="009B1051" w:rsidRPr="00B26CB5" w:rsidRDefault="00A45AF0" w:rsidP="00A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224" w:type="dxa"/>
            <w:vAlign w:val="bottom"/>
          </w:tcPr>
          <w:p w14:paraId="63B33935" w14:textId="40599FBF" w:rsidR="009B1051" w:rsidRPr="00B26CB5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(264)</w:t>
            </w:r>
          </w:p>
        </w:tc>
        <w:tc>
          <w:tcPr>
            <w:tcW w:w="1196" w:type="dxa"/>
          </w:tcPr>
          <w:p w14:paraId="6DA68B68" w14:textId="621461AE" w:rsidR="009B1051" w:rsidRPr="00B26CB5" w:rsidRDefault="00A45AF0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7,369</w:t>
            </w:r>
          </w:p>
        </w:tc>
      </w:tr>
      <w:tr w:rsidR="003A1098" w:rsidRPr="006461EA" w14:paraId="2CC559AC" w14:textId="77777777" w:rsidTr="00BA5508">
        <w:tc>
          <w:tcPr>
            <w:tcW w:w="3456" w:type="dxa"/>
            <w:vAlign w:val="bottom"/>
          </w:tcPr>
          <w:p w14:paraId="6F914D48" w14:textId="38481B47" w:rsidR="003A1098" w:rsidRPr="006461EA" w:rsidRDefault="003A1098" w:rsidP="003A109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เงินลงทุนในบริษัทร่วมและ</w:t>
            </w:r>
            <w:r w:rsidR="00BC12D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197" w:type="dxa"/>
          </w:tcPr>
          <w:p w14:paraId="344EAA8F" w14:textId="77777777" w:rsidR="003A1098" w:rsidRPr="00B26CB5" w:rsidRDefault="003A1098" w:rsidP="003A10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  <w:tc>
          <w:tcPr>
            <w:tcW w:w="1242" w:type="dxa"/>
            <w:vAlign w:val="bottom"/>
          </w:tcPr>
          <w:p w14:paraId="48F1FCE6" w14:textId="662962FA" w:rsidR="003A1098" w:rsidRPr="00B26CB5" w:rsidRDefault="003A1098" w:rsidP="003A10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(10,107)</w:t>
            </w:r>
          </w:p>
        </w:tc>
        <w:tc>
          <w:tcPr>
            <w:tcW w:w="1224" w:type="dxa"/>
          </w:tcPr>
          <w:p w14:paraId="067FF24D" w14:textId="7246C1A5" w:rsidR="003A1098" w:rsidRPr="00B26CB5" w:rsidRDefault="003A1098" w:rsidP="003A10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</w:tcPr>
          <w:p w14:paraId="757F3947" w14:textId="7FA9398F" w:rsidR="003A1098" w:rsidRPr="00B26CB5" w:rsidRDefault="003A1098" w:rsidP="003A10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A1098" w:rsidRPr="006461EA" w14:paraId="15E4146E" w14:textId="77777777" w:rsidTr="00BA5508">
        <w:tc>
          <w:tcPr>
            <w:tcW w:w="3456" w:type="dxa"/>
            <w:vAlign w:val="bottom"/>
          </w:tcPr>
          <w:p w14:paraId="2A0DDF25" w14:textId="77777777" w:rsidR="003A1098" w:rsidRPr="006461EA" w:rsidRDefault="003A1098" w:rsidP="003A109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97" w:type="dxa"/>
          </w:tcPr>
          <w:p w14:paraId="7136691A" w14:textId="41C29339" w:rsidR="003A1098" w:rsidRPr="00B26CB5" w:rsidRDefault="003A1098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42" w:type="dxa"/>
          </w:tcPr>
          <w:p w14:paraId="4F6B0268" w14:textId="50EB0945" w:rsidR="003A1098" w:rsidRPr="00B26CB5" w:rsidRDefault="003A1098" w:rsidP="003A109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B26C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7482247" w14:textId="0F83C6DF" w:rsidR="003A1098" w:rsidRPr="00B26CB5" w:rsidRDefault="00D14D4D" w:rsidP="003A109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14,467</w:t>
            </w:r>
          </w:p>
        </w:tc>
        <w:tc>
          <w:tcPr>
            <w:tcW w:w="1196" w:type="dxa"/>
          </w:tcPr>
          <w:p w14:paraId="0557D71D" w14:textId="4791575F" w:rsidR="003A1098" w:rsidRPr="00B26CB5" w:rsidRDefault="00D14D4D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14,467</w:t>
            </w:r>
          </w:p>
        </w:tc>
      </w:tr>
      <w:tr w:rsidR="003A1098" w:rsidRPr="006461EA" w14:paraId="1B42213C" w14:textId="77777777" w:rsidTr="00BA5508">
        <w:tc>
          <w:tcPr>
            <w:tcW w:w="3456" w:type="dxa"/>
            <w:vAlign w:val="bottom"/>
          </w:tcPr>
          <w:p w14:paraId="69F08FD5" w14:textId="77777777" w:rsidR="003A1098" w:rsidRPr="006461EA" w:rsidRDefault="003A1098" w:rsidP="003A109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CCAD058" w14:textId="77777777" w:rsidR="003A1098" w:rsidRPr="00B26CB5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16,543</w:t>
            </w:r>
          </w:p>
        </w:tc>
        <w:tc>
          <w:tcPr>
            <w:tcW w:w="1242" w:type="dxa"/>
            <w:vAlign w:val="bottom"/>
          </w:tcPr>
          <w:p w14:paraId="1BA7A460" w14:textId="78B05729" w:rsidR="003A1098" w:rsidRPr="00B26CB5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45AF0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8,910</w:t>
            </w: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959B9A4" w14:textId="504A7A51" w:rsidR="003A1098" w:rsidRPr="00B26CB5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14,</w:t>
            </w:r>
            <w:r w:rsidR="00D14D4D"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96" w:type="dxa"/>
            <w:vAlign w:val="bottom"/>
          </w:tcPr>
          <w:p w14:paraId="523375FC" w14:textId="22F8D33A" w:rsidR="003A1098" w:rsidRPr="00B26CB5" w:rsidRDefault="00A45AF0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CB5">
              <w:rPr>
                <w:rFonts w:ascii="Browallia New" w:hAnsi="Browallia New" w:cs="Browallia New"/>
                <w:sz w:val="24"/>
                <w:szCs w:val="24"/>
                <w:lang w:val="en-GB"/>
              </w:rPr>
              <w:t>21,836</w:t>
            </w:r>
          </w:p>
        </w:tc>
      </w:tr>
      <w:tr w:rsidR="003A1098" w:rsidRPr="006461EA" w14:paraId="2E90E39B" w14:textId="77777777" w:rsidTr="00331E03">
        <w:tc>
          <w:tcPr>
            <w:tcW w:w="3456" w:type="dxa"/>
            <w:vAlign w:val="bottom"/>
            <w:hideMark/>
          </w:tcPr>
          <w:p w14:paraId="5301C8B9" w14:textId="77777777" w:rsidR="003A1098" w:rsidRPr="006461EA" w:rsidRDefault="003A1098" w:rsidP="003A109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</w:rPr>
            </w:pPr>
          </w:p>
          <w:p w14:paraId="067E3774" w14:textId="77777777" w:rsidR="003A1098" w:rsidRPr="006461EA" w:rsidRDefault="003A1098" w:rsidP="003A109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3322133D" w14:textId="77777777" w:rsidR="003A1098" w:rsidRPr="006461EA" w:rsidRDefault="003A1098" w:rsidP="003A109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D48EA8B" w14:textId="77777777" w:rsidR="003A1098" w:rsidRPr="006461EA" w:rsidRDefault="003A1098" w:rsidP="003A109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5AB91A" w14:textId="77777777" w:rsidR="003A1098" w:rsidRPr="006461EA" w:rsidRDefault="003A1098" w:rsidP="003A109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07BF5C9" w14:textId="77777777" w:rsidR="003A1098" w:rsidRPr="006461EA" w:rsidRDefault="003A1098" w:rsidP="003A109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1098" w:rsidRPr="006461EA" w14:paraId="3074272B" w14:textId="77777777" w:rsidTr="00BA5508">
        <w:tc>
          <w:tcPr>
            <w:tcW w:w="3456" w:type="dxa"/>
            <w:vAlign w:val="bottom"/>
          </w:tcPr>
          <w:p w14:paraId="28B73888" w14:textId="77777777" w:rsidR="003A1098" w:rsidRPr="006461EA" w:rsidRDefault="003A1098" w:rsidP="003A1098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97" w:type="dxa"/>
            <w:vAlign w:val="bottom"/>
          </w:tcPr>
          <w:p w14:paraId="1800913A" w14:textId="77777777" w:rsidR="003A1098" w:rsidRPr="006461EA" w:rsidRDefault="003A1098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42" w:type="dxa"/>
          </w:tcPr>
          <w:p w14:paraId="68D00D0C" w14:textId="4F43AAE7" w:rsidR="003A1098" w:rsidRPr="006461EA" w:rsidRDefault="003A1098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091814B" w14:textId="50AEB8E0" w:rsidR="003A1098" w:rsidRPr="006461EA" w:rsidRDefault="003A1098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</w:p>
        </w:tc>
        <w:tc>
          <w:tcPr>
            <w:tcW w:w="1196" w:type="dxa"/>
          </w:tcPr>
          <w:p w14:paraId="3919DE5B" w14:textId="7E89385B" w:rsidR="003A1098" w:rsidRPr="006461EA" w:rsidRDefault="003A1098" w:rsidP="003A10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A1098" w:rsidRPr="006461EA" w14:paraId="1B3AB9EB" w14:textId="77777777" w:rsidTr="00BA5508">
        <w:tc>
          <w:tcPr>
            <w:tcW w:w="3456" w:type="dxa"/>
            <w:vAlign w:val="bottom"/>
          </w:tcPr>
          <w:p w14:paraId="730F7BDA" w14:textId="77777777" w:rsidR="003A1098" w:rsidRPr="006461EA" w:rsidRDefault="003A1098" w:rsidP="003A109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40F553B" w14:textId="77777777" w:rsidR="003A1098" w:rsidRPr="006461EA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42" w:type="dxa"/>
          </w:tcPr>
          <w:p w14:paraId="4B4575CD" w14:textId="72004F1C" w:rsidR="003A1098" w:rsidRPr="006461EA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2C50A3F" w14:textId="5EC64FEE" w:rsidR="003A1098" w:rsidRPr="006461EA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</w:p>
        </w:tc>
        <w:tc>
          <w:tcPr>
            <w:tcW w:w="1196" w:type="dxa"/>
          </w:tcPr>
          <w:p w14:paraId="1C26E563" w14:textId="71440453" w:rsidR="003A1098" w:rsidRPr="006461EA" w:rsidRDefault="003A1098" w:rsidP="003A10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795F7D15" w14:textId="77777777" w:rsidR="007B23DF" w:rsidRPr="006461EA" w:rsidRDefault="007B23DF" w:rsidP="00857D42">
      <w:pPr>
        <w:spacing w:line="240" w:lineRule="auto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5F4E7ECC" w14:textId="77777777" w:rsidR="007B23DF" w:rsidRPr="00732AAF" w:rsidRDefault="007B23DF" w:rsidP="00732AAF">
      <w:pPr>
        <w:spacing w:line="240" w:lineRule="auto"/>
        <w:ind w:left="567" w:firstLine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1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456"/>
        <w:gridCol w:w="1197"/>
        <w:gridCol w:w="1242"/>
        <w:gridCol w:w="1224"/>
        <w:gridCol w:w="1196"/>
      </w:tblGrid>
      <w:tr w:rsidR="00331E03" w:rsidRPr="006461EA" w14:paraId="24486CA4" w14:textId="77777777" w:rsidTr="00843B45">
        <w:tc>
          <w:tcPr>
            <w:tcW w:w="3456" w:type="dxa"/>
            <w:vAlign w:val="bottom"/>
          </w:tcPr>
          <w:p w14:paraId="7456CC42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0E6E4D5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62" w:type="dxa"/>
            <w:gridSpan w:val="3"/>
            <w:vAlign w:val="bottom"/>
            <w:hideMark/>
          </w:tcPr>
          <w:p w14:paraId="74E585BC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31E03" w:rsidRPr="006461EA" w14:paraId="149E0543" w14:textId="77777777" w:rsidTr="00843B45">
        <w:tc>
          <w:tcPr>
            <w:tcW w:w="3456" w:type="dxa"/>
            <w:vAlign w:val="bottom"/>
          </w:tcPr>
          <w:p w14:paraId="097CA66C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9" w:type="dxa"/>
            <w:gridSpan w:val="4"/>
          </w:tcPr>
          <w:p w14:paraId="0E0944B8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1E03" w:rsidRPr="006461EA" w14:paraId="377F1343" w14:textId="77777777" w:rsidTr="00843B45">
        <w:tc>
          <w:tcPr>
            <w:tcW w:w="3456" w:type="dxa"/>
            <w:vAlign w:val="bottom"/>
          </w:tcPr>
          <w:p w14:paraId="0D3C9A95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903054B" w14:textId="77777777" w:rsidR="00331E03" w:rsidRPr="006461EA" w:rsidRDefault="00331E03" w:rsidP="00843B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vAlign w:val="bottom"/>
            <w:hideMark/>
          </w:tcPr>
          <w:p w14:paraId="33EEECCF" w14:textId="77A5CE04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96" w:type="dxa"/>
            <w:vAlign w:val="bottom"/>
          </w:tcPr>
          <w:p w14:paraId="6FFF7D84" w14:textId="77777777" w:rsidR="00331E03" w:rsidRPr="006461EA" w:rsidRDefault="00331E03" w:rsidP="00843B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1E03" w:rsidRPr="006461EA" w14:paraId="039FD787" w14:textId="77777777" w:rsidTr="00843B45">
        <w:tc>
          <w:tcPr>
            <w:tcW w:w="3456" w:type="dxa"/>
            <w:vAlign w:val="bottom"/>
          </w:tcPr>
          <w:p w14:paraId="2112B0CE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  <w:hideMark/>
          </w:tcPr>
          <w:p w14:paraId="6515A2E7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242" w:type="dxa"/>
            <w:vAlign w:val="bottom"/>
            <w:hideMark/>
          </w:tcPr>
          <w:p w14:paraId="0A17707B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4042DC20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96" w:type="dxa"/>
            <w:vAlign w:val="bottom"/>
            <w:hideMark/>
          </w:tcPr>
          <w:p w14:paraId="60038F5D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31E03" w:rsidRPr="006461EA" w14:paraId="68E7EB52" w14:textId="77777777" w:rsidTr="00843B45">
        <w:tc>
          <w:tcPr>
            <w:tcW w:w="3456" w:type="dxa"/>
            <w:vAlign w:val="bottom"/>
            <w:hideMark/>
          </w:tcPr>
          <w:p w14:paraId="261C095F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1CA04540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B8D6385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A2FB2CC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2EAE88A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1E03" w:rsidRPr="006461EA" w14:paraId="38639FF1" w14:textId="77777777" w:rsidTr="00843B45">
        <w:tc>
          <w:tcPr>
            <w:tcW w:w="3456" w:type="dxa"/>
            <w:vAlign w:val="bottom"/>
          </w:tcPr>
          <w:p w14:paraId="243B85ED" w14:textId="77777777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1A8DA679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  <w:tc>
          <w:tcPr>
            <w:tcW w:w="1242" w:type="dxa"/>
          </w:tcPr>
          <w:p w14:paraId="47382D79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1,017</w:t>
            </w:r>
          </w:p>
        </w:tc>
        <w:tc>
          <w:tcPr>
            <w:tcW w:w="1224" w:type="dxa"/>
            <w:vAlign w:val="bottom"/>
          </w:tcPr>
          <w:p w14:paraId="513559AA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(654)</w:t>
            </w:r>
          </w:p>
        </w:tc>
        <w:tc>
          <w:tcPr>
            <w:tcW w:w="1196" w:type="dxa"/>
          </w:tcPr>
          <w:p w14:paraId="06BDBF61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6,436</w:t>
            </w:r>
          </w:p>
        </w:tc>
      </w:tr>
      <w:tr w:rsidR="00331E03" w:rsidRPr="006461EA" w14:paraId="5EA39194" w14:textId="77777777" w:rsidTr="00843B45">
        <w:tc>
          <w:tcPr>
            <w:tcW w:w="3456" w:type="dxa"/>
            <w:vAlign w:val="bottom"/>
          </w:tcPr>
          <w:p w14:paraId="60FBA0C3" w14:textId="022C247E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เงินลงทุนในบริษัทร่วมและ</w:t>
            </w:r>
            <w:r w:rsidR="00BC12D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197" w:type="dxa"/>
          </w:tcPr>
          <w:p w14:paraId="30534C3B" w14:textId="58479A1A" w:rsidR="00331E03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</w:tcPr>
          <w:p w14:paraId="06A042C9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  <w:tc>
          <w:tcPr>
            <w:tcW w:w="1224" w:type="dxa"/>
            <w:vAlign w:val="bottom"/>
          </w:tcPr>
          <w:p w14:paraId="4D2EDA35" w14:textId="7EB842F8" w:rsidR="00331E03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</w:tcPr>
          <w:p w14:paraId="1975FE25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</w:tr>
      <w:tr w:rsidR="00732AAF" w:rsidRPr="006461EA" w14:paraId="46DA3730" w14:textId="77777777" w:rsidTr="00843B45">
        <w:tc>
          <w:tcPr>
            <w:tcW w:w="3456" w:type="dxa"/>
            <w:vAlign w:val="bottom"/>
          </w:tcPr>
          <w:p w14:paraId="4414C730" w14:textId="77777777" w:rsidR="00732AAF" w:rsidRPr="006461EA" w:rsidRDefault="00732AAF" w:rsidP="00732AA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97" w:type="dxa"/>
          </w:tcPr>
          <w:p w14:paraId="6C2A4FE8" w14:textId="77777777" w:rsidR="00732AAF" w:rsidRPr="006461EA" w:rsidRDefault="00732AAF" w:rsidP="00732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  <w:tc>
          <w:tcPr>
            <w:tcW w:w="1242" w:type="dxa"/>
            <w:vAlign w:val="bottom"/>
          </w:tcPr>
          <w:p w14:paraId="2E485E75" w14:textId="633C8A80" w:rsidR="00732AAF" w:rsidRPr="006461EA" w:rsidRDefault="00732AAF" w:rsidP="00732A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95C8CFD" w14:textId="77777777" w:rsidR="00732AAF" w:rsidRPr="006461EA" w:rsidRDefault="00732AAF" w:rsidP="00732A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</w:tcPr>
          <w:p w14:paraId="5E99A19F" w14:textId="761C2ADC" w:rsidR="00732AAF" w:rsidRPr="006461EA" w:rsidRDefault="00732AAF" w:rsidP="00732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31E03" w:rsidRPr="006461EA" w14:paraId="795E6B3B" w14:textId="77777777" w:rsidTr="00843B45">
        <w:tc>
          <w:tcPr>
            <w:tcW w:w="3456" w:type="dxa"/>
            <w:vAlign w:val="bottom"/>
          </w:tcPr>
          <w:p w14:paraId="3C8411E4" w14:textId="77777777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1AF2F6C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  <w:tc>
          <w:tcPr>
            <w:tcW w:w="1242" w:type="dxa"/>
            <w:vAlign w:val="bottom"/>
          </w:tcPr>
          <w:p w14:paraId="28BB02AD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11,124</w:t>
            </w:r>
          </w:p>
        </w:tc>
        <w:tc>
          <w:tcPr>
            <w:tcW w:w="1224" w:type="dxa"/>
            <w:vAlign w:val="bottom"/>
          </w:tcPr>
          <w:p w14:paraId="2962626B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27,042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vAlign w:val="bottom"/>
          </w:tcPr>
          <w:p w14:paraId="3E6665DB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16,543</w:t>
            </w:r>
          </w:p>
        </w:tc>
      </w:tr>
      <w:tr w:rsidR="00331E03" w:rsidRPr="006461EA" w14:paraId="0450FA8D" w14:textId="77777777" w:rsidTr="00843B45">
        <w:tc>
          <w:tcPr>
            <w:tcW w:w="3456" w:type="dxa"/>
            <w:vAlign w:val="bottom"/>
            <w:hideMark/>
          </w:tcPr>
          <w:p w14:paraId="3644AD1F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</w:rPr>
            </w:pPr>
          </w:p>
          <w:p w14:paraId="03B24D51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: </w:t>
            </w:r>
          </w:p>
        </w:tc>
        <w:tc>
          <w:tcPr>
            <w:tcW w:w="1197" w:type="dxa"/>
            <w:vAlign w:val="bottom"/>
          </w:tcPr>
          <w:p w14:paraId="6A4CC1BD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DB15B09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7FE26E9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C278CCA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1051" w:rsidRPr="006461EA" w14:paraId="00BC1F6D" w14:textId="77777777" w:rsidTr="00BA5508">
        <w:tc>
          <w:tcPr>
            <w:tcW w:w="3456" w:type="dxa"/>
            <w:vAlign w:val="bottom"/>
          </w:tcPr>
          <w:p w14:paraId="31A8AC8B" w14:textId="4B0123E9" w:rsidR="009B1051" w:rsidRPr="006461EA" w:rsidRDefault="009B1051" w:rsidP="009B1051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มและ</w:t>
            </w:r>
            <w:r w:rsidR="00BC12D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197" w:type="dxa"/>
            <w:vAlign w:val="bottom"/>
          </w:tcPr>
          <w:p w14:paraId="2EF0289D" w14:textId="77777777" w:rsidR="009B1051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(6,037)</w:t>
            </w:r>
          </w:p>
        </w:tc>
        <w:tc>
          <w:tcPr>
            <w:tcW w:w="1242" w:type="dxa"/>
          </w:tcPr>
          <w:p w14:paraId="4E52D9E3" w14:textId="77777777" w:rsidR="009B1051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6,037</w:t>
            </w:r>
          </w:p>
        </w:tc>
        <w:tc>
          <w:tcPr>
            <w:tcW w:w="1224" w:type="dxa"/>
            <w:vAlign w:val="bottom"/>
          </w:tcPr>
          <w:p w14:paraId="5B7DC4E9" w14:textId="6439E359" w:rsidR="009B1051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02F80A9F" w14:textId="2333E3FA" w:rsidR="009B1051" w:rsidRPr="006461EA" w:rsidRDefault="009B1051" w:rsidP="009B10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B1051" w:rsidRPr="006461EA" w14:paraId="3E0545BB" w14:textId="77777777" w:rsidTr="00843B45">
        <w:tc>
          <w:tcPr>
            <w:tcW w:w="3456" w:type="dxa"/>
            <w:vAlign w:val="bottom"/>
          </w:tcPr>
          <w:p w14:paraId="4C0E4BC7" w14:textId="77777777" w:rsidR="009B1051" w:rsidRPr="006461EA" w:rsidRDefault="009B1051" w:rsidP="009B1051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97" w:type="dxa"/>
            <w:vAlign w:val="bottom"/>
          </w:tcPr>
          <w:p w14:paraId="5B7DDE16" w14:textId="41EA1455" w:rsidR="009B1051" w:rsidRPr="006461EA" w:rsidRDefault="009B1051" w:rsidP="009B10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vAlign w:val="bottom"/>
          </w:tcPr>
          <w:p w14:paraId="06BDE60F" w14:textId="3C8D9ECB" w:rsidR="009B1051" w:rsidRPr="006461EA" w:rsidRDefault="009B1051" w:rsidP="009B10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E2F8ECA" w14:textId="77777777" w:rsidR="009B1051" w:rsidRPr="006461EA" w:rsidRDefault="009B1051" w:rsidP="009B10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96" w:type="dxa"/>
            <w:vAlign w:val="bottom"/>
          </w:tcPr>
          <w:p w14:paraId="41859DD8" w14:textId="77777777" w:rsidR="009B1051" w:rsidRPr="006461EA" w:rsidRDefault="009B1051" w:rsidP="009B10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</w:tr>
      <w:tr w:rsidR="00331E03" w:rsidRPr="006461EA" w14:paraId="3F3FA1D1" w14:textId="77777777" w:rsidTr="00843B45">
        <w:tc>
          <w:tcPr>
            <w:tcW w:w="3456" w:type="dxa"/>
            <w:vAlign w:val="bottom"/>
          </w:tcPr>
          <w:p w14:paraId="6B50DDBD" w14:textId="77777777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8578E74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6,037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vAlign w:val="bottom"/>
          </w:tcPr>
          <w:p w14:paraId="7200B61B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6,037</w:t>
            </w:r>
          </w:p>
        </w:tc>
        <w:tc>
          <w:tcPr>
            <w:tcW w:w="1224" w:type="dxa"/>
            <w:vAlign w:val="bottom"/>
          </w:tcPr>
          <w:p w14:paraId="20570BF8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96" w:type="dxa"/>
            <w:vAlign w:val="bottom"/>
          </w:tcPr>
          <w:p w14:paraId="4672DAC5" w14:textId="77777777" w:rsidR="00331E03" w:rsidRPr="006461EA" w:rsidRDefault="00331E03" w:rsidP="00843B4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</w:tr>
    </w:tbl>
    <w:p w14:paraId="072F9822" w14:textId="77777777" w:rsidR="00331E03" w:rsidRPr="006461EA" w:rsidRDefault="00331E03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01FFAC40" w14:textId="3449DFDA" w:rsidR="00DB40FA" w:rsidRPr="006461EA" w:rsidRDefault="005C7DA8" w:rsidP="008D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840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79"/>
        <w:gridCol w:w="1224"/>
        <w:gridCol w:w="1158"/>
      </w:tblGrid>
      <w:tr w:rsidR="00BC0E77" w:rsidRPr="006461EA" w14:paraId="5727C385" w14:textId="77777777" w:rsidTr="00331E03">
        <w:trPr>
          <w:tblHeader/>
        </w:trPr>
        <w:tc>
          <w:tcPr>
            <w:tcW w:w="3690" w:type="dxa"/>
            <w:vAlign w:val="bottom"/>
          </w:tcPr>
          <w:p w14:paraId="17CAEA99" w14:textId="77777777" w:rsidR="007B23DF" w:rsidRPr="006461EA" w:rsidRDefault="007B23DF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5E96B843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C0E77" w:rsidRPr="006461EA" w14:paraId="1A188C5F" w14:textId="77777777" w:rsidTr="00331E03">
        <w:trPr>
          <w:tblHeader/>
        </w:trPr>
        <w:tc>
          <w:tcPr>
            <w:tcW w:w="3690" w:type="dxa"/>
            <w:vAlign w:val="bottom"/>
          </w:tcPr>
          <w:p w14:paraId="2B84B5B6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1D3BCC47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0E77" w:rsidRPr="006461EA" w14:paraId="165CE58C" w14:textId="77777777" w:rsidTr="00331E03">
        <w:trPr>
          <w:tblHeader/>
        </w:trPr>
        <w:tc>
          <w:tcPr>
            <w:tcW w:w="3690" w:type="dxa"/>
            <w:vAlign w:val="bottom"/>
          </w:tcPr>
          <w:p w14:paraId="3ACDE46A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C0906D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bottom"/>
            <w:hideMark/>
          </w:tcPr>
          <w:p w14:paraId="017157E1" w14:textId="3BB77676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58" w:type="dxa"/>
            <w:vAlign w:val="bottom"/>
          </w:tcPr>
          <w:p w14:paraId="744501A4" w14:textId="77777777" w:rsidR="007B23DF" w:rsidRPr="006461EA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E77" w:rsidRPr="006461EA" w14:paraId="7C7960FE" w14:textId="77777777" w:rsidTr="00331E03">
        <w:trPr>
          <w:tblHeader/>
        </w:trPr>
        <w:tc>
          <w:tcPr>
            <w:tcW w:w="3690" w:type="dxa"/>
            <w:vAlign w:val="bottom"/>
          </w:tcPr>
          <w:p w14:paraId="04DED958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  <w:hideMark/>
          </w:tcPr>
          <w:p w14:paraId="7444C242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79" w:type="dxa"/>
            <w:vAlign w:val="bottom"/>
            <w:hideMark/>
          </w:tcPr>
          <w:p w14:paraId="0CDD4E26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210BB823" w14:textId="77777777" w:rsidR="007B23DF" w:rsidRPr="006461EA" w:rsidRDefault="007B7010" w:rsidP="007B70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8" w:type="dxa"/>
            <w:vAlign w:val="bottom"/>
            <w:hideMark/>
          </w:tcPr>
          <w:p w14:paraId="59A3D042" w14:textId="77777777" w:rsidR="007B23DF" w:rsidRPr="006461EA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31E03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BC0E77" w:rsidRPr="006461EA" w14:paraId="7E7C47EE" w14:textId="77777777" w:rsidTr="005B1ED7">
        <w:tc>
          <w:tcPr>
            <w:tcW w:w="3690" w:type="dxa"/>
            <w:vAlign w:val="bottom"/>
            <w:hideMark/>
          </w:tcPr>
          <w:p w14:paraId="578AFB7D" w14:textId="77777777" w:rsidR="007B23DF" w:rsidRPr="006461EA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52" w:type="dxa"/>
            <w:vAlign w:val="bottom"/>
          </w:tcPr>
          <w:p w14:paraId="09DED722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4EFFC55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5B01F92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10B803F3" w14:textId="77777777" w:rsidR="007B23DF" w:rsidRPr="006461EA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37DB" w:rsidRPr="006461EA" w14:paraId="422250B3" w14:textId="77777777" w:rsidTr="00180CAF">
        <w:tc>
          <w:tcPr>
            <w:tcW w:w="3690" w:type="dxa"/>
            <w:vAlign w:val="bottom"/>
          </w:tcPr>
          <w:p w14:paraId="71005155" w14:textId="324BB7BF" w:rsidR="003037DB" w:rsidRPr="006461EA" w:rsidRDefault="003037DB" w:rsidP="003037DB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</w:tcPr>
          <w:p w14:paraId="343D1793" w14:textId="0CF35B15" w:rsidR="003037DB" w:rsidRPr="006461EA" w:rsidRDefault="003037DB" w:rsidP="005B1E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5,963</w:t>
            </w:r>
          </w:p>
        </w:tc>
        <w:tc>
          <w:tcPr>
            <w:tcW w:w="1179" w:type="dxa"/>
          </w:tcPr>
          <w:p w14:paraId="26BE393F" w14:textId="02CEB68E" w:rsidR="003037DB" w:rsidRPr="006461EA" w:rsidRDefault="003037DB" w:rsidP="005B1E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224" w:type="dxa"/>
          </w:tcPr>
          <w:p w14:paraId="6AA6ED5E" w14:textId="11E57AF3" w:rsidR="003037DB" w:rsidRPr="006461EA" w:rsidRDefault="003A1098" w:rsidP="005B1E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3037DB"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14:paraId="20ED13EE" w14:textId="73D6430D" w:rsidR="003037DB" w:rsidRPr="006461EA" w:rsidRDefault="003037DB" w:rsidP="005B1E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7,160</w:t>
            </w:r>
          </w:p>
        </w:tc>
      </w:tr>
      <w:tr w:rsidR="005B1ED7" w:rsidRPr="006461EA" w14:paraId="6B9174E4" w14:textId="77777777" w:rsidTr="00BA5508">
        <w:tc>
          <w:tcPr>
            <w:tcW w:w="3690" w:type="dxa"/>
            <w:vAlign w:val="bottom"/>
          </w:tcPr>
          <w:p w14:paraId="2F47553D" w14:textId="7723A710" w:rsidR="005B1ED7" w:rsidRPr="006461EA" w:rsidRDefault="00D14D4D" w:rsidP="005B1ED7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center"/>
          </w:tcPr>
          <w:p w14:paraId="5E9DC84B" w14:textId="33E045EC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6619DBDB" w14:textId="3DE73B50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9144F02" w14:textId="449E2995" w:rsidR="005B1ED7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  <w:tc>
          <w:tcPr>
            <w:tcW w:w="1158" w:type="dxa"/>
          </w:tcPr>
          <w:p w14:paraId="6B27A929" w14:textId="6BE3CB19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</w:tr>
      <w:tr w:rsidR="005B1ED7" w:rsidRPr="006461EA" w14:paraId="05989BF0" w14:textId="77777777" w:rsidTr="00BA5508">
        <w:tc>
          <w:tcPr>
            <w:tcW w:w="3690" w:type="dxa"/>
            <w:vAlign w:val="bottom"/>
          </w:tcPr>
          <w:p w14:paraId="397EC88E" w14:textId="77777777" w:rsidR="005B1ED7" w:rsidRPr="006461EA" w:rsidRDefault="005B1ED7" w:rsidP="005B1ED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FE0CE25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5,963</w:t>
            </w:r>
          </w:p>
        </w:tc>
        <w:tc>
          <w:tcPr>
            <w:tcW w:w="1179" w:type="dxa"/>
            <w:vAlign w:val="bottom"/>
          </w:tcPr>
          <w:p w14:paraId="7E51441E" w14:textId="523F6116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224" w:type="dxa"/>
          </w:tcPr>
          <w:p w14:paraId="0EAF3B92" w14:textId="7752DAEE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14,467</w:t>
            </w:r>
          </w:p>
        </w:tc>
        <w:tc>
          <w:tcPr>
            <w:tcW w:w="1158" w:type="dxa"/>
          </w:tcPr>
          <w:p w14:paraId="738D0F80" w14:textId="6588B5C1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21,627</w:t>
            </w:r>
          </w:p>
        </w:tc>
      </w:tr>
      <w:tr w:rsidR="00331E03" w:rsidRPr="006461EA" w14:paraId="392FCCBE" w14:textId="77777777" w:rsidTr="00843B45">
        <w:tc>
          <w:tcPr>
            <w:tcW w:w="3690" w:type="dxa"/>
            <w:vAlign w:val="bottom"/>
          </w:tcPr>
          <w:p w14:paraId="4AA2F22C" w14:textId="77777777" w:rsidR="00331E03" w:rsidRPr="006461EA" w:rsidRDefault="00331E03" w:rsidP="0033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8314D5C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671B849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3B797A6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05416797" w14:textId="77777777" w:rsidR="00331E03" w:rsidRPr="006461EA" w:rsidRDefault="00331E03" w:rsidP="00331E0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31E03" w:rsidRPr="006461EA" w14:paraId="4154EF68" w14:textId="77777777" w:rsidTr="00331E03">
        <w:tc>
          <w:tcPr>
            <w:tcW w:w="3690" w:type="dxa"/>
            <w:vAlign w:val="bottom"/>
            <w:hideMark/>
          </w:tcPr>
          <w:p w14:paraId="79CE7A66" w14:textId="77777777" w:rsidR="00331E03" w:rsidRPr="006461EA" w:rsidRDefault="00331E03" w:rsidP="00331E03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52" w:type="dxa"/>
            <w:vAlign w:val="bottom"/>
          </w:tcPr>
          <w:p w14:paraId="013A920C" w14:textId="77777777" w:rsidR="00331E03" w:rsidRPr="006461EA" w:rsidRDefault="00331E03" w:rsidP="00331E0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3F01748E" w14:textId="77777777" w:rsidR="00331E03" w:rsidRPr="006461EA" w:rsidRDefault="00331E03" w:rsidP="00331E0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5E14D25" w14:textId="77777777" w:rsidR="00331E03" w:rsidRPr="006461EA" w:rsidRDefault="00331E03" w:rsidP="00331E0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1F59566A" w14:textId="77777777" w:rsidR="00331E03" w:rsidRPr="006461EA" w:rsidRDefault="00331E03" w:rsidP="00331E0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ED7" w:rsidRPr="006461EA" w14:paraId="5481EE7B" w14:textId="77777777" w:rsidTr="00BA5508">
        <w:tc>
          <w:tcPr>
            <w:tcW w:w="3690" w:type="dxa"/>
            <w:vAlign w:val="center"/>
          </w:tcPr>
          <w:p w14:paraId="72714CE2" w14:textId="77777777" w:rsidR="005B1ED7" w:rsidRPr="006461EA" w:rsidRDefault="005B1ED7" w:rsidP="005B1ED7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center"/>
          </w:tcPr>
          <w:p w14:paraId="7F9F6DB6" w14:textId="6A20FDBE" w:rsidR="005B1ED7" w:rsidRPr="006461EA" w:rsidRDefault="005B1ED7" w:rsidP="005B1ED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(1,104</w:t>
            </w:r>
            <w:r w:rsidR="00D14D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center"/>
          </w:tcPr>
          <w:p w14:paraId="2240E9D0" w14:textId="22681715" w:rsidR="005B1ED7" w:rsidRPr="006461EA" w:rsidRDefault="005B1ED7" w:rsidP="005B1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2F568C6E" w14:textId="4B43BA7D" w:rsidR="005B1ED7" w:rsidRPr="006461EA" w:rsidRDefault="005B1ED7" w:rsidP="005B1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F5B">
              <w:rPr>
                <w:rFonts w:ascii="Browallia New" w:hAnsi="Browallia New" w:cs="Browallia New"/>
                <w:sz w:val="24"/>
                <w:szCs w:val="24"/>
              </w:rPr>
              <w:t>1,104</w:t>
            </w:r>
          </w:p>
        </w:tc>
        <w:tc>
          <w:tcPr>
            <w:tcW w:w="1158" w:type="dxa"/>
            <w:vAlign w:val="center"/>
          </w:tcPr>
          <w:p w14:paraId="265636D2" w14:textId="4D7560AA" w:rsidR="005B1ED7" w:rsidRPr="006461EA" w:rsidRDefault="005B1ED7" w:rsidP="005B1ED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B1ED7" w:rsidRPr="006461EA" w14:paraId="55879BDA" w14:textId="77777777" w:rsidTr="00BA5508">
        <w:tc>
          <w:tcPr>
            <w:tcW w:w="3690" w:type="dxa"/>
            <w:vAlign w:val="bottom"/>
          </w:tcPr>
          <w:p w14:paraId="17A6B682" w14:textId="77777777" w:rsidR="005B1ED7" w:rsidRPr="006461EA" w:rsidRDefault="005B1ED7" w:rsidP="005B1ED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1B45A30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79" w:type="dxa"/>
            <w:vAlign w:val="center"/>
          </w:tcPr>
          <w:p w14:paraId="2EF4CFC9" w14:textId="2D9307C8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0D41EAD" w14:textId="05D0410B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F5B">
              <w:rPr>
                <w:rFonts w:ascii="Browallia New" w:hAnsi="Browallia New" w:cs="Browallia New"/>
                <w:sz w:val="24"/>
                <w:szCs w:val="24"/>
              </w:rPr>
              <w:t>1,104</w:t>
            </w:r>
          </w:p>
        </w:tc>
        <w:tc>
          <w:tcPr>
            <w:tcW w:w="1158" w:type="dxa"/>
            <w:vAlign w:val="center"/>
          </w:tcPr>
          <w:p w14:paraId="64A97F5A" w14:textId="3FCC58E1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0D9AF60" w14:textId="4A29E8AA" w:rsidR="0023554E" w:rsidRPr="006461EA" w:rsidRDefault="0023554E"/>
    <w:p w14:paraId="055E95B3" w14:textId="77777777" w:rsidR="0023554E" w:rsidRPr="006461EA" w:rsidRDefault="0023554E"/>
    <w:tbl>
      <w:tblPr>
        <w:tblW w:w="840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79"/>
        <w:gridCol w:w="1224"/>
        <w:gridCol w:w="1158"/>
      </w:tblGrid>
      <w:tr w:rsidR="00331E03" w:rsidRPr="006461EA" w14:paraId="17D1E492" w14:textId="77777777" w:rsidTr="00843B45">
        <w:trPr>
          <w:tblHeader/>
        </w:trPr>
        <w:tc>
          <w:tcPr>
            <w:tcW w:w="3690" w:type="dxa"/>
            <w:vAlign w:val="bottom"/>
          </w:tcPr>
          <w:p w14:paraId="27D55C94" w14:textId="41A7B740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3F4D696A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1E03" w:rsidRPr="006461EA" w14:paraId="3B80A30F" w14:textId="77777777" w:rsidTr="00843B45">
        <w:trPr>
          <w:tblHeader/>
        </w:trPr>
        <w:tc>
          <w:tcPr>
            <w:tcW w:w="3690" w:type="dxa"/>
            <w:vAlign w:val="bottom"/>
          </w:tcPr>
          <w:p w14:paraId="6A3A7F71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vAlign w:val="bottom"/>
            <w:hideMark/>
          </w:tcPr>
          <w:p w14:paraId="6137FA0D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1E03" w:rsidRPr="006461EA" w14:paraId="35B82EB4" w14:textId="77777777" w:rsidTr="00843B45">
        <w:trPr>
          <w:tblHeader/>
        </w:trPr>
        <w:tc>
          <w:tcPr>
            <w:tcW w:w="3690" w:type="dxa"/>
            <w:vAlign w:val="bottom"/>
          </w:tcPr>
          <w:p w14:paraId="50FC4439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D22D5F" w14:textId="77777777" w:rsidR="00331E03" w:rsidRPr="006461EA" w:rsidRDefault="00331E03" w:rsidP="00843B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bottom"/>
            <w:hideMark/>
          </w:tcPr>
          <w:p w14:paraId="3223A094" w14:textId="66F772FE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302DDB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58" w:type="dxa"/>
            <w:vAlign w:val="bottom"/>
          </w:tcPr>
          <w:p w14:paraId="1BD42C67" w14:textId="77777777" w:rsidR="00331E03" w:rsidRPr="006461EA" w:rsidRDefault="00331E03" w:rsidP="00843B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1E03" w:rsidRPr="006461EA" w14:paraId="7EFB7D32" w14:textId="77777777" w:rsidTr="00843B45">
        <w:trPr>
          <w:tblHeader/>
        </w:trPr>
        <w:tc>
          <w:tcPr>
            <w:tcW w:w="3690" w:type="dxa"/>
            <w:vAlign w:val="bottom"/>
          </w:tcPr>
          <w:p w14:paraId="75E48D93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  <w:hideMark/>
          </w:tcPr>
          <w:p w14:paraId="5C18269A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179" w:type="dxa"/>
            <w:vAlign w:val="bottom"/>
            <w:hideMark/>
          </w:tcPr>
          <w:p w14:paraId="258DD8DC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4DC52D83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8" w:type="dxa"/>
            <w:vAlign w:val="bottom"/>
            <w:hideMark/>
          </w:tcPr>
          <w:p w14:paraId="206FE045" w14:textId="77777777" w:rsidR="00331E03" w:rsidRPr="006461EA" w:rsidRDefault="00331E03" w:rsidP="00843B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31E03" w:rsidRPr="006461EA" w14:paraId="34F81DA6" w14:textId="77777777" w:rsidTr="00843B45">
        <w:tc>
          <w:tcPr>
            <w:tcW w:w="3690" w:type="dxa"/>
            <w:vAlign w:val="bottom"/>
            <w:hideMark/>
          </w:tcPr>
          <w:p w14:paraId="10FEE7F8" w14:textId="77777777" w:rsidR="00331E03" w:rsidRPr="006461EA" w:rsidRDefault="00331E03" w:rsidP="00843B45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52" w:type="dxa"/>
            <w:vAlign w:val="bottom"/>
          </w:tcPr>
          <w:p w14:paraId="1E15D1DD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620CAAD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30C1BF2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32990F99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1E03" w:rsidRPr="006461EA" w14:paraId="528441A1" w14:textId="77777777" w:rsidTr="00843B45">
        <w:tc>
          <w:tcPr>
            <w:tcW w:w="3690" w:type="dxa"/>
            <w:vAlign w:val="bottom"/>
          </w:tcPr>
          <w:p w14:paraId="2D964492" w14:textId="77777777" w:rsidR="00331E03" w:rsidRPr="006461EA" w:rsidRDefault="00331E03" w:rsidP="00843B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</w:tcPr>
          <w:p w14:paraId="78D151A7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  <w:tc>
          <w:tcPr>
            <w:tcW w:w="1179" w:type="dxa"/>
          </w:tcPr>
          <w:p w14:paraId="113671DA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544</w:t>
            </w:r>
          </w:p>
        </w:tc>
        <w:tc>
          <w:tcPr>
            <w:tcW w:w="1224" w:type="dxa"/>
          </w:tcPr>
          <w:p w14:paraId="70BA672C" w14:textId="77777777" w:rsidR="00331E03" w:rsidRPr="006461EA" w:rsidRDefault="00331E03" w:rsidP="00843B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(654)</w:t>
            </w:r>
          </w:p>
        </w:tc>
        <w:tc>
          <w:tcPr>
            <w:tcW w:w="1158" w:type="dxa"/>
          </w:tcPr>
          <w:p w14:paraId="3A14FEEB" w14:textId="77777777" w:rsidR="00331E03" w:rsidRPr="006461EA" w:rsidRDefault="00331E03" w:rsidP="00843B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5,963</w:t>
            </w:r>
          </w:p>
        </w:tc>
      </w:tr>
      <w:tr w:rsidR="005B1ED7" w:rsidRPr="006461EA" w14:paraId="2151400A" w14:textId="77777777" w:rsidTr="00BA5508">
        <w:tc>
          <w:tcPr>
            <w:tcW w:w="3690" w:type="dxa"/>
            <w:vAlign w:val="bottom"/>
          </w:tcPr>
          <w:p w14:paraId="36D6A989" w14:textId="77777777" w:rsidR="005B1ED7" w:rsidRPr="006461EA" w:rsidRDefault="005B1ED7" w:rsidP="005B1ED7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bottom"/>
          </w:tcPr>
          <w:p w14:paraId="6432C3C2" w14:textId="77777777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  <w:tc>
          <w:tcPr>
            <w:tcW w:w="1179" w:type="dxa"/>
            <w:vAlign w:val="center"/>
          </w:tcPr>
          <w:p w14:paraId="0A8CE543" w14:textId="7AD8BEE8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A43F183" w14:textId="77777777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8" w:type="dxa"/>
            <w:vAlign w:val="center"/>
          </w:tcPr>
          <w:p w14:paraId="7B9514F0" w14:textId="244E17D7" w:rsidR="005B1ED7" w:rsidRPr="006461EA" w:rsidRDefault="005B1ED7" w:rsidP="005B1ED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B1ED7" w:rsidRPr="006461EA" w14:paraId="7DAA4B62" w14:textId="77777777" w:rsidTr="00843B45">
        <w:tc>
          <w:tcPr>
            <w:tcW w:w="3690" w:type="dxa"/>
            <w:vAlign w:val="bottom"/>
          </w:tcPr>
          <w:p w14:paraId="4512750F" w14:textId="77777777" w:rsidR="005B1ED7" w:rsidRPr="006461EA" w:rsidRDefault="005B1ED7" w:rsidP="005B1ED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021877B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  <w:tc>
          <w:tcPr>
            <w:tcW w:w="1179" w:type="dxa"/>
            <w:vAlign w:val="bottom"/>
          </w:tcPr>
          <w:p w14:paraId="51575B04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24" w:type="dxa"/>
            <w:vAlign w:val="bottom"/>
          </w:tcPr>
          <w:p w14:paraId="1F4B807F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27,042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8" w:type="dxa"/>
          </w:tcPr>
          <w:p w14:paraId="2E8D4C06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5,963</w:t>
            </w:r>
          </w:p>
        </w:tc>
      </w:tr>
      <w:tr w:rsidR="005B1ED7" w:rsidRPr="006461EA" w14:paraId="6AD47271" w14:textId="77777777" w:rsidTr="00843B45">
        <w:tc>
          <w:tcPr>
            <w:tcW w:w="3690" w:type="dxa"/>
            <w:vAlign w:val="bottom"/>
          </w:tcPr>
          <w:p w14:paraId="091ADA34" w14:textId="77777777" w:rsidR="005B1ED7" w:rsidRPr="006461EA" w:rsidRDefault="005B1ED7" w:rsidP="005B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631AA12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1A5662B0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F14ADDC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75ECC67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B1ED7" w:rsidRPr="006461EA" w14:paraId="0EF2A5D2" w14:textId="77777777" w:rsidTr="00843B45">
        <w:tc>
          <w:tcPr>
            <w:tcW w:w="3690" w:type="dxa"/>
            <w:vAlign w:val="bottom"/>
            <w:hideMark/>
          </w:tcPr>
          <w:p w14:paraId="73374FE2" w14:textId="77777777" w:rsidR="005B1ED7" w:rsidRPr="006461EA" w:rsidRDefault="005B1ED7" w:rsidP="005B1ED7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52" w:type="dxa"/>
            <w:vAlign w:val="bottom"/>
          </w:tcPr>
          <w:p w14:paraId="2C00949A" w14:textId="77777777" w:rsidR="005B1ED7" w:rsidRPr="006461EA" w:rsidRDefault="005B1ED7" w:rsidP="005B1E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2D51A965" w14:textId="77777777" w:rsidR="005B1ED7" w:rsidRPr="006461EA" w:rsidRDefault="005B1ED7" w:rsidP="005B1E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0DC4C2D" w14:textId="77777777" w:rsidR="005B1ED7" w:rsidRPr="006461EA" w:rsidRDefault="005B1ED7" w:rsidP="005B1E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0E6334F0" w14:textId="77777777" w:rsidR="005B1ED7" w:rsidRPr="006461EA" w:rsidRDefault="005B1ED7" w:rsidP="005B1E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ED7" w:rsidRPr="006461EA" w14:paraId="5BCB0693" w14:textId="77777777" w:rsidTr="00843B45">
        <w:tc>
          <w:tcPr>
            <w:tcW w:w="3690" w:type="dxa"/>
            <w:vAlign w:val="center"/>
          </w:tcPr>
          <w:p w14:paraId="0DD01979" w14:textId="77777777" w:rsidR="005B1ED7" w:rsidRPr="006461EA" w:rsidRDefault="005B1ED7" w:rsidP="005B1ED7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vAlign w:val="center"/>
          </w:tcPr>
          <w:p w14:paraId="036DE292" w14:textId="2F3BEE5F" w:rsidR="005B1ED7" w:rsidRPr="006461EA" w:rsidRDefault="005B1ED7" w:rsidP="005B1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2999A394" w14:textId="5A9EC552" w:rsidR="005B1ED7" w:rsidRPr="006461EA" w:rsidRDefault="005B1ED7" w:rsidP="005B1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6252283" w14:textId="77777777" w:rsidR="005B1ED7" w:rsidRPr="006461EA" w:rsidRDefault="005B1ED7" w:rsidP="005B1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58" w:type="dxa"/>
            <w:vAlign w:val="center"/>
          </w:tcPr>
          <w:p w14:paraId="59A9A27A" w14:textId="77777777" w:rsidR="005B1ED7" w:rsidRPr="006461EA" w:rsidRDefault="005B1ED7" w:rsidP="005B1ED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(1,104)</w:t>
            </w:r>
          </w:p>
        </w:tc>
      </w:tr>
      <w:tr w:rsidR="005B1ED7" w:rsidRPr="006461EA" w14:paraId="11184DB9" w14:textId="77777777" w:rsidTr="00843B45">
        <w:tc>
          <w:tcPr>
            <w:tcW w:w="3690" w:type="dxa"/>
            <w:vAlign w:val="bottom"/>
          </w:tcPr>
          <w:p w14:paraId="16C81098" w14:textId="77777777" w:rsidR="005B1ED7" w:rsidRPr="006461EA" w:rsidRDefault="005B1ED7" w:rsidP="005B1ED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4314CDF" w14:textId="60A2C2BC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425EBC96" w14:textId="08D167CF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47759B76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158" w:type="dxa"/>
            <w:vAlign w:val="center"/>
          </w:tcPr>
          <w:p w14:paraId="05D9D6F6" w14:textId="77777777" w:rsidR="005B1ED7" w:rsidRPr="006461EA" w:rsidRDefault="005B1ED7" w:rsidP="005B1E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</w:tr>
    </w:tbl>
    <w:p w14:paraId="6C6A6814" w14:textId="77777777" w:rsidR="006F7506" w:rsidRPr="006461EA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927B81B" w14:textId="77777777" w:rsidR="006F7506" w:rsidRPr="006461EA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3CED2EE" w14:textId="6653781F" w:rsidR="00BB1CFD" w:rsidRPr="006461EA" w:rsidRDefault="008850E0" w:rsidP="0084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72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6461EA">
        <w:rPr>
          <w:rFonts w:ascii="Browallia New" w:hAnsi="Browallia New" w:cs="Browallia New"/>
          <w:sz w:val="28"/>
          <w:szCs w:val="28"/>
        </w:rPr>
        <w:t xml:space="preserve"> 256</w:t>
      </w:r>
      <w:r w:rsidR="00843B45" w:rsidRPr="006461EA">
        <w:rPr>
          <w:rFonts w:ascii="Browallia New" w:hAnsi="Browallia New" w:cs="Browallia New"/>
          <w:sz w:val="28"/>
          <w:szCs w:val="28"/>
        </w:rPr>
        <w:t>1</w:t>
      </w:r>
      <w:r w:rsidR="004D7D92" w:rsidRPr="006461EA">
        <w:rPr>
          <w:rFonts w:ascii="Browallia New" w:hAnsi="Browallia New" w:cs="Browallia New"/>
          <w:sz w:val="28"/>
          <w:szCs w:val="28"/>
        </w:rPr>
        <w:t xml:space="preserve">  </w:t>
      </w:r>
      <w:r w:rsidR="004D7D92" w:rsidRPr="006461EA">
        <w:rPr>
          <w:rFonts w:ascii="Browallia New" w:hAnsi="Browallia New" w:cs="Browallia New" w:hint="cs"/>
          <w:sz w:val="28"/>
          <w:szCs w:val="28"/>
          <w:cs/>
        </w:rPr>
        <w:t>ในงบการเงินรวมและงบการเงินเฉพาะของบริษัท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ยังไม่ได้บันทึกสินทรัพย์ภาษี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เงินได้รอการตัดบัญชีจากค่าเผื่อหนี้สงสัยจะสูญและค่าเผื่อสินค้าล่าสมัย รวมเป็นจำนวนเงิน </w:t>
      </w:r>
      <w:r w:rsidR="00C82A65">
        <w:rPr>
          <w:rFonts w:ascii="Browallia New" w:hAnsi="Browallia New" w:cs="Browallia New"/>
          <w:sz w:val="28"/>
          <w:szCs w:val="28"/>
        </w:rPr>
        <w:t>44.63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ล้านบาท (วันที่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</w:rPr>
        <w:t xml:space="preserve"> :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รวมเป็นจำนวน </w:t>
      </w:r>
      <w:r w:rsidRPr="006461EA">
        <w:rPr>
          <w:rFonts w:ascii="Browallia New" w:hAnsi="Browallia New" w:cs="Browallia New"/>
          <w:sz w:val="28"/>
          <w:szCs w:val="28"/>
        </w:rPr>
        <w:t>1</w:t>
      </w:r>
      <w:r w:rsidR="00843B45" w:rsidRPr="006461EA">
        <w:rPr>
          <w:rFonts w:ascii="Browallia New" w:hAnsi="Browallia New" w:cs="Browallia New"/>
          <w:sz w:val="28"/>
          <w:szCs w:val="28"/>
        </w:rPr>
        <w:t>8.35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ล้านบาท) และ</w:t>
      </w:r>
      <w:r w:rsidR="004D7D92" w:rsidRPr="006461EA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ในงบการเงินเฉพาะของบริษัท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ค่าเผื่อการ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ด้อยค่าของเงินลงทุนในบริษัทร่วมอีกจำนวน </w:t>
      </w:r>
      <w:r w:rsidR="0034002B" w:rsidRPr="006461EA">
        <w:rPr>
          <w:rFonts w:ascii="Browallia New" w:hAnsi="Browallia New" w:cs="Browallia New"/>
          <w:sz w:val="28"/>
          <w:szCs w:val="28"/>
        </w:rPr>
        <w:t>19.04</w:t>
      </w:r>
      <w:r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ล้านบาท เนื่องจากยังไม่มีความแน่นอนในการกลับรายการในอนาคตอันใกล้</w:t>
      </w:r>
    </w:p>
    <w:p w14:paraId="22E02677" w14:textId="09719BAC" w:rsidR="00843B45" w:rsidRPr="006461EA" w:rsidRDefault="005C7DA8" w:rsidP="0085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</w:rPr>
        <w:br w:type="page"/>
      </w:r>
    </w:p>
    <w:p w14:paraId="31B30725" w14:textId="77777777" w:rsidR="00236B4A" w:rsidRPr="006461EA" w:rsidRDefault="00236B4A" w:rsidP="00843B4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37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สิทธิพิเศษที่ได้รับจากการส่งเสริมการลงทุน</w:t>
      </w:r>
    </w:p>
    <w:p w14:paraId="3C25D71B" w14:textId="77777777" w:rsidR="00236B4A" w:rsidRPr="00732AAF" w:rsidRDefault="00236B4A" w:rsidP="0023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03506225" w14:textId="1B7214A0" w:rsidR="00432720" w:rsidRPr="006461EA" w:rsidRDefault="00236B4A" w:rsidP="00DB4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ได้รับบัตรส่งเสริมการลงทุนจากคณะกรรมการส่งเสริมการลงทุน เมื่อวันที่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มกราคม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2557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กิจการผลิตผลิตภัณฑ์โลหะ 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ได้รับสิทธิและประโยชน์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ในการ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ยกเว้นภาษีอากรบางประเภท รวมทั้ง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7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ปี นับตั้งแต่วันที่เริ่มมีรายได้จากการประกอบกิจการนั้น ในฐานะที่ได้รับการส่งเสริมการลงทุน บริษัท</w:t>
      </w:r>
      <w:r w:rsidR="005B7F4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ย่อย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ต้องปฎิบัติตามเงื่อนไขและข้อกำหนดต่างๆ ตามที่ระบุไว้ในแต่ละบัตรส่งเสริมการลงทุน</w:t>
      </w:r>
    </w:p>
    <w:p w14:paraId="296EB6F2" w14:textId="77777777" w:rsidR="00DB186A" w:rsidRPr="006461EA" w:rsidRDefault="00DB186A" w:rsidP="00DB4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D1E8E1" w14:textId="77777777" w:rsidR="007B23DF" w:rsidRPr="006461EA" w:rsidRDefault="00843B45" w:rsidP="00843B45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93"/>
        </w:tabs>
        <w:spacing w:line="240" w:lineRule="auto"/>
        <w:ind w:left="396" w:right="1800" w:hanging="39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7B23DF"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ส่วนงานดำเนินงาน </w:t>
      </w:r>
    </w:p>
    <w:p w14:paraId="38DFC580" w14:textId="77777777" w:rsidR="007B23DF" w:rsidRPr="00732AAF" w:rsidRDefault="007B23DF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7A7F004" w14:textId="1A1E58BE" w:rsidR="0023554E" w:rsidRPr="006461EA" w:rsidRDefault="007B23DF" w:rsidP="00504E2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461EA">
        <w:rPr>
          <w:rFonts w:ascii="Browallia New" w:hAnsi="Browallia New" w:cs="Browallia New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บริษัทดำเนินธุรกิจหลักในส่วนงานดำเนินงานที่รายงานเพียงส่วนงานเดียว คือส่วนงานธุรกิจผลิตและขายผลิตภัณฑ์คอนกรีต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สำเร็จรูปเพื่อใช้ในการก่อสร้าง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ดำเนินธุรกิจในเขตภูมิศาสตร์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</w:rPr>
        <w:t>ในประเทศไทย บริษัทประเมินผลการป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ฎิ</w:t>
      </w:r>
      <w:r w:rsidRPr="006461EA">
        <w:rPr>
          <w:rFonts w:ascii="Browallia New" w:hAnsi="Browallia New" w:cs="Browallia New"/>
          <w:sz w:val="28"/>
          <w:szCs w:val="28"/>
          <w:cs/>
        </w:rPr>
        <w:t>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93F313D" w14:textId="77777777" w:rsidR="00504E25" w:rsidRPr="00732AAF" w:rsidRDefault="00504E25" w:rsidP="00504E25">
      <w:pPr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64112195" w14:textId="156BF75C" w:rsidR="008C5882" w:rsidRPr="006461EA" w:rsidRDefault="008C5882" w:rsidP="008C58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14:paraId="004233E3" w14:textId="71B5C46A" w:rsidR="008D7B04" w:rsidRPr="006461EA" w:rsidRDefault="00302DDB" w:rsidP="008C5882">
      <w:pPr>
        <w:tabs>
          <w:tab w:val="clear" w:pos="454"/>
          <w:tab w:val="left" w:pos="851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สำหรับปีสิ้นสุด</w:t>
      </w:r>
      <w:r w:rsidR="008C5882" w:rsidRPr="006461EA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/>
          <w:sz w:val="28"/>
          <w:szCs w:val="28"/>
          <w:cs/>
        </w:rPr>
        <w:t>บริษัทมีรายได้จากลูกค้าที่มีมูลค่ามากกว่าร้อยล</w:t>
      </w:r>
      <w:r w:rsidR="008C5882" w:rsidRPr="006461EA">
        <w:rPr>
          <w:rFonts w:ascii="Browallia New" w:hAnsi="Browallia New" w:cs="Browallia New" w:hint="cs"/>
          <w:sz w:val="28"/>
          <w:szCs w:val="28"/>
          <w:cs/>
        </w:rPr>
        <w:t xml:space="preserve">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10 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ของรายได้ตาม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งบการเงินรวม</w:t>
      </w:r>
      <w:r w:rsidR="000A27FC" w:rsidRPr="006461EA">
        <w:rPr>
          <w:rFonts w:ascii="Browallia New" w:hAnsi="Browallia New" w:cs="Browallia New" w:hint="cs"/>
          <w:sz w:val="28"/>
          <w:szCs w:val="28"/>
          <w:cs/>
        </w:rPr>
        <w:t>และงบการเงินเฉพาะของบริษัท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จำนวน </w:t>
      </w:r>
      <w:r w:rsidR="0036604F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ราย และ 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ราย เป็นจำนวนเงิน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Start w:id="5" w:name="_Hlk1863114"/>
      <w:r w:rsidR="00CE2E7F" w:rsidRPr="006461EA">
        <w:rPr>
          <w:rFonts w:ascii="Browallia New" w:hAnsi="Browallia New" w:cs="Browallia New"/>
          <w:sz w:val="28"/>
          <w:szCs w:val="28"/>
          <w:lang w:val="en-GB"/>
        </w:rPr>
        <w:t>312.06</w:t>
      </w:r>
      <w:r w:rsidR="008C5882"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End w:id="5"/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และ 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220.76</w:t>
      </w:r>
      <w:r w:rsidR="008C5882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5882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ตามลำดับ</w:t>
      </w:r>
    </w:p>
    <w:p w14:paraId="77382458" w14:textId="77777777" w:rsidR="00F7660E" w:rsidRPr="006461EA" w:rsidRDefault="00F76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D449A96" w14:textId="1778E9CB" w:rsidR="008C5882" w:rsidRPr="006461EA" w:rsidRDefault="008C5882" w:rsidP="00843B4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กำไรต่อหุ้นขั้นพื้นฐาน</w:t>
      </w:r>
    </w:p>
    <w:p w14:paraId="1BEB28F4" w14:textId="77777777" w:rsidR="00843B45" w:rsidRPr="00732AAF" w:rsidRDefault="00843B45" w:rsidP="0084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</w:p>
    <w:p w14:paraId="2D4B943F" w14:textId="424EFDF4" w:rsidR="008C5882" w:rsidRPr="006461EA" w:rsidRDefault="008C5882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กำไรต่อหุ้นขั้นพื้นฐานคำนวณโดยการหารกำไร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(ขาดทุน) </w:t>
      </w:r>
      <w:r w:rsidRPr="006461EA">
        <w:rPr>
          <w:rFonts w:ascii="Browallia New" w:hAnsi="Browallia New" w:cs="Browallia New"/>
          <w:sz w:val="28"/>
          <w:szCs w:val="28"/>
          <w:cs/>
        </w:rPr>
        <w:t>สำหรับ</w:t>
      </w:r>
      <w:r w:rsidR="00620D0C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ด้วยจำนวนถัวเฉลี่ยถ่วงน้ำหนักของหุ้นสามัญที่มีอยู่ในระหว่าง</w:t>
      </w:r>
      <w:r w:rsidR="00305133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จำนวนหุ้นสามัญ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FA39F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Pr="006461EA">
        <w:rPr>
          <w:rFonts w:ascii="Browallia New" w:eastAsia="SimSun" w:hAnsi="Browallia New" w:cs="Browallia New"/>
          <w:sz w:val="28"/>
          <w:szCs w:val="28"/>
          <w:lang w:val="en-GB"/>
        </w:rPr>
        <w:t>3</w:t>
      </w:r>
      <w:r w:rsidR="00B5064B" w:rsidRPr="006461EA">
        <w:rPr>
          <w:rFonts w:ascii="Browallia New" w:eastAsia="SimSun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FA39F7"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6461EA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461EA">
        <w:rPr>
          <w:rFonts w:ascii="Browallia New" w:hAnsi="Browallia New" w:cs="Browallia New"/>
          <w:sz w:val="28"/>
          <w:szCs w:val="28"/>
        </w:rPr>
        <w:t>6</w:t>
      </w:r>
      <w:r w:rsidR="00843B45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478305BC" w14:textId="77777777" w:rsidR="002878AF" w:rsidRPr="006461EA" w:rsidRDefault="002878AF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17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570"/>
        <w:gridCol w:w="1179"/>
        <w:gridCol w:w="239"/>
        <w:gridCol w:w="1080"/>
        <w:gridCol w:w="240"/>
        <w:gridCol w:w="1105"/>
        <w:gridCol w:w="236"/>
        <w:gridCol w:w="1168"/>
      </w:tblGrid>
      <w:tr w:rsidR="008C5882" w:rsidRPr="006461EA" w14:paraId="1CFDD281" w14:textId="77777777" w:rsidTr="00E14877">
        <w:trPr>
          <w:cantSplit/>
        </w:trPr>
        <w:tc>
          <w:tcPr>
            <w:tcW w:w="3570" w:type="dxa"/>
          </w:tcPr>
          <w:p w14:paraId="087FD6C4" w14:textId="77777777" w:rsidR="008C5882" w:rsidRPr="006461EA" w:rsidRDefault="008C5882" w:rsidP="004A1EA9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98" w:type="dxa"/>
            <w:gridSpan w:val="3"/>
            <w:tcBorders>
              <w:left w:val="nil"/>
              <w:bottom w:val="single" w:sz="4" w:space="0" w:color="auto"/>
            </w:tcBorders>
          </w:tcPr>
          <w:p w14:paraId="2B5ECC09" w14:textId="77777777" w:rsidR="008C5882" w:rsidRPr="006461EA" w:rsidRDefault="008C5882" w:rsidP="004A1EA9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</w:tcBorders>
          </w:tcPr>
          <w:p w14:paraId="6EC63CE6" w14:textId="77777777" w:rsidR="008C5882" w:rsidRPr="006461EA" w:rsidRDefault="008C5882" w:rsidP="004A1EA9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461B3645" w14:textId="77777777" w:rsidR="008C5882" w:rsidRPr="006461EA" w:rsidRDefault="008C5882" w:rsidP="004A1EA9">
            <w:pPr>
              <w:ind w:right="2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C5882" w:rsidRPr="006461EA" w14:paraId="7C1472C6" w14:textId="77777777" w:rsidTr="00E14877">
        <w:trPr>
          <w:cantSplit/>
        </w:trPr>
        <w:tc>
          <w:tcPr>
            <w:tcW w:w="3570" w:type="dxa"/>
          </w:tcPr>
          <w:p w14:paraId="508165BF" w14:textId="77777777" w:rsidR="008C5882" w:rsidRPr="006461EA" w:rsidRDefault="008C5882" w:rsidP="004A1EA9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2923C9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43B45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39" w:type="dxa"/>
            <w:vAlign w:val="center"/>
          </w:tcPr>
          <w:p w14:paraId="384E8FDD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F1F3D1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843B45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40" w:type="dxa"/>
            <w:tcBorders>
              <w:left w:val="nil"/>
            </w:tcBorders>
          </w:tcPr>
          <w:p w14:paraId="35236D4C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C451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43B45"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8C2ABF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BAA0" w14:textId="77777777" w:rsidR="008C5882" w:rsidRPr="006461EA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843B45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8C5882" w:rsidRPr="006461EA" w14:paraId="795D087F" w14:textId="77777777" w:rsidTr="00E14877">
        <w:trPr>
          <w:cantSplit/>
        </w:trPr>
        <w:tc>
          <w:tcPr>
            <w:tcW w:w="3570" w:type="dxa"/>
          </w:tcPr>
          <w:p w14:paraId="3784104A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6071B22F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DA3F9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183456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1B9CBFE1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779DF25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2886D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9E88C59" w14:textId="77777777" w:rsidR="008C5882" w:rsidRPr="006461EA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41BA" w:rsidRPr="006461EA" w14:paraId="7D4A799C" w14:textId="77777777" w:rsidTr="00E14877">
        <w:trPr>
          <w:cantSplit/>
        </w:trPr>
        <w:tc>
          <w:tcPr>
            <w:tcW w:w="3570" w:type="dxa"/>
          </w:tcPr>
          <w:p w14:paraId="011BEBFF" w14:textId="77777777" w:rsidR="004441BA" w:rsidRPr="006461EA" w:rsidRDefault="004441BA" w:rsidP="004441BA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(พันหุ้น)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</w:tcPr>
          <w:p w14:paraId="273952DB" w14:textId="68D75ECD" w:rsidR="004441BA" w:rsidRPr="006461EA" w:rsidRDefault="008F593B" w:rsidP="004441BA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  <w:tc>
          <w:tcPr>
            <w:tcW w:w="239" w:type="dxa"/>
            <w:shd w:val="clear" w:color="auto" w:fill="auto"/>
          </w:tcPr>
          <w:p w14:paraId="5D2C5E65" w14:textId="77777777" w:rsidR="004441BA" w:rsidRPr="006461EA" w:rsidRDefault="004441BA" w:rsidP="004441B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0A2E2EEF" w14:textId="77777777" w:rsidR="004441BA" w:rsidRPr="006461EA" w:rsidRDefault="004441BA" w:rsidP="004441BA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28CB47B7" w14:textId="77777777" w:rsidR="004441BA" w:rsidRPr="006461EA" w:rsidRDefault="004441BA" w:rsidP="004441BA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14:paraId="198AF67F" w14:textId="405C1017" w:rsidR="004441BA" w:rsidRPr="006461EA" w:rsidRDefault="004441BA" w:rsidP="004441BA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36" w:type="dxa"/>
            <w:shd w:val="clear" w:color="auto" w:fill="auto"/>
          </w:tcPr>
          <w:p w14:paraId="031F36C3" w14:textId="77777777" w:rsidR="004441BA" w:rsidRPr="006461EA" w:rsidRDefault="004441BA" w:rsidP="004441B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5F849B66" w14:textId="77777777" w:rsidR="004441BA" w:rsidRPr="006461EA" w:rsidRDefault="004441BA" w:rsidP="004441BA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</w:tr>
      <w:tr w:rsidR="00BC0ACC" w:rsidRPr="006461EA" w14:paraId="45208E4A" w14:textId="77777777" w:rsidTr="00E14877">
        <w:trPr>
          <w:cantSplit/>
        </w:trPr>
        <w:tc>
          <w:tcPr>
            <w:tcW w:w="3570" w:type="dxa"/>
          </w:tcPr>
          <w:p w14:paraId="2D28598C" w14:textId="77777777" w:rsidR="00BC0ACC" w:rsidRPr="006461EA" w:rsidRDefault="00BC0ACC" w:rsidP="00BC0AC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ถัวเฉลี่ยระหว่าง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ปี (พันหุ้น)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0001DB7" w14:textId="4A5F41AD" w:rsidR="00BC0ACC" w:rsidRPr="006461EA" w:rsidRDefault="00BC0ACC" w:rsidP="00BC0ACC">
            <w:pPr>
              <w:ind w:left="-1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F809E65" w14:textId="77777777" w:rsidR="00BC0ACC" w:rsidRPr="006461EA" w:rsidRDefault="00BC0ACC" w:rsidP="00BC0ACC">
            <w:pPr>
              <w:pStyle w:val="a6"/>
              <w:tabs>
                <w:tab w:val="left" w:pos="973"/>
              </w:tabs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44942EA" w14:textId="73A16FB8" w:rsidR="00BC0ACC" w:rsidRPr="006461EA" w:rsidRDefault="00BC0ACC" w:rsidP="00BC0ACC">
            <w:pPr>
              <w:ind w:left="-15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2998D171" w14:textId="77777777" w:rsidR="00BC0ACC" w:rsidRPr="006461EA" w:rsidRDefault="00BC0ACC" w:rsidP="00BC0ACC">
            <w:pPr>
              <w:tabs>
                <w:tab w:val="left" w:pos="973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6A7ABFF" w14:textId="477ED759" w:rsidR="00BC0ACC" w:rsidRPr="006461EA" w:rsidRDefault="00BC0ACC" w:rsidP="00BC0ACC">
            <w:pPr>
              <w:ind w:left="-1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7E4E92" w14:textId="77777777" w:rsidR="00BC0ACC" w:rsidRPr="006461EA" w:rsidRDefault="00BC0ACC" w:rsidP="00BC0ACC">
            <w:pPr>
              <w:pStyle w:val="a6"/>
              <w:tabs>
                <w:tab w:val="left" w:pos="973"/>
              </w:tabs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D991753" w14:textId="1D0D60D8" w:rsidR="00BC0ACC" w:rsidRPr="006461EA" w:rsidRDefault="00BC0ACC" w:rsidP="00BC0ACC">
            <w:pPr>
              <w:ind w:left="-15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C0ACC" w:rsidRPr="006461EA" w14:paraId="4348B0A6" w14:textId="77777777" w:rsidTr="00E14877">
        <w:trPr>
          <w:cantSplit/>
        </w:trPr>
        <w:tc>
          <w:tcPr>
            <w:tcW w:w="3570" w:type="dxa"/>
          </w:tcPr>
          <w:p w14:paraId="0CFF7D22" w14:textId="77777777" w:rsidR="00BC0ACC" w:rsidRPr="006461EA" w:rsidRDefault="00BC0ACC" w:rsidP="00BC0AC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(พันหุ้น)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</w:rPr>
              <w:t>1</w:t>
            </w:r>
            <w:r w:rsidRPr="006461E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070496F" w14:textId="120954E3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39" w:type="dxa"/>
            <w:shd w:val="clear" w:color="auto" w:fill="auto"/>
          </w:tcPr>
          <w:p w14:paraId="2EBDF720" w14:textId="77777777" w:rsidR="00BC0ACC" w:rsidRPr="006461EA" w:rsidRDefault="00BC0ACC" w:rsidP="00BC0ACC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8BE4B42" w14:textId="77777777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397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,877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475A0B80" w14:textId="77777777" w:rsidR="00BC0ACC" w:rsidRPr="006461EA" w:rsidRDefault="00BC0ACC" w:rsidP="00BC0ACC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6478163F" w14:textId="152AE4BA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5,397,877 </w:t>
            </w:r>
          </w:p>
        </w:tc>
        <w:tc>
          <w:tcPr>
            <w:tcW w:w="236" w:type="dxa"/>
            <w:shd w:val="clear" w:color="auto" w:fill="auto"/>
          </w:tcPr>
          <w:p w14:paraId="6DFA6C8A" w14:textId="77777777" w:rsidR="00BC0ACC" w:rsidRPr="006461EA" w:rsidRDefault="00BC0ACC" w:rsidP="00BC0ACC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B22DB6D" w14:textId="77777777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</w:tr>
      <w:tr w:rsidR="00BC0ACC" w:rsidRPr="006461EA" w14:paraId="668AD9E3" w14:textId="77777777" w:rsidTr="00E14877">
        <w:trPr>
          <w:cantSplit/>
        </w:trPr>
        <w:tc>
          <w:tcPr>
            <w:tcW w:w="3570" w:type="dxa"/>
          </w:tcPr>
          <w:p w14:paraId="56ADB827" w14:textId="5AC2F70E" w:rsidR="00BC0ACC" w:rsidRPr="006461EA" w:rsidRDefault="00BC0ACC" w:rsidP="00BC0AC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ขาดทุ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17EA6ED" w14:textId="1C8925DC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(14</w:t>
            </w:r>
            <w:r w:rsidR="0030351B">
              <w:rPr>
                <w:rFonts w:ascii="Browallia New" w:hAnsi="Browallia New" w:cs="Browallia New"/>
                <w:sz w:val="24"/>
                <w:szCs w:val="24"/>
              </w:rPr>
              <w:t>9,597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2D6CE7A" w14:textId="77777777" w:rsidR="00BC0ACC" w:rsidRPr="006461EA" w:rsidRDefault="00BC0ACC" w:rsidP="00BC0ACC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5BC0C3E" w14:textId="77777777" w:rsidR="00BC0ACC" w:rsidRPr="006461EA" w:rsidRDefault="00BC0ACC" w:rsidP="00BC0ACC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(105,454)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6A2E6BE8" w14:textId="77777777" w:rsidR="00BC0ACC" w:rsidRPr="006461EA" w:rsidRDefault="00BC0ACC" w:rsidP="00BC0ACC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1EE84C4" w14:textId="780AE0B1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(10</w:t>
            </w:r>
            <w:r w:rsidR="0030351B">
              <w:rPr>
                <w:rFonts w:ascii="Browallia New" w:hAnsi="Browallia New" w:cs="Browallia New"/>
                <w:sz w:val="24"/>
                <w:szCs w:val="24"/>
              </w:rPr>
              <w:t>0,436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6812BF" w14:textId="77777777" w:rsidR="00BC0ACC" w:rsidRPr="006461EA" w:rsidRDefault="00BC0ACC" w:rsidP="00BC0ACC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1A3DE0F" w14:textId="77777777" w:rsidR="00BC0ACC" w:rsidRPr="006461EA" w:rsidRDefault="00BC0ACC" w:rsidP="00BC0ACC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(6,699)</w:t>
            </w:r>
          </w:p>
        </w:tc>
      </w:tr>
      <w:tr w:rsidR="00BC0ACC" w:rsidRPr="006461EA" w14:paraId="1230C731" w14:textId="77777777" w:rsidTr="00E14877">
        <w:trPr>
          <w:cantSplit/>
        </w:trPr>
        <w:tc>
          <w:tcPr>
            <w:tcW w:w="3570" w:type="dxa"/>
          </w:tcPr>
          <w:p w14:paraId="77D5BDA4" w14:textId="77777777" w:rsidR="00BC0ACC" w:rsidRPr="006461EA" w:rsidRDefault="00BC0ACC" w:rsidP="00BC0ACC">
            <w:pPr>
              <w:ind w:left="120" w:hanging="22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กำไร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(ขาดทุน)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DD93729" w14:textId="547CFBE9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(0.027</w:t>
            </w:r>
            <w:r w:rsidR="0030351B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1260006" w14:textId="77777777" w:rsidR="00BC0ACC" w:rsidRPr="006461EA" w:rsidRDefault="00BC0ACC" w:rsidP="00BC0ACC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59DBE81B" w14:textId="77777777" w:rsidR="00BC0ACC" w:rsidRPr="006461EA" w:rsidRDefault="00BC0ACC" w:rsidP="00BC0ACC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01954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</w:tcBorders>
            <w:shd w:val="clear" w:color="auto" w:fill="auto"/>
          </w:tcPr>
          <w:p w14:paraId="64642C72" w14:textId="77777777" w:rsidR="00BC0ACC" w:rsidRPr="006461EA" w:rsidRDefault="00BC0ACC" w:rsidP="00BC0ACC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20A0D0B" w14:textId="4EB31E3C" w:rsidR="00BC0ACC" w:rsidRPr="006461EA" w:rsidRDefault="00BC0ACC" w:rsidP="00BC0ACC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 xml:space="preserve"> (0.0</w:t>
            </w:r>
            <w:r w:rsidR="0030351B">
              <w:rPr>
                <w:rFonts w:ascii="Browallia New" w:hAnsi="Browallia New" w:cs="Browallia New"/>
                <w:sz w:val="24"/>
                <w:szCs w:val="24"/>
              </w:rPr>
              <w:t>1861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A353F7" w14:textId="77777777" w:rsidR="00BC0ACC" w:rsidRPr="006461EA" w:rsidRDefault="00BC0ACC" w:rsidP="00BC0ACC">
            <w:pPr>
              <w:pStyle w:val="a6"/>
              <w:ind w:left="-10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D8CCAC" w14:textId="77777777" w:rsidR="00BC0ACC" w:rsidRPr="006461EA" w:rsidRDefault="00BC0ACC" w:rsidP="00BC0ACC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00124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74565B12" w14:textId="0C95DF2B" w:rsidR="000E7ACB" w:rsidRDefault="000E7ACB" w:rsidP="00DA4F7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C9F1F2E" w14:textId="77777777" w:rsidR="003746F7" w:rsidRPr="006461EA" w:rsidRDefault="003746F7" w:rsidP="00DA4F7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FF0AB30" w14:textId="6F299891" w:rsidR="00FE6977" w:rsidRPr="006461EA" w:rsidRDefault="008C5882" w:rsidP="000E7ACB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</w:t>
      </w:r>
      <w:r w:rsidR="00D24697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="00214E42" w:rsidRPr="006461EA">
        <w:rPr>
          <w:rFonts w:ascii="Browallia New" w:hAnsi="Browallia New" w:cs="Browallia New"/>
          <w:sz w:val="28"/>
          <w:szCs w:val="28"/>
        </w:rPr>
        <w:t xml:space="preserve"> 2560 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บริษัทได้ลดทุนหุ้นสามัญ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ที่ชำระแล้ว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เนื่องจาก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6461EA">
        <w:rPr>
          <w:rFonts w:ascii="Browallia New" w:hAnsi="Browallia New" w:cs="Browallia New"/>
          <w:sz w:val="28"/>
          <w:szCs w:val="28"/>
          <w:cs/>
        </w:rPr>
        <w:t>ไม่สามารถจำหน่ายหุ้นสามัญซื้อคืนได้ภายในระยะเวลาที่กำหนด อย่างไรก็ตาม</w:t>
      </w:r>
      <w:r w:rsidR="00D24697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การลดทุนดังกล่าวไม่ส่งผลกระทบต่อจำนวนหุ้นสามัญในระหว่าง</w:t>
      </w:r>
      <w:r w:rsidR="00D24697"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เนื่องจากรายการหุ้นสามัญซื้อคืนดังกล่าวได้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นำไปลดจำนวนหุ้นและ</w:t>
      </w:r>
      <w:r w:rsidRPr="006461EA">
        <w:rPr>
          <w:rFonts w:ascii="Browallia New" w:hAnsi="Browallia New" w:cs="Browallia New"/>
          <w:sz w:val="28"/>
          <w:szCs w:val="28"/>
          <w:cs/>
        </w:rPr>
        <w:t>ถัวเฉลี่ยในระหว่าง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6461EA">
        <w:rPr>
          <w:rFonts w:ascii="Browallia New" w:hAnsi="Browallia New" w:cs="Browallia New"/>
          <w:sz w:val="28"/>
          <w:szCs w:val="28"/>
          <w:cs/>
        </w:rPr>
        <w:t>ก่อนแล้ว</w:t>
      </w:r>
    </w:p>
    <w:p w14:paraId="1A8E6796" w14:textId="77777777" w:rsidR="00A928B2" w:rsidRPr="006461EA" w:rsidRDefault="00A928B2" w:rsidP="00C6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64289B83" w14:textId="77777777" w:rsidR="00A928B2" w:rsidRPr="006461EA" w:rsidRDefault="00A928B2" w:rsidP="00732AAF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num" w:pos="900"/>
          <w:tab w:val="left" w:pos="990"/>
        </w:tabs>
        <w:ind w:left="441" w:hanging="441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6461EA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การปรับกระทบหนี้สินที่เกิดขึ้นจากกิจกรรมจัดหาเงิน</w:t>
      </w:r>
    </w:p>
    <w:p w14:paraId="04E2EF5F" w14:textId="77777777" w:rsidR="00A928B2" w:rsidRPr="00732AAF" w:rsidRDefault="00A928B2" w:rsidP="00A928B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</w:p>
    <w:p w14:paraId="53C9388D" w14:textId="77777777" w:rsidR="005E4F34" w:rsidRPr="006461EA" w:rsidRDefault="005E4F34" w:rsidP="00732AA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41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การเปลี่ยนแปลงในมาตรฐานการบัญชีฉบับที่ </w:t>
      </w:r>
      <w:r w:rsidRPr="006461EA">
        <w:rPr>
          <w:rFonts w:ascii="Browallia New" w:hAnsi="Browallia New" w:cs="Browallia New"/>
          <w:sz w:val="28"/>
          <w:szCs w:val="28"/>
        </w:rPr>
        <w:t xml:space="preserve">7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ซึ่งมีผลบังคับใช้ตั้งแต่วันที่ </w:t>
      </w:r>
      <w:r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มกราคม </w:t>
      </w:r>
      <w:r w:rsidRPr="006461EA">
        <w:rPr>
          <w:rFonts w:ascii="Browallia New" w:hAnsi="Browallia New" w:cs="Browallia New"/>
          <w:sz w:val="28"/>
          <w:szCs w:val="28"/>
        </w:rPr>
        <w:t xml:space="preserve">2561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กำหนดให้กลุ่มบริษัทต้องเปิดเผยข้อมูลเกี่ยวกับการเปลี่ยนแปลงในหนี้สินที่เกิดจากกิจกรรมจัดหาเงิน </w:t>
      </w:r>
      <w:r w:rsidRPr="006461EA">
        <w:rPr>
          <w:rFonts w:ascii="Browallia New" w:hAnsi="Browallia New" w:cs="Browallia New"/>
          <w:sz w:val="28"/>
          <w:szCs w:val="28"/>
          <w:cs/>
        </w:rPr>
        <w:t>กลุ่มบริษัทจัดประเภทการเปลี่ยนแปลงเป็นการเปลี่ยนแปลงที่เกิดขึ้นจากกระแสเงินสดและการเปลี่ยนแปลงที่ไม่ใช่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กระแสเ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งินสดพร้อมหมวดย่อยเพิ่มเติมตามที่กำหนดในมาตรฐานการบัญชีฉบับที่ </w:t>
      </w:r>
      <w:r w:rsidRPr="006461EA">
        <w:rPr>
          <w:rFonts w:ascii="Browallia New" w:hAnsi="Browallia New" w:cs="Browallia New"/>
          <w:sz w:val="28"/>
          <w:szCs w:val="28"/>
        </w:rPr>
        <w:t>7</w:t>
      </w:r>
    </w:p>
    <w:p w14:paraId="698B499E" w14:textId="77777777" w:rsidR="005E4F34" w:rsidRPr="006461EA" w:rsidRDefault="005E4F34" w:rsidP="00732AA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41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F942EC8" w14:textId="77777777" w:rsidR="005E4F34" w:rsidRPr="006461EA" w:rsidRDefault="005E4F34" w:rsidP="00732AA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41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การเปลี่ยนแปลงต่อหนี้สินที่เกิดขึ้นจากกิจกรรมจัดหาเงินของกลุ่มบริษัทมีดังนี้ </w:t>
      </w:r>
    </w:p>
    <w:p w14:paraId="12D37637" w14:textId="77777777" w:rsidR="005E4F34" w:rsidRPr="006461EA" w:rsidRDefault="005E4F34" w:rsidP="005E4F3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5E4F34" w:rsidRPr="006461EA" w14:paraId="0104915A" w14:textId="77777777" w:rsidTr="00FE29E8">
        <w:tc>
          <w:tcPr>
            <w:tcW w:w="2693" w:type="dxa"/>
          </w:tcPr>
          <w:p w14:paraId="556AE15D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0548E45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</w:tcPr>
          <w:p w14:paraId="46E2AC9B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5E4F34" w:rsidRPr="006461EA" w14:paraId="57D020B4" w14:textId="77777777" w:rsidTr="00FE29E8">
        <w:tc>
          <w:tcPr>
            <w:tcW w:w="2693" w:type="dxa"/>
          </w:tcPr>
          <w:p w14:paraId="2748DFCC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BE4E2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6CC83618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4F34" w:rsidRPr="006461EA" w14:paraId="3E1F6D2A" w14:textId="77777777" w:rsidTr="005E4F34">
        <w:tc>
          <w:tcPr>
            <w:tcW w:w="2693" w:type="dxa"/>
          </w:tcPr>
          <w:p w14:paraId="668383DD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669365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DFAB" w14:textId="77777777" w:rsidR="00E6550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  <w:p w14:paraId="203168ED" w14:textId="70ACA7BD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9320C5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CE2C9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74FBDB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55674" w14:textId="77777777" w:rsidR="00E6550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เงินกู้ยืม</w:t>
            </w:r>
          </w:p>
          <w:p w14:paraId="19EEDB4D" w14:textId="1EB06D14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5FD6A3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17DD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323B72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5E4F34" w:rsidRPr="006461EA" w14:paraId="047AEDB7" w14:textId="77777777" w:rsidTr="005E4F34">
        <w:tc>
          <w:tcPr>
            <w:tcW w:w="2693" w:type="dxa"/>
          </w:tcPr>
          <w:p w14:paraId="56ABBB8C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CB002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14:paraId="1546DB27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A523338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40,682</w:t>
            </w:r>
          </w:p>
        </w:tc>
        <w:tc>
          <w:tcPr>
            <w:tcW w:w="270" w:type="dxa"/>
          </w:tcPr>
          <w:p w14:paraId="1E83D332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49F590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967</w:t>
            </w:r>
          </w:p>
        </w:tc>
        <w:tc>
          <w:tcPr>
            <w:tcW w:w="270" w:type="dxa"/>
          </w:tcPr>
          <w:p w14:paraId="2A5E6B55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486371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710,086</w:t>
            </w:r>
          </w:p>
        </w:tc>
        <w:tc>
          <w:tcPr>
            <w:tcW w:w="270" w:type="dxa"/>
          </w:tcPr>
          <w:p w14:paraId="0B1B8513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9CCE506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751,735</w:t>
            </w:r>
          </w:p>
        </w:tc>
      </w:tr>
      <w:tr w:rsidR="005E4F34" w:rsidRPr="006461EA" w14:paraId="1FB36DBD" w14:textId="77777777" w:rsidTr="005E4F34">
        <w:tc>
          <w:tcPr>
            <w:tcW w:w="2693" w:type="dxa"/>
          </w:tcPr>
          <w:p w14:paraId="7AFE482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0823666D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11D1E1E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519396A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BC9384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473FA08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4BDEE5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B2D6CC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CE747A0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4F34" w:rsidRPr="006461EA" w14:paraId="19300500" w14:textId="77777777" w:rsidTr="005E4F34">
        <w:tc>
          <w:tcPr>
            <w:tcW w:w="4230" w:type="dxa"/>
            <w:gridSpan w:val="3"/>
          </w:tcPr>
          <w:p w14:paraId="4185B05F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70" w:type="dxa"/>
          </w:tcPr>
          <w:p w14:paraId="40CBF5A4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6B9B7934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685BDEC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3D3CE4B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F9DD8A1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258C79F9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B2CED" w:rsidRPr="006461EA" w14:paraId="08CE3BDB" w14:textId="77777777" w:rsidTr="005E4F34">
        <w:tc>
          <w:tcPr>
            <w:tcW w:w="2693" w:type="dxa"/>
          </w:tcPr>
          <w:p w14:paraId="623C85AC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46E10BEC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29340EA" w14:textId="6C01C6AB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(423,516)</w:t>
            </w:r>
          </w:p>
        </w:tc>
        <w:tc>
          <w:tcPr>
            <w:tcW w:w="270" w:type="dxa"/>
          </w:tcPr>
          <w:p w14:paraId="262E253B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3570234" w14:textId="52AB5701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(251)</w:t>
            </w:r>
          </w:p>
        </w:tc>
        <w:tc>
          <w:tcPr>
            <w:tcW w:w="270" w:type="dxa"/>
          </w:tcPr>
          <w:p w14:paraId="4BFC6074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2C0D1AA2" w14:textId="1235A326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(149,500)</w:t>
            </w:r>
          </w:p>
        </w:tc>
        <w:tc>
          <w:tcPr>
            <w:tcW w:w="270" w:type="dxa"/>
          </w:tcPr>
          <w:p w14:paraId="0DC38030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201961EB" w14:textId="7604DADB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(573,267)</w:t>
            </w:r>
          </w:p>
        </w:tc>
      </w:tr>
      <w:tr w:rsidR="004B2CED" w:rsidRPr="006461EA" w14:paraId="384DB528" w14:textId="77777777" w:rsidTr="005E4F34">
        <w:tc>
          <w:tcPr>
            <w:tcW w:w="2693" w:type="dxa"/>
          </w:tcPr>
          <w:p w14:paraId="6ADAFEF9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6E747C0F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05C830FB" w14:textId="0AF53202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982,323</w:t>
            </w:r>
          </w:p>
        </w:tc>
        <w:tc>
          <w:tcPr>
            <w:tcW w:w="270" w:type="dxa"/>
          </w:tcPr>
          <w:p w14:paraId="6C0BC574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AA2DCCB" w14:textId="4DE5B988" w:rsidR="004B2CED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4B2CED"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4FD0FB7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2B50D39F" w14:textId="7DF3E6AB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142,016</w:t>
            </w:r>
          </w:p>
        </w:tc>
        <w:tc>
          <w:tcPr>
            <w:tcW w:w="270" w:type="dxa"/>
          </w:tcPr>
          <w:p w14:paraId="56D34337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01C687A0" w14:textId="2882B075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1,124,339</w:t>
            </w:r>
          </w:p>
        </w:tc>
      </w:tr>
      <w:tr w:rsidR="004B2CED" w:rsidRPr="006461EA" w14:paraId="185BC5BB" w14:textId="77777777" w:rsidTr="005E4F34">
        <w:tc>
          <w:tcPr>
            <w:tcW w:w="2693" w:type="dxa"/>
          </w:tcPr>
          <w:p w14:paraId="182B8392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" w:type="dxa"/>
          </w:tcPr>
          <w:p w14:paraId="58633FD2" w14:textId="77777777" w:rsidR="004B2CED" w:rsidRPr="006461EA" w:rsidRDefault="004B2CED" w:rsidP="004B2CE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2943593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AD843E3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5B11C22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690EE76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11901DA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768F1FE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10188966" w14:textId="77777777" w:rsidR="004B2CED" w:rsidRPr="003A71EC" w:rsidRDefault="004B2CED" w:rsidP="004B2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50E" w:rsidRPr="006461EA" w14:paraId="1ED1CF4B" w14:textId="77777777" w:rsidTr="005E4F34">
        <w:tc>
          <w:tcPr>
            <w:tcW w:w="2693" w:type="dxa"/>
          </w:tcPr>
          <w:p w14:paraId="5DCB6332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การแปลงสภาพ</w:t>
            </w:r>
          </w:p>
        </w:tc>
        <w:tc>
          <w:tcPr>
            <w:tcW w:w="269" w:type="dxa"/>
          </w:tcPr>
          <w:p w14:paraId="5EA94D34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003AE24" w14:textId="6B502D08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(306,717)</w:t>
            </w:r>
          </w:p>
        </w:tc>
        <w:tc>
          <w:tcPr>
            <w:tcW w:w="270" w:type="dxa"/>
          </w:tcPr>
          <w:p w14:paraId="483C6448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FE009C1" w14:textId="334C0D65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0E304A8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0368F2E" w14:textId="11ABCB7F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306,717</w:t>
            </w:r>
          </w:p>
        </w:tc>
        <w:tc>
          <w:tcPr>
            <w:tcW w:w="270" w:type="dxa"/>
          </w:tcPr>
          <w:p w14:paraId="481F8BA3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7D3CC155" w14:textId="7643B1A6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6550E" w:rsidRPr="006461EA" w14:paraId="5F48C1E3" w14:textId="77777777" w:rsidTr="005E4F34">
        <w:tc>
          <w:tcPr>
            <w:tcW w:w="2693" w:type="dxa"/>
          </w:tcPr>
          <w:p w14:paraId="720A3BFF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0DAC97FB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14F32DB" w14:textId="0BF8B98C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(36)</w:t>
            </w:r>
          </w:p>
        </w:tc>
        <w:tc>
          <w:tcPr>
            <w:tcW w:w="270" w:type="dxa"/>
          </w:tcPr>
          <w:p w14:paraId="465EB7A7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B84F12" w14:textId="37262091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BBE315E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78B618" w14:textId="764322EF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3EE937A" w14:textId="77777777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29CAA94" w14:textId="02EB0252" w:rsidR="00E6550E" w:rsidRPr="003A71EC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sz w:val="28"/>
                <w:szCs w:val="28"/>
                <w:lang w:val="en-GB"/>
              </w:rPr>
              <w:t>(36)</w:t>
            </w:r>
          </w:p>
        </w:tc>
      </w:tr>
      <w:tr w:rsidR="00E6550E" w:rsidRPr="006461EA" w14:paraId="3F500CEF" w14:textId="77777777" w:rsidTr="005E4F34">
        <w:tc>
          <w:tcPr>
            <w:tcW w:w="2693" w:type="dxa"/>
          </w:tcPr>
          <w:p w14:paraId="0542FE4E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14:paraId="7622ABD5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2B26FEBF" w14:textId="04EE2192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292,736</w:t>
            </w:r>
          </w:p>
        </w:tc>
        <w:tc>
          <w:tcPr>
            <w:tcW w:w="270" w:type="dxa"/>
          </w:tcPr>
          <w:p w14:paraId="12079C50" w14:textId="77777777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49046202" w14:textId="77777777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716</w:t>
            </w:r>
          </w:p>
        </w:tc>
        <w:tc>
          <w:tcPr>
            <w:tcW w:w="270" w:type="dxa"/>
          </w:tcPr>
          <w:p w14:paraId="4830C25D" w14:textId="77777777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119D493F" w14:textId="77777777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1,009,319</w:t>
            </w:r>
          </w:p>
        </w:tc>
        <w:tc>
          <w:tcPr>
            <w:tcW w:w="270" w:type="dxa"/>
          </w:tcPr>
          <w:p w14:paraId="5A0FB919" w14:textId="77777777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283CCB4D" w14:textId="73C9D584" w:rsidR="00E6550E" w:rsidRPr="004B2CED" w:rsidRDefault="00E6550E" w:rsidP="00E655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B2CE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1,302,771</w:t>
            </w:r>
          </w:p>
        </w:tc>
      </w:tr>
    </w:tbl>
    <w:p w14:paraId="7D0CFCFE" w14:textId="450CE529" w:rsidR="005E4F34" w:rsidRPr="006461EA" w:rsidRDefault="005E4F34" w:rsidP="005E4F34"/>
    <w:p w14:paraId="5CC2B0A3" w14:textId="77777777" w:rsidR="00E6550E" w:rsidRDefault="00E6550E">
      <w:r>
        <w:br w:type="page"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5E4F34" w:rsidRPr="006461EA" w14:paraId="2721E8A6" w14:textId="77777777" w:rsidTr="00FE29E8">
        <w:tc>
          <w:tcPr>
            <w:tcW w:w="2693" w:type="dxa"/>
          </w:tcPr>
          <w:p w14:paraId="7652AA1C" w14:textId="1AC04278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54EE87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</w:tcPr>
          <w:p w14:paraId="414FA2B6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5E4F34" w:rsidRPr="006461EA" w14:paraId="74A09C7A" w14:textId="77777777" w:rsidTr="00FE29E8">
        <w:tc>
          <w:tcPr>
            <w:tcW w:w="2693" w:type="dxa"/>
          </w:tcPr>
          <w:p w14:paraId="5AE6FB8C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4D227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2C31268C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4F34" w:rsidRPr="006461EA" w14:paraId="255C8942" w14:textId="77777777" w:rsidTr="00FE29E8">
        <w:tc>
          <w:tcPr>
            <w:tcW w:w="2693" w:type="dxa"/>
          </w:tcPr>
          <w:p w14:paraId="509FE96F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B1D9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A0E2" w14:textId="77777777" w:rsidR="00FE29E8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  <w:p w14:paraId="083A2024" w14:textId="08303973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EFBE19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CA7B0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99E646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BC7CB" w14:textId="77777777" w:rsidR="00E6550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เงินกู้ยืม</w:t>
            </w:r>
          </w:p>
          <w:p w14:paraId="7423F560" w14:textId="0184C4BA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895DEF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56F9F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EF7D96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5E4F34" w:rsidRPr="006461EA" w14:paraId="38271996" w14:textId="77777777" w:rsidTr="00FE29E8">
        <w:tc>
          <w:tcPr>
            <w:tcW w:w="2693" w:type="dxa"/>
          </w:tcPr>
          <w:p w14:paraId="6A0A62F8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69" w:type="dxa"/>
          </w:tcPr>
          <w:p w14:paraId="2B83B490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6B2C470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119,213</w:t>
            </w:r>
          </w:p>
        </w:tc>
        <w:tc>
          <w:tcPr>
            <w:tcW w:w="270" w:type="dxa"/>
          </w:tcPr>
          <w:p w14:paraId="4326EB82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25A694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0A745921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8C06E7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284,109</w:t>
            </w:r>
          </w:p>
        </w:tc>
        <w:tc>
          <w:tcPr>
            <w:tcW w:w="270" w:type="dxa"/>
          </w:tcPr>
          <w:p w14:paraId="12F1A370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5B17B928" w14:textId="77777777" w:rsidR="005E4F34" w:rsidRPr="00CB002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403,941</w:t>
            </w:r>
          </w:p>
        </w:tc>
      </w:tr>
      <w:tr w:rsidR="005E4F34" w:rsidRPr="006461EA" w14:paraId="45729FCD" w14:textId="77777777" w:rsidTr="00FE29E8">
        <w:tc>
          <w:tcPr>
            <w:tcW w:w="2693" w:type="dxa"/>
          </w:tcPr>
          <w:p w14:paraId="4F0D521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D139BA4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446C78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09368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03B3B4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DFB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BFB1A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0FA637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F68758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F34" w:rsidRPr="006461EA" w14:paraId="2A60780E" w14:textId="77777777" w:rsidTr="00FE29E8">
        <w:tc>
          <w:tcPr>
            <w:tcW w:w="4230" w:type="dxa"/>
            <w:gridSpan w:val="3"/>
          </w:tcPr>
          <w:p w14:paraId="596965CB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70" w:type="dxa"/>
          </w:tcPr>
          <w:p w14:paraId="3B731349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B798A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6752C5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DF3A31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82F7D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4D27F0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0061" w:rsidRPr="006461EA" w14:paraId="32F5E60E" w14:textId="77777777" w:rsidTr="00FE29E8">
        <w:tc>
          <w:tcPr>
            <w:tcW w:w="2693" w:type="dxa"/>
          </w:tcPr>
          <w:p w14:paraId="51EA7E43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2BFAADA1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AE3B26F" w14:textId="510C55FD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(141,816)</w:t>
            </w:r>
          </w:p>
        </w:tc>
        <w:tc>
          <w:tcPr>
            <w:tcW w:w="270" w:type="dxa"/>
          </w:tcPr>
          <w:p w14:paraId="1C4127F7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AA6E7D4" w14:textId="31D61F10" w:rsidR="00340061" w:rsidRPr="009D6A44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(310)</w:t>
            </w:r>
          </w:p>
        </w:tc>
        <w:tc>
          <w:tcPr>
            <w:tcW w:w="270" w:type="dxa"/>
          </w:tcPr>
          <w:p w14:paraId="4018733A" w14:textId="77777777" w:rsidR="00340061" w:rsidRPr="009D6A44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5094F4A" w14:textId="0ADCE8E7" w:rsidR="00340061" w:rsidRPr="009D6A44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(78,000)</w:t>
            </w:r>
          </w:p>
        </w:tc>
        <w:tc>
          <w:tcPr>
            <w:tcW w:w="270" w:type="dxa"/>
          </w:tcPr>
          <w:p w14:paraId="51338DD8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41D567A4" w14:textId="38E6FF89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(220,126)</w:t>
            </w:r>
          </w:p>
        </w:tc>
      </w:tr>
      <w:tr w:rsidR="00340061" w:rsidRPr="006461EA" w14:paraId="7AEFE6D6" w14:textId="77777777" w:rsidTr="00FE29E8">
        <w:tc>
          <w:tcPr>
            <w:tcW w:w="2693" w:type="dxa"/>
          </w:tcPr>
          <w:p w14:paraId="1E877B02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4E86BFFC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2801298" w14:textId="6248F1FB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63,326</w:t>
            </w:r>
          </w:p>
        </w:tc>
        <w:tc>
          <w:tcPr>
            <w:tcW w:w="270" w:type="dxa"/>
          </w:tcPr>
          <w:p w14:paraId="26562836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2517509" w14:textId="4DF8B34A" w:rsidR="00340061" w:rsidRPr="009D6A44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340061"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A03B6CF" w14:textId="77777777" w:rsidR="00340061" w:rsidRPr="009D6A44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B88E331" w14:textId="37C543D9" w:rsidR="00340061" w:rsidRPr="009D6A44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503,976</w:t>
            </w:r>
          </w:p>
        </w:tc>
        <w:tc>
          <w:tcPr>
            <w:tcW w:w="270" w:type="dxa"/>
          </w:tcPr>
          <w:p w14:paraId="6D8086EB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76C4E772" w14:textId="1EB7E720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567,303</w:t>
            </w:r>
          </w:p>
        </w:tc>
      </w:tr>
      <w:tr w:rsidR="00340061" w:rsidRPr="006461EA" w14:paraId="78B2B4CD" w14:textId="77777777" w:rsidTr="00FE29E8">
        <w:tc>
          <w:tcPr>
            <w:tcW w:w="2693" w:type="dxa"/>
          </w:tcPr>
          <w:p w14:paraId="6077ABA2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" w:type="dxa"/>
          </w:tcPr>
          <w:p w14:paraId="6A00447C" w14:textId="77777777" w:rsidR="00340061" w:rsidRPr="006461EA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75032B3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AB5B4D9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37E7CF09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2FE5CD1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33BA1E2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1BE1A6B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15084102" w14:textId="77777777" w:rsidR="00340061" w:rsidRPr="00902AD1" w:rsidRDefault="00340061" w:rsidP="0034006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50E" w:rsidRPr="006461EA" w14:paraId="06B0D8D9" w14:textId="77777777" w:rsidTr="00FE29E8">
        <w:tc>
          <w:tcPr>
            <w:tcW w:w="2693" w:type="dxa"/>
          </w:tcPr>
          <w:p w14:paraId="7ACF1CD2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การได้มา</w:t>
            </w:r>
          </w:p>
        </w:tc>
        <w:tc>
          <w:tcPr>
            <w:tcW w:w="269" w:type="dxa"/>
          </w:tcPr>
          <w:p w14:paraId="7691AA55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D407D6F" w14:textId="7F247BD9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E18DD39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AEB9BA3" w14:textId="595A3B58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270" w:type="dxa"/>
          </w:tcPr>
          <w:p w14:paraId="1BBEA471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BB74FED" w14:textId="5A4ADEEA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2821EE0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14E740E2" w14:textId="07A6E652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E6550E" w:rsidRPr="006461EA" w14:paraId="66DE7744" w14:textId="77777777" w:rsidTr="00FE29E8">
        <w:tc>
          <w:tcPr>
            <w:tcW w:w="2693" w:type="dxa"/>
          </w:tcPr>
          <w:p w14:paraId="7396A5D6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7564E86B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B353D71" w14:textId="1EF984E5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2AD1">
              <w:rPr>
                <w:rFonts w:ascii="Browallia New" w:hAnsi="Browallia New" w:cs="Browallia New"/>
                <w:sz w:val="28"/>
                <w:szCs w:val="28"/>
                <w:lang w:val="en-GB"/>
              </w:rPr>
              <w:t>(41)</w:t>
            </w:r>
          </w:p>
        </w:tc>
        <w:tc>
          <w:tcPr>
            <w:tcW w:w="270" w:type="dxa"/>
          </w:tcPr>
          <w:p w14:paraId="0482F989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ABBC4F" w14:textId="7D5EFA48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A63FDBC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0A09BD" w14:textId="684700BD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3400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124557A" w14:textId="77777777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9EFFD8A" w14:textId="20834C34" w:rsidR="00E6550E" w:rsidRPr="00902AD1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2AD1">
              <w:rPr>
                <w:rFonts w:ascii="Browallia New" w:hAnsi="Browallia New" w:cs="Browallia New"/>
                <w:sz w:val="28"/>
                <w:szCs w:val="28"/>
                <w:lang w:val="en-GB"/>
              </w:rPr>
              <w:t>(41)</w:t>
            </w:r>
          </w:p>
        </w:tc>
      </w:tr>
      <w:tr w:rsidR="00E6550E" w:rsidRPr="006461EA" w14:paraId="5C26272A" w14:textId="77777777" w:rsidTr="00FE29E8">
        <w:tc>
          <w:tcPr>
            <w:tcW w:w="2693" w:type="dxa"/>
          </w:tcPr>
          <w:p w14:paraId="7F924743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69" w:type="dxa"/>
          </w:tcPr>
          <w:p w14:paraId="29C4D432" w14:textId="77777777" w:rsidR="00E6550E" w:rsidRPr="006461EA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7F0D4991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40,682</w:t>
            </w:r>
          </w:p>
        </w:tc>
        <w:tc>
          <w:tcPr>
            <w:tcW w:w="270" w:type="dxa"/>
          </w:tcPr>
          <w:p w14:paraId="3BCC43DA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2653C58F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967</w:t>
            </w:r>
          </w:p>
        </w:tc>
        <w:tc>
          <w:tcPr>
            <w:tcW w:w="270" w:type="dxa"/>
          </w:tcPr>
          <w:p w14:paraId="76CEBDBC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7451DDBD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710,086</w:t>
            </w:r>
          </w:p>
        </w:tc>
        <w:tc>
          <w:tcPr>
            <w:tcW w:w="270" w:type="dxa"/>
          </w:tcPr>
          <w:p w14:paraId="03B49306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41790E4B" w14:textId="77777777" w:rsidR="00E6550E" w:rsidRPr="00CB002E" w:rsidRDefault="00E6550E" w:rsidP="00E6550E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751,735</w:t>
            </w:r>
          </w:p>
        </w:tc>
      </w:tr>
    </w:tbl>
    <w:p w14:paraId="3EB960E2" w14:textId="77777777" w:rsidR="005E4F34" w:rsidRDefault="005E4F34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5E4F34" w:rsidRPr="006461EA" w14:paraId="193534C4" w14:textId="77777777" w:rsidTr="00FE29E8">
        <w:tc>
          <w:tcPr>
            <w:tcW w:w="2693" w:type="dxa"/>
          </w:tcPr>
          <w:p w14:paraId="68C683C8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2BA8D0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</w:tcPr>
          <w:p w14:paraId="69C08182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5E4F34" w:rsidRPr="006461EA" w14:paraId="6D254EDC" w14:textId="77777777" w:rsidTr="00FE29E8">
        <w:tc>
          <w:tcPr>
            <w:tcW w:w="2693" w:type="dxa"/>
          </w:tcPr>
          <w:p w14:paraId="2936033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254D4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6A12C53B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E4F34" w:rsidRPr="006461EA" w14:paraId="55B8797B" w14:textId="77777777" w:rsidTr="005E4F34">
        <w:tc>
          <w:tcPr>
            <w:tcW w:w="2693" w:type="dxa"/>
          </w:tcPr>
          <w:p w14:paraId="4B4F3360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72C19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07FE" w14:textId="77777777" w:rsidR="00E6550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  <w:p w14:paraId="257A98C6" w14:textId="652FB31B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43BD9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E4080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8D29C5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9E361" w14:textId="77777777" w:rsidR="00E6550E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เงินกู้ยืม</w:t>
            </w:r>
          </w:p>
          <w:p w14:paraId="7988380A" w14:textId="2CFA9EC6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DAD0CA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8CAA5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D3001F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856A12" w:rsidRPr="006461EA" w14:paraId="3DF2A772" w14:textId="77777777" w:rsidTr="005E4F34">
        <w:tc>
          <w:tcPr>
            <w:tcW w:w="2693" w:type="dxa"/>
          </w:tcPr>
          <w:p w14:paraId="211943D2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CB002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14:paraId="614B847D" w14:textId="77777777" w:rsidR="00856A12" w:rsidRPr="003A71EC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92687E7" w14:textId="5F05BABC" w:rsidR="00856A12" w:rsidRPr="00856A12" w:rsidRDefault="00720A34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291,463</w:t>
            </w:r>
          </w:p>
        </w:tc>
        <w:tc>
          <w:tcPr>
            <w:tcW w:w="270" w:type="dxa"/>
          </w:tcPr>
          <w:p w14:paraId="46387040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371E17" w14:textId="4D193292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967</w:t>
            </w:r>
          </w:p>
        </w:tc>
        <w:tc>
          <w:tcPr>
            <w:tcW w:w="270" w:type="dxa"/>
          </w:tcPr>
          <w:p w14:paraId="238A4634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B3F776" w14:textId="108A4CDC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648,683</w:t>
            </w:r>
          </w:p>
        </w:tc>
        <w:tc>
          <w:tcPr>
            <w:tcW w:w="270" w:type="dxa"/>
          </w:tcPr>
          <w:p w14:paraId="352910AE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371C080" w14:textId="0E2595F4" w:rsidR="00856A12" w:rsidRPr="00CB002E" w:rsidRDefault="00856A12" w:rsidP="00856A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679,108</w:t>
            </w:r>
          </w:p>
        </w:tc>
      </w:tr>
      <w:tr w:rsidR="005E4F34" w:rsidRPr="006461EA" w14:paraId="24FC69D3" w14:textId="77777777" w:rsidTr="005E4F34">
        <w:tc>
          <w:tcPr>
            <w:tcW w:w="2693" w:type="dxa"/>
          </w:tcPr>
          <w:p w14:paraId="210E9C0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" w:type="dxa"/>
          </w:tcPr>
          <w:p w14:paraId="48857E2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4469449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2B38BBC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04959F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3ECC4EF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4BEC4D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4B519E5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2AF2A73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4F34" w:rsidRPr="006461EA" w14:paraId="48F5E626" w14:textId="77777777" w:rsidTr="005E4F34">
        <w:tc>
          <w:tcPr>
            <w:tcW w:w="4230" w:type="dxa"/>
            <w:gridSpan w:val="3"/>
          </w:tcPr>
          <w:p w14:paraId="02749AA6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70" w:type="dxa"/>
          </w:tcPr>
          <w:p w14:paraId="4E5D815C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43882F5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704EE5C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33914EA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FE43883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0158DBD3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87040" w:rsidRPr="006461EA" w14:paraId="447A22E1" w14:textId="77777777" w:rsidTr="005E4F34">
        <w:tc>
          <w:tcPr>
            <w:tcW w:w="2693" w:type="dxa"/>
          </w:tcPr>
          <w:p w14:paraId="1C8B1800" w14:textId="77777777" w:rsidR="00387040" w:rsidRPr="006461EA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1F246EED" w14:textId="77777777" w:rsidR="00387040" w:rsidRPr="006461EA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3C0330B" w14:textId="3BFCA2D0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(6</w:t>
            </w:r>
            <w:r w:rsidR="00720A34">
              <w:rPr>
                <w:rFonts w:ascii="Browallia New" w:hAnsi="Browallia New" w:cs="Browallia New"/>
                <w:sz w:val="28"/>
                <w:szCs w:val="28"/>
                <w:lang w:val="en-GB"/>
              </w:rPr>
              <w:t>69,677</w:t>
            </w: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0F7308A3" w14:textId="77777777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B1F0E4F" w14:textId="008E6CB9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(251)</w:t>
            </w:r>
          </w:p>
        </w:tc>
        <w:tc>
          <w:tcPr>
            <w:tcW w:w="270" w:type="dxa"/>
          </w:tcPr>
          <w:p w14:paraId="0174D647" w14:textId="77777777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A4D12A5" w14:textId="72ED974C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(103,200)</w:t>
            </w:r>
          </w:p>
        </w:tc>
        <w:tc>
          <w:tcPr>
            <w:tcW w:w="270" w:type="dxa"/>
          </w:tcPr>
          <w:p w14:paraId="79D12E43" w14:textId="77777777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68E8C27D" w14:textId="1FD23141" w:rsidR="00387040" w:rsidRPr="003A71EC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(752,512)</w:t>
            </w:r>
          </w:p>
        </w:tc>
      </w:tr>
      <w:tr w:rsidR="00FE29E8" w:rsidRPr="006461EA" w14:paraId="0AC17DFA" w14:textId="77777777" w:rsidTr="005E4F34">
        <w:tc>
          <w:tcPr>
            <w:tcW w:w="2693" w:type="dxa"/>
          </w:tcPr>
          <w:p w14:paraId="1C98FA0A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33BD257B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A539CF9" w14:textId="326E76E4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270" w:type="dxa"/>
          </w:tcPr>
          <w:p w14:paraId="74B9EC9F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BB78CD2" w14:textId="5FC2F342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6BA20DE8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2FC7145" w14:textId="3D31F420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19,431</w:t>
            </w:r>
          </w:p>
        </w:tc>
        <w:tc>
          <w:tcPr>
            <w:tcW w:w="270" w:type="dxa"/>
          </w:tcPr>
          <w:p w14:paraId="699244CC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2B66330F" w14:textId="406F3FF3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783,431</w:t>
            </w:r>
          </w:p>
        </w:tc>
      </w:tr>
      <w:tr w:rsidR="00FE29E8" w:rsidRPr="006461EA" w14:paraId="2E1D377C" w14:textId="77777777" w:rsidTr="005E4F34">
        <w:tc>
          <w:tcPr>
            <w:tcW w:w="2693" w:type="dxa"/>
          </w:tcPr>
          <w:p w14:paraId="3C0A83C9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" w:type="dxa"/>
          </w:tcPr>
          <w:p w14:paraId="7A6E970C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FA5B02D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64A244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39B1BE2E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2D9BC61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261CD4FE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B23E293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6AB7F41F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E29E8" w:rsidRPr="006461EA" w14:paraId="0062438F" w14:textId="77777777" w:rsidTr="005E4F34">
        <w:tc>
          <w:tcPr>
            <w:tcW w:w="2693" w:type="dxa"/>
          </w:tcPr>
          <w:p w14:paraId="2169BF56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70DE1477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2C40B59" w14:textId="2687CEDB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(36)</w:t>
            </w:r>
          </w:p>
        </w:tc>
        <w:tc>
          <w:tcPr>
            <w:tcW w:w="270" w:type="dxa"/>
          </w:tcPr>
          <w:p w14:paraId="05F42163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B19475" w14:textId="13FF80AA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498F68B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36E227" w14:textId="447D84F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38ED0BB" w14:textId="77777777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8EA5240" w14:textId="4727F682" w:rsidR="00FE29E8" w:rsidRPr="003A71EC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(36)</w:t>
            </w:r>
          </w:p>
        </w:tc>
      </w:tr>
      <w:tr w:rsidR="00FE29E8" w:rsidRPr="006461EA" w14:paraId="69B92E91" w14:textId="77777777" w:rsidTr="005E4F34">
        <w:tc>
          <w:tcPr>
            <w:tcW w:w="2693" w:type="dxa"/>
          </w:tcPr>
          <w:p w14:paraId="54C6846A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14:paraId="5ED2AA94" w14:textId="77777777" w:rsidR="00FE29E8" w:rsidRPr="006461EA" w:rsidRDefault="00FE29E8" w:rsidP="00FE29E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52E6D059" w14:textId="39A5E36F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406,365</w:t>
            </w:r>
          </w:p>
        </w:tc>
        <w:tc>
          <w:tcPr>
            <w:tcW w:w="270" w:type="dxa"/>
          </w:tcPr>
          <w:p w14:paraId="7BD3C556" w14:textId="77777777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64680BD" w14:textId="77777777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716</w:t>
            </w:r>
          </w:p>
        </w:tc>
        <w:tc>
          <w:tcPr>
            <w:tcW w:w="270" w:type="dxa"/>
          </w:tcPr>
          <w:p w14:paraId="59C575F3" w14:textId="77777777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74ADA53" w14:textId="3BC302EE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505,779</w:t>
            </w:r>
          </w:p>
        </w:tc>
        <w:tc>
          <w:tcPr>
            <w:tcW w:w="270" w:type="dxa"/>
          </w:tcPr>
          <w:p w14:paraId="5DA65CF8" w14:textId="77777777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5249867C" w14:textId="3DB38348" w:rsidR="00FE29E8" w:rsidRPr="00CB002E" w:rsidRDefault="00FE29E8" w:rsidP="00FE29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709,991</w:t>
            </w:r>
          </w:p>
        </w:tc>
      </w:tr>
    </w:tbl>
    <w:p w14:paraId="783EF0DF" w14:textId="77777777" w:rsidR="005E4F34" w:rsidRDefault="005E4F34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37783348" w14:textId="77777777" w:rsidR="00FE29E8" w:rsidRDefault="00FE29E8">
      <w:r>
        <w:br w:type="page"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"/>
        <w:gridCol w:w="1268"/>
        <w:gridCol w:w="270"/>
        <w:gridCol w:w="1350"/>
        <w:gridCol w:w="270"/>
        <w:gridCol w:w="1350"/>
        <w:gridCol w:w="270"/>
        <w:gridCol w:w="1235"/>
      </w:tblGrid>
      <w:tr w:rsidR="005E4F34" w:rsidRPr="006461EA" w14:paraId="2FD27839" w14:textId="77777777" w:rsidTr="009A1778">
        <w:tc>
          <w:tcPr>
            <w:tcW w:w="2693" w:type="dxa"/>
          </w:tcPr>
          <w:p w14:paraId="21ABA21C" w14:textId="306F435E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76D2D4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</w:tcPr>
          <w:p w14:paraId="7982F3D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5E4F34" w:rsidRPr="006461EA" w14:paraId="746D1733" w14:textId="77777777" w:rsidTr="009A1778">
        <w:tc>
          <w:tcPr>
            <w:tcW w:w="2693" w:type="dxa"/>
          </w:tcPr>
          <w:p w14:paraId="385ADDD4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0FCCD8F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4D669BA0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E4F34" w:rsidRPr="006461EA" w14:paraId="152DF988" w14:textId="77777777" w:rsidTr="00FE29E8">
        <w:tc>
          <w:tcPr>
            <w:tcW w:w="2693" w:type="dxa"/>
          </w:tcPr>
          <w:p w14:paraId="181FE3B6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6F6B0D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DA550" w14:textId="77777777" w:rsidR="009A1778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</w:t>
            </w:r>
          </w:p>
          <w:p w14:paraId="3F6A9276" w14:textId="413C2D96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81904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9FF90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1E21A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2270" w14:textId="77777777" w:rsidR="00FE29E8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เงินกู้ยืม</w:t>
            </w:r>
          </w:p>
          <w:p w14:paraId="5EFD3A63" w14:textId="7AC60B36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3B5CF71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3F5F8" w14:textId="77777777" w:rsidR="005E4F34" w:rsidRPr="003A71EC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46015B8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A71E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856A12" w:rsidRPr="006461EA" w14:paraId="5564A588" w14:textId="77777777" w:rsidTr="00FE29E8">
        <w:tc>
          <w:tcPr>
            <w:tcW w:w="2693" w:type="dxa"/>
          </w:tcPr>
          <w:p w14:paraId="1FCA8709" w14:textId="77777777" w:rsidR="00856A12" w:rsidRPr="006461EA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69" w:type="dxa"/>
          </w:tcPr>
          <w:p w14:paraId="37AB39B0" w14:textId="77777777" w:rsidR="00856A12" w:rsidRPr="006461EA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D0F179" w14:textId="63F1916E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263,113</w:t>
            </w:r>
          </w:p>
        </w:tc>
        <w:tc>
          <w:tcPr>
            <w:tcW w:w="270" w:type="dxa"/>
          </w:tcPr>
          <w:p w14:paraId="70CC954E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88D62E" w14:textId="53E36DB3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638DA4DC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FA7964" w14:textId="72CD56F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284,109</w:t>
            </w:r>
          </w:p>
        </w:tc>
        <w:tc>
          <w:tcPr>
            <w:tcW w:w="270" w:type="dxa"/>
          </w:tcPr>
          <w:p w14:paraId="630FD9A0" w14:textId="7777777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21CC955" w14:textId="4E702067" w:rsidR="00856A12" w:rsidRPr="00CB002E" w:rsidRDefault="00856A12" w:rsidP="00856A1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6A1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547,841</w:t>
            </w:r>
          </w:p>
        </w:tc>
      </w:tr>
      <w:tr w:rsidR="005E4F34" w:rsidRPr="006461EA" w14:paraId="3D8D968B" w14:textId="77777777" w:rsidTr="00FE29E8">
        <w:tc>
          <w:tcPr>
            <w:tcW w:w="2693" w:type="dxa"/>
          </w:tcPr>
          <w:p w14:paraId="112F42B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F97C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00DE48A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4DA9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8129D4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2E974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6DB8E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AA43E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65BDF2C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F34" w:rsidRPr="006461EA" w14:paraId="4DE84337" w14:textId="77777777" w:rsidTr="00FE29E8">
        <w:tc>
          <w:tcPr>
            <w:tcW w:w="4230" w:type="dxa"/>
            <w:gridSpan w:val="3"/>
          </w:tcPr>
          <w:p w14:paraId="7BD51A3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70" w:type="dxa"/>
          </w:tcPr>
          <w:p w14:paraId="395B1036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89C0DB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B87836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E883C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3A902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B476B33" w14:textId="77777777" w:rsidR="005E4F34" w:rsidRPr="006461EA" w:rsidRDefault="005E4F34" w:rsidP="005E4F3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7040" w:rsidRPr="006461EA" w14:paraId="12617940" w14:textId="77777777" w:rsidTr="00FE29E8">
        <w:tc>
          <w:tcPr>
            <w:tcW w:w="2693" w:type="dxa"/>
          </w:tcPr>
          <w:p w14:paraId="62677DF4" w14:textId="77777777" w:rsidR="00387040" w:rsidRPr="006461EA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69" w:type="dxa"/>
          </w:tcPr>
          <w:p w14:paraId="3757E5D7" w14:textId="77777777" w:rsidR="00387040" w:rsidRPr="006461EA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21927AC" w14:textId="60BA061E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5213D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34,935</w:t>
            </w: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5A13BEA9" w14:textId="77777777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28636AE" w14:textId="72CE9373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(310)</w:t>
            </w:r>
          </w:p>
        </w:tc>
        <w:tc>
          <w:tcPr>
            <w:tcW w:w="270" w:type="dxa"/>
          </w:tcPr>
          <w:p w14:paraId="31EC9085" w14:textId="77777777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B7119F4" w14:textId="79FB93C4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(78,000)</w:t>
            </w:r>
          </w:p>
        </w:tc>
        <w:tc>
          <w:tcPr>
            <w:tcW w:w="270" w:type="dxa"/>
          </w:tcPr>
          <w:p w14:paraId="1CFD851A" w14:textId="77777777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44E7F9A8" w14:textId="5CEE85A1" w:rsidR="00387040" w:rsidRPr="00387040" w:rsidRDefault="00387040" w:rsidP="003870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5213D">
              <w:rPr>
                <w:rFonts w:ascii="Browallia New" w:hAnsi="Browallia New" w:cs="Browallia New"/>
                <w:sz w:val="28"/>
                <w:szCs w:val="28"/>
                <w:lang w:val="en-GB"/>
              </w:rPr>
              <w:t>113,245</w:t>
            </w: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A1778" w:rsidRPr="006461EA" w14:paraId="4C119E26" w14:textId="77777777" w:rsidTr="00FE29E8">
        <w:tc>
          <w:tcPr>
            <w:tcW w:w="2693" w:type="dxa"/>
          </w:tcPr>
          <w:p w14:paraId="40755036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</w:t>
            </w:r>
          </w:p>
        </w:tc>
        <w:tc>
          <w:tcPr>
            <w:tcW w:w="269" w:type="dxa"/>
          </w:tcPr>
          <w:p w14:paraId="6F92F7CA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438E7DB" w14:textId="7229DB3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63,326</w:t>
            </w:r>
          </w:p>
        </w:tc>
        <w:tc>
          <w:tcPr>
            <w:tcW w:w="270" w:type="dxa"/>
          </w:tcPr>
          <w:p w14:paraId="4623B6EB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632D20AC" w14:textId="08725700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54B5561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6173D7C" w14:textId="06F2FCC1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180,570</w:t>
            </w:r>
          </w:p>
        </w:tc>
        <w:tc>
          <w:tcPr>
            <w:tcW w:w="270" w:type="dxa"/>
          </w:tcPr>
          <w:p w14:paraId="049E9052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52135E33" w14:textId="32D72D50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243,895</w:t>
            </w:r>
          </w:p>
        </w:tc>
      </w:tr>
      <w:tr w:rsidR="009A1778" w:rsidRPr="006461EA" w14:paraId="630F13E1" w14:textId="77777777" w:rsidTr="00FE29E8">
        <w:tc>
          <w:tcPr>
            <w:tcW w:w="2693" w:type="dxa"/>
          </w:tcPr>
          <w:p w14:paraId="5AECE68E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" w:type="dxa"/>
          </w:tcPr>
          <w:p w14:paraId="4D55ABC1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AAAE09B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8777DD0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B2276CB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34289B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0069A7F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861F252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709A1B1D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1778" w:rsidRPr="006461EA" w14:paraId="4497640E" w14:textId="77777777" w:rsidTr="00FE29E8">
        <w:tc>
          <w:tcPr>
            <w:tcW w:w="2693" w:type="dxa"/>
          </w:tcPr>
          <w:p w14:paraId="547A91C1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การได้มา</w:t>
            </w:r>
          </w:p>
        </w:tc>
        <w:tc>
          <w:tcPr>
            <w:tcW w:w="269" w:type="dxa"/>
          </w:tcPr>
          <w:p w14:paraId="7D366BFB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BD97857" w14:textId="3A0B91DB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0EA7AB2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E71D761" w14:textId="7CF0C4EA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270" w:type="dxa"/>
          </w:tcPr>
          <w:p w14:paraId="0060807B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12D92CD" w14:textId="6ABFCFF0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C658B15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</w:tcPr>
          <w:p w14:paraId="7E9566D8" w14:textId="335BFF8A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9A1778" w:rsidRPr="006461EA" w14:paraId="4643A1A4" w14:textId="77777777" w:rsidTr="00FE29E8">
        <w:tc>
          <w:tcPr>
            <w:tcW w:w="2693" w:type="dxa"/>
          </w:tcPr>
          <w:p w14:paraId="17E5BB06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269" w:type="dxa"/>
          </w:tcPr>
          <w:p w14:paraId="63448D39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7EABED0" w14:textId="6629D746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(41)</w:t>
            </w:r>
          </w:p>
        </w:tc>
        <w:tc>
          <w:tcPr>
            <w:tcW w:w="270" w:type="dxa"/>
          </w:tcPr>
          <w:p w14:paraId="63A71C1C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EE4341" w14:textId="08E2954C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B96C95C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B7C9D4" w14:textId="4559357D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9D6A4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FC6AA26" w14:textId="7777777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37A4F5E" w14:textId="05F7AF27" w:rsidR="009A1778" w:rsidRPr="00387040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040">
              <w:rPr>
                <w:rFonts w:ascii="Browallia New" w:hAnsi="Browallia New" w:cs="Browallia New"/>
                <w:sz w:val="28"/>
                <w:szCs w:val="28"/>
                <w:lang w:val="en-GB"/>
              </w:rPr>
              <w:t>(41)</w:t>
            </w:r>
          </w:p>
        </w:tc>
      </w:tr>
      <w:tr w:rsidR="009A1778" w:rsidRPr="006461EA" w14:paraId="41B3097F" w14:textId="77777777" w:rsidTr="00FE29E8">
        <w:tc>
          <w:tcPr>
            <w:tcW w:w="2693" w:type="dxa"/>
          </w:tcPr>
          <w:p w14:paraId="2B9CD7E9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6461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461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69" w:type="dxa"/>
          </w:tcPr>
          <w:p w14:paraId="3B13DC7D" w14:textId="77777777" w:rsidR="009A1778" w:rsidRPr="006461EA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03FE6EE5" w14:textId="7F0F1A95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291,463</w:t>
            </w:r>
          </w:p>
        </w:tc>
        <w:tc>
          <w:tcPr>
            <w:tcW w:w="270" w:type="dxa"/>
          </w:tcPr>
          <w:p w14:paraId="52F1059B" w14:textId="77777777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370F0EA" w14:textId="77777777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00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967</w:t>
            </w:r>
          </w:p>
        </w:tc>
        <w:tc>
          <w:tcPr>
            <w:tcW w:w="270" w:type="dxa"/>
          </w:tcPr>
          <w:p w14:paraId="1ED7002D" w14:textId="77777777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92E768B" w14:textId="5550CD76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386,679</w:t>
            </w:r>
          </w:p>
        </w:tc>
        <w:tc>
          <w:tcPr>
            <w:tcW w:w="270" w:type="dxa"/>
          </w:tcPr>
          <w:p w14:paraId="4686952D" w14:textId="77777777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</w:tcPr>
          <w:p w14:paraId="3415C1A8" w14:textId="14394E6E" w:rsidR="009A1778" w:rsidRPr="00CB002E" w:rsidRDefault="009A1778" w:rsidP="009A17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679,108</w:t>
            </w:r>
          </w:p>
        </w:tc>
      </w:tr>
    </w:tbl>
    <w:p w14:paraId="4B99CA47" w14:textId="41074476" w:rsidR="00FD2374" w:rsidRPr="006461EA" w:rsidRDefault="00FD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41AFD9CE" w14:textId="74523A33" w:rsidR="005E4F34" w:rsidRDefault="00371706" w:rsidP="005E4F3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t>การเปิดเผยข้อมูลเครื่องมือทางการเงิน</w:t>
      </w:r>
    </w:p>
    <w:p w14:paraId="118FAF3D" w14:textId="77777777" w:rsidR="00C56844" w:rsidRDefault="00C56844" w:rsidP="00C5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4115327" w14:textId="148E6258" w:rsidR="00CA3DC0" w:rsidRPr="005E4F34" w:rsidRDefault="00CA3DC0" w:rsidP="00732AAF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5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4F34">
        <w:rPr>
          <w:rFonts w:ascii="Browallia New" w:hAnsi="Browallia New" w:cs="Browallia New"/>
          <w:sz w:val="28"/>
          <w:szCs w:val="28"/>
          <w:cs/>
        </w:rPr>
        <w:t>นโยบายจัดการความเสี่ยงทางด้านการเงิน</w:t>
      </w:r>
    </w:p>
    <w:p w14:paraId="67AFDDCD" w14:textId="77777777" w:rsidR="00CA3DC0" w:rsidRPr="006461EA" w:rsidRDefault="00CA3DC0" w:rsidP="007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58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60DCEB1F" w14:textId="26B4D600" w:rsidR="00CA3DC0" w:rsidRPr="006461EA" w:rsidRDefault="00E21524" w:rsidP="00DD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01118607" w14:textId="77777777" w:rsidR="005E4F34" w:rsidRDefault="005E4F34" w:rsidP="00732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426" w:hanging="558"/>
        <w:jc w:val="thaiDistribute"/>
        <w:rPr>
          <w:rFonts w:ascii="Browallia New" w:hAnsi="Browallia New" w:cs="Browallia New"/>
          <w:sz w:val="28"/>
          <w:szCs w:val="28"/>
        </w:rPr>
      </w:pPr>
    </w:p>
    <w:p w14:paraId="05E0159F" w14:textId="2272AF60" w:rsidR="00CA3DC0" w:rsidRPr="006461EA" w:rsidRDefault="00CA3DC0" w:rsidP="00732AAF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58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ความเสี่ยงด้านสภาพคล่อง</w:t>
      </w:r>
    </w:p>
    <w:p w14:paraId="00AA1EF3" w14:textId="77777777" w:rsidR="00CA3DC0" w:rsidRPr="006461EA" w:rsidRDefault="00CA3DC0" w:rsidP="007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58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9720DDF" w14:textId="33CCF323" w:rsidR="00CA3DC0" w:rsidRPr="006461EA" w:rsidRDefault="00E21524" w:rsidP="00DD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18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478AE354" w14:textId="77777777" w:rsidR="0010401C" w:rsidRPr="006461EA" w:rsidRDefault="0010401C" w:rsidP="007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58"/>
        <w:jc w:val="thaiDistribute"/>
        <w:rPr>
          <w:rFonts w:ascii="Browallia New" w:hAnsi="Browallia New" w:cs="Browallia New"/>
          <w:sz w:val="28"/>
          <w:szCs w:val="28"/>
        </w:rPr>
      </w:pPr>
    </w:p>
    <w:p w14:paraId="363FDF27" w14:textId="77777777" w:rsidR="00CA3DC0" w:rsidRPr="006461EA" w:rsidRDefault="00CA3DC0" w:rsidP="00732AAF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1800" w:hanging="55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ความเสี่ยงจากการให้สินเชื่อ</w:t>
      </w:r>
    </w:p>
    <w:p w14:paraId="4B609DDB" w14:textId="77777777" w:rsidR="00CA3DC0" w:rsidRPr="006461EA" w:rsidRDefault="00CA3DC0" w:rsidP="007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58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5494A75C" w14:textId="03DCE5F3" w:rsidR="00CA3DC0" w:rsidRPr="006461EA" w:rsidRDefault="00CA3DC0" w:rsidP="00DD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</w:t>
      </w:r>
      <w:r w:rsidRPr="006461EA">
        <w:rPr>
          <w:rFonts w:ascii="Browallia New" w:hAnsi="Browallia New" w:cs="Browallia New"/>
          <w:sz w:val="28"/>
          <w:szCs w:val="28"/>
          <w:cs/>
        </w:rPr>
        <w:t>กับบริษัทและบริษัทย่อย ซึ่ง</w:t>
      </w:r>
      <w:r w:rsidR="00E21524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ได้มีนโยบายในการป้องกันความเสี่ยงนี้โดยการวิเคราะห์ฐานะทางการเงินของคู่ค้าและจำกัดการอนุมัติวงเงินสินเชื่อ มูลค่าสูงสุดของความเสี่ยงด้านการให้สินเชื่อ</w:t>
      </w:r>
      <w:r w:rsidR="00E21524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คือมูลค่าที่แสดงไว้ในราคาตามบัญชี ณ วันที่ในงบแสดงฐานะการเงิน</w:t>
      </w:r>
    </w:p>
    <w:p w14:paraId="65E5553A" w14:textId="478FDC8C" w:rsidR="006F7506" w:rsidRPr="006461EA" w:rsidRDefault="006F75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2D307FBF" w14:textId="77777777" w:rsidR="00BC6FC6" w:rsidRDefault="00BC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A0385FC" w14:textId="6BE0E14F" w:rsidR="00CA3DC0" w:rsidRPr="006461EA" w:rsidRDefault="00CA3DC0" w:rsidP="00DD281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1080" w:hanging="639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lastRenderedPageBreak/>
        <w:t>ความเสี่ยงของอัตราแลกเปลี่ยนเงินตราต่างประเทศ</w:t>
      </w:r>
    </w:p>
    <w:p w14:paraId="6437EE4F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50BE3DC4" w14:textId="0BEBA4D3" w:rsidR="00CA3DC0" w:rsidRPr="006461EA" w:rsidRDefault="000239ED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>บริษัทมีรายการบางรายการเป็นเงินตราต่างประเทศ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2D5465B7" w14:textId="77777777" w:rsidR="003E4154" w:rsidRPr="006461EA" w:rsidRDefault="003E4154" w:rsidP="00530D0F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56BF36" w14:textId="6BEFBA5B" w:rsidR="00371706" w:rsidRPr="006461EA" w:rsidRDefault="00371706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="00812CA0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DC0" w:rsidRPr="006461E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5E4B81" w:rsidRPr="006461EA">
        <w:rPr>
          <w:rFonts w:ascii="Browallia New" w:hAnsi="Browallia New" w:cs="Browallia New"/>
          <w:sz w:val="28"/>
          <w:szCs w:val="28"/>
        </w:rPr>
        <w:t>6</w:t>
      </w:r>
      <w:r w:rsidR="00843B45" w:rsidRPr="006461EA">
        <w:rPr>
          <w:rFonts w:ascii="Browallia New" w:hAnsi="Browallia New" w:cs="Browallia New"/>
          <w:sz w:val="28"/>
          <w:szCs w:val="28"/>
        </w:rPr>
        <w:t>1</w:t>
      </w:r>
      <w:r w:rsidR="00812CA0"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ดังนี้  </w:t>
      </w:r>
    </w:p>
    <w:p w14:paraId="4C47714A" w14:textId="6BD21399" w:rsidR="00DB40FA" w:rsidRPr="006461EA" w:rsidRDefault="00DB40FA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46" w:type="dxa"/>
        <w:tblInd w:w="945" w:type="dxa"/>
        <w:tblLayout w:type="fixed"/>
        <w:tblLook w:val="0000" w:firstRow="0" w:lastRow="0" w:firstColumn="0" w:lastColumn="0" w:noHBand="0" w:noVBand="0"/>
      </w:tblPr>
      <w:tblGrid>
        <w:gridCol w:w="2295"/>
        <w:gridCol w:w="1548"/>
        <w:gridCol w:w="13"/>
        <w:gridCol w:w="1517"/>
        <w:gridCol w:w="13"/>
        <w:gridCol w:w="1517"/>
        <w:gridCol w:w="13"/>
        <w:gridCol w:w="1517"/>
        <w:gridCol w:w="13"/>
      </w:tblGrid>
      <w:tr w:rsidR="00DB40FA" w:rsidRPr="006461EA" w14:paraId="5FA1E125" w14:textId="77777777" w:rsidTr="003746F7">
        <w:trPr>
          <w:cantSplit/>
        </w:trPr>
        <w:tc>
          <w:tcPr>
            <w:tcW w:w="2295" w:type="dxa"/>
            <w:vAlign w:val="bottom"/>
          </w:tcPr>
          <w:p w14:paraId="7D107F1A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4"/>
            <w:vAlign w:val="bottom"/>
          </w:tcPr>
          <w:p w14:paraId="7CE8F576" w14:textId="77777777" w:rsidR="00DB40FA" w:rsidRPr="006461EA" w:rsidRDefault="00DB40FA" w:rsidP="00AD0C01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101DBB2A" w14:textId="77777777" w:rsidR="00DB40FA" w:rsidRPr="006461EA" w:rsidRDefault="00DB40FA" w:rsidP="00AD0C01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6461E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DB40FA" w:rsidRPr="006461EA" w14:paraId="20D9E5A9" w14:textId="77777777" w:rsidTr="003746F7">
        <w:tc>
          <w:tcPr>
            <w:tcW w:w="2295" w:type="dxa"/>
            <w:vAlign w:val="bottom"/>
          </w:tcPr>
          <w:p w14:paraId="60472CB2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58A83DB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4DF11E35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3620B331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1F8733C6" w14:textId="77777777" w:rsidR="00DB40FA" w:rsidRPr="006461EA" w:rsidRDefault="00DB40FA" w:rsidP="00AD0C0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DB40FA" w:rsidRPr="006461EA" w14:paraId="318786DC" w14:textId="77777777" w:rsidTr="003746F7">
        <w:tc>
          <w:tcPr>
            <w:tcW w:w="2295" w:type="dxa"/>
            <w:vAlign w:val="bottom"/>
          </w:tcPr>
          <w:p w14:paraId="624C36BF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20DD19A0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5D2CD99A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CA4D7EB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7AFC0638" w14:textId="77777777" w:rsidR="00DB40FA" w:rsidRPr="006461EA" w:rsidRDefault="00DB40FA" w:rsidP="00AD0C0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DB40FA" w:rsidRPr="006461EA" w14:paraId="239F42BB" w14:textId="77777777" w:rsidTr="003746F7">
        <w:tc>
          <w:tcPr>
            <w:tcW w:w="2295" w:type="dxa"/>
            <w:vAlign w:val="bottom"/>
          </w:tcPr>
          <w:p w14:paraId="374D6AC8" w14:textId="77777777" w:rsidR="00DB40FA" w:rsidRPr="006461EA" w:rsidRDefault="00DB40FA" w:rsidP="00AD0C01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300651B9" w14:textId="77777777" w:rsidR="00DB40FA" w:rsidRPr="006461EA" w:rsidRDefault="00DB40FA" w:rsidP="00AD0C01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D7A0297" w14:textId="77777777" w:rsidR="00DB40FA" w:rsidRPr="006461EA" w:rsidRDefault="00DB40FA" w:rsidP="00AD0C01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C259A2" w14:textId="77777777" w:rsidR="00DB40FA" w:rsidRPr="006461EA" w:rsidRDefault="00DB40FA" w:rsidP="00AD0C01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F58294" w14:textId="77777777" w:rsidR="00DB40FA" w:rsidRPr="006461EA" w:rsidRDefault="00DB40FA" w:rsidP="00AD0C01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91ECE" w:rsidRPr="006461EA" w14:paraId="5B726270" w14:textId="77777777" w:rsidTr="003746F7">
        <w:tc>
          <w:tcPr>
            <w:tcW w:w="2295" w:type="dxa"/>
            <w:vAlign w:val="bottom"/>
          </w:tcPr>
          <w:p w14:paraId="2FCFC70B" w14:textId="77777777" w:rsidR="00191ECE" w:rsidRPr="006461EA" w:rsidRDefault="00191ECE" w:rsidP="00191ECE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561" w:type="dxa"/>
            <w:gridSpan w:val="2"/>
            <w:vAlign w:val="bottom"/>
          </w:tcPr>
          <w:p w14:paraId="5113B2EF" w14:textId="26FB45B5" w:rsidR="00191ECE" w:rsidRPr="006461EA" w:rsidRDefault="002512C7" w:rsidP="002512C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</w:t>
            </w:r>
            <w:r w:rsidR="00191ECE" w:rsidRPr="006461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7BC44EAA" w14:textId="75FD5B72" w:rsidR="00191ECE" w:rsidRPr="006461EA" w:rsidRDefault="00191ECE" w:rsidP="00191ECE">
            <w:pPr>
              <w:tabs>
                <w:tab w:val="decimal" w:pos="1152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4</w:t>
            </w: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,158,000</w:t>
            </w:r>
          </w:p>
        </w:tc>
        <w:tc>
          <w:tcPr>
            <w:tcW w:w="1530" w:type="dxa"/>
            <w:gridSpan w:val="2"/>
            <w:vAlign w:val="bottom"/>
          </w:tcPr>
          <w:p w14:paraId="350AD9C7" w14:textId="7D91F32E" w:rsidR="00191ECE" w:rsidRPr="006461EA" w:rsidRDefault="002512C7" w:rsidP="002512C7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</w:t>
            </w:r>
            <w:r w:rsidR="00191ECE" w:rsidRPr="006461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7C51713E" w14:textId="77777777" w:rsidR="00191ECE" w:rsidRPr="006461EA" w:rsidRDefault="00191ECE" w:rsidP="00191ECE">
            <w:pPr>
              <w:tabs>
                <w:tab w:val="clear" w:pos="907"/>
                <w:tab w:val="decimal" w:pos="882"/>
              </w:tabs>
              <w:ind w:left="34" w:right="-2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4</w:t>
            </w:r>
            <w:r w:rsidRPr="006461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,158,000</w:t>
            </w:r>
          </w:p>
        </w:tc>
      </w:tr>
      <w:tr w:rsidR="00191ECE" w:rsidRPr="006461EA" w14:paraId="1E4A9550" w14:textId="77777777" w:rsidTr="003746F7">
        <w:trPr>
          <w:gridAfter w:val="1"/>
          <w:wAfter w:w="13" w:type="dxa"/>
          <w:trHeight w:val="366"/>
        </w:trPr>
        <w:tc>
          <w:tcPr>
            <w:tcW w:w="2295" w:type="dxa"/>
            <w:vAlign w:val="bottom"/>
          </w:tcPr>
          <w:p w14:paraId="4E3759E6" w14:textId="77777777" w:rsidR="00191ECE" w:rsidRPr="006461EA" w:rsidRDefault="00191ECE" w:rsidP="00191ECE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3C80A605" w14:textId="4711DCBB" w:rsidR="00191ECE" w:rsidRPr="006461EA" w:rsidRDefault="00191ECE" w:rsidP="00191EC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2,176</w:t>
            </w:r>
          </w:p>
        </w:tc>
        <w:tc>
          <w:tcPr>
            <w:tcW w:w="1530" w:type="dxa"/>
            <w:gridSpan w:val="2"/>
          </w:tcPr>
          <w:p w14:paraId="2E6DE303" w14:textId="134DDDC2" w:rsidR="00191ECE" w:rsidRPr="006461EA" w:rsidRDefault="00191ECE" w:rsidP="00191EC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69,324</w:t>
            </w:r>
          </w:p>
        </w:tc>
        <w:tc>
          <w:tcPr>
            <w:tcW w:w="1530" w:type="dxa"/>
            <w:gridSpan w:val="2"/>
            <w:vAlign w:val="bottom"/>
          </w:tcPr>
          <w:p w14:paraId="48AAB1B9" w14:textId="77777777" w:rsidR="00191ECE" w:rsidRPr="006461EA" w:rsidRDefault="00191ECE" w:rsidP="00191EC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2,176</w:t>
            </w:r>
          </w:p>
        </w:tc>
        <w:tc>
          <w:tcPr>
            <w:tcW w:w="1530" w:type="dxa"/>
            <w:gridSpan w:val="2"/>
          </w:tcPr>
          <w:p w14:paraId="5770D28F" w14:textId="77777777" w:rsidR="00191ECE" w:rsidRPr="006461EA" w:rsidRDefault="00191ECE" w:rsidP="00191ECE">
            <w:pPr>
              <w:tabs>
                <w:tab w:val="clear" w:pos="1644"/>
              </w:tabs>
              <w:ind w:left="-15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69,324</w:t>
            </w:r>
          </w:p>
        </w:tc>
      </w:tr>
    </w:tbl>
    <w:p w14:paraId="1FDBCBE7" w14:textId="3B82BD3C" w:rsidR="00FD2374" w:rsidRPr="006461EA" w:rsidRDefault="00FD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1B6F11CA" w14:textId="5A4EE609" w:rsidR="00CA3DC0" w:rsidRPr="006461EA" w:rsidRDefault="00CA3DC0" w:rsidP="00DD281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left="1080" w:hanging="621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ความเสี่ยงของอัตราดอกเบี้ย</w:t>
      </w:r>
    </w:p>
    <w:p w14:paraId="0F0A3440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58321C4" w14:textId="3E7A09FD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</w:t>
      </w:r>
      <w:r w:rsidR="00843B45" w:rsidRPr="006461EA">
        <w:rPr>
          <w:rFonts w:ascii="Browallia New" w:hAnsi="Browallia New" w:cs="Browallia New"/>
          <w:sz w:val="28"/>
          <w:szCs w:val="28"/>
        </w:rPr>
        <w:t xml:space="preserve">          </w:t>
      </w:r>
      <w:r w:rsidRPr="006461EA">
        <w:rPr>
          <w:rFonts w:ascii="Browallia New" w:hAnsi="Browallia New" w:cs="Browallia New"/>
          <w:sz w:val="28"/>
          <w:szCs w:val="28"/>
          <w:cs/>
        </w:rPr>
        <w:t>ในอนาคต ซึ่งส่งผลกระทบต่อกระแสเงินสดของ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0239ED"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62B31D9D" w14:textId="77777777" w:rsidR="005E24DB" w:rsidRPr="006461EA" w:rsidRDefault="005E24DB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C83FFD5" w14:textId="77777777" w:rsidR="00CA3DC0" w:rsidRPr="006461EA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6461EA">
        <w:rPr>
          <w:rFonts w:ascii="Browallia New" w:hAnsi="Browallia New" w:cs="Browallia New"/>
          <w:sz w:val="28"/>
          <w:szCs w:val="28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B63587" w:rsidRPr="006461EA">
        <w:rPr>
          <w:rFonts w:ascii="Browallia New" w:hAnsi="Browallia New" w:cs="Browallia New"/>
          <w:sz w:val="28"/>
          <w:szCs w:val="28"/>
        </w:rPr>
        <w:t>6</w:t>
      </w:r>
      <w:r w:rsidR="00843B45" w:rsidRPr="006461EA">
        <w:rPr>
          <w:rFonts w:ascii="Browallia New" w:hAnsi="Browallia New" w:cs="Browallia New"/>
          <w:sz w:val="28"/>
          <w:szCs w:val="28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6461EA">
        <w:rPr>
          <w:rFonts w:ascii="Browallia New" w:hAnsi="Browallia New" w:cs="Browallia New"/>
          <w:sz w:val="28"/>
          <w:szCs w:val="28"/>
        </w:rPr>
        <w:t>25</w:t>
      </w:r>
      <w:r w:rsidR="00843B45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7EC92066" w14:textId="62DD3A13" w:rsidR="002933C9" w:rsidRPr="006461EA" w:rsidRDefault="002933C9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2933C9" w:rsidRPr="006461EA" w:rsidSect="00716E7A">
          <w:footerReference w:type="even" r:id="rId11"/>
          <w:footerReference w:type="default" r:id="rId12"/>
          <w:footerReference w:type="first" r:id="rId13"/>
          <w:pgSz w:w="11909" w:h="16834" w:code="9"/>
          <w:pgMar w:top="1618" w:right="1134" w:bottom="709" w:left="1440" w:header="992" w:footer="379" w:gutter="0"/>
          <w:pgNumType w:start="10"/>
          <w:cols w:space="720"/>
          <w:rtlGutter/>
          <w:docGrid w:linePitch="245"/>
        </w:sectPr>
      </w:pPr>
    </w:p>
    <w:tbl>
      <w:tblPr>
        <w:tblW w:w="14866" w:type="dxa"/>
        <w:tblInd w:w="108" w:type="dxa"/>
        <w:tblLook w:val="01E0" w:firstRow="1" w:lastRow="1" w:firstColumn="1" w:lastColumn="1" w:noHBand="0" w:noVBand="0"/>
      </w:tblPr>
      <w:tblGrid>
        <w:gridCol w:w="2547"/>
        <w:gridCol w:w="1272"/>
        <w:gridCol w:w="1148"/>
        <w:gridCol w:w="1138"/>
        <w:gridCol w:w="1413"/>
        <w:gridCol w:w="1172"/>
        <w:gridCol w:w="1260"/>
        <w:gridCol w:w="1196"/>
        <w:gridCol w:w="1141"/>
        <w:gridCol w:w="1440"/>
        <w:gridCol w:w="1123"/>
        <w:gridCol w:w="16"/>
      </w:tblGrid>
      <w:tr w:rsidR="00260527" w:rsidRPr="006461EA" w14:paraId="3F338CC0" w14:textId="77777777" w:rsidTr="00B907F6">
        <w:tc>
          <w:tcPr>
            <w:tcW w:w="2547" w:type="dxa"/>
            <w:shd w:val="clear" w:color="auto" w:fill="auto"/>
          </w:tcPr>
          <w:p w14:paraId="04ECE2F8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</w:tcPr>
          <w:p w14:paraId="0ECBE597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260527" w:rsidRPr="006461EA" w14:paraId="79EB4255" w14:textId="77777777" w:rsidTr="00B907F6">
        <w:tc>
          <w:tcPr>
            <w:tcW w:w="2547" w:type="dxa"/>
            <w:shd w:val="clear" w:color="auto" w:fill="auto"/>
          </w:tcPr>
          <w:p w14:paraId="37AB72C0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  <w:vAlign w:val="bottom"/>
          </w:tcPr>
          <w:p w14:paraId="475DF0CA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0185E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260527" w:rsidRPr="006461EA" w14:paraId="1A6C0B8D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515CA59F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43" w:type="dxa"/>
            <w:gridSpan w:val="5"/>
            <w:shd w:val="clear" w:color="auto" w:fill="auto"/>
            <w:vAlign w:val="bottom"/>
          </w:tcPr>
          <w:p w14:paraId="6A4AB095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14:paraId="4E652C94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260527" w:rsidRPr="006461EA" w14:paraId="5D6BE2C1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3E03D54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58" w:type="dxa"/>
            <w:gridSpan w:val="3"/>
            <w:shd w:val="clear" w:color="auto" w:fill="auto"/>
            <w:vAlign w:val="bottom"/>
          </w:tcPr>
          <w:p w14:paraId="3419A8FC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85" w:type="dxa"/>
            <w:gridSpan w:val="2"/>
            <w:shd w:val="clear" w:color="auto" w:fill="auto"/>
            <w:vAlign w:val="bottom"/>
          </w:tcPr>
          <w:p w14:paraId="57749B1F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97" w:type="dxa"/>
            <w:gridSpan w:val="3"/>
            <w:shd w:val="clear" w:color="auto" w:fill="auto"/>
            <w:vAlign w:val="bottom"/>
          </w:tcPr>
          <w:p w14:paraId="2F6FCA5B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63" w:type="dxa"/>
            <w:gridSpan w:val="2"/>
            <w:shd w:val="clear" w:color="auto" w:fill="auto"/>
            <w:vAlign w:val="bottom"/>
          </w:tcPr>
          <w:p w14:paraId="6EB2D395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260527" w:rsidRPr="006461EA" w14:paraId="02878376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0EE6E80C" w14:textId="77777777" w:rsidR="00260527" w:rsidRPr="006461EA" w:rsidRDefault="00260527" w:rsidP="00B907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60D758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3233A4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9F41143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3472CC0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8CB3CA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DA37C1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A99CC32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3B4EF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21BE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0608AD" w14:textId="77777777" w:rsidR="00260527" w:rsidRPr="006461EA" w:rsidRDefault="00260527" w:rsidP="00B907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260527" w:rsidRPr="006461EA" w14:paraId="6342A98F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3CAE93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2" w:type="dxa"/>
            <w:shd w:val="clear" w:color="auto" w:fill="auto"/>
          </w:tcPr>
          <w:p w14:paraId="3A623B1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6582A2F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B37EC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041475D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FF953C8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0FEC9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6CF4E50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0A040F66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CF7047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291344C9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60527" w:rsidRPr="006461EA" w14:paraId="19995DFA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0F6FCB4A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ED67E6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5BCB2FA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2AEE13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0FC0CCC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83A2F1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E9DD7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CA13FB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F6D3F13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9B342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FEF8BD" w14:textId="77777777" w:rsidR="00260527" w:rsidRPr="006461EA" w:rsidRDefault="00260527" w:rsidP="00B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0ACC" w:rsidRPr="006461EA" w14:paraId="1E1740DB" w14:textId="77777777" w:rsidTr="00B2156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BB7083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7C27833" w14:textId="05B66003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37,782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A8A170A" w14:textId="408DFB6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EA2C4A8" w14:textId="21F26D9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37,782</w:t>
            </w:r>
          </w:p>
        </w:tc>
        <w:tc>
          <w:tcPr>
            <w:tcW w:w="1413" w:type="dxa"/>
            <w:shd w:val="clear" w:color="auto" w:fill="auto"/>
          </w:tcPr>
          <w:p w14:paraId="555F3BB2" w14:textId="6C642003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25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181ED43" w14:textId="426031BB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77F5C3" w14:textId="4FEEA82C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37,341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51C0C31" w14:textId="3E06023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0C58D1" w14:textId="1F8F0F4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37,341</w:t>
            </w:r>
          </w:p>
        </w:tc>
        <w:tc>
          <w:tcPr>
            <w:tcW w:w="1440" w:type="dxa"/>
            <w:shd w:val="clear" w:color="auto" w:fill="auto"/>
          </w:tcPr>
          <w:p w14:paraId="14B8196D" w14:textId="4E4A20F6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25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B439B8" w14:textId="4FBB196E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</w:tr>
      <w:tr w:rsidR="00BC0ACC" w:rsidRPr="006461EA" w14:paraId="24BB6445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7D1FD285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ธนาคาร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ที่มีข้อจำกัด</w:t>
            </w:r>
          </w:p>
          <w:p w14:paraId="48DC24A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0775A69" w14:textId="13A5939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D44104" w14:textId="49940C6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2CF0C40" w14:textId="5E2A73D2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3" w:type="dxa"/>
            <w:shd w:val="clear" w:color="auto" w:fill="auto"/>
          </w:tcPr>
          <w:p w14:paraId="3E4C2582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8A60AA" w14:textId="0A47B596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8AB3A1E" w14:textId="5A212A91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E15B01" w14:textId="2F0A93B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F6D017E" w14:textId="3246446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3DF073C" w14:textId="64815466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40" w:type="dxa"/>
            <w:shd w:val="clear" w:color="auto" w:fill="auto"/>
          </w:tcPr>
          <w:p w14:paraId="3E35B938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7DD283" w14:textId="2E0F5E21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01AFA0" w14:textId="0E5451CB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</w:tr>
      <w:tr w:rsidR="00BC0ACC" w:rsidRPr="006461EA" w14:paraId="5E7036E1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4402680F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B5EDBB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120EF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827612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02F843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33A0AE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7F155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1E2043C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6C975DD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BB451F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57AC0D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ACC" w:rsidRPr="006461EA" w14:paraId="7319D6A7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11F62C8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1637B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65368F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4EAF12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4333478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70D9BB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D9141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9A5EE7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8379A2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21F35B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81C97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ACC" w:rsidRPr="006461EA" w14:paraId="63220C56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414CC65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962EE2C" w14:textId="53702A8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292,736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57E8A6" w14:textId="1990EB16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E84F9E6" w14:textId="200B51D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292,736</w:t>
            </w:r>
          </w:p>
        </w:tc>
        <w:tc>
          <w:tcPr>
            <w:tcW w:w="1413" w:type="dxa"/>
            <w:shd w:val="clear" w:color="auto" w:fill="auto"/>
          </w:tcPr>
          <w:p w14:paraId="490F0909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320CF3" w14:textId="60DA7376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75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E27B805" w14:textId="47AF66E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B6750" w14:textId="2F8F78AE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203,496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A475D8C" w14:textId="38AF18A2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DCBCDE" w14:textId="6F5096C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203,496</w:t>
            </w:r>
          </w:p>
        </w:tc>
        <w:tc>
          <w:tcPr>
            <w:tcW w:w="1440" w:type="dxa"/>
            <w:shd w:val="clear" w:color="auto" w:fill="auto"/>
          </w:tcPr>
          <w:p w14:paraId="14D7E277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7297EE" w14:textId="39179DD7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75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3B7C72" w14:textId="722850F1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</w:tr>
      <w:tr w:rsidR="00BC0ACC" w:rsidRPr="006461EA" w14:paraId="427C07E2" w14:textId="77777777" w:rsidTr="00B907F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C4020E0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339FEDA" w14:textId="2DE476BC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1,009,319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2F2C3FE" w14:textId="38B9091B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655B619" w14:textId="1753D6CB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1,009,319</w:t>
            </w:r>
          </w:p>
        </w:tc>
        <w:tc>
          <w:tcPr>
            <w:tcW w:w="1413" w:type="dxa"/>
            <w:shd w:val="clear" w:color="auto" w:fill="auto"/>
          </w:tcPr>
          <w:p w14:paraId="41CB72A0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EFC7B8" w14:textId="34F94DC6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A550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CD9B5C" w14:textId="65EF4DF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CDF722" w14:textId="00AFC936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302,909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08E9D9C" w14:textId="24995DE3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411D5F" w14:textId="1BD6D89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302,909</w:t>
            </w:r>
          </w:p>
        </w:tc>
        <w:tc>
          <w:tcPr>
            <w:tcW w:w="1440" w:type="dxa"/>
            <w:shd w:val="clear" w:color="auto" w:fill="auto"/>
          </w:tcPr>
          <w:p w14:paraId="645E4B7A" w14:textId="77777777" w:rsidR="00BC0ACC" w:rsidRPr="00BA5508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A6C6FF" w14:textId="10828222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2CF9E7" w14:textId="596DE93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</w:tr>
      <w:tr w:rsidR="00BC0ACC" w:rsidRPr="006461EA" w14:paraId="3BBF1658" w14:textId="77777777" w:rsidTr="00B2156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B47316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53F477C" w14:textId="3A529F6E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A63EAE" w14:textId="6CC36969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BF82DC" w14:textId="3856B13C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0C101C" w14:textId="785627E7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6D2C203" w14:textId="11421683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0185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9BDA4" w14:textId="044E1C30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99D05A2" w14:textId="540E2084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7EDF582" w14:textId="1D68DA7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07E60" w14:textId="06936D58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2D1658" w14:textId="1E687FD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F018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F0185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BC0ACC" w:rsidRPr="006461EA" w14:paraId="4FAC53B6" w14:textId="77777777" w:rsidTr="00B2156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CC908DC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765A010" w14:textId="63693D11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0BA4BDF" w14:textId="7F0854DE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5FD7D7C" w14:textId="6707175C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8C3BEDC" w14:textId="33878ABC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7DDC55" w14:textId="0A2AEF6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A7DA0" w14:textId="5D5117C1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198,000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32274F" w14:textId="7E435404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41AE6C7" w14:textId="1FD64D5D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0185">
              <w:rPr>
                <w:rFonts w:ascii="Browallia New" w:hAnsi="Browallia New" w:cs="Browallia New"/>
                <w:sz w:val="24"/>
                <w:szCs w:val="24"/>
              </w:rPr>
              <w:t>198,000</w:t>
            </w:r>
          </w:p>
        </w:tc>
        <w:tc>
          <w:tcPr>
            <w:tcW w:w="1440" w:type="dxa"/>
            <w:shd w:val="clear" w:color="auto" w:fill="auto"/>
          </w:tcPr>
          <w:p w14:paraId="27143B68" w14:textId="13FA0685" w:rsidR="00BC0ACC" w:rsidRPr="00BD099F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5508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A550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BA5508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37D9D3" w14:textId="098E423E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</w:tr>
    </w:tbl>
    <w:p w14:paraId="211441B7" w14:textId="77777777" w:rsidR="00B63587" w:rsidRPr="006461EA" w:rsidRDefault="00B63587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129BFBB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9AD2FE4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4131831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B93EBE3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4CD4660" w14:textId="77777777" w:rsidR="00E20E49" w:rsidRPr="006461EA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0613F3" w14:textId="6A38128A" w:rsidR="00260527" w:rsidRPr="006461EA" w:rsidRDefault="008D2476" w:rsidP="008D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461EA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866" w:type="dxa"/>
        <w:tblInd w:w="108" w:type="dxa"/>
        <w:tblLook w:val="01E0" w:firstRow="1" w:lastRow="1" w:firstColumn="1" w:lastColumn="1" w:noHBand="0" w:noVBand="0"/>
      </w:tblPr>
      <w:tblGrid>
        <w:gridCol w:w="2547"/>
        <w:gridCol w:w="1272"/>
        <w:gridCol w:w="1148"/>
        <w:gridCol w:w="1045"/>
        <w:gridCol w:w="1506"/>
        <w:gridCol w:w="1172"/>
        <w:gridCol w:w="1260"/>
        <w:gridCol w:w="1196"/>
        <w:gridCol w:w="1141"/>
        <w:gridCol w:w="1440"/>
        <w:gridCol w:w="1123"/>
        <w:gridCol w:w="16"/>
      </w:tblGrid>
      <w:tr w:rsidR="00843B45" w:rsidRPr="006461EA" w14:paraId="39BC9DE5" w14:textId="77777777" w:rsidTr="00260527">
        <w:tc>
          <w:tcPr>
            <w:tcW w:w="2547" w:type="dxa"/>
            <w:shd w:val="clear" w:color="auto" w:fill="auto"/>
          </w:tcPr>
          <w:p w14:paraId="047046AA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</w:tcPr>
          <w:p w14:paraId="62538906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843B45" w:rsidRPr="006461EA" w14:paraId="64DEC004" w14:textId="77777777" w:rsidTr="00260527">
        <w:tc>
          <w:tcPr>
            <w:tcW w:w="2547" w:type="dxa"/>
            <w:shd w:val="clear" w:color="auto" w:fill="auto"/>
          </w:tcPr>
          <w:p w14:paraId="1402378E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  <w:vAlign w:val="bottom"/>
          </w:tcPr>
          <w:p w14:paraId="341A0280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843B45" w:rsidRPr="006461EA" w14:paraId="6B47E449" w14:textId="77777777" w:rsidTr="00260527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50793949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43" w:type="dxa"/>
            <w:gridSpan w:val="5"/>
            <w:shd w:val="clear" w:color="auto" w:fill="auto"/>
            <w:vAlign w:val="bottom"/>
          </w:tcPr>
          <w:p w14:paraId="55978B92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14:paraId="31D24904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843B45" w:rsidRPr="006461EA" w14:paraId="0A8AA5B4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400DA97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65" w:type="dxa"/>
            <w:gridSpan w:val="3"/>
            <w:shd w:val="clear" w:color="auto" w:fill="auto"/>
            <w:vAlign w:val="bottom"/>
          </w:tcPr>
          <w:p w14:paraId="672A6E07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678" w:type="dxa"/>
            <w:gridSpan w:val="2"/>
            <w:shd w:val="clear" w:color="auto" w:fill="auto"/>
            <w:vAlign w:val="bottom"/>
          </w:tcPr>
          <w:p w14:paraId="61CBE6CC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97" w:type="dxa"/>
            <w:gridSpan w:val="3"/>
            <w:shd w:val="clear" w:color="auto" w:fill="auto"/>
            <w:vAlign w:val="bottom"/>
          </w:tcPr>
          <w:p w14:paraId="6661FB4C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63" w:type="dxa"/>
            <w:gridSpan w:val="2"/>
            <w:shd w:val="clear" w:color="auto" w:fill="auto"/>
            <w:vAlign w:val="bottom"/>
          </w:tcPr>
          <w:p w14:paraId="57F26E9F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843B45" w:rsidRPr="006461EA" w14:paraId="391DD920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04039900" w14:textId="77777777" w:rsidR="00843B45" w:rsidRPr="006461EA" w:rsidRDefault="00843B45" w:rsidP="00843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1147BB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6F98349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D2E63C1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7B5D3F5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59126C3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8C8A1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858E66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CB4A497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AFDE9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8BB14D" w14:textId="77777777" w:rsidR="00843B45" w:rsidRPr="006461EA" w:rsidRDefault="00843B45" w:rsidP="00843B4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843B45" w:rsidRPr="006461EA" w14:paraId="0BCF219B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491F67BB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2" w:type="dxa"/>
            <w:shd w:val="clear" w:color="auto" w:fill="auto"/>
          </w:tcPr>
          <w:p w14:paraId="54DB593C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7DFB26A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14:paraId="2706453C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shd w:val="clear" w:color="auto" w:fill="auto"/>
          </w:tcPr>
          <w:p w14:paraId="369AD8C1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D7A224D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182DB0A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1419B3E0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3916566B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FE152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67D9BCF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3B45" w:rsidRPr="006461EA" w14:paraId="18B0D705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448DCC6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A4A6AE1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3F2F02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F3439D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47589CB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340D95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F9E8FE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56C2647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10528A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4F3EB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3E5E34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0ACC" w:rsidRPr="006461EA" w14:paraId="7C5BB9C8" w14:textId="77777777" w:rsidTr="00B2156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5335A465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BF09EC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29,306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907AA81" w14:textId="46995BCE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62506E1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29,306</w:t>
            </w:r>
          </w:p>
        </w:tc>
        <w:tc>
          <w:tcPr>
            <w:tcW w:w="1506" w:type="dxa"/>
            <w:shd w:val="clear" w:color="auto" w:fill="auto"/>
          </w:tcPr>
          <w:p w14:paraId="3585D4C8" w14:textId="10968503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 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40DDD6" w14:textId="4001C9D6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8B4B2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17,555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BCE42DF" w14:textId="7F540423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E857F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17,555</w:t>
            </w:r>
          </w:p>
        </w:tc>
        <w:tc>
          <w:tcPr>
            <w:tcW w:w="1440" w:type="dxa"/>
            <w:shd w:val="clear" w:color="auto" w:fill="auto"/>
          </w:tcPr>
          <w:p w14:paraId="7682F78A" w14:textId="44BBBE0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 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5F696A" w14:textId="6823B979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C0ACC" w:rsidRPr="006461EA" w14:paraId="24ECB5D4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65F3294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>ธนาคาร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ที่มีข้อจำกัด</w:t>
            </w:r>
          </w:p>
          <w:p w14:paraId="3C83CAA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7017F05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F72B84E" w14:textId="037A0351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F15923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506" w:type="dxa"/>
            <w:shd w:val="clear" w:color="auto" w:fill="auto"/>
          </w:tcPr>
          <w:p w14:paraId="2996B720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5FBFF33" w14:textId="60F527C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F7A0052" w14:textId="3152DC9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B3DDB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B30BBF8" w14:textId="2407CAF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7A808E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440" w:type="dxa"/>
            <w:shd w:val="clear" w:color="auto" w:fill="auto"/>
          </w:tcPr>
          <w:p w14:paraId="0469C69C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8F4EF90" w14:textId="7F8D53A6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975D8D" w14:textId="39D40DD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43B45" w:rsidRPr="006461EA" w14:paraId="6E52BD1C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2808440F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027B635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860962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722F7A7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14:paraId="03838FAC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2B7054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814538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4495519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C52A588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9A51937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C51F68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3B45" w:rsidRPr="006461EA" w14:paraId="5E411A6C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772DBD5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0C5178F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258CEA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F9B96D0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14:paraId="0EF5B768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389BE6B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AB3BC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0AE1B38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2573112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60277F3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C07B25" w14:textId="77777777" w:rsidR="00843B45" w:rsidRPr="006461EA" w:rsidRDefault="00843B45" w:rsidP="0084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ACC" w:rsidRPr="006461EA" w14:paraId="2C5B786A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029F953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F2C8C71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40,682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1491A3" w14:textId="569498FD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23E8BD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40,682</w:t>
            </w:r>
          </w:p>
        </w:tc>
        <w:tc>
          <w:tcPr>
            <w:tcW w:w="1506" w:type="dxa"/>
            <w:shd w:val="clear" w:color="auto" w:fill="auto"/>
          </w:tcPr>
          <w:p w14:paraId="2FA4824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5270C60" w14:textId="021A8410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 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12A141" w14:textId="1CA590D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1276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29,458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411B718" w14:textId="7A736FE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A9E64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29,458</w:t>
            </w:r>
          </w:p>
        </w:tc>
        <w:tc>
          <w:tcPr>
            <w:tcW w:w="1440" w:type="dxa"/>
            <w:shd w:val="clear" w:color="auto" w:fill="auto"/>
          </w:tcPr>
          <w:p w14:paraId="6EF4852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5A585D5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75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0C13AC" w14:textId="6E0CA138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C0ACC" w:rsidRPr="006461EA" w14:paraId="0415E6CA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4C27468F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9CAC3CD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710,085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2C65FE0" w14:textId="1FD0FF7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F58C407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710,085</w:t>
            </w:r>
          </w:p>
        </w:tc>
        <w:tc>
          <w:tcPr>
            <w:tcW w:w="1506" w:type="dxa"/>
            <w:shd w:val="clear" w:color="auto" w:fill="auto"/>
          </w:tcPr>
          <w:p w14:paraId="6B652E76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B4509E" w14:textId="432D0315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MLR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–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0.5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8578AA" w14:textId="62DD8BE2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30599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5AA9160" w14:textId="389B444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B980510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1440" w:type="dxa"/>
            <w:shd w:val="clear" w:color="auto" w:fill="auto"/>
          </w:tcPr>
          <w:p w14:paraId="020713F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49522A6" w14:textId="6D0ADF3B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ind w:hanging="8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MLR –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0.5 – 1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5F1E30" w14:textId="785E4B6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C0ACC" w:rsidRPr="006461EA" w14:paraId="013C7323" w14:textId="77777777" w:rsidTr="00B21566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5743949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6A77FED" w14:textId="68ACFC3D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2" w:hanging="18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E38D99" w14:textId="77777777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EBC1301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031E0E9" w14:textId="076EC4F9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48E126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65B9E3" w14:textId="40824350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E990E96" w14:textId="77777777" w:rsidR="00BC0ACC" w:rsidRPr="006461EA" w:rsidRDefault="00BC0ACC" w:rsidP="00BC0A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0D15128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33C01" w14:textId="1CEA19DF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C1CF5A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BC0ACC" w:rsidRPr="006461EA" w14:paraId="4D9ECD48" w14:textId="77777777" w:rsidTr="00BC0ACC">
        <w:trPr>
          <w:gridAfter w:val="1"/>
          <w:wAfter w:w="16" w:type="dxa"/>
        </w:trPr>
        <w:tc>
          <w:tcPr>
            <w:tcW w:w="2547" w:type="dxa"/>
            <w:shd w:val="clear" w:color="auto" w:fill="auto"/>
          </w:tcPr>
          <w:p w14:paraId="0719A51D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6461E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DE00121" w14:textId="1080017D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5985227" w14:textId="7207F336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F94677B" w14:textId="17A84B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B528DD5" w14:textId="5EBFE2E8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9180E67" w14:textId="3A9EE010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D6014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F8BD73A" w14:textId="3AFF6B7C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CC9E92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1440" w:type="dxa"/>
            <w:shd w:val="clear" w:color="auto" w:fill="auto"/>
          </w:tcPr>
          <w:p w14:paraId="1EEBF9FE" w14:textId="77777777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461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E24C87" w14:textId="617B134A" w:rsidR="00BC0ACC" w:rsidRPr="006461EA" w:rsidRDefault="00BC0ACC" w:rsidP="00BC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60360EC2" w14:textId="77777777" w:rsidR="00B63587" w:rsidRPr="006461EA" w:rsidRDefault="00B63587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B7FCDE" w14:textId="77777777" w:rsidR="00A44461" w:rsidRPr="006461EA" w:rsidRDefault="00A44461" w:rsidP="000B4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A44461" w:rsidRPr="006461EA" w:rsidSect="00A44461">
          <w:pgSz w:w="16834" w:h="11909" w:orient="landscape" w:code="9"/>
          <w:pgMar w:top="1560" w:right="1083" w:bottom="990" w:left="1170" w:header="720" w:footer="431" w:gutter="0"/>
          <w:cols w:space="720"/>
        </w:sectPr>
      </w:pPr>
    </w:p>
    <w:p w14:paraId="7113DD50" w14:textId="77777777" w:rsidR="00371706" w:rsidRPr="006461EA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 w:rsidRPr="006461EA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และหนี้สินที่อาจเกิดขึ้น</w:t>
      </w:r>
    </w:p>
    <w:p w14:paraId="221E2AEB" w14:textId="77777777" w:rsidR="001A3520" w:rsidRPr="006461EA" w:rsidRDefault="001A3520" w:rsidP="001A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34D311" w14:textId="5F4FBEC5" w:rsidR="000B1EAF" w:rsidRDefault="001A3520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       </w:t>
      </w: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ณ วันที่ </w:t>
      </w:r>
      <w:r w:rsidRPr="006461EA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pacing w:val="-4"/>
          <w:sz w:val="28"/>
          <w:szCs w:val="28"/>
        </w:rPr>
        <w:t>256</w:t>
      </w:r>
      <w:r w:rsidR="00260527" w:rsidRPr="006461EA">
        <w:rPr>
          <w:rFonts w:ascii="Browallia New" w:hAnsi="Browallia New" w:cs="Browallia New"/>
          <w:spacing w:val="-4"/>
          <w:sz w:val="28"/>
          <w:szCs w:val="28"/>
        </w:rPr>
        <w:t>1</w:t>
      </w:r>
    </w:p>
    <w:p w14:paraId="11566615" w14:textId="77777777" w:rsidR="000B1EAF" w:rsidRDefault="000B1EAF" w:rsidP="005E4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A3759F" w14:textId="67100602" w:rsidR="000B1EAF" w:rsidRDefault="000B1EAF" w:rsidP="008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t>35.1</w:t>
      </w:r>
      <w:r>
        <w:rPr>
          <w:rFonts w:ascii="Browallia New" w:hAnsi="Browallia New" w:cs="Browallia New"/>
          <w:spacing w:val="-4"/>
          <w:sz w:val="28"/>
          <w:szCs w:val="28"/>
        </w:rPr>
        <w:tab/>
      </w:r>
      <w:r w:rsidR="00371706" w:rsidRPr="006461EA">
        <w:rPr>
          <w:rFonts w:ascii="Browallia New" w:hAnsi="Browallia New" w:cs="Browallia New"/>
          <w:spacing w:val="-4"/>
          <w:sz w:val="28"/>
          <w:szCs w:val="28"/>
          <w:cs/>
        </w:rPr>
        <w:t>บริษัทมีสัญญาขายสินค้าและให้บริการกับลูกค้าซึ่งยังไม่ได้ส่งมอบสินค</w:t>
      </w:r>
      <w:r w:rsidR="001022F0" w:rsidRPr="006461EA">
        <w:rPr>
          <w:rFonts w:ascii="Browallia New" w:hAnsi="Browallia New" w:cs="Browallia New"/>
          <w:spacing w:val="-4"/>
          <w:sz w:val="28"/>
          <w:szCs w:val="28"/>
          <w:cs/>
        </w:rPr>
        <w:t>้า</w:t>
      </w:r>
      <w:r w:rsidR="004D2921"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="00371706" w:rsidRPr="006461EA">
        <w:rPr>
          <w:rFonts w:ascii="Browallia New" w:hAnsi="Browallia New" w:cs="Browallia New"/>
          <w:spacing w:val="-4"/>
          <w:sz w:val="28"/>
          <w:szCs w:val="28"/>
          <w:cs/>
        </w:rPr>
        <w:t>บริการเป็นจำนวนเงินรวม</w:t>
      </w:r>
      <w:r w:rsidR="00495483"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72FC8" w:rsidRPr="006461EA">
        <w:rPr>
          <w:rFonts w:ascii="Browallia New" w:hAnsi="Browallia New" w:cs="Browallia New"/>
          <w:spacing w:val="-4"/>
          <w:sz w:val="28"/>
          <w:szCs w:val="28"/>
        </w:rPr>
        <w:t>1,</w:t>
      </w:r>
      <w:r w:rsidR="00B6088D" w:rsidRPr="006461EA">
        <w:rPr>
          <w:rFonts w:ascii="Browallia New" w:hAnsi="Browallia New" w:cs="Browallia New"/>
          <w:spacing w:val="-4"/>
          <w:sz w:val="28"/>
          <w:szCs w:val="28"/>
        </w:rPr>
        <w:t>850.62</w:t>
      </w:r>
      <w:r w:rsidR="00745029"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6461E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</w:p>
    <w:p w14:paraId="6CC36CC4" w14:textId="77777777" w:rsidR="00815435" w:rsidRDefault="00815435" w:rsidP="008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522DBAF" w14:textId="70FB7941" w:rsidR="00924647" w:rsidRPr="00815435" w:rsidRDefault="000B1EAF" w:rsidP="008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</w:rPr>
        <w:t>35.2</w:t>
      </w:r>
      <w:r>
        <w:rPr>
          <w:rFonts w:ascii="Browallia New" w:hAnsi="Browallia New" w:cs="Browallia New"/>
          <w:spacing w:val="-4"/>
          <w:sz w:val="28"/>
          <w:szCs w:val="28"/>
        </w:rPr>
        <w:tab/>
      </w:r>
      <w:r w:rsidR="00E17085" w:rsidRPr="00815435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และที่ดินบางส่วนพร้อมสิ่งปลูกสร้างของบริษัทไปเป็นหลักประกันหนังสือค้ำประกันดังกล่าว ดังต่อไปนี้</w:t>
      </w:r>
    </w:p>
    <w:p w14:paraId="0578DF4E" w14:textId="77777777" w:rsidR="00E57A58" w:rsidRPr="006461EA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E17085" w:rsidRPr="006461EA" w14:paraId="51EA51EF" w14:textId="77777777" w:rsidTr="00EC7F75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268393" w14:textId="77777777" w:rsidR="00E17085" w:rsidRPr="006461EA" w:rsidRDefault="00E17085" w:rsidP="00EC7F75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6" w:name="_Hlk513819362"/>
          </w:p>
        </w:tc>
        <w:tc>
          <w:tcPr>
            <w:tcW w:w="2160" w:type="dxa"/>
          </w:tcPr>
          <w:p w14:paraId="769253C0" w14:textId="77777777" w:rsidR="00E17085" w:rsidRPr="006461EA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66A3D32D" w14:textId="77777777" w:rsidR="00E17085" w:rsidRPr="006461EA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35E94AE0" w14:textId="77777777" w:rsidR="00E17085" w:rsidRPr="006461EA" w:rsidRDefault="00E17085" w:rsidP="00EC7F7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E17085" w:rsidRPr="006461EA" w14:paraId="07892BE7" w14:textId="77777777" w:rsidTr="00EC7F75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5562082" w14:textId="77777777" w:rsidR="00E17085" w:rsidRPr="006461EA" w:rsidRDefault="00E17085" w:rsidP="00EC7F75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429D72B" w14:textId="77777777" w:rsidR="00E17085" w:rsidRPr="006461EA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04307274" w14:textId="77777777" w:rsidR="00E17085" w:rsidRPr="006461EA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379EC" w14:textId="77777777" w:rsidR="00E17085" w:rsidRPr="006461EA" w:rsidRDefault="00E17085" w:rsidP="00EC7F7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17085" w:rsidRPr="006461EA" w14:paraId="2767D2F0" w14:textId="77777777" w:rsidTr="00EC7F75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465F63D" w14:textId="77777777" w:rsidR="00E17085" w:rsidRPr="006461EA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6A45A47" w14:textId="77777777" w:rsidR="00E17085" w:rsidRPr="006461EA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1" w:type="dxa"/>
          </w:tcPr>
          <w:p w14:paraId="2A2820A6" w14:textId="77777777" w:rsidR="00E17085" w:rsidRPr="006461EA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0794563" w14:textId="77777777" w:rsidR="00E17085" w:rsidRPr="006461EA" w:rsidRDefault="00E17085" w:rsidP="00EC7F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17085" w:rsidRPr="006461EA" w14:paraId="54B5BAD1" w14:textId="77777777" w:rsidTr="00EC7F75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5141136" w14:textId="77777777" w:rsidR="00E17085" w:rsidRPr="006461EA" w:rsidRDefault="00E17085" w:rsidP="00EC7F7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7DE51E27" w14:textId="77777777" w:rsidR="00E17085" w:rsidRPr="006461EA" w:rsidRDefault="00E17085" w:rsidP="00EC7F75">
            <w:pPr>
              <w:ind w:left="-157"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269,835</w:t>
            </w:r>
          </w:p>
        </w:tc>
        <w:tc>
          <w:tcPr>
            <w:tcW w:w="171" w:type="dxa"/>
          </w:tcPr>
          <w:p w14:paraId="59C2C0B1" w14:textId="77777777" w:rsidR="00E17085" w:rsidRPr="006461EA" w:rsidRDefault="00E17085" w:rsidP="00EC7F75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F673054" w14:textId="77777777" w:rsidR="00E17085" w:rsidRPr="006461EA" w:rsidRDefault="00E17085" w:rsidP="00EC7F75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255,392</w:t>
            </w:r>
          </w:p>
        </w:tc>
      </w:tr>
      <w:bookmarkEnd w:id="6"/>
    </w:tbl>
    <w:p w14:paraId="62CDF010" w14:textId="77777777" w:rsidR="000B1EAF" w:rsidRDefault="000B1EAF" w:rsidP="000B1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B1653C" w14:textId="7F12BE34" w:rsidR="00371706" w:rsidRPr="00815435" w:rsidRDefault="000B1EAF" w:rsidP="00815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hanging="56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t>35.3</w:t>
      </w:r>
      <w:r>
        <w:rPr>
          <w:rFonts w:ascii="Browallia New" w:hAnsi="Browallia New" w:cs="Browallia New"/>
          <w:spacing w:val="-4"/>
          <w:sz w:val="28"/>
          <w:szCs w:val="28"/>
        </w:rPr>
        <w:tab/>
      </w:r>
      <w:r>
        <w:rPr>
          <w:rFonts w:ascii="Browallia New" w:hAnsi="Browallia New" w:cs="Browallia New"/>
          <w:spacing w:val="-4"/>
          <w:sz w:val="28"/>
          <w:szCs w:val="28"/>
        </w:rPr>
        <w:tab/>
      </w:r>
      <w:r w:rsidR="002D25EA" w:rsidRPr="00815435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</w:t>
      </w:r>
      <w:r w:rsidR="002D25EA" w:rsidRPr="00815435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="002D25EA" w:rsidRPr="00815435">
        <w:rPr>
          <w:rFonts w:ascii="Browallia New" w:hAnsi="Browallia New" w:cs="Browallia New"/>
          <w:sz w:val="28"/>
          <w:szCs w:val="28"/>
          <w:cs/>
        </w:rPr>
        <w:t>และรถยนต์ จำนวนเงินที่ต้องจ่ายในอนาคตตามสัญญาเช่าดำเนินงานที่ไม่สามารถยกเลิกได้ มีดังนี้</w:t>
      </w:r>
    </w:p>
    <w:p w14:paraId="7D85729B" w14:textId="77777777" w:rsidR="00371706" w:rsidRPr="00815435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4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9"/>
        <w:gridCol w:w="1980"/>
        <w:gridCol w:w="180"/>
        <w:gridCol w:w="2225"/>
      </w:tblGrid>
      <w:tr w:rsidR="002D25EA" w:rsidRPr="006461EA" w14:paraId="3EB21128" w14:textId="77777777" w:rsidTr="001E34F0">
        <w:trPr>
          <w:cantSplit/>
          <w:trHeight w:val="24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38A8CEA" w14:textId="77777777" w:rsidR="002D25EA" w:rsidRPr="006461EA" w:rsidRDefault="002D25EA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54C8FFF" w14:textId="77777777" w:rsidR="002D25EA" w:rsidRPr="006461EA" w:rsidRDefault="002D25EA" w:rsidP="001E34F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153D232C" w14:textId="77777777" w:rsidR="002D25EA" w:rsidRPr="006461EA" w:rsidRDefault="002D25EA" w:rsidP="001E34F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5" w:type="dxa"/>
            <w:tcBorders>
              <w:left w:val="nil"/>
            </w:tcBorders>
          </w:tcPr>
          <w:p w14:paraId="657B1A6F" w14:textId="77777777" w:rsidR="002D25EA" w:rsidRPr="006461EA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2D25EA" w:rsidRPr="006461EA" w14:paraId="30145732" w14:textId="77777777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048F689" w14:textId="77777777" w:rsidR="002D25EA" w:rsidRPr="006461EA" w:rsidRDefault="002D25EA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A26B8CB" w14:textId="77777777" w:rsidR="002D25EA" w:rsidRPr="006461EA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8C011C" w14:textId="77777777" w:rsidR="002D25EA" w:rsidRPr="006461EA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3864F" w14:textId="77777777" w:rsidR="002D25EA" w:rsidRPr="006461EA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D25EA" w:rsidRPr="006461EA" w14:paraId="6A4B35EE" w14:textId="77777777" w:rsidTr="001E34F0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761F27B" w14:textId="77777777" w:rsidR="002D25EA" w:rsidRPr="006461EA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3A01FF1" w14:textId="77777777" w:rsidR="002D25EA" w:rsidRPr="006461EA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F6306C" w14:textId="77777777" w:rsidR="002D25EA" w:rsidRPr="006461EA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FAC9134" w14:textId="77777777" w:rsidR="002D25EA" w:rsidRPr="006461EA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64AA" w:rsidRPr="006461EA" w14:paraId="3102FCD6" w14:textId="77777777" w:rsidTr="001E34F0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260D495" w14:textId="77777777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37C85243" w14:textId="3F90D0F4" w:rsidR="005564AA" w:rsidRPr="006461EA" w:rsidRDefault="005564AA" w:rsidP="005564AA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19,251</w:t>
            </w:r>
          </w:p>
        </w:tc>
        <w:tc>
          <w:tcPr>
            <w:tcW w:w="180" w:type="dxa"/>
          </w:tcPr>
          <w:p w14:paraId="1B08B107" w14:textId="77777777" w:rsidR="005564AA" w:rsidRPr="006461EA" w:rsidRDefault="005564AA" w:rsidP="005564AA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25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77C2778" w14:textId="5EB54FFD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16,318</w:t>
            </w:r>
          </w:p>
        </w:tc>
      </w:tr>
      <w:tr w:rsidR="005564AA" w:rsidRPr="006461EA" w14:paraId="58BA5442" w14:textId="77777777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AAA7A34" w14:textId="77777777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91EFC46" w14:textId="31ACE43A" w:rsidR="005564AA" w:rsidRPr="006461EA" w:rsidRDefault="005564AA" w:rsidP="005564AA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20,679</w:t>
            </w:r>
          </w:p>
        </w:tc>
        <w:tc>
          <w:tcPr>
            <w:tcW w:w="180" w:type="dxa"/>
          </w:tcPr>
          <w:p w14:paraId="14C0EC0A" w14:textId="77777777" w:rsidR="005564AA" w:rsidRPr="006461EA" w:rsidRDefault="005564AA" w:rsidP="005564AA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482BF09B" w14:textId="00E0F8A4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16,609</w:t>
            </w:r>
          </w:p>
        </w:tc>
      </w:tr>
      <w:tr w:rsidR="005564AA" w:rsidRPr="006461EA" w14:paraId="118F2512" w14:textId="77777777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F3F3BAB" w14:textId="77777777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37E10B34" w14:textId="50BC58C4" w:rsidR="005564AA" w:rsidRPr="006461EA" w:rsidRDefault="005564AA" w:rsidP="005564AA">
            <w:pPr>
              <w:tabs>
                <w:tab w:val="clear" w:pos="1871"/>
                <w:tab w:val="center" w:pos="1609"/>
                <w:tab w:val="left" w:pos="1695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39,930</w:t>
            </w:r>
          </w:p>
        </w:tc>
        <w:tc>
          <w:tcPr>
            <w:tcW w:w="180" w:type="dxa"/>
          </w:tcPr>
          <w:p w14:paraId="4F779BF0" w14:textId="77777777" w:rsidR="005564AA" w:rsidRPr="006461EA" w:rsidRDefault="005564AA" w:rsidP="005564AA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AA61C0E" w14:textId="3157925B" w:rsidR="005564AA" w:rsidRPr="006461EA" w:rsidRDefault="005564AA" w:rsidP="005564AA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32,927</w:t>
            </w:r>
          </w:p>
        </w:tc>
      </w:tr>
    </w:tbl>
    <w:p w14:paraId="79610E42" w14:textId="77777777" w:rsidR="000B1EAF" w:rsidRDefault="000B1EAF" w:rsidP="000B1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C1645A" w14:textId="77777777" w:rsidR="00BC6FC6" w:rsidRDefault="00BC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4F69B8FD" w14:textId="34BEC612" w:rsidR="00371706" w:rsidRPr="006461EA" w:rsidRDefault="00371706" w:rsidP="00423678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61EA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ณ วันที่ </w:t>
      </w:r>
      <w:r w:rsidR="006E7830" w:rsidRPr="006461EA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="006E7830" w:rsidRPr="006461EA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1A5A62"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E49DE" w:rsidRPr="006461EA">
        <w:rPr>
          <w:rFonts w:ascii="Browallia New" w:hAnsi="Browallia New" w:cs="Browallia New"/>
          <w:spacing w:val="-4"/>
          <w:sz w:val="28"/>
          <w:szCs w:val="28"/>
        </w:rPr>
        <w:t>25</w:t>
      </w:r>
      <w:r w:rsidR="00B63587" w:rsidRPr="006461EA">
        <w:rPr>
          <w:rFonts w:ascii="Browallia New" w:hAnsi="Browallia New" w:cs="Browallia New"/>
          <w:spacing w:val="-4"/>
          <w:sz w:val="28"/>
          <w:szCs w:val="28"/>
        </w:rPr>
        <w:t>6</w:t>
      </w:r>
      <w:r w:rsidR="00260527" w:rsidRPr="006461EA">
        <w:rPr>
          <w:rFonts w:ascii="Browallia New" w:hAnsi="Browallia New" w:cs="Browallia New"/>
          <w:spacing w:val="-4"/>
          <w:sz w:val="28"/>
          <w:szCs w:val="28"/>
        </w:rPr>
        <w:t>1</w:t>
      </w:r>
      <w:r w:rsidR="001A5A62"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7E49DE" w:rsidRPr="006461EA">
        <w:rPr>
          <w:rFonts w:ascii="Browallia New" w:hAnsi="Browallia New" w:cs="Browallia New"/>
          <w:spacing w:val="-4"/>
          <w:sz w:val="28"/>
          <w:szCs w:val="28"/>
        </w:rPr>
        <w:t>25</w:t>
      </w:r>
      <w:r w:rsidR="00260527" w:rsidRPr="006461EA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6461E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B4630" w:rsidRPr="006461EA">
        <w:rPr>
          <w:rFonts w:ascii="Browallia New" w:hAnsi="Browallia New" w:cs="Browallia New" w:hint="cs"/>
          <w:spacing w:val="-4"/>
          <w:sz w:val="28"/>
          <w:szCs w:val="28"/>
          <w:cs/>
        </w:rPr>
        <w:t>กลุ่ม</w:t>
      </w:r>
      <w:r w:rsidRPr="006461EA">
        <w:rPr>
          <w:rFonts w:ascii="Browallia New" w:hAnsi="Browallia New" w:cs="Browallia New"/>
          <w:spacing w:val="-4"/>
          <w:sz w:val="28"/>
          <w:szCs w:val="28"/>
          <w:cs/>
        </w:rPr>
        <w:t>บริษัทมีวงเงินสินเชื่อ ดังต่อไปนี้</w:t>
      </w:r>
    </w:p>
    <w:p w14:paraId="25EAAEDC" w14:textId="77777777" w:rsidR="00371706" w:rsidRPr="00815435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810"/>
        <w:gridCol w:w="900"/>
        <w:gridCol w:w="900"/>
        <w:gridCol w:w="810"/>
      </w:tblGrid>
      <w:tr w:rsidR="00947B85" w:rsidRPr="006461EA" w14:paraId="05B42A0F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3742E572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10BF" w14:textId="77777777" w:rsidR="00371706" w:rsidRPr="006461EA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6461EA" w14:paraId="02B3A576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BBE3D8A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CAE5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47B85" w:rsidRPr="006461EA" w14:paraId="13E26CB7" w14:textId="77777777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40DF537E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E862" w14:textId="77777777" w:rsidR="00371706" w:rsidRPr="006461EA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DFC0" w14:textId="77777777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60527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B505" w14:textId="77777777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0527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947B85" w:rsidRPr="006461EA" w14:paraId="4CC55797" w14:textId="77777777" w:rsidTr="00587644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70717188" w14:textId="77777777" w:rsidR="00371706" w:rsidRPr="006461EA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26E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C1E6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6987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2C5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E848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EE65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632C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6461EA" w14:paraId="4397165C" w14:textId="77777777" w:rsidTr="00587644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49BE1612" w14:textId="77777777" w:rsidR="00371706" w:rsidRPr="006461EA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7EB1" w14:textId="77777777" w:rsidR="00371706" w:rsidRPr="006461EA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461115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0A4918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2D7DD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401154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58766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88439F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60527" w:rsidRPr="006461EA" w14:paraId="449D5344" w14:textId="77777777" w:rsidTr="00587644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6419AF8" w14:textId="77777777" w:rsidR="00260527" w:rsidRPr="006461EA" w:rsidRDefault="00260527" w:rsidP="00260527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E3DF" w14:textId="77777777" w:rsidR="00260527" w:rsidRPr="006461EA" w:rsidRDefault="00260527" w:rsidP="00260527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4CE2AA" w14:textId="15F31F5E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585,643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A068F5" w14:textId="00D0E5F0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(269,835)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E72046" w14:textId="72288F80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315,808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CDE9C7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854,326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E7B04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212,462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122EE2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641,864</w:t>
            </w:r>
          </w:p>
        </w:tc>
      </w:tr>
      <w:tr w:rsidR="00260527" w:rsidRPr="006461EA" w14:paraId="2857997A" w14:textId="77777777" w:rsidTr="00587644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2903643" w14:textId="77777777" w:rsidR="00260527" w:rsidRPr="006461EA" w:rsidRDefault="00260527" w:rsidP="00260527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7E8B05" w14:textId="77777777" w:rsidR="00260527" w:rsidRPr="006461EA" w:rsidRDefault="00260527" w:rsidP="00260527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8211E" w14:textId="71FD04E6" w:rsidR="00260527" w:rsidRPr="006461EA" w:rsidRDefault="00587644" w:rsidP="00260527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1,885,000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0B8818" w14:textId="32FF9C30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(1,624,863)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0AE80" w14:textId="27B78069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260,137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33DAA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1,896,508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18271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929,483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B6012A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967,025</w:t>
            </w:r>
          </w:p>
        </w:tc>
      </w:tr>
    </w:tbl>
    <w:p w14:paraId="43A7A27B" w14:textId="77777777" w:rsidR="009A1DB3" w:rsidRPr="006461EA" w:rsidRDefault="009A1DB3" w:rsidP="0067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810"/>
        <w:gridCol w:w="900"/>
        <w:gridCol w:w="900"/>
        <w:gridCol w:w="900"/>
        <w:gridCol w:w="810"/>
      </w:tblGrid>
      <w:tr w:rsidR="00947B85" w:rsidRPr="006461EA" w14:paraId="04105F71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1111543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9773E" w14:textId="77777777" w:rsidR="00371706" w:rsidRPr="006461EA" w:rsidRDefault="00371706" w:rsidP="00530D0F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6461EA" w14:paraId="2DF310A0" w14:textId="77777777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32A2455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7FC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47B85" w:rsidRPr="006461EA" w14:paraId="5959057E" w14:textId="77777777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0D182FD" w14:textId="77777777" w:rsidR="00371706" w:rsidRPr="006461EA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B174C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B453" w14:textId="77777777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6461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60527" w:rsidRPr="006461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9558" w14:textId="77777777" w:rsidR="00371706" w:rsidRPr="006461EA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260527" w:rsidRPr="006461E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947B85" w:rsidRPr="006461EA" w14:paraId="07A45F00" w14:textId="77777777" w:rsidTr="00172F56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47349946" w14:textId="77777777" w:rsidR="00371706" w:rsidRPr="006461EA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FED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C4AA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94EF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733B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8B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2DAE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5149" w14:textId="77777777" w:rsidR="00371706" w:rsidRPr="006461EA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6461EA" w14:paraId="65518416" w14:textId="77777777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47DD31AE" w14:textId="77777777" w:rsidR="00371706" w:rsidRPr="006461EA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C046" w14:textId="77777777" w:rsidR="00371706" w:rsidRPr="006461EA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27EBAA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888F01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306B0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441F0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E27047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FA1057" w14:textId="77777777" w:rsidR="00371706" w:rsidRPr="006461EA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60527" w:rsidRPr="006461EA" w14:paraId="22F61329" w14:textId="77777777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03453FD3" w14:textId="77777777" w:rsidR="00260527" w:rsidRPr="006461EA" w:rsidRDefault="00260527" w:rsidP="00260527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307C" w14:textId="77777777" w:rsidR="00260527" w:rsidRPr="006461EA" w:rsidRDefault="00260527" w:rsidP="00260527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6CCAE" w14:textId="12BCCC80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671291" w14:textId="6759EE9E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(255,392)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018F8" w14:textId="59024C3C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49,608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0AC931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587,326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55A9C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212,462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01C52D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374,864</w:t>
            </w:r>
          </w:p>
        </w:tc>
      </w:tr>
      <w:tr w:rsidR="00260527" w:rsidRPr="006461EA" w14:paraId="6CA64762" w14:textId="77777777" w:rsidTr="00172F56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5549D9A2" w14:textId="77777777" w:rsidR="00260527" w:rsidRPr="006461EA" w:rsidRDefault="00260527" w:rsidP="00260527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EF3DC" w14:textId="77777777" w:rsidR="00260527" w:rsidRPr="006461EA" w:rsidRDefault="00260527" w:rsidP="00260527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DEC2D" w14:textId="40EC7D12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A6F77" w14:textId="41E20155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(783,033)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42D809" w14:textId="153F0AB8" w:rsidR="00260527" w:rsidRPr="006461EA" w:rsidRDefault="00587644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111,967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66A6C4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86A59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461EA">
              <w:rPr>
                <w:rFonts w:ascii="Browallia New" w:hAnsi="Browallia New" w:cs="Browallia New"/>
                <w:sz w:val="24"/>
                <w:szCs w:val="24"/>
              </w:rPr>
              <w:t>594,569</w:t>
            </w:r>
            <w:r w:rsidRPr="006461E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B49434" w14:textId="77777777" w:rsidR="00260527" w:rsidRPr="006461EA" w:rsidRDefault="00260527" w:rsidP="00260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300,431</w:t>
            </w:r>
          </w:p>
        </w:tc>
      </w:tr>
    </w:tbl>
    <w:p w14:paraId="420D7928" w14:textId="77777777" w:rsidR="00371706" w:rsidRPr="006461EA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9EDC56E" w14:textId="77777777" w:rsidR="002857C4" w:rsidRPr="006461EA" w:rsidRDefault="002857C4" w:rsidP="00530D0F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BBD4E4" w14:textId="06ECDE2D" w:rsidR="001D7A9A" w:rsidRPr="006461EA" w:rsidRDefault="00371706" w:rsidP="001D7A9A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ภาระผูกพันดังกล่าวข้างต้นค้ำประกันโดยการจดจำนองที่ดินบางส่วนพร้อมสิ่งปลูกสร้าง ตามที่กล่าวไว้ในหมายเหตุ </w:t>
      </w:r>
      <w:r w:rsidR="00C94735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="004B5CEE" w:rsidRPr="006461EA">
        <w:rPr>
          <w:rFonts w:ascii="Browallia New" w:hAnsi="Browallia New" w:cs="Browallia New"/>
          <w:sz w:val="28"/>
          <w:szCs w:val="28"/>
        </w:rPr>
        <w:t>7</w:t>
      </w:r>
    </w:p>
    <w:p w14:paraId="2DE3170E" w14:textId="77777777" w:rsidR="001D7A9A" w:rsidRPr="006461EA" w:rsidRDefault="001D7A9A" w:rsidP="001D7A9A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7BF840F6" w14:textId="3FA47D98" w:rsidR="00E90C2A" w:rsidRPr="006461EA" w:rsidRDefault="00E90C2A" w:rsidP="00423678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บริษัทมีภาระผูกพันจากการออกหนังสือค้ำประกัน (</w:t>
      </w:r>
      <w:r w:rsidR="00E123ED" w:rsidRPr="00E123ED">
        <w:rPr>
          <w:rFonts w:ascii="Browallia New" w:hAnsi="Browallia New" w:cs="Browallia New"/>
          <w:sz w:val="28"/>
          <w:szCs w:val="28"/>
        </w:rPr>
        <w:t>stand by letter of credit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) กับธนาคารแห่งหนึ่งร่วมกับบริษัทที่เกี่ยวข้องกันจำนวน </w:t>
      </w:r>
      <w:r w:rsidRPr="006461EA">
        <w:rPr>
          <w:rFonts w:ascii="Browallia New" w:hAnsi="Browallia New" w:cs="Browallia New"/>
          <w:sz w:val="28"/>
          <w:szCs w:val="28"/>
        </w:rPr>
        <w:t>6</w:t>
      </w:r>
      <w:r w:rsidRPr="006461EA">
        <w:rPr>
          <w:rFonts w:ascii="Browallia New" w:hAnsi="Browallia New" w:cs="Browallia New"/>
          <w:sz w:val="28"/>
          <w:szCs w:val="28"/>
          <w:cs/>
        </w:rPr>
        <w:t>.</w:t>
      </w:r>
      <w:r w:rsidRPr="006461EA">
        <w:rPr>
          <w:rFonts w:ascii="Browallia New" w:hAnsi="Browallia New" w:cs="Browallia New"/>
          <w:sz w:val="28"/>
          <w:szCs w:val="28"/>
        </w:rPr>
        <w:t>07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ล้านเหรียญสหรัฐ เพื่อค้ำประกันวงเงินสินเชื่อของ</w:t>
      </w:r>
      <w:r w:rsidR="00BC12DC">
        <w:rPr>
          <w:rFonts w:ascii="Browallia New" w:hAnsi="Browallia New" w:cs="Browallia New" w:hint="cs"/>
          <w:sz w:val="28"/>
          <w:szCs w:val="28"/>
          <w:cs/>
        </w:rPr>
        <w:t>กิจการร่วมค้า</w:t>
      </w:r>
      <w:r w:rsidR="0092554E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วงเงินดังกล่าว</w:t>
      </w:r>
      <w:r w:rsidR="0092554E">
        <w:rPr>
          <w:rFonts w:ascii="Browallia New" w:hAnsi="Browallia New" w:cs="Browallia New"/>
          <w:sz w:val="28"/>
          <w:szCs w:val="28"/>
        </w:rPr>
        <w:t xml:space="preserve">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ค้ำประกันโดยหุ้นสามัญของบริษัทที่ถืออยู่ใน </w:t>
      </w:r>
      <w:r w:rsidRPr="006461EA">
        <w:rPr>
          <w:rFonts w:ascii="Browallia New" w:hAnsi="Browallia New" w:cs="Browallia New"/>
          <w:sz w:val="28"/>
          <w:szCs w:val="28"/>
        </w:rPr>
        <w:t>Wisdom Tree Investment (S) PTE. Limited</w:t>
      </w:r>
    </w:p>
    <w:p w14:paraId="019652FD" w14:textId="77777777" w:rsidR="000B1EAF" w:rsidRPr="00815435" w:rsidRDefault="000B1EAF" w:rsidP="000B1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CE4A4C6" w14:textId="316A832C" w:rsidR="00737039" w:rsidRPr="006461EA" w:rsidRDefault="004B5CEE" w:rsidP="00423678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9D44E9" w:rsidRPr="006461E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371706" w:rsidRPr="006461EA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="00737039" w:rsidRPr="006461EA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="00260527" w:rsidRPr="006461EA">
        <w:rPr>
          <w:rFonts w:ascii="Browallia New" w:hAnsi="Browallia New" w:cs="Browallia New"/>
          <w:sz w:val="28"/>
          <w:szCs w:val="28"/>
        </w:rPr>
        <w:t xml:space="preserve"> </w:t>
      </w:r>
      <w:r w:rsidR="00737039" w:rsidRPr="006461EA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A923BDC" w14:textId="77777777" w:rsidR="009D44E9" w:rsidRPr="006461EA" w:rsidRDefault="009D44E9" w:rsidP="009D44E9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0"/>
          <w:szCs w:val="20"/>
        </w:rPr>
      </w:pPr>
      <w:bookmarkStart w:id="7" w:name="_Hlk507250541"/>
    </w:p>
    <w:tbl>
      <w:tblPr>
        <w:tblW w:w="8342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7"/>
        <w:gridCol w:w="1170"/>
        <w:gridCol w:w="180"/>
        <w:gridCol w:w="1890"/>
        <w:gridCol w:w="180"/>
        <w:gridCol w:w="2135"/>
      </w:tblGrid>
      <w:tr w:rsidR="009D44E9" w:rsidRPr="006461EA" w14:paraId="7FB23E16" w14:textId="77777777" w:rsidTr="00526642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70F518C" w14:textId="77777777" w:rsidR="009D44E9" w:rsidRPr="006461EA" w:rsidRDefault="009D44E9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B82D8A" w14:textId="77777777" w:rsidR="009D44E9" w:rsidRPr="006461E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0" w:type="dxa"/>
          </w:tcPr>
          <w:p w14:paraId="41B8047D" w14:textId="77777777" w:rsidR="009D44E9" w:rsidRPr="006461E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104E7" w14:textId="77777777" w:rsidR="009D44E9" w:rsidRPr="006461E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75F56D" w14:textId="77777777" w:rsidR="009D44E9" w:rsidRPr="006461E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51277" w14:textId="77777777" w:rsidR="009D44E9" w:rsidRPr="006461E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D44E9" w:rsidRPr="006461EA" w14:paraId="35991636" w14:textId="77777777" w:rsidTr="00526642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404D08B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C15CC1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010467B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6CCBF4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D91F5D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14:paraId="1F9516D1" w14:textId="77777777" w:rsidR="009D44E9" w:rsidRPr="006461E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7"/>
      <w:tr w:rsidR="002649AC" w:rsidRPr="006461EA" w14:paraId="4268C98E" w14:textId="77777777" w:rsidTr="009D44E9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CF5D7A1" w14:textId="77777777" w:rsidR="002649AC" w:rsidRPr="006461EA" w:rsidRDefault="002649AC" w:rsidP="002649AC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0" w:type="dxa"/>
            <w:hideMark/>
          </w:tcPr>
          <w:p w14:paraId="0E5E164E" w14:textId="77777777" w:rsidR="002649AC" w:rsidRPr="006461EA" w:rsidRDefault="002649AC" w:rsidP="002649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</w:tcPr>
          <w:p w14:paraId="4A8A6782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AB1B068" w14:textId="67E7569A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23.71</w:t>
            </w:r>
          </w:p>
        </w:tc>
        <w:tc>
          <w:tcPr>
            <w:tcW w:w="180" w:type="dxa"/>
          </w:tcPr>
          <w:p w14:paraId="4DC958E0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35" w:type="dxa"/>
          </w:tcPr>
          <w:p w14:paraId="40637413" w14:textId="6F269DB4" w:rsidR="002649AC" w:rsidRPr="006461EA" w:rsidRDefault="00BC0ACC" w:rsidP="00BC0ACC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</w:t>
            </w:r>
            <w:r w:rsidR="002649AC"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649AC" w:rsidRPr="006461EA" w14:paraId="590D4A44" w14:textId="77777777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9091F75" w14:textId="77777777" w:rsidR="002649AC" w:rsidRPr="006461EA" w:rsidRDefault="002649AC" w:rsidP="002649AC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ค่าที่ปรึกษาการก่อสร้างโรงงาน</w:t>
            </w:r>
          </w:p>
        </w:tc>
        <w:tc>
          <w:tcPr>
            <w:tcW w:w="1170" w:type="dxa"/>
            <w:hideMark/>
          </w:tcPr>
          <w:p w14:paraId="7E08A14B" w14:textId="77777777" w:rsidR="002649AC" w:rsidRPr="006461EA" w:rsidRDefault="002649AC" w:rsidP="002649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180" w:type="dxa"/>
          </w:tcPr>
          <w:p w14:paraId="2C20B9A0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7E00DE" w14:textId="30F23C6C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16.07</w:t>
            </w:r>
          </w:p>
        </w:tc>
        <w:tc>
          <w:tcPr>
            <w:tcW w:w="180" w:type="dxa"/>
          </w:tcPr>
          <w:p w14:paraId="42F44B5F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</w:tcPr>
          <w:p w14:paraId="30FC45C4" w14:textId="4700FD44" w:rsidR="002649AC" w:rsidRPr="006461EA" w:rsidRDefault="00BC0ACC" w:rsidP="00BC0ACC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649AC" w:rsidRPr="006461EA" w14:paraId="6B8FAC13" w14:textId="77777777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DE6F947" w14:textId="77777777" w:rsidR="002649AC" w:rsidRPr="006461EA" w:rsidRDefault="002649AC" w:rsidP="002649AC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0" w:type="dxa"/>
            <w:hideMark/>
          </w:tcPr>
          <w:p w14:paraId="50F60C2F" w14:textId="77777777" w:rsidR="002649AC" w:rsidRPr="006461EA" w:rsidRDefault="002649AC" w:rsidP="002649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</w:tcPr>
          <w:p w14:paraId="0A3E366D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FBAB4CA" w14:textId="5804C9FC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12.11</w:t>
            </w:r>
          </w:p>
        </w:tc>
        <w:tc>
          <w:tcPr>
            <w:tcW w:w="180" w:type="dxa"/>
          </w:tcPr>
          <w:p w14:paraId="08B65DE9" w14:textId="77777777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14:paraId="573D73C8" w14:textId="36FAACEF" w:rsidR="002649AC" w:rsidRPr="006461EA" w:rsidRDefault="002649AC" w:rsidP="002649A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2.88</w:t>
            </w:r>
          </w:p>
        </w:tc>
      </w:tr>
      <w:tr w:rsidR="00BC0ACC" w:rsidRPr="006461EA" w14:paraId="50162ED1" w14:textId="77777777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C94EBD" w14:textId="77777777" w:rsidR="00BC0ACC" w:rsidRPr="006461EA" w:rsidRDefault="00BC0ACC" w:rsidP="00BC0ACC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DE69A0" w14:textId="77777777" w:rsidR="00BC0ACC" w:rsidRPr="006461EA" w:rsidRDefault="00BC0ACC" w:rsidP="00BC0AC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4986E51C" w14:textId="77777777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71046AD" w14:textId="4AC59EB7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180" w:type="dxa"/>
          </w:tcPr>
          <w:p w14:paraId="26743D15" w14:textId="77777777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14:paraId="54580720" w14:textId="5C90A9F8" w:rsidR="00BC0ACC" w:rsidRPr="006461EA" w:rsidRDefault="00BC0ACC" w:rsidP="00BC0ACC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F7D51"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</w:tr>
      <w:tr w:rsidR="00BC0ACC" w:rsidRPr="006461EA" w14:paraId="7F0BAF02" w14:textId="77777777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ED9BE" w14:textId="77777777" w:rsidR="00BC0ACC" w:rsidRPr="006461EA" w:rsidRDefault="00BC0ACC" w:rsidP="00BC0ACC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C45BB7" w14:textId="77777777" w:rsidR="00BC0ACC" w:rsidRPr="006461EA" w:rsidRDefault="00BC0ACC" w:rsidP="00BC0AC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ล้านยูโร</w:t>
            </w:r>
          </w:p>
        </w:tc>
        <w:tc>
          <w:tcPr>
            <w:tcW w:w="180" w:type="dxa"/>
          </w:tcPr>
          <w:p w14:paraId="79FF4189" w14:textId="77777777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0821E9A" w14:textId="1A66A7FA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>0.11</w:t>
            </w:r>
          </w:p>
        </w:tc>
        <w:tc>
          <w:tcPr>
            <w:tcW w:w="180" w:type="dxa"/>
          </w:tcPr>
          <w:p w14:paraId="2ADCE146" w14:textId="77777777" w:rsidR="00BC0ACC" w:rsidRPr="006461EA" w:rsidRDefault="00BC0ACC" w:rsidP="00BC0AC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14:paraId="76BB0069" w14:textId="7E96D769" w:rsidR="00BC0ACC" w:rsidRPr="006461EA" w:rsidRDefault="00BC0ACC" w:rsidP="00BC0ACC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F7D51"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</w:tr>
    </w:tbl>
    <w:p w14:paraId="255B2F37" w14:textId="77777777" w:rsidR="000B1EAF" w:rsidRPr="000B1EAF" w:rsidRDefault="000B1EAF" w:rsidP="000B1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98A42E" w14:textId="77777777" w:rsidR="00BC6FC6" w:rsidRDefault="00BC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4D3A9AAA" w14:textId="373392EF" w:rsidR="00D2078C" w:rsidRPr="006461EA" w:rsidRDefault="00D2078C" w:rsidP="0081543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1800" w:hanging="43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การจัดประเภทรายการบัญชีใหม่</w:t>
      </w:r>
    </w:p>
    <w:p w14:paraId="5C4C39AF" w14:textId="77777777" w:rsidR="00D2078C" w:rsidRPr="00815435" w:rsidRDefault="00D2078C" w:rsidP="00815435">
      <w:pPr>
        <w:ind w:firstLine="709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34DC4D0" w14:textId="31C4FC23" w:rsidR="00D2078C" w:rsidRDefault="00D2078C" w:rsidP="00D2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8"/>
          <w:szCs w:val="28"/>
          <w:cs/>
        </w:rPr>
        <w:t>บริษัทจัดประเภทงบ</w:t>
      </w:r>
      <w:r w:rsidR="00B4620C" w:rsidRPr="006461EA">
        <w:rPr>
          <w:rFonts w:ascii="Browallia New" w:hAnsi="Browallia New" w:cs="Browallia New"/>
          <w:sz w:val="28"/>
          <w:szCs w:val="28"/>
          <w:cs/>
        </w:rPr>
        <w:t>แสดงฐานะการเงิน</w:t>
      </w:r>
      <w:r w:rsidR="001E34F0" w:rsidRPr="006461EA">
        <w:rPr>
          <w:rFonts w:ascii="Browallia New" w:hAnsi="Browallia New" w:cs="Browallia New" w:hint="cs"/>
          <w:sz w:val="28"/>
          <w:szCs w:val="28"/>
          <w:cs/>
        </w:rPr>
        <w:t>สำหรับปีสิ้นสุดวันที่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31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461EA">
        <w:rPr>
          <w:rFonts w:ascii="Browallia New" w:hAnsi="Browallia New" w:cs="Browallia New"/>
          <w:sz w:val="28"/>
          <w:szCs w:val="28"/>
        </w:rPr>
        <w:t>25</w:t>
      </w:r>
      <w:r w:rsidR="00260527" w:rsidRPr="006461EA">
        <w:rPr>
          <w:rFonts w:ascii="Browallia New" w:hAnsi="Browallia New" w:cs="Browallia New"/>
          <w:sz w:val="28"/>
          <w:szCs w:val="28"/>
        </w:rPr>
        <w:t>60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ใหม่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  <w:cs/>
        </w:rPr>
        <w:t>เพื่อให้สอดคล้องกับรายการใน</w:t>
      </w:r>
      <w:r w:rsidR="001E34F0" w:rsidRPr="006461EA">
        <w:rPr>
          <w:rFonts w:ascii="Browallia New" w:hAnsi="Browallia New" w:cs="Browallia New"/>
          <w:sz w:val="28"/>
          <w:szCs w:val="28"/>
          <w:cs/>
        </w:rPr>
        <w:t>งบ</w:t>
      </w:r>
      <w:r w:rsidR="00B4620C" w:rsidRPr="006461EA">
        <w:rPr>
          <w:rFonts w:ascii="Browallia New" w:hAnsi="Browallia New" w:cs="Browallia New"/>
          <w:sz w:val="28"/>
          <w:szCs w:val="28"/>
          <w:cs/>
        </w:rPr>
        <w:t>แสดงฐานะการเงิน</w:t>
      </w:r>
      <w:r w:rsidR="001E34F0" w:rsidRPr="006461EA">
        <w:rPr>
          <w:rFonts w:ascii="Browallia New" w:hAnsi="Browallia New" w:cs="Browallia New" w:hint="cs"/>
          <w:sz w:val="28"/>
          <w:szCs w:val="28"/>
          <w:cs/>
        </w:rPr>
        <w:t>สำหรับปี</w:t>
      </w:r>
      <w:r w:rsidR="004E1472" w:rsidRPr="006461EA"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 โดยมีผลกระทบต่องบการเงินดังนี้</w:t>
      </w:r>
    </w:p>
    <w:p w14:paraId="6D0991F8" w14:textId="77777777" w:rsidR="00815435" w:rsidRPr="00815435" w:rsidRDefault="00815435" w:rsidP="00D2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6BF4F80" w14:textId="77777777" w:rsidR="00D2078C" w:rsidRPr="006461EA" w:rsidRDefault="00D2078C" w:rsidP="00D2078C">
      <w:pPr>
        <w:ind w:right="-3"/>
        <w:jc w:val="right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/>
          <w:sz w:val="24"/>
          <w:szCs w:val="24"/>
          <w:cs/>
        </w:rPr>
        <w:t xml:space="preserve">(หน่วย : </w:t>
      </w:r>
      <w:r w:rsidRPr="006461EA">
        <w:rPr>
          <w:rFonts w:ascii="Browallia New" w:hAnsi="Browallia New" w:cs="Browallia New" w:hint="cs"/>
          <w:sz w:val="24"/>
          <w:szCs w:val="24"/>
          <w:cs/>
        </w:rPr>
        <w:t>พัน</w:t>
      </w:r>
      <w:r w:rsidRPr="006461EA">
        <w:rPr>
          <w:rFonts w:ascii="Browallia New" w:hAnsi="Browallia New" w:cs="Browallia New"/>
          <w:sz w:val="24"/>
          <w:szCs w:val="24"/>
          <w:cs/>
        </w:rPr>
        <w:t>บาท)</w:t>
      </w:r>
    </w:p>
    <w:tbl>
      <w:tblPr>
        <w:tblW w:w="89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84"/>
        <w:gridCol w:w="1133"/>
        <w:gridCol w:w="278"/>
        <w:gridCol w:w="1275"/>
        <w:gridCol w:w="239"/>
        <w:gridCol w:w="1276"/>
        <w:gridCol w:w="236"/>
        <w:gridCol w:w="1276"/>
      </w:tblGrid>
      <w:tr w:rsidR="00565A68" w:rsidRPr="00815435" w14:paraId="7D066D9A" w14:textId="77777777" w:rsidTr="0958ACE3">
        <w:trPr>
          <w:cantSplit/>
        </w:trPr>
        <w:tc>
          <w:tcPr>
            <w:tcW w:w="3284" w:type="dxa"/>
          </w:tcPr>
          <w:p w14:paraId="6459ABAD" w14:textId="77777777" w:rsidR="00D2078C" w:rsidRPr="00815435" w:rsidRDefault="00D2078C" w:rsidP="00815435">
            <w:pPr>
              <w:spacing w:line="240" w:lineRule="auto"/>
              <w:ind w:left="-108" w:righ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C054E" w14:textId="77777777" w:rsidR="00D2078C" w:rsidRPr="00815435" w:rsidRDefault="00D2078C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1046C08" w14:textId="77777777" w:rsidR="00D2078C" w:rsidRPr="00815435" w:rsidRDefault="00D2078C" w:rsidP="00815435">
            <w:pPr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B161EC" w14:textId="77777777" w:rsidR="00D2078C" w:rsidRPr="00815435" w:rsidRDefault="00D2078C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65A68" w:rsidRPr="00815435" w14:paraId="7DA4FD97" w14:textId="77777777" w:rsidTr="0958ACE3">
        <w:trPr>
          <w:cantSplit/>
        </w:trPr>
        <w:tc>
          <w:tcPr>
            <w:tcW w:w="3284" w:type="dxa"/>
          </w:tcPr>
          <w:p w14:paraId="7AA7A919" w14:textId="77777777" w:rsidR="00D2078C" w:rsidRPr="00815435" w:rsidRDefault="00D2078C" w:rsidP="00815435">
            <w:pPr>
              <w:spacing w:line="240" w:lineRule="auto"/>
              <w:ind w:left="-108" w:righ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F238A" w14:textId="77777777" w:rsidR="00D2078C" w:rsidRPr="00815435" w:rsidRDefault="00D2078C" w:rsidP="00815435">
            <w:pPr>
              <w:spacing w:line="240" w:lineRule="auto"/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8" w:type="dxa"/>
          </w:tcPr>
          <w:p w14:paraId="18D31790" w14:textId="77777777" w:rsidR="00D2078C" w:rsidRPr="00815435" w:rsidRDefault="00D2078C" w:rsidP="00815435">
            <w:pPr>
              <w:spacing w:line="240" w:lineRule="auto"/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BAC27" w14:textId="77777777" w:rsidR="00D2078C" w:rsidRPr="00815435" w:rsidRDefault="00D2078C" w:rsidP="00815435">
            <w:pPr>
              <w:spacing w:line="240" w:lineRule="auto"/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39" w:type="dxa"/>
          </w:tcPr>
          <w:p w14:paraId="0D4840E4" w14:textId="77777777" w:rsidR="00D2078C" w:rsidRPr="00815435" w:rsidRDefault="00D2078C" w:rsidP="00815435">
            <w:pPr>
              <w:spacing w:line="240" w:lineRule="auto"/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EE33E3" w14:textId="77777777" w:rsidR="00D2078C" w:rsidRPr="00815435" w:rsidRDefault="00D2078C" w:rsidP="00815435">
            <w:pPr>
              <w:spacing w:line="240" w:lineRule="auto"/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36" w:type="dxa"/>
          </w:tcPr>
          <w:p w14:paraId="784942C2" w14:textId="77777777" w:rsidR="00D2078C" w:rsidRPr="00815435" w:rsidRDefault="00D2078C" w:rsidP="00815435">
            <w:pPr>
              <w:spacing w:line="240" w:lineRule="auto"/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30EA1" w14:textId="77777777" w:rsidR="00D2078C" w:rsidRPr="00815435" w:rsidRDefault="00D2078C" w:rsidP="00815435">
            <w:pPr>
              <w:spacing w:line="240" w:lineRule="auto"/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565A68" w:rsidRPr="00815435" w14:paraId="42CCDC05" w14:textId="77777777" w:rsidTr="0958ACE3">
        <w:tc>
          <w:tcPr>
            <w:tcW w:w="3284" w:type="dxa"/>
            <w:hideMark/>
          </w:tcPr>
          <w:p w14:paraId="3DA19885" w14:textId="5746C493" w:rsidR="00D2078C" w:rsidRPr="00815435" w:rsidRDefault="00D2078C" w:rsidP="0081543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C84CCB" w:rsidRPr="008154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แสดงฐานะการเงิน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7B64FA28" w14:textId="77777777" w:rsidR="00D2078C" w:rsidRPr="00815435" w:rsidRDefault="00D2078C" w:rsidP="0081543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78" w:type="dxa"/>
          </w:tcPr>
          <w:p w14:paraId="6BDDDA8C" w14:textId="77777777" w:rsidR="00D2078C" w:rsidRPr="00815435" w:rsidRDefault="00D2078C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39161D2D" w14:textId="77777777" w:rsidR="00D2078C" w:rsidRPr="00815435" w:rsidRDefault="00D2078C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9" w:type="dxa"/>
          </w:tcPr>
          <w:p w14:paraId="206A2BFB" w14:textId="77777777" w:rsidR="00D2078C" w:rsidRPr="00815435" w:rsidRDefault="00D2078C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425ED7D" w14:textId="77777777" w:rsidR="00D2078C" w:rsidRPr="00815435" w:rsidRDefault="00D2078C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5E149BD1" w14:textId="77777777" w:rsidR="00D2078C" w:rsidRPr="00815435" w:rsidRDefault="00D2078C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57AA7EBC" w14:textId="77777777" w:rsidR="00D2078C" w:rsidRPr="00815435" w:rsidRDefault="00D2078C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875DA" w:rsidRPr="00815435" w14:paraId="42191E8E" w14:textId="77777777" w:rsidTr="0958ACE3">
        <w:tc>
          <w:tcPr>
            <w:tcW w:w="3284" w:type="dxa"/>
          </w:tcPr>
          <w:p w14:paraId="5EABEFA7" w14:textId="77777777" w:rsidR="005875DA" w:rsidRPr="00815435" w:rsidRDefault="005875DA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ลูกหนี้เงินประกันผลงาน </w:t>
            </w:r>
          </w:p>
          <w:p w14:paraId="482190F8" w14:textId="462D9B4F" w:rsidR="005875DA" w:rsidRPr="00815435" w:rsidRDefault="005875DA" w:rsidP="00815435">
            <w:pPr>
              <w:spacing w:line="240" w:lineRule="auto"/>
              <w:ind w:left="34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769FFF45" w14:textId="77777777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AC35C2D" w14:textId="1127B686" w:rsidR="005875DA" w:rsidRPr="00815435" w:rsidRDefault="00BC0ACC" w:rsidP="0081543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="005875DA" w:rsidRPr="0081543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8" w:type="dxa"/>
          </w:tcPr>
          <w:p w14:paraId="43B3FB45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0DEE64D" w14:textId="77777777" w:rsidR="00990EBF" w:rsidRPr="00815435" w:rsidRDefault="00990EB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BB667F" w14:textId="29258EAA" w:rsidR="005875DA" w:rsidRPr="00815435" w:rsidRDefault="00990EB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16,707</w:t>
            </w:r>
          </w:p>
        </w:tc>
        <w:tc>
          <w:tcPr>
            <w:tcW w:w="239" w:type="dxa"/>
          </w:tcPr>
          <w:p w14:paraId="32580D93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9ABF5B" w14:textId="77777777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0D8868" w14:textId="741458C1" w:rsidR="005875DA" w:rsidRPr="00815435" w:rsidRDefault="00BC0ACC" w:rsidP="0081543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="005875DA" w:rsidRPr="008154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36ECF9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7CE8304C" w14:textId="77777777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2DFB94" w14:textId="487A76AE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16,707</w:t>
            </w:r>
          </w:p>
        </w:tc>
      </w:tr>
      <w:tr w:rsidR="005875DA" w:rsidRPr="00815435" w14:paraId="5369507D" w14:textId="77777777" w:rsidTr="0958ACE3">
        <w:tc>
          <w:tcPr>
            <w:tcW w:w="3284" w:type="dxa"/>
          </w:tcPr>
          <w:p w14:paraId="58B5F37E" w14:textId="6D1B9DE5" w:rsidR="005875DA" w:rsidRPr="00815435" w:rsidRDefault="005875DA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ลูกหนี้เงินประกันผลงาน - สุทธิ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574B14AB" w14:textId="461D478F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47,548</w:t>
            </w:r>
          </w:p>
        </w:tc>
        <w:tc>
          <w:tcPr>
            <w:tcW w:w="278" w:type="dxa"/>
          </w:tcPr>
          <w:p w14:paraId="7664D389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51432CC" w14:textId="5A488F5F" w:rsidR="005875DA" w:rsidRPr="00815435" w:rsidRDefault="00990EB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30,842</w:t>
            </w:r>
          </w:p>
        </w:tc>
        <w:tc>
          <w:tcPr>
            <w:tcW w:w="239" w:type="dxa"/>
          </w:tcPr>
          <w:p w14:paraId="42ED71AF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A2F1B8B" w14:textId="143A82E1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47,548</w:t>
            </w:r>
          </w:p>
        </w:tc>
        <w:tc>
          <w:tcPr>
            <w:tcW w:w="236" w:type="dxa"/>
          </w:tcPr>
          <w:p w14:paraId="6C407C95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00F85F36" w14:textId="43E19121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30,842</w:t>
            </w:r>
          </w:p>
        </w:tc>
      </w:tr>
      <w:tr w:rsidR="005875DA" w:rsidRPr="00815435" w14:paraId="0BCA7EB7" w14:textId="77777777" w:rsidTr="0958ACE3">
        <w:tc>
          <w:tcPr>
            <w:tcW w:w="3284" w:type="dxa"/>
            <w:hideMark/>
          </w:tcPr>
          <w:p w14:paraId="0A41BC42" w14:textId="7F326A83" w:rsidR="005875DA" w:rsidRPr="00815435" w:rsidRDefault="005875DA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</w:tcPr>
          <w:p w14:paraId="16DFDDB0" w14:textId="697A2D52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2,56</w:t>
            </w:r>
            <w:r w:rsidR="00077299"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,585</w:t>
            </w:r>
          </w:p>
        </w:tc>
        <w:tc>
          <w:tcPr>
            <w:tcW w:w="278" w:type="dxa"/>
          </w:tcPr>
          <w:p w14:paraId="254854C6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14:paraId="62E8ED5E" w14:textId="5FF112B8" w:rsidR="005875DA" w:rsidRPr="00815435" w:rsidRDefault="0958ACE3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2,558,585</w:t>
            </w:r>
          </w:p>
        </w:tc>
        <w:tc>
          <w:tcPr>
            <w:tcW w:w="239" w:type="dxa"/>
          </w:tcPr>
          <w:p w14:paraId="1CE72D41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6BBFE4FC" w14:textId="376B0CB8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1,70</w:t>
            </w:r>
            <w:r w:rsidR="008607D3" w:rsidRPr="0081543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15435">
              <w:rPr>
                <w:rFonts w:ascii="Browallia New" w:hAnsi="Browallia New" w:cs="Browallia New"/>
                <w:sz w:val="24"/>
                <w:szCs w:val="24"/>
              </w:rPr>
              <w:t>,584</w:t>
            </w:r>
          </w:p>
        </w:tc>
        <w:tc>
          <w:tcPr>
            <w:tcW w:w="236" w:type="dxa"/>
          </w:tcPr>
          <w:p w14:paraId="3BC0979A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6684B2C1" w14:textId="709AC048" w:rsidR="005875DA" w:rsidRPr="00815435" w:rsidRDefault="005875DA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1,70</w:t>
            </w:r>
            <w:r w:rsidR="008607D3" w:rsidRPr="0081543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15435">
              <w:rPr>
                <w:rFonts w:ascii="Browallia New" w:hAnsi="Browallia New" w:cs="Browallia New"/>
                <w:sz w:val="24"/>
                <w:szCs w:val="24"/>
              </w:rPr>
              <w:t>,584</w:t>
            </w:r>
          </w:p>
        </w:tc>
      </w:tr>
      <w:tr w:rsidR="005875DA" w:rsidRPr="00815435" w14:paraId="42A75616" w14:textId="77777777" w:rsidTr="0958ACE3">
        <w:tc>
          <w:tcPr>
            <w:tcW w:w="3284" w:type="dxa"/>
          </w:tcPr>
          <w:p w14:paraId="5B009131" w14:textId="0AB33BE7" w:rsidR="005875DA" w:rsidRPr="00815435" w:rsidRDefault="005875DA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3" w:type="dxa"/>
          </w:tcPr>
          <w:p w14:paraId="3FCED892" w14:textId="46B8B17C" w:rsidR="005875DA" w:rsidRPr="00815435" w:rsidRDefault="00077299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5875DA"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,992</w:t>
            </w:r>
          </w:p>
        </w:tc>
        <w:tc>
          <w:tcPr>
            <w:tcW w:w="278" w:type="dxa"/>
          </w:tcPr>
          <w:p w14:paraId="7D5735B9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14:paraId="15B4EE80" w14:textId="578D9F5A" w:rsidR="005875DA" w:rsidRPr="00815435" w:rsidRDefault="0958ACE3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3,921</w:t>
            </w:r>
          </w:p>
        </w:tc>
        <w:tc>
          <w:tcPr>
            <w:tcW w:w="239" w:type="dxa"/>
          </w:tcPr>
          <w:p w14:paraId="592E5461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6167E9B3" w14:textId="759ECC13" w:rsidR="005875DA" w:rsidRPr="00815435" w:rsidRDefault="008607D3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5875DA" w:rsidRPr="0081543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,992</w:t>
            </w:r>
          </w:p>
        </w:tc>
        <w:tc>
          <w:tcPr>
            <w:tcW w:w="236" w:type="dxa"/>
          </w:tcPr>
          <w:p w14:paraId="6A7D5769" w14:textId="77777777" w:rsidR="005875DA" w:rsidRPr="00815435" w:rsidRDefault="005875DA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658F39C0" w14:textId="0DD0837E" w:rsidR="005875DA" w:rsidRPr="00815435" w:rsidRDefault="008607D3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875DA" w:rsidRPr="00815435">
              <w:rPr>
                <w:rFonts w:ascii="Browallia New" w:hAnsi="Browallia New" w:cs="Browallia New"/>
                <w:sz w:val="24"/>
                <w:szCs w:val="24"/>
              </w:rPr>
              <w:t>,992</w:t>
            </w:r>
          </w:p>
        </w:tc>
      </w:tr>
      <w:tr w:rsidR="00634AA7" w:rsidRPr="00815435" w14:paraId="3A926510" w14:textId="77777777" w:rsidTr="0958ACE3">
        <w:tc>
          <w:tcPr>
            <w:tcW w:w="3284" w:type="dxa"/>
          </w:tcPr>
          <w:p w14:paraId="2B9BC668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2175921" w14:textId="77777777" w:rsidR="00634AA7" w:rsidRPr="00815435" w:rsidRDefault="00634AA7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78" w:type="dxa"/>
          </w:tcPr>
          <w:p w14:paraId="24C2F632" w14:textId="77777777" w:rsidR="00634AA7" w:rsidRPr="00815435" w:rsidRDefault="00634AA7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14:paraId="666BA046" w14:textId="77777777" w:rsidR="00634AA7" w:rsidRPr="00815435" w:rsidRDefault="00634AA7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9F07B8A" w14:textId="77777777" w:rsidR="00634AA7" w:rsidRPr="00815435" w:rsidRDefault="00634AA7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29C03C5E" w14:textId="77777777" w:rsidR="00634AA7" w:rsidRPr="00815435" w:rsidRDefault="00634AA7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</w:tcPr>
          <w:p w14:paraId="4ED8B6D1" w14:textId="77777777" w:rsidR="00634AA7" w:rsidRPr="00815435" w:rsidRDefault="00634AA7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6AEA5381" w14:textId="77777777" w:rsidR="00634AA7" w:rsidRPr="00815435" w:rsidRDefault="00634AA7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4AA7" w:rsidRPr="00815435" w14:paraId="1DD2291E" w14:textId="77777777" w:rsidTr="00815435">
        <w:trPr>
          <w:trHeight w:val="139"/>
        </w:trPr>
        <w:tc>
          <w:tcPr>
            <w:tcW w:w="3284" w:type="dxa"/>
          </w:tcPr>
          <w:p w14:paraId="0679E101" w14:textId="7341187A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33" w:type="dxa"/>
          </w:tcPr>
          <w:p w14:paraId="0CB9853C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4439062B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AE8260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CC8625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434184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51309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280EF1" w14:textId="77777777" w:rsidR="00634AA7" w:rsidRPr="00815435" w:rsidRDefault="00634AA7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B1EAF" w:rsidRPr="00815435" w14:paraId="10EB5987" w14:textId="77777777" w:rsidTr="0958ACE3">
        <w:tc>
          <w:tcPr>
            <w:tcW w:w="3284" w:type="dxa"/>
          </w:tcPr>
          <w:p w14:paraId="3DEA483A" w14:textId="77777777" w:rsidR="000B1EAF" w:rsidRPr="00815435" w:rsidRDefault="000B1EAF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3" w:type="dxa"/>
          </w:tcPr>
          <w:p w14:paraId="5FE1BD9F" w14:textId="2EC8D24A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1,607,025</w:t>
            </w:r>
          </w:p>
        </w:tc>
        <w:tc>
          <w:tcPr>
            <w:tcW w:w="278" w:type="dxa"/>
          </w:tcPr>
          <w:p w14:paraId="723473D2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14:paraId="614C312E" w14:textId="519C0F15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1,612,479</w:t>
            </w:r>
          </w:p>
        </w:tc>
        <w:tc>
          <w:tcPr>
            <w:tcW w:w="239" w:type="dxa"/>
          </w:tcPr>
          <w:p w14:paraId="43078F26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140B6BB1" w14:textId="03558EE5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1,620,837</w:t>
            </w:r>
          </w:p>
        </w:tc>
        <w:tc>
          <w:tcPr>
            <w:tcW w:w="236" w:type="dxa"/>
          </w:tcPr>
          <w:p w14:paraId="152F1256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49DF2716" w14:textId="04213673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1,626,291</w:t>
            </w:r>
          </w:p>
        </w:tc>
      </w:tr>
      <w:tr w:rsidR="000B1EAF" w:rsidRPr="00815435" w14:paraId="6E82EBD3" w14:textId="77777777" w:rsidTr="0958ACE3">
        <w:tc>
          <w:tcPr>
            <w:tcW w:w="3284" w:type="dxa"/>
          </w:tcPr>
          <w:p w14:paraId="2FD63E0D" w14:textId="77777777" w:rsidR="000B1EAF" w:rsidRPr="00815435" w:rsidRDefault="000B1EAF" w:rsidP="00815435">
            <w:pPr>
              <w:spacing w:line="240" w:lineRule="auto"/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</w:tcPr>
          <w:p w14:paraId="4917406E" w14:textId="693833C1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122,620</w:t>
            </w:r>
          </w:p>
        </w:tc>
        <w:tc>
          <w:tcPr>
            <w:tcW w:w="278" w:type="dxa"/>
          </w:tcPr>
          <w:p w14:paraId="1C0F8F49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14:paraId="1BF89666" w14:textId="4E34B6CE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117,166</w:t>
            </w:r>
          </w:p>
        </w:tc>
        <w:tc>
          <w:tcPr>
            <w:tcW w:w="239" w:type="dxa"/>
          </w:tcPr>
          <w:p w14:paraId="2AAE8758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048B0EF8" w14:textId="4ED53F37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103,545</w:t>
            </w:r>
          </w:p>
        </w:tc>
        <w:tc>
          <w:tcPr>
            <w:tcW w:w="236" w:type="dxa"/>
          </w:tcPr>
          <w:p w14:paraId="65C9E4F5" w14:textId="77777777" w:rsidR="000B1EAF" w:rsidRPr="00815435" w:rsidRDefault="000B1EAF" w:rsidP="00815435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0D6172EF" w14:textId="73170BA5" w:rsidR="000B1EAF" w:rsidRPr="00815435" w:rsidRDefault="000B1EAF" w:rsidP="0081543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15435">
              <w:rPr>
                <w:rFonts w:ascii="Browallia New" w:hAnsi="Browallia New" w:cs="Browallia New"/>
                <w:sz w:val="24"/>
                <w:szCs w:val="24"/>
              </w:rPr>
              <w:t>98,091</w:t>
            </w:r>
          </w:p>
        </w:tc>
      </w:tr>
    </w:tbl>
    <w:p w14:paraId="477B3F34" w14:textId="0ADF4BE3" w:rsidR="000B1EAF" w:rsidRPr="00815435" w:rsidRDefault="000B1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158F1603" w14:textId="35D7A28B" w:rsidR="008B48FA" w:rsidRDefault="00DA758E" w:rsidP="00B9179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A758E">
        <w:rPr>
          <w:rFonts w:ascii="Browallia New" w:hAnsi="Browallia New" w:cs="Browallia New"/>
          <w:sz w:val="28"/>
          <w:szCs w:val="28"/>
          <w:u w:val="single"/>
          <w:cs/>
        </w:rPr>
        <w:t>การออกงบการเงินใหม่</w:t>
      </w:r>
    </w:p>
    <w:p w14:paraId="29680548" w14:textId="545763C0" w:rsidR="008B48FA" w:rsidRPr="000E5743" w:rsidRDefault="008B48FA" w:rsidP="002F522C">
      <w:pPr>
        <w:ind w:left="426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22B2EA0C" w14:textId="77777777" w:rsidR="00BB3BD8" w:rsidRPr="000E5743" w:rsidRDefault="00BB3BD8" w:rsidP="00BB3BD8">
      <w:pPr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งบการเงินรวมและงบการเงินเฉพาะบริษัทสำหรับปีสิ้นสุดวันที่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31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2561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ตามรายงานลงวันที่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28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กุมภาพันธ์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2562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ที่เผยแพร่ก่อนหน้านี้ได้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จัดทำขึ้นโดยรวมงบการเงินของกิจการร่วมค้าและส่วนแบ่งผลขาดทุนจากการร่วมค้า จากงบการเงินที่จัดทำโดยผู้บริหาร ซึ่งยังไม่ได้ตรวจสอบโดยผู้สอบบัญชี</w:t>
      </w:r>
    </w:p>
    <w:p w14:paraId="44C990D2" w14:textId="77777777" w:rsidR="00BB3BD8" w:rsidRPr="00BB3BD8" w:rsidRDefault="00BB3BD8" w:rsidP="00BB3BD8">
      <w:pPr>
        <w:ind w:left="42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3C5A68E" w14:textId="77777777" w:rsidR="00BB3BD8" w:rsidRPr="000E5743" w:rsidRDefault="00BB3BD8" w:rsidP="00BB3BD8">
      <w:pPr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>บริษัทลงทุนใน</w:t>
      </w:r>
      <w:r w:rsidRPr="000E5743">
        <w:rPr>
          <w:rFonts w:ascii="Browallia New" w:hAnsi="Browallia New" w:cs="Browallia New" w:hint="cs"/>
          <w:sz w:val="28"/>
          <w:szCs w:val="28"/>
          <w:cs/>
          <w:lang w:val="th-TH"/>
        </w:rPr>
        <w:t>กิจ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การร่วมค้าในต่างประเทศเป็นสัดส่วนร้อยละ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45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โดยบันทึกเป็นเงินลงทุนตามวิธีส่วนได้เสียในงบการเงินรวมสำหรับปีสิ้นสุดวันที่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31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2561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ซึ่งมีมูลค่าตามบัญชีจำนวน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150.42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ล้านบาท และส่วนแบ่งขาดทุนของกิจการร่วมค้าตามวิธีส่วนได้เสียสำหรับปีสิ้นสุดวันเดียวกัน จำนวน </w:t>
      </w:r>
      <w:r w:rsidRPr="000E5743">
        <w:rPr>
          <w:rFonts w:ascii="Browallia New" w:hAnsi="Browallia New" w:cs="Browallia New"/>
          <w:sz w:val="28"/>
          <w:szCs w:val="28"/>
          <w:lang w:val="th-TH"/>
        </w:rPr>
        <w:t>14.74</w:t>
      </w:r>
      <w:r w:rsidRPr="000E5743">
        <w:rPr>
          <w:rFonts w:ascii="Browallia New" w:hAnsi="Browallia New" w:cs="Browallia New"/>
          <w:sz w:val="28"/>
          <w:szCs w:val="28"/>
          <w:cs/>
          <w:lang w:val="th-TH"/>
        </w:rPr>
        <w:t xml:space="preserve"> ล้านบาท</w:t>
      </w:r>
      <w:r w:rsidRPr="000E574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ในขณะที่กิจการร่วมค้าในต่างประเทศมีผลขาดทุนและมีข้อบ่งชี้การด้อยค่า บริษัทไม่มีการบันทึกค่าเผื่อการด้อยค่าเนื่องจากการประเมินมูลค่าที่คาดว่าจะได้รับคืนโดยใช้วิธีมูลค่าจากการใช้สูงกว่ามูลค่าตามบัญชี</w:t>
      </w:r>
    </w:p>
    <w:p w14:paraId="50933607" w14:textId="77777777" w:rsidR="00BB3BD8" w:rsidRPr="00BB3BD8" w:rsidRDefault="00BB3BD8" w:rsidP="00BB3BD8">
      <w:pPr>
        <w:ind w:left="42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028C4D0" w14:textId="4162B509" w:rsidR="000E5743" w:rsidRPr="00BB3BD8" w:rsidRDefault="00BB3BD8" w:rsidP="00BB3BD8">
      <w:pPr>
        <w:ind w:left="42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หลังจากนั้น </w:t>
      </w:r>
      <w:r w:rsidRPr="00BB3BD8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งบการเงินของกิจการร่วมค้าได้รับการตรวจสอบจากผู้สอบบัญชีแล้ว โดยไม่มีผลแตกต่างจากงบการเงินที่จัดทำโดยผู้บริหาร จึงไม่มีความจำเป็นที่ต้องปรับปรุงงบการเงินรวมที่บริษัทได้เคยนำเสนอไปแล้วเมื่อวันที่ </w:t>
      </w:r>
      <w:r w:rsidRPr="00BB3BD8">
        <w:rPr>
          <w:rFonts w:ascii="Browallia New" w:hAnsi="Browallia New" w:cs="Browallia New"/>
          <w:sz w:val="28"/>
          <w:szCs w:val="28"/>
          <w:lang w:val="th-TH"/>
        </w:rPr>
        <w:t xml:space="preserve">28 </w:t>
      </w:r>
      <w:r w:rsidRPr="00BB3BD8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กุมภาพันธ์ </w:t>
      </w:r>
      <w:r w:rsidRPr="00BB3BD8">
        <w:rPr>
          <w:rFonts w:ascii="Browallia New" w:hAnsi="Browallia New" w:cs="Browallia New"/>
          <w:sz w:val="28"/>
          <w:szCs w:val="28"/>
          <w:lang w:val="th-TH"/>
        </w:rPr>
        <w:t>2562</w:t>
      </w:r>
    </w:p>
    <w:p w14:paraId="02C7F696" w14:textId="77777777" w:rsidR="00BB3BD8" w:rsidRPr="000E5743" w:rsidRDefault="00BB3BD8" w:rsidP="00BB3BD8">
      <w:pPr>
        <w:ind w:left="426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24E875A7" w14:textId="5EBD0C56" w:rsidR="00031ABC" w:rsidRPr="006461EA" w:rsidRDefault="00B9179F" w:rsidP="00B9179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461EA">
        <w:rPr>
          <w:rFonts w:ascii="Browallia New" w:hAnsi="Browallia New" w:cs="Browallia New" w:hint="cs"/>
          <w:sz w:val="28"/>
          <w:szCs w:val="28"/>
          <w:u w:val="single"/>
          <w:cs/>
        </w:rPr>
        <w:t>การอนุมัติงบการเงิน</w:t>
      </w:r>
    </w:p>
    <w:p w14:paraId="04F63CCC" w14:textId="77777777" w:rsidR="00B9179F" w:rsidRPr="000E5743" w:rsidRDefault="00B9179F" w:rsidP="00B91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053AB277" w14:textId="0E05F8B2" w:rsidR="00982981" w:rsidRPr="00EC29A1" w:rsidRDefault="0083780C" w:rsidP="004B5CEE">
      <w:pPr>
        <w:ind w:left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งบการเงินรวมและงบการเงินเฉพาะของบริษัทสำหรับปีสิ้นสุดวันที่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6461E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60527" w:rsidRPr="006461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 ได้รับอนุมัติจากกรรมการ</w:t>
      </w:r>
      <w:r w:rsidR="00BB3BD8">
        <w:rPr>
          <w:rFonts w:ascii="Browallia New" w:hAnsi="Browallia New" w:cs="Browallia New" w:hint="cs"/>
          <w:sz w:val="28"/>
          <w:szCs w:val="28"/>
          <w:cs/>
          <w:lang w:val="th-TH"/>
        </w:rPr>
        <w:t>ผู้มีอำนาจ</w:t>
      </w:r>
      <w:bookmarkStart w:id="8" w:name="_GoBack"/>
      <w:bookmarkEnd w:id="8"/>
      <w:r w:rsidRPr="006461EA">
        <w:rPr>
          <w:rFonts w:ascii="Browallia New" w:hAnsi="Browallia New" w:cs="Browallia New"/>
          <w:sz w:val="28"/>
          <w:szCs w:val="28"/>
          <w:cs/>
          <w:lang w:val="th-TH"/>
        </w:rPr>
        <w:t xml:space="preserve">ของบริษัท เมื่อวันที่ </w:t>
      </w:r>
      <w:r w:rsidR="00B51A2D" w:rsidRPr="006461EA">
        <w:rPr>
          <w:rFonts w:ascii="Browallia New" w:hAnsi="Browallia New" w:cs="Browallia New"/>
          <w:sz w:val="28"/>
          <w:szCs w:val="28"/>
          <w:lang w:val="en-GB"/>
        </w:rPr>
        <w:t>2</w:t>
      </w:r>
      <w:r w:rsidR="00E07B2B">
        <w:rPr>
          <w:rFonts w:ascii="Browallia New" w:hAnsi="Browallia New" w:cs="Browallia New"/>
          <w:sz w:val="28"/>
          <w:szCs w:val="28"/>
        </w:rPr>
        <w:t>9</w:t>
      </w:r>
      <w:r w:rsidR="00260527" w:rsidRPr="006461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07B2B">
        <w:rPr>
          <w:rFonts w:ascii="Browallia New" w:hAnsi="Browallia New" w:cs="Browallia New" w:hint="cs"/>
          <w:sz w:val="28"/>
          <w:szCs w:val="28"/>
          <w:cs/>
          <w:lang w:val="en-GB"/>
        </w:rPr>
        <w:t>เมษายน</w:t>
      </w:r>
      <w:r w:rsidR="00260527" w:rsidRPr="006461EA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</w:p>
    <w:sectPr w:rsidR="00982981" w:rsidRPr="00EC29A1" w:rsidSect="006144D9">
      <w:pgSz w:w="11909" w:h="16834" w:code="9"/>
      <w:pgMar w:top="1616" w:right="1134" w:bottom="709" w:left="1440" w:header="992" w:footer="37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E0433" w14:textId="77777777" w:rsidR="008A1B92" w:rsidRDefault="008A1B92">
      <w:r>
        <w:separator/>
      </w:r>
    </w:p>
  </w:endnote>
  <w:endnote w:type="continuationSeparator" w:id="0">
    <w:p w14:paraId="7F9EC873" w14:textId="77777777" w:rsidR="008A1B92" w:rsidRDefault="008A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BFB7" w14:textId="77777777" w:rsidR="003746F7" w:rsidRDefault="003746F7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2D6F9863" w14:textId="77777777" w:rsidR="003746F7" w:rsidRDefault="003746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68CF8" w14:textId="77777777" w:rsidR="003746F7" w:rsidRPr="004D5A33" w:rsidRDefault="003746F7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2DACC60" w14:textId="77777777" w:rsidR="003746F7" w:rsidRDefault="003746F7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4EDF6740" w14:textId="77777777" w:rsidR="003746F7" w:rsidRDefault="003746F7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6E37" w14:textId="77777777" w:rsidR="003746F7" w:rsidRDefault="003746F7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E4E15" w14:textId="77777777" w:rsidR="008A1B92" w:rsidRDefault="008A1B92">
      <w:r>
        <w:separator/>
      </w:r>
    </w:p>
  </w:footnote>
  <w:footnote w:type="continuationSeparator" w:id="0">
    <w:p w14:paraId="3230DCFE" w14:textId="77777777" w:rsidR="008A1B92" w:rsidRDefault="008A1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2A74A9"/>
    <w:multiLevelType w:val="multilevel"/>
    <w:tmpl w:val="297CF9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Browallia New" w:hAnsi="Browallia New" w:cs="Browallia New" w:hint="default"/>
        <w:b w:val="0"/>
        <w:bCs w:val="0"/>
        <w:lang w:val="en-US"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085D7D10"/>
    <w:multiLevelType w:val="multilevel"/>
    <w:tmpl w:val="301CFEE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08A67593"/>
    <w:multiLevelType w:val="multilevel"/>
    <w:tmpl w:val="46D83BC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0DCD2E91"/>
    <w:multiLevelType w:val="hybridMultilevel"/>
    <w:tmpl w:val="E390884E"/>
    <w:lvl w:ilvl="0" w:tplc="3D729F2A">
      <w:start w:val="17"/>
      <w:numFmt w:val="bullet"/>
      <w:lvlText w:val="-"/>
      <w:lvlJc w:val="left"/>
      <w:pPr>
        <w:ind w:left="1267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1B38602F"/>
    <w:multiLevelType w:val="multilevel"/>
    <w:tmpl w:val="6AFCE14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220B34F8"/>
    <w:multiLevelType w:val="multilevel"/>
    <w:tmpl w:val="B3F0A462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6" w15:restartNumberingAfterBreak="0">
    <w:nsid w:val="2563084D"/>
    <w:multiLevelType w:val="hybridMultilevel"/>
    <w:tmpl w:val="3E0E0AB6"/>
    <w:lvl w:ilvl="0" w:tplc="F0F8E46C">
      <w:start w:val="1"/>
      <w:numFmt w:val="decimal"/>
      <w:lvlText w:val="4.%1"/>
      <w:lvlJc w:val="left"/>
      <w:pPr>
        <w:ind w:left="90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D3472BB"/>
    <w:multiLevelType w:val="multilevel"/>
    <w:tmpl w:val="BA18C8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92502"/>
    <w:multiLevelType w:val="multilevel"/>
    <w:tmpl w:val="F7DA020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4" w15:restartNumberingAfterBreak="0">
    <w:nsid w:val="660D51AA"/>
    <w:multiLevelType w:val="hybridMultilevel"/>
    <w:tmpl w:val="8EB64F88"/>
    <w:lvl w:ilvl="0" w:tplc="310296C6">
      <w:start w:val="1"/>
      <w:numFmt w:val="decimal"/>
      <w:lvlText w:val="6.%1"/>
      <w:lvlJc w:val="left"/>
      <w:pPr>
        <w:ind w:left="117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666E61B6"/>
    <w:multiLevelType w:val="multilevel"/>
    <w:tmpl w:val="EA5C8FF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7" w15:restartNumberingAfterBreak="0">
    <w:nsid w:val="7A1D7A67"/>
    <w:multiLevelType w:val="multilevel"/>
    <w:tmpl w:val="AEEC46C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5.4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6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13"/>
  </w:num>
  <w:num w:numId="19">
    <w:abstractNumId w:val="18"/>
  </w:num>
  <w:num w:numId="20">
    <w:abstractNumId w:val="27"/>
  </w:num>
  <w:num w:numId="21">
    <w:abstractNumId w:val="16"/>
  </w:num>
  <w:num w:numId="22">
    <w:abstractNumId w:val="24"/>
  </w:num>
  <w:num w:numId="23">
    <w:abstractNumId w:val="21"/>
  </w:num>
  <w:num w:numId="24">
    <w:abstractNumId w:val="12"/>
  </w:num>
  <w:num w:numId="25">
    <w:abstractNumId w:val="14"/>
  </w:num>
  <w:num w:numId="26">
    <w:abstractNumId w:val="25"/>
  </w:num>
  <w:num w:numId="27">
    <w:abstractNumId w:val="11"/>
  </w:num>
  <w:num w:numId="2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3D0"/>
    <w:rsid w:val="0000082D"/>
    <w:rsid w:val="0000086B"/>
    <w:rsid w:val="00002045"/>
    <w:rsid w:val="000028E7"/>
    <w:rsid w:val="000030A8"/>
    <w:rsid w:val="0000344E"/>
    <w:rsid w:val="00004AB9"/>
    <w:rsid w:val="00004DC8"/>
    <w:rsid w:val="00004FCC"/>
    <w:rsid w:val="00004FD8"/>
    <w:rsid w:val="00005C27"/>
    <w:rsid w:val="0000608E"/>
    <w:rsid w:val="00006714"/>
    <w:rsid w:val="00006965"/>
    <w:rsid w:val="00006E8A"/>
    <w:rsid w:val="000071C3"/>
    <w:rsid w:val="00010346"/>
    <w:rsid w:val="000107DA"/>
    <w:rsid w:val="00010808"/>
    <w:rsid w:val="00010873"/>
    <w:rsid w:val="0001139C"/>
    <w:rsid w:val="0001182A"/>
    <w:rsid w:val="00011A1D"/>
    <w:rsid w:val="0001223E"/>
    <w:rsid w:val="000128FA"/>
    <w:rsid w:val="00012ECC"/>
    <w:rsid w:val="00013288"/>
    <w:rsid w:val="0001339E"/>
    <w:rsid w:val="000138E1"/>
    <w:rsid w:val="00013FC5"/>
    <w:rsid w:val="00014838"/>
    <w:rsid w:val="00014A22"/>
    <w:rsid w:val="00014C5F"/>
    <w:rsid w:val="00015D2C"/>
    <w:rsid w:val="00016131"/>
    <w:rsid w:val="000164BD"/>
    <w:rsid w:val="00016777"/>
    <w:rsid w:val="00016CF3"/>
    <w:rsid w:val="000201A4"/>
    <w:rsid w:val="00020200"/>
    <w:rsid w:val="0002025E"/>
    <w:rsid w:val="000207D1"/>
    <w:rsid w:val="00020CE2"/>
    <w:rsid w:val="00021705"/>
    <w:rsid w:val="0002174D"/>
    <w:rsid w:val="000219F2"/>
    <w:rsid w:val="00021D07"/>
    <w:rsid w:val="0002208E"/>
    <w:rsid w:val="0002228C"/>
    <w:rsid w:val="0002245C"/>
    <w:rsid w:val="00023380"/>
    <w:rsid w:val="00023763"/>
    <w:rsid w:val="000239ED"/>
    <w:rsid w:val="00023CCC"/>
    <w:rsid w:val="000244F1"/>
    <w:rsid w:val="00024602"/>
    <w:rsid w:val="00024B4F"/>
    <w:rsid w:val="0002717D"/>
    <w:rsid w:val="0002720A"/>
    <w:rsid w:val="000276EA"/>
    <w:rsid w:val="000277DA"/>
    <w:rsid w:val="00027E09"/>
    <w:rsid w:val="0003038B"/>
    <w:rsid w:val="00030BF3"/>
    <w:rsid w:val="00030E07"/>
    <w:rsid w:val="00030E46"/>
    <w:rsid w:val="00031350"/>
    <w:rsid w:val="00031ABC"/>
    <w:rsid w:val="000325C3"/>
    <w:rsid w:val="000326E3"/>
    <w:rsid w:val="000327EE"/>
    <w:rsid w:val="00032BA4"/>
    <w:rsid w:val="00032F2F"/>
    <w:rsid w:val="00033041"/>
    <w:rsid w:val="00033410"/>
    <w:rsid w:val="0003453B"/>
    <w:rsid w:val="000346AC"/>
    <w:rsid w:val="00034741"/>
    <w:rsid w:val="00034C7F"/>
    <w:rsid w:val="00034CA0"/>
    <w:rsid w:val="00034F52"/>
    <w:rsid w:val="00034F7A"/>
    <w:rsid w:val="00035678"/>
    <w:rsid w:val="000357CE"/>
    <w:rsid w:val="00036C74"/>
    <w:rsid w:val="00037249"/>
    <w:rsid w:val="000373FF"/>
    <w:rsid w:val="0004010C"/>
    <w:rsid w:val="00041946"/>
    <w:rsid w:val="000423CB"/>
    <w:rsid w:val="00042F8E"/>
    <w:rsid w:val="000435DE"/>
    <w:rsid w:val="0004361D"/>
    <w:rsid w:val="00043DF3"/>
    <w:rsid w:val="00043E0E"/>
    <w:rsid w:val="00044FCA"/>
    <w:rsid w:val="00045146"/>
    <w:rsid w:val="00045633"/>
    <w:rsid w:val="00045A67"/>
    <w:rsid w:val="00046060"/>
    <w:rsid w:val="00046865"/>
    <w:rsid w:val="000468BB"/>
    <w:rsid w:val="00046DAE"/>
    <w:rsid w:val="00047995"/>
    <w:rsid w:val="00050A67"/>
    <w:rsid w:val="00050A77"/>
    <w:rsid w:val="00052A28"/>
    <w:rsid w:val="0005390F"/>
    <w:rsid w:val="00053C98"/>
    <w:rsid w:val="00053F76"/>
    <w:rsid w:val="00054AE8"/>
    <w:rsid w:val="00055141"/>
    <w:rsid w:val="00055B4C"/>
    <w:rsid w:val="00055D7D"/>
    <w:rsid w:val="000563D7"/>
    <w:rsid w:val="000565C3"/>
    <w:rsid w:val="00056791"/>
    <w:rsid w:val="000567C4"/>
    <w:rsid w:val="0005780C"/>
    <w:rsid w:val="00057E91"/>
    <w:rsid w:val="000603E3"/>
    <w:rsid w:val="000607F4"/>
    <w:rsid w:val="00060AB9"/>
    <w:rsid w:val="00060AEC"/>
    <w:rsid w:val="0006131C"/>
    <w:rsid w:val="00061C20"/>
    <w:rsid w:val="00061C4D"/>
    <w:rsid w:val="00061C62"/>
    <w:rsid w:val="00061CFE"/>
    <w:rsid w:val="000620C7"/>
    <w:rsid w:val="00062636"/>
    <w:rsid w:val="00062D2B"/>
    <w:rsid w:val="0006359D"/>
    <w:rsid w:val="00063BFE"/>
    <w:rsid w:val="00064BAD"/>
    <w:rsid w:val="00064E6C"/>
    <w:rsid w:val="00065005"/>
    <w:rsid w:val="00065555"/>
    <w:rsid w:val="00065567"/>
    <w:rsid w:val="000657A3"/>
    <w:rsid w:val="0006628D"/>
    <w:rsid w:val="0006699D"/>
    <w:rsid w:val="00067039"/>
    <w:rsid w:val="000676DF"/>
    <w:rsid w:val="00067CB4"/>
    <w:rsid w:val="00067E17"/>
    <w:rsid w:val="000704D4"/>
    <w:rsid w:val="00070546"/>
    <w:rsid w:val="00070F21"/>
    <w:rsid w:val="0007175C"/>
    <w:rsid w:val="0007181A"/>
    <w:rsid w:val="00071846"/>
    <w:rsid w:val="00071B38"/>
    <w:rsid w:val="00071D5D"/>
    <w:rsid w:val="00071DB4"/>
    <w:rsid w:val="000729E9"/>
    <w:rsid w:val="000737B8"/>
    <w:rsid w:val="000739A4"/>
    <w:rsid w:val="00073B12"/>
    <w:rsid w:val="00073ED7"/>
    <w:rsid w:val="00074A0B"/>
    <w:rsid w:val="00074AA5"/>
    <w:rsid w:val="00074BC4"/>
    <w:rsid w:val="00074C5E"/>
    <w:rsid w:val="00074D28"/>
    <w:rsid w:val="00075357"/>
    <w:rsid w:val="00075711"/>
    <w:rsid w:val="0007590C"/>
    <w:rsid w:val="000767F0"/>
    <w:rsid w:val="000768AA"/>
    <w:rsid w:val="00076A01"/>
    <w:rsid w:val="00076A22"/>
    <w:rsid w:val="00076A64"/>
    <w:rsid w:val="00076A7E"/>
    <w:rsid w:val="00076A94"/>
    <w:rsid w:val="00077299"/>
    <w:rsid w:val="00077B83"/>
    <w:rsid w:val="000807A5"/>
    <w:rsid w:val="000808AE"/>
    <w:rsid w:val="00080C2E"/>
    <w:rsid w:val="00080C71"/>
    <w:rsid w:val="0008140E"/>
    <w:rsid w:val="0008172E"/>
    <w:rsid w:val="00081D62"/>
    <w:rsid w:val="00081E2D"/>
    <w:rsid w:val="00082258"/>
    <w:rsid w:val="00082E2B"/>
    <w:rsid w:val="00082E8A"/>
    <w:rsid w:val="00083752"/>
    <w:rsid w:val="00084484"/>
    <w:rsid w:val="00085CEC"/>
    <w:rsid w:val="000863BC"/>
    <w:rsid w:val="000877B8"/>
    <w:rsid w:val="00087BA2"/>
    <w:rsid w:val="000900E7"/>
    <w:rsid w:val="000915D2"/>
    <w:rsid w:val="0009178F"/>
    <w:rsid w:val="00091C5C"/>
    <w:rsid w:val="00091D4F"/>
    <w:rsid w:val="00091E58"/>
    <w:rsid w:val="00092288"/>
    <w:rsid w:val="000925F2"/>
    <w:rsid w:val="00093975"/>
    <w:rsid w:val="00093DC4"/>
    <w:rsid w:val="00093DF3"/>
    <w:rsid w:val="00094169"/>
    <w:rsid w:val="000944BD"/>
    <w:rsid w:val="000964EA"/>
    <w:rsid w:val="00096679"/>
    <w:rsid w:val="00097E3D"/>
    <w:rsid w:val="000A01F0"/>
    <w:rsid w:val="000A03A3"/>
    <w:rsid w:val="000A0782"/>
    <w:rsid w:val="000A135D"/>
    <w:rsid w:val="000A1A35"/>
    <w:rsid w:val="000A20F5"/>
    <w:rsid w:val="000A218C"/>
    <w:rsid w:val="000A21B4"/>
    <w:rsid w:val="000A23A5"/>
    <w:rsid w:val="000A27FC"/>
    <w:rsid w:val="000A2D12"/>
    <w:rsid w:val="000A3AE8"/>
    <w:rsid w:val="000A5333"/>
    <w:rsid w:val="000A54BE"/>
    <w:rsid w:val="000A5C2F"/>
    <w:rsid w:val="000A6BFF"/>
    <w:rsid w:val="000A6C85"/>
    <w:rsid w:val="000A6E21"/>
    <w:rsid w:val="000A732B"/>
    <w:rsid w:val="000A7505"/>
    <w:rsid w:val="000A7768"/>
    <w:rsid w:val="000A77CE"/>
    <w:rsid w:val="000A7826"/>
    <w:rsid w:val="000A78CD"/>
    <w:rsid w:val="000A79C6"/>
    <w:rsid w:val="000B028F"/>
    <w:rsid w:val="000B1828"/>
    <w:rsid w:val="000B1EAF"/>
    <w:rsid w:val="000B221A"/>
    <w:rsid w:val="000B25A4"/>
    <w:rsid w:val="000B2CFA"/>
    <w:rsid w:val="000B350E"/>
    <w:rsid w:val="000B36A1"/>
    <w:rsid w:val="000B3742"/>
    <w:rsid w:val="000B394F"/>
    <w:rsid w:val="000B3A26"/>
    <w:rsid w:val="000B3E74"/>
    <w:rsid w:val="000B40B1"/>
    <w:rsid w:val="000B4630"/>
    <w:rsid w:val="000B4B47"/>
    <w:rsid w:val="000B5042"/>
    <w:rsid w:val="000B55EE"/>
    <w:rsid w:val="000B560A"/>
    <w:rsid w:val="000B5E03"/>
    <w:rsid w:val="000B5E5A"/>
    <w:rsid w:val="000B6F57"/>
    <w:rsid w:val="000B7094"/>
    <w:rsid w:val="000B741C"/>
    <w:rsid w:val="000B7A68"/>
    <w:rsid w:val="000B7B9E"/>
    <w:rsid w:val="000C0D06"/>
    <w:rsid w:val="000C1122"/>
    <w:rsid w:val="000C11A2"/>
    <w:rsid w:val="000C12EF"/>
    <w:rsid w:val="000C1804"/>
    <w:rsid w:val="000C1DF0"/>
    <w:rsid w:val="000C236B"/>
    <w:rsid w:val="000C2438"/>
    <w:rsid w:val="000C24FC"/>
    <w:rsid w:val="000C2615"/>
    <w:rsid w:val="000C2707"/>
    <w:rsid w:val="000C2CCE"/>
    <w:rsid w:val="000C3B07"/>
    <w:rsid w:val="000C3E61"/>
    <w:rsid w:val="000C4167"/>
    <w:rsid w:val="000C41EC"/>
    <w:rsid w:val="000C4301"/>
    <w:rsid w:val="000C4F8D"/>
    <w:rsid w:val="000C4FF1"/>
    <w:rsid w:val="000C6751"/>
    <w:rsid w:val="000C6898"/>
    <w:rsid w:val="000C6A8F"/>
    <w:rsid w:val="000C6B88"/>
    <w:rsid w:val="000C75CA"/>
    <w:rsid w:val="000C7C2C"/>
    <w:rsid w:val="000D00E2"/>
    <w:rsid w:val="000D0132"/>
    <w:rsid w:val="000D1648"/>
    <w:rsid w:val="000D2550"/>
    <w:rsid w:val="000D27F7"/>
    <w:rsid w:val="000D2B79"/>
    <w:rsid w:val="000D2D6A"/>
    <w:rsid w:val="000D2E75"/>
    <w:rsid w:val="000D326E"/>
    <w:rsid w:val="000D3400"/>
    <w:rsid w:val="000D36B4"/>
    <w:rsid w:val="000D3BA6"/>
    <w:rsid w:val="000D52DE"/>
    <w:rsid w:val="000D5DD3"/>
    <w:rsid w:val="000D710F"/>
    <w:rsid w:val="000D7E4A"/>
    <w:rsid w:val="000E0A70"/>
    <w:rsid w:val="000E21A2"/>
    <w:rsid w:val="000E2537"/>
    <w:rsid w:val="000E2571"/>
    <w:rsid w:val="000E2C76"/>
    <w:rsid w:val="000E300E"/>
    <w:rsid w:val="000E34D7"/>
    <w:rsid w:val="000E3920"/>
    <w:rsid w:val="000E4441"/>
    <w:rsid w:val="000E4A00"/>
    <w:rsid w:val="000E5321"/>
    <w:rsid w:val="000E5743"/>
    <w:rsid w:val="000E6657"/>
    <w:rsid w:val="000E6B33"/>
    <w:rsid w:val="000E6E34"/>
    <w:rsid w:val="000E7ACB"/>
    <w:rsid w:val="000E7D98"/>
    <w:rsid w:val="000F0274"/>
    <w:rsid w:val="000F07D5"/>
    <w:rsid w:val="000F0925"/>
    <w:rsid w:val="000F0D4D"/>
    <w:rsid w:val="000F1431"/>
    <w:rsid w:val="000F1BB6"/>
    <w:rsid w:val="000F2E76"/>
    <w:rsid w:val="000F3567"/>
    <w:rsid w:val="000F35F6"/>
    <w:rsid w:val="000F3C9A"/>
    <w:rsid w:val="000F3F08"/>
    <w:rsid w:val="000F41E5"/>
    <w:rsid w:val="000F4998"/>
    <w:rsid w:val="000F4F18"/>
    <w:rsid w:val="000F527F"/>
    <w:rsid w:val="000F5496"/>
    <w:rsid w:val="000F5F52"/>
    <w:rsid w:val="000F6888"/>
    <w:rsid w:val="000F6CDC"/>
    <w:rsid w:val="000F72E9"/>
    <w:rsid w:val="0010082A"/>
    <w:rsid w:val="00100BC2"/>
    <w:rsid w:val="00100C8A"/>
    <w:rsid w:val="00100DA3"/>
    <w:rsid w:val="00100DF4"/>
    <w:rsid w:val="001019BA"/>
    <w:rsid w:val="00102292"/>
    <w:rsid w:val="001022F0"/>
    <w:rsid w:val="0010401C"/>
    <w:rsid w:val="00104843"/>
    <w:rsid w:val="00104E6C"/>
    <w:rsid w:val="00105686"/>
    <w:rsid w:val="001060DB"/>
    <w:rsid w:val="001064A4"/>
    <w:rsid w:val="001069F3"/>
    <w:rsid w:val="00107012"/>
    <w:rsid w:val="0010750F"/>
    <w:rsid w:val="001077F5"/>
    <w:rsid w:val="00107EEA"/>
    <w:rsid w:val="00111B78"/>
    <w:rsid w:val="00111C57"/>
    <w:rsid w:val="00111E93"/>
    <w:rsid w:val="001122FD"/>
    <w:rsid w:val="001124BA"/>
    <w:rsid w:val="00112629"/>
    <w:rsid w:val="00112A59"/>
    <w:rsid w:val="00112C13"/>
    <w:rsid w:val="001132C2"/>
    <w:rsid w:val="00113572"/>
    <w:rsid w:val="00113772"/>
    <w:rsid w:val="0011409B"/>
    <w:rsid w:val="00114A34"/>
    <w:rsid w:val="00114AF8"/>
    <w:rsid w:val="00114B33"/>
    <w:rsid w:val="00114CC8"/>
    <w:rsid w:val="001150A1"/>
    <w:rsid w:val="00115199"/>
    <w:rsid w:val="00115351"/>
    <w:rsid w:val="00115E65"/>
    <w:rsid w:val="001162E6"/>
    <w:rsid w:val="00116306"/>
    <w:rsid w:val="001167AA"/>
    <w:rsid w:val="00116B6C"/>
    <w:rsid w:val="001172BA"/>
    <w:rsid w:val="0011757D"/>
    <w:rsid w:val="001176BE"/>
    <w:rsid w:val="00117D00"/>
    <w:rsid w:val="001206FF"/>
    <w:rsid w:val="00120CC9"/>
    <w:rsid w:val="001214C8"/>
    <w:rsid w:val="0012174C"/>
    <w:rsid w:val="00122210"/>
    <w:rsid w:val="00122876"/>
    <w:rsid w:val="001230A1"/>
    <w:rsid w:val="00123289"/>
    <w:rsid w:val="00123ED6"/>
    <w:rsid w:val="00124725"/>
    <w:rsid w:val="00125243"/>
    <w:rsid w:val="001252BA"/>
    <w:rsid w:val="001253E3"/>
    <w:rsid w:val="00125834"/>
    <w:rsid w:val="001259F6"/>
    <w:rsid w:val="001261CD"/>
    <w:rsid w:val="0012690B"/>
    <w:rsid w:val="00126B32"/>
    <w:rsid w:val="001275F3"/>
    <w:rsid w:val="001305E9"/>
    <w:rsid w:val="00130E65"/>
    <w:rsid w:val="00130ED8"/>
    <w:rsid w:val="001312C0"/>
    <w:rsid w:val="00131375"/>
    <w:rsid w:val="001324FA"/>
    <w:rsid w:val="00132BB8"/>
    <w:rsid w:val="00133048"/>
    <w:rsid w:val="001335AC"/>
    <w:rsid w:val="00133EC9"/>
    <w:rsid w:val="001344BB"/>
    <w:rsid w:val="00134679"/>
    <w:rsid w:val="0013476A"/>
    <w:rsid w:val="001347A8"/>
    <w:rsid w:val="00134BBD"/>
    <w:rsid w:val="00136966"/>
    <w:rsid w:val="001371FC"/>
    <w:rsid w:val="00137D74"/>
    <w:rsid w:val="001403EC"/>
    <w:rsid w:val="00141202"/>
    <w:rsid w:val="00141416"/>
    <w:rsid w:val="00141AE3"/>
    <w:rsid w:val="00142225"/>
    <w:rsid w:val="00142529"/>
    <w:rsid w:val="0014255B"/>
    <w:rsid w:val="0014258D"/>
    <w:rsid w:val="00142D28"/>
    <w:rsid w:val="00142DB5"/>
    <w:rsid w:val="001434D6"/>
    <w:rsid w:val="0014388D"/>
    <w:rsid w:val="00143C5B"/>
    <w:rsid w:val="00143E1A"/>
    <w:rsid w:val="0014454A"/>
    <w:rsid w:val="00144A02"/>
    <w:rsid w:val="00144C14"/>
    <w:rsid w:val="00144FB4"/>
    <w:rsid w:val="001460BA"/>
    <w:rsid w:val="001460E7"/>
    <w:rsid w:val="001463BA"/>
    <w:rsid w:val="001464A2"/>
    <w:rsid w:val="001466C1"/>
    <w:rsid w:val="0014696A"/>
    <w:rsid w:val="00146E78"/>
    <w:rsid w:val="00147262"/>
    <w:rsid w:val="0014757A"/>
    <w:rsid w:val="0014782A"/>
    <w:rsid w:val="00147FCA"/>
    <w:rsid w:val="0015001F"/>
    <w:rsid w:val="00151AFA"/>
    <w:rsid w:val="00151C58"/>
    <w:rsid w:val="001520C7"/>
    <w:rsid w:val="001525EE"/>
    <w:rsid w:val="0015277E"/>
    <w:rsid w:val="00152975"/>
    <w:rsid w:val="00152B1F"/>
    <w:rsid w:val="00152EEC"/>
    <w:rsid w:val="00153DC0"/>
    <w:rsid w:val="0015478B"/>
    <w:rsid w:val="00154C8A"/>
    <w:rsid w:val="00155252"/>
    <w:rsid w:val="001556E9"/>
    <w:rsid w:val="00155BF8"/>
    <w:rsid w:val="00155CE4"/>
    <w:rsid w:val="00157B91"/>
    <w:rsid w:val="00157DF3"/>
    <w:rsid w:val="001600CB"/>
    <w:rsid w:val="00160642"/>
    <w:rsid w:val="00160646"/>
    <w:rsid w:val="0016249E"/>
    <w:rsid w:val="001628D8"/>
    <w:rsid w:val="0016323C"/>
    <w:rsid w:val="00163984"/>
    <w:rsid w:val="00163AC6"/>
    <w:rsid w:val="0016423E"/>
    <w:rsid w:val="00164266"/>
    <w:rsid w:val="00165649"/>
    <w:rsid w:val="00165810"/>
    <w:rsid w:val="00165D71"/>
    <w:rsid w:val="00166860"/>
    <w:rsid w:val="00166BBB"/>
    <w:rsid w:val="00166C88"/>
    <w:rsid w:val="00166FFF"/>
    <w:rsid w:val="0016772F"/>
    <w:rsid w:val="00167C7C"/>
    <w:rsid w:val="00170378"/>
    <w:rsid w:val="00171412"/>
    <w:rsid w:val="00172874"/>
    <w:rsid w:val="00172897"/>
    <w:rsid w:val="001729DF"/>
    <w:rsid w:val="00172D62"/>
    <w:rsid w:val="00172F56"/>
    <w:rsid w:val="00173756"/>
    <w:rsid w:val="00174665"/>
    <w:rsid w:val="0017472A"/>
    <w:rsid w:val="00174B27"/>
    <w:rsid w:val="00174E2A"/>
    <w:rsid w:val="001752B8"/>
    <w:rsid w:val="001757FE"/>
    <w:rsid w:val="0017645A"/>
    <w:rsid w:val="00176B91"/>
    <w:rsid w:val="0018059F"/>
    <w:rsid w:val="001805DA"/>
    <w:rsid w:val="00180A4B"/>
    <w:rsid w:val="00180A9E"/>
    <w:rsid w:val="00180CAF"/>
    <w:rsid w:val="00181A3A"/>
    <w:rsid w:val="00181AFB"/>
    <w:rsid w:val="00181B99"/>
    <w:rsid w:val="00181BFF"/>
    <w:rsid w:val="00181FE2"/>
    <w:rsid w:val="0018286A"/>
    <w:rsid w:val="00182B0B"/>
    <w:rsid w:val="00182BB7"/>
    <w:rsid w:val="00184008"/>
    <w:rsid w:val="00184011"/>
    <w:rsid w:val="001853CF"/>
    <w:rsid w:val="00186C51"/>
    <w:rsid w:val="00186D14"/>
    <w:rsid w:val="001871DA"/>
    <w:rsid w:val="001879B4"/>
    <w:rsid w:val="00187A91"/>
    <w:rsid w:val="001902E6"/>
    <w:rsid w:val="00190319"/>
    <w:rsid w:val="001905CA"/>
    <w:rsid w:val="0019063E"/>
    <w:rsid w:val="00190DAF"/>
    <w:rsid w:val="00190EDE"/>
    <w:rsid w:val="001910FE"/>
    <w:rsid w:val="001912C3"/>
    <w:rsid w:val="0019167C"/>
    <w:rsid w:val="00191ECE"/>
    <w:rsid w:val="001923F1"/>
    <w:rsid w:val="0019260E"/>
    <w:rsid w:val="0019284D"/>
    <w:rsid w:val="00192996"/>
    <w:rsid w:val="00192AA2"/>
    <w:rsid w:val="00192BF9"/>
    <w:rsid w:val="00192CCD"/>
    <w:rsid w:val="00193700"/>
    <w:rsid w:val="001939B2"/>
    <w:rsid w:val="00193E9A"/>
    <w:rsid w:val="00194342"/>
    <w:rsid w:val="00194431"/>
    <w:rsid w:val="00194E14"/>
    <w:rsid w:val="00195295"/>
    <w:rsid w:val="00195673"/>
    <w:rsid w:val="00195D93"/>
    <w:rsid w:val="001964ED"/>
    <w:rsid w:val="0019677F"/>
    <w:rsid w:val="001969A0"/>
    <w:rsid w:val="00197450"/>
    <w:rsid w:val="00197FE6"/>
    <w:rsid w:val="001A00D2"/>
    <w:rsid w:val="001A08A7"/>
    <w:rsid w:val="001A14DB"/>
    <w:rsid w:val="001A16B9"/>
    <w:rsid w:val="001A28BF"/>
    <w:rsid w:val="001A296E"/>
    <w:rsid w:val="001A3520"/>
    <w:rsid w:val="001A357F"/>
    <w:rsid w:val="001A4651"/>
    <w:rsid w:val="001A4AF4"/>
    <w:rsid w:val="001A5344"/>
    <w:rsid w:val="001A596B"/>
    <w:rsid w:val="001A59BF"/>
    <w:rsid w:val="001A5A62"/>
    <w:rsid w:val="001A6182"/>
    <w:rsid w:val="001A662E"/>
    <w:rsid w:val="001A66D6"/>
    <w:rsid w:val="001A68E1"/>
    <w:rsid w:val="001A729A"/>
    <w:rsid w:val="001B0112"/>
    <w:rsid w:val="001B0DC6"/>
    <w:rsid w:val="001B1055"/>
    <w:rsid w:val="001B12AA"/>
    <w:rsid w:val="001B151E"/>
    <w:rsid w:val="001B1940"/>
    <w:rsid w:val="001B1CDA"/>
    <w:rsid w:val="001B1F66"/>
    <w:rsid w:val="001B20E6"/>
    <w:rsid w:val="001B3801"/>
    <w:rsid w:val="001B3B99"/>
    <w:rsid w:val="001B42FE"/>
    <w:rsid w:val="001B4700"/>
    <w:rsid w:val="001B504E"/>
    <w:rsid w:val="001B619B"/>
    <w:rsid w:val="001B63CF"/>
    <w:rsid w:val="001B760D"/>
    <w:rsid w:val="001B7D47"/>
    <w:rsid w:val="001C002C"/>
    <w:rsid w:val="001C0B96"/>
    <w:rsid w:val="001C1A45"/>
    <w:rsid w:val="001C2226"/>
    <w:rsid w:val="001C247A"/>
    <w:rsid w:val="001C376E"/>
    <w:rsid w:val="001C3C2B"/>
    <w:rsid w:val="001C43CD"/>
    <w:rsid w:val="001C5070"/>
    <w:rsid w:val="001C6799"/>
    <w:rsid w:val="001C68D1"/>
    <w:rsid w:val="001C6B26"/>
    <w:rsid w:val="001C6D0C"/>
    <w:rsid w:val="001C6FD5"/>
    <w:rsid w:val="001C6FEE"/>
    <w:rsid w:val="001C7D4B"/>
    <w:rsid w:val="001D0138"/>
    <w:rsid w:val="001D037A"/>
    <w:rsid w:val="001D06B8"/>
    <w:rsid w:val="001D08BF"/>
    <w:rsid w:val="001D0A17"/>
    <w:rsid w:val="001D164E"/>
    <w:rsid w:val="001D19C1"/>
    <w:rsid w:val="001D2976"/>
    <w:rsid w:val="001D3177"/>
    <w:rsid w:val="001D3232"/>
    <w:rsid w:val="001D41B6"/>
    <w:rsid w:val="001D4A80"/>
    <w:rsid w:val="001D5767"/>
    <w:rsid w:val="001D5E0B"/>
    <w:rsid w:val="001D5E25"/>
    <w:rsid w:val="001D5EA6"/>
    <w:rsid w:val="001D62A2"/>
    <w:rsid w:val="001D6B43"/>
    <w:rsid w:val="001D6C03"/>
    <w:rsid w:val="001D6D10"/>
    <w:rsid w:val="001D7696"/>
    <w:rsid w:val="001D7881"/>
    <w:rsid w:val="001D7A9A"/>
    <w:rsid w:val="001E05B8"/>
    <w:rsid w:val="001E0676"/>
    <w:rsid w:val="001E0942"/>
    <w:rsid w:val="001E0DE2"/>
    <w:rsid w:val="001E0E8A"/>
    <w:rsid w:val="001E1334"/>
    <w:rsid w:val="001E1C8E"/>
    <w:rsid w:val="001E21C7"/>
    <w:rsid w:val="001E25B3"/>
    <w:rsid w:val="001E26E2"/>
    <w:rsid w:val="001E288E"/>
    <w:rsid w:val="001E2D0D"/>
    <w:rsid w:val="001E2F89"/>
    <w:rsid w:val="001E316F"/>
    <w:rsid w:val="001E34F0"/>
    <w:rsid w:val="001E3CE0"/>
    <w:rsid w:val="001E3F8A"/>
    <w:rsid w:val="001E482B"/>
    <w:rsid w:val="001E508C"/>
    <w:rsid w:val="001E5381"/>
    <w:rsid w:val="001E55CD"/>
    <w:rsid w:val="001E5690"/>
    <w:rsid w:val="001E5A49"/>
    <w:rsid w:val="001E5B56"/>
    <w:rsid w:val="001E5F1E"/>
    <w:rsid w:val="001E618D"/>
    <w:rsid w:val="001E66A8"/>
    <w:rsid w:val="001E70F6"/>
    <w:rsid w:val="001F14AF"/>
    <w:rsid w:val="001F17AC"/>
    <w:rsid w:val="001F2503"/>
    <w:rsid w:val="001F2BAF"/>
    <w:rsid w:val="001F41C7"/>
    <w:rsid w:val="001F537F"/>
    <w:rsid w:val="001F5488"/>
    <w:rsid w:val="001F55D3"/>
    <w:rsid w:val="001F6595"/>
    <w:rsid w:val="001F6619"/>
    <w:rsid w:val="001F6877"/>
    <w:rsid w:val="001F6DE8"/>
    <w:rsid w:val="001F70FF"/>
    <w:rsid w:val="001F767B"/>
    <w:rsid w:val="002005CD"/>
    <w:rsid w:val="00200709"/>
    <w:rsid w:val="0020141A"/>
    <w:rsid w:val="002015D5"/>
    <w:rsid w:val="0020186A"/>
    <w:rsid w:val="00201C0C"/>
    <w:rsid w:val="002023E5"/>
    <w:rsid w:val="00203569"/>
    <w:rsid w:val="00203B20"/>
    <w:rsid w:val="00203DFB"/>
    <w:rsid w:val="00204639"/>
    <w:rsid w:val="00204B57"/>
    <w:rsid w:val="00204D0D"/>
    <w:rsid w:val="00204FAA"/>
    <w:rsid w:val="00205083"/>
    <w:rsid w:val="002059A0"/>
    <w:rsid w:val="00205CB8"/>
    <w:rsid w:val="00205F5E"/>
    <w:rsid w:val="002065E3"/>
    <w:rsid w:val="002067EE"/>
    <w:rsid w:val="002067FE"/>
    <w:rsid w:val="002070B7"/>
    <w:rsid w:val="00207575"/>
    <w:rsid w:val="00207CAF"/>
    <w:rsid w:val="002101E7"/>
    <w:rsid w:val="00210A9E"/>
    <w:rsid w:val="00210CE8"/>
    <w:rsid w:val="00210E5D"/>
    <w:rsid w:val="00210F4A"/>
    <w:rsid w:val="00211204"/>
    <w:rsid w:val="002114C3"/>
    <w:rsid w:val="00211D25"/>
    <w:rsid w:val="002122CF"/>
    <w:rsid w:val="00212500"/>
    <w:rsid w:val="00212964"/>
    <w:rsid w:val="00212AF1"/>
    <w:rsid w:val="0021321A"/>
    <w:rsid w:val="00213CAF"/>
    <w:rsid w:val="00214286"/>
    <w:rsid w:val="0021499B"/>
    <w:rsid w:val="00214E42"/>
    <w:rsid w:val="002156C7"/>
    <w:rsid w:val="0021583C"/>
    <w:rsid w:val="002158DC"/>
    <w:rsid w:val="00215DBC"/>
    <w:rsid w:val="002160B1"/>
    <w:rsid w:val="00216185"/>
    <w:rsid w:val="002161F7"/>
    <w:rsid w:val="002169B0"/>
    <w:rsid w:val="00216B45"/>
    <w:rsid w:val="00217681"/>
    <w:rsid w:val="00217F2B"/>
    <w:rsid w:val="002205AF"/>
    <w:rsid w:val="00220765"/>
    <w:rsid w:val="002207C5"/>
    <w:rsid w:val="0022173B"/>
    <w:rsid w:val="00221807"/>
    <w:rsid w:val="002223F0"/>
    <w:rsid w:val="00222B2C"/>
    <w:rsid w:val="00223799"/>
    <w:rsid w:val="0022391D"/>
    <w:rsid w:val="002239DC"/>
    <w:rsid w:val="00224737"/>
    <w:rsid w:val="00225D4B"/>
    <w:rsid w:val="00225FD6"/>
    <w:rsid w:val="00226B3B"/>
    <w:rsid w:val="00227FB0"/>
    <w:rsid w:val="002301B7"/>
    <w:rsid w:val="0023088C"/>
    <w:rsid w:val="00230B29"/>
    <w:rsid w:val="00230E6A"/>
    <w:rsid w:val="00230F6F"/>
    <w:rsid w:val="00232276"/>
    <w:rsid w:val="002324F3"/>
    <w:rsid w:val="0023259D"/>
    <w:rsid w:val="00232934"/>
    <w:rsid w:val="00232940"/>
    <w:rsid w:val="00232CDF"/>
    <w:rsid w:val="00232ECA"/>
    <w:rsid w:val="00233F66"/>
    <w:rsid w:val="0023415F"/>
    <w:rsid w:val="00234B67"/>
    <w:rsid w:val="00234BC6"/>
    <w:rsid w:val="00234CBB"/>
    <w:rsid w:val="002352CF"/>
    <w:rsid w:val="002352F6"/>
    <w:rsid w:val="00235361"/>
    <w:rsid w:val="0023554E"/>
    <w:rsid w:val="0023666D"/>
    <w:rsid w:val="002368B1"/>
    <w:rsid w:val="00236B4A"/>
    <w:rsid w:val="0023733D"/>
    <w:rsid w:val="002378C9"/>
    <w:rsid w:val="00237AAF"/>
    <w:rsid w:val="00240CEF"/>
    <w:rsid w:val="00240DB3"/>
    <w:rsid w:val="00240FCD"/>
    <w:rsid w:val="00241C9A"/>
    <w:rsid w:val="0024216A"/>
    <w:rsid w:val="002423B9"/>
    <w:rsid w:val="00242B1D"/>
    <w:rsid w:val="00243332"/>
    <w:rsid w:val="002434E1"/>
    <w:rsid w:val="00243BB9"/>
    <w:rsid w:val="002440D8"/>
    <w:rsid w:val="0024419B"/>
    <w:rsid w:val="002453EB"/>
    <w:rsid w:val="002458FD"/>
    <w:rsid w:val="002466C5"/>
    <w:rsid w:val="0024699E"/>
    <w:rsid w:val="002471D8"/>
    <w:rsid w:val="002473D9"/>
    <w:rsid w:val="00247E09"/>
    <w:rsid w:val="0025043D"/>
    <w:rsid w:val="002508AE"/>
    <w:rsid w:val="002512C7"/>
    <w:rsid w:val="00251B22"/>
    <w:rsid w:val="00251EAF"/>
    <w:rsid w:val="0025213D"/>
    <w:rsid w:val="002527B9"/>
    <w:rsid w:val="00252BA8"/>
    <w:rsid w:val="00252CF1"/>
    <w:rsid w:val="00253151"/>
    <w:rsid w:val="00253CF7"/>
    <w:rsid w:val="002546C6"/>
    <w:rsid w:val="00254D77"/>
    <w:rsid w:val="00254F64"/>
    <w:rsid w:val="00254FA7"/>
    <w:rsid w:val="0025619B"/>
    <w:rsid w:val="002562C7"/>
    <w:rsid w:val="002568BB"/>
    <w:rsid w:val="00256C4F"/>
    <w:rsid w:val="00257171"/>
    <w:rsid w:val="00257831"/>
    <w:rsid w:val="00257B4B"/>
    <w:rsid w:val="00257BE5"/>
    <w:rsid w:val="00257CB2"/>
    <w:rsid w:val="002603C1"/>
    <w:rsid w:val="00260527"/>
    <w:rsid w:val="00260DDF"/>
    <w:rsid w:val="002613BD"/>
    <w:rsid w:val="00261650"/>
    <w:rsid w:val="00262034"/>
    <w:rsid w:val="00262496"/>
    <w:rsid w:val="00262AC5"/>
    <w:rsid w:val="00262C82"/>
    <w:rsid w:val="002632A0"/>
    <w:rsid w:val="00264119"/>
    <w:rsid w:val="00264265"/>
    <w:rsid w:val="002642F3"/>
    <w:rsid w:val="0026474B"/>
    <w:rsid w:val="0026488C"/>
    <w:rsid w:val="00264966"/>
    <w:rsid w:val="002649AC"/>
    <w:rsid w:val="00264DAD"/>
    <w:rsid w:val="00265138"/>
    <w:rsid w:val="002652F8"/>
    <w:rsid w:val="00265797"/>
    <w:rsid w:val="00265E75"/>
    <w:rsid w:val="00265F3D"/>
    <w:rsid w:val="0026661B"/>
    <w:rsid w:val="00266CC1"/>
    <w:rsid w:val="00266F3D"/>
    <w:rsid w:val="00267235"/>
    <w:rsid w:val="00267373"/>
    <w:rsid w:val="00267792"/>
    <w:rsid w:val="00267859"/>
    <w:rsid w:val="00267A03"/>
    <w:rsid w:val="00267BF4"/>
    <w:rsid w:val="0027061D"/>
    <w:rsid w:val="00270D79"/>
    <w:rsid w:val="00271F38"/>
    <w:rsid w:val="00272313"/>
    <w:rsid w:val="002725ED"/>
    <w:rsid w:val="0027268F"/>
    <w:rsid w:val="00272A07"/>
    <w:rsid w:val="00272C30"/>
    <w:rsid w:val="00273E57"/>
    <w:rsid w:val="00273EC1"/>
    <w:rsid w:val="002749F4"/>
    <w:rsid w:val="00274BCA"/>
    <w:rsid w:val="00275095"/>
    <w:rsid w:val="0027510B"/>
    <w:rsid w:val="002751C8"/>
    <w:rsid w:val="00275579"/>
    <w:rsid w:val="002757DE"/>
    <w:rsid w:val="00275B21"/>
    <w:rsid w:val="00276311"/>
    <w:rsid w:val="00276B2B"/>
    <w:rsid w:val="002770E0"/>
    <w:rsid w:val="0027762B"/>
    <w:rsid w:val="002777F1"/>
    <w:rsid w:val="00277CEB"/>
    <w:rsid w:val="00280382"/>
    <w:rsid w:val="002806A4"/>
    <w:rsid w:val="00280E18"/>
    <w:rsid w:val="002822E3"/>
    <w:rsid w:val="002850F2"/>
    <w:rsid w:val="002857C4"/>
    <w:rsid w:val="0028587C"/>
    <w:rsid w:val="002858EA"/>
    <w:rsid w:val="00286091"/>
    <w:rsid w:val="00286DD5"/>
    <w:rsid w:val="00287070"/>
    <w:rsid w:val="002874E7"/>
    <w:rsid w:val="002878AF"/>
    <w:rsid w:val="00287D7F"/>
    <w:rsid w:val="00287E61"/>
    <w:rsid w:val="00290739"/>
    <w:rsid w:val="002907DE"/>
    <w:rsid w:val="00291700"/>
    <w:rsid w:val="0029199F"/>
    <w:rsid w:val="002919CF"/>
    <w:rsid w:val="00291CA1"/>
    <w:rsid w:val="00291CC6"/>
    <w:rsid w:val="00292072"/>
    <w:rsid w:val="00292211"/>
    <w:rsid w:val="00292AE1"/>
    <w:rsid w:val="00292CCC"/>
    <w:rsid w:val="0029326C"/>
    <w:rsid w:val="002933C9"/>
    <w:rsid w:val="0029340D"/>
    <w:rsid w:val="00293D8C"/>
    <w:rsid w:val="0029459D"/>
    <w:rsid w:val="00294642"/>
    <w:rsid w:val="00295B60"/>
    <w:rsid w:val="00295BEE"/>
    <w:rsid w:val="00296805"/>
    <w:rsid w:val="00296933"/>
    <w:rsid w:val="002969ED"/>
    <w:rsid w:val="00296F8F"/>
    <w:rsid w:val="002974FD"/>
    <w:rsid w:val="0029754F"/>
    <w:rsid w:val="002979F4"/>
    <w:rsid w:val="00297B73"/>
    <w:rsid w:val="00297E27"/>
    <w:rsid w:val="002A1406"/>
    <w:rsid w:val="002A1885"/>
    <w:rsid w:val="002A1C30"/>
    <w:rsid w:val="002A2418"/>
    <w:rsid w:val="002A28DE"/>
    <w:rsid w:val="002A29AB"/>
    <w:rsid w:val="002A2A6A"/>
    <w:rsid w:val="002A2E4A"/>
    <w:rsid w:val="002A3929"/>
    <w:rsid w:val="002A4640"/>
    <w:rsid w:val="002A4AA4"/>
    <w:rsid w:val="002A4CF6"/>
    <w:rsid w:val="002A519D"/>
    <w:rsid w:val="002A5D62"/>
    <w:rsid w:val="002A5D78"/>
    <w:rsid w:val="002A6249"/>
    <w:rsid w:val="002A63B8"/>
    <w:rsid w:val="002A6C4D"/>
    <w:rsid w:val="002A6F10"/>
    <w:rsid w:val="002A7C83"/>
    <w:rsid w:val="002B0071"/>
    <w:rsid w:val="002B0240"/>
    <w:rsid w:val="002B0398"/>
    <w:rsid w:val="002B070C"/>
    <w:rsid w:val="002B0933"/>
    <w:rsid w:val="002B1218"/>
    <w:rsid w:val="002B162E"/>
    <w:rsid w:val="002B16B4"/>
    <w:rsid w:val="002B27F5"/>
    <w:rsid w:val="002B2B49"/>
    <w:rsid w:val="002B38DC"/>
    <w:rsid w:val="002B3D6C"/>
    <w:rsid w:val="002B427E"/>
    <w:rsid w:val="002B4408"/>
    <w:rsid w:val="002B447C"/>
    <w:rsid w:val="002B4775"/>
    <w:rsid w:val="002B4A58"/>
    <w:rsid w:val="002B4FEA"/>
    <w:rsid w:val="002B5103"/>
    <w:rsid w:val="002B5937"/>
    <w:rsid w:val="002B5D33"/>
    <w:rsid w:val="002B62A4"/>
    <w:rsid w:val="002B63FD"/>
    <w:rsid w:val="002B6CD0"/>
    <w:rsid w:val="002B73D1"/>
    <w:rsid w:val="002B7A95"/>
    <w:rsid w:val="002C0052"/>
    <w:rsid w:val="002C0AA3"/>
    <w:rsid w:val="002C104A"/>
    <w:rsid w:val="002C1130"/>
    <w:rsid w:val="002C1903"/>
    <w:rsid w:val="002C2122"/>
    <w:rsid w:val="002C31EA"/>
    <w:rsid w:val="002C3232"/>
    <w:rsid w:val="002C4C80"/>
    <w:rsid w:val="002C4D4C"/>
    <w:rsid w:val="002C517E"/>
    <w:rsid w:val="002C5351"/>
    <w:rsid w:val="002C551D"/>
    <w:rsid w:val="002C557B"/>
    <w:rsid w:val="002C5AE4"/>
    <w:rsid w:val="002C5DED"/>
    <w:rsid w:val="002C5E13"/>
    <w:rsid w:val="002C5E62"/>
    <w:rsid w:val="002C63EC"/>
    <w:rsid w:val="002C672D"/>
    <w:rsid w:val="002C6A80"/>
    <w:rsid w:val="002C6EF3"/>
    <w:rsid w:val="002C6FED"/>
    <w:rsid w:val="002C72E0"/>
    <w:rsid w:val="002C7877"/>
    <w:rsid w:val="002D01DD"/>
    <w:rsid w:val="002D02EA"/>
    <w:rsid w:val="002D061C"/>
    <w:rsid w:val="002D08C2"/>
    <w:rsid w:val="002D127D"/>
    <w:rsid w:val="002D256C"/>
    <w:rsid w:val="002D25EA"/>
    <w:rsid w:val="002D2758"/>
    <w:rsid w:val="002D3E6C"/>
    <w:rsid w:val="002D40B0"/>
    <w:rsid w:val="002D443D"/>
    <w:rsid w:val="002D446B"/>
    <w:rsid w:val="002D4E1E"/>
    <w:rsid w:val="002D5F51"/>
    <w:rsid w:val="002D5F73"/>
    <w:rsid w:val="002D625F"/>
    <w:rsid w:val="002D6299"/>
    <w:rsid w:val="002D6802"/>
    <w:rsid w:val="002D7697"/>
    <w:rsid w:val="002D77FA"/>
    <w:rsid w:val="002D7AE0"/>
    <w:rsid w:val="002E003D"/>
    <w:rsid w:val="002E0986"/>
    <w:rsid w:val="002E0D1B"/>
    <w:rsid w:val="002E1244"/>
    <w:rsid w:val="002E1438"/>
    <w:rsid w:val="002E1479"/>
    <w:rsid w:val="002E161A"/>
    <w:rsid w:val="002E17B0"/>
    <w:rsid w:val="002E1A91"/>
    <w:rsid w:val="002E1F66"/>
    <w:rsid w:val="002E25A6"/>
    <w:rsid w:val="002E26C2"/>
    <w:rsid w:val="002E2A3C"/>
    <w:rsid w:val="002E3050"/>
    <w:rsid w:val="002E35CC"/>
    <w:rsid w:val="002E35FD"/>
    <w:rsid w:val="002E3BB0"/>
    <w:rsid w:val="002E3C88"/>
    <w:rsid w:val="002E3ECF"/>
    <w:rsid w:val="002E4172"/>
    <w:rsid w:val="002E4DE0"/>
    <w:rsid w:val="002E5BE5"/>
    <w:rsid w:val="002E5C25"/>
    <w:rsid w:val="002E5C4C"/>
    <w:rsid w:val="002E6832"/>
    <w:rsid w:val="002E6B0B"/>
    <w:rsid w:val="002E7306"/>
    <w:rsid w:val="002E7AE1"/>
    <w:rsid w:val="002E7D0E"/>
    <w:rsid w:val="002E7D7C"/>
    <w:rsid w:val="002E7DE6"/>
    <w:rsid w:val="002F0111"/>
    <w:rsid w:val="002F04B9"/>
    <w:rsid w:val="002F0ED9"/>
    <w:rsid w:val="002F18FF"/>
    <w:rsid w:val="002F206C"/>
    <w:rsid w:val="002F2A36"/>
    <w:rsid w:val="002F3311"/>
    <w:rsid w:val="002F33D8"/>
    <w:rsid w:val="002F3A5C"/>
    <w:rsid w:val="002F4050"/>
    <w:rsid w:val="002F42E6"/>
    <w:rsid w:val="002F4BC7"/>
    <w:rsid w:val="002F50BD"/>
    <w:rsid w:val="002F522C"/>
    <w:rsid w:val="002F607C"/>
    <w:rsid w:val="002F775E"/>
    <w:rsid w:val="003003B1"/>
    <w:rsid w:val="00300E2B"/>
    <w:rsid w:val="0030185E"/>
    <w:rsid w:val="00301C46"/>
    <w:rsid w:val="0030289B"/>
    <w:rsid w:val="00302DDB"/>
    <w:rsid w:val="00302E4A"/>
    <w:rsid w:val="0030351B"/>
    <w:rsid w:val="003037DB"/>
    <w:rsid w:val="00304903"/>
    <w:rsid w:val="00304BD5"/>
    <w:rsid w:val="00304F83"/>
    <w:rsid w:val="00305133"/>
    <w:rsid w:val="003051D6"/>
    <w:rsid w:val="0030619E"/>
    <w:rsid w:val="00306B2C"/>
    <w:rsid w:val="00306E51"/>
    <w:rsid w:val="00306F66"/>
    <w:rsid w:val="0030731E"/>
    <w:rsid w:val="0030749E"/>
    <w:rsid w:val="003074AF"/>
    <w:rsid w:val="00307733"/>
    <w:rsid w:val="00307FCA"/>
    <w:rsid w:val="00310028"/>
    <w:rsid w:val="0031050C"/>
    <w:rsid w:val="003112C7"/>
    <w:rsid w:val="003119C1"/>
    <w:rsid w:val="00311E99"/>
    <w:rsid w:val="00312411"/>
    <w:rsid w:val="00313BD2"/>
    <w:rsid w:val="00313FA1"/>
    <w:rsid w:val="003149D6"/>
    <w:rsid w:val="00314C96"/>
    <w:rsid w:val="00314E20"/>
    <w:rsid w:val="00315D12"/>
    <w:rsid w:val="00316029"/>
    <w:rsid w:val="003167F6"/>
    <w:rsid w:val="00317531"/>
    <w:rsid w:val="0031771A"/>
    <w:rsid w:val="00317FB8"/>
    <w:rsid w:val="00320735"/>
    <w:rsid w:val="00320B08"/>
    <w:rsid w:val="00320F6F"/>
    <w:rsid w:val="0032114C"/>
    <w:rsid w:val="00321F47"/>
    <w:rsid w:val="00322713"/>
    <w:rsid w:val="003228AD"/>
    <w:rsid w:val="00324263"/>
    <w:rsid w:val="003250AD"/>
    <w:rsid w:val="003252C5"/>
    <w:rsid w:val="00325CC4"/>
    <w:rsid w:val="00325FB2"/>
    <w:rsid w:val="00326500"/>
    <w:rsid w:val="003269B3"/>
    <w:rsid w:val="00326A91"/>
    <w:rsid w:val="00326EA7"/>
    <w:rsid w:val="00327770"/>
    <w:rsid w:val="003302B4"/>
    <w:rsid w:val="00330D23"/>
    <w:rsid w:val="00330D27"/>
    <w:rsid w:val="00330E4D"/>
    <w:rsid w:val="00331126"/>
    <w:rsid w:val="00331E03"/>
    <w:rsid w:val="003320F9"/>
    <w:rsid w:val="003321FA"/>
    <w:rsid w:val="003328F3"/>
    <w:rsid w:val="003329DC"/>
    <w:rsid w:val="00332F60"/>
    <w:rsid w:val="00334296"/>
    <w:rsid w:val="003348E8"/>
    <w:rsid w:val="00334FFC"/>
    <w:rsid w:val="00335FF0"/>
    <w:rsid w:val="00336015"/>
    <w:rsid w:val="00336489"/>
    <w:rsid w:val="0033692E"/>
    <w:rsid w:val="00336E26"/>
    <w:rsid w:val="00337512"/>
    <w:rsid w:val="003376AC"/>
    <w:rsid w:val="00337858"/>
    <w:rsid w:val="00337D1A"/>
    <w:rsid w:val="0034002B"/>
    <w:rsid w:val="00340061"/>
    <w:rsid w:val="0034008E"/>
    <w:rsid w:val="003403A1"/>
    <w:rsid w:val="003407E5"/>
    <w:rsid w:val="00340E45"/>
    <w:rsid w:val="0034140C"/>
    <w:rsid w:val="00341D20"/>
    <w:rsid w:val="00341E29"/>
    <w:rsid w:val="00342712"/>
    <w:rsid w:val="003427EE"/>
    <w:rsid w:val="00342DDC"/>
    <w:rsid w:val="0034423E"/>
    <w:rsid w:val="003448A8"/>
    <w:rsid w:val="0034518E"/>
    <w:rsid w:val="00345647"/>
    <w:rsid w:val="003460B2"/>
    <w:rsid w:val="003465DA"/>
    <w:rsid w:val="00346FAD"/>
    <w:rsid w:val="00347146"/>
    <w:rsid w:val="003471AC"/>
    <w:rsid w:val="00347BB7"/>
    <w:rsid w:val="00350139"/>
    <w:rsid w:val="003507ED"/>
    <w:rsid w:val="00350A20"/>
    <w:rsid w:val="00350E5A"/>
    <w:rsid w:val="00351129"/>
    <w:rsid w:val="0035123A"/>
    <w:rsid w:val="00352695"/>
    <w:rsid w:val="00352EAB"/>
    <w:rsid w:val="003537B5"/>
    <w:rsid w:val="003542A3"/>
    <w:rsid w:val="00354A66"/>
    <w:rsid w:val="00355101"/>
    <w:rsid w:val="00355512"/>
    <w:rsid w:val="0035697B"/>
    <w:rsid w:val="00357324"/>
    <w:rsid w:val="003575D4"/>
    <w:rsid w:val="00357EBA"/>
    <w:rsid w:val="003607AB"/>
    <w:rsid w:val="003609D9"/>
    <w:rsid w:val="00360EFB"/>
    <w:rsid w:val="00361283"/>
    <w:rsid w:val="0036137C"/>
    <w:rsid w:val="00361FC5"/>
    <w:rsid w:val="003631B8"/>
    <w:rsid w:val="003635A3"/>
    <w:rsid w:val="00363896"/>
    <w:rsid w:val="00364367"/>
    <w:rsid w:val="0036446B"/>
    <w:rsid w:val="00364492"/>
    <w:rsid w:val="00364AD8"/>
    <w:rsid w:val="00364B80"/>
    <w:rsid w:val="00364B9B"/>
    <w:rsid w:val="00365050"/>
    <w:rsid w:val="00365B15"/>
    <w:rsid w:val="00365DEE"/>
    <w:rsid w:val="00365F59"/>
    <w:rsid w:val="00365F5D"/>
    <w:rsid w:val="0036604F"/>
    <w:rsid w:val="00366381"/>
    <w:rsid w:val="003664D7"/>
    <w:rsid w:val="00366846"/>
    <w:rsid w:val="00366C10"/>
    <w:rsid w:val="00367226"/>
    <w:rsid w:val="0037041C"/>
    <w:rsid w:val="00370B2D"/>
    <w:rsid w:val="003710C3"/>
    <w:rsid w:val="00371706"/>
    <w:rsid w:val="00371802"/>
    <w:rsid w:val="003720D3"/>
    <w:rsid w:val="003723F3"/>
    <w:rsid w:val="00372573"/>
    <w:rsid w:val="003729EB"/>
    <w:rsid w:val="00372B76"/>
    <w:rsid w:val="00373042"/>
    <w:rsid w:val="003733BD"/>
    <w:rsid w:val="00373441"/>
    <w:rsid w:val="00373B2A"/>
    <w:rsid w:val="003746F7"/>
    <w:rsid w:val="003751DB"/>
    <w:rsid w:val="0037560F"/>
    <w:rsid w:val="0037594E"/>
    <w:rsid w:val="003764AE"/>
    <w:rsid w:val="00376631"/>
    <w:rsid w:val="00376A1E"/>
    <w:rsid w:val="00376B4E"/>
    <w:rsid w:val="003771E3"/>
    <w:rsid w:val="00377627"/>
    <w:rsid w:val="003801A2"/>
    <w:rsid w:val="003804EB"/>
    <w:rsid w:val="00380839"/>
    <w:rsid w:val="003819E6"/>
    <w:rsid w:val="003821A1"/>
    <w:rsid w:val="00382442"/>
    <w:rsid w:val="00382D4D"/>
    <w:rsid w:val="00382F12"/>
    <w:rsid w:val="00382F46"/>
    <w:rsid w:val="003831B3"/>
    <w:rsid w:val="00383E64"/>
    <w:rsid w:val="00384458"/>
    <w:rsid w:val="003846DB"/>
    <w:rsid w:val="00384E78"/>
    <w:rsid w:val="00385685"/>
    <w:rsid w:val="00385BD6"/>
    <w:rsid w:val="00386331"/>
    <w:rsid w:val="00387040"/>
    <w:rsid w:val="003900F0"/>
    <w:rsid w:val="00390455"/>
    <w:rsid w:val="003906FB"/>
    <w:rsid w:val="00390709"/>
    <w:rsid w:val="003907FD"/>
    <w:rsid w:val="00391960"/>
    <w:rsid w:val="003926F9"/>
    <w:rsid w:val="00392973"/>
    <w:rsid w:val="00392981"/>
    <w:rsid w:val="00392AB1"/>
    <w:rsid w:val="00393EF5"/>
    <w:rsid w:val="00394FA5"/>
    <w:rsid w:val="00396059"/>
    <w:rsid w:val="003965DF"/>
    <w:rsid w:val="0039684A"/>
    <w:rsid w:val="00396AC5"/>
    <w:rsid w:val="003972F9"/>
    <w:rsid w:val="003978E3"/>
    <w:rsid w:val="003A0757"/>
    <w:rsid w:val="003A0C97"/>
    <w:rsid w:val="003A0C9F"/>
    <w:rsid w:val="003A0D62"/>
    <w:rsid w:val="003A1098"/>
    <w:rsid w:val="003A14D7"/>
    <w:rsid w:val="003A1E5A"/>
    <w:rsid w:val="003A1ED3"/>
    <w:rsid w:val="003A2CFB"/>
    <w:rsid w:val="003A34DF"/>
    <w:rsid w:val="003A43F2"/>
    <w:rsid w:val="003A44CF"/>
    <w:rsid w:val="003A4AD2"/>
    <w:rsid w:val="003A4D7F"/>
    <w:rsid w:val="003A509E"/>
    <w:rsid w:val="003A5551"/>
    <w:rsid w:val="003A5A94"/>
    <w:rsid w:val="003A6A62"/>
    <w:rsid w:val="003A6C7E"/>
    <w:rsid w:val="003A76CA"/>
    <w:rsid w:val="003A7D69"/>
    <w:rsid w:val="003B08B0"/>
    <w:rsid w:val="003B0BCA"/>
    <w:rsid w:val="003B0FE9"/>
    <w:rsid w:val="003B10D4"/>
    <w:rsid w:val="003B1250"/>
    <w:rsid w:val="003B1553"/>
    <w:rsid w:val="003B22B8"/>
    <w:rsid w:val="003B3078"/>
    <w:rsid w:val="003B37A2"/>
    <w:rsid w:val="003B37C3"/>
    <w:rsid w:val="003B454D"/>
    <w:rsid w:val="003B49D8"/>
    <w:rsid w:val="003B4E0F"/>
    <w:rsid w:val="003B612E"/>
    <w:rsid w:val="003B726D"/>
    <w:rsid w:val="003B7AF8"/>
    <w:rsid w:val="003B7E53"/>
    <w:rsid w:val="003B7EFA"/>
    <w:rsid w:val="003C0401"/>
    <w:rsid w:val="003C0C27"/>
    <w:rsid w:val="003C0C8B"/>
    <w:rsid w:val="003C187D"/>
    <w:rsid w:val="003C25AA"/>
    <w:rsid w:val="003C25DE"/>
    <w:rsid w:val="003C3055"/>
    <w:rsid w:val="003C43B0"/>
    <w:rsid w:val="003C4537"/>
    <w:rsid w:val="003C48EF"/>
    <w:rsid w:val="003C4A3E"/>
    <w:rsid w:val="003C5766"/>
    <w:rsid w:val="003C61E4"/>
    <w:rsid w:val="003C6615"/>
    <w:rsid w:val="003C68E2"/>
    <w:rsid w:val="003C6D5D"/>
    <w:rsid w:val="003C7607"/>
    <w:rsid w:val="003D0ED1"/>
    <w:rsid w:val="003D102E"/>
    <w:rsid w:val="003D122B"/>
    <w:rsid w:val="003D1A9F"/>
    <w:rsid w:val="003D2582"/>
    <w:rsid w:val="003D27F8"/>
    <w:rsid w:val="003D3665"/>
    <w:rsid w:val="003D493C"/>
    <w:rsid w:val="003D4BA4"/>
    <w:rsid w:val="003D4F87"/>
    <w:rsid w:val="003D5310"/>
    <w:rsid w:val="003D55A6"/>
    <w:rsid w:val="003D588A"/>
    <w:rsid w:val="003D58CB"/>
    <w:rsid w:val="003D66F1"/>
    <w:rsid w:val="003D6AC2"/>
    <w:rsid w:val="003D6B53"/>
    <w:rsid w:val="003D6BF5"/>
    <w:rsid w:val="003D6D16"/>
    <w:rsid w:val="003E020A"/>
    <w:rsid w:val="003E076C"/>
    <w:rsid w:val="003E1EBC"/>
    <w:rsid w:val="003E21D1"/>
    <w:rsid w:val="003E28AF"/>
    <w:rsid w:val="003E338E"/>
    <w:rsid w:val="003E345A"/>
    <w:rsid w:val="003E34F2"/>
    <w:rsid w:val="003E3CE1"/>
    <w:rsid w:val="003E4154"/>
    <w:rsid w:val="003E41DD"/>
    <w:rsid w:val="003E46B2"/>
    <w:rsid w:val="003E4E71"/>
    <w:rsid w:val="003E51B1"/>
    <w:rsid w:val="003E5EBC"/>
    <w:rsid w:val="003E782B"/>
    <w:rsid w:val="003F0B0F"/>
    <w:rsid w:val="003F0C72"/>
    <w:rsid w:val="003F0FB4"/>
    <w:rsid w:val="003F1067"/>
    <w:rsid w:val="003F1175"/>
    <w:rsid w:val="003F1D03"/>
    <w:rsid w:val="003F1F7F"/>
    <w:rsid w:val="003F216A"/>
    <w:rsid w:val="003F2E97"/>
    <w:rsid w:val="003F3892"/>
    <w:rsid w:val="003F3E43"/>
    <w:rsid w:val="003F417F"/>
    <w:rsid w:val="003F5EEA"/>
    <w:rsid w:val="003F6BB2"/>
    <w:rsid w:val="003F6C3C"/>
    <w:rsid w:val="003F6CA7"/>
    <w:rsid w:val="003F7670"/>
    <w:rsid w:val="00400311"/>
    <w:rsid w:val="004007BA"/>
    <w:rsid w:val="00400ACC"/>
    <w:rsid w:val="00400AFB"/>
    <w:rsid w:val="00401972"/>
    <w:rsid w:val="00401F97"/>
    <w:rsid w:val="00401FBF"/>
    <w:rsid w:val="004029F8"/>
    <w:rsid w:val="00402EA0"/>
    <w:rsid w:val="00402EC5"/>
    <w:rsid w:val="00402FB8"/>
    <w:rsid w:val="00403212"/>
    <w:rsid w:val="0040333F"/>
    <w:rsid w:val="0040470C"/>
    <w:rsid w:val="0040476E"/>
    <w:rsid w:val="004051D9"/>
    <w:rsid w:val="00405D46"/>
    <w:rsid w:val="0040639E"/>
    <w:rsid w:val="00406885"/>
    <w:rsid w:val="00407496"/>
    <w:rsid w:val="00407A59"/>
    <w:rsid w:val="00407CCB"/>
    <w:rsid w:val="0041099F"/>
    <w:rsid w:val="00410B6E"/>
    <w:rsid w:val="00410EE5"/>
    <w:rsid w:val="004113BA"/>
    <w:rsid w:val="00411ABF"/>
    <w:rsid w:val="00411E3B"/>
    <w:rsid w:val="004124D1"/>
    <w:rsid w:val="00412EDD"/>
    <w:rsid w:val="004138BC"/>
    <w:rsid w:val="00413A9F"/>
    <w:rsid w:val="00413C07"/>
    <w:rsid w:val="00413EF1"/>
    <w:rsid w:val="00414275"/>
    <w:rsid w:val="0041481D"/>
    <w:rsid w:val="00415194"/>
    <w:rsid w:val="00415300"/>
    <w:rsid w:val="00415690"/>
    <w:rsid w:val="00415755"/>
    <w:rsid w:val="00415892"/>
    <w:rsid w:val="004159E0"/>
    <w:rsid w:val="004164B8"/>
    <w:rsid w:val="00416829"/>
    <w:rsid w:val="004171A4"/>
    <w:rsid w:val="004173E0"/>
    <w:rsid w:val="00417B00"/>
    <w:rsid w:val="00417B0A"/>
    <w:rsid w:val="0042027D"/>
    <w:rsid w:val="00420310"/>
    <w:rsid w:val="00420530"/>
    <w:rsid w:val="004208A5"/>
    <w:rsid w:val="00420ACC"/>
    <w:rsid w:val="00420DEB"/>
    <w:rsid w:val="0042162D"/>
    <w:rsid w:val="004223BB"/>
    <w:rsid w:val="00422A69"/>
    <w:rsid w:val="00422F7C"/>
    <w:rsid w:val="00423112"/>
    <w:rsid w:val="00423678"/>
    <w:rsid w:val="00423977"/>
    <w:rsid w:val="0042414E"/>
    <w:rsid w:val="00424791"/>
    <w:rsid w:val="00424DEA"/>
    <w:rsid w:val="004252FF"/>
    <w:rsid w:val="004259CB"/>
    <w:rsid w:val="00425E34"/>
    <w:rsid w:val="00426972"/>
    <w:rsid w:val="004272B7"/>
    <w:rsid w:val="00427356"/>
    <w:rsid w:val="00427FF3"/>
    <w:rsid w:val="00430335"/>
    <w:rsid w:val="00430AAC"/>
    <w:rsid w:val="00430CFD"/>
    <w:rsid w:val="00431CF7"/>
    <w:rsid w:val="00432720"/>
    <w:rsid w:val="004334F7"/>
    <w:rsid w:val="0043435D"/>
    <w:rsid w:val="00434A53"/>
    <w:rsid w:val="00434DA8"/>
    <w:rsid w:val="00435EEB"/>
    <w:rsid w:val="00436523"/>
    <w:rsid w:val="00436AB4"/>
    <w:rsid w:val="00436E3C"/>
    <w:rsid w:val="00436F55"/>
    <w:rsid w:val="004370BD"/>
    <w:rsid w:val="00437323"/>
    <w:rsid w:val="00437965"/>
    <w:rsid w:val="00437AA6"/>
    <w:rsid w:val="00437F9B"/>
    <w:rsid w:val="004403CB"/>
    <w:rsid w:val="004408B3"/>
    <w:rsid w:val="00440D17"/>
    <w:rsid w:val="00443060"/>
    <w:rsid w:val="004439B7"/>
    <w:rsid w:val="00443E9E"/>
    <w:rsid w:val="00444031"/>
    <w:rsid w:val="004441BA"/>
    <w:rsid w:val="004454D1"/>
    <w:rsid w:val="00445BC6"/>
    <w:rsid w:val="00445C51"/>
    <w:rsid w:val="004460A0"/>
    <w:rsid w:val="004465CA"/>
    <w:rsid w:val="00446815"/>
    <w:rsid w:val="00446853"/>
    <w:rsid w:val="004469A1"/>
    <w:rsid w:val="00447175"/>
    <w:rsid w:val="0044731C"/>
    <w:rsid w:val="00447380"/>
    <w:rsid w:val="0044743D"/>
    <w:rsid w:val="00447979"/>
    <w:rsid w:val="00447B79"/>
    <w:rsid w:val="0045024E"/>
    <w:rsid w:val="004504B6"/>
    <w:rsid w:val="0045082C"/>
    <w:rsid w:val="00451415"/>
    <w:rsid w:val="0045141F"/>
    <w:rsid w:val="0045161F"/>
    <w:rsid w:val="0045288A"/>
    <w:rsid w:val="004546B0"/>
    <w:rsid w:val="004546BC"/>
    <w:rsid w:val="004547D0"/>
    <w:rsid w:val="00454A81"/>
    <w:rsid w:val="00454DC5"/>
    <w:rsid w:val="004554A9"/>
    <w:rsid w:val="004556F0"/>
    <w:rsid w:val="00455C11"/>
    <w:rsid w:val="004568EA"/>
    <w:rsid w:val="004576CF"/>
    <w:rsid w:val="00457798"/>
    <w:rsid w:val="00457AE1"/>
    <w:rsid w:val="00457AF4"/>
    <w:rsid w:val="0046027F"/>
    <w:rsid w:val="0046034D"/>
    <w:rsid w:val="00460431"/>
    <w:rsid w:val="00460910"/>
    <w:rsid w:val="0046098A"/>
    <w:rsid w:val="00460DD5"/>
    <w:rsid w:val="00461389"/>
    <w:rsid w:val="004615DD"/>
    <w:rsid w:val="00461F67"/>
    <w:rsid w:val="00462642"/>
    <w:rsid w:val="00462BCF"/>
    <w:rsid w:val="00462F65"/>
    <w:rsid w:val="0046347F"/>
    <w:rsid w:val="00463BE9"/>
    <w:rsid w:val="0046406B"/>
    <w:rsid w:val="00464BC6"/>
    <w:rsid w:val="00466563"/>
    <w:rsid w:val="00466765"/>
    <w:rsid w:val="00466F93"/>
    <w:rsid w:val="00467100"/>
    <w:rsid w:val="00467263"/>
    <w:rsid w:val="004673D3"/>
    <w:rsid w:val="0046773B"/>
    <w:rsid w:val="00467A5F"/>
    <w:rsid w:val="00467C10"/>
    <w:rsid w:val="0047010D"/>
    <w:rsid w:val="0047018B"/>
    <w:rsid w:val="004709CF"/>
    <w:rsid w:val="004709E9"/>
    <w:rsid w:val="004711AE"/>
    <w:rsid w:val="004713E4"/>
    <w:rsid w:val="004714C7"/>
    <w:rsid w:val="00471651"/>
    <w:rsid w:val="00471748"/>
    <w:rsid w:val="00471E5F"/>
    <w:rsid w:val="00471F9F"/>
    <w:rsid w:val="00472201"/>
    <w:rsid w:val="0047256C"/>
    <w:rsid w:val="0047258C"/>
    <w:rsid w:val="0047280C"/>
    <w:rsid w:val="00472CDA"/>
    <w:rsid w:val="00472F5E"/>
    <w:rsid w:val="00473D92"/>
    <w:rsid w:val="004745F4"/>
    <w:rsid w:val="00474C9B"/>
    <w:rsid w:val="00475696"/>
    <w:rsid w:val="00475B19"/>
    <w:rsid w:val="00476ED1"/>
    <w:rsid w:val="00477470"/>
    <w:rsid w:val="00477B1F"/>
    <w:rsid w:val="00477FA3"/>
    <w:rsid w:val="00480156"/>
    <w:rsid w:val="0048033C"/>
    <w:rsid w:val="004806A7"/>
    <w:rsid w:val="004808E1"/>
    <w:rsid w:val="00480A16"/>
    <w:rsid w:val="00481A60"/>
    <w:rsid w:val="004820CF"/>
    <w:rsid w:val="00482328"/>
    <w:rsid w:val="0048286D"/>
    <w:rsid w:val="004835E8"/>
    <w:rsid w:val="004839C5"/>
    <w:rsid w:val="00483E27"/>
    <w:rsid w:val="004840CF"/>
    <w:rsid w:val="00484140"/>
    <w:rsid w:val="004845A6"/>
    <w:rsid w:val="00485138"/>
    <w:rsid w:val="00485335"/>
    <w:rsid w:val="004859BA"/>
    <w:rsid w:val="004860EE"/>
    <w:rsid w:val="0048616E"/>
    <w:rsid w:val="004869C1"/>
    <w:rsid w:val="00486B2F"/>
    <w:rsid w:val="00486C0A"/>
    <w:rsid w:val="00486CE2"/>
    <w:rsid w:val="004876CF"/>
    <w:rsid w:val="0048784B"/>
    <w:rsid w:val="00487DA8"/>
    <w:rsid w:val="00487F98"/>
    <w:rsid w:val="004909A3"/>
    <w:rsid w:val="004918E5"/>
    <w:rsid w:val="0049191C"/>
    <w:rsid w:val="00491EC6"/>
    <w:rsid w:val="0049206E"/>
    <w:rsid w:val="0049224D"/>
    <w:rsid w:val="0049265E"/>
    <w:rsid w:val="00493095"/>
    <w:rsid w:val="00495483"/>
    <w:rsid w:val="00495787"/>
    <w:rsid w:val="00495ECE"/>
    <w:rsid w:val="00496AD3"/>
    <w:rsid w:val="004A043C"/>
    <w:rsid w:val="004A0774"/>
    <w:rsid w:val="004A0874"/>
    <w:rsid w:val="004A0BB3"/>
    <w:rsid w:val="004A0D95"/>
    <w:rsid w:val="004A103E"/>
    <w:rsid w:val="004A1214"/>
    <w:rsid w:val="004A15CA"/>
    <w:rsid w:val="004A1EA9"/>
    <w:rsid w:val="004A20CA"/>
    <w:rsid w:val="004A2200"/>
    <w:rsid w:val="004A366E"/>
    <w:rsid w:val="004A3DC0"/>
    <w:rsid w:val="004A43D8"/>
    <w:rsid w:val="004A4EF2"/>
    <w:rsid w:val="004A5142"/>
    <w:rsid w:val="004A51DA"/>
    <w:rsid w:val="004A532B"/>
    <w:rsid w:val="004A5A93"/>
    <w:rsid w:val="004A5B3E"/>
    <w:rsid w:val="004A6723"/>
    <w:rsid w:val="004A6798"/>
    <w:rsid w:val="004A6A52"/>
    <w:rsid w:val="004A7625"/>
    <w:rsid w:val="004A7DBE"/>
    <w:rsid w:val="004A7FAF"/>
    <w:rsid w:val="004B03B8"/>
    <w:rsid w:val="004B0684"/>
    <w:rsid w:val="004B09D7"/>
    <w:rsid w:val="004B0C01"/>
    <w:rsid w:val="004B0CEA"/>
    <w:rsid w:val="004B1012"/>
    <w:rsid w:val="004B10B7"/>
    <w:rsid w:val="004B25E4"/>
    <w:rsid w:val="004B26BC"/>
    <w:rsid w:val="004B2CED"/>
    <w:rsid w:val="004B2D9C"/>
    <w:rsid w:val="004B2DFC"/>
    <w:rsid w:val="004B3453"/>
    <w:rsid w:val="004B39F4"/>
    <w:rsid w:val="004B42DB"/>
    <w:rsid w:val="004B443F"/>
    <w:rsid w:val="004B48BB"/>
    <w:rsid w:val="004B4AB9"/>
    <w:rsid w:val="004B560B"/>
    <w:rsid w:val="004B5CEE"/>
    <w:rsid w:val="004B629F"/>
    <w:rsid w:val="004B69A6"/>
    <w:rsid w:val="004B6CA0"/>
    <w:rsid w:val="004B6DE2"/>
    <w:rsid w:val="004B74BB"/>
    <w:rsid w:val="004B7FEF"/>
    <w:rsid w:val="004C0116"/>
    <w:rsid w:val="004C016A"/>
    <w:rsid w:val="004C11A9"/>
    <w:rsid w:val="004C11EC"/>
    <w:rsid w:val="004C185E"/>
    <w:rsid w:val="004C21FF"/>
    <w:rsid w:val="004C2AF7"/>
    <w:rsid w:val="004C3057"/>
    <w:rsid w:val="004C498D"/>
    <w:rsid w:val="004C4B41"/>
    <w:rsid w:val="004C4F23"/>
    <w:rsid w:val="004C52BD"/>
    <w:rsid w:val="004C560F"/>
    <w:rsid w:val="004C6784"/>
    <w:rsid w:val="004C6C06"/>
    <w:rsid w:val="004C6D61"/>
    <w:rsid w:val="004C6FF1"/>
    <w:rsid w:val="004C7164"/>
    <w:rsid w:val="004D006C"/>
    <w:rsid w:val="004D00B3"/>
    <w:rsid w:val="004D0DAC"/>
    <w:rsid w:val="004D2170"/>
    <w:rsid w:val="004D243F"/>
    <w:rsid w:val="004D2544"/>
    <w:rsid w:val="004D25B8"/>
    <w:rsid w:val="004D2921"/>
    <w:rsid w:val="004D3070"/>
    <w:rsid w:val="004D3344"/>
    <w:rsid w:val="004D3424"/>
    <w:rsid w:val="004D35EC"/>
    <w:rsid w:val="004D3753"/>
    <w:rsid w:val="004D3CE6"/>
    <w:rsid w:val="004D4064"/>
    <w:rsid w:val="004D4172"/>
    <w:rsid w:val="004D41E7"/>
    <w:rsid w:val="004D4584"/>
    <w:rsid w:val="004D4774"/>
    <w:rsid w:val="004D4D7C"/>
    <w:rsid w:val="004D54A6"/>
    <w:rsid w:val="004D55AE"/>
    <w:rsid w:val="004D575F"/>
    <w:rsid w:val="004D5A33"/>
    <w:rsid w:val="004D60A5"/>
    <w:rsid w:val="004D63CC"/>
    <w:rsid w:val="004D661F"/>
    <w:rsid w:val="004D6A06"/>
    <w:rsid w:val="004D6E92"/>
    <w:rsid w:val="004D6FDE"/>
    <w:rsid w:val="004D716D"/>
    <w:rsid w:val="004D7B40"/>
    <w:rsid w:val="004D7C4F"/>
    <w:rsid w:val="004D7D92"/>
    <w:rsid w:val="004E0C49"/>
    <w:rsid w:val="004E1472"/>
    <w:rsid w:val="004E150E"/>
    <w:rsid w:val="004E17F1"/>
    <w:rsid w:val="004E25CD"/>
    <w:rsid w:val="004E2828"/>
    <w:rsid w:val="004E2A5E"/>
    <w:rsid w:val="004E2AA4"/>
    <w:rsid w:val="004E2CDE"/>
    <w:rsid w:val="004E2FFB"/>
    <w:rsid w:val="004E3B38"/>
    <w:rsid w:val="004E3B43"/>
    <w:rsid w:val="004E3DCD"/>
    <w:rsid w:val="004E48CF"/>
    <w:rsid w:val="004E4A4C"/>
    <w:rsid w:val="004E50C4"/>
    <w:rsid w:val="004E55A3"/>
    <w:rsid w:val="004E577A"/>
    <w:rsid w:val="004E5E39"/>
    <w:rsid w:val="004E5F14"/>
    <w:rsid w:val="004E68D8"/>
    <w:rsid w:val="004E697F"/>
    <w:rsid w:val="004E6DD4"/>
    <w:rsid w:val="004E7836"/>
    <w:rsid w:val="004E7970"/>
    <w:rsid w:val="004F0A58"/>
    <w:rsid w:val="004F0BCB"/>
    <w:rsid w:val="004F1CE2"/>
    <w:rsid w:val="004F1D0B"/>
    <w:rsid w:val="004F1EAA"/>
    <w:rsid w:val="004F2DB4"/>
    <w:rsid w:val="004F2F3B"/>
    <w:rsid w:val="004F338F"/>
    <w:rsid w:val="004F4607"/>
    <w:rsid w:val="004F46F6"/>
    <w:rsid w:val="004F58A8"/>
    <w:rsid w:val="004F60CA"/>
    <w:rsid w:val="004F60F7"/>
    <w:rsid w:val="004F6904"/>
    <w:rsid w:val="004F7032"/>
    <w:rsid w:val="004F7214"/>
    <w:rsid w:val="004F7A88"/>
    <w:rsid w:val="004F7AB1"/>
    <w:rsid w:val="005000E5"/>
    <w:rsid w:val="005004AC"/>
    <w:rsid w:val="00500C65"/>
    <w:rsid w:val="00500D79"/>
    <w:rsid w:val="0050153E"/>
    <w:rsid w:val="00501ECA"/>
    <w:rsid w:val="005022C5"/>
    <w:rsid w:val="00502398"/>
    <w:rsid w:val="00502798"/>
    <w:rsid w:val="0050280D"/>
    <w:rsid w:val="00502CAA"/>
    <w:rsid w:val="00503170"/>
    <w:rsid w:val="005037B0"/>
    <w:rsid w:val="00503EB9"/>
    <w:rsid w:val="0050414D"/>
    <w:rsid w:val="005042CD"/>
    <w:rsid w:val="005042F1"/>
    <w:rsid w:val="005043FB"/>
    <w:rsid w:val="00504980"/>
    <w:rsid w:val="00504CA8"/>
    <w:rsid w:val="00504E25"/>
    <w:rsid w:val="00505041"/>
    <w:rsid w:val="005052C0"/>
    <w:rsid w:val="0050547F"/>
    <w:rsid w:val="005055B3"/>
    <w:rsid w:val="00506D94"/>
    <w:rsid w:val="00507178"/>
    <w:rsid w:val="005074FC"/>
    <w:rsid w:val="00510313"/>
    <w:rsid w:val="00511223"/>
    <w:rsid w:val="00511F50"/>
    <w:rsid w:val="0051280E"/>
    <w:rsid w:val="00513511"/>
    <w:rsid w:val="005139EC"/>
    <w:rsid w:val="00513AA1"/>
    <w:rsid w:val="00513F2C"/>
    <w:rsid w:val="00513FE9"/>
    <w:rsid w:val="005145A0"/>
    <w:rsid w:val="00514939"/>
    <w:rsid w:val="00514980"/>
    <w:rsid w:val="00514CDB"/>
    <w:rsid w:val="005155F0"/>
    <w:rsid w:val="00515930"/>
    <w:rsid w:val="00515AB0"/>
    <w:rsid w:val="00516C57"/>
    <w:rsid w:val="005172DC"/>
    <w:rsid w:val="005174E7"/>
    <w:rsid w:val="00517F5E"/>
    <w:rsid w:val="005204D6"/>
    <w:rsid w:val="005206A1"/>
    <w:rsid w:val="00520BC0"/>
    <w:rsid w:val="00520FF6"/>
    <w:rsid w:val="0052171F"/>
    <w:rsid w:val="005218C4"/>
    <w:rsid w:val="00521CFE"/>
    <w:rsid w:val="00521F09"/>
    <w:rsid w:val="005224A0"/>
    <w:rsid w:val="005228B1"/>
    <w:rsid w:val="005230CE"/>
    <w:rsid w:val="005233E3"/>
    <w:rsid w:val="0052368B"/>
    <w:rsid w:val="005237F4"/>
    <w:rsid w:val="0052394A"/>
    <w:rsid w:val="0052409C"/>
    <w:rsid w:val="005241AA"/>
    <w:rsid w:val="005245CE"/>
    <w:rsid w:val="00524803"/>
    <w:rsid w:val="0052496C"/>
    <w:rsid w:val="00524B40"/>
    <w:rsid w:val="00524FB3"/>
    <w:rsid w:val="00525FE1"/>
    <w:rsid w:val="005261CA"/>
    <w:rsid w:val="005262C8"/>
    <w:rsid w:val="00526642"/>
    <w:rsid w:val="00527261"/>
    <w:rsid w:val="00527BBA"/>
    <w:rsid w:val="005302F2"/>
    <w:rsid w:val="0053094D"/>
    <w:rsid w:val="00530C48"/>
    <w:rsid w:val="00530D0F"/>
    <w:rsid w:val="00530FF3"/>
    <w:rsid w:val="005311C6"/>
    <w:rsid w:val="005314CD"/>
    <w:rsid w:val="00531B0E"/>
    <w:rsid w:val="00532479"/>
    <w:rsid w:val="00532793"/>
    <w:rsid w:val="005336F3"/>
    <w:rsid w:val="00533B3F"/>
    <w:rsid w:val="00533E01"/>
    <w:rsid w:val="005342B5"/>
    <w:rsid w:val="00534BF0"/>
    <w:rsid w:val="00534D7D"/>
    <w:rsid w:val="0053518E"/>
    <w:rsid w:val="0053567B"/>
    <w:rsid w:val="00535890"/>
    <w:rsid w:val="00535B4C"/>
    <w:rsid w:val="00535D8D"/>
    <w:rsid w:val="00535D9D"/>
    <w:rsid w:val="00536423"/>
    <w:rsid w:val="005379C7"/>
    <w:rsid w:val="00537AE6"/>
    <w:rsid w:val="00540A93"/>
    <w:rsid w:val="00541550"/>
    <w:rsid w:val="00541EC6"/>
    <w:rsid w:val="0054200C"/>
    <w:rsid w:val="005422FE"/>
    <w:rsid w:val="005428A8"/>
    <w:rsid w:val="005428BB"/>
    <w:rsid w:val="00542EEA"/>
    <w:rsid w:val="00542F62"/>
    <w:rsid w:val="00543B79"/>
    <w:rsid w:val="00543DF5"/>
    <w:rsid w:val="00543ED5"/>
    <w:rsid w:val="00544085"/>
    <w:rsid w:val="0054409D"/>
    <w:rsid w:val="0054419C"/>
    <w:rsid w:val="005441BB"/>
    <w:rsid w:val="00544278"/>
    <w:rsid w:val="00544C47"/>
    <w:rsid w:val="00544C9F"/>
    <w:rsid w:val="00544CAA"/>
    <w:rsid w:val="00545A2B"/>
    <w:rsid w:val="00546214"/>
    <w:rsid w:val="005464D1"/>
    <w:rsid w:val="00546E7A"/>
    <w:rsid w:val="00547E13"/>
    <w:rsid w:val="005507E5"/>
    <w:rsid w:val="00550D7A"/>
    <w:rsid w:val="00550E4D"/>
    <w:rsid w:val="00551294"/>
    <w:rsid w:val="00552ED6"/>
    <w:rsid w:val="00553495"/>
    <w:rsid w:val="005537AE"/>
    <w:rsid w:val="00553FC9"/>
    <w:rsid w:val="0055468E"/>
    <w:rsid w:val="00554750"/>
    <w:rsid w:val="00554AAB"/>
    <w:rsid w:val="00554E46"/>
    <w:rsid w:val="005554F1"/>
    <w:rsid w:val="0055555F"/>
    <w:rsid w:val="005557EF"/>
    <w:rsid w:val="00555822"/>
    <w:rsid w:val="005564AA"/>
    <w:rsid w:val="00556CF0"/>
    <w:rsid w:val="00556DF4"/>
    <w:rsid w:val="00556E17"/>
    <w:rsid w:val="00557472"/>
    <w:rsid w:val="005575D8"/>
    <w:rsid w:val="00557616"/>
    <w:rsid w:val="00557B08"/>
    <w:rsid w:val="00557EEB"/>
    <w:rsid w:val="00560554"/>
    <w:rsid w:val="0056103E"/>
    <w:rsid w:val="005610D3"/>
    <w:rsid w:val="0056195F"/>
    <w:rsid w:val="00561B47"/>
    <w:rsid w:val="00563599"/>
    <w:rsid w:val="005648D0"/>
    <w:rsid w:val="00564D65"/>
    <w:rsid w:val="00565A68"/>
    <w:rsid w:val="00565B08"/>
    <w:rsid w:val="00565BCC"/>
    <w:rsid w:val="00566128"/>
    <w:rsid w:val="005668C0"/>
    <w:rsid w:val="0056742A"/>
    <w:rsid w:val="0056764A"/>
    <w:rsid w:val="00567C7E"/>
    <w:rsid w:val="00570427"/>
    <w:rsid w:val="005709FC"/>
    <w:rsid w:val="005728C8"/>
    <w:rsid w:val="00572C0C"/>
    <w:rsid w:val="00572E8C"/>
    <w:rsid w:val="005733C6"/>
    <w:rsid w:val="00573637"/>
    <w:rsid w:val="00573EB6"/>
    <w:rsid w:val="005740A0"/>
    <w:rsid w:val="005745E2"/>
    <w:rsid w:val="0057472A"/>
    <w:rsid w:val="00574A8F"/>
    <w:rsid w:val="00574F1E"/>
    <w:rsid w:val="0057549E"/>
    <w:rsid w:val="00575594"/>
    <w:rsid w:val="00576290"/>
    <w:rsid w:val="005771A2"/>
    <w:rsid w:val="0057740D"/>
    <w:rsid w:val="00577C92"/>
    <w:rsid w:val="00577C94"/>
    <w:rsid w:val="00580258"/>
    <w:rsid w:val="00580AC4"/>
    <w:rsid w:val="0058380D"/>
    <w:rsid w:val="00583C18"/>
    <w:rsid w:val="00583FA3"/>
    <w:rsid w:val="005840B3"/>
    <w:rsid w:val="00584A64"/>
    <w:rsid w:val="00584A6B"/>
    <w:rsid w:val="00585322"/>
    <w:rsid w:val="0058633F"/>
    <w:rsid w:val="0058637E"/>
    <w:rsid w:val="005863D2"/>
    <w:rsid w:val="005866BE"/>
    <w:rsid w:val="00586D9A"/>
    <w:rsid w:val="00586E6E"/>
    <w:rsid w:val="0058715F"/>
    <w:rsid w:val="005871CA"/>
    <w:rsid w:val="005875DA"/>
    <w:rsid w:val="00587644"/>
    <w:rsid w:val="0058785D"/>
    <w:rsid w:val="00590253"/>
    <w:rsid w:val="00590CC2"/>
    <w:rsid w:val="00590FD5"/>
    <w:rsid w:val="005910C0"/>
    <w:rsid w:val="005917B8"/>
    <w:rsid w:val="005919AA"/>
    <w:rsid w:val="00591D2E"/>
    <w:rsid w:val="00593897"/>
    <w:rsid w:val="00594722"/>
    <w:rsid w:val="005948FA"/>
    <w:rsid w:val="00594AF2"/>
    <w:rsid w:val="00594EFD"/>
    <w:rsid w:val="00594F95"/>
    <w:rsid w:val="00595257"/>
    <w:rsid w:val="00595F56"/>
    <w:rsid w:val="0059607E"/>
    <w:rsid w:val="00596831"/>
    <w:rsid w:val="00597552"/>
    <w:rsid w:val="00597783"/>
    <w:rsid w:val="00597E60"/>
    <w:rsid w:val="005A08DC"/>
    <w:rsid w:val="005A0D99"/>
    <w:rsid w:val="005A1084"/>
    <w:rsid w:val="005A13E8"/>
    <w:rsid w:val="005A1F7B"/>
    <w:rsid w:val="005A27D8"/>
    <w:rsid w:val="005A32F0"/>
    <w:rsid w:val="005A375F"/>
    <w:rsid w:val="005A405B"/>
    <w:rsid w:val="005A417A"/>
    <w:rsid w:val="005A450C"/>
    <w:rsid w:val="005A4BC2"/>
    <w:rsid w:val="005A5162"/>
    <w:rsid w:val="005A53E1"/>
    <w:rsid w:val="005A5AEA"/>
    <w:rsid w:val="005A6055"/>
    <w:rsid w:val="005A6573"/>
    <w:rsid w:val="005A6F6F"/>
    <w:rsid w:val="005A787E"/>
    <w:rsid w:val="005A79D7"/>
    <w:rsid w:val="005B0302"/>
    <w:rsid w:val="005B03BC"/>
    <w:rsid w:val="005B04B0"/>
    <w:rsid w:val="005B06F9"/>
    <w:rsid w:val="005B0AA1"/>
    <w:rsid w:val="005B0CED"/>
    <w:rsid w:val="005B0E35"/>
    <w:rsid w:val="005B1593"/>
    <w:rsid w:val="005B1ED7"/>
    <w:rsid w:val="005B21D6"/>
    <w:rsid w:val="005B2275"/>
    <w:rsid w:val="005B237C"/>
    <w:rsid w:val="005B2470"/>
    <w:rsid w:val="005B2594"/>
    <w:rsid w:val="005B2953"/>
    <w:rsid w:val="005B2D8C"/>
    <w:rsid w:val="005B305C"/>
    <w:rsid w:val="005B3846"/>
    <w:rsid w:val="005B4137"/>
    <w:rsid w:val="005B4159"/>
    <w:rsid w:val="005B42F6"/>
    <w:rsid w:val="005B4DD8"/>
    <w:rsid w:val="005B53F4"/>
    <w:rsid w:val="005B56EB"/>
    <w:rsid w:val="005B5D42"/>
    <w:rsid w:val="005B62B8"/>
    <w:rsid w:val="005B632F"/>
    <w:rsid w:val="005B6385"/>
    <w:rsid w:val="005B6627"/>
    <w:rsid w:val="005B68C5"/>
    <w:rsid w:val="005B6A80"/>
    <w:rsid w:val="005B7517"/>
    <w:rsid w:val="005B77FB"/>
    <w:rsid w:val="005B7F47"/>
    <w:rsid w:val="005C02F7"/>
    <w:rsid w:val="005C05E8"/>
    <w:rsid w:val="005C0F16"/>
    <w:rsid w:val="005C1AEF"/>
    <w:rsid w:val="005C23DA"/>
    <w:rsid w:val="005C2850"/>
    <w:rsid w:val="005C318D"/>
    <w:rsid w:val="005C3217"/>
    <w:rsid w:val="005C329D"/>
    <w:rsid w:val="005C3768"/>
    <w:rsid w:val="005C3D37"/>
    <w:rsid w:val="005C405C"/>
    <w:rsid w:val="005C44EA"/>
    <w:rsid w:val="005C471E"/>
    <w:rsid w:val="005C4BE1"/>
    <w:rsid w:val="005C4E38"/>
    <w:rsid w:val="005C530D"/>
    <w:rsid w:val="005C605A"/>
    <w:rsid w:val="005C60F4"/>
    <w:rsid w:val="005C6DFE"/>
    <w:rsid w:val="005C7455"/>
    <w:rsid w:val="005C7469"/>
    <w:rsid w:val="005C7BFE"/>
    <w:rsid w:val="005C7DA8"/>
    <w:rsid w:val="005D17D8"/>
    <w:rsid w:val="005D19C4"/>
    <w:rsid w:val="005D1F5B"/>
    <w:rsid w:val="005D23E6"/>
    <w:rsid w:val="005D2515"/>
    <w:rsid w:val="005D2524"/>
    <w:rsid w:val="005D267D"/>
    <w:rsid w:val="005D33CB"/>
    <w:rsid w:val="005D3913"/>
    <w:rsid w:val="005D3921"/>
    <w:rsid w:val="005D565D"/>
    <w:rsid w:val="005D576C"/>
    <w:rsid w:val="005D6040"/>
    <w:rsid w:val="005D6189"/>
    <w:rsid w:val="005D6361"/>
    <w:rsid w:val="005D6580"/>
    <w:rsid w:val="005D66DA"/>
    <w:rsid w:val="005E010A"/>
    <w:rsid w:val="005E080B"/>
    <w:rsid w:val="005E09F4"/>
    <w:rsid w:val="005E120C"/>
    <w:rsid w:val="005E14BC"/>
    <w:rsid w:val="005E1F6A"/>
    <w:rsid w:val="005E24DB"/>
    <w:rsid w:val="005E24F2"/>
    <w:rsid w:val="005E2E27"/>
    <w:rsid w:val="005E3063"/>
    <w:rsid w:val="005E3220"/>
    <w:rsid w:val="005E3E1A"/>
    <w:rsid w:val="005E3E96"/>
    <w:rsid w:val="005E3FE8"/>
    <w:rsid w:val="005E4416"/>
    <w:rsid w:val="005E4B81"/>
    <w:rsid w:val="005E4D8A"/>
    <w:rsid w:val="005E4F34"/>
    <w:rsid w:val="005E5BA1"/>
    <w:rsid w:val="005E645A"/>
    <w:rsid w:val="005E69DE"/>
    <w:rsid w:val="005E6D61"/>
    <w:rsid w:val="005E75F8"/>
    <w:rsid w:val="005E76D8"/>
    <w:rsid w:val="005E790E"/>
    <w:rsid w:val="005E79B9"/>
    <w:rsid w:val="005E7B4D"/>
    <w:rsid w:val="005E7E18"/>
    <w:rsid w:val="005F0203"/>
    <w:rsid w:val="005F14FB"/>
    <w:rsid w:val="005F216E"/>
    <w:rsid w:val="005F2C31"/>
    <w:rsid w:val="005F35DE"/>
    <w:rsid w:val="005F36CF"/>
    <w:rsid w:val="005F3F56"/>
    <w:rsid w:val="005F4450"/>
    <w:rsid w:val="005F475E"/>
    <w:rsid w:val="005F5245"/>
    <w:rsid w:val="005F59DA"/>
    <w:rsid w:val="005F6681"/>
    <w:rsid w:val="005F67D0"/>
    <w:rsid w:val="005F709B"/>
    <w:rsid w:val="005F7491"/>
    <w:rsid w:val="005F76F3"/>
    <w:rsid w:val="005F7C82"/>
    <w:rsid w:val="005F7DC2"/>
    <w:rsid w:val="005F7F12"/>
    <w:rsid w:val="006003CA"/>
    <w:rsid w:val="00600AE3"/>
    <w:rsid w:val="00600EB4"/>
    <w:rsid w:val="00601071"/>
    <w:rsid w:val="00601324"/>
    <w:rsid w:val="00601356"/>
    <w:rsid w:val="00601410"/>
    <w:rsid w:val="00601959"/>
    <w:rsid w:val="00602169"/>
    <w:rsid w:val="006021A0"/>
    <w:rsid w:val="0060246B"/>
    <w:rsid w:val="00602C93"/>
    <w:rsid w:val="00602D76"/>
    <w:rsid w:val="00603235"/>
    <w:rsid w:val="006034C2"/>
    <w:rsid w:val="006034F7"/>
    <w:rsid w:val="0060378F"/>
    <w:rsid w:val="006055F3"/>
    <w:rsid w:val="00605609"/>
    <w:rsid w:val="00605D29"/>
    <w:rsid w:val="00605E2A"/>
    <w:rsid w:val="00606001"/>
    <w:rsid w:val="0060610F"/>
    <w:rsid w:val="00606345"/>
    <w:rsid w:val="00606746"/>
    <w:rsid w:val="00607822"/>
    <w:rsid w:val="00610213"/>
    <w:rsid w:val="006102A3"/>
    <w:rsid w:val="006104E9"/>
    <w:rsid w:val="006109AE"/>
    <w:rsid w:val="006122A4"/>
    <w:rsid w:val="00612DA7"/>
    <w:rsid w:val="0061341C"/>
    <w:rsid w:val="0061358B"/>
    <w:rsid w:val="006138C0"/>
    <w:rsid w:val="00613CB6"/>
    <w:rsid w:val="00613F63"/>
    <w:rsid w:val="006143A8"/>
    <w:rsid w:val="006144D9"/>
    <w:rsid w:val="00614B2B"/>
    <w:rsid w:val="00615094"/>
    <w:rsid w:val="0061527A"/>
    <w:rsid w:val="006152B0"/>
    <w:rsid w:val="00615808"/>
    <w:rsid w:val="00616113"/>
    <w:rsid w:val="00616A53"/>
    <w:rsid w:val="00616A61"/>
    <w:rsid w:val="00617442"/>
    <w:rsid w:val="00617A52"/>
    <w:rsid w:val="00617BDF"/>
    <w:rsid w:val="0062019E"/>
    <w:rsid w:val="00620A95"/>
    <w:rsid w:val="00620B48"/>
    <w:rsid w:val="00620D0C"/>
    <w:rsid w:val="0062159C"/>
    <w:rsid w:val="00621841"/>
    <w:rsid w:val="0062209B"/>
    <w:rsid w:val="0062268A"/>
    <w:rsid w:val="00622BA2"/>
    <w:rsid w:val="00622BE7"/>
    <w:rsid w:val="006237ED"/>
    <w:rsid w:val="00623BEF"/>
    <w:rsid w:val="0062402E"/>
    <w:rsid w:val="00624EFF"/>
    <w:rsid w:val="006252AD"/>
    <w:rsid w:val="006264C8"/>
    <w:rsid w:val="00626C3C"/>
    <w:rsid w:val="00627113"/>
    <w:rsid w:val="006271A4"/>
    <w:rsid w:val="00627738"/>
    <w:rsid w:val="00627860"/>
    <w:rsid w:val="00630553"/>
    <w:rsid w:val="00631281"/>
    <w:rsid w:val="00631298"/>
    <w:rsid w:val="0063184C"/>
    <w:rsid w:val="00631913"/>
    <w:rsid w:val="00631A00"/>
    <w:rsid w:val="00631C87"/>
    <w:rsid w:val="00631E83"/>
    <w:rsid w:val="00631F7A"/>
    <w:rsid w:val="006328FC"/>
    <w:rsid w:val="006341CF"/>
    <w:rsid w:val="0063457B"/>
    <w:rsid w:val="00634AA7"/>
    <w:rsid w:val="00634D75"/>
    <w:rsid w:val="00635614"/>
    <w:rsid w:val="006362DA"/>
    <w:rsid w:val="0063632E"/>
    <w:rsid w:val="006365A0"/>
    <w:rsid w:val="00637942"/>
    <w:rsid w:val="00637D8E"/>
    <w:rsid w:val="00640608"/>
    <w:rsid w:val="00640666"/>
    <w:rsid w:val="0064162C"/>
    <w:rsid w:val="0064163A"/>
    <w:rsid w:val="00641819"/>
    <w:rsid w:val="006422F3"/>
    <w:rsid w:val="0064230E"/>
    <w:rsid w:val="006425F3"/>
    <w:rsid w:val="00642F4D"/>
    <w:rsid w:val="00643B5B"/>
    <w:rsid w:val="0064460F"/>
    <w:rsid w:val="00644A43"/>
    <w:rsid w:val="00644A69"/>
    <w:rsid w:val="00644E16"/>
    <w:rsid w:val="006451FD"/>
    <w:rsid w:val="006455B5"/>
    <w:rsid w:val="00645926"/>
    <w:rsid w:val="00645CD6"/>
    <w:rsid w:val="00645CE9"/>
    <w:rsid w:val="006461EA"/>
    <w:rsid w:val="00646255"/>
    <w:rsid w:val="006468B1"/>
    <w:rsid w:val="00646CE9"/>
    <w:rsid w:val="00646F12"/>
    <w:rsid w:val="00646FA9"/>
    <w:rsid w:val="00647DC2"/>
    <w:rsid w:val="00647E70"/>
    <w:rsid w:val="0065009E"/>
    <w:rsid w:val="006501A0"/>
    <w:rsid w:val="00650533"/>
    <w:rsid w:val="00650DE0"/>
    <w:rsid w:val="00651780"/>
    <w:rsid w:val="0065186D"/>
    <w:rsid w:val="006520CB"/>
    <w:rsid w:val="0065244C"/>
    <w:rsid w:val="00652A9F"/>
    <w:rsid w:val="00652DC0"/>
    <w:rsid w:val="006530CD"/>
    <w:rsid w:val="006539CB"/>
    <w:rsid w:val="00653B2C"/>
    <w:rsid w:val="00653FB1"/>
    <w:rsid w:val="00653FEF"/>
    <w:rsid w:val="006541DA"/>
    <w:rsid w:val="00654BDC"/>
    <w:rsid w:val="00654F21"/>
    <w:rsid w:val="006560BD"/>
    <w:rsid w:val="00657020"/>
    <w:rsid w:val="006571DA"/>
    <w:rsid w:val="0065737E"/>
    <w:rsid w:val="006573CE"/>
    <w:rsid w:val="006577EA"/>
    <w:rsid w:val="00657CED"/>
    <w:rsid w:val="00660016"/>
    <w:rsid w:val="0066005E"/>
    <w:rsid w:val="00660596"/>
    <w:rsid w:val="006607EC"/>
    <w:rsid w:val="00662E8E"/>
    <w:rsid w:val="00663EAB"/>
    <w:rsid w:val="00664F3D"/>
    <w:rsid w:val="00666662"/>
    <w:rsid w:val="00667C7D"/>
    <w:rsid w:val="006708F0"/>
    <w:rsid w:val="00670979"/>
    <w:rsid w:val="00670AA2"/>
    <w:rsid w:val="00670FE5"/>
    <w:rsid w:val="00671188"/>
    <w:rsid w:val="00671319"/>
    <w:rsid w:val="00671329"/>
    <w:rsid w:val="0067175B"/>
    <w:rsid w:val="00672146"/>
    <w:rsid w:val="00672A1C"/>
    <w:rsid w:val="00672B99"/>
    <w:rsid w:val="00672F40"/>
    <w:rsid w:val="00674E06"/>
    <w:rsid w:val="00675DEE"/>
    <w:rsid w:val="00675DF5"/>
    <w:rsid w:val="00675E47"/>
    <w:rsid w:val="00676CC8"/>
    <w:rsid w:val="00677983"/>
    <w:rsid w:val="00677B0D"/>
    <w:rsid w:val="00680308"/>
    <w:rsid w:val="006804B2"/>
    <w:rsid w:val="00680C40"/>
    <w:rsid w:val="006811F2"/>
    <w:rsid w:val="00681AA9"/>
    <w:rsid w:val="00681B8F"/>
    <w:rsid w:val="00681F32"/>
    <w:rsid w:val="00681F80"/>
    <w:rsid w:val="006820CA"/>
    <w:rsid w:val="006824D9"/>
    <w:rsid w:val="00683502"/>
    <w:rsid w:val="00683B94"/>
    <w:rsid w:val="00683C77"/>
    <w:rsid w:val="00683E1F"/>
    <w:rsid w:val="0068450D"/>
    <w:rsid w:val="006846AC"/>
    <w:rsid w:val="006873A6"/>
    <w:rsid w:val="00687E0C"/>
    <w:rsid w:val="00690055"/>
    <w:rsid w:val="006915DD"/>
    <w:rsid w:val="006916CB"/>
    <w:rsid w:val="00692849"/>
    <w:rsid w:val="00692D65"/>
    <w:rsid w:val="00692D8F"/>
    <w:rsid w:val="006936A3"/>
    <w:rsid w:val="00693907"/>
    <w:rsid w:val="006942C1"/>
    <w:rsid w:val="006943B1"/>
    <w:rsid w:val="00694510"/>
    <w:rsid w:val="006957BA"/>
    <w:rsid w:val="0069596C"/>
    <w:rsid w:val="00695B24"/>
    <w:rsid w:val="00695D48"/>
    <w:rsid w:val="006966C8"/>
    <w:rsid w:val="00696D40"/>
    <w:rsid w:val="00696F6F"/>
    <w:rsid w:val="00697220"/>
    <w:rsid w:val="006A0111"/>
    <w:rsid w:val="006A03D7"/>
    <w:rsid w:val="006A099F"/>
    <w:rsid w:val="006A17A2"/>
    <w:rsid w:val="006A1AD5"/>
    <w:rsid w:val="006A2A18"/>
    <w:rsid w:val="006A2B03"/>
    <w:rsid w:val="006A2FCB"/>
    <w:rsid w:val="006A361A"/>
    <w:rsid w:val="006A3E6E"/>
    <w:rsid w:val="006A41E8"/>
    <w:rsid w:val="006A524E"/>
    <w:rsid w:val="006A5B9D"/>
    <w:rsid w:val="006A6646"/>
    <w:rsid w:val="006A691F"/>
    <w:rsid w:val="006A7230"/>
    <w:rsid w:val="006A761C"/>
    <w:rsid w:val="006A7771"/>
    <w:rsid w:val="006A7E9B"/>
    <w:rsid w:val="006B0ABA"/>
    <w:rsid w:val="006B0D9C"/>
    <w:rsid w:val="006B0FF6"/>
    <w:rsid w:val="006B1B18"/>
    <w:rsid w:val="006B23DC"/>
    <w:rsid w:val="006B2B2C"/>
    <w:rsid w:val="006B2EC0"/>
    <w:rsid w:val="006B3306"/>
    <w:rsid w:val="006B4B03"/>
    <w:rsid w:val="006B5197"/>
    <w:rsid w:val="006B5886"/>
    <w:rsid w:val="006B5D35"/>
    <w:rsid w:val="006B66F0"/>
    <w:rsid w:val="006C0215"/>
    <w:rsid w:val="006C06F0"/>
    <w:rsid w:val="006C0859"/>
    <w:rsid w:val="006C17F4"/>
    <w:rsid w:val="006C1890"/>
    <w:rsid w:val="006C1C97"/>
    <w:rsid w:val="006C29B2"/>
    <w:rsid w:val="006C2C67"/>
    <w:rsid w:val="006C3763"/>
    <w:rsid w:val="006C3DC4"/>
    <w:rsid w:val="006C3E23"/>
    <w:rsid w:val="006C40A9"/>
    <w:rsid w:val="006C4E0C"/>
    <w:rsid w:val="006C5309"/>
    <w:rsid w:val="006C54BA"/>
    <w:rsid w:val="006C576F"/>
    <w:rsid w:val="006C5E2B"/>
    <w:rsid w:val="006C6167"/>
    <w:rsid w:val="006C71C5"/>
    <w:rsid w:val="006C750A"/>
    <w:rsid w:val="006C776F"/>
    <w:rsid w:val="006C7772"/>
    <w:rsid w:val="006D0836"/>
    <w:rsid w:val="006D2C98"/>
    <w:rsid w:val="006D32A7"/>
    <w:rsid w:val="006D48CE"/>
    <w:rsid w:val="006D4E8A"/>
    <w:rsid w:val="006D4F17"/>
    <w:rsid w:val="006D5260"/>
    <w:rsid w:val="006D5861"/>
    <w:rsid w:val="006D58A4"/>
    <w:rsid w:val="006D5AD2"/>
    <w:rsid w:val="006D5FD4"/>
    <w:rsid w:val="006D6036"/>
    <w:rsid w:val="006D6042"/>
    <w:rsid w:val="006D6181"/>
    <w:rsid w:val="006D6638"/>
    <w:rsid w:val="006D66C9"/>
    <w:rsid w:val="006D6874"/>
    <w:rsid w:val="006D6A63"/>
    <w:rsid w:val="006D6D7E"/>
    <w:rsid w:val="006D72CD"/>
    <w:rsid w:val="006D746A"/>
    <w:rsid w:val="006D7EE8"/>
    <w:rsid w:val="006E050E"/>
    <w:rsid w:val="006E1C21"/>
    <w:rsid w:val="006E1D81"/>
    <w:rsid w:val="006E1E6C"/>
    <w:rsid w:val="006E21C7"/>
    <w:rsid w:val="006E22E5"/>
    <w:rsid w:val="006E2E9E"/>
    <w:rsid w:val="006E33C6"/>
    <w:rsid w:val="006E3681"/>
    <w:rsid w:val="006E3D11"/>
    <w:rsid w:val="006E3FC5"/>
    <w:rsid w:val="006E4B87"/>
    <w:rsid w:val="006E5B19"/>
    <w:rsid w:val="006E679A"/>
    <w:rsid w:val="006E67E6"/>
    <w:rsid w:val="006E6859"/>
    <w:rsid w:val="006E7830"/>
    <w:rsid w:val="006F0438"/>
    <w:rsid w:val="006F0BED"/>
    <w:rsid w:val="006F0D7B"/>
    <w:rsid w:val="006F22F5"/>
    <w:rsid w:val="006F2E8F"/>
    <w:rsid w:val="006F3093"/>
    <w:rsid w:val="006F3749"/>
    <w:rsid w:val="006F4772"/>
    <w:rsid w:val="006F543F"/>
    <w:rsid w:val="006F5855"/>
    <w:rsid w:val="006F58E7"/>
    <w:rsid w:val="006F5911"/>
    <w:rsid w:val="006F6738"/>
    <w:rsid w:val="006F6CFB"/>
    <w:rsid w:val="006F73FD"/>
    <w:rsid w:val="006F7506"/>
    <w:rsid w:val="006F772E"/>
    <w:rsid w:val="006F7D71"/>
    <w:rsid w:val="0070065D"/>
    <w:rsid w:val="00700B76"/>
    <w:rsid w:val="00700D23"/>
    <w:rsid w:val="007011B1"/>
    <w:rsid w:val="00701342"/>
    <w:rsid w:val="00701EF7"/>
    <w:rsid w:val="007020A5"/>
    <w:rsid w:val="00702139"/>
    <w:rsid w:val="007024FD"/>
    <w:rsid w:val="0070250F"/>
    <w:rsid w:val="00702CC0"/>
    <w:rsid w:val="0070323B"/>
    <w:rsid w:val="007033AF"/>
    <w:rsid w:val="007033C5"/>
    <w:rsid w:val="007033DE"/>
    <w:rsid w:val="00703C0B"/>
    <w:rsid w:val="007043D4"/>
    <w:rsid w:val="00704532"/>
    <w:rsid w:val="007046C9"/>
    <w:rsid w:val="00704760"/>
    <w:rsid w:val="00704A21"/>
    <w:rsid w:val="00705341"/>
    <w:rsid w:val="00705C29"/>
    <w:rsid w:val="0070658A"/>
    <w:rsid w:val="00706884"/>
    <w:rsid w:val="00706A6D"/>
    <w:rsid w:val="00706B18"/>
    <w:rsid w:val="00707629"/>
    <w:rsid w:val="00710040"/>
    <w:rsid w:val="007103CF"/>
    <w:rsid w:val="007104F7"/>
    <w:rsid w:val="00711079"/>
    <w:rsid w:val="007116F1"/>
    <w:rsid w:val="00711EBB"/>
    <w:rsid w:val="00713348"/>
    <w:rsid w:val="00713FA4"/>
    <w:rsid w:val="00713FD5"/>
    <w:rsid w:val="00713FD6"/>
    <w:rsid w:val="00713FE8"/>
    <w:rsid w:val="0071588C"/>
    <w:rsid w:val="0071598F"/>
    <w:rsid w:val="00716774"/>
    <w:rsid w:val="00716B2C"/>
    <w:rsid w:val="00716E7A"/>
    <w:rsid w:val="00717AB0"/>
    <w:rsid w:val="00720A34"/>
    <w:rsid w:val="00720C2B"/>
    <w:rsid w:val="007213C2"/>
    <w:rsid w:val="00721547"/>
    <w:rsid w:val="007215A3"/>
    <w:rsid w:val="00721E18"/>
    <w:rsid w:val="0072211B"/>
    <w:rsid w:val="007234BF"/>
    <w:rsid w:val="00724E04"/>
    <w:rsid w:val="00724E2D"/>
    <w:rsid w:val="00725062"/>
    <w:rsid w:val="00725334"/>
    <w:rsid w:val="00725652"/>
    <w:rsid w:val="0072576D"/>
    <w:rsid w:val="0072617A"/>
    <w:rsid w:val="007272D0"/>
    <w:rsid w:val="00727774"/>
    <w:rsid w:val="00727F1F"/>
    <w:rsid w:val="007300A5"/>
    <w:rsid w:val="007304A6"/>
    <w:rsid w:val="00730506"/>
    <w:rsid w:val="0073071D"/>
    <w:rsid w:val="00730759"/>
    <w:rsid w:val="0073245D"/>
    <w:rsid w:val="00732707"/>
    <w:rsid w:val="007327B7"/>
    <w:rsid w:val="00732AAF"/>
    <w:rsid w:val="00732C37"/>
    <w:rsid w:val="00732C66"/>
    <w:rsid w:val="007336AF"/>
    <w:rsid w:val="00734A5F"/>
    <w:rsid w:val="00735073"/>
    <w:rsid w:val="00735E5A"/>
    <w:rsid w:val="00736042"/>
    <w:rsid w:val="00736758"/>
    <w:rsid w:val="00736DBB"/>
    <w:rsid w:val="00737039"/>
    <w:rsid w:val="007373B0"/>
    <w:rsid w:val="00737957"/>
    <w:rsid w:val="00737BB0"/>
    <w:rsid w:val="00737F0F"/>
    <w:rsid w:val="007404D2"/>
    <w:rsid w:val="00740D2A"/>
    <w:rsid w:val="00741224"/>
    <w:rsid w:val="00742071"/>
    <w:rsid w:val="00742996"/>
    <w:rsid w:val="00742A62"/>
    <w:rsid w:val="00742DA8"/>
    <w:rsid w:val="007430C9"/>
    <w:rsid w:val="00743554"/>
    <w:rsid w:val="00744358"/>
    <w:rsid w:val="00745029"/>
    <w:rsid w:val="00745518"/>
    <w:rsid w:val="0074574E"/>
    <w:rsid w:val="00745CE0"/>
    <w:rsid w:val="00745D9F"/>
    <w:rsid w:val="00745FA2"/>
    <w:rsid w:val="00746BC6"/>
    <w:rsid w:val="00750705"/>
    <w:rsid w:val="00750BB3"/>
    <w:rsid w:val="0075178C"/>
    <w:rsid w:val="0075223A"/>
    <w:rsid w:val="0075234B"/>
    <w:rsid w:val="00752F8B"/>
    <w:rsid w:val="00753FF9"/>
    <w:rsid w:val="007543D8"/>
    <w:rsid w:val="007546D1"/>
    <w:rsid w:val="00754BA6"/>
    <w:rsid w:val="007557C9"/>
    <w:rsid w:val="0075588B"/>
    <w:rsid w:val="00755C07"/>
    <w:rsid w:val="0075606B"/>
    <w:rsid w:val="0075610D"/>
    <w:rsid w:val="0075672B"/>
    <w:rsid w:val="00756971"/>
    <w:rsid w:val="00756AEE"/>
    <w:rsid w:val="00756DE2"/>
    <w:rsid w:val="007576FF"/>
    <w:rsid w:val="00760901"/>
    <w:rsid w:val="0076176B"/>
    <w:rsid w:val="007617D5"/>
    <w:rsid w:val="00761DDD"/>
    <w:rsid w:val="00761ED1"/>
    <w:rsid w:val="00761F6F"/>
    <w:rsid w:val="00762526"/>
    <w:rsid w:val="0076391C"/>
    <w:rsid w:val="007646B5"/>
    <w:rsid w:val="00764DE5"/>
    <w:rsid w:val="0076599A"/>
    <w:rsid w:val="007660E0"/>
    <w:rsid w:val="00766258"/>
    <w:rsid w:val="0076652F"/>
    <w:rsid w:val="00766C64"/>
    <w:rsid w:val="007679C3"/>
    <w:rsid w:val="00767DE4"/>
    <w:rsid w:val="00770333"/>
    <w:rsid w:val="00770CC9"/>
    <w:rsid w:val="007715B9"/>
    <w:rsid w:val="00772ED7"/>
    <w:rsid w:val="00773B1F"/>
    <w:rsid w:val="00773E30"/>
    <w:rsid w:val="00774D48"/>
    <w:rsid w:val="007755FF"/>
    <w:rsid w:val="00775AFF"/>
    <w:rsid w:val="00775FA6"/>
    <w:rsid w:val="007764EE"/>
    <w:rsid w:val="007765EF"/>
    <w:rsid w:val="00776664"/>
    <w:rsid w:val="00776BE4"/>
    <w:rsid w:val="00776D6A"/>
    <w:rsid w:val="00777AA2"/>
    <w:rsid w:val="007800E6"/>
    <w:rsid w:val="007803CE"/>
    <w:rsid w:val="0078072F"/>
    <w:rsid w:val="00781773"/>
    <w:rsid w:val="00781807"/>
    <w:rsid w:val="00781BF4"/>
    <w:rsid w:val="0078213C"/>
    <w:rsid w:val="00782BFF"/>
    <w:rsid w:val="00783F38"/>
    <w:rsid w:val="00784CC6"/>
    <w:rsid w:val="007859C3"/>
    <w:rsid w:val="00785E62"/>
    <w:rsid w:val="00785E72"/>
    <w:rsid w:val="00786E6B"/>
    <w:rsid w:val="00787407"/>
    <w:rsid w:val="0078774C"/>
    <w:rsid w:val="00790050"/>
    <w:rsid w:val="00790393"/>
    <w:rsid w:val="0079046D"/>
    <w:rsid w:val="00790664"/>
    <w:rsid w:val="007909B3"/>
    <w:rsid w:val="007910B2"/>
    <w:rsid w:val="00791F2B"/>
    <w:rsid w:val="00791F35"/>
    <w:rsid w:val="0079206F"/>
    <w:rsid w:val="00793281"/>
    <w:rsid w:val="00793317"/>
    <w:rsid w:val="00793410"/>
    <w:rsid w:val="00795037"/>
    <w:rsid w:val="007955D0"/>
    <w:rsid w:val="0079581B"/>
    <w:rsid w:val="00795CFD"/>
    <w:rsid w:val="00796628"/>
    <w:rsid w:val="00796723"/>
    <w:rsid w:val="00796973"/>
    <w:rsid w:val="00796A72"/>
    <w:rsid w:val="00796DC0"/>
    <w:rsid w:val="00797A77"/>
    <w:rsid w:val="00797BF5"/>
    <w:rsid w:val="00797DF4"/>
    <w:rsid w:val="007A0106"/>
    <w:rsid w:val="007A0FCB"/>
    <w:rsid w:val="007A2251"/>
    <w:rsid w:val="007A2837"/>
    <w:rsid w:val="007A28BF"/>
    <w:rsid w:val="007A2BBE"/>
    <w:rsid w:val="007A2F06"/>
    <w:rsid w:val="007A30BE"/>
    <w:rsid w:val="007A31E4"/>
    <w:rsid w:val="007A4045"/>
    <w:rsid w:val="007A5627"/>
    <w:rsid w:val="007A58AE"/>
    <w:rsid w:val="007A5C32"/>
    <w:rsid w:val="007A5CC3"/>
    <w:rsid w:val="007A6C51"/>
    <w:rsid w:val="007B038D"/>
    <w:rsid w:val="007B0EA8"/>
    <w:rsid w:val="007B11CE"/>
    <w:rsid w:val="007B1581"/>
    <w:rsid w:val="007B20C4"/>
    <w:rsid w:val="007B21B1"/>
    <w:rsid w:val="007B23DF"/>
    <w:rsid w:val="007B2875"/>
    <w:rsid w:val="007B3285"/>
    <w:rsid w:val="007B3474"/>
    <w:rsid w:val="007B4CA7"/>
    <w:rsid w:val="007B4EC3"/>
    <w:rsid w:val="007B7010"/>
    <w:rsid w:val="007B7980"/>
    <w:rsid w:val="007B7B5E"/>
    <w:rsid w:val="007C0ADA"/>
    <w:rsid w:val="007C0B8A"/>
    <w:rsid w:val="007C122E"/>
    <w:rsid w:val="007C131A"/>
    <w:rsid w:val="007C173A"/>
    <w:rsid w:val="007C1B8A"/>
    <w:rsid w:val="007C201C"/>
    <w:rsid w:val="007C23FE"/>
    <w:rsid w:val="007C266E"/>
    <w:rsid w:val="007C3188"/>
    <w:rsid w:val="007C37DC"/>
    <w:rsid w:val="007C37F0"/>
    <w:rsid w:val="007C382F"/>
    <w:rsid w:val="007C3BFD"/>
    <w:rsid w:val="007C3E1C"/>
    <w:rsid w:val="007C3EF5"/>
    <w:rsid w:val="007C3FB0"/>
    <w:rsid w:val="007C46A9"/>
    <w:rsid w:val="007C4CEB"/>
    <w:rsid w:val="007C51C9"/>
    <w:rsid w:val="007C5384"/>
    <w:rsid w:val="007C5690"/>
    <w:rsid w:val="007C5B42"/>
    <w:rsid w:val="007C6033"/>
    <w:rsid w:val="007C63F3"/>
    <w:rsid w:val="007C6A6F"/>
    <w:rsid w:val="007C6B7F"/>
    <w:rsid w:val="007C6C10"/>
    <w:rsid w:val="007C6E88"/>
    <w:rsid w:val="007C71E2"/>
    <w:rsid w:val="007C7904"/>
    <w:rsid w:val="007D017C"/>
    <w:rsid w:val="007D0478"/>
    <w:rsid w:val="007D070E"/>
    <w:rsid w:val="007D0942"/>
    <w:rsid w:val="007D0E6C"/>
    <w:rsid w:val="007D0F72"/>
    <w:rsid w:val="007D16CB"/>
    <w:rsid w:val="007D1E19"/>
    <w:rsid w:val="007D2F75"/>
    <w:rsid w:val="007D2FB6"/>
    <w:rsid w:val="007D469E"/>
    <w:rsid w:val="007D46B3"/>
    <w:rsid w:val="007D49F6"/>
    <w:rsid w:val="007D566B"/>
    <w:rsid w:val="007D602B"/>
    <w:rsid w:val="007D634A"/>
    <w:rsid w:val="007D75E7"/>
    <w:rsid w:val="007D7E62"/>
    <w:rsid w:val="007E00E0"/>
    <w:rsid w:val="007E02EE"/>
    <w:rsid w:val="007E0567"/>
    <w:rsid w:val="007E0619"/>
    <w:rsid w:val="007E06F4"/>
    <w:rsid w:val="007E09F8"/>
    <w:rsid w:val="007E0BC1"/>
    <w:rsid w:val="007E14E7"/>
    <w:rsid w:val="007E1646"/>
    <w:rsid w:val="007E26C0"/>
    <w:rsid w:val="007E315F"/>
    <w:rsid w:val="007E3378"/>
    <w:rsid w:val="007E346A"/>
    <w:rsid w:val="007E3663"/>
    <w:rsid w:val="007E444E"/>
    <w:rsid w:val="007E47AC"/>
    <w:rsid w:val="007E49DE"/>
    <w:rsid w:val="007E4D04"/>
    <w:rsid w:val="007E5124"/>
    <w:rsid w:val="007E526B"/>
    <w:rsid w:val="007E55F0"/>
    <w:rsid w:val="007E5D50"/>
    <w:rsid w:val="007E7682"/>
    <w:rsid w:val="007E774B"/>
    <w:rsid w:val="007F02EC"/>
    <w:rsid w:val="007F0EB6"/>
    <w:rsid w:val="007F12C5"/>
    <w:rsid w:val="007F2E47"/>
    <w:rsid w:val="007F3800"/>
    <w:rsid w:val="007F3ABF"/>
    <w:rsid w:val="007F3D6F"/>
    <w:rsid w:val="007F3D82"/>
    <w:rsid w:val="007F3E06"/>
    <w:rsid w:val="007F40D6"/>
    <w:rsid w:val="007F4BE8"/>
    <w:rsid w:val="007F4D35"/>
    <w:rsid w:val="007F4FFB"/>
    <w:rsid w:val="007F579C"/>
    <w:rsid w:val="007F608A"/>
    <w:rsid w:val="007F671B"/>
    <w:rsid w:val="007F707E"/>
    <w:rsid w:val="008007D4"/>
    <w:rsid w:val="00801677"/>
    <w:rsid w:val="008017C8"/>
    <w:rsid w:val="008018CA"/>
    <w:rsid w:val="00801AFD"/>
    <w:rsid w:val="008022D3"/>
    <w:rsid w:val="00802A49"/>
    <w:rsid w:val="00802AF2"/>
    <w:rsid w:val="00802BDB"/>
    <w:rsid w:val="00802E41"/>
    <w:rsid w:val="008031F0"/>
    <w:rsid w:val="0080345B"/>
    <w:rsid w:val="00803527"/>
    <w:rsid w:val="00804378"/>
    <w:rsid w:val="00804A19"/>
    <w:rsid w:val="00804D49"/>
    <w:rsid w:val="008053B8"/>
    <w:rsid w:val="00805BBB"/>
    <w:rsid w:val="008060CD"/>
    <w:rsid w:val="008061C7"/>
    <w:rsid w:val="008064D9"/>
    <w:rsid w:val="00806AA2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F3D"/>
    <w:rsid w:val="00811565"/>
    <w:rsid w:val="008119E3"/>
    <w:rsid w:val="00811F34"/>
    <w:rsid w:val="00811F4B"/>
    <w:rsid w:val="00812325"/>
    <w:rsid w:val="00812CA0"/>
    <w:rsid w:val="00812DD8"/>
    <w:rsid w:val="00813AE8"/>
    <w:rsid w:val="00813B40"/>
    <w:rsid w:val="00813B47"/>
    <w:rsid w:val="00813E45"/>
    <w:rsid w:val="0081450C"/>
    <w:rsid w:val="00814BC0"/>
    <w:rsid w:val="00815105"/>
    <w:rsid w:val="00815435"/>
    <w:rsid w:val="008156FD"/>
    <w:rsid w:val="00815B24"/>
    <w:rsid w:val="00816A73"/>
    <w:rsid w:val="00816DA4"/>
    <w:rsid w:val="00820CE1"/>
    <w:rsid w:val="00820FB9"/>
    <w:rsid w:val="00821B08"/>
    <w:rsid w:val="00823B96"/>
    <w:rsid w:val="00823C7F"/>
    <w:rsid w:val="008242AA"/>
    <w:rsid w:val="00825DDB"/>
    <w:rsid w:val="008262B8"/>
    <w:rsid w:val="00826EAC"/>
    <w:rsid w:val="00827172"/>
    <w:rsid w:val="0082721D"/>
    <w:rsid w:val="0082727A"/>
    <w:rsid w:val="0082753E"/>
    <w:rsid w:val="00830517"/>
    <w:rsid w:val="00830936"/>
    <w:rsid w:val="0083234B"/>
    <w:rsid w:val="008323D0"/>
    <w:rsid w:val="008330FF"/>
    <w:rsid w:val="0083341F"/>
    <w:rsid w:val="00833623"/>
    <w:rsid w:val="00833F01"/>
    <w:rsid w:val="0083488A"/>
    <w:rsid w:val="008353FC"/>
    <w:rsid w:val="0083560C"/>
    <w:rsid w:val="00836752"/>
    <w:rsid w:val="00836876"/>
    <w:rsid w:val="00836908"/>
    <w:rsid w:val="00837055"/>
    <w:rsid w:val="0083780C"/>
    <w:rsid w:val="00837B67"/>
    <w:rsid w:val="00840528"/>
    <w:rsid w:val="00840887"/>
    <w:rsid w:val="0084135E"/>
    <w:rsid w:val="00841911"/>
    <w:rsid w:val="00842668"/>
    <w:rsid w:val="00843398"/>
    <w:rsid w:val="008438DE"/>
    <w:rsid w:val="00843B0E"/>
    <w:rsid w:val="00843B45"/>
    <w:rsid w:val="00843D48"/>
    <w:rsid w:val="0084574A"/>
    <w:rsid w:val="00845C23"/>
    <w:rsid w:val="0084644C"/>
    <w:rsid w:val="00846941"/>
    <w:rsid w:val="008470CF"/>
    <w:rsid w:val="00847657"/>
    <w:rsid w:val="00847E4D"/>
    <w:rsid w:val="00850034"/>
    <w:rsid w:val="00850CF3"/>
    <w:rsid w:val="00851B5C"/>
    <w:rsid w:val="0085381D"/>
    <w:rsid w:val="00855112"/>
    <w:rsid w:val="00855B1F"/>
    <w:rsid w:val="008561D2"/>
    <w:rsid w:val="00856A12"/>
    <w:rsid w:val="00857D42"/>
    <w:rsid w:val="0086029A"/>
    <w:rsid w:val="008607D3"/>
    <w:rsid w:val="0086111C"/>
    <w:rsid w:val="0086120D"/>
    <w:rsid w:val="00861A61"/>
    <w:rsid w:val="00862333"/>
    <w:rsid w:val="008623C0"/>
    <w:rsid w:val="00862489"/>
    <w:rsid w:val="00862DEB"/>
    <w:rsid w:val="00863D66"/>
    <w:rsid w:val="00863E65"/>
    <w:rsid w:val="00864448"/>
    <w:rsid w:val="00864EF0"/>
    <w:rsid w:val="0087031D"/>
    <w:rsid w:val="0087198B"/>
    <w:rsid w:val="00871CDC"/>
    <w:rsid w:val="00871E0B"/>
    <w:rsid w:val="00872467"/>
    <w:rsid w:val="00872730"/>
    <w:rsid w:val="0087350B"/>
    <w:rsid w:val="008735C0"/>
    <w:rsid w:val="0087485E"/>
    <w:rsid w:val="00874C97"/>
    <w:rsid w:val="00874F5A"/>
    <w:rsid w:val="0087508A"/>
    <w:rsid w:val="008755C4"/>
    <w:rsid w:val="00875A29"/>
    <w:rsid w:val="008764C7"/>
    <w:rsid w:val="00876D26"/>
    <w:rsid w:val="008778A7"/>
    <w:rsid w:val="008800B7"/>
    <w:rsid w:val="00880EB5"/>
    <w:rsid w:val="00881465"/>
    <w:rsid w:val="00881494"/>
    <w:rsid w:val="0088175B"/>
    <w:rsid w:val="00881E96"/>
    <w:rsid w:val="00881F1C"/>
    <w:rsid w:val="0088264E"/>
    <w:rsid w:val="00882A48"/>
    <w:rsid w:val="00883820"/>
    <w:rsid w:val="00883910"/>
    <w:rsid w:val="00883A66"/>
    <w:rsid w:val="00883B7D"/>
    <w:rsid w:val="00883CE6"/>
    <w:rsid w:val="00883F66"/>
    <w:rsid w:val="008840EA"/>
    <w:rsid w:val="008842C3"/>
    <w:rsid w:val="00884641"/>
    <w:rsid w:val="00884818"/>
    <w:rsid w:val="008850E0"/>
    <w:rsid w:val="008852EE"/>
    <w:rsid w:val="00885699"/>
    <w:rsid w:val="008857E7"/>
    <w:rsid w:val="00885943"/>
    <w:rsid w:val="00886982"/>
    <w:rsid w:val="00886DE7"/>
    <w:rsid w:val="0088713A"/>
    <w:rsid w:val="00887993"/>
    <w:rsid w:val="00887A23"/>
    <w:rsid w:val="00890BC7"/>
    <w:rsid w:val="008919DC"/>
    <w:rsid w:val="00891AD7"/>
    <w:rsid w:val="00891D4C"/>
    <w:rsid w:val="00892532"/>
    <w:rsid w:val="00892688"/>
    <w:rsid w:val="008926E0"/>
    <w:rsid w:val="00892943"/>
    <w:rsid w:val="0089304D"/>
    <w:rsid w:val="0089314D"/>
    <w:rsid w:val="008939C8"/>
    <w:rsid w:val="00893CF5"/>
    <w:rsid w:val="00894809"/>
    <w:rsid w:val="00895041"/>
    <w:rsid w:val="008955E8"/>
    <w:rsid w:val="00895A92"/>
    <w:rsid w:val="00895D05"/>
    <w:rsid w:val="00895E9C"/>
    <w:rsid w:val="008962C6"/>
    <w:rsid w:val="0089742E"/>
    <w:rsid w:val="0089752F"/>
    <w:rsid w:val="008979D2"/>
    <w:rsid w:val="008A05BF"/>
    <w:rsid w:val="008A1B92"/>
    <w:rsid w:val="008A1C90"/>
    <w:rsid w:val="008A1FCA"/>
    <w:rsid w:val="008A293B"/>
    <w:rsid w:val="008A3634"/>
    <w:rsid w:val="008A3731"/>
    <w:rsid w:val="008A3927"/>
    <w:rsid w:val="008A3BAD"/>
    <w:rsid w:val="008A40B3"/>
    <w:rsid w:val="008A52C1"/>
    <w:rsid w:val="008A6997"/>
    <w:rsid w:val="008B00F8"/>
    <w:rsid w:val="008B0472"/>
    <w:rsid w:val="008B0D26"/>
    <w:rsid w:val="008B0F8A"/>
    <w:rsid w:val="008B0FC7"/>
    <w:rsid w:val="008B0FEA"/>
    <w:rsid w:val="008B12E5"/>
    <w:rsid w:val="008B223E"/>
    <w:rsid w:val="008B24CA"/>
    <w:rsid w:val="008B2B19"/>
    <w:rsid w:val="008B2E16"/>
    <w:rsid w:val="008B48D4"/>
    <w:rsid w:val="008B48FA"/>
    <w:rsid w:val="008B50C5"/>
    <w:rsid w:val="008B5107"/>
    <w:rsid w:val="008B5F06"/>
    <w:rsid w:val="008B616E"/>
    <w:rsid w:val="008B6EC9"/>
    <w:rsid w:val="008B716D"/>
    <w:rsid w:val="008C0229"/>
    <w:rsid w:val="008C0EB6"/>
    <w:rsid w:val="008C1157"/>
    <w:rsid w:val="008C141B"/>
    <w:rsid w:val="008C1B66"/>
    <w:rsid w:val="008C3D15"/>
    <w:rsid w:val="008C3ED0"/>
    <w:rsid w:val="008C46BB"/>
    <w:rsid w:val="008C4D2B"/>
    <w:rsid w:val="008C4F4E"/>
    <w:rsid w:val="008C5882"/>
    <w:rsid w:val="008C59EC"/>
    <w:rsid w:val="008C617E"/>
    <w:rsid w:val="008D0C99"/>
    <w:rsid w:val="008D1AA1"/>
    <w:rsid w:val="008D20C1"/>
    <w:rsid w:val="008D21C6"/>
    <w:rsid w:val="008D2476"/>
    <w:rsid w:val="008D2610"/>
    <w:rsid w:val="008D2784"/>
    <w:rsid w:val="008D27D1"/>
    <w:rsid w:val="008D2DD3"/>
    <w:rsid w:val="008D32F8"/>
    <w:rsid w:val="008D3879"/>
    <w:rsid w:val="008D453F"/>
    <w:rsid w:val="008D4B6A"/>
    <w:rsid w:val="008D5523"/>
    <w:rsid w:val="008D58C8"/>
    <w:rsid w:val="008D5928"/>
    <w:rsid w:val="008D5B86"/>
    <w:rsid w:val="008D61FE"/>
    <w:rsid w:val="008D649E"/>
    <w:rsid w:val="008D676D"/>
    <w:rsid w:val="008D749B"/>
    <w:rsid w:val="008D7660"/>
    <w:rsid w:val="008D7B04"/>
    <w:rsid w:val="008E0012"/>
    <w:rsid w:val="008E0785"/>
    <w:rsid w:val="008E084A"/>
    <w:rsid w:val="008E1458"/>
    <w:rsid w:val="008E14CE"/>
    <w:rsid w:val="008E198D"/>
    <w:rsid w:val="008E22ED"/>
    <w:rsid w:val="008E236D"/>
    <w:rsid w:val="008E23D8"/>
    <w:rsid w:val="008E2881"/>
    <w:rsid w:val="008E2952"/>
    <w:rsid w:val="008E3644"/>
    <w:rsid w:val="008E38B8"/>
    <w:rsid w:val="008E39B4"/>
    <w:rsid w:val="008E3E44"/>
    <w:rsid w:val="008E3EC3"/>
    <w:rsid w:val="008E4822"/>
    <w:rsid w:val="008E4B0F"/>
    <w:rsid w:val="008E53CC"/>
    <w:rsid w:val="008E5463"/>
    <w:rsid w:val="008E582E"/>
    <w:rsid w:val="008E5B2A"/>
    <w:rsid w:val="008E5BA2"/>
    <w:rsid w:val="008E61C1"/>
    <w:rsid w:val="008E7582"/>
    <w:rsid w:val="008E7634"/>
    <w:rsid w:val="008E7F38"/>
    <w:rsid w:val="008F0799"/>
    <w:rsid w:val="008F0CBD"/>
    <w:rsid w:val="008F0E02"/>
    <w:rsid w:val="008F1AB8"/>
    <w:rsid w:val="008F1AE9"/>
    <w:rsid w:val="008F20AA"/>
    <w:rsid w:val="008F2238"/>
    <w:rsid w:val="008F260A"/>
    <w:rsid w:val="008F2B79"/>
    <w:rsid w:val="008F32DD"/>
    <w:rsid w:val="008F3F25"/>
    <w:rsid w:val="008F3FCD"/>
    <w:rsid w:val="008F4887"/>
    <w:rsid w:val="008F54D0"/>
    <w:rsid w:val="008F593B"/>
    <w:rsid w:val="008F5A84"/>
    <w:rsid w:val="008F644E"/>
    <w:rsid w:val="008F672C"/>
    <w:rsid w:val="008F67D3"/>
    <w:rsid w:val="008F6A02"/>
    <w:rsid w:val="008F6C8B"/>
    <w:rsid w:val="008F74C4"/>
    <w:rsid w:val="008F7659"/>
    <w:rsid w:val="008F7812"/>
    <w:rsid w:val="008F78CC"/>
    <w:rsid w:val="00900620"/>
    <w:rsid w:val="00900811"/>
    <w:rsid w:val="00900D11"/>
    <w:rsid w:val="00900E5D"/>
    <w:rsid w:val="00901A50"/>
    <w:rsid w:val="009022BA"/>
    <w:rsid w:val="00902612"/>
    <w:rsid w:val="0090265A"/>
    <w:rsid w:val="00902818"/>
    <w:rsid w:val="00902AD1"/>
    <w:rsid w:val="00902B81"/>
    <w:rsid w:val="00903487"/>
    <w:rsid w:val="00904827"/>
    <w:rsid w:val="00904964"/>
    <w:rsid w:val="00904E04"/>
    <w:rsid w:val="00904F37"/>
    <w:rsid w:val="00905788"/>
    <w:rsid w:val="00906938"/>
    <w:rsid w:val="00906D37"/>
    <w:rsid w:val="00907F1B"/>
    <w:rsid w:val="0091017D"/>
    <w:rsid w:val="009101C6"/>
    <w:rsid w:val="009106D3"/>
    <w:rsid w:val="0091079F"/>
    <w:rsid w:val="00910801"/>
    <w:rsid w:val="00910D4C"/>
    <w:rsid w:val="00910DE9"/>
    <w:rsid w:val="00911068"/>
    <w:rsid w:val="00912392"/>
    <w:rsid w:val="0091269B"/>
    <w:rsid w:val="00912898"/>
    <w:rsid w:val="009135C1"/>
    <w:rsid w:val="009137BF"/>
    <w:rsid w:val="0091392C"/>
    <w:rsid w:val="00913B5E"/>
    <w:rsid w:val="009142E9"/>
    <w:rsid w:val="0091489E"/>
    <w:rsid w:val="00915076"/>
    <w:rsid w:val="00915767"/>
    <w:rsid w:val="0091589C"/>
    <w:rsid w:val="00915D3C"/>
    <w:rsid w:val="0091604E"/>
    <w:rsid w:val="00916B13"/>
    <w:rsid w:val="00916FC8"/>
    <w:rsid w:val="00917856"/>
    <w:rsid w:val="00917C75"/>
    <w:rsid w:val="009203AF"/>
    <w:rsid w:val="00920A29"/>
    <w:rsid w:val="00920CED"/>
    <w:rsid w:val="0092154E"/>
    <w:rsid w:val="009219BF"/>
    <w:rsid w:val="00922338"/>
    <w:rsid w:val="00922F3B"/>
    <w:rsid w:val="0092304B"/>
    <w:rsid w:val="00923194"/>
    <w:rsid w:val="0092319A"/>
    <w:rsid w:val="0092323E"/>
    <w:rsid w:val="00923317"/>
    <w:rsid w:val="009239D7"/>
    <w:rsid w:val="00924527"/>
    <w:rsid w:val="00924647"/>
    <w:rsid w:val="009246E1"/>
    <w:rsid w:val="00924BD8"/>
    <w:rsid w:val="00925475"/>
    <w:rsid w:val="0092554E"/>
    <w:rsid w:val="00925B38"/>
    <w:rsid w:val="00925E5E"/>
    <w:rsid w:val="009271AB"/>
    <w:rsid w:val="00927B81"/>
    <w:rsid w:val="00930733"/>
    <w:rsid w:val="00930807"/>
    <w:rsid w:val="00930951"/>
    <w:rsid w:val="0093121A"/>
    <w:rsid w:val="00931F22"/>
    <w:rsid w:val="0093227B"/>
    <w:rsid w:val="009328AB"/>
    <w:rsid w:val="00932BD5"/>
    <w:rsid w:val="00932F27"/>
    <w:rsid w:val="0093470C"/>
    <w:rsid w:val="0093517E"/>
    <w:rsid w:val="0093538A"/>
    <w:rsid w:val="009354E8"/>
    <w:rsid w:val="009356F4"/>
    <w:rsid w:val="009358F8"/>
    <w:rsid w:val="00936235"/>
    <w:rsid w:val="00936534"/>
    <w:rsid w:val="00936D48"/>
    <w:rsid w:val="009372D4"/>
    <w:rsid w:val="0093784D"/>
    <w:rsid w:val="00937A92"/>
    <w:rsid w:val="00937CE6"/>
    <w:rsid w:val="00941F32"/>
    <w:rsid w:val="009420A1"/>
    <w:rsid w:val="009423FF"/>
    <w:rsid w:val="00942663"/>
    <w:rsid w:val="009435D8"/>
    <w:rsid w:val="00944455"/>
    <w:rsid w:val="0094472C"/>
    <w:rsid w:val="00944965"/>
    <w:rsid w:val="00944F0C"/>
    <w:rsid w:val="0094577C"/>
    <w:rsid w:val="00945D86"/>
    <w:rsid w:val="00945DF4"/>
    <w:rsid w:val="0094693A"/>
    <w:rsid w:val="00947B85"/>
    <w:rsid w:val="00947BAF"/>
    <w:rsid w:val="0095022A"/>
    <w:rsid w:val="00951CDC"/>
    <w:rsid w:val="00952891"/>
    <w:rsid w:val="009530CB"/>
    <w:rsid w:val="0095335F"/>
    <w:rsid w:val="009541F2"/>
    <w:rsid w:val="009542AF"/>
    <w:rsid w:val="00954704"/>
    <w:rsid w:val="00955856"/>
    <w:rsid w:val="009560EC"/>
    <w:rsid w:val="0095610A"/>
    <w:rsid w:val="009564E3"/>
    <w:rsid w:val="0095667C"/>
    <w:rsid w:val="00956E99"/>
    <w:rsid w:val="00957239"/>
    <w:rsid w:val="00957AC9"/>
    <w:rsid w:val="00957E7D"/>
    <w:rsid w:val="009600E7"/>
    <w:rsid w:val="0096091A"/>
    <w:rsid w:val="00961C14"/>
    <w:rsid w:val="009624C2"/>
    <w:rsid w:val="0096277B"/>
    <w:rsid w:val="00962982"/>
    <w:rsid w:val="00963641"/>
    <w:rsid w:val="0096392D"/>
    <w:rsid w:val="00963969"/>
    <w:rsid w:val="00963A78"/>
    <w:rsid w:val="00963BF9"/>
    <w:rsid w:val="009646FC"/>
    <w:rsid w:val="00964A06"/>
    <w:rsid w:val="00964ABE"/>
    <w:rsid w:val="00964D26"/>
    <w:rsid w:val="00964E5C"/>
    <w:rsid w:val="00964EEE"/>
    <w:rsid w:val="00965939"/>
    <w:rsid w:val="00965FCB"/>
    <w:rsid w:val="009668A9"/>
    <w:rsid w:val="00966A5B"/>
    <w:rsid w:val="00966A78"/>
    <w:rsid w:val="00966B9C"/>
    <w:rsid w:val="00966F4E"/>
    <w:rsid w:val="0096784B"/>
    <w:rsid w:val="0097093C"/>
    <w:rsid w:val="00970D35"/>
    <w:rsid w:val="0097109E"/>
    <w:rsid w:val="00971BD6"/>
    <w:rsid w:val="00973881"/>
    <w:rsid w:val="00974624"/>
    <w:rsid w:val="00974785"/>
    <w:rsid w:val="00974B3A"/>
    <w:rsid w:val="00974D35"/>
    <w:rsid w:val="009754FF"/>
    <w:rsid w:val="00975710"/>
    <w:rsid w:val="00975D97"/>
    <w:rsid w:val="00976438"/>
    <w:rsid w:val="00976D78"/>
    <w:rsid w:val="009778A3"/>
    <w:rsid w:val="00977E8C"/>
    <w:rsid w:val="009802EA"/>
    <w:rsid w:val="009804E6"/>
    <w:rsid w:val="00980A8A"/>
    <w:rsid w:val="00980C6F"/>
    <w:rsid w:val="00980EF9"/>
    <w:rsid w:val="00981B2B"/>
    <w:rsid w:val="00981D7A"/>
    <w:rsid w:val="00982981"/>
    <w:rsid w:val="009835F0"/>
    <w:rsid w:val="0098386C"/>
    <w:rsid w:val="00983A69"/>
    <w:rsid w:val="00984228"/>
    <w:rsid w:val="0098443D"/>
    <w:rsid w:val="00984C00"/>
    <w:rsid w:val="00984C29"/>
    <w:rsid w:val="009865C0"/>
    <w:rsid w:val="0098748E"/>
    <w:rsid w:val="009879A6"/>
    <w:rsid w:val="00990711"/>
    <w:rsid w:val="00990893"/>
    <w:rsid w:val="00990EBF"/>
    <w:rsid w:val="00990FEC"/>
    <w:rsid w:val="009913F8"/>
    <w:rsid w:val="00991746"/>
    <w:rsid w:val="00991F4D"/>
    <w:rsid w:val="00992134"/>
    <w:rsid w:val="00992215"/>
    <w:rsid w:val="009928E5"/>
    <w:rsid w:val="00993373"/>
    <w:rsid w:val="009936AF"/>
    <w:rsid w:val="00994B0A"/>
    <w:rsid w:val="00994EE3"/>
    <w:rsid w:val="009950B6"/>
    <w:rsid w:val="00997CE7"/>
    <w:rsid w:val="00997FED"/>
    <w:rsid w:val="009A0267"/>
    <w:rsid w:val="009A02F0"/>
    <w:rsid w:val="009A087B"/>
    <w:rsid w:val="009A09E5"/>
    <w:rsid w:val="009A0DEF"/>
    <w:rsid w:val="009A1778"/>
    <w:rsid w:val="009A1DB3"/>
    <w:rsid w:val="009A1E1D"/>
    <w:rsid w:val="009A217A"/>
    <w:rsid w:val="009A28A4"/>
    <w:rsid w:val="009A2A7F"/>
    <w:rsid w:val="009A32E5"/>
    <w:rsid w:val="009A36C3"/>
    <w:rsid w:val="009A37E0"/>
    <w:rsid w:val="009A3F0E"/>
    <w:rsid w:val="009A4B9F"/>
    <w:rsid w:val="009A5361"/>
    <w:rsid w:val="009A587C"/>
    <w:rsid w:val="009A5DA4"/>
    <w:rsid w:val="009A610C"/>
    <w:rsid w:val="009A61E5"/>
    <w:rsid w:val="009A6685"/>
    <w:rsid w:val="009A67E0"/>
    <w:rsid w:val="009A76C9"/>
    <w:rsid w:val="009A7C0C"/>
    <w:rsid w:val="009A7C0F"/>
    <w:rsid w:val="009A7ED9"/>
    <w:rsid w:val="009B0251"/>
    <w:rsid w:val="009B0C9D"/>
    <w:rsid w:val="009B1051"/>
    <w:rsid w:val="009B1F2B"/>
    <w:rsid w:val="009B33A0"/>
    <w:rsid w:val="009B3A36"/>
    <w:rsid w:val="009B4C39"/>
    <w:rsid w:val="009B5A29"/>
    <w:rsid w:val="009B6167"/>
    <w:rsid w:val="009B6201"/>
    <w:rsid w:val="009B6610"/>
    <w:rsid w:val="009B6668"/>
    <w:rsid w:val="009B66FD"/>
    <w:rsid w:val="009B6D46"/>
    <w:rsid w:val="009B6FD1"/>
    <w:rsid w:val="009B76D2"/>
    <w:rsid w:val="009B7C13"/>
    <w:rsid w:val="009C0187"/>
    <w:rsid w:val="009C07AE"/>
    <w:rsid w:val="009C0994"/>
    <w:rsid w:val="009C0A2F"/>
    <w:rsid w:val="009C0FD6"/>
    <w:rsid w:val="009C1EF0"/>
    <w:rsid w:val="009C2B47"/>
    <w:rsid w:val="009C2C1D"/>
    <w:rsid w:val="009C2D08"/>
    <w:rsid w:val="009C3684"/>
    <w:rsid w:val="009C3A0C"/>
    <w:rsid w:val="009C3C00"/>
    <w:rsid w:val="009C44F0"/>
    <w:rsid w:val="009C474B"/>
    <w:rsid w:val="009C49F5"/>
    <w:rsid w:val="009C4B4C"/>
    <w:rsid w:val="009C5477"/>
    <w:rsid w:val="009C5AF0"/>
    <w:rsid w:val="009C638E"/>
    <w:rsid w:val="009C67F3"/>
    <w:rsid w:val="009C6EA9"/>
    <w:rsid w:val="009C717A"/>
    <w:rsid w:val="009C7DFB"/>
    <w:rsid w:val="009C7DFC"/>
    <w:rsid w:val="009C7E27"/>
    <w:rsid w:val="009D0BB0"/>
    <w:rsid w:val="009D1F83"/>
    <w:rsid w:val="009D33B1"/>
    <w:rsid w:val="009D33B2"/>
    <w:rsid w:val="009D35E1"/>
    <w:rsid w:val="009D3A7C"/>
    <w:rsid w:val="009D44CB"/>
    <w:rsid w:val="009D44E9"/>
    <w:rsid w:val="009D4A6A"/>
    <w:rsid w:val="009D4D36"/>
    <w:rsid w:val="009D4DAD"/>
    <w:rsid w:val="009D5270"/>
    <w:rsid w:val="009D5364"/>
    <w:rsid w:val="009D5465"/>
    <w:rsid w:val="009D5672"/>
    <w:rsid w:val="009D56D5"/>
    <w:rsid w:val="009D6405"/>
    <w:rsid w:val="009D687D"/>
    <w:rsid w:val="009D6A44"/>
    <w:rsid w:val="009D7461"/>
    <w:rsid w:val="009D7477"/>
    <w:rsid w:val="009E106B"/>
    <w:rsid w:val="009E165D"/>
    <w:rsid w:val="009E1B94"/>
    <w:rsid w:val="009E1C46"/>
    <w:rsid w:val="009E2366"/>
    <w:rsid w:val="009E27C5"/>
    <w:rsid w:val="009E35E5"/>
    <w:rsid w:val="009E3944"/>
    <w:rsid w:val="009E3F3A"/>
    <w:rsid w:val="009E4354"/>
    <w:rsid w:val="009E4465"/>
    <w:rsid w:val="009E4553"/>
    <w:rsid w:val="009E4684"/>
    <w:rsid w:val="009E5518"/>
    <w:rsid w:val="009E5ECB"/>
    <w:rsid w:val="009E6228"/>
    <w:rsid w:val="009E64EF"/>
    <w:rsid w:val="009E685B"/>
    <w:rsid w:val="009E6898"/>
    <w:rsid w:val="009E6C17"/>
    <w:rsid w:val="009E72C3"/>
    <w:rsid w:val="009E7646"/>
    <w:rsid w:val="009E7BAF"/>
    <w:rsid w:val="009E7ECF"/>
    <w:rsid w:val="009F0AD4"/>
    <w:rsid w:val="009F14C8"/>
    <w:rsid w:val="009F1C0B"/>
    <w:rsid w:val="009F26F6"/>
    <w:rsid w:val="009F2A4B"/>
    <w:rsid w:val="009F2D3A"/>
    <w:rsid w:val="009F2FB2"/>
    <w:rsid w:val="009F380D"/>
    <w:rsid w:val="009F38F0"/>
    <w:rsid w:val="009F4695"/>
    <w:rsid w:val="009F4D2C"/>
    <w:rsid w:val="009F4F4B"/>
    <w:rsid w:val="009F4F68"/>
    <w:rsid w:val="009F5D84"/>
    <w:rsid w:val="009F616C"/>
    <w:rsid w:val="009F653B"/>
    <w:rsid w:val="009F65FB"/>
    <w:rsid w:val="009F6A73"/>
    <w:rsid w:val="009F71D6"/>
    <w:rsid w:val="00A00F9B"/>
    <w:rsid w:val="00A0133E"/>
    <w:rsid w:val="00A013F2"/>
    <w:rsid w:val="00A01513"/>
    <w:rsid w:val="00A026E5"/>
    <w:rsid w:val="00A02710"/>
    <w:rsid w:val="00A0292E"/>
    <w:rsid w:val="00A0293B"/>
    <w:rsid w:val="00A02E96"/>
    <w:rsid w:val="00A030A7"/>
    <w:rsid w:val="00A035DF"/>
    <w:rsid w:val="00A039FD"/>
    <w:rsid w:val="00A03C84"/>
    <w:rsid w:val="00A040BE"/>
    <w:rsid w:val="00A043B0"/>
    <w:rsid w:val="00A047C8"/>
    <w:rsid w:val="00A04F96"/>
    <w:rsid w:val="00A059B4"/>
    <w:rsid w:val="00A05D24"/>
    <w:rsid w:val="00A0617C"/>
    <w:rsid w:val="00A0671D"/>
    <w:rsid w:val="00A06A17"/>
    <w:rsid w:val="00A06F22"/>
    <w:rsid w:val="00A0729C"/>
    <w:rsid w:val="00A101FC"/>
    <w:rsid w:val="00A10510"/>
    <w:rsid w:val="00A10649"/>
    <w:rsid w:val="00A10A09"/>
    <w:rsid w:val="00A11B63"/>
    <w:rsid w:val="00A124FD"/>
    <w:rsid w:val="00A1391C"/>
    <w:rsid w:val="00A139D9"/>
    <w:rsid w:val="00A13EEE"/>
    <w:rsid w:val="00A143E1"/>
    <w:rsid w:val="00A1471F"/>
    <w:rsid w:val="00A14A44"/>
    <w:rsid w:val="00A14C60"/>
    <w:rsid w:val="00A14DBE"/>
    <w:rsid w:val="00A15C2E"/>
    <w:rsid w:val="00A15E45"/>
    <w:rsid w:val="00A161AE"/>
    <w:rsid w:val="00A17F17"/>
    <w:rsid w:val="00A20279"/>
    <w:rsid w:val="00A207BA"/>
    <w:rsid w:val="00A208D1"/>
    <w:rsid w:val="00A20BD1"/>
    <w:rsid w:val="00A2122C"/>
    <w:rsid w:val="00A21585"/>
    <w:rsid w:val="00A224DE"/>
    <w:rsid w:val="00A22899"/>
    <w:rsid w:val="00A22D65"/>
    <w:rsid w:val="00A23775"/>
    <w:rsid w:val="00A24C4C"/>
    <w:rsid w:val="00A256D2"/>
    <w:rsid w:val="00A256D3"/>
    <w:rsid w:val="00A258D1"/>
    <w:rsid w:val="00A25F1E"/>
    <w:rsid w:val="00A26193"/>
    <w:rsid w:val="00A27423"/>
    <w:rsid w:val="00A274AC"/>
    <w:rsid w:val="00A277EC"/>
    <w:rsid w:val="00A27CD1"/>
    <w:rsid w:val="00A30EE0"/>
    <w:rsid w:val="00A30EEA"/>
    <w:rsid w:val="00A317AA"/>
    <w:rsid w:val="00A320A3"/>
    <w:rsid w:val="00A32594"/>
    <w:rsid w:val="00A32BCC"/>
    <w:rsid w:val="00A34598"/>
    <w:rsid w:val="00A34612"/>
    <w:rsid w:val="00A357B3"/>
    <w:rsid w:val="00A36A02"/>
    <w:rsid w:val="00A36DE1"/>
    <w:rsid w:val="00A373A1"/>
    <w:rsid w:val="00A374E4"/>
    <w:rsid w:val="00A4012E"/>
    <w:rsid w:val="00A40898"/>
    <w:rsid w:val="00A4105D"/>
    <w:rsid w:val="00A41617"/>
    <w:rsid w:val="00A417DC"/>
    <w:rsid w:val="00A41922"/>
    <w:rsid w:val="00A42673"/>
    <w:rsid w:val="00A430B9"/>
    <w:rsid w:val="00A4332A"/>
    <w:rsid w:val="00A43E93"/>
    <w:rsid w:val="00A44461"/>
    <w:rsid w:val="00A446E8"/>
    <w:rsid w:val="00A44C32"/>
    <w:rsid w:val="00A45AF0"/>
    <w:rsid w:val="00A464AC"/>
    <w:rsid w:val="00A4753A"/>
    <w:rsid w:val="00A50107"/>
    <w:rsid w:val="00A50175"/>
    <w:rsid w:val="00A50916"/>
    <w:rsid w:val="00A5099E"/>
    <w:rsid w:val="00A512C3"/>
    <w:rsid w:val="00A51794"/>
    <w:rsid w:val="00A518D2"/>
    <w:rsid w:val="00A51F83"/>
    <w:rsid w:val="00A52043"/>
    <w:rsid w:val="00A52631"/>
    <w:rsid w:val="00A530FC"/>
    <w:rsid w:val="00A534EF"/>
    <w:rsid w:val="00A53D71"/>
    <w:rsid w:val="00A540D4"/>
    <w:rsid w:val="00A54230"/>
    <w:rsid w:val="00A54670"/>
    <w:rsid w:val="00A5496E"/>
    <w:rsid w:val="00A54B55"/>
    <w:rsid w:val="00A54DF3"/>
    <w:rsid w:val="00A554E7"/>
    <w:rsid w:val="00A55D14"/>
    <w:rsid w:val="00A55D81"/>
    <w:rsid w:val="00A56094"/>
    <w:rsid w:val="00A564A1"/>
    <w:rsid w:val="00A56BD3"/>
    <w:rsid w:val="00A57C2F"/>
    <w:rsid w:val="00A6106A"/>
    <w:rsid w:val="00A61A3A"/>
    <w:rsid w:val="00A62505"/>
    <w:rsid w:val="00A62575"/>
    <w:rsid w:val="00A625AF"/>
    <w:rsid w:val="00A627BC"/>
    <w:rsid w:val="00A629E8"/>
    <w:rsid w:val="00A62E18"/>
    <w:rsid w:val="00A62F25"/>
    <w:rsid w:val="00A631AB"/>
    <w:rsid w:val="00A63483"/>
    <w:rsid w:val="00A63D3E"/>
    <w:rsid w:val="00A63FCE"/>
    <w:rsid w:val="00A63FFA"/>
    <w:rsid w:val="00A64465"/>
    <w:rsid w:val="00A6447E"/>
    <w:rsid w:val="00A64579"/>
    <w:rsid w:val="00A64B3E"/>
    <w:rsid w:val="00A64EE8"/>
    <w:rsid w:val="00A65101"/>
    <w:rsid w:val="00A652E7"/>
    <w:rsid w:val="00A66343"/>
    <w:rsid w:val="00A66E86"/>
    <w:rsid w:val="00A6700A"/>
    <w:rsid w:val="00A672EB"/>
    <w:rsid w:val="00A70ECB"/>
    <w:rsid w:val="00A71206"/>
    <w:rsid w:val="00A71BBA"/>
    <w:rsid w:val="00A71F33"/>
    <w:rsid w:val="00A72097"/>
    <w:rsid w:val="00A72BAE"/>
    <w:rsid w:val="00A72FC8"/>
    <w:rsid w:val="00A73BC2"/>
    <w:rsid w:val="00A74A2E"/>
    <w:rsid w:val="00A74B6F"/>
    <w:rsid w:val="00A74C21"/>
    <w:rsid w:val="00A754A0"/>
    <w:rsid w:val="00A7581D"/>
    <w:rsid w:val="00A75DF9"/>
    <w:rsid w:val="00A75F33"/>
    <w:rsid w:val="00A76496"/>
    <w:rsid w:val="00A76E8E"/>
    <w:rsid w:val="00A7769C"/>
    <w:rsid w:val="00A77A30"/>
    <w:rsid w:val="00A77D99"/>
    <w:rsid w:val="00A77F9E"/>
    <w:rsid w:val="00A80213"/>
    <w:rsid w:val="00A81002"/>
    <w:rsid w:val="00A8102A"/>
    <w:rsid w:val="00A815C8"/>
    <w:rsid w:val="00A815FB"/>
    <w:rsid w:val="00A819C0"/>
    <w:rsid w:val="00A81A9B"/>
    <w:rsid w:val="00A81E91"/>
    <w:rsid w:val="00A82470"/>
    <w:rsid w:val="00A82471"/>
    <w:rsid w:val="00A828B1"/>
    <w:rsid w:val="00A833DB"/>
    <w:rsid w:val="00A83DC6"/>
    <w:rsid w:val="00A83DF1"/>
    <w:rsid w:val="00A85064"/>
    <w:rsid w:val="00A856ED"/>
    <w:rsid w:val="00A85A23"/>
    <w:rsid w:val="00A8697F"/>
    <w:rsid w:val="00A86CE9"/>
    <w:rsid w:val="00A86ED0"/>
    <w:rsid w:val="00A872FE"/>
    <w:rsid w:val="00A87561"/>
    <w:rsid w:val="00A876C8"/>
    <w:rsid w:val="00A90082"/>
    <w:rsid w:val="00A90220"/>
    <w:rsid w:val="00A911FA"/>
    <w:rsid w:val="00A91855"/>
    <w:rsid w:val="00A928B2"/>
    <w:rsid w:val="00A934D7"/>
    <w:rsid w:val="00A93D71"/>
    <w:rsid w:val="00A941CF"/>
    <w:rsid w:val="00A9445B"/>
    <w:rsid w:val="00A94676"/>
    <w:rsid w:val="00A94AE9"/>
    <w:rsid w:val="00A94BCC"/>
    <w:rsid w:val="00A94DD9"/>
    <w:rsid w:val="00A94E8F"/>
    <w:rsid w:val="00A94EE6"/>
    <w:rsid w:val="00A950C9"/>
    <w:rsid w:val="00A95176"/>
    <w:rsid w:val="00A96320"/>
    <w:rsid w:val="00A964ED"/>
    <w:rsid w:val="00A96C85"/>
    <w:rsid w:val="00A96F7E"/>
    <w:rsid w:val="00A97476"/>
    <w:rsid w:val="00A9798C"/>
    <w:rsid w:val="00AA1C4E"/>
    <w:rsid w:val="00AA20F2"/>
    <w:rsid w:val="00AA274A"/>
    <w:rsid w:val="00AA28BD"/>
    <w:rsid w:val="00AA2ED2"/>
    <w:rsid w:val="00AA3028"/>
    <w:rsid w:val="00AA39B8"/>
    <w:rsid w:val="00AA3CEF"/>
    <w:rsid w:val="00AA4364"/>
    <w:rsid w:val="00AA4F4D"/>
    <w:rsid w:val="00AA4F92"/>
    <w:rsid w:val="00AA5653"/>
    <w:rsid w:val="00AA5F41"/>
    <w:rsid w:val="00AA65EA"/>
    <w:rsid w:val="00AA6863"/>
    <w:rsid w:val="00AA68D0"/>
    <w:rsid w:val="00AA6E2E"/>
    <w:rsid w:val="00AB05ED"/>
    <w:rsid w:val="00AB061E"/>
    <w:rsid w:val="00AB151A"/>
    <w:rsid w:val="00AB1DE7"/>
    <w:rsid w:val="00AB3299"/>
    <w:rsid w:val="00AB36B2"/>
    <w:rsid w:val="00AB4AF1"/>
    <w:rsid w:val="00AB4ED8"/>
    <w:rsid w:val="00AB5231"/>
    <w:rsid w:val="00AB558D"/>
    <w:rsid w:val="00AB6282"/>
    <w:rsid w:val="00AB63A0"/>
    <w:rsid w:val="00AB6753"/>
    <w:rsid w:val="00AB6A13"/>
    <w:rsid w:val="00AB7441"/>
    <w:rsid w:val="00AB78B3"/>
    <w:rsid w:val="00AC0020"/>
    <w:rsid w:val="00AC02F9"/>
    <w:rsid w:val="00AC03C9"/>
    <w:rsid w:val="00AC0E33"/>
    <w:rsid w:val="00AC0F40"/>
    <w:rsid w:val="00AC1A4D"/>
    <w:rsid w:val="00AC1B4F"/>
    <w:rsid w:val="00AC2678"/>
    <w:rsid w:val="00AC2B59"/>
    <w:rsid w:val="00AC2FAA"/>
    <w:rsid w:val="00AC3D56"/>
    <w:rsid w:val="00AC3EAB"/>
    <w:rsid w:val="00AC49F5"/>
    <w:rsid w:val="00AC4F9E"/>
    <w:rsid w:val="00AC5E8B"/>
    <w:rsid w:val="00AC5EA0"/>
    <w:rsid w:val="00AC5FBC"/>
    <w:rsid w:val="00AC600C"/>
    <w:rsid w:val="00AC688B"/>
    <w:rsid w:val="00AC6E2B"/>
    <w:rsid w:val="00AC7570"/>
    <w:rsid w:val="00AC780D"/>
    <w:rsid w:val="00AD0C01"/>
    <w:rsid w:val="00AD1EFC"/>
    <w:rsid w:val="00AD24A0"/>
    <w:rsid w:val="00AD3221"/>
    <w:rsid w:val="00AD35F2"/>
    <w:rsid w:val="00AD361F"/>
    <w:rsid w:val="00AD3B4A"/>
    <w:rsid w:val="00AD3D8B"/>
    <w:rsid w:val="00AD46C0"/>
    <w:rsid w:val="00AD558B"/>
    <w:rsid w:val="00AD56E3"/>
    <w:rsid w:val="00AD59DA"/>
    <w:rsid w:val="00AD6410"/>
    <w:rsid w:val="00AD6929"/>
    <w:rsid w:val="00AD7761"/>
    <w:rsid w:val="00AE06F7"/>
    <w:rsid w:val="00AE1684"/>
    <w:rsid w:val="00AE26A6"/>
    <w:rsid w:val="00AE2A12"/>
    <w:rsid w:val="00AE2EB9"/>
    <w:rsid w:val="00AE3110"/>
    <w:rsid w:val="00AE3D75"/>
    <w:rsid w:val="00AE4292"/>
    <w:rsid w:val="00AE4799"/>
    <w:rsid w:val="00AE4D6C"/>
    <w:rsid w:val="00AE58F9"/>
    <w:rsid w:val="00AE5978"/>
    <w:rsid w:val="00AE5A54"/>
    <w:rsid w:val="00AE6081"/>
    <w:rsid w:val="00AE6658"/>
    <w:rsid w:val="00AE7071"/>
    <w:rsid w:val="00AE75B8"/>
    <w:rsid w:val="00AE7889"/>
    <w:rsid w:val="00AF1038"/>
    <w:rsid w:val="00AF11C9"/>
    <w:rsid w:val="00AF147A"/>
    <w:rsid w:val="00AF1C22"/>
    <w:rsid w:val="00AF39DF"/>
    <w:rsid w:val="00AF3B2B"/>
    <w:rsid w:val="00AF3E72"/>
    <w:rsid w:val="00AF3FAC"/>
    <w:rsid w:val="00AF48A9"/>
    <w:rsid w:val="00AF4BC4"/>
    <w:rsid w:val="00AF4CEC"/>
    <w:rsid w:val="00AF5463"/>
    <w:rsid w:val="00AF589D"/>
    <w:rsid w:val="00AF5D73"/>
    <w:rsid w:val="00AF63F6"/>
    <w:rsid w:val="00AF6479"/>
    <w:rsid w:val="00AF6942"/>
    <w:rsid w:val="00AF6C27"/>
    <w:rsid w:val="00AF6DF7"/>
    <w:rsid w:val="00AF6FB1"/>
    <w:rsid w:val="00AF739E"/>
    <w:rsid w:val="00AF7536"/>
    <w:rsid w:val="00AF77B9"/>
    <w:rsid w:val="00AF7EC6"/>
    <w:rsid w:val="00AF7F78"/>
    <w:rsid w:val="00AF7FCC"/>
    <w:rsid w:val="00B00EEA"/>
    <w:rsid w:val="00B00FA2"/>
    <w:rsid w:val="00B016FC"/>
    <w:rsid w:val="00B019CD"/>
    <w:rsid w:val="00B02836"/>
    <w:rsid w:val="00B02B81"/>
    <w:rsid w:val="00B02C8D"/>
    <w:rsid w:val="00B02D00"/>
    <w:rsid w:val="00B0311F"/>
    <w:rsid w:val="00B0355C"/>
    <w:rsid w:val="00B05500"/>
    <w:rsid w:val="00B0560A"/>
    <w:rsid w:val="00B05850"/>
    <w:rsid w:val="00B05CC1"/>
    <w:rsid w:val="00B063A6"/>
    <w:rsid w:val="00B06896"/>
    <w:rsid w:val="00B068F0"/>
    <w:rsid w:val="00B06926"/>
    <w:rsid w:val="00B06BF1"/>
    <w:rsid w:val="00B07443"/>
    <w:rsid w:val="00B075C0"/>
    <w:rsid w:val="00B07666"/>
    <w:rsid w:val="00B077D5"/>
    <w:rsid w:val="00B10830"/>
    <w:rsid w:val="00B10B37"/>
    <w:rsid w:val="00B114A4"/>
    <w:rsid w:val="00B11E92"/>
    <w:rsid w:val="00B11FAA"/>
    <w:rsid w:val="00B11FEA"/>
    <w:rsid w:val="00B12681"/>
    <w:rsid w:val="00B13440"/>
    <w:rsid w:val="00B13609"/>
    <w:rsid w:val="00B13781"/>
    <w:rsid w:val="00B138AC"/>
    <w:rsid w:val="00B138B4"/>
    <w:rsid w:val="00B13BF6"/>
    <w:rsid w:val="00B14D2B"/>
    <w:rsid w:val="00B15B78"/>
    <w:rsid w:val="00B15ECD"/>
    <w:rsid w:val="00B161E1"/>
    <w:rsid w:val="00B168DA"/>
    <w:rsid w:val="00B17144"/>
    <w:rsid w:val="00B17157"/>
    <w:rsid w:val="00B1772A"/>
    <w:rsid w:val="00B17B3A"/>
    <w:rsid w:val="00B200A6"/>
    <w:rsid w:val="00B201DF"/>
    <w:rsid w:val="00B2075A"/>
    <w:rsid w:val="00B2138F"/>
    <w:rsid w:val="00B21566"/>
    <w:rsid w:val="00B21D68"/>
    <w:rsid w:val="00B2288D"/>
    <w:rsid w:val="00B22ADB"/>
    <w:rsid w:val="00B22D46"/>
    <w:rsid w:val="00B2373E"/>
    <w:rsid w:val="00B23D36"/>
    <w:rsid w:val="00B2413F"/>
    <w:rsid w:val="00B24712"/>
    <w:rsid w:val="00B2495E"/>
    <w:rsid w:val="00B25309"/>
    <w:rsid w:val="00B2561F"/>
    <w:rsid w:val="00B2697F"/>
    <w:rsid w:val="00B26CB5"/>
    <w:rsid w:val="00B26D05"/>
    <w:rsid w:val="00B26D94"/>
    <w:rsid w:val="00B27B83"/>
    <w:rsid w:val="00B30378"/>
    <w:rsid w:val="00B30CE8"/>
    <w:rsid w:val="00B30E4B"/>
    <w:rsid w:val="00B31D49"/>
    <w:rsid w:val="00B3218D"/>
    <w:rsid w:val="00B3326B"/>
    <w:rsid w:val="00B337F0"/>
    <w:rsid w:val="00B343D0"/>
    <w:rsid w:val="00B34539"/>
    <w:rsid w:val="00B349C5"/>
    <w:rsid w:val="00B34DC3"/>
    <w:rsid w:val="00B35621"/>
    <w:rsid w:val="00B35C42"/>
    <w:rsid w:val="00B35F74"/>
    <w:rsid w:val="00B3678A"/>
    <w:rsid w:val="00B3688C"/>
    <w:rsid w:val="00B37C5F"/>
    <w:rsid w:val="00B37D93"/>
    <w:rsid w:val="00B407E3"/>
    <w:rsid w:val="00B40CF3"/>
    <w:rsid w:val="00B40E96"/>
    <w:rsid w:val="00B41517"/>
    <w:rsid w:val="00B41BA4"/>
    <w:rsid w:val="00B425DB"/>
    <w:rsid w:val="00B427DD"/>
    <w:rsid w:val="00B43A7E"/>
    <w:rsid w:val="00B45C7E"/>
    <w:rsid w:val="00B45FA1"/>
    <w:rsid w:val="00B4620C"/>
    <w:rsid w:val="00B4665F"/>
    <w:rsid w:val="00B47210"/>
    <w:rsid w:val="00B472BF"/>
    <w:rsid w:val="00B473D9"/>
    <w:rsid w:val="00B4774A"/>
    <w:rsid w:val="00B47DDD"/>
    <w:rsid w:val="00B47EF4"/>
    <w:rsid w:val="00B5064B"/>
    <w:rsid w:val="00B51613"/>
    <w:rsid w:val="00B5198C"/>
    <w:rsid w:val="00B51A2D"/>
    <w:rsid w:val="00B51FCA"/>
    <w:rsid w:val="00B52465"/>
    <w:rsid w:val="00B535D5"/>
    <w:rsid w:val="00B5360A"/>
    <w:rsid w:val="00B536A9"/>
    <w:rsid w:val="00B5389E"/>
    <w:rsid w:val="00B53F63"/>
    <w:rsid w:val="00B546A9"/>
    <w:rsid w:val="00B55A7B"/>
    <w:rsid w:val="00B5750D"/>
    <w:rsid w:val="00B576FB"/>
    <w:rsid w:val="00B57847"/>
    <w:rsid w:val="00B57D3A"/>
    <w:rsid w:val="00B57EBC"/>
    <w:rsid w:val="00B6000F"/>
    <w:rsid w:val="00B6088D"/>
    <w:rsid w:val="00B60936"/>
    <w:rsid w:val="00B60973"/>
    <w:rsid w:val="00B60BE2"/>
    <w:rsid w:val="00B60E7C"/>
    <w:rsid w:val="00B60F75"/>
    <w:rsid w:val="00B61B5C"/>
    <w:rsid w:val="00B62468"/>
    <w:rsid w:val="00B62719"/>
    <w:rsid w:val="00B6275C"/>
    <w:rsid w:val="00B63587"/>
    <w:rsid w:val="00B6373B"/>
    <w:rsid w:val="00B63CEF"/>
    <w:rsid w:val="00B63E79"/>
    <w:rsid w:val="00B63E8B"/>
    <w:rsid w:val="00B63EDC"/>
    <w:rsid w:val="00B640F7"/>
    <w:rsid w:val="00B64380"/>
    <w:rsid w:val="00B64F26"/>
    <w:rsid w:val="00B65476"/>
    <w:rsid w:val="00B65689"/>
    <w:rsid w:val="00B65ECA"/>
    <w:rsid w:val="00B65FC6"/>
    <w:rsid w:val="00B66256"/>
    <w:rsid w:val="00B6634D"/>
    <w:rsid w:val="00B6639D"/>
    <w:rsid w:val="00B665C7"/>
    <w:rsid w:val="00B667DA"/>
    <w:rsid w:val="00B671AA"/>
    <w:rsid w:val="00B700E4"/>
    <w:rsid w:val="00B70C49"/>
    <w:rsid w:val="00B711D8"/>
    <w:rsid w:val="00B714AF"/>
    <w:rsid w:val="00B71A5B"/>
    <w:rsid w:val="00B721F4"/>
    <w:rsid w:val="00B72336"/>
    <w:rsid w:val="00B7269B"/>
    <w:rsid w:val="00B726D5"/>
    <w:rsid w:val="00B729ED"/>
    <w:rsid w:val="00B7316E"/>
    <w:rsid w:val="00B73B2A"/>
    <w:rsid w:val="00B73C6C"/>
    <w:rsid w:val="00B73D4F"/>
    <w:rsid w:val="00B74D92"/>
    <w:rsid w:val="00B75ADE"/>
    <w:rsid w:val="00B76420"/>
    <w:rsid w:val="00B76774"/>
    <w:rsid w:val="00B7685D"/>
    <w:rsid w:val="00B76893"/>
    <w:rsid w:val="00B76CEB"/>
    <w:rsid w:val="00B7715D"/>
    <w:rsid w:val="00B776E7"/>
    <w:rsid w:val="00B77929"/>
    <w:rsid w:val="00B77B12"/>
    <w:rsid w:val="00B77B6E"/>
    <w:rsid w:val="00B77C60"/>
    <w:rsid w:val="00B80251"/>
    <w:rsid w:val="00B80641"/>
    <w:rsid w:val="00B80885"/>
    <w:rsid w:val="00B80C3B"/>
    <w:rsid w:val="00B81CDF"/>
    <w:rsid w:val="00B822A3"/>
    <w:rsid w:val="00B8254F"/>
    <w:rsid w:val="00B826B9"/>
    <w:rsid w:val="00B82D12"/>
    <w:rsid w:val="00B83584"/>
    <w:rsid w:val="00B83F2A"/>
    <w:rsid w:val="00B84340"/>
    <w:rsid w:val="00B84389"/>
    <w:rsid w:val="00B84785"/>
    <w:rsid w:val="00B86CFD"/>
    <w:rsid w:val="00B86DAD"/>
    <w:rsid w:val="00B86F00"/>
    <w:rsid w:val="00B875D3"/>
    <w:rsid w:val="00B87676"/>
    <w:rsid w:val="00B87B1D"/>
    <w:rsid w:val="00B907F6"/>
    <w:rsid w:val="00B9095F"/>
    <w:rsid w:val="00B90E9E"/>
    <w:rsid w:val="00B90F2D"/>
    <w:rsid w:val="00B9160B"/>
    <w:rsid w:val="00B9179F"/>
    <w:rsid w:val="00B92525"/>
    <w:rsid w:val="00B9283C"/>
    <w:rsid w:val="00B92C86"/>
    <w:rsid w:val="00B92FCD"/>
    <w:rsid w:val="00B930CD"/>
    <w:rsid w:val="00B93CB1"/>
    <w:rsid w:val="00B93E59"/>
    <w:rsid w:val="00B942D4"/>
    <w:rsid w:val="00B94B45"/>
    <w:rsid w:val="00B94CD3"/>
    <w:rsid w:val="00B95EB1"/>
    <w:rsid w:val="00B96125"/>
    <w:rsid w:val="00B9647D"/>
    <w:rsid w:val="00B964BD"/>
    <w:rsid w:val="00B96517"/>
    <w:rsid w:val="00B96B22"/>
    <w:rsid w:val="00B976D8"/>
    <w:rsid w:val="00BA0851"/>
    <w:rsid w:val="00BA0CE3"/>
    <w:rsid w:val="00BA0D39"/>
    <w:rsid w:val="00BA102D"/>
    <w:rsid w:val="00BA13B7"/>
    <w:rsid w:val="00BA20D2"/>
    <w:rsid w:val="00BA25BC"/>
    <w:rsid w:val="00BA2CA9"/>
    <w:rsid w:val="00BA31E4"/>
    <w:rsid w:val="00BA3300"/>
    <w:rsid w:val="00BA3F98"/>
    <w:rsid w:val="00BA4066"/>
    <w:rsid w:val="00BA45A6"/>
    <w:rsid w:val="00BA46D4"/>
    <w:rsid w:val="00BA4780"/>
    <w:rsid w:val="00BA4922"/>
    <w:rsid w:val="00BA49FB"/>
    <w:rsid w:val="00BA4AA0"/>
    <w:rsid w:val="00BA4E0E"/>
    <w:rsid w:val="00BA5361"/>
    <w:rsid w:val="00BA5508"/>
    <w:rsid w:val="00BA5AC4"/>
    <w:rsid w:val="00BA5C3B"/>
    <w:rsid w:val="00BA5DDE"/>
    <w:rsid w:val="00BA63B2"/>
    <w:rsid w:val="00BA63EF"/>
    <w:rsid w:val="00BA72B6"/>
    <w:rsid w:val="00BA7C54"/>
    <w:rsid w:val="00BB02C9"/>
    <w:rsid w:val="00BB0790"/>
    <w:rsid w:val="00BB0BEF"/>
    <w:rsid w:val="00BB0DAE"/>
    <w:rsid w:val="00BB1136"/>
    <w:rsid w:val="00BB133F"/>
    <w:rsid w:val="00BB17CB"/>
    <w:rsid w:val="00BB1C0C"/>
    <w:rsid w:val="00BB1CFD"/>
    <w:rsid w:val="00BB252D"/>
    <w:rsid w:val="00BB2748"/>
    <w:rsid w:val="00BB2FAE"/>
    <w:rsid w:val="00BB3BD8"/>
    <w:rsid w:val="00BB4603"/>
    <w:rsid w:val="00BB46BF"/>
    <w:rsid w:val="00BB72B9"/>
    <w:rsid w:val="00BC02ED"/>
    <w:rsid w:val="00BC0650"/>
    <w:rsid w:val="00BC0ACC"/>
    <w:rsid w:val="00BC0C64"/>
    <w:rsid w:val="00BC0E77"/>
    <w:rsid w:val="00BC12DC"/>
    <w:rsid w:val="00BC1456"/>
    <w:rsid w:val="00BC14D4"/>
    <w:rsid w:val="00BC3494"/>
    <w:rsid w:val="00BC3FF3"/>
    <w:rsid w:val="00BC44AB"/>
    <w:rsid w:val="00BC45D7"/>
    <w:rsid w:val="00BC46CC"/>
    <w:rsid w:val="00BC48B6"/>
    <w:rsid w:val="00BC4B8A"/>
    <w:rsid w:val="00BC4F50"/>
    <w:rsid w:val="00BC6FC6"/>
    <w:rsid w:val="00BC71F4"/>
    <w:rsid w:val="00BC7847"/>
    <w:rsid w:val="00BC7AF5"/>
    <w:rsid w:val="00BC7FD2"/>
    <w:rsid w:val="00BD0161"/>
    <w:rsid w:val="00BD099F"/>
    <w:rsid w:val="00BD0D26"/>
    <w:rsid w:val="00BD128B"/>
    <w:rsid w:val="00BD148F"/>
    <w:rsid w:val="00BD1505"/>
    <w:rsid w:val="00BD2CEF"/>
    <w:rsid w:val="00BD3169"/>
    <w:rsid w:val="00BD316F"/>
    <w:rsid w:val="00BD321C"/>
    <w:rsid w:val="00BD59DF"/>
    <w:rsid w:val="00BD5B2A"/>
    <w:rsid w:val="00BD5D2E"/>
    <w:rsid w:val="00BD6442"/>
    <w:rsid w:val="00BD6AC6"/>
    <w:rsid w:val="00BD6E70"/>
    <w:rsid w:val="00BD6FE1"/>
    <w:rsid w:val="00BD7ED7"/>
    <w:rsid w:val="00BE0002"/>
    <w:rsid w:val="00BE10B6"/>
    <w:rsid w:val="00BE17A6"/>
    <w:rsid w:val="00BE19FE"/>
    <w:rsid w:val="00BE328D"/>
    <w:rsid w:val="00BE361B"/>
    <w:rsid w:val="00BE3977"/>
    <w:rsid w:val="00BE3E2C"/>
    <w:rsid w:val="00BE455C"/>
    <w:rsid w:val="00BE4A91"/>
    <w:rsid w:val="00BE4ADA"/>
    <w:rsid w:val="00BE4C7C"/>
    <w:rsid w:val="00BE5DC1"/>
    <w:rsid w:val="00BE5F2B"/>
    <w:rsid w:val="00BE5F37"/>
    <w:rsid w:val="00BE6038"/>
    <w:rsid w:val="00BE710C"/>
    <w:rsid w:val="00BE7255"/>
    <w:rsid w:val="00BE7A4D"/>
    <w:rsid w:val="00BF0807"/>
    <w:rsid w:val="00BF0E34"/>
    <w:rsid w:val="00BF0F47"/>
    <w:rsid w:val="00BF1682"/>
    <w:rsid w:val="00BF19EF"/>
    <w:rsid w:val="00BF220C"/>
    <w:rsid w:val="00BF2374"/>
    <w:rsid w:val="00BF267D"/>
    <w:rsid w:val="00BF2A45"/>
    <w:rsid w:val="00BF3F76"/>
    <w:rsid w:val="00BF45A6"/>
    <w:rsid w:val="00BF50D7"/>
    <w:rsid w:val="00BF5498"/>
    <w:rsid w:val="00BF5BE4"/>
    <w:rsid w:val="00BF6AE8"/>
    <w:rsid w:val="00BF6C08"/>
    <w:rsid w:val="00BF7DBD"/>
    <w:rsid w:val="00C00673"/>
    <w:rsid w:val="00C00721"/>
    <w:rsid w:val="00C00932"/>
    <w:rsid w:val="00C01293"/>
    <w:rsid w:val="00C01995"/>
    <w:rsid w:val="00C01E39"/>
    <w:rsid w:val="00C02308"/>
    <w:rsid w:val="00C0253F"/>
    <w:rsid w:val="00C02CC7"/>
    <w:rsid w:val="00C03621"/>
    <w:rsid w:val="00C036B5"/>
    <w:rsid w:val="00C03BEB"/>
    <w:rsid w:val="00C03C1B"/>
    <w:rsid w:val="00C042C6"/>
    <w:rsid w:val="00C0534D"/>
    <w:rsid w:val="00C05CDD"/>
    <w:rsid w:val="00C06191"/>
    <w:rsid w:val="00C065CB"/>
    <w:rsid w:val="00C06676"/>
    <w:rsid w:val="00C06B0A"/>
    <w:rsid w:val="00C06C39"/>
    <w:rsid w:val="00C0751A"/>
    <w:rsid w:val="00C07AF1"/>
    <w:rsid w:val="00C10E96"/>
    <w:rsid w:val="00C10F1F"/>
    <w:rsid w:val="00C11315"/>
    <w:rsid w:val="00C12101"/>
    <w:rsid w:val="00C125A7"/>
    <w:rsid w:val="00C130F0"/>
    <w:rsid w:val="00C138A5"/>
    <w:rsid w:val="00C150BF"/>
    <w:rsid w:val="00C153FA"/>
    <w:rsid w:val="00C15807"/>
    <w:rsid w:val="00C15A11"/>
    <w:rsid w:val="00C15D5E"/>
    <w:rsid w:val="00C1642F"/>
    <w:rsid w:val="00C16952"/>
    <w:rsid w:val="00C17563"/>
    <w:rsid w:val="00C175B4"/>
    <w:rsid w:val="00C2177B"/>
    <w:rsid w:val="00C21987"/>
    <w:rsid w:val="00C22736"/>
    <w:rsid w:val="00C23265"/>
    <w:rsid w:val="00C23706"/>
    <w:rsid w:val="00C239AA"/>
    <w:rsid w:val="00C2518B"/>
    <w:rsid w:val="00C256CC"/>
    <w:rsid w:val="00C25B9D"/>
    <w:rsid w:val="00C25CF5"/>
    <w:rsid w:val="00C2614B"/>
    <w:rsid w:val="00C269E0"/>
    <w:rsid w:val="00C27A45"/>
    <w:rsid w:val="00C27F4A"/>
    <w:rsid w:val="00C30E13"/>
    <w:rsid w:val="00C3114E"/>
    <w:rsid w:val="00C3122D"/>
    <w:rsid w:val="00C31549"/>
    <w:rsid w:val="00C3184F"/>
    <w:rsid w:val="00C32B9D"/>
    <w:rsid w:val="00C33661"/>
    <w:rsid w:val="00C33C93"/>
    <w:rsid w:val="00C3440B"/>
    <w:rsid w:val="00C351C3"/>
    <w:rsid w:val="00C3622B"/>
    <w:rsid w:val="00C36DE4"/>
    <w:rsid w:val="00C37091"/>
    <w:rsid w:val="00C37A47"/>
    <w:rsid w:val="00C4016D"/>
    <w:rsid w:val="00C406BA"/>
    <w:rsid w:val="00C4090A"/>
    <w:rsid w:val="00C414AA"/>
    <w:rsid w:val="00C41667"/>
    <w:rsid w:val="00C41A62"/>
    <w:rsid w:val="00C422A3"/>
    <w:rsid w:val="00C422B8"/>
    <w:rsid w:val="00C4234F"/>
    <w:rsid w:val="00C42CCC"/>
    <w:rsid w:val="00C42E1B"/>
    <w:rsid w:val="00C430D5"/>
    <w:rsid w:val="00C4359E"/>
    <w:rsid w:val="00C443A7"/>
    <w:rsid w:val="00C444FE"/>
    <w:rsid w:val="00C448B4"/>
    <w:rsid w:val="00C44D8F"/>
    <w:rsid w:val="00C44F42"/>
    <w:rsid w:val="00C454C7"/>
    <w:rsid w:val="00C4597F"/>
    <w:rsid w:val="00C45A54"/>
    <w:rsid w:val="00C4682D"/>
    <w:rsid w:val="00C471CC"/>
    <w:rsid w:val="00C47869"/>
    <w:rsid w:val="00C47D21"/>
    <w:rsid w:val="00C47DD1"/>
    <w:rsid w:val="00C47FD5"/>
    <w:rsid w:val="00C50F27"/>
    <w:rsid w:val="00C510BC"/>
    <w:rsid w:val="00C51256"/>
    <w:rsid w:val="00C52066"/>
    <w:rsid w:val="00C527C6"/>
    <w:rsid w:val="00C52890"/>
    <w:rsid w:val="00C530E4"/>
    <w:rsid w:val="00C53284"/>
    <w:rsid w:val="00C545C4"/>
    <w:rsid w:val="00C5505A"/>
    <w:rsid w:val="00C56104"/>
    <w:rsid w:val="00C56844"/>
    <w:rsid w:val="00C576ED"/>
    <w:rsid w:val="00C57C31"/>
    <w:rsid w:val="00C60066"/>
    <w:rsid w:val="00C60257"/>
    <w:rsid w:val="00C60285"/>
    <w:rsid w:val="00C61E01"/>
    <w:rsid w:val="00C6284B"/>
    <w:rsid w:val="00C631E5"/>
    <w:rsid w:val="00C63488"/>
    <w:rsid w:val="00C63E84"/>
    <w:rsid w:val="00C65764"/>
    <w:rsid w:val="00C664D5"/>
    <w:rsid w:val="00C66580"/>
    <w:rsid w:val="00C66649"/>
    <w:rsid w:val="00C668E6"/>
    <w:rsid w:val="00C669AB"/>
    <w:rsid w:val="00C66C2F"/>
    <w:rsid w:val="00C66F1C"/>
    <w:rsid w:val="00C67288"/>
    <w:rsid w:val="00C67410"/>
    <w:rsid w:val="00C6749E"/>
    <w:rsid w:val="00C67BF4"/>
    <w:rsid w:val="00C67E91"/>
    <w:rsid w:val="00C7006D"/>
    <w:rsid w:val="00C70809"/>
    <w:rsid w:val="00C719E8"/>
    <w:rsid w:val="00C71E7F"/>
    <w:rsid w:val="00C72AEC"/>
    <w:rsid w:val="00C73009"/>
    <w:rsid w:val="00C73AA8"/>
    <w:rsid w:val="00C744B9"/>
    <w:rsid w:val="00C74C21"/>
    <w:rsid w:val="00C74DC4"/>
    <w:rsid w:val="00C74F59"/>
    <w:rsid w:val="00C75029"/>
    <w:rsid w:val="00C76341"/>
    <w:rsid w:val="00C763B1"/>
    <w:rsid w:val="00C766C9"/>
    <w:rsid w:val="00C76F2B"/>
    <w:rsid w:val="00C76F37"/>
    <w:rsid w:val="00C77082"/>
    <w:rsid w:val="00C77919"/>
    <w:rsid w:val="00C77B4F"/>
    <w:rsid w:val="00C803A2"/>
    <w:rsid w:val="00C80BE3"/>
    <w:rsid w:val="00C8145E"/>
    <w:rsid w:val="00C814AA"/>
    <w:rsid w:val="00C81A62"/>
    <w:rsid w:val="00C8209D"/>
    <w:rsid w:val="00C82A65"/>
    <w:rsid w:val="00C833F0"/>
    <w:rsid w:val="00C83465"/>
    <w:rsid w:val="00C8381B"/>
    <w:rsid w:val="00C840AA"/>
    <w:rsid w:val="00C844F7"/>
    <w:rsid w:val="00C84834"/>
    <w:rsid w:val="00C84CCB"/>
    <w:rsid w:val="00C84E1F"/>
    <w:rsid w:val="00C852B3"/>
    <w:rsid w:val="00C85841"/>
    <w:rsid w:val="00C85F3E"/>
    <w:rsid w:val="00C862A0"/>
    <w:rsid w:val="00C86965"/>
    <w:rsid w:val="00C86CC4"/>
    <w:rsid w:val="00C87288"/>
    <w:rsid w:val="00C90778"/>
    <w:rsid w:val="00C9115D"/>
    <w:rsid w:val="00C919B6"/>
    <w:rsid w:val="00C91A48"/>
    <w:rsid w:val="00C91BEB"/>
    <w:rsid w:val="00C92048"/>
    <w:rsid w:val="00C93593"/>
    <w:rsid w:val="00C93EC8"/>
    <w:rsid w:val="00C93FC3"/>
    <w:rsid w:val="00C941FC"/>
    <w:rsid w:val="00C94340"/>
    <w:rsid w:val="00C94658"/>
    <w:rsid w:val="00C94735"/>
    <w:rsid w:val="00C94742"/>
    <w:rsid w:val="00C94F5B"/>
    <w:rsid w:val="00C96EB3"/>
    <w:rsid w:val="00C97503"/>
    <w:rsid w:val="00CA070A"/>
    <w:rsid w:val="00CA0A3D"/>
    <w:rsid w:val="00CA0AEC"/>
    <w:rsid w:val="00CA0CE8"/>
    <w:rsid w:val="00CA1BD6"/>
    <w:rsid w:val="00CA20EB"/>
    <w:rsid w:val="00CA3B6F"/>
    <w:rsid w:val="00CA3DC0"/>
    <w:rsid w:val="00CA3F77"/>
    <w:rsid w:val="00CA5534"/>
    <w:rsid w:val="00CA5D28"/>
    <w:rsid w:val="00CA6607"/>
    <w:rsid w:val="00CA698E"/>
    <w:rsid w:val="00CA6B43"/>
    <w:rsid w:val="00CA7465"/>
    <w:rsid w:val="00CA79C0"/>
    <w:rsid w:val="00CA7CD2"/>
    <w:rsid w:val="00CA7DF7"/>
    <w:rsid w:val="00CB0CDA"/>
    <w:rsid w:val="00CB178D"/>
    <w:rsid w:val="00CB180B"/>
    <w:rsid w:val="00CB19C3"/>
    <w:rsid w:val="00CB24AE"/>
    <w:rsid w:val="00CB2526"/>
    <w:rsid w:val="00CB2A4B"/>
    <w:rsid w:val="00CB3157"/>
    <w:rsid w:val="00CB3881"/>
    <w:rsid w:val="00CB419B"/>
    <w:rsid w:val="00CB47E3"/>
    <w:rsid w:val="00CB4A4B"/>
    <w:rsid w:val="00CB59DD"/>
    <w:rsid w:val="00CB5A4B"/>
    <w:rsid w:val="00CB60FF"/>
    <w:rsid w:val="00CB77E4"/>
    <w:rsid w:val="00CB78E5"/>
    <w:rsid w:val="00CC03A0"/>
    <w:rsid w:val="00CC0E56"/>
    <w:rsid w:val="00CC195F"/>
    <w:rsid w:val="00CC1995"/>
    <w:rsid w:val="00CC3349"/>
    <w:rsid w:val="00CC3492"/>
    <w:rsid w:val="00CC4115"/>
    <w:rsid w:val="00CC44CB"/>
    <w:rsid w:val="00CC467B"/>
    <w:rsid w:val="00CC4962"/>
    <w:rsid w:val="00CC536E"/>
    <w:rsid w:val="00CC5D64"/>
    <w:rsid w:val="00CC6735"/>
    <w:rsid w:val="00CC6EAD"/>
    <w:rsid w:val="00CC6F4E"/>
    <w:rsid w:val="00CC7AB3"/>
    <w:rsid w:val="00CC7E4D"/>
    <w:rsid w:val="00CD0D60"/>
    <w:rsid w:val="00CD11D3"/>
    <w:rsid w:val="00CD11E8"/>
    <w:rsid w:val="00CD1456"/>
    <w:rsid w:val="00CD1FEB"/>
    <w:rsid w:val="00CD25C7"/>
    <w:rsid w:val="00CD2AEE"/>
    <w:rsid w:val="00CD2EDE"/>
    <w:rsid w:val="00CD2F2B"/>
    <w:rsid w:val="00CD302A"/>
    <w:rsid w:val="00CD31DE"/>
    <w:rsid w:val="00CD4F0B"/>
    <w:rsid w:val="00CD5561"/>
    <w:rsid w:val="00CD5859"/>
    <w:rsid w:val="00CD61CB"/>
    <w:rsid w:val="00CD70EB"/>
    <w:rsid w:val="00CE0CCA"/>
    <w:rsid w:val="00CE0EA2"/>
    <w:rsid w:val="00CE15D9"/>
    <w:rsid w:val="00CE2310"/>
    <w:rsid w:val="00CE2BC8"/>
    <w:rsid w:val="00CE2D85"/>
    <w:rsid w:val="00CE2E7F"/>
    <w:rsid w:val="00CE2F99"/>
    <w:rsid w:val="00CE4516"/>
    <w:rsid w:val="00CE4550"/>
    <w:rsid w:val="00CE4688"/>
    <w:rsid w:val="00CE475D"/>
    <w:rsid w:val="00CE57D9"/>
    <w:rsid w:val="00CE657B"/>
    <w:rsid w:val="00CE6752"/>
    <w:rsid w:val="00CE7152"/>
    <w:rsid w:val="00CE76FD"/>
    <w:rsid w:val="00CE7F89"/>
    <w:rsid w:val="00CF02F5"/>
    <w:rsid w:val="00CF0879"/>
    <w:rsid w:val="00CF091B"/>
    <w:rsid w:val="00CF0CD8"/>
    <w:rsid w:val="00CF16BF"/>
    <w:rsid w:val="00CF22E4"/>
    <w:rsid w:val="00CF2AE5"/>
    <w:rsid w:val="00CF2D46"/>
    <w:rsid w:val="00CF2F3A"/>
    <w:rsid w:val="00CF33C1"/>
    <w:rsid w:val="00CF34F1"/>
    <w:rsid w:val="00CF3698"/>
    <w:rsid w:val="00CF3DC4"/>
    <w:rsid w:val="00CF3F7A"/>
    <w:rsid w:val="00CF4A26"/>
    <w:rsid w:val="00CF546F"/>
    <w:rsid w:val="00CF6735"/>
    <w:rsid w:val="00CF682F"/>
    <w:rsid w:val="00CF7521"/>
    <w:rsid w:val="00D00839"/>
    <w:rsid w:val="00D00A0C"/>
    <w:rsid w:val="00D00C6C"/>
    <w:rsid w:val="00D00E1A"/>
    <w:rsid w:val="00D0181F"/>
    <w:rsid w:val="00D01962"/>
    <w:rsid w:val="00D0257F"/>
    <w:rsid w:val="00D043A7"/>
    <w:rsid w:val="00D049AD"/>
    <w:rsid w:val="00D04C9D"/>
    <w:rsid w:val="00D04D08"/>
    <w:rsid w:val="00D05308"/>
    <w:rsid w:val="00D064E9"/>
    <w:rsid w:val="00D0677A"/>
    <w:rsid w:val="00D0698D"/>
    <w:rsid w:val="00D10140"/>
    <w:rsid w:val="00D1090C"/>
    <w:rsid w:val="00D109A0"/>
    <w:rsid w:val="00D114FF"/>
    <w:rsid w:val="00D1170A"/>
    <w:rsid w:val="00D12227"/>
    <w:rsid w:val="00D1266D"/>
    <w:rsid w:val="00D127D2"/>
    <w:rsid w:val="00D12AB3"/>
    <w:rsid w:val="00D12F1F"/>
    <w:rsid w:val="00D13339"/>
    <w:rsid w:val="00D14184"/>
    <w:rsid w:val="00D142FB"/>
    <w:rsid w:val="00D14309"/>
    <w:rsid w:val="00D14D4D"/>
    <w:rsid w:val="00D1556E"/>
    <w:rsid w:val="00D159FD"/>
    <w:rsid w:val="00D15D49"/>
    <w:rsid w:val="00D1618E"/>
    <w:rsid w:val="00D17528"/>
    <w:rsid w:val="00D17610"/>
    <w:rsid w:val="00D17802"/>
    <w:rsid w:val="00D20694"/>
    <w:rsid w:val="00D2078C"/>
    <w:rsid w:val="00D209BE"/>
    <w:rsid w:val="00D21F75"/>
    <w:rsid w:val="00D22020"/>
    <w:rsid w:val="00D2206D"/>
    <w:rsid w:val="00D2326F"/>
    <w:rsid w:val="00D2385E"/>
    <w:rsid w:val="00D23B78"/>
    <w:rsid w:val="00D23E22"/>
    <w:rsid w:val="00D2411B"/>
    <w:rsid w:val="00D24697"/>
    <w:rsid w:val="00D24F1C"/>
    <w:rsid w:val="00D25653"/>
    <w:rsid w:val="00D25C70"/>
    <w:rsid w:val="00D26112"/>
    <w:rsid w:val="00D264E6"/>
    <w:rsid w:val="00D3045E"/>
    <w:rsid w:val="00D30837"/>
    <w:rsid w:val="00D30F74"/>
    <w:rsid w:val="00D31E3A"/>
    <w:rsid w:val="00D3292E"/>
    <w:rsid w:val="00D33528"/>
    <w:rsid w:val="00D33556"/>
    <w:rsid w:val="00D33762"/>
    <w:rsid w:val="00D33C43"/>
    <w:rsid w:val="00D33C60"/>
    <w:rsid w:val="00D33D4C"/>
    <w:rsid w:val="00D33E99"/>
    <w:rsid w:val="00D340F1"/>
    <w:rsid w:val="00D345BD"/>
    <w:rsid w:val="00D3467B"/>
    <w:rsid w:val="00D34CE2"/>
    <w:rsid w:val="00D35432"/>
    <w:rsid w:val="00D35578"/>
    <w:rsid w:val="00D35E9A"/>
    <w:rsid w:val="00D365B5"/>
    <w:rsid w:val="00D36C20"/>
    <w:rsid w:val="00D36DFA"/>
    <w:rsid w:val="00D40CEB"/>
    <w:rsid w:val="00D41430"/>
    <w:rsid w:val="00D41618"/>
    <w:rsid w:val="00D42005"/>
    <w:rsid w:val="00D42452"/>
    <w:rsid w:val="00D426F8"/>
    <w:rsid w:val="00D437C0"/>
    <w:rsid w:val="00D43F84"/>
    <w:rsid w:val="00D43FE3"/>
    <w:rsid w:val="00D4444E"/>
    <w:rsid w:val="00D454BC"/>
    <w:rsid w:val="00D4626E"/>
    <w:rsid w:val="00D4677F"/>
    <w:rsid w:val="00D468C2"/>
    <w:rsid w:val="00D473C8"/>
    <w:rsid w:val="00D47E11"/>
    <w:rsid w:val="00D50976"/>
    <w:rsid w:val="00D50ACE"/>
    <w:rsid w:val="00D50C4D"/>
    <w:rsid w:val="00D50E67"/>
    <w:rsid w:val="00D51097"/>
    <w:rsid w:val="00D51403"/>
    <w:rsid w:val="00D51477"/>
    <w:rsid w:val="00D5162A"/>
    <w:rsid w:val="00D51EBE"/>
    <w:rsid w:val="00D51EE3"/>
    <w:rsid w:val="00D52C8F"/>
    <w:rsid w:val="00D534C3"/>
    <w:rsid w:val="00D53622"/>
    <w:rsid w:val="00D53CFE"/>
    <w:rsid w:val="00D543A1"/>
    <w:rsid w:val="00D54403"/>
    <w:rsid w:val="00D5527C"/>
    <w:rsid w:val="00D55A54"/>
    <w:rsid w:val="00D569FB"/>
    <w:rsid w:val="00D57ABA"/>
    <w:rsid w:val="00D6033B"/>
    <w:rsid w:val="00D60669"/>
    <w:rsid w:val="00D60C3F"/>
    <w:rsid w:val="00D61598"/>
    <w:rsid w:val="00D61AAD"/>
    <w:rsid w:val="00D62573"/>
    <w:rsid w:val="00D63256"/>
    <w:rsid w:val="00D63609"/>
    <w:rsid w:val="00D63B60"/>
    <w:rsid w:val="00D63BD4"/>
    <w:rsid w:val="00D63D18"/>
    <w:rsid w:val="00D65095"/>
    <w:rsid w:val="00D65207"/>
    <w:rsid w:val="00D6568A"/>
    <w:rsid w:val="00D663CB"/>
    <w:rsid w:val="00D665C2"/>
    <w:rsid w:val="00D66BD6"/>
    <w:rsid w:val="00D673BF"/>
    <w:rsid w:val="00D67430"/>
    <w:rsid w:val="00D67F94"/>
    <w:rsid w:val="00D70A0D"/>
    <w:rsid w:val="00D70FCC"/>
    <w:rsid w:val="00D7106C"/>
    <w:rsid w:val="00D710DC"/>
    <w:rsid w:val="00D7164A"/>
    <w:rsid w:val="00D72110"/>
    <w:rsid w:val="00D72796"/>
    <w:rsid w:val="00D7404C"/>
    <w:rsid w:val="00D74310"/>
    <w:rsid w:val="00D74CF3"/>
    <w:rsid w:val="00D754A4"/>
    <w:rsid w:val="00D75739"/>
    <w:rsid w:val="00D7592A"/>
    <w:rsid w:val="00D75ABF"/>
    <w:rsid w:val="00D769A7"/>
    <w:rsid w:val="00D76CC2"/>
    <w:rsid w:val="00D77342"/>
    <w:rsid w:val="00D8041C"/>
    <w:rsid w:val="00D81C2C"/>
    <w:rsid w:val="00D829F1"/>
    <w:rsid w:val="00D8343D"/>
    <w:rsid w:val="00D835F5"/>
    <w:rsid w:val="00D83D49"/>
    <w:rsid w:val="00D8489A"/>
    <w:rsid w:val="00D85624"/>
    <w:rsid w:val="00D8566F"/>
    <w:rsid w:val="00D85EA7"/>
    <w:rsid w:val="00D8649D"/>
    <w:rsid w:val="00D86A98"/>
    <w:rsid w:val="00D86BFD"/>
    <w:rsid w:val="00D86CC7"/>
    <w:rsid w:val="00D8705A"/>
    <w:rsid w:val="00D874E7"/>
    <w:rsid w:val="00D878AA"/>
    <w:rsid w:val="00D904B1"/>
    <w:rsid w:val="00D909C4"/>
    <w:rsid w:val="00D90B6E"/>
    <w:rsid w:val="00D90C99"/>
    <w:rsid w:val="00D90FB5"/>
    <w:rsid w:val="00D91133"/>
    <w:rsid w:val="00D911E3"/>
    <w:rsid w:val="00D912D1"/>
    <w:rsid w:val="00D9184A"/>
    <w:rsid w:val="00D920C3"/>
    <w:rsid w:val="00D921AC"/>
    <w:rsid w:val="00D928C9"/>
    <w:rsid w:val="00D92B61"/>
    <w:rsid w:val="00D92B95"/>
    <w:rsid w:val="00D92F37"/>
    <w:rsid w:val="00D93025"/>
    <w:rsid w:val="00D939C7"/>
    <w:rsid w:val="00D93F4D"/>
    <w:rsid w:val="00D9472D"/>
    <w:rsid w:val="00D94778"/>
    <w:rsid w:val="00D94927"/>
    <w:rsid w:val="00D94A2C"/>
    <w:rsid w:val="00D950B4"/>
    <w:rsid w:val="00D950F6"/>
    <w:rsid w:val="00D95A05"/>
    <w:rsid w:val="00D9614B"/>
    <w:rsid w:val="00D96ADC"/>
    <w:rsid w:val="00D97909"/>
    <w:rsid w:val="00D97BDC"/>
    <w:rsid w:val="00D97D68"/>
    <w:rsid w:val="00DA0B17"/>
    <w:rsid w:val="00DA0BE4"/>
    <w:rsid w:val="00DA106C"/>
    <w:rsid w:val="00DA12D8"/>
    <w:rsid w:val="00DA145A"/>
    <w:rsid w:val="00DA178A"/>
    <w:rsid w:val="00DA18BB"/>
    <w:rsid w:val="00DA2012"/>
    <w:rsid w:val="00DA406E"/>
    <w:rsid w:val="00DA468A"/>
    <w:rsid w:val="00DA4CA3"/>
    <w:rsid w:val="00DA4F74"/>
    <w:rsid w:val="00DA550A"/>
    <w:rsid w:val="00DA5867"/>
    <w:rsid w:val="00DA5A35"/>
    <w:rsid w:val="00DA5BBF"/>
    <w:rsid w:val="00DA5D0A"/>
    <w:rsid w:val="00DA5E72"/>
    <w:rsid w:val="00DA6F01"/>
    <w:rsid w:val="00DA758E"/>
    <w:rsid w:val="00DA7C28"/>
    <w:rsid w:val="00DA7DBE"/>
    <w:rsid w:val="00DA7E0C"/>
    <w:rsid w:val="00DB0561"/>
    <w:rsid w:val="00DB0A5B"/>
    <w:rsid w:val="00DB186A"/>
    <w:rsid w:val="00DB31B1"/>
    <w:rsid w:val="00DB31CB"/>
    <w:rsid w:val="00DB3489"/>
    <w:rsid w:val="00DB3862"/>
    <w:rsid w:val="00DB3C8E"/>
    <w:rsid w:val="00DB40FA"/>
    <w:rsid w:val="00DB4A42"/>
    <w:rsid w:val="00DB4A6B"/>
    <w:rsid w:val="00DB4D77"/>
    <w:rsid w:val="00DB592E"/>
    <w:rsid w:val="00DB5EFE"/>
    <w:rsid w:val="00DB6591"/>
    <w:rsid w:val="00DB66B1"/>
    <w:rsid w:val="00DB6C56"/>
    <w:rsid w:val="00DB6D1A"/>
    <w:rsid w:val="00DB6DBB"/>
    <w:rsid w:val="00DB70D2"/>
    <w:rsid w:val="00DB7136"/>
    <w:rsid w:val="00DB7358"/>
    <w:rsid w:val="00DB75A5"/>
    <w:rsid w:val="00DB75CD"/>
    <w:rsid w:val="00DB76A0"/>
    <w:rsid w:val="00DB7E80"/>
    <w:rsid w:val="00DB7F03"/>
    <w:rsid w:val="00DC095F"/>
    <w:rsid w:val="00DC0BB9"/>
    <w:rsid w:val="00DC12D8"/>
    <w:rsid w:val="00DC1373"/>
    <w:rsid w:val="00DC1EDF"/>
    <w:rsid w:val="00DC3799"/>
    <w:rsid w:val="00DC3F3E"/>
    <w:rsid w:val="00DC4593"/>
    <w:rsid w:val="00DC4809"/>
    <w:rsid w:val="00DC4A94"/>
    <w:rsid w:val="00DC55FC"/>
    <w:rsid w:val="00DC5917"/>
    <w:rsid w:val="00DC5EF3"/>
    <w:rsid w:val="00DC6D5F"/>
    <w:rsid w:val="00DC6E9C"/>
    <w:rsid w:val="00DC76E9"/>
    <w:rsid w:val="00DC7A02"/>
    <w:rsid w:val="00DC7F8F"/>
    <w:rsid w:val="00DD0A42"/>
    <w:rsid w:val="00DD1C9E"/>
    <w:rsid w:val="00DD1E84"/>
    <w:rsid w:val="00DD235F"/>
    <w:rsid w:val="00DD25C3"/>
    <w:rsid w:val="00DD2818"/>
    <w:rsid w:val="00DD2AC0"/>
    <w:rsid w:val="00DD30AB"/>
    <w:rsid w:val="00DD33A5"/>
    <w:rsid w:val="00DD37E9"/>
    <w:rsid w:val="00DD3A15"/>
    <w:rsid w:val="00DD3CD1"/>
    <w:rsid w:val="00DD3DB8"/>
    <w:rsid w:val="00DD3E67"/>
    <w:rsid w:val="00DD4089"/>
    <w:rsid w:val="00DD46B7"/>
    <w:rsid w:val="00DD5172"/>
    <w:rsid w:val="00DD529B"/>
    <w:rsid w:val="00DD6384"/>
    <w:rsid w:val="00DD67A9"/>
    <w:rsid w:val="00DD6DA6"/>
    <w:rsid w:val="00DD7455"/>
    <w:rsid w:val="00DD7CA8"/>
    <w:rsid w:val="00DE009C"/>
    <w:rsid w:val="00DE06A8"/>
    <w:rsid w:val="00DE10C1"/>
    <w:rsid w:val="00DE1478"/>
    <w:rsid w:val="00DE149F"/>
    <w:rsid w:val="00DE3DC5"/>
    <w:rsid w:val="00DE486A"/>
    <w:rsid w:val="00DE4ACC"/>
    <w:rsid w:val="00DE4D7A"/>
    <w:rsid w:val="00DE6AF9"/>
    <w:rsid w:val="00DE6CD2"/>
    <w:rsid w:val="00DE7040"/>
    <w:rsid w:val="00DE70E9"/>
    <w:rsid w:val="00DE7287"/>
    <w:rsid w:val="00DE758D"/>
    <w:rsid w:val="00DF13D8"/>
    <w:rsid w:val="00DF14D0"/>
    <w:rsid w:val="00DF1679"/>
    <w:rsid w:val="00DF325F"/>
    <w:rsid w:val="00DF346E"/>
    <w:rsid w:val="00DF3552"/>
    <w:rsid w:val="00DF35A4"/>
    <w:rsid w:val="00DF3BDD"/>
    <w:rsid w:val="00DF4316"/>
    <w:rsid w:val="00DF5345"/>
    <w:rsid w:val="00DF553F"/>
    <w:rsid w:val="00DF5E28"/>
    <w:rsid w:val="00DF668A"/>
    <w:rsid w:val="00DF6B2B"/>
    <w:rsid w:val="00DF6C81"/>
    <w:rsid w:val="00DF6EEB"/>
    <w:rsid w:val="00E002CE"/>
    <w:rsid w:val="00E016EE"/>
    <w:rsid w:val="00E0177F"/>
    <w:rsid w:val="00E0183E"/>
    <w:rsid w:val="00E01A5F"/>
    <w:rsid w:val="00E01BAD"/>
    <w:rsid w:val="00E01ECF"/>
    <w:rsid w:val="00E022B2"/>
    <w:rsid w:val="00E02B1A"/>
    <w:rsid w:val="00E0348D"/>
    <w:rsid w:val="00E03CD1"/>
    <w:rsid w:val="00E0514D"/>
    <w:rsid w:val="00E0529C"/>
    <w:rsid w:val="00E0612C"/>
    <w:rsid w:val="00E0667B"/>
    <w:rsid w:val="00E06899"/>
    <w:rsid w:val="00E070B5"/>
    <w:rsid w:val="00E07213"/>
    <w:rsid w:val="00E079A1"/>
    <w:rsid w:val="00E07B2B"/>
    <w:rsid w:val="00E07F19"/>
    <w:rsid w:val="00E10224"/>
    <w:rsid w:val="00E1048D"/>
    <w:rsid w:val="00E10A9E"/>
    <w:rsid w:val="00E10C4E"/>
    <w:rsid w:val="00E123ED"/>
    <w:rsid w:val="00E1241D"/>
    <w:rsid w:val="00E12816"/>
    <w:rsid w:val="00E12C21"/>
    <w:rsid w:val="00E137AC"/>
    <w:rsid w:val="00E13AA3"/>
    <w:rsid w:val="00E13BF1"/>
    <w:rsid w:val="00E13DEF"/>
    <w:rsid w:val="00E14491"/>
    <w:rsid w:val="00E14877"/>
    <w:rsid w:val="00E14A4F"/>
    <w:rsid w:val="00E15237"/>
    <w:rsid w:val="00E152F6"/>
    <w:rsid w:val="00E15D0E"/>
    <w:rsid w:val="00E166E6"/>
    <w:rsid w:val="00E16D00"/>
    <w:rsid w:val="00E17085"/>
    <w:rsid w:val="00E17135"/>
    <w:rsid w:val="00E17324"/>
    <w:rsid w:val="00E17A6E"/>
    <w:rsid w:val="00E17EC0"/>
    <w:rsid w:val="00E2005B"/>
    <w:rsid w:val="00E2057D"/>
    <w:rsid w:val="00E20E49"/>
    <w:rsid w:val="00E21035"/>
    <w:rsid w:val="00E2148B"/>
    <w:rsid w:val="00E21524"/>
    <w:rsid w:val="00E216A7"/>
    <w:rsid w:val="00E21AF4"/>
    <w:rsid w:val="00E2210F"/>
    <w:rsid w:val="00E221ED"/>
    <w:rsid w:val="00E222D6"/>
    <w:rsid w:val="00E22D06"/>
    <w:rsid w:val="00E22D6D"/>
    <w:rsid w:val="00E243C8"/>
    <w:rsid w:val="00E24BA5"/>
    <w:rsid w:val="00E24F75"/>
    <w:rsid w:val="00E25413"/>
    <w:rsid w:val="00E25A47"/>
    <w:rsid w:val="00E26540"/>
    <w:rsid w:val="00E2666B"/>
    <w:rsid w:val="00E2686A"/>
    <w:rsid w:val="00E26B07"/>
    <w:rsid w:val="00E27409"/>
    <w:rsid w:val="00E274DB"/>
    <w:rsid w:val="00E2769E"/>
    <w:rsid w:val="00E27AE9"/>
    <w:rsid w:val="00E30060"/>
    <w:rsid w:val="00E3011B"/>
    <w:rsid w:val="00E30C95"/>
    <w:rsid w:val="00E30C96"/>
    <w:rsid w:val="00E32A08"/>
    <w:rsid w:val="00E32BE3"/>
    <w:rsid w:val="00E33316"/>
    <w:rsid w:val="00E3399E"/>
    <w:rsid w:val="00E346FE"/>
    <w:rsid w:val="00E3483D"/>
    <w:rsid w:val="00E34B7E"/>
    <w:rsid w:val="00E351C0"/>
    <w:rsid w:val="00E35683"/>
    <w:rsid w:val="00E35BD2"/>
    <w:rsid w:val="00E35CD9"/>
    <w:rsid w:val="00E361FD"/>
    <w:rsid w:val="00E36696"/>
    <w:rsid w:val="00E36E88"/>
    <w:rsid w:val="00E37423"/>
    <w:rsid w:val="00E3770F"/>
    <w:rsid w:val="00E40042"/>
    <w:rsid w:val="00E401A6"/>
    <w:rsid w:val="00E4054D"/>
    <w:rsid w:val="00E409D2"/>
    <w:rsid w:val="00E4118F"/>
    <w:rsid w:val="00E4134F"/>
    <w:rsid w:val="00E41B18"/>
    <w:rsid w:val="00E41D20"/>
    <w:rsid w:val="00E41F91"/>
    <w:rsid w:val="00E420F0"/>
    <w:rsid w:val="00E421D7"/>
    <w:rsid w:val="00E42652"/>
    <w:rsid w:val="00E4321F"/>
    <w:rsid w:val="00E43D21"/>
    <w:rsid w:val="00E43FD9"/>
    <w:rsid w:val="00E441E0"/>
    <w:rsid w:val="00E4436E"/>
    <w:rsid w:val="00E443A5"/>
    <w:rsid w:val="00E44627"/>
    <w:rsid w:val="00E447F7"/>
    <w:rsid w:val="00E44ABD"/>
    <w:rsid w:val="00E44D4C"/>
    <w:rsid w:val="00E45297"/>
    <w:rsid w:val="00E45901"/>
    <w:rsid w:val="00E460A1"/>
    <w:rsid w:val="00E462BF"/>
    <w:rsid w:val="00E46549"/>
    <w:rsid w:val="00E46F4A"/>
    <w:rsid w:val="00E472BC"/>
    <w:rsid w:val="00E5037B"/>
    <w:rsid w:val="00E508A9"/>
    <w:rsid w:val="00E50B2E"/>
    <w:rsid w:val="00E51BE3"/>
    <w:rsid w:val="00E52254"/>
    <w:rsid w:val="00E5277E"/>
    <w:rsid w:val="00E530C4"/>
    <w:rsid w:val="00E532B2"/>
    <w:rsid w:val="00E53840"/>
    <w:rsid w:val="00E53F25"/>
    <w:rsid w:val="00E54FAC"/>
    <w:rsid w:val="00E5524F"/>
    <w:rsid w:val="00E55669"/>
    <w:rsid w:val="00E55729"/>
    <w:rsid w:val="00E565C3"/>
    <w:rsid w:val="00E56A11"/>
    <w:rsid w:val="00E57A58"/>
    <w:rsid w:val="00E57BF4"/>
    <w:rsid w:val="00E57DF0"/>
    <w:rsid w:val="00E57E19"/>
    <w:rsid w:val="00E6160F"/>
    <w:rsid w:val="00E61B81"/>
    <w:rsid w:val="00E61FB8"/>
    <w:rsid w:val="00E622C4"/>
    <w:rsid w:val="00E6251D"/>
    <w:rsid w:val="00E626B4"/>
    <w:rsid w:val="00E62C29"/>
    <w:rsid w:val="00E62F9B"/>
    <w:rsid w:val="00E634A2"/>
    <w:rsid w:val="00E638BE"/>
    <w:rsid w:val="00E6394B"/>
    <w:rsid w:val="00E63BEC"/>
    <w:rsid w:val="00E6423D"/>
    <w:rsid w:val="00E64254"/>
    <w:rsid w:val="00E64546"/>
    <w:rsid w:val="00E6499A"/>
    <w:rsid w:val="00E649B5"/>
    <w:rsid w:val="00E649F3"/>
    <w:rsid w:val="00E6550E"/>
    <w:rsid w:val="00E6579F"/>
    <w:rsid w:val="00E65E7B"/>
    <w:rsid w:val="00E66727"/>
    <w:rsid w:val="00E66A31"/>
    <w:rsid w:val="00E67257"/>
    <w:rsid w:val="00E67414"/>
    <w:rsid w:val="00E67498"/>
    <w:rsid w:val="00E6794B"/>
    <w:rsid w:val="00E679D0"/>
    <w:rsid w:val="00E7039F"/>
    <w:rsid w:val="00E70AAC"/>
    <w:rsid w:val="00E70D80"/>
    <w:rsid w:val="00E70EFD"/>
    <w:rsid w:val="00E71AF0"/>
    <w:rsid w:val="00E71BC5"/>
    <w:rsid w:val="00E71F06"/>
    <w:rsid w:val="00E72A74"/>
    <w:rsid w:val="00E73386"/>
    <w:rsid w:val="00E734B6"/>
    <w:rsid w:val="00E736B7"/>
    <w:rsid w:val="00E7427C"/>
    <w:rsid w:val="00E743AB"/>
    <w:rsid w:val="00E744E0"/>
    <w:rsid w:val="00E744E5"/>
    <w:rsid w:val="00E7468E"/>
    <w:rsid w:val="00E75F3C"/>
    <w:rsid w:val="00E76630"/>
    <w:rsid w:val="00E773F6"/>
    <w:rsid w:val="00E77C49"/>
    <w:rsid w:val="00E80797"/>
    <w:rsid w:val="00E819F6"/>
    <w:rsid w:val="00E81C3D"/>
    <w:rsid w:val="00E81E03"/>
    <w:rsid w:val="00E822A2"/>
    <w:rsid w:val="00E82A1F"/>
    <w:rsid w:val="00E82AD5"/>
    <w:rsid w:val="00E82D6F"/>
    <w:rsid w:val="00E8311E"/>
    <w:rsid w:val="00E83D8B"/>
    <w:rsid w:val="00E848D8"/>
    <w:rsid w:val="00E84903"/>
    <w:rsid w:val="00E849E9"/>
    <w:rsid w:val="00E854B6"/>
    <w:rsid w:val="00E8553D"/>
    <w:rsid w:val="00E86200"/>
    <w:rsid w:val="00E86B30"/>
    <w:rsid w:val="00E86E75"/>
    <w:rsid w:val="00E878DB"/>
    <w:rsid w:val="00E9055B"/>
    <w:rsid w:val="00E905A9"/>
    <w:rsid w:val="00E9088F"/>
    <w:rsid w:val="00E90B09"/>
    <w:rsid w:val="00E90C2A"/>
    <w:rsid w:val="00E914E1"/>
    <w:rsid w:val="00E914E5"/>
    <w:rsid w:val="00E92650"/>
    <w:rsid w:val="00E92AC2"/>
    <w:rsid w:val="00E92B4C"/>
    <w:rsid w:val="00E93767"/>
    <w:rsid w:val="00E9397F"/>
    <w:rsid w:val="00E93F04"/>
    <w:rsid w:val="00E9469B"/>
    <w:rsid w:val="00E954B3"/>
    <w:rsid w:val="00E957D0"/>
    <w:rsid w:val="00E95F67"/>
    <w:rsid w:val="00E960E7"/>
    <w:rsid w:val="00E96185"/>
    <w:rsid w:val="00E9638A"/>
    <w:rsid w:val="00E96D43"/>
    <w:rsid w:val="00E96D82"/>
    <w:rsid w:val="00E970E7"/>
    <w:rsid w:val="00EA0462"/>
    <w:rsid w:val="00EA0512"/>
    <w:rsid w:val="00EA14C7"/>
    <w:rsid w:val="00EA1967"/>
    <w:rsid w:val="00EA225D"/>
    <w:rsid w:val="00EA2A27"/>
    <w:rsid w:val="00EA3359"/>
    <w:rsid w:val="00EA361D"/>
    <w:rsid w:val="00EA36FD"/>
    <w:rsid w:val="00EA3A7A"/>
    <w:rsid w:val="00EA3C26"/>
    <w:rsid w:val="00EA3C2D"/>
    <w:rsid w:val="00EA3CB9"/>
    <w:rsid w:val="00EA427A"/>
    <w:rsid w:val="00EA44F3"/>
    <w:rsid w:val="00EA563B"/>
    <w:rsid w:val="00EA5F0F"/>
    <w:rsid w:val="00EA62E5"/>
    <w:rsid w:val="00EA65FB"/>
    <w:rsid w:val="00EA66B5"/>
    <w:rsid w:val="00EA6924"/>
    <w:rsid w:val="00EA7020"/>
    <w:rsid w:val="00EA713D"/>
    <w:rsid w:val="00EA7994"/>
    <w:rsid w:val="00EA7EC2"/>
    <w:rsid w:val="00EB006B"/>
    <w:rsid w:val="00EB07CA"/>
    <w:rsid w:val="00EB1B75"/>
    <w:rsid w:val="00EB1BF8"/>
    <w:rsid w:val="00EB225B"/>
    <w:rsid w:val="00EB2A81"/>
    <w:rsid w:val="00EB2C43"/>
    <w:rsid w:val="00EB2D52"/>
    <w:rsid w:val="00EB35DD"/>
    <w:rsid w:val="00EB39E9"/>
    <w:rsid w:val="00EB3E26"/>
    <w:rsid w:val="00EB3EFC"/>
    <w:rsid w:val="00EB3F73"/>
    <w:rsid w:val="00EB4BCB"/>
    <w:rsid w:val="00EB4C3C"/>
    <w:rsid w:val="00EB5467"/>
    <w:rsid w:val="00EB69CA"/>
    <w:rsid w:val="00EB69D1"/>
    <w:rsid w:val="00EB6D14"/>
    <w:rsid w:val="00EB7B2D"/>
    <w:rsid w:val="00EB7F31"/>
    <w:rsid w:val="00EC0229"/>
    <w:rsid w:val="00EC2017"/>
    <w:rsid w:val="00EC2121"/>
    <w:rsid w:val="00EC21F0"/>
    <w:rsid w:val="00EC27F2"/>
    <w:rsid w:val="00EC2866"/>
    <w:rsid w:val="00EC29A1"/>
    <w:rsid w:val="00EC3742"/>
    <w:rsid w:val="00EC3C52"/>
    <w:rsid w:val="00EC496C"/>
    <w:rsid w:val="00EC50BF"/>
    <w:rsid w:val="00EC58F1"/>
    <w:rsid w:val="00EC6183"/>
    <w:rsid w:val="00EC64E0"/>
    <w:rsid w:val="00EC67EF"/>
    <w:rsid w:val="00EC7217"/>
    <w:rsid w:val="00EC77E5"/>
    <w:rsid w:val="00EC7906"/>
    <w:rsid w:val="00EC79BC"/>
    <w:rsid w:val="00EC7DF0"/>
    <w:rsid w:val="00EC7F75"/>
    <w:rsid w:val="00ED0ACA"/>
    <w:rsid w:val="00ED0B8D"/>
    <w:rsid w:val="00ED1203"/>
    <w:rsid w:val="00ED17A5"/>
    <w:rsid w:val="00ED22CE"/>
    <w:rsid w:val="00ED2EB9"/>
    <w:rsid w:val="00ED30DC"/>
    <w:rsid w:val="00ED408F"/>
    <w:rsid w:val="00ED564F"/>
    <w:rsid w:val="00ED5B31"/>
    <w:rsid w:val="00ED64BD"/>
    <w:rsid w:val="00ED677F"/>
    <w:rsid w:val="00ED70D3"/>
    <w:rsid w:val="00ED74B6"/>
    <w:rsid w:val="00ED78D4"/>
    <w:rsid w:val="00ED79FB"/>
    <w:rsid w:val="00EE0743"/>
    <w:rsid w:val="00EE08FC"/>
    <w:rsid w:val="00EE0A90"/>
    <w:rsid w:val="00EE192E"/>
    <w:rsid w:val="00EE1931"/>
    <w:rsid w:val="00EE2DE0"/>
    <w:rsid w:val="00EE361E"/>
    <w:rsid w:val="00EE386F"/>
    <w:rsid w:val="00EE5A84"/>
    <w:rsid w:val="00EE5B3F"/>
    <w:rsid w:val="00EE6490"/>
    <w:rsid w:val="00EE6D6A"/>
    <w:rsid w:val="00EE7555"/>
    <w:rsid w:val="00EF020C"/>
    <w:rsid w:val="00EF05A6"/>
    <w:rsid w:val="00EF0B1B"/>
    <w:rsid w:val="00EF0DBC"/>
    <w:rsid w:val="00EF14B7"/>
    <w:rsid w:val="00EF1661"/>
    <w:rsid w:val="00EF1B66"/>
    <w:rsid w:val="00EF1CE5"/>
    <w:rsid w:val="00EF229B"/>
    <w:rsid w:val="00EF26CA"/>
    <w:rsid w:val="00EF2BE7"/>
    <w:rsid w:val="00EF30CD"/>
    <w:rsid w:val="00EF30F6"/>
    <w:rsid w:val="00EF32F7"/>
    <w:rsid w:val="00EF409D"/>
    <w:rsid w:val="00EF41B2"/>
    <w:rsid w:val="00EF45DF"/>
    <w:rsid w:val="00EF5089"/>
    <w:rsid w:val="00EF5432"/>
    <w:rsid w:val="00EF5801"/>
    <w:rsid w:val="00EF612F"/>
    <w:rsid w:val="00EF6C28"/>
    <w:rsid w:val="00EF6FE0"/>
    <w:rsid w:val="00EF7018"/>
    <w:rsid w:val="00F0050D"/>
    <w:rsid w:val="00F0075C"/>
    <w:rsid w:val="00F01707"/>
    <w:rsid w:val="00F02D03"/>
    <w:rsid w:val="00F02FC2"/>
    <w:rsid w:val="00F03581"/>
    <w:rsid w:val="00F03B2F"/>
    <w:rsid w:val="00F0482B"/>
    <w:rsid w:val="00F0584E"/>
    <w:rsid w:val="00F05BCB"/>
    <w:rsid w:val="00F05C00"/>
    <w:rsid w:val="00F05D2D"/>
    <w:rsid w:val="00F05FA2"/>
    <w:rsid w:val="00F0629B"/>
    <w:rsid w:val="00F069C7"/>
    <w:rsid w:val="00F06C5B"/>
    <w:rsid w:val="00F07047"/>
    <w:rsid w:val="00F07F07"/>
    <w:rsid w:val="00F1043C"/>
    <w:rsid w:val="00F10CDF"/>
    <w:rsid w:val="00F10CF2"/>
    <w:rsid w:val="00F10D87"/>
    <w:rsid w:val="00F11AF5"/>
    <w:rsid w:val="00F124B5"/>
    <w:rsid w:val="00F12849"/>
    <w:rsid w:val="00F12B2A"/>
    <w:rsid w:val="00F12E4B"/>
    <w:rsid w:val="00F153EC"/>
    <w:rsid w:val="00F1565C"/>
    <w:rsid w:val="00F16CE2"/>
    <w:rsid w:val="00F17060"/>
    <w:rsid w:val="00F17072"/>
    <w:rsid w:val="00F17530"/>
    <w:rsid w:val="00F17A98"/>
    <w:rsid w:val="00F17B20"/>
    <w:rsid w:val="00F17D8E"/>
    <w:rsid w:val="00F20C40"/>
    <w:rsid w:val="00F210CF"/>
    <w:rsid w:val="00F214CF"/>
    <w:rsid w:val="00F217EA"/>
    <w:rsid w:val="00F21AC8"/>
    <w:rsid w:val="00F222C2"/>
    <w:rsid w:val="00F23414"/>
    <w:rsid w:val="00F234EE"/>
    <w:rsid w:val="00F2418A"/>
    <w:rsid w:val="00F24F6D"/>
    <w:rsid w:val="00F25EC3"/>
    <w:rsid w:val="00F25FF0"/>
    <w:rsid w:val="00F2613B"/>
    <w:rsid w:val="00F26157"/>
    <w:rsid w:val="00F263FE"/>
    <w:rsid w:val="00F2643D"/>
    <w:rsid w:val="00F27054"/>
    <w:rsid w:val="00F2721E"/>
    <w:rsid w:val="00F2730D"/>
    <w:rsid w:val="00F27E0D"/>
    <w:rsid w:val="00F27FF4"/>
    <w:rsid w:val="00F3050F"/>
    <w:rsid w:val="00F309BD"/>
    <w:rsid w:val="00F30B57"/>
    <w:rsid w:val="00F30DAC"/>
    <w:rsid w:val="00F31148"/>
    <w:rsid w:val="00F31623"/>
    <w:rsid w:val="00F31BC7"/>
    <w:rsid w:val="00F32302"/>
    <w:rsid w:val="00F327B6"/>
    <w:rsid w:val="00F331B7"/>
    <w:rsid w:val="00F3399E"/>
    <w:rsid w:val="00F3473F"/>
    <w:rsid w:val="00F34AEB"/>
    <w:rsid w:val="00F35125"/>
    <w:rsid w:val="00F358A7"/>
    <w:rsid w:val="00F35A1E"/>
    <w:rsid w:val="00F35FCA"/>
    <w:rsid w:val="00F36FD9"/>
    <w:rsid w:val="00F372D5"/>
    <w:rsid w:val="00F375B2"/>
    <w:rsid w:val="00F37C5C"/>
    <w:rsid w:val="00F37E5C"/>
    <w:rsid w:val="00F40632"/>
    <w:rsid w:val="00F40D9A"/>
    <w:rsid w:val="00F40FAE"/>
    <w:rsid w:val="00F40FF9"/>
    <w:rsid w:val="00F4184B"/>
    <w:rsid w:val="00F42B4D"/>
    <w:rsid w:val="00F4342D"/>
    <w:rsid w:val="00F44701"/>
    <w:rsid w:val="00F44D04"/>
    <w:rsid w:val="00F45235"/>
    <w:rsid w:val="00F464F2"/>
    <w:rsid w:val="00F46658"/>
    <w:rsid w:val="00F466E6"/>
    <w:rsid w:val="00F500A5"/>
    <w:rsid w:val="00F50133"/>
    <w:rsid w:val="00F50D00"/>
    <w:rsid w:val="00F51598"/>
    <w:rsid w:val="00F5166F"/>
    <w:rsid w:val="00F52623"/>
    <w:rsid w:val="00F52DFE"/>
    <w:rsid w:val="00F52E8D"/>
    <w:rsid w:val="00F53571"/>
    <w:rsid w:val="00F53593"/>
    <w:rsid w:val="00F5365A"/>
    <w:rsid w:val="00F54120"/>
    <w:rsid w:val="00F54B67"/>
    <w:rsid w:val="00F563EF"/>
    <w:rsid w:val="00F5643B"/>
    <w:rsid w:val="00F56A5A"/>
    <w:rsid w:val="00F57123"/>
    <w:rsid w:val="00F57F6B"/>
    <w:rsid w:val="00F60A57"/>
    <w:rsid w:val="00F60F31"/>
    <w:rsid w:val="00F62218"/>
    <w:rsid w:val="00F62776"/>
    <w:rsid w:val="00F62863"/>
    <w:rsid w:val="00F62ECE"/>
    <w:rsid w:val="00F63487"/>
    <w:rsid w:val="00F638C1"/>
    <w:rsid w:val="00F63E0B"/>
    <w:rsid w:val="00F660BE"/>
    <w:rsid w:val="00F664E0"/>
    <w:rsid w:val="00F66D57"/>
    <w:rsid w:val="00F67060"/>
    <w:rsid w:val="00F70235"/>
    <w:rsid w:val="00F70F03"/>
    <w:rsid w:val="00F714EB"/>
    <w:rsid w:val="00F71529"/>
    <w:rsid w:val="00F717A7"/>
    <w:rsid w:val="00F72D74"/>
    <w:rsid w:val="00F72D82"/>
    <w:rsid w:val="00F73087"/>
    <w:rsid w:val="00F73389"/>
    <w:rsid w:val="00F73721"/>
    <w:rsid w:val="00F74091"/>
    <w:rsid w:val="00F74122"/>
    <w:rsid w:val="00F74859"/>
    <w:rsid w:val="00F74BC2"/>
    <w:rsid w:val="00F7538D"/>
    <w:rsid w:val="00F760E3"/>
    <w:rsid w:val="00F76157"/>
    <w:rsid w:val="00F7660E"/>
    <w:rsid w:val="00F76861"/>
    <w:rsid w:val="00F771FA"/>
    <w:rsid w:val="00F77B02"/>
    <w:rsid w:val="00F802CD"/>
    <w:rsid w:val="00F8036C"/>
    <w:rsid w:val="00F816CA"/>
    <w:rsid w:val="00F819F6"/>
    <w:rsid w:val="00F81A94"/>
    <w:rsid w:val="00F81AD6"/>
    <w:rsid w:val="00F82CC1"/>
    <w:rsid w:val="00F8321B"/>
    <w:rsid w:val="00F83224"/>
    <w:rsid w:val="00F83752"/>
    <w:rsid w:val="00F83786"/>
    <w:rsid w:val="00F83C37"/>
    <w:rsid w:val="00F83FAB"/>
    <w:rsid w:val="00F84EAB"/>
    <w:rsid w:val="00F8541C"/>
    <w:rsid w:val="00F855CF"/>
    <w:rsid w:val="00F8560D"/>
    <w:rsid w:val="00F8627C"/>
    <w:rsid w:val="00F865DB"/>
    <w:rsid w:val="00F86F59"/>
    <w:rsid w:val="00F87856"/>
    <w:rsid w:val="00F87E4C"/>
    <w:rsid w:val="00F87F45"/>
    <w:rsid w:val="00F902C9"/>
    <w:rsid w:val="00F90334"/>
    <w:rsid w:val="00F9083B"/>
    <w:rsid w:val="00F9090E"/>
    <w:rsid w:val="00F90C39"/>
    <w:rsid w:val="00F90D11"/>
    <w:rsid w:val="00F92015"/>
    <w:rsid w:val="00F923A4"/>
    <w:rsid w:val="00F93488"/>
    <w:rsid w:val="00F940AC"/>
    <w:rsid w:val="00F941C7"/>
    <w:rsid w:val="00F94378"/>
    <w:rsid w:val="00F95115"/>
    <w:rsid w:val="00F962EC"/>
    <w:rsid w:val="00F96421"/>
    <w:rsid w:val="00F96B56"/>
    <w:rsid w:val="00F97508"/>
    <w:rsid w:val="00F97641"/>
    <w:rsid w:val="00F976C2"/>
    <w:rsid w:val="00F979C1"/>
    <w:rsid w:val="00F97BA6"/>
    <w:rsid w:val="00FA0B01"/>
    <w:rsid w:val="00FA0D05"/>
    <w:rsid w:val="00FA0E87"/>
    <w:rsid w:val="00FA162E"/>
    <w:rsid w:val="00FA1900"/>
    <w:rsid w:val="00FA2AF2"/>
    <w:rsid w:val="00FA2C87"/>
    <w:rsid w:val="00FA2DC0"/>
    <w:rsid w:val="00FA389E"/>
    <w:rsid w:val="00FA399A"/>
    <w:rsid w:val="00FA39D6"/>
    <w:rsid w:val="00FA39F7"/>
    <w:rsid w:val="00FA3C32"/>
    <w:rsid w:val="00FA3EB4"/>
    <w:rsid w:val="00FA3FA6"/>
    <w:rsid w:val="00FA435B"/>
    <w:rsid w:val="00FA479B"/>
    <w:rsid w:val="00FA4CA9"/>
    <w:rsid w:val="00FA523B"/>
    <w:rsid w:val="00FA5E68"/>
    <w:rsid w:val="00FA65FC"/>
    <w:rsid w:val="00FA6BAD"/>
    <w:rsid w:val="00FA6C95"/>
    <w:rsid w:val="00FA70B0"/>
    <w:rsid w:val="00FA7360"/>
    <w:rsid w:val="00FA74B0"/>
    <w:rsid w:val="00FA7694"/>
    <w:rsid w:val="00FA7840"/>
    <w:rsid w:val="00FA7E75"/>
    <w:rsid w:val="00FA7EF3"/>
    <w:rsid w:val="00FB0597"/>
    <w:rsid w:val="00FB05B1"/>
    <w:rsid w:val="00FB0CF4"/>
    <w:rsid w:val="00FB0E0B"/>
    <w:rsid w:val="00FB0ED2"/>
    <w:rsid w:val="00FB1668"/>
    <w:rsid w:val="00FB1B56"/>
    <w:rsid w:val="00FB1D54"/>
    <w:rsid w:val="00FB2093"/>
    <w:rsid w:val="00FB2599"/>
    <w:rsid w:val="00FB259D"/>
    <w:rsid w:val="00FB25BE"/>
    <w:rsid w:val="00FB3284"/>
    <w:rsid w:val="00FB35D6"/>
    <w:rsid w:val="00FB3716"/>
    <w:rsid w:val="00FB37DE"/>
    <w:rsid w:val="00FB3995"/>
    <w:rsid w:val="00FB39A9"/>
    <w:rsid w:val="00FB40B2"/>
    <w:rsid w:val="00FB42F7"/>
    <w:rsid w:val="00FB458B"/>
    <w:rsid w:val="00FB47D2"/>
    <w:rsid w:val="00FB55C2"/>
    <w:rsid w:val="00FB585C"/>
    <w:rsid w:val="00FB5CD4"/>
    <w:rsid w:val="00FB5D8A"/>
    <w:rsid w:val="00FB6239"/>
    <w:rsid w:val="00FB62B3"/>
    <w:rsid w:val="00FB6B8C"/>
    <w:rsid w:val="00FB7E62"/>
    <w:rsid w:val="00FC0442"/>
    <w:rsid w:val="00FC04B5"/>
    <w:rsid w:val="00FC1410"/>
    <w:rsid w:val="00FC1F3E"/>
    <w:rsid w:val="00FC1FDB"/>
    <w:rsid w:val="00FC215E"/>
    <w:rsid w:val="00FC2337"/>
    <w:rsid w:val="00FC266C"/>
    <w:rsid w:val="00FC2D9C"/>
    <w:rsid w:val="00FC2F89"/>
    <w:rsid w:val="00FC31E7"/>
    <w:rsid w:val="00FC35B3"/>
    <w:rsid w:val="00FC45B5"/>
    <w:rsid w:val="00FC4C01"/>
    <w:rsid w:val="00FC5078"/>
    <w:rsid w:val="00FC54DD"/>
    <w:rsid w:val="00FC5E15"/>
    <w:rsid w:val="00FC63E6"/>
    <w:rsid w:val="00FC6457"/>
    <w:rsid w:val="00FC6771"/>
    <w:rsid w:val="00FC69D4"/>
    <w:rsid w:val="00FC704E"/>
    <w:rsid w:val="00FC7452"/>
    <w:rsid w:val="00FC7663"/>
    <w:rsid w:val="00FC771D"/>
    <w:rsid w:val="00FC7E94"/>
    <w:rsid w:val="00FD038E"/>
    <w:rsid w:val="00FD08F5"/>
    <w:rsid w:val="00FD0957"/>
    <w:rsid w:val="00FD16C1"/>
    <w:rsid w:val="00FD16F3"/>
    <w:rsid w:val="00FD2374"/>
    <w:rsid w:val="00FD23CF"/>
    <w:rsid w:val="00FD26C5"/>
    <w:rsid w:val="00FD2C4A"/>
    <w:rsid w:val="00FD2DCD"/>
    <w:rsid w:val="00FD315D"/>
    <w:rsid w:val="00FD31CD"/>
    <w:rsid w:val="00FD323A"/>
    <w:rsid w:val="00FD3F33"/>
    <w:rsid w:val="00FD4ED5"/>
    <w:rsid w:val="00FD5170"/>
    <w:rsid w:val="00FD52E2"/>
    <w:rsid w:val="00FD541C"/>
    <w:rsid w:val="00FD5516"/>
    <w:rsid w:val="00FD63A8"/>
    <w:rsid w:val="00FD6FC3"/>
    <w:rsid w:val="00FD7EA2"/>
    <w:rsid w:val="00FE047C"/>
    <w:rsid w:val="00FE0538"/>
    <w:rsid w:val="00FE06AD"/>
    <w:rsid w:val="00FE0732"/>
    <w:rsid w:val="00FE0ABA"/>
    <w:rsid w:val="00FE10F1"/>
    <w:rsid w:val="00FE1113"/>
    <w:rsid w:val="00FE1DF5"/>
    <w:rsid w:val="00FE29E8"/>
    <w:rsid w:val="00FE2A31"/>
    <w:rsid w:val="00FE2AF3"/>
    <w:rsid w:val="00FE351C"/>
    <w:rsid w:val="00FE35F8"/>
    <w:rsid w:val="00FE3C47"/>
    <w:rsid w:val="00FE3D12"/>
    <w:rsid w:val="00FE3F93"/>
    <w:rsid w:val="00FE4799"/>
    <w:rsid w:val="00FE4A06"/>
    <w:rsid w:val="00FE5065"/>
    <w:rsid w:val="00FE54BC"/>
    <w:rsid w:val="00FE5608"/>
    <w:rsid w:val="00FE5EB8"/>
    <w:rsid w:val="00FE612B"/>
    <w:rsid w:val="00FE636D"/>
    <w:rsid w:val="00FE6977"/>
    <w:rsid w:val="00FE6EE0"/>
    <w:rsid w:val="00FE6FCE"/>
    <w:rsid w:val="00FE7B0F"/>
    <w:rsid w:val="00FF0372"/>
    <w:rsid w:val="00FF04C2"/>
    <w:rsid w:val="00FF085F"/>
    <w:rsid w:val="00FF0C17"/>
    <w:rsid w:val="00FF16EB"/>
    <w:rsid w:val="00FF1B5D"/>
    <w:rsid w:val="00FF1E7D"/>
    <w:rsid w:val="00FF2961"/>
    <w:rsid w:val="00FF2C65"/>
    <w:rsid w:val="00FF2F7B"/>
    <w:rsid w:val="00FF4031"/>
    <w:rsid w:val="00FF42F0"/>
    <w:rsid w:val="00FF44DB"/>
    <w:rsid w:val="00FF4770"/>
    <w:rsid w:val="00FF48CA"/>
    <w:rsid w:val="00FF50CF"/>
    <w:rsid w:val="00FF549F"/>
    <w:rsid w:val="00FF61D7"/>
    <w:rsid w:val="00FF6AB1"/>
    <w:rsid w:val="00FF771B"/>
    <w:rsid w:val="00FF7CE1"/>
    <w:rsid w:val="0958A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51F463"/>
  <w15:docId w15:val="{4DDA0AC6-5DE3-4173-A3EB-8931EA23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3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uiPriority w:val="99"/>
    <w:rsid w:val="00F85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CharCharCharCharCharCharCharCharCharCharCharCharCharCharCharCharCharCharCharCharCharCharCharCharCharCharCharChar1">
    <w:name w:val="Char Char1 Char Char Char Char Char Char Char Char Char Char Char Char Char Char Char Char Char Char Char Char Char Char Char Char Char Char Char Char1"/>
    <w:basedOn w:val="Normal"/>
    <w:rsid w:val="00F87F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294a11f4c60cb024693812756a4e12b7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bed8f8b89ac6d236e54a0f2619476bb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78D1-8DAB-4E66-BD64-927D4CC65C7E}">
  <ds:schemaRefs>
    <ds:schemaRef ds:uri="373c7323-27cb-4b28-8eb8-e217d118a878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b8e6b98-2366-44e3-bdf5-9048ff7dbb4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72982-3962-4B98-BF11-FE5D3C8B5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05341-38EE-4F15-A237-5D395A17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75</TotalTime>
  <Pages>59</Pages>
  <Words>16573</Words>
  <Characters>73548</Characters>
  <Application>Microsoft Office Word</Application>
  <DocSecurity>0</DocSecurity>
  <Lines>612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89942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Sarawan Boriboon</cp:lastModifiedBy>
  <cp:revision>54</cp:revision>
  <cp:lastPrinted>2019-02-28T19:14:00Z</cp:lastPrinted>
  <dcterms:created xsi:type="dcterms:W3CDTF">2019-02-28T07:56:00Z</dcterms:created>
  <dcterms:modified xsi:type="dcterms:W3CDTF">2019-04-29T12:40:00Z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