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C475EF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74ADA" w:rsidRPr="0008263F" w:rsidRDefault="00174ADA" w:rsidP="00E00D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174AD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174ADA" w:rsidRPr="0008263F" w:rsidRDefault="00395753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174ADA" w:rsidRPr="0008263F" w:rsidRDefault="00174AD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9F70F9" w:rsidRDefault="00E46461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007D4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และรายได้</w:t>
            </w: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Pr="0008263F" w:rsidRDefault="00007D4A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Default="00007D4A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3664C6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07D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07D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08263F" w:rsidRDefault="009F70F9" w:rsidP="009F70F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007D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08263F" w:rsidRDefault="009F70F9" w:rsidP="009F70F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77A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08263F" w:rsidRDefault="009F70F9" w:rsidP="009F70F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08263F" w:rsidRDefault="009F70F9" w:rsidP="009F70F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08263F" w:rsidRDefault="009F70F9" w:rsidP="009F70F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70F9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9F70F9" w:rsidRPr="0008263F" w:rsidRDefault="009F70F9" w:rsidP="009F70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F70F9" w:rsidRPr="0008263F" w:rsidRDefault="009F70F9" w:rsidP="009F70F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:rsidR="00C41766" w:rsidRPr="00B62EDB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B62ED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00FE3" w:rsidRPr="00B62EDB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B62EDB">
        <w:rPr>
          <w:rFonts w:ascii="Angsana New" w:hAnsi="Angsana New"/>
          <w:sz w:val="30"/>
          <w:szCs w:val="30"/>
          <w:cs/>
        </w:rPr>
        <w:t>นี้</w:t>
      </w:r>
    </w:p>
    <w:p w:rsidR="00C41766" w:rsidRPr="00631D2B" w:rsidRDefault="00C41766" w:rsidP="00631D2B">
      <w:pPr>
        <w:pStyle w:val="FSBlank"/>
        <w:spacing w:line="240" w:lineRule="auto"/>
        <w:rPr>
          <w:sz w:val="28"/>
          <w:szCs w:val="28"/>
        </w:rPr>
      </w:pPr>
    </w:p>
    <w:p w:rsidR="0054798C" w:rsidRPr="0059486A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62EDB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B62EDB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B62EDB">
        <w:rPr>
          <w:rFonts w:ascii="Angsana New" w:hAnsi="Angsana New"/>
          <w:sz w:val="30"/>
          <w:szCs w:val="30"/>
          <w:cs/>
        </w:rPr>
        <w:t>นี้</w:t>
      </w:r>
      <w:r w:rsidRPr="00B62EDB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B62EDB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62EDB">
        <w:rPr>
          <w:rFonts w:ascii="Angsana New" w:hAnsi="Angsana New"/>
          <w:sz w:val="30"/>
          <w:szCs w:val="30"/>
          <w:cs/>
        </w:rPr>
        <w:t>จาก</w:t>
      </w:r>
      <w:r w:rsidR="003256E1">
        <w:rPr>
          <w:rFonts w:ascii="Angsana New" w:hAnsi="Angsana New" w:hint="cs"/>
          <w:sz w:val="30"/>
          <w:szCs w:val="30"/>
          <w:cs/>
        </w:rPr>
        <w:t>คณะ</w:t>
      </w:r>
      <w:r w:rsidRPr="00B62EDB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668DC">
        <w:rPr>
          <w:rFonts w:ascii="Angsana New" w:hAnsi="Angsana New"/>
          <w:sz w:val="30"/>
          <w:szCs w:val="30"/>
        </w:rPr>
        <w:t xml:space="preserve"> </w:t>
      </w:r>
      <w:r w:rsidR="00871880">
        <w:rPr>
          <w:rFonts w:ascii="Angsana New" w:hAnsi="Angsana New"/>
          <w:sz w:val="30"/>
          <w:szCs w:val="30"/>
        </w:rPr>
        <w:t>29</w:t>
      </w:r>
      <w:r w:rsidR="00D14E65">
        <w:rPr>
          <w:rFonts w:ascii="Angsana New" w:hAnsi="Angsana New"/>
          <w:sz w:val="30"/>
          <w:szCs w:val="30"/>
        </w:rPr>
        <w:t xml:space="preserve"> </w:t>
      </w:r>
      <w:r w:rsidR="00D14E65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3370F">
        <w:rPr>
          <w:rFonts w:ascii="Angsana New" w:hAnsi="Angsana New"/>
          <w:sz w:val="30"/>
          <w:szCs w:val="30"/>
        </w:rPr>
        <w:t>256</w:t>
      </w:r>
      <w:r w:rsidR="002D1152">
        <w:rPr>
          <w:rFonts w:ascii="Angsana New" w:hAnsi="Angsana New"/>
          <w:sz w:val="30"/>
          <w:szCs w:val="30"/>
        </w:rPr>
        <w:t>2</w:t>
      </w:r>
    </w:p>
    <w:p w:rsidR="00C41766" w:rsidRPr="00631D2B" w:rsidRDefault="00C41766" w:rsidP="00631D2B">
      <w:pPr>
        <w:pStyle w:val="FSBlank"/>
        <w:spacing w:line="240" w:lineRule="auto"/>
        <w:rPr>
          <w:sz w:val="28"/>
          <w:szCs w:val="28"/>
        </w:rPr>
      </w:pPr>
    </w:p>
    <w:p w:rsidR="00C41766" w:rsidRPr="00B62EDB" w:rsidRDefault="00C41766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C41766" w:rsidRPr="00631D2B" w:rsidRDefault="00C41766" w:rsidP="00467021">
      <w:pPr>
        <w:pStyle w:val="FSBlank"/>
        <w:rPr>
          <w:sz w:val="28"/>
          <w:szCs w:val="28"/>
        </w:rPr>
      </w:pPr>
    </w:p>
    <w:p w:rsidR="00C41766" w:rsidRPr="00B62EDB" w:rsidRDefault="00C41766" w:rsidP="00890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บริษัท  ฟูรูกาวา  เม็ททัล  (ไทยแลนด์)  จำกัด  (มหาชน) </w:t>
      </w:r>
      <w:r w:rsidRPr="00B62EDB">
        <w:rPr>
          <w:rFonts w:ascii="Angsana New" w:hAnsi="Angsana New"/>
          <w:sz w:val="30"/>
          <w:szCs w:val="30"/>
        </w:rPr>
        <w:t>“</w:t>
      </w:r>
      <w:r w:rsidRPr="00B62EDB">
        <w:rPr>
          <w:rFonts w:ascii="Angsana New" w:hAnsi="Angsana New"/>
          <w:sz w:val="30"/>
          <w:szCs w:val="30"/>
          <w:cs/>
        </w:rPr>
        <w:t>บริษัท</w:t>
      </w:r>
      <w:r w:rsidRPr="00B62EDB">
        <w:rPr>
          <w:rFonts w:ascii="Angsana New" w:hAnsi="Angsana New"/>
          <w:sz w:val="30"/>
          <w:szCs w:val="30"/>
        </w:rPr>
        <w:t xml:space="preserve">” </w:t>
      </w:r>
      <w:r w:rsidRPr="00B62EDB">
        <w:rPr>
          <w:rFonts w:ascii="Angsana New" w:hAnsi="Angsana New"/>
          <w:sz w:val="30"/>
          <w:szCs w:val="30"/>
          <w:cs/>
        </w:rPr>
        <w:t>เป็น</w:t>
      </w:r>
      <w:r w:rsidRPr="00E56F98">
        <w:rPr>
          <w:rFonts w:ascii="Angsana New" w:hAnsi="Angsana New"/>
          <w:spacing w:val="-8"/>
          <w:sz w:val="30"/>
          <w:szCs w:val="30"/>
          <w:cs/>
        </w:rPr>
        <w:t>นิติบุคคลที่</w:t>
      </w:r>
      <w:r w:rsidRPr="00E56F98">
        <w:rPr>
          <w:rFonts w:ascii="Angsana New" w:hAnsi="Angsana New"/>
          <w:spacing w:val="-8"/>
          <w:sz w:val="30"/>
          <w:szCs w:val="30"/>
          <w:cs/>
          <w:lang w:val="th-TH"/>
        </w:rPr>
        <w:t>จัดตั้งขึ้นในประเทศ</w:t>
      </w:r>
      <w:r w:rsidRPr="00B62EDB">
        <w:rPr>
          <w:rFonts w:ascii="Angsana New" w:hAnsi="Angsana New"/>
          <w:sz w:val="30"/>
          <w:szCs w:val="30"/>
          <w:cs/>
          <w:lang w:val="th-TH"/>
        </w:rPr>
        <w:t>ไทย และมี</w:t>
      </w:r>
      <w:r w:rsidR="0059486A">
        <w:rPr>
          <w:rFonts w:ascii="Angsana New" w:hAnsi="Angsana New"/>
          <w:sz w:val="30"/>
          <w:szCs w:val="30"/>
          <w:cs/>
          <w:lang w:val="th-TH"/>
        </w:rPr>
        <w:t>ที</w:t>
      </w:r>
      <w:r w:rsidR="0059486A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B62EDB">
        <w:rPr>
          <w:rFonts w:ascii="Angsana New" w:hAnsi="Angsana New"/>
          <w:sz w:val="30"/>
          <w:szCs w:val="30"/>
          <w:cs/>
          <w:lang w:val="th-TH"/>
        </w:rPr>
        <w:t>อยู่จดทะเบียนดังนี้</w:t>
      </w:r>
    </w:p>
    <w:p w:rsidR="00C41766" w:rsidRPr="00631D2B" w:rsidRDefault="00C41766" w:rsidP="00467021">
      <w:pPr>
        <w:pStyle w:val="FSBlank"/>
        <w:rPr>
          <w:sz w:val="28"/>
          <w:szCs w:val="28"/>
          <w:cs/>
        </w:rPr>
      </w:pPr>
    </w:p>
    <w:p w:rsidR="00C41766" w:rsidRPr="00B62EDB" w:rsidRDefault="00C4176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250"/>
        </w:tabs>
        <w:spacing w:line="240" w:lineRule="auto"/>
        <w:ind w:left="2520" w:right="-43" w:hanging="198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ก)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  <w:t xml:space="preserve">สำนักงานใหญ่ 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  <w:cs/>
        </w:rPr>
        <w:t>:</w:t>
      </w:r>
      <w:r w:rsidRPr="00B62EDB">
        <w:rPr>
          <w:rFonts w:ascii="Angsana New" w:hAnsi="Angsana New"/>
          <w:sz w:val="30"/>
          <w:szCs w:val="30"/>
          <w:cs/>
        </w:rPr>
        <w:tab/>
      </w:r>
      <w:r w:rsidR="008F4F83" w:rsidRPr="00B62EDB">
        <w:rPr>
          <w:rFonts w:ascii="Angsana New" w:hAnsi="Angsana New"/>
          <w:sz w:val="30"/>
          <w:szCs w:val="30"/>
        </w:rPr>
        <w:t xml:space="preserve">183 </w:t>
      </w:r>
      <w:r w:rsidR="008F4F83" w:rsidRPr="00B62EDB">
        <w:rPr>
          <w:rFonts w:ascii="Angsana New" w:hAnsi="Angsana New"/>
          <w:sz w:val="30"/>
          <w:szCs w:val="30"/>
          <w:cs/>
        </w:rPr>
        <w:t xml:space="preserve">อาคารรีเจ้นท์เฮ้าส์ ชั้น </w:t>
      </w:r>
      <w:r w:rsidR="008F4F83" w:rsidRPr="00B62EDB">
        <w:rPr>
          <w:rFonts w:ascii="Angsana New" w:hAnsi="Angsana New"/>
          <w:sz w:val="30"/>
          <w:szCs w:val="30"/>
        </w:rPr>
        <w:t xml:space="preserve">14 </w:t>
      </w:r>
      <w:r w:rsidR="008F4F83" w:rsidRPr="00B62EDB">
        <w:rPr>
          <w:rFonts w:ascii="Angsana New" w:hAnsi="Angsana New"/>
          <w:sz w:val="30"/>
          <w:szCs w:val="30"/>
          <w:cs/>
        </w:rPr>
        <w:t xml:space="preserve">ถนนราชดำริ แขวงลุมพินี เขตปทุมวัน กรุงเทพฯ </w:t>
      </w:r>
      <w:r w:rsidR="008F4F83" w:rsidRPr="00B62EDB">
        <w:rPr>
          <w:rFonts w:ascii="Angsana New" w:hAnsi="Angsana New"/>
          <w:sz w:val="30"/>
          <w:szCs w:val="30"/>
        </w:rPr>
        <w:t>10330</w:t>
      </w:r>
    </w:p>
    <w:p w:rsidR="00C41766" w:rsidRPr="00631D2B" w:rsidRDefault="00C41766" w:rsidP="00467021">
      <w:pPr>
        <w:pStyle w:val="FSBlank"/>
        <w:rPr>
          <w:sz w:val="28"/>
          <w:szCs w:val="28"/>
          <w:cs/>
          <w:lang w:val="th-TH"/>
        </w:rPr>
      </w:pPr>
    </w:p>
    <w:p w:rsidR="00C41766" w:rsidRPr="00B62EDB" w:rsidRDefault="00C4176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250"/>
        </w:tabs>
        <w:spacing w:line="240" w:lineRule="auto"/>
        <w:ind w:left="2520" w:right="-43" w:hanging="198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B62EDB">
        <w:rPr>
          <w:rFonts w:ascii="Angsana New" w:hAnsi="Angsana New"/>
          <w:sz w:val="30"/>
          <w:szCs w:val="30"/>
          <w:cs/>
          <w:lang w:val="th-TH"/>
        </w:rPr>
        <w:t>ข)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  <w:t>โรงงาน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</w:rPr>
        <w:t xml:space="preserve">: </w:t>
      </w:r>
      <w:r w:rsidRPr="00B62EDB">
        <w:rPr>
          <w:rFonts w:ascii="Angsana New" w:hAnsi="Angsana New"/>
          <w:sz w:val="30"/>
          <w:szCs w:val="30"/>
          <w:cs/>
          <w:lang w:val="th-TH"/>
        </w:rPr>
        <w:tab/>
      </w:r>
      <w:r w:rsidRPr="00B62EDB">
        <w:rPr>
          <w:rFonts w:ascii="Angsana New" w:hAnsi="Angsana New"/>
          <w:sz w:val="30"/>
          <w:szCs w:val="30"/>
        </w:rPr>
        <w:t>213</w:t>
      </w:r>
      <w:r w:rsidRPr="00B62EDB">
        <w:rPr>
          <w:rFonts w:ascii="Angsana New" w:hAnsi="Angsana New"/>
          <w:sz w:val="30"/>
          <w:szCs w:val="30"/>
          <w:cs/>
          <w:lang w:val="th-TH"/>
        </w:rPr>
        <w:t xml:space="preserve"> หมู่ 4 ถนนมิตรภาพ กม. </w:t>
      </w:r>
      <w:r w:rsidRPr="00B62EDB">
        <w:rPr>
          <w:rFonts w:ascii="Angsana New" w:hAnsi="Angsana New"/>
          <w:sz w:val="30"/>
          <w:szCs w:val="30"/>
        </w:rPr>
        <w:t>125</w:t>
      </w:r>
      <w:r w:rsidRPr="00B62EDB">
        <w:rPr>
          <w:rFonts w:ascii="Angsana New" w:hAnsi="Angsana New"/>
          <w:sz w:val="30"/>
          <w:szCs w:val="30"/>
          <w:cs/>
        </w:rPr>
        <w:t xml:space="preserve"> </w:t>
      </w:r>
      <w:r w:rsidRPr="00B62EDB">
        <w:rPr>
          <w:rFonts w:ascii="Angsana New" w:hAnsi="Angsana New"/>
          <w:sz w:val="30"/>
          <w:szCs w:val="30"/>
          <w:cs/>
          <w:lang w:val="th-TH"/>
        </w:rPr>
        <w:t>ตำบลทับกวาง อำเภอแก่งคอย สระบุรี 18260</w:t>
      </w:r>
    </w:p>
    <w:p w:rsidR="00C41766" w:rsidRPr="00631D2B" w:rsidRDefault="00C41766" w:rsidP="00631D2B">
      <w:pPr>
        <w:pStyle w:val="FSBlank"/>
        <w:spacing w:line="240" w:lineRule="auto"/>
        <w:rPr>
          <w:sz w:val="28"/>
          <w:szCs w:val="28"/>
          <w:cs/>
        </w:rPr>
      </w:pPr>
    </w:p>
    <w:p w:rsidR="00C41766" w:rsidRPr="00B62EDB" w:rsidRDefault="00C41766" w:rsidP="00D045F1">
      <w:pPr>
        <w:pStyle w:val="FSBlank"/>
        <w:rPr>
          <w:sz w:val="30"/>
          <w:szCs w:val="30"/>
        </w:rPr>
      </w:pPr>
      <w:r w:rsidRPr="00D045F1">
        <w:rPr>
          <w:sz w:val="30"/>
          <w:szCs w:val="30"/>
          <w:cs/>
        </w:rPr>
        <w:t>บริษัทจ</w:t>
      </w:r>
      <w:r w:rsidRPr="00B62EDB">
        <w:rPr>
          <w:sz w:val="30"/>
          <w:szCs w:val="30"/>
          <w:cs/>
          <w:lang w:val="th-TH"/>
        </w:rPr>
        <w:t>ดทะเบียนกับตลาดหลักทรัพย์แห่งประเทศไทย</w:t>
      </w:r>
      <w:r w:rsidRPr="00B62EDB">
        <w:rPr>
          <w:sz w:val="30"/>
          <w:szCs w:val="30"/>
        </w:rPr>
        <w:t xml:space="preserve"> </w:t>
      </w:r>
      <w:r w:rsidRPr="00B62EDB">
        <w:rPr>
          <w:sz w:val="30"/>
          <w:szCs w:val="30"/>
          <w:cs/>
        </w:rPr>
        <w:t>เมื่อปี 2539</w:t>
      </w:r>
    </w:p>
    <w:p w:rsidR="0061056C" w:rsidRPr="00631D2B" w:rsidRDefault="0061056C" w:rsidP="00631D2B">
      <w:pPr>
        <w:pStyle w:val="FSBlank"/>
        <w:spacing w:line="240" w:lineRule="auto"/>
        <w:rPr>
          <w:sz w:val="28"/>
          <w:szCs w:val="28"/>
        </w:rPr>
      </w:pPr>
    </w:p>
    <w:p w:rsidR="001074E3" w:rsidRPr="00B62EDB" w:rsidRDefault="001074E3" w:rsidP="00D045F1">
      <w:pPr>
        <w:pStyle w:val="FSBlank"/>
        <w:rPr>
          <w:sz w:val="30"/>
          <w:szCs w:val="30"/>
        </w:rPr>
      </w:pPr>
      <w:r w:rsidRPr="00B62EDB">
        <w:rPr>
          <w:sz w:val="30"/>
          <w:szCs w:val="30"/>
          <w:cs/>
        </w:rPr>
        <w:t>บริษัทใหญ่</w:t>
      </w:r>
      <w:r w:rsidR="00D51D4D">
        <w:rPr>
          <w:rFonts w:hint="cs"/>
          <w:sz w:val="30"/>
          <w:szCs w:val="30"/>
          <w:cs/>
        </w:rPr>
        <w:t>และบริษัทใหญ่ในลำดับสูงสุด</w:t>
      </w:r>
      <w:r w:rsidRPr="00B62EDB">
        <w:rPr>
          <w:sz w:val="30"/>
          <w:szCs w:val="30"/>
          <w:cs/>
        </w:rPr>
        <w:t xml:space="preserve">ในระหว่างงวดได้แก่ </w:t>
      </w:r>
      <w:r w:rsidRPr="00B62EDB">
        <w:rPr>
          <w:sz w:val="30"/>
          <w:szCs w:val="30"/>
        </w:rPr>
        <w:t>Furukawa Electric Co., Ltd.</w:t>
      </w:r>
      <w:r w:rsidRPr="00B62EDB">
        <w:rPr>
          <w:sz w:val="30"/>
          <w:szCs w:val="30"/>
          <w:cs/>
        </w:rPr>
        <w:t xml:space="preserve"> (ถือหุ้นร้อยละ 42</w:t>
      </w:r>
      <w:r w:rsidR="009B691D" w:rsidRPr="00B62EDB">
        <w:rPr>
          <w:rFonts w:hint="cs"/>
          <w:sz w:val="30"/>
          <w:szCs w:val="30"/>
          <w:cs/>
        </w:rPr>
        <w:t>.25</w:t>
      </w:r>
      <w:r w:rsidRPr="00B62EDB">
        <w:rPr>
          <w:sz w:val="30"/>
          <w:szCs w:val="30"/>
          <w:cs/>
        </w:rPr>
        <w:t xml:space="preserve">) </w:t>
      </w:r>
      <w:r w:rsidRPr="00D51D4D">
        <w:rPr>
          <w:spacing w:val="-4"/>
          <w:sz w:val="30"/>
          <w:szCs w:val="30"/>
          <w:cs/>
        </w:rPr>
        <w:t>ซึ่งเป็นบริษัทที่จัดตั้งขึ้น</w:t>
      </w:r>
      <w:r w:rsidRPr="00B62EDB">
        <w:rPr>
          <w:sz w:val="30"/>
          <w:szCs w:val="30"/>
          <w:cs/>
        </w:rPr>
        <w:t>ในประเทศญี่ปุ่น</w:t>
      </w:r>
    </w:p>
    <w:p w:rsidR="00C41766" w:rsidRPr="00631D2B" w:rsidRDefault="00C41766" w:rsidP="00467021">
      <w:pPr>
        <w:pStyle w:val="FSBlank"/>
        <w:rPr>
          <w:sz w:val="28"/>
          <w:szCs w:val="28"/>
        </w:rPr>
      </w:pPr>
    </w:p>
    <w:p w:rsidR="00C41766" w:rsidRPr="00B62EDB" w:rsidRDefault="00C41766" w:rsidP="00D045F1">
      <w:pPr>
        <w:pStyle w:val="FSBlank"/>
        <w:rPr>
          <w:sz w:val="30"/>
          <w:szCs w:val="30"/>
        </w:rPr>
      </w:pPr>
      <w:r w:rsidRPr="00D045F1">
        <w:rPr>
          <w:sz w:val="30"/>
          <w:szCs w:val="30"/>
          <w:cs/>
        </w:rPr>
        <w:t>บริษัทดำเนินธุรกิจ</w:t>
      </w:r>
      <w:r w:rsidRPr="00B62EDB">
        <w:rPr>
          <w:sz w:val="30"/>
          <w:szCs w:val="30"/>
          <w:cs/>
          <w:lang w:val="th-TH"/>
        </w:rPr>
        <w:t>หลักเกี่ยวกับการผลิตและจำ</w:t>
      </w:r>
      <w:r w:rsidR="0059486A">
        <w:rPr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>
        <w:rPr>
          <w:sz w:val="30"/>
          <w:szCs w:val="30"/>
          <w:cs/>
          <w:lang w:val="th-TH"/>
        </w:rPr>
        <w:t xml:space="preserve">ๆ </w:t>
      </w:r>
      <w:r w:rsidRPr="00B62EDB">
        <w:rPr>
          <w:sz w:val="30"/>
          <w:szCs w:val="30"/>
          <w:cs/>
          <w:lang w:val="th-TH"/>
        </w:rPr>
        <w:t>ซึ่งเป็นส่วนประกอบที่สำคัญ</w:t>
      </w:r>
      <w:r w:rsidR="00642297">
        <w:rPr>
          <w:sz w:val="30"/>
          <w:szCs w:val="30"/>
          <w:cs/>
          <w:lang w:val="th-TH"/>
        </w:rPr>
        <w:br/>
      </w:r>
      <w:r w:rsidRPr="00B62EDB">
        <w:rPr>
          <w:sz w:val="30"/>
          <w:szCs w:val="30"/>
          <w:cs/>
          <w:lang w:val="th-TH"/>
        </w:rPr>
        <w:t>ที่</w:t>
      </w:r>
      <w:r w:rsidRPr="00D045F1">
        <w:rPr>
          <w:sz w:val="30"/>
          <w:szCs w:val="30"/>
          <w:cs/>
        </w:rPr>
        <w:t xml:space="preserve">จะนำไปใช้ในอุตสาหกรรมการผลิตเครื่องปรับอากาศและตู้เย็น </w:t>
      </w:r>
    </w:p>
    <w:p w:rsidR="00C41766" w:rsidRPr="00631D2B" w:rsidRDefault="00C41766" w:rsidP="00467021">
      <w:pPr>
        <w:pStyle w:val="FSBlank"/>
        <w:rPr>
          <w:sz w:val="28"/>
          <w:szCs w:val="28"/>
          <w:cs/>
        </w:rPr>
      </w:pPr>
    </w:p>
    <w:p w:rsidR="00842F07" w:rsidRPr="00B62EDB" w:rsidRDefault="0077658B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77658B" w:rsidRPr="00631D2B" w:rsidRDefault="0077658B" w:rsidP="00467021">
      <w:pPr>
        <w:pStyle w:val="FSBlank"/>
        <w:rPr>
          <w:sz w:val="28"/>
          <w:szCs w:val="28"/>
        </w:rPr>
      </w:pPr>
    </w:p>
    <w:p w:rsidR="0077658B" w:rsidRPr="00652BCC" w:rsidRDefault="0077658B" w:rsidP="00556D60">
      <w:pPr>
        <w:pStyle w:val="BodyText2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652BC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1074E3" w:rsidRPr="00631D2B" w:rsidRDefault="001074E3" w:rsidP="00467021">
      <w:pPr>
        <w:pStyle w:val="FSBlank"/>
        <w:rPr>
          <w:sz w:val="28"/>
          <w:szCs w:val="28"/>
        </w:rPr>
      </w:pPr>
    </w:p>
    <w:p w:rsidR="001074E3" w:rsidRPr="00B62EDB" w:rsidRDefault="001074E3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B62EDB">
        <w:rPr>
          <w:rFonts w:ascii="Angsana New" w:hAnsi="Angsana New"/>
          <w:sz w:val="30"/>
          <w:szCs w:val="30"/>
        </w:rPr>
        <w:t xml:space="preserve">34 </w:t>
      </w:r>
      <w:r w:rsidRPr="00B62EDB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B62EDB">
        <w:rPr>
          <w:rFonts w:ascii="Angsana New" w:hAnsi="Angsana New"/>
          <w:sz w:val="30"/>
          <w:szCs w:val="30"/>
        </w:rPr>
        <w:t>25</w:t>
      </w:r>
      <w:r w:rsidR="00E11B9F">
        <w:rPr>
          <w:rFonts w:ascii="Angsana New" w:hAnsi="Angsana New"/>
          <w:sz w:val="30"/>
          <w:szCs w:val="30"/>
        </w:rPr>
        <w:t>61</w:t>
      </w:r>
      <w:r w:rsidRPr="00B62EDB">
        <w:rPr>
          <w:rFonts w:ascii="Angsana New" w:hAnsi="Angsana New"/>
          <w:sz w:val="30"/>
          <w:szCs w:val="30"/>
        </w:rPr>
        <w:t xml:space="preserve">) </w:t>
      </w:r>
      <w:r w:rsidRPr="00B62EDB">
        <w:rPr>
          <w:rFonts w:ascii="Angsana New" w:hAnsi="Angsana New"/>
          <w:sz w:val="30"/>
          <w:szCs w:val="30"/>
          <w:cs/>
        </w:rPr>
        <w:t>เรื่อง</w:t>
      </w:r>
      <w:r w:rsidR="00467021">
        <w:rPr>
          <w:rFonts w:ascii="Angsana New" w:hAnsi="Angsana New"/>
          <w:sz w:val="30"/>
          <w:szCs w:val="30"/>
        </w:rPr>
        <w:br/>
      </w:r>
      <w:r w:rsidR="00F52C7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62EDB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62ED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</w:t>
      </w:r>
      <w:r w:rsidR="003138F2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Pr="00B62EDB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B62EDB">
        <w:rPr>
          <w:rFonts w:ascii="Angsana New" w:hAnsi="Angsana New"/>
          <w:sz w:val="30"/>
          <w:szCs w:val="30"/>
        </w:rPr>
        <w:t xml:space="preserve"> </w:t>
      </w:r>
    </w:p>
    <w:p w:rsidR="00631D2B" w:rsidRPr="00631D2B" w:rsidRDefault="00631D2B" w:rsidP="00631D2B">
      <w:pPr>
        <w:pStyle w:val="FSBlank"/>
        <w:rPr>
          <w:sz w:val="28"/>
          <w:szCs w:val="28"/>
        </w:rPr>
      </w:pPr>
    </w:p>
    <w:p w:rsidR="00B62EDB" w:rsidRPr="00997EA0" w:rsidRDefault="001074E3" w:rsidP="00D045F1">
      <w:pPr>
        <w:pStyle w:val="FSBlank"/>
        <w:rPr>
          <w:spacing w:val="-2"/>
          <w:sz w:val="30"/>
          <w:szCs w:val="30"/>
        </w:rPr>
      </w:pPr>
      <w:r w:rsidRPr="00D045F1">
        <w:rPr>
          <w:sz w:val="30"/>
          <w:szCs w:val="30"/>
          <w:cs/>
        </w:rPr>
        <w:t>งบการเงิน</w:t>
      </w:r>
      <w:r w:rsidRPr="00B62EDB">
        <w:rPr>
          <w:sz w:val="30"/>
          <w:szCs w:val="30"/>
          <w:cs/>
        </w:rPr>
        <w:t>ระหว่างกาลนี้จัดทำขึ้นเพื่อให้ข้อมูลเพิ่มเติมจากงบการเงินสำหร</w:t>
      </w:r>
      <w:r w:rsidR="00FC6073">
        <w:rPr>
          <w:sz w:val="30"/>
          <w:szCs w:val="30"/>
          <w:cs/>
        </w:rPr>
        <w:t xml:space="preserve">ับปีสิ้นสุดวันที่ 31 ธันวาคม </w:t>
      </w:r>
      <w:r w:rsidR="006F3994">
        <w:rPr>
          <w:sz w:val="30"/>
          <w:szCs w:val="30"/>
        </w:rPr>
        <w:t>256</w:t>
      </w:r>
      <w:r w:rsidR="0026457B">
        <w:rPr>
          <w:sz w:val="30"/>
          <w:szCs w:val="30"/>
        </w:rPr>
        <w:t>1</w:t>
      </w:r>
      <w:r w:rsidR="00467021">
        <w:rPr>
          <w:sz w:val="30"/>
          <w:szCs w:val="30"/>
        </w:rPr>
        <w:br/>
      </w:r>
      <w:r w:rsidRPr="000E09B7">
        <w:rPr>
          <w:spacing w:val="-2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>
        <w:rPr>
          <w:spacing w:val="-2"/>
          <w:sz w:val="30"/>
          <w:szCs w:val="30"/>
        </w:rPr>
        <w:t xml:space="preserve"> </w:t>
      </w:r>
      <w:r w:rsidRPr="00FC6073">
        <w:rPr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FC6073">
        <w:rPr>
          <w:spacing w:val="-2"/>
          <w:sz w:val="30"/>
          <w:szCs w:val="30"/>
          <w:cs/>
        </w:rPr>
        <w:t>สิ้นสุด</w:t>
      </w:r>
      <w:r w:rsidRPr="00997EA0">
        <w:rPr>
          <w:sz w:val="30"/>
          <w:szCs w:val="30"/>
          <w:cs/>
        </w:rPr>
        <w:t xml:space="preserve">วันที่ </w:t>
      </w:r>
      <w:r w:rsidR="00FC6073" w:rsidRPr="00997EA0">
        <w:rPr>
          <w:sz w:val="30"/>
          <w:szCs w:val="30"/>
        </w:rPr>
        <w:t>31</w:t>
      </w:r>
      <w:r w:rsidR="00FC6073" w:rsidRPr="00997EA0">
        <w:rPr>
          <w:sz w:val="30"/>
          <w:szCs w:val="30"/>
          <w:cs/>
        </w:rPr>
        <w:t xml:space="preserve"> ธันวาคม </w:t>
      </w:r>
      <w:r w:rsidR="00FC6073" w:rsidRPr="00997EA0">
        <w:rPr>
          <w:sz w:val="30"/>
          <w:szCs w:val="30"/>
        </w:rPr>
        <w:t>25</w:t>
      </w:r>
      <w:r w:rsidR="006F3994">
        <w:rPr>
          <w:sz w:val="30"/>
          <w:szCs w:val="30"/>
        </w:rPr>
        <w:t>6</w:t>
      </w:r>
      <w:r w:rsidR="0026457B">
        <w:rPr>
          <w:sz w:val="30"/>
          <w:szCs w:val="30"/>
        </w:rPr>
        <w:t>1</w:t>
      </w:r>
    </w:p>
    <w:p w:rsidR="001074E3" w:rsidRDefault="00467021" w:rsidP="00D04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96B00" w:rsidRPr="00B62EDB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</w:t>
      </w:r>
      <w:r w:rsidR="00C96B00" w:rsidRPr="00B62EDB">
        <w:rPr>
          <w:rFonts w:ascii="Angsana New" w:hAnsi="Angsana New"/>
          <w:spacing w:val="6"/>
          <w:sz w:val="30"/>
          <w:szCs w:val="30"/>
          <w:cs/>
        </w:rPr>
        <w:t>สิ้นสุด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 xml:space="preserve">วันที่ </w:t>
      </w:r>
      <w:r w:rsidR="00C96B00" w:rsidRPr="00B62EDB">
        <w:rPr>
          <w:rFonts w:ascii="Angsana New" w:hAnsi="Angsana New"/>
          <w:spacing w:val="10"/>
          <w:sz w:val="30"/>
          <w:szCs w:val="30"/>
        </w:rPr>
        <w:t xml:space="preserve">31 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 xml:space="preserve">ธันวาคม </w:t>
      </w:r>
      <w:r w:rsidR="006F3994">
        <w:rPr>
          <w:rFonts w:ascii="Angsana New" w:hAnsi="Angsana New"/>
          <w:spacing w:val="10"/>
          <w:sz w:val="30"/>
          <w:szCs w:val="30"/>
        </w:rPr>
        <w:t>256</w:t>
      </w:r>
      <w:r w:rsidR="0026457B">
        <w:rPr>
          <w:rFonts w:ascii="Angsana New" w:hAnsi="Angsana New"/>
          <w:spacing w:val="10"/>
          <w:sz w:val="30"/>
          <w:szCs w:val="30"/>
        </w:rPr>
        <w:t>1</w:t>
      </w:r>
      <w:r w:rsidR="00C96B00" w:rsidRPr="00B62EDB">
        <w:rPr>
          <w:rFonts w:ascii="Angsana New" w:hAnsi="Angsana New"/>
          <w:spacing w:val="10"/>
          <w:sz w:val="30"/>
          <w:szCs w:val="30"/>
        </w:rPr>
        <w:t xml:space="preserve"> </w:t>
      </w:r>
      <w:r w:rsidR="006F3994">
        <w:rPr>
          <w:rFonts w:ascii="Angsana New" w:hAnsi="Angsana New" w:hint="cs"/>
          <w:spacing w:val="10"/>
          <w:sz w:val="30"/>
          <w:szCs w:val="30"/>
          <w:cs/>
        </w:rPr>
        <w:t>ยกเว้น</w:t>
      </w:r>
      <w:r w:rsidR="00C96B00" w:rsidRPr="00B62EDB">
        <w:rPr>
          <w:rFonts w:ascii="Angsana New" w:hAnsi="Angsana New"/>
          <w:spacing w:val="10"/>
          <w:sz w:val="30"/>
          <w:szCs w:val="30"/>
          <w:cs/>
        </w:rPr>
        <w:t>กรณี</w:t>
      </w:r>
      <w:r w:rsidR="00C96B00" w:rsidRPr="00B62EDB">
        <w:rPr>
          <w:rFonts w:ascii="Angsana New" w:hAnsi="Angsana New"/>
          <w:spacing w:val="6"/>
          <w:sz w:val="30"/>
          <w:szCs w:val="30"/>
          <w:cs/>
        </w:rPr>
        <w:t>ที่บริษัท</w:t>
      </w:r>
      <w:r w:rsidR="00C96B00" w:rsidRPr="00B62EDB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</w:t>
      </w:r>
      <w:r w:rsidR="00C96B00" w:rsidRPr="00D045F1">
        <w:rPr>
          <w:rFonts w:ascii="Angsana New" w:hAnsi="Angsana New"/>
          <w:sz w:val="30"/>
          <w:szCs w:val="30"/>
          <w:cs/>
        </w:rPr>
        <w:t xml:space="preserve">ใหม่ซึ่งมีผลบังคับใช้สำหรับรอบระยะเวลาบัญชีที่เริ่มในหรือหลังวันที่ </w:t>
      </w:r>
      <w:r w:rsidR="00C96B00" w:rsidRPr="00D045F1">
        <w:rPr>
          <w:rFonts w:ascii="Angsana New" w:hAnsi="Angsana New"/>
          <w:sz w:val="30"/>
          <w:szCs w:val="30"/>
        </w:rPr>
        <w:t xml:space="preserve">1 </w:t>
      </w:r>
      <w:r w:rsidR="00C96B00" w:rsidRPr="00D045F1">
        <w:rPr>
          <w:rFonts w:ascii="Angsana New" w:hAnsi="Angsana New"/>
          <w:sz w:val="30"/>
          <w:szCs w:val="30"/>
          <w:cs/>
        </w:rPr>
        <w:t xml:space="preserve">มกราคม </w:t>
      </w:r>
      <w:r w:rsidR="006F3994" w:rsidRPr="00D045F1">
        <w:rPr>
          <w:rFonts w:ascii="Angsana New" w:hAnsi="Angsana New"/>
          <w:sz w:val="30"/>
          <w:szCs w:val="30"/>
        </w:rPr>
        <w:t>256</w:t>
      </w:r>
      <w:r w:rsidR="0026457B" w:rsidRPr="00D045F1">
        <w:rPr>
          <w:rFonts w:ascii="Angsana New" w:hAnsi="Angsana New"/>
          <w:sz w:val="30"/>
          <w:szCs w:val="30"/>
        </w:rPr>
        <w:t>2</w:t>
      </w:r>
      <w:r w:rsidR="00C96B00" w:rsidRPr="00D045F1">
        <w:rPr>
          <w:rFonts w:ascii="Angsana New" w:hAnsi="Angsana New"/>
          <w:sz w:val="30"/>
          <w:szCs w:val="30"/>
        </w:rPr>
        <w:t xml:space="preserve"> </w:t>
      </w:r>
      <w:r w:rsidR="00C96B00" w:rsidRPr="00D045F1">
        <w:rPr>
          <w:rFonts w:ascii="Angsana New" w:hAnsi="Angsana New"/>
          <w:sz w:val="30"/>
          <w:szCs w:val="30"/>
          <w:cs/>
        </w:rPr>
        <w:t>ทุกฉบับมาถือปฏิบัติ</w:t>
      </w:r>
    </w:p>
    <w:p w:rsidR="00D50C1D" w:rsidRPr="00D045F1" w:rsidRDefault="00D50C1D" w:rsidP="00D04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F3994" w:rsidRDefault="00D50C1D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0C1D">
        <w:rPr>
          <w:rFonts w:ascii="Angsana New" w:hAnsi="Angsana New" w:hint="cs"/>
          <w:sz w:val="30"/>
          <w:szCs w:val="30"/>
          <w:cs/>
        </w:rPr>
        <w:t>โดยมีการเปลี่ยนแปลงที่สำคัญคือ</w:t>
      </w:r>
      <w:r w:rsidRPr="00D50C1D">
        <w:rPr>
          <w:rFonts w:ascii="Angsana New" w:hAnsi="Angsana New"/>
          <w:sz w:val="30"/>
          <w:szCs w:val="30"/>
        </w:rPr>
        <w:t xml:space="preserve"> </w:t>
      </w:r>
      <w:r w:rsidRPr="00D50C1D">
        <w:rPr>
          <w:rFonts w:ascii="Angsana New" w:hAnsi="Angsana New" w:hint="cs"/>
          <w:sz w:val="30"/>
          <w:szCs w:val="30"/>
          <w:cs/>
        </w:rPr>
        <w:t xml:space="preserve">บริษัทได้นำมาตรฐานการรายงานทางการเงิน </w:t>
      </w:r>
      <w:r w:rsidRPr="00D50C1D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50C1D">
        <w:rPr>
          <w:rFonts w:ascii="Angsana New" w:hAnsi="Angsana New"/>
          <w:sz w:val="30"/>
          <w:szCs w:val="30"/>
        </w:rPr>
        <w:t>15</w:t>
      </w:r>
      <w:r w:rsidRPr="00D50C1D">
        <w:rPr>
          <w:rFonts w:ascii="Angsana New" w:hAnsi="Angsana New"/>
          <w:sz w:val="30"/>
          <w:szCs w:val="30"/>
          <w:cs/>
        </w:rPr>
        <w:t xml:space="preserve"> เรื่อง </w:t>
      </w:r>
      <w:r w:rsidRPr="00E11B9F">
        <w:rPr>
          <w:rFonts w:ascii="Angsana New" w:hAnsi="Angsana New"/>
          <w:i/>
          <w:iCs/>
          <w:sz w:val="30"/>
          <w:szCs w:val="30"/>
          <w:cs/>
        </w:rPr>
        <w:t>รายได้จากสัญญา</w:t>
      </w:r>
      <w:r w:rsidR="008C3BF7" w:rsidRPr="00E11B9F">
        <w:rPr>
          <w:rFonts w:ascii="Angsana New" w:hAnsi="Angsana New"/>
          <w:i/>
          <w:iCs/>
          <w:sz w:val="30"/>
          <w:szCs w:val="30"/>
        </w:rPr>
        <w:br/>
      </w:r>
      <w:r w:rsidRPr="00E11B9F">
        <w:rPr>
          <w:rFonts w:ascii="Angsana New" w:hAnsi="Angsana New"/>
          <w:i/>
          <w:iCs/>
          <w:sz w:val="30"/>
          <w:szCs w:val="30"/>
          <w:cs/>
        </w:rPr>
        <w:t>ที่ทำกับลูกค้า</w:t>
      </w:r>
      <w:r w:rsidRPr="00D50C1D">
        <w:rPr>
          <w:rFonts w:ascii="Angsana New" w:hAnsi="Angsana New"/>
          <w:sz w:val="30"/>
          <w:szCs w:val="30"/>
          <w:cs/>
        </w:rPr>
        <w:t xml:space="preserve"> </w:t>
      </w:r>
      <w:r w:rsidRPr="00D50C1D">
        <w:rPr>
          <w:rFonts w:ascii="Angsana New" w:hAnsi="Angsana New"/>
          <w:sz w:val="30"/>
          <w:szCs w:val="30"/>
        </w:rPr>
        <w:t xml:space="preserve">(“TFRS 15”) </w:t>
      </w:r>
      <w:r w:rsidRPr="00D50C1D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D50C1D">
        <w:rPr>
          <w:rFonts w:ascii="Angsana New" w:hAnsi="Angsana New"/>
          <w:sz w:val="30"/>
          <w:szCs w:val="30"/>
        </w:rPr>
        <w:t xml:space="preserve">18 </w:t>
      </w:r>
      <w:r w:rsidRPr="00D50C1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E11B9F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D50C1D">
        <w:rPr>
          <w:rFonts w:ascii="Angsana New" w:hAnsi="Angsana New" w:hint="cs"/>
          <w:sz w:val="30"/>
          <w:szCs w:val="30"/>
          <w:cs/>
        </w:rPr>
        <w:t xml:space="preserve"> </w:t>
      </w:r>
      <w:r w:rsidRPr="00D50C1D">
        <w:rPr>
          <w:rFonts w:ascii="Angsana New" w:hAnsi="Angsana New"/>
          <w:sz w:val="30"/>
          <w:szCs w:val="30"/>
        </w:rPr>
        <w:t xml:space="preserve">(“TAS 18”) </w:t>
      </w:r>
      <w:r w:rsidRPr="00D50C1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50C1D">
        <w:rPr>
          <w:rFonts w:ascii="Angsana New" w:hAnsi="Angsana New"/>
          <w:sz w:val="30"/>
          <w:szCs w:val="30"/>
        </w:rPr>
        <w:t xml:space="preserve">11 </w:t>
      </w:r>
      <w:r w:rsidRPr="00D50C1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E11B9F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D50C1D">
        <w:rPr>
          <w:rFonts w:ascii="Angsana New" w:hAnsi="Angsana New"/>
          <w:sz w:val="30"/>
          <w:szCs w:val="30"/>
          <w:cs/>
        </w:rPr>
        <w:t xml:space="preserve"> </w:t>
      </w:r>
      <w:r w:rsidRPr="00D50C1D">
        <w:rPr>
          <w:rFonts w:ascii="Angsana New" w:hAnsi="Angsana New"/>
          <w:sz w:val="30"/>
          <w:szCs w:val="30"/>
        </w:rPr>
        <w:t>(“TAS 11”)</w:t>
      </w:r>
      <w:r w:rsidRPr="00D50C1D">
        <w:rPr>
          <w:rFonts w:ascii="Angsana New" w:hAnsi="Angsana New" w:hint="cs"/>
          <w:sz w:val="30"/>
          <w:szCs w:val="30"/>
          <w:cs/>
        </w:rPr>
        <w:t xml:space="preserve"> และการตีความมาตรฐานการรายงานทางการเงินที่เกี่ยวข้อง</w:t>
      </w:r>
    </w:p>
    <w:p w:rsidR="00D50C1D" w:rsidRPr="00D045F1" w:rsidRDefault="00D50C1D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F3994" w:rsidRDefault="00D50C1D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0C1D">
        <w:rPr>
          <w:rFonts w:asciiTheme="majorBidi" w:hAnsiTheme="majorBidi" w:cstheme="majorBidi"/>
          <w:sz w:val="30"/>
          <w:szCs w:val="30"/>
          <w:cs/>
        </w:rPr>
        <w:t>ตาม</w:t>
      </w:r>
      <w:r w:rsidRPr="00D50C1D">
        <w:rPr>
          <w:rFonts w:ascii="Angsana New" w:hAnsi="Angsana New"/>
          <w:sz w:val="30"/>
          <w:szCs w:val="30"/>
        </w:rPr>
        <w:t xml:space="preserve"> TFRS 15</w:t>
      </w:r>
      <w:r w:rsidRPr="00D50C1D">
        <w:rPr>
          <w:rFonts w:ascii="Angsana New" w:hAnsi="Angsana New"/>
          <w:sz w:val="30"/>
          <w:szCs w:val="30"/>
          <w:cs/>
        </w:rPr>
        <w:t xml:space="preserve"> บริษัทรับรู้รายได้เมื่อ</w:t>
      </w:r>
      <w:r w:rsidRPr="00D50C1D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D50C1D">
        <w:rPr>
          <w:rFonts w:ascii="Angsana New" w:hAnsi="Angsana New"/>
          <w:sz w:val="30"/>
          <w:szCs w:val="30"/>
          <w:cs/>
        </w:rPr>
        <w:t>ควบคุม</w:t>
      </w:r>
      <w:r w:rsidRPr="00D50C1D">
        <w:rPr>
          <w:rFonts w:ascii="Angsana New" w:hAnsi="Angsana New" w:hint="cs"/>
          <w:sz w:val="30"/>
          <w:szCs w:val="30"/>
          <w:cs/>
        </w:rPr>
        <w:t>ใน</w:t>
      </w:r>
      <w:r w:rsidRPr="00D50C1D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D50C1D">
        <w:rPr>
          <w:rFonts w:ascii="Angsana New" w:hAnsi="Angsana New"/>
          <w:sz w:val="30"/>
          <w:szCs w:val="30"/>
        </w:rPr>
        <w:t xml:space="preserve"> </w:t>
      </w:r>
      <w:r w:rsidRPr="00D50C1D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="00D62D50">
        <w:rPr>
          <w:rFonts w:ascii="Angsana New" w:hAnsi="Angsana New"/>
          <w:sz w:val="30"/>
          <w:szCs w:val="30"/>
          <w:cs/>
        </w:rPr>
        <w:t>บริษัท</w:t>
      </w:r>
      <w:r w:rsidRPr="00D50C1D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D50C1D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D50C1D">
        <w:rPr>
          <w:rFonts w:ascii="Angsana New" w:hAnsi="Angsana New" w:hint="cs"/>
          <w:sz w:val="30"/>
          <w:szCs w:val="30"/>
          <w:cs/>
        </w:rPr>
        <w:t>วิจารณญาณ</w:t>
      </w:r>
      <w:r w:rsidRPr="00D50C1D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D50C1D">
        <w:rPr>
          <w:rFonts w:ascii="Angsana New" w:hAnsi="Angsana New" w:hint="cs"/>
          <w:sz w:val="30"/>
          <w:szCs w:val="30"/>
          <w:cs/>
        </w:rPr>
        <w:t xml:space="preserve"> </w:t>
      </w:r>
      <w:r w:rsidRPr="00D50C1D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D50C1D">
        <w:rPr>
          <w:rFonts w:ascii="Angsana New" w:hAnsi="Angsana New"/>
          <w:sz w:val="30"/>
          <w:szCs w:val="30"/>
        </w:rPr>
        <w:t xml:space="preserve">TAS 18 </w:t>
      </w:r>
      <w:r w:rsidRPr="00D50C1D">
        <w:rPr>
          <w:rFonts w:ascii="Angsana New" w:hAnsi="Angsana New" w:hint="cs"/>
          <w:sz w:val="30"/>
          <w:szCs w:val="30"/>
          <w:cs/>
        </w:rPr>
        <w:t>บริษัท</w:t>
      </w:r>
      <w:r w:rsidRPr="00D50C1D">
        <w:rPr>
          <w:rFonts w:ascii="Angsana New" w:hAnsi="Angsana New"/>
          <w:sz w:val="30"/>
          <w:szCs w:val="30"/>
          <w:cs/>
        </w:rPr>
        <w:t>รับรู้รายได้</w:t>
      </w:r>
      <w:r w:rsidRPr="00D50C1D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D50C1D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D50C1D">
        <w:rPr>
          <w:rFonts w:ascii="Angsana New" w:hAnsi="Angsana New" w:hint="cs"/>
          <w:sz w:val="30"/>
          <w:szCs w:val="30"/>
          <w:cs/>
        </w:rPr>
        <w:t xml:space="preserve"> </w:t>
      </w:r>
      <w:r w:rsidR="00D62D50">
        <w:rPr>
          <w:rFonts w:ascii="Angsana New" w:hAnsi="Angsana New"/>
          <w:sz w:val="30"/>
          <w:szCs w:val="30"/>
          <w:cs/>
        </w:rPr>
        <w:t>บริษัท</w:t>
      </w:r>
      <w:r w:rsidRPr="00D50C1D">
        <w:rPr>
          <w:rFonts w:ascii="Angsana New" w:hAnsi="Angsana New"/>
          <w:sz w:val="30"/>
          <w:szCs w:val="30"/>
          <w:cs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D50C1D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>
        <w:rPr>
          <w:rFonts w:ascii="Angsana New" w:hAnsi="Angsana New"/>
          <w:sz w:val="30"/>
          <w:szCs w:val="30"/>
        </w:rPr>
        <w:t xml:space="preserve">  </w:t>
      </w:r>
    </w:p>
    <w:p w:rsidR="00D62D50" w:rsidRPr="00D045F1" w:rsidRDefault="00D62D50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885623" w:rsidRDefault="00D62D50" w:rsidP="00D62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62D50">
        <w:rPr>
          <w:rFonts w:ascii="Angsana New" w:hAnsi="Angsana New" w:hint="cs"/>
          <w:sz w:val="30"/>
          <w:szCs w:val="30"/>
          <w:cs/>
        </w:rPr>
        <w:t>บริษัท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62D50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62D50">
        <w:rPr>
          <w:rFonts w:ascii="Angsana New" w:hAnsi="Angsana New" w:hint="cs"/>
          <w:sz w:val="30"/>
          <w:szCs w:val="30"/>
          <w:cs/>
        </w:rPr>
        <w:t>ที่ออก</w:t>
      </w:r>
      <w:r>
        <w:rPr>
          <w:rFonts w:ascii="Angsana New" w:hAnsi="Angsana New" w:hint="cs"/>
          <w:sz w:val="30"/>
          <w:szCs w:val="30"/>
          <w:cs/>
        </w:rPr>
        <w:t>ใหม่ที่เกี่ยวกับการดำเนินงานของ</w:t>
      </w:r>
      <w:r w:rsidR="00E41F15">
        <w:rPr>
          <w:rFonts w:ascii="Angsana New" w:hAnsi="Angsana New" w:hint="cs"/>
          <w:sz w:val="30"/>
          <w:szCs w:val="30"/>
          <w:cs/>
        </w:rPr>
        <w:t>บริษัท</w:t>
      </w:r>
      <w:r w:rsidRPr="00D62D50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E106C1">
        <w:rPr>
          <w:rFonts w:ascii="Angsana New" w:hAnsi="Angsana New"/>
          <w:sz w:val="30"/>
          <w:szCs w:val="30"/>
        </w:rPr>
        <w:t>12</w:t>
      </w:r>
    </w:p>
    <w:p w:rsidR="00C96B00" w:rsidRPr="00D045F1" w:rsidRDefault="00C96B00" w:rsidP="00467021">
      <w:pPr>
        <w:pStyle w:val="FSBlank"/>
        <w:rPr>
          <w:rStyle w:val="Emphasis"/>
          <w:color w:val="000000" w:themeColor="text1"/>
          <w:sz w:val="30"/>
          <w:szCs w:val="30"/>
        </w:rPr>
      </w:pPr>
    </w:p>
    <w:p w:rsidR="00D063B1" w:rsidRPr="00AF7E19" w:rsidRDefault="00D063B1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547"/>
        <w:rPr>
          <w:rFonts w:ascii="Angsana New" w:hAnsi="Angsana New"/>
          <w:i/>
          <w:iCs/>
          <w:sz w:val="30"/>
          <w:szCs w:val="30"/>
        </w:rPr>
      </w:pPr>
      <w:r w:rsidRPr="00AF7E19">
        <w:rPr>
          <w:rFonts w:ascii="Angsana New" w:hAnsi="Angsana New"/>
          <w:i/>
          <w:iCs/>
          <w:sz w:val="30"/>
          <w:szCs w:val="30"/>
          <w:cs/>
        </w:rPr>
        <w:t>(ข)</w:t>
      </w:r>
      <w:r w:rsidRPr="00AF7E19">
        <w:rPr>
          <w:rFonts w:ascii="Angsana New" w:hAnsi="Angsana New"/>
          <w:i/>
          <w:iCs/>
          <w:sz w:val="30"/>
          <w:szCs w:val="30"/>
          <w:cs/>
        </w:rPr>
        <w:tab/>
        <w:t>สกุลเงิน</w:t>
      </w:r>
      <w:r w:rsidR="001074E3" w:rsidRPr="00AF7E19">
        <w:rPr>
          <w:rFonts w:ascii="Angsana New" w:hAnsi="Angsana New"/>
          <w:i/>
          <w:iCs/>
          <w:sz w:val="30"/>
          <w:szCs w:val="30"/>
          <w:cs/>
        </w:rPr>
        <w:t>ที่ใช้ในการดำเนินงานและ</w:t>
      </w:r>
      <w:r w:rsidRPr="00AF7E19">
        <w:rPr>
          <w:rFonts w:ascii="Angsana New" w:hAnsi="Angsana New"/>
          <w:i/>
          <w:iCs/>
          <w:sz w:val="30"/>
          <w:szCs w:val="30"/>
          <w:cs/>
        </w:rPr>
        <w:t xml:space="preserve">ที่นำเสนองบการเงิน  </w:t>
      </w:r>
    </w:p>
    <w:p w:rsidR="00D063B1" w:rsidRPr="00D045F1" w:rsidRDefault="00D063B1" w:rsidP="00467021">
      <w:pPr>
        <w:pStyle w:val="FSBlank"/>
        <w:rPr>
          <w:sz w:val="30"/>
          <w:szCs w:val="30"/>
        </w:rPr>
      </w:pPr>
    </w:p>
    <w:p w:rsidR="00D063B1" w:rsidRDefault="00D063B1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7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1074E3" w:rsidRPr="00B62EDB">
        <w:rPr>
          <w:rFonts w:ascii="Angsana New" w:hAnsi="Angsana New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</w:p>
    <w:p w:rsidR="00281027" w:rsidRPr="00D045F1" w:rsidRDefault="00281027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7"/>
        <w:jc w:val="thaiDistribute"/>
        <w:rPr>
          <w:rFonts w:ascii="Angsana New" w:hAnsi="Angsana New"/>
          <w:sz w:val="30"/>
          <w:szCs w:val="30"/>
        </w:rPr>
      </w:pPr>
    </w:p>
    <w:p w:rsidR="00C11B13" w:rsidRPr="00AF7E19" w:rsidRDefault="00281027" w:rsidP="00A308F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 w:hanging="547"/>
        <w:rPr>
          <w:rFonts w:ascii="Angsana New" w:hAnsi="Angsana New"/>
          <w:i/>
          <w:iCs/>
          <w:sz w:val="30"/>
          <w:szCs w:val="30"/>
        </w:rPr>
      </w:pPr>
      <w:r w:rsidRPr="00AF7E1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t>(ค)</w:t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tab/>
      </w:r>
      <w:r w:rsidR="00EB526D" w:rsidRPr="00AF7E19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EB526D" w:rsidRPr="00AF7E1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11B13" w:rsidRPr="00AF7E19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  <w:r w:rsidR="00C11B13" w:rsidRPr="00AF7E19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C11B13" w:rsidRPr="00D045F1" w:rsidRDefault="00C11B13" w:rsidP="00467021">
      <w:pPr>
        <w:pStyle w:val="FSBlank"/>
        <w:rPr>
          <w:sz w:val="30"/>
          <w:szCs w:val="30"/>
        </w:rPr>
      </w:pPr>
    </w:p>
    <w:p w:rsidR="00C11B13" w:rsidRPr="00B62EDB" w:rsidRDefault="00C11B13" w:rsidP="006B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62ED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</w:t>
      </w:r>
      <w:r w:rsidR="00000FE3" w:rsidRPr="00B62EDB">
        <w:rPr>
          <w:rFonts w:ascii="Angsana New" w:hAnsi="Angsana New"/>
          <w:sz w:val="30"/>
          <w:szCs w:val="30"/>
          <w:cs/>
        </w:rPr>
        <w:t>รเงิน ผู้บริหารต้องใช้วิจารณญาณ</w:t>
      </w:r>
      <w:r w:rsidR="002043A9">
        <w:rPr>
          <w:rFonts w:ascii="Angsana New" w:hAnsi="Angsana New"/>
          <w:sz w:val="30"/>
          <w:szCs w:val="30"/>
        </w:rPr>
        <w:t xml:space="preserve"> </w:t>
      </w:r>
      <w:r w:rsidR="002043A9">
        <w:rPr>
          <w:rFonts w:ascii="Angsana New" w:hAnsi="Angsana New"/>
          <w:sz w:val="30"/>
          <w:szCs w:val="30"/>
        </w:rPr>
        <w:br/>
      </w:r>
      <w:r w:rsidR="0066638A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B62EDB">
        <w:rPr>
          <w:rFonts w:ascii="Angsana New" w:hAnsi="Angsana New"/>
          <w:sz w:val="30"/>
          <w:szCs w:val="30"/>
          <w:cs/>
        </w:rPr>
        <w:t>หลายประการ</w:t>
      </w:r>
      <w:r w:rsidR="00F41013">
        <w:rPr>
          <w:rFonts w:ascii="Angsana New" w:hAnsi="Angsana New"/>
          <w:sz w:val="30"/>
          <w:szCs w:val="30"/>
        </w:rPr>
        <w:t xml:space="preserve"> </w:t>
      </w:r>
      <w:r w:rsidRPr="00B62EDB">
        <w:rPr>
          <w:rFonts w:ascii="Angsana New" w:hAnsi="Angsana New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D03213" w:rsidRPr="00D045F1" w:rsidRDefault="00C11B13" w:rsidP="006B5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45F1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ผู้บริหารได้มีการใช้วิจารณญาณอย่างมีนัยสำคัญในการถือ</w:t>
      </w:r>
      <w:r w:rsidR="00F27D8C" w:rsidRPr="00D045F1">
        <w:rPr>
          <w:rFonts w:ascii="Angsana New" w:hAnsi="Angsana New"/>
          <w:sz w:val="30"/>
          <w:szCs w:val="30"/>
          <w:cs/>
        </w:rPr>
        <w:t>ปฏิบัติตามนโยบายการบัญชีของ</w:t>
      </w:r>
      <w:r w:rsidRPr="00D045F1">
        <w:rPr>
          <w:rFonts w:ascii="Angsana New" w:hAnsi="Angsana New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D045F1">
        <w:rPr>
          <w:rFonts w:ascii="Angsana New" w:hAnsi="Angsana New"/>
          <w:sz w:val="30"/>
          <w:szCs w:val="30"/>
        </w:rPr>
        <w:t xml:space="preserve">31 </w:t>
      </w:r>
      <w:r w:rsidRPr="00D045F1">
        <w:rPr>
          <w:rFonts w:ascii="Angsana New" w:hAnsi="Angsana New"/>
          <w:sz w:val="30"/>
          <w:szCs w:val="30"/>
          <w:cs/>
        </w:rPr>
        <w:t xml:space="preserve">ธันวาคม </w:t>
      </w:r>
      <w:r w:rsidR="00C5038C" w:rsidRPr="00D045F1">
        <w:rPr>
          <w:rFonts w:ascii="Angsana New" w:hAnsi="Angsana New"/>
          <w:sz w:val="30"/>
          <w:szCs w:val="30"/>
        </w:rPr>
        <w:t>256</w:t>
      </w:r>
      <w:r w:rsidR="0026457B" w:rsidRPr="00D045F1">
        <w:rPr>
          <w:rFonts w:ascii="Angsana New" w:hAnsi="Angsana New"/>
          <w:sz w:val="30"/>
          <w:szCs w:val="30"/>
        </w:rPr>
        <w:t>1</w:t>
      </w:r>
      <w:r w:rsidR="00264CA4" w:rsidRPr="00D045F1">
        <w:rPr>
          <w:rFonts w:ascii="Angsana New" w:hAnsi="Angsana New"/>
          <w:sz w:val="30"/>
          <w:szCs w:val="30"/>
        </w:rPr>
        <w:t xml:space="preserve"> </w:t>
      </w:r>
      <w:r w:rsidR="00264CA4" w:rsidRPr="00D045F1">
        <w:rPr>
          <w:rFonts w:ascii="Angsana New" w:hAnsi="Angsana New" w:hint="cs"/>
          <w:sz w:val="30"/>
          <w:szCs w:val="30"/>
          <w:cs/>
        </w:rPr>
        <w:t>ยกเว้นเรื่อง</w:t>
      </w:r>
      <w:r w:rsidR="00264CA4" w:rsidRPr="00D045F1">
        <w:rPr>
          <w:rFonts w:asciiTheme="majorBidi" w:hAnsiTheme="majorBidi" w:cstheme="majorBidi"/>
          <w:sz w:val="30"/>
          <w:szCs w:val="30"/>
          <w:cs/>
        </w:rPr>
        <w:t>การ</w:t>
      </w:r>
      <w:r w:rsidR="00264CA4" w:rsidRPr="00D045F1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264CA4" w:rsidRPr="00D045F1">
        <w:rPr>
          <w:rFonts w:asciiTheme="majorBidi" w:hAnsiTheme="majorBidi" w:cstheme="majorBidi"/>
          <w:sz w:val="30"/>
          <w:szCs w:val="30"/>
          <w:cs/>
        </w:rPr>
        <w:t>ใช้</w:t>
      </w:r>
      <w:r w:rsidR="00264CA4" w:rsidRPr="00D045F1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264CA4" w:rsidRPr="00D045F1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264CA4" w:rsidRPr="00D045F1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 </w:t>
      </w:r>
      <w:r w:rsidR="00264CA4" w:rsidRPr="00D045F1">
        <w:rPr>
          <w:rFonts w:asciiTheme="majorBidi" w:hAnsiTheme="majorBidi" w:cstheme="majorBidi"/>
          <w:sz w:val="30"/>
          <w:szCs w:val="30"/>
        </w:rPr>
        <w:t xml:space="preserve">TFRS 15 </w:t>
      </w:r>
      <w:r w:rsidR="00C07EAA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264CA4" w:rsidRPr="00D045F1">
        <w:rPr>
          <w:rFonts w:asciiTheme="majorBidi" w:hAnsiTheme="majorBidi" w:cstheme="majorBidi" w:hint="cs"/>
          <w:sz w:val="30"/>
          <w:szCs w:val="30"/>
          <w:cs/>
        </w:rPr>
        <w:t>บริษัทถือ</w:t>
      </w:r>
      <w:r w:rsidR="00D045F1" w:rsidRPr="00D045F1">
        <w:rPr>
          <w:rFonts w:asciiTheme="majorBidi" w:hAnsiTheme="majorBidi" w:cstheme="majorBidi" w:hint="cs"/>
          <w:sz w:val="30"/>
          <w:szCs w:val="30"/>
          <w:cs/>
        </w:rPr>
        <w:t>ปฏิบัติ</w:t>
      </w:r>
      <w:r w:rsidR="00264CA4" w:rsidRPr="00D045F1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 </w:t>
      </w:r>
    </w:p>
    <w:p w:rsidR="00296A3C" w:rsidRPr="00D045F1" w:rsidRDefault="00296A3C" w:rsidP="00296A3C">
      <w:pPr>
        <w:pStyle w:val="FSContent"/>
        <w:rPr>
          <w:i/>
          <w:iCs/>
        </w:rPr>
      </w:pPr>
    </w:p>
    <w:p w:rsidR="00296A3C" w:rsidRPr="00D045F1" w:rsidRDefault="00296A3C" w:rsidP="00296A3C">
      <w:pPr>
        <w:pStyle w:val="FSContent"/>
        <w:rPr>
          <w:i/>
          <w:iCs/>
        </w:rPr>
      </w:pPr>
      <w:r w:rsidRPr="00D045F1">
        <w:rPr>
          <w:rFonts w:hint="cs"/>
          <w:i/>
          <w:iCs/>
          <w:cs/>
        </w:rPr>
        <w:t>การวัดมูลค่ายุติธรรม</w:t>
      </w:r>
    </w:p>
    <w:p w:rsidR="00296A3C" w:rsidRPr="00D045F1" w:rsidRDefault="00502091" w:rsidP="00296A3C">
      <w:pPr>
        <w:pStyle w:val="FSBlank"/>
        <w:ind w:left="0"/>
        <w:rPr>
          <w:sz w:val="30"/>
          <w:szCs w:val="30"/>
        </w:rPr>
      </w:pPr>
      <w:r>
        <w:rPr>
          <w:sz w:val="30"/>
          <w:szCs w:val="30"/>
        </w:rPr>
        <w:tab/>
      </w:r>
    </w:p>
    <w:p w:rsidR="00296A3C" w:rsidRPr="00D045F1" w:rsidRDefault="00296A3C" w:rsidP="00296A3C">
      <w:pPr>
        <w:pStyle w:val="FSBlank"/>
        <w:rPr>
          <w:sz w:val="30"/>
          <w:szCs w:val="30"/>
        </w:rPr>
      </w:pPr>
      <w:r w:rsidRPr="00D045F1">
        <w:rPr>
          <w:sz w:val="30"/>
          <w:szCs w:val="30"/>
          <w:cs/>
        </w:rPr>
        <w:t>บริษัท</w:t>
      </w:r>
      <w:r w:rsidRPr="00D045F1">
        <w:rPr>
          <w:rFonts w:hint="cs"/>
          <w:sz w:val="30"/>
          <w:szCs w:val="30"/>
          <w:cs/>
        </w:rPr>
        <w:t>กำหนด</w:t>
      </w:r>
      <w:r w:rsidRPr="00D045F1">
        <w:rPr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D045F1">
        <w:rPr>
          <w:sz w:val="30"/>
          <w:szCs w:val="30"/>
        </w:rPr>
        <w:t xml:space="preserve"> </w:t>
      </w:r>
      <w:r w:rsidRPr="00D045F1">
        <w:rPr>
          <w:sz w:val="30"/>
          <w:szCs w:val="30"/>
          <w:cs/>
        </w:rPr>
        <w:t>กรอบแนวคิดนี้รวม</w:t>
      </w:r>
      <w:r w:rsidRPr="00D045F1">
        <w:rPr>
          <w:rFonts w:hint="cs"/>
          <w:sz w:val="30"/>
          <w:szCs w:val="30"/>
          <w:cs/>
        </w:rPr>
        <w:t>ถึง</w:t>
      </w:r>
      <w:r w:rsidRPr="00D045F1">
        <w:rPr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D045F1">
        <w:rPr>
          <w:rFonts w:hint="cs"/>
          <w:sz w:val="30"/>
          <w:szCs w:val="30"/>
          <w:cs/>
        </w:rPr>
        <w:t>มีนัย</w:t>
      </w:r>
      <w:r w:rsidRPr="00D045F1">
        <w:rPr>
          <w:sz w:val="30"/>
          <w:szCs w:val="30"/>
          <w:cs/>
        </w:rPr>
        <w:t>สำคัญ รวมถึง</w:t>
      </w:r>
      <w:r w:rsidRPr="00D045F1">
        <w:rPr>
          <w:rFonts w:hint="cs"/>
          <w:sz w:val="30"/>
          <w:szCs w:val="30"/>
          <w:cs/>
        </w:rPr>
        <w:t>การวัด</w:t>
      </w:r>
      <w:r w:rsidRPr="00D045F1">
        <w:rPr>
          <w:sz w:val="30"/>
          <w:szCs w:val="30"/>
          <w:cs/>
        </w:rPr>
        <w:t xml:space="preserve">มูลค่ายุติธรรมระดับ </w:t>
      </w:r>
      <w:r w:rsidRPr="00D045F1">
        <w:rPr>
          <w:sz w:val="30"/>
          <w:szCs w:val="30"/>
        </w:rPr>
        <w:t xml:space="preserve">3 </w:t>
      </w:r>
      <w:r w:rsidRPr="00D045F1">
        <w:rPr>
          <w:rFonts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296A3C" w:rsidRPr="00D045F1" w:rsidRDefault="00296A3C" w:rsidP="00296A3C">
      <w:pPr>
        <w:pStyle w:val="FSBlank"/>
        <w:rPr>
          <w:sz w:val="30"/>
          <w:szCs w:val="30"/>
        </w:rPr>
      </w:pPr>
    </w:p>
    <w:p w:rsidR="00296A3C" w:rsidRPr="00D045F1" w:rsidRDefault="00296A3C" w:rsidP="00296A3C">
      <w:pPr>
        <w:pStyle w:val="FSContent"/>
      </w:pPr>
      <w:r w:rsidRPr="00D045F1">
        <w:rPr>
          <w:rFonts w:hint="cs"/>
          <w:cs/>
        </w:rPr>
        <w:t>กลุ่มผู้ประเมินมูลค่ามีการทบทวนข้อมูลที่ไม่สามารถสังเกตได้</w:t>
      </w:r>
      <w:r w:rsidRPr="00D045F1">
        <w:rPr>
          <w:cs/>
        </w:rPr>
        <w:t xml:space="preserve"> </w:t>
      </w:r>
      <w:r w:rsidRPr="00D045F1">
        <w:rPr>
          <w:rFonts w:hint="cs"/>
          <w:cs/>
        </w:rPr>
        <w:t>และปรับปรุงการวัดมูลค่าที่มีนัยสำคัญอย่างสม่ำเสมอ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หากมีการใช้ข้อมูลจากบุคคลที่สามเพื่อวัดมูลค่ายุติธรรม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เช่น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ราคาจากนายหน้า</w:t>
      </w:r>
      <w:r w:rsidRPr="00CB760C">
        <w:rPr>
          <w:cs/>
        </w:rPr>
        <w:t xml:space="preserve"> </w:t>
      </w:r>
      <w:r w:rsidRPr="00CB760C">
        <w:rPr>
          <w:rFonts w:hint="cs"/>
          <w:cs/>
        </w:rPr>
        <w:t>หรือการตั้งราคา</w:t>
      </w:r>
      <w:r w:rsidRPr="00CB760C">
        <w:rPr>
          <w:cs/>
        </w:rPr>
        <w:t xml:space="preserve"> </w:t>
      </w:r>
      <w:r>
        <w:rPr>
          <w:cs/>
        </w:rPr>
        <w:br/>
      </w:r>
      <w:r w:rsidRPr="00DF10CA">
        <w:rPr>
          <w:rFonts w:hint="cs"/>
          <w:spacing w:val="-4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</w:t>
      </w:r>
      <w:r w:rsidR="000C1E95" w:rsidRPr="00DF10CA">
        <w:rPr>
          <w:rFonts w:hint="cs"/>
          <w:spacing w:val="-4"/>
          <w:cs/>
        </w:rPr>
        <w:t>กับการวัดมูลค่ารวมถึงการ</w:t>
      </w:r>
      <w:r w:rsidR="000C1E95" w:rsidRPr="00D045F1">
        <w:rPr>
          <w:rFonts w:hint="cs"/>
          <w:spacing w:val="-4"/>
          <w:cs/>
        </w:rPr>
        <w:t>จัด</w:t>
      </w:r>
      <w:r w:rsidR="000C1E95" w:rsidRPr="00D045F1">
        <w:rPr>
          <w:rFonts w:hint="cs"/>
          <w:cs/>
        </w:rPr>
        <w:t>ลำดับ</w:t>
      </w:r>
      <w:r w:rsidRPr="00D045F1">
        <w:rPr>
          <w:rFonts w:hint="cs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296A3C" w:rsidRPr="00D045F1" w:rsidRDefault="00296A3C" w:rsidP="00296A3C">
      <w:pPr>
        <w:pStyle w:val="FSBlank"/>
        <w:rPr>
          <w:sz w:val="30"/>
          <w:szCs w:val="30"/>
        </w:rPr>
      </w:pPr>
    </w:p>
    <w:p w:rsidR="00296A3C" w:rsidRPr="00D045F1" w:rsidRDefault="00296A3C" w:rsidP="00296A3C">
      <w:pPr>
        <w:pStyle w:val="FSContent"/>
      </w:pPr>
      <w:r w:rsidRPr="00D045F1">
        <w:rPr>
          <w:rFonts w:hint="cs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296A3C" w:rsidRPr="00D045F1" w:rsidRDefault="00296A3C" w:rsidP="00296A3C">
      <w:pPr>
        <w:pStyle w:val="FSBlank"/>
        <w:rPr>
          <w:sz w:val="30"/>
          <w:szCs w:val="30"/>
        </w:rPr>
      </w:pPr>
    </w:p>
    <w:p w:rsidR="00296A3C" w:rsidRPr="00D045F1" w:rsidRDefault="00296A3C" w:rsidP="00296A3C">
      <w:pPr>
        <w:pStyle w:val="FSContent"/>
      </w:pPr>
      <w:r w:rsidRPr="00D045F1">
        <w:rPr>
          <w:rFonts w:hint="cs"/>
          <w:cs/>
        </w:rPr>
        <w:t>เมื่อวัดมูลค่ายุติธรรมของสินทรัพย์หรือหนี้สิน</w:t>
      </w:r>
      <w:r w:rsidRPr="00D045F1">
        <w:rPr>
          <w:cs/>
        </w:rPr>
        <w:t xml:space="preserve"> </w:t>
      </w:r>
      <w:r w:rsidRPr="00D045F1">
        <w:rPr>
          <w:rFonts w:hint="cs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045F1">
        <w:rPr>
          <w:cs/>
        </w:rPr>
        <w:t xml:space="preserve"> </w:t>
      </w:r>
      <w:r w:rsidRPr="00D045F1">
        <w:rPr>
          <w:rFonts w:hint="cs"/>
          <w:cs/>
        </w:rPr>
        <w:t>ดังนี้</w:t>
      </w:r>
      <w:r w:rsidRPr="00D045F1">
        <w:rPr>
          <w:cs/>
        </w:rPr>
        <w:t xml:space="preserve"> </w:t>
      </w:r>
    </w:p>
    <w:p w:rsidR="00296A3C" w:rsidRPr="00D045F1" w:rsidRDefault="00296A3C" w:rsidP="00296A3C">
      <w:pPr>
        <w:pStyle w:val="FSContent"/>
      </w:pPr>
    </w:p>
    <w:p w:rsidR="00296A3C" w:rsidRPr="00D045F1" w:rsidRDefault="00296A3C" w:rsidP="00296A3C">
      <w:pPr>
        <w:pStyle w:val="FSContent"/>
        <w:numPr>
          <w:ilvl w:val="0"/>
          <w:numId w:val="33"/>
        </w:numPr>
        <w:ind w:left="900"/>
      </w:pPr>
      <w:r w:rsidRPr="00D045F1">
        <w:rPr>
          <w:cs/>
        </w:rPr>
        <w:t xml:space="preserve">ข้อมูลระดับ 1 </w:t>
      </w:r>
      <w:r w:rsidRPr="00D045F1">
        <w:rPr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296A3C" w:rsidRPr="00D045F1" w:rsidRDefault="00296A3C" w:rsidP="00296A3C">
      <w:pPr>
        <w:pStyle w:val="FSContent"/>
        <w:numPr>
          <w:ilvl w:val="0"/>
          <w:numId w:val="33"/>
        </w:numPr>
        <w:ind w:left="900"/>
      </w:pPr>
      <w:r w:rsidRPr="00D045F1">
        <w:rPr>
          <w:cs/>
        </w:rPr>
        <w:t xml:space="preserve">ข้อมูลระดับ 2 </w:t>
      </w:r>
      <w:r w:rsidRPr="00D045F1">
        <w:rPr>
          <w:cs/>
        </w:rPr>
        <w:tab/>
        <w:t>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296A3C" w:rsidRPr="00D045F1" w:rsidRDefault="00296A3C" w:rsidP="00296A3C">
      <w:pPr>
        <w:pStyle w:val="FSContent"/>
        <w:numPr>
          <w:ilvl w:val="0"/>
          <w:numId w:val="33"/>
        </w:numPr>
        <w:ind w:left="900"/>
      </w:pPr>
      <w:r w:rsidRPr="00D045F1">
        <w:rPr>
          <w:cs/>
        </w:rPr>
        <w:t>ข้อมูลระดับ 3</w:t>
      </w:r>
      <w:r w:rsidRPr="00D045F1">
        <w:rPr>
          <w:cs/>
        </w:rPr>
        <w:tab/>
        <w:t>เป็นข้อมูลสำหรับสินทรัพย์หรือหนี้สินที่ไม่ได้มาจากข้อมูลที่</w:t>
      </w:r>
      <w:r w:rsidR="00336EA8" w:rsidRPr="00D045F1">
        <w:rPr>
          <w:rFonts w:hint="cs"/>
          <w:cs/>
        </w:rPr>
        <w:t>สามารถ</w:t>
      </w:r>
      <w:r w:rsidRPr="00D045F1">
        <w:rPr>
          <w:cs/>
        </w:rPr>
        <w:t>สังเกตได้ (ข้อมูลที่ไม่สามารถสังเกตได้)</w:t>
      </w:r>
    </w:p>
    <w:p w:rsidR="00296A3C" w:rsidRPr="00D045F1" w:rsidRDefault="00296A3C" w:rsidP="00296A3C">
      <w:pPr>
        <w:pStyle w:val="FSBlank"/>
        <w:rPr>
          <w:sz w:val="30"/>
          <w:szCs w:val="30"/>
        </w:rPr>
      </w:pPr>
    </w:p>
    <w:p w:rsidR="00296A3C" w:rsidRPr="00D045F1" w:rsidRDefault="00296A3C" w:rsidP="00296A3C">
      <w:pPr>
        <w:pStyle w:val="FSContent"/>
        <w:ind w:left="540"/>
      </w:pPr>
      <w:r w:rsidRPr="00D045F1">
        <w:rPr>
          <w:rFonts w:hint="cs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D045F1">
        <w:rPr>
          <w:cs/>
        </w:rPr>
        <w:t xml:space="preserve"> </w:t>
      </w:r>
      <w:r w:rsidRPr="00D045F1">
        <w:rPr>
          <w:rFonts w:hint="cs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96A3C" w:rsidRPr="00D045F1" w:rsidRDefault="00296A3C" w:rsidP="0029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30"/>
          <w:szCs w:val="30"/>
        </w:rPr>
      </w:pPr>
      <w:r w:rsidRPr="00D045F1">
        <w:rPr>
          <w:sz w:val="30"/>
          <w:szCs w:val="30"/>
        </w:rPr>
        <w:lastRenderedPageBreak/>
        <w:tab/>
      </w:r>
      <w:r w:rsidRPr="00D045F1">
        <w:rPr>
          <w:rFonts w:ascii="Angsana New" w:hAnsi="Angsana New" w:hint="cs"/>
          <w:sz w:val="30"/>
          <w:szCs w:val="30"/>
          <w:cs/>
        </w:rPr>
        <w:t>บริษัทรับรู้การโอนระหว่างลำดับชั้นของมูลค่ายุติธรรม</w:t>
      </w:r>
      <w:r w:rsidRPr="00D045F1">
        <w:rPr>
          <w:sz w:val="30"/>
          <w:szCs w:val="30"/>
          <w:cs/>
        </w:rPr>
        <w:t xml:space="preserve"> </w:t>
      </w:r>
      <w:r w:rsidRPr="00D045F1">
        <w:rPr>
          <w:rFonts w:ascii="Angsana New" w:hAnsi="Angsana New" w:hint="cs"/>
          <w:sz w:val="30"/>
          <w:szCs w:val="30"/>
          <w:cs/>
        </w:rPr>
        <w:t>ณ</w:t>
      </w:r>
      <w:r w:rsidRPr="00D045F1">
        <w:rPr>
          <w:sz w:val="30"/>
          <w:szCs w:val="30"/>
          <w:cs/>
        </w:rPr>
        <w:t xml:space="preserve"> </w:t>
      </w:r>
      <w:r w:rsidRPr="00D045F1">
        <w:rPr>
          <w:rFonts w:ascii="Angsana New" w:hAnsi="Angsana New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:rsidR="00296A3C" w:rsidRPr="00D045F1" w:rsidRDefault="00296A3C" w:rsidP="00296A3C">
      <w:pPr>
        <w:pStyle w:val="FSBlank"/>
        <w:rPr>
          <w:sz w:val="30"/>
          <w:szCs w:val="30"/>
        </w:rPr>
      </w:pPr>
    </w:p>
    <w:p w:rsidR="00296A3C" w:rsidRPr="00D045F1" w:rsidRDefault="00296A3C" w:rsidP="0029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D045F1">
        <w:rPr>
          <w:rFonts w:ascii="Angsana New" w:hAnsi="Angsana New"/>
          <w:spacing w:val="4"/>
          <w:sz w:val="30"/>
          <w:szCs w:val="30"/>
          <w:cs/>
        </w:rPr>
        <w:t>ข้อมูลเพิ่มเติมเกี่ยวกับ</w:t>
      </w:r>
      <w:r w:rsidR="00A93AF0" w:rsidRPr="00D045F1">
        <w:rPr>
          <w:rFonts w:ascii="Angsana New" w:hAnsi="Angsana New" w:hint="cs"/>
          <w:spacing w:val="4"/>
          <w:sz w:val="30"/>
          <w:szCs w:val="30"/>
          <w:cs/>
        </w:rPr>
        <w:t>ข้อสมมติ</w:t>
      </w:r>
      <w:r w:rsidRPr="00D045F1">
        <w:rPr>
          <w:rFonts w:ascii="Angsana New" w:hAnsi="Angsana New" w:hint="cs"/>
          <w:spacing w:val="4"/>
          <w:sz w:val="30"/>
          <w:szCs w:val="30"/>
          <w:cs/>
        </w:rPr>
        <w:t>ที่ใช้ในการวัดมูลค่ายุติธรรม อยู่ในหมายเหตุ</w:t>
      </w:r>
      <w:r w:rsidR="00667943">
        <w:rPr>
          <w:rFonts w:ascii="Angsana New" w:hAnsi="Angsana New" w:hint="cs"/>
          <w:spacing w:val="4"/>
          <w:sz w:val="30"/>
          <w:szCs w:val="30"/>
          <w:cs/>
        </w:rPr>
        <w:t>ประกอบงบการเงิน</w:t>
      </w:r>
      <w:r w:rsidRPr="00D045F1">
        <w:rPr>
          <w:rFonts w:ascii="Angsana New" w:hAnsi="Angsana New" w:hint="cs"/>
          <w:spacing w:val="4"/>
          <w:sz w:val="30"/>
          <w:szCs w:val="30"/>
          <w:cs/>
        </w:rPr>
        <w:t xml:space="preserve">ข้อ </w:t>
      </w:r>
      <w:r w:rsidR="009B0C5A" w:rsidRPr="00D045F1">
        <w:rPr>
          <w:rFonts w:ascii="Angsana New" w:hAnsi="Angsana New"/>
          <w:spacing w:val="4"/>
          <w:sz w:val="30"/>
          <w:szCs w:val="30"/>
        </w:rPr>
        <w:t>9</w:t>
      </w:r>
      <w:r w:rsidRPr="00D045F1">
        <w:rPr>
          <w:rFonts w:ascii="Angsana New" w:hAnsi="Angsana New"/>
          <w:spacing w:val="4"/>
          <w:sz w:val="30"/>
          <w:szCs w:val="30"/>
        </w:rPr>
        <w:t xml:space="preserve"> </w:t>
      </w:r>
      <w:r w:rsidRPr="00D045F1">
        <w:rPr>
          <w:rFonts w:ascii="Angsana New" w:hAnsi="Angsana New" w:hint="cs"/>
          <w:i/>
          <w:iCs/>
          <w:spacing w:val="4"/>
          <w:sz w:val="30"/>
          <w:szCs w:val="30"/>
          <w:cs/>
        </w:rPr>
        <w:t>เครื่องมือทางการเงิน</w:t>
      </w:r>
    </w:p>
    <w:p w:rsidR="00B2278A" w:rsidRPr="00502091" w:rsidRDefault="00B2278A" w:rsidP="00467021">
      <w:pPr>
        <w:pStyle w:val="FSBlank"/>
        <w:rPr>
          <w:sz w:val="30"/>
          <w:szCs w:val="30"/>
        </w:rPr>
      </w:pPr>
    </w:p>
    <w:p w:rsidR="00842F07" w:rsidRPr="00B62EDB" w:rsidRDefault="001B47C1" w:rsidP="00A308FD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:rsidR="00842F07" w:rsidRPr="00502091" w:rsidRDefault="00842F07" w:rsidP="00467021">
      <w:pPr>
        <w:pStyle w:val="FSBlank"/>
        <w:rPr>
          <w:sz w:val="30"/>
          <w:szCs w:val="30"/>
        </w:rPr>
      </w:pPr>
    </w:p>
    <w:p w:rsidR="001074E3" w:rsidRPr="00B62EDB" w:rsidRDefault="001074E3" w:rsidP="00A308FD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B62EDB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</w:t>
      </w:r>
      <w:r w:rsidR="00667943">
        <w:rPr>
          <w:rFonts w:ascii="Angsana New" w:hAnsi="Angsana New" w:hint="cs"/>
          <w:b/>
          <w:sz w:val="30"/>
          <w:szCs w:val="30"/>
          <w:cs/>
        </w:rPr>
        <w:t>สาระ</w:t>
      </w:r>
      <w:r w:rsidRPr="00B62EDB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B62EDB" w:rsidRPr="00502091" w:rsidRDefault="00B62EDB" w:rsidP="002043A9">
      <w:pPr>
        <w:pStyle w:val="FSBlank"/>
        <w:rPr>
          <w:sz w:val="30"/>
          <w:szCs w:val="30"/>
        </w:rPr>
      </w:pPr>
    </w:p>
    <w:p w:rsidR="001074E3" w:rsidRPr="006C2819" w:rsidRDefault="001074E3" w:rsidP="00B62EDB">
      <w:pPr>
        <w:spacing w:line="240" w:lineRule="auto"/>
        <w:ind w:left="540" w:right="-108"/>
        <w:jc w:val="both"/>
        <w:rPr>
          <w:rFonts w:ascii="Angsana New" w:hAnsi="Angsana New"/>
          <w:b/>
          <w:sz w:val="30"/>
          <w:szCs w:val="30"/>
        </w:rPr>
      </w:pPr>
      <w:r w:rsidRPr="006C2819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</w:t>
      </w:r>
      <w:r w:rsidRPr="006C2819">
        <w:rPr>
          <w:rFonts w:ascii="Angsana New" w:hAnsi="Angsana New"/>
          <w:i/>
          <w:iCs/>
          <w:sz w:val="30"/>
          <w:szCs w:val="30"/>
        </w:rPr>
        <w:t xml:space="preserve"> </w:t>
      </w:r>
      <w:r w:rsidRPr="006C2819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9167BB" w:rsidRPr="00502091" w:rsidRDefault="009167BB" w:rsidP="00D31576">
      <w:pPr>
        <w:pStyle w:val="FSBlank"/>
        <w:spacing w:line="240" w:lineRule="auto"/>
        <w:rPr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4338"/>
        <w:gridCol w:w="1422"/>
        <w:gridCol w:w="3618"/>
      </w:tblGrid>
      <w:tr w:rsidR="00774349" w:rsidRPr="009209DB" w:rsidTr="00B6688F">
        <w:trPr>
          <w:tblHeader/>
        </w:trPr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4349" w:rsidRPr="009209DB" w:rsidTr="00B6688F">
        <w:trPr>
          <w:tblHeader/>
        </w:trPr>
        <w:tc>
          <w:tcPr>
            <w:tcW w:w="4338" w:type="dxa"/>
          </w:tcPr>
          <w:p w:rsidR="00774349" w:rsidRPr="009209DB" w:rsidRDefault="00774349" w:rsidP="00B6688F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spacing w:line="40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Co., Ltd.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774349" w:rsidRPr="00F72990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เป็นบริษัทใหญ่ ถือหุ้นร้อยละ 42</w:t>
            </w:r>
            <w:r w:rsidRPr="00F72990">
              <w:rPr>
                <w:rFonts w:ascii="Angsana New" w:hAnsi="Angsana New"/>
                <w:sz w:val="30"/>
                <w:szCs w:val="30"/>
              </w:rPr>
              <w:t>.25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6B4519" w:rsidRPr="009209DB" w:rsidTr="00B6688F">
        <w:tc>
          <w:tcPr>
            <w:tcW w:w="4338" w:type="dxa"/>
          </w:tcPr>
          <w:p w:rsidR="006B4519" w:rsidRPr="009209DB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:rsidR="006B4519" w:rsidRPr="009209DB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D52D5F" w:rsidRPr="00D52D5F" w:rsidRDefault="006B451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="00F74A14">
              <w:rPr>
                <w:rFonts w:ascii="Angsana New" w:hAnsi="Angsana New"/>
                <w:sz w:val="30"/>
                <w:szCs w:val="30"/>
              </w:rPr>
              <w:t>9.5</w:t>
            </w:r>
            <w:r w:rsidR="00F468A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F9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Sangyo Kaisha Ltd.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774349" w:rsidRPr="00F72990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Pr="00F72990">
              <w:rPr>
                <w:rFonts w:ascii="Angsana New" w:hAnsi="Angsana New"/>
                <w:sz w:val="30"/>
                <w:szCs w:val="30"/>
              </w:rPr>
              <w:t>1.04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7505AC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ฟูรูคาวา ไทยโฮลดิ้ง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F72990" w:rsidRDefault="00774349" w:rsidP="0062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400" w:lineRule="exact"/>
              <w:ind w:left="270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990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4D0A3A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F72990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>และถือหุ้น</w:t>
            </w:r>
            <w:r w:rsidR="00BF59D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72990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F72990">
              <w:rPr>
                <w:rFonts w:ascii="Angsana New" w:hAnsi="Angsana New"/>
                <w:sz w:val="30"/>
                <w:szCs w:val="30"/>
              </w:rPr>
              <w:t>0.71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ร่วมกันกับบริษัท</w:t>
            </w:r>
          </w:p>
        </w:tc>
      </w:tr>
      <w:tr w:rsidR="00774349" w:rsidRPr="009209DB" w:rsidTr="00B6688F">
        <w:tc>
          <w:tcPr>
            <w:tcW w:w="4338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hint="cs"/>
                <w:sz w:val="30"/>
                <w:szCs w:val="30"/>
                <w:cs/>
              </w:rPr>
              <w:t>บริษัท ฟูรูคาวา (ประเทศไทย) จำกัด</w:t>
            </w:r>
          </w:p>
        </w:tc>
        <w:tc>
          <w:tcPr>
            <w:tcW w:w="1422" w:type="dxa"/>
          </w:tcPr>
          <w:p w:rsidR="00774349" w:rsidRPr="009209DB" w:rsidRDefault="0077434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774349" w:rsidRPr="009209DB" w:rsidRDefault="006D5A7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D0A3A" w:rsidRPr="009209DB" w:rsidTr="00B6688F">
        <w:tc>
          <w:tcPr>
            <w:tcW w:w="4338" w:type="dxa"/>
          </w:tcPr>
          <w:p w:rsidR="004D0A3A" w:rsidRDefault="004D0A3A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ฟูรูคาวา พรีซิชั่น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4D0A3A" w:rsidRDefault="004D0A3A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4D0A3A" w:rsidRPr="009209DB" w:rsidRDefault="006D5A79" w:rsidP="00AE6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40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บริษัท ฟูรูกาว่า ซังเกียว ไคชา</w:t>
            </w:r>
            <w:r w:rsidRPr="009209D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>Furukawa Electric Singapore Pte. Ltd.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9DB">
              <w:rPr>
                <w:rFonts w:ascii="Angsana New" w:hAnsi="Angsana New"/>
                <w:sz w:val="30"/>
                <w:szCs w:val="30"/>
              </w:rPr>
              <w:t xml:space="preserve">P.T. Furukawa Electric Indonesia 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FITEC Corporation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Furukawa Logistics Corporation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AD3FF9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โอคุมุระ เมทัลส์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Okumura Metals (Malaysia)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1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B0875" w:rsidRPr="009209DB" w:rsidTr="00B6688F">
        <w:tc>
          <w:tcPr>
            <w:tcW w:w="4338" w:type="dxa"/>
          </w:tcPr>
          <w:p w:rsidR="008B0875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B0875">
              <w:rPr>
                <w:rFonts w:ascii="Angsana New" w:hAnsi="Angsana New"/>
                <w:sz w:val="30"/>
                <w:szCs w:val="30"/>
              </w:rPr>
              <w:t xml:space="preserve">Furukawa Sangyo Kaisha (Malaysia) </w:t>
            </w:r>
            <w:proofErr w:type="spellStart"/>
            <w:r w:rsidRPr="008B0875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8B0875">
              <w:rPr>
                <w:rFonts w:ascii="Angsana New" w:hAnsi="Angsana New"/>
                <w:sz w:val="30"/>
                <w:szCs w:val="30"/>
              </w:rPr>
              <w:t>. Bhd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22" w:type="dxa"/>
          </w:tcPr>
          <w:p w:rsidR="008B0875" w:rsidRPr="009209DB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18" w:type="dxa"/>
          </w:tcPr>
          <w:p w:rsidR="008B0875" w:rsidRPr="009209DB" w:rsidRDefault="008B0875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96BFB" w:rsidRPr="009209DB" w:rsidTr="00B6688F">
        <w:tc>
          <w:tcPr>
            <w:tcW w:w="4338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</w:t>
            </w:r>
            <w:r w:rsidR="00F11AE6">
              <w:rPr>
                <w:rFonts w:ascii="Angsana New" w:hAnsi="Angsana New" w:hint="cs"/>
                <w:sz w:val="30"/>
                <w:szCs w:val="30"/>
                <w:cs/>
              </w:rPr>
              <w:t>คน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422" w:type="dxa"/>
          </w:tcPr>
          <w:p w:rsidR="00B96BFB" w:rsidRPr="009209DB" w:rsidRDefault="00B96BFB" w:rsidP="00B96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CF1F09">
              <w:rPr>
                <w:rFonts w:ascii="Angsana New" w:hAnsi="Angsana New"/>
                <w:sz w:val="30"/>
                <w:szCs w:val="30"/>
              </w:rPr>
              <w:t>/</w:t>
            </w:r>
            <w:r w:rsidR="00CF1F09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18" w:type="dxa"/>
          </w:tcPr>
          <w:p w:rsidR="00C95E25" w:rsidRPr="009209DB" w:rsidRDefault="00B96BFB" w:rsidP="004F6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70" w:right="-1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 w:rsidR="0062517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C95E25" w:rsidRPr="009209DB">
              <w:rPr>
                <w:rFonts w:ascii="Angsana New" w:hAnsi="Angsana New"/>
                <w:sz w:val="30"/>
                <w:szCs w:val="30"/>
                <w:cs/>
              </w:rPr>
              <w:t>วาง</w:t>
            </w:r>
            <w:r w:rsidR="00146A37">
              <w:rPr>
                <w:rFonts w:ascii="Angsana New" w:hAnsi="Angsana New"/>
                <w:sz w:val="30"/>
                <w:szCs w:val="30"/>
                <w:cs/>
              </w:rPr>
              <w:t>แผนสั่งการ และควบคุมกิจกรรมต่าง</w:t>
            </w:r>
            <w:r w:rsidR="00C95E25" w:rsidRPr="009209DB">
              <w:rPr>
                <w:rFonts w:ascii="Angsana New" w:hAnsi="Angsana New"/>
                <w:sz w:val="30"/>
                <w:szCs w:val="30"/>
                <w:cs/>
              </w:rPr>
              <w:t>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095E87" w:rsidRPr="00C34536" w:rsidRDefault="00095E87" w:rsidP="00C34536">
      <w:pPr>
        <w:pStyle w:val="FSBlank"/>
        <w:spacing w:line="240" w:lineRule="auto"/>
        <w:rPr>
          <w:sz w:val="6"/>
          <w:szCs w:val="6"/>
        </w:rPr>
      </w:pPr>
    </w:p>
    <w:p w:rsidR="00631D2B" w:rsidRPr="00D5409B" w:rsidRDefault="00631D2B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</w:p>
    <w:p w:rsidR="00B52302" w:rsidRPr="00D5409B" w:rsidRDefault="00B52302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>นโยบายการกำหนดราคาสำหรับ</w:t>
      </w:r>
      <w:r w:rsidR="000B7875" w:rsidRPr="00D5409B">
        <w:rPr>
          <w:rFonts w:ascii="Angsana New" w:hAnsi="Angsana New"/>
          <w:sz w:val="30"/>
          <w:szCs w:val="30"/>
          <w:cs/>
        </w:rPr>
        <w:t>รายการแต่ละประเภท</w:t>
      </w:r>
      <w:r w:rsidRPr="00D5409B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F205AD" w:rsidRPr="00D5409B" w:rsidRDefault="00F205AD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ook w:val="0000" w:firstRow="0" w:lastRow="0" w:firstColumn="0" w:lastColumn="0" w:noHBand="0" w:noVBand="0"/>
      </w:tblPr>
      <w:tblGrid>
        <w:gridCol w:w="5580"/>
        <w:gridCol w:w="3888"/>
      </w:tblGrid>
      <w:tr w:rsidR="00842F07" w:rsidRPr="00D5409B" w:rsidTr="000E54E2">
        <w:tc>
          <w:tcPr>
            <w:tcW w:w="5580" w:type="dxa"/>
          </w:tcPr>
          <w:p w:rsidR="00842F07" w:rsidRPr="00D5409B" w:rsidRDefault="00B52302" w:rsidP="00B62ED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88" w:type="dxa"/>
          </w:tcPr>
          <w:p w:rsidR="00842F07" w:rsidRPr="00D5409B" w:rsidRDefault="00842F07" w:rsidP="00B62EDB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42F07" w:rsidRPr="00D5409B" w:rsidTr="000E54E2">
        <w:tc>
          <w:tcPr>
            <w:tcW w:w="5580" w:type="dxa"/>
          </w:tcPr>
          <w:p w:rsidR="00842F07" w:rsidRPr="00D5409B" w:rsidRDefault="004D3109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B52302" w:rsidRPr="00D5409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88" w:type="dxa"/>
          </w:tcPr>
          <w:p w:rsidR="00842F07" w:rsidRPr="00D5409B" w:rsidRDefault="000E54E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842F07" w:rsidRPr="00D5409B" w:rsidTr="000E54E2">
        <w:tc>
          <w:tcPr>
            <w:tcW w:w="5580" w:type="dxa"/>
          </w:tcPr>
          <w:p w:rsidR="00842F07" w:rsidRPr="00D5409B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888" w:type="dxa"/>
          </w:tcPr>
          <w:p w:rsidR="00842F07" w:rsidRPr="00D5409B" w:rsidRDefault="000E54E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B52302" w:rsidRPr="00D5409B" w:rsidTr="000E54E2">
        <w:tc>
          <w:tcPr>
            <w:tcW w:w="5580" w:type="dxa"/>
          </w:tcPr>
          <w:p w:rsidR="00B52302" w:rsidRPr="00D5409B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88" w:type="dxa"/>
          </w:tcPr>
          <w:p w:rsidR="00B52302" w:rsidRPr="00D5409B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0E54E2" w:rsidRPr="00D5409B" w:rsidTr="000E54E2">
        <w:tc>
          <w:tcPr>
            <w:tcW w:w="5580" w:type="dxa"/>
          </w:tcPr>
          <w:p w:rsidR="000E54E2" w:rsidRPr="00D5409B" w:rsidRDefault="000E54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(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5409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3888" w:type="dxa"/>
          </w:tcPr>
          <w:p w:rsidR="000E54E2" w:rsidRPr="00D5409B" w:rsidRDefault="000E54E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121275" w:rsidRPr="00D5409B" w:rsidTr="000E54E2">
        <w:tc>
          <w:tcPr>
            <w:tcW w:w="5580" w:type="dxa"/>
          </w:tcPr>
          <w:p w:rsidR="00121275" w:rsidRPr="00D5409B" w:rsidRDefault="00146A37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</w:t>
            </w:r>
            <w:r w:rsidR="00121275" w:rsidRPr="00D540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3888" w:type="dxa"/>
          </w:tcPr>
          <w:p w:rsidR="00121275" w:rsidRPr="00D5409B" w:rsidRDefault="00C61CBC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6D5D35" w:rsidRPr="00D5409B" w:rsidTr="000E54E2">
        <w:tc>
          <w:tcPr>
            <w:tcW w:w="5580" w:type="dxa"/>
          </w:tcPr>
          <w:p w:rsidR="006D5D35" w:rsidRPr="00D5409B" w:rsidRDefault="006D5D35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888" w:type="dxa"/>
          </w:tcPr>
          <w:p w:rsidR="006D5D35" w:rsidRPr="00D5409B" w:rsidRDefault="006D5D35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อัตราตามที่กำหนดไว้ในสัญญา</w:t>
            </w:r>
          </w:p>
        </w:tc>
      </w:tr>
      <w:tr w:rsidR="00B52302" w:rsidRPr="00D5409B" w:rsidTr="000E54E2">
        <w:tc>
          <w:tcPr>
            <w:tcW w:w="5580" w:type="dxa"/>
          </w:tcPr>
          <w:p w:rsidR="00B52302" w:rsidRPr="00D5409B" w:rsidRDefault="00B5230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3888" w:type="dxa"/>
          </w:tcPr>
          <w:p w:rsidR="00B52302" w:rsidRPr="00D5409B" w:rsidRDefault="00B52302" w:rsidP="00B62EDB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</w:p>
        </w:tc>
      </w:tr>
    </w:tbl>
    <w:p w:rsidR="001D4CB2" w:rsidRPr="00D5409B" w:rsidRDefault="001D4CB2" w:rsidP="00D5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="Angsana New" w:hAnsi="Angsana New"/>
          <w:sz w:val="30"/>
          <w:szCs w:val="30"/>
        </w:rPr>
      </w:pPr>
    </w:p>
    <w:p w:rsidR="0053370F" w:rsidRPr="00D5409B" w:rsidRDefault="0053370F" w:rsidP="00533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</w:t>
      </w:r>
      <w:r w:rsidRPr="00D5409B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D5409B">
        <w:rPr>
          <w:rFonts w:ascii="Angsana New" w:hAnsi="Angsana New"/>
          <w:spacing w:val="-4"/>
          <w:sz w:val="30"/>
          <w:szCs w:val="30"/>
        </w:rPr>
        <w:t xml:space="preserve">31 </w:t>
      </w:r>
      <w:r w:rsidRPr="00D5409B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9C452B" w:rsidRPr="00D5409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C452B" w:rsidRPr="00D5409B">
        <w:rPr>
          <w:rFonts w:ascii="Angsana New" w:hAnsi="Angsana New"/>
          <w:spacing w:val="-4"/>
          <w:sz w:val="30"/>
          <w:szCs w:val="30"/>
        </w:rPr>
        <w:t>256</w:t>
      </w:r>
      <w:r w:rsidR="0026457B" w:rsidRPr="00D5409B">
        <w:rPr>
          <w:rFonts w:ascii="Angsana New" w:hAnsi="Angsana New"/>
          <w:spacing w:val="-4"/>
          <w:sz w:val="30"/>
          <w:szCs w:val="30"/>
        </w:rPr>
        <w:t>2</w:t>
      </w:r>
      <w:r w:rsidR="009C452B" w:rsidRPr="00D5409B">
        <w:rPr>
          <w:rFonts w:ascii="Angsana New" w:hAnsi="Angsana New"/>
          <w:spacing w:val="-4"/>
          <w:sz w:val="30"/>
          <w:szCs w:val="30"/>
        </w:rPr>
        <w:t xml:space="preserve"> </w:t>
      </w:r>
      <w:r w:rsidR="009C452B" w:rsidRPr="00D5409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C452B" w:rsidRPr="00D5409B">
        <w:rPr>
          <w:rFonts w:ascii="Angsana New" w:hAnsi="Angsana New"/>
          <w:spacing w:val="-4"/>
          <w:sz w:val="30"/>
          <w:szCs w:val="30"/>
        </w:rPr>
        <w:t>256</w:t>
      </w:r>
      <w:r w:rsidR="0026457B" w:rsidRPr="00D5409B">
        <w:rPr>
          <w:rFonts w:ascii="Angsana New" w:hAnsi="Angsana New"/>
          <w:spacing w:val="-4"/>
          <w:sz w:val="30"/>
          <w:szCs w:val="30"/>
        </w:rPr>
        <w:t>1</w:t>
      </w:r>
      <w:r w:rsidR="009C452B" w:rsidRPr="00D5409B">
        <w:rPr>
          <w:rFonts w:ascii="Angsana New" w:hAnsi="Angsana New"/>
          <w:spacing w:val="-4"/>
          <w:sz w:val="30"/>
          <w:szCs w:val="30"/>
        </w:rPr>
        <w:br/>
      </w:r>
      <w:r w:rsidRPr="00D5409B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53370F" w:rsidRPr="00D5409B" w:rsidRDefault="0053370F" w:rsidP="0053370F">
      <w:pPr>
        <w:pStyle w:val="FSBlank"/>
        <w:rPr>
          <w:sz w:val="30"/>
          <w:szCs w:val="30"/>
        </w:rPr>
      </w:pPr>
    </w:p>
    <w:tbl>
      <w:tblPr>
        <w:tblW w:w="9317" w:type="dxa"/>
        <w:tblInd w:w="450" w:type="dxa"/>
        <w:tblLook w:val="0000" w:firstRow="0" w:lastRow="0" w:firstColumn="0" w:lastColumn="0" w:noHBand="0" w:noVBand="0"/>
      </w:tblPr>
      <w:tblGrid>
        <w:gridCol w:w="6696"/>
        <w:gridCol w:w="1197"/>
        <w:gridCol w:w="236"/>
        <w:gridCol w:w="1188"/>
      </w:tblGrid>
      <w:tr w:rsidR="0053370F" w:rsidRPr="00D5409B" w:rsidTr="008F7EC5">
        <w:trPr>
          <w:tblHeader/>
        </w:trPr>
        <w:tc>
          <w:tcPr>
            <w:tcW w:w="6696" w:type="dxa"/>
          </w:tcPr>
          <w:p w:rsidR="0053370F" w:rsidRPr="00D5409B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</w:tcPr>
          <w:p w:rsidR="0053370F" w:rsidRPr="00D5409B" w:rsidRDefault="0053370F" w:rsidP="0053370F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</w:t>
            </w:r>
            <w:r w:rsidR="0026457B" w:rsidRPr="00D540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3370F" w:rsidRPr="00D5409B" w:rsidRDefault="0053370F" w:rsidP="00DF51B1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D5409B" w:rsidRDefault="0053370F" w:rsidP="0053370F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</w:t>
            </w:r>
            <w:r w:rsidR="0026457B"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3370F" w:rsidRPr="00D5409B" w:rsidTr="008F7EC5">
        <w:trPr>
          <w:tblHeader/>
        </w:trPr>
        <w:tc>
          <w:tcPr>
            <w:tcW w:w="6696" w:type="dxa"/>
          </w:tcPr>
          <w:p w:rsidR="0053370F" w:rsidRPr="00D5409B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53370F" w:rsidRPr="00D5409B" w:rsidRDefault="0053370F" w:rsidP="00DF51B1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370F" w:rsidRPr="00D5409B" w:rsidTr="008F7EC5">
        <w:tc>
          <w:tcPr>
            <w:tcW w:w="6696" w:type="dxa"/>
          </w:tcPr>
          <w:p w:rsidR="0053370F" w:rsidRPr="00D5409B" w:rsidRDefault="0053370F" w:rsidP="00DF51B1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409B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197" w:type="dxa"/>
          </w:tcPr>
          <w:p w:rsidR="0053370F" w:rsidRPr="00D5409B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370F" w:rsidRPr="00D5409B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370F" w:rsidRPr="00D5409B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57B" w:rsidRPr="00D5409B" w:rsidTr="008F7EC5">
        <w:tc>
          <w:tcPr>
            <w:tcW w:w="6696" w:type="dxa"/>
          </w:tcPr>
          <w:p w:rsidR="0026457B" w:rsidRPr="00D5409B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197" w:type="dxa"/>
          </w:tcPr>
          <w:p w:rsidR="0026457B" w:rsidRPr="00D5409B" w:rsidRDefault="00BD3A7C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5,216</w:t>
            </w:r>
          </w:p>
        </w:tc>
        <w:tc>
          <w:tcPr>
            <w:tcW w:w="236" w:type="dxa"/>
          </w:tcPr>
          <w:p w:rsidR="0026457B" w:rsidRPr="00D5409B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D5409B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5,199</w:t>
            </w:r>
          </w:p>
        </w:tc>
      </w:tr>
      <w:tr w:rsidR="0026457B" w:rsidRPr="00D5409B" w:rsidTr="008F7EC5">
        <w:tc>
          <w:tcPr>
            <w:tcW w:w="6696" w:type="dxa"/>
          </w:tcPr>
          <w:p w:rsidR="0026457B" w:rsidRPr="00D5409B" w:rsidRDefault="00257101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(</w:t>
            </w:r>
            <w:r w:rsidR="0026457B" w:rsidRPr="00D5409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5409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26457B" w:rsidRPr="00D5409B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197" w:type="dxa"/>
          </w:tcPr>
          <w:p w:rsidR="0026457B" w:rsidRPr="00D5409B" w:rsidRDefault="00BD3A7C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4,481</w:t>
            </w:r>
          </w:p>
        </w:tc>
        <w:tc>
          <w:tcPr>
            <w:tcW w:w="236" w:type="dxa"/>
          </w:tcPr>
          <w:p w:rsidR="0026457B" w:rsidRPr="00D5409B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D5409B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(4,237)</w:t>
            </w:r>
          </w:p>
        </w:tc>
      </w:tr>
      <w:tr w:rsidR="0026457B" w:rsidRPr="00D5409B" w:rsidTr="008F7EC5">
        <w:tc>
          <w:tcPr>
            <w:tcW w:w="6696" w:type="dxa"/>
          </w:tcPr>
          <w:p w:rsidR="0026457B" w:rsidRPr="00D5409B" w:rsidRDefault="0026457B" w:rsidP="0026457B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26457B" w:rsidRPr="00D5409B" w:rsidRDefault="0026457B" w:rsidP="0026457B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26457B" w:rsidRPr="00D5409B" w:rsidRDefault="0026457B" w:rsidP="0026457B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D5409B" w:rsidRDefault="0026457B" w:rsidP="0026457B">
            <w:pPr>
              <w:pStyle w:val="FSBlank"/>
              <w:rPr>
                <w:sz w:val="30"/>
                <w:szCs w:val="30"/>
              </w:rPr>
            </w:pPr>
          </w:p>
        </w:tc>
      </w:tr>
    </w:tbl>
    <w:p w:rsidR="00D045F1" w:rsidRDefault="00D045F1">
      <w:r>
        <w:br w:type="page"/>
      </w:r>
    </w:p>
    <w:tbl>
      <w:tblPr>
        <w:tblW w:w="9317" w:type="dxa"/>
        <w:tblInd w:w="450" w:type="dxa"/>
        <w:tblLook w:val="0000" w:firstRow="0" w:lastRow="0" w:firstColumn="0" w:lastColumn="0" w:noHBand="0" w:noVBand="0"/>
      </w:tblPr>
      <w:tblGrid>
        <w:gridCol w:w="6696"/>
        <w:gridCol w:w="1197"/>
        <w:gridCol w:w="236"/>
        <w:gridCol w:w="1188"/>
      </w:tblGrid>
      <w:tr w:rsidR="0037579F" w:rsidRPr="0037579F" w:rsidTr="00264B74">
        <w:trPr>
          <w:tblHeader/>
        </w:trPr>
        <w:tc>
          <w:tcPr>
            <w:tcW w:w="6696" w:type="dxa"/>
          </w:tcPr>
          <w:p w:rsidR="0037579F" w:rsidRPr="0037579F" w:rsidRDefault="0037579F" w:rsidP="00264B7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สำหรับงวดสามเดือนสิ้นสุดวันที่ </w:t>
            </w: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</w:tcPr>
          <w:p w:rsidR="0037579F" w:rsidRPr="0037579F" w:rsidRDefault="0037579F" w:rsidP="00264B7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37579F" w:rsidRPr="0037579F" w:rsidRDefault="0037579F" w:rsidP="00264B74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37579F" w:rsidRPr="0037579F" w:rsidRDefault="0037579F" w:rsidP="00264B74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7579F" w:rsidRPr="0037579F" w:rsidTr="00264B74">
        <w:trPr>
          <w:tblHeader/>
        </w:trPr>
        <w:tc>
          <w:tcPr>
            <w:tcW w:w="6696" w:type="dxa"/>
          </w:tcPr>
          <w:p w:rsidR="0037579F" w:rsidRPr="0037579F" w:rsidRDefault="0037579F" w:rsidP="00264B7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37579F" w:rsidRPr="0037579F" w:rsidRDefault="0037579F" w:rsidP="00264B74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5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579F" w:rsidRPr="0037579F" w:rsidTr="008F7EC5">
        <w:tc>
          <w:tcPr>
            <w:tcW w:w="6696" w:type="dxa"/>
          </w:tcPr>
          <w:p w:rsidR="0037579F" w:rsidRPr="0037579F" w:rsidRDefault="0037579F" w:rsidP="0026457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7" w:type="dxa"/>
          </w:tcPr>
          <w:p w:rsidR="0037579F" w:rsidRPr="0037579F" w:rsidRDefault="0037579F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7579F" w:rsidRPr="0037579F" w:rsidRDefault="0037579F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37579F" w:rsidRPr="0037579F" w:rsidRDefault="0037579F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:rsidR="0026457B" w:rsidRPr="0037579F" w:rsidRDefault="00BD3A7C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498,013</w:t>
            </w: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510,948</w:t>
            </w: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97" w:type="dxa"/>
          </w:tcPr>
          <w:p w:rsidR="0026457B" w:rsidRPr="0037579F" w:rsidRDefault="00BD3A7C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268,061</w:t>
            </w: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283,791</w:t>
            </w: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197" w:type="dxa"/>
          </w:tcPr>
          <w:p w:rsidR="0026457B" w:rsidRPr="0037579F" w:rsidRDefault="00BD3A7C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1,757</w:t>
            </w: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:rsidR="0026457B" w:rsidRPr="0037579F" w:rsidRDefault="00BD3A7C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3,212</w:t>
            </w: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97" w:type="dxa"/>
          </w:tcPr>
          <w:p w:rsidR="0026457B" w:rsidRPr="0037579F" w:rsidRDefault="00257101" w:rsidP="00257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37579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26457B" w:rsidRPr="0037579F" w:rsidRDefault="0026457B" w:rsidP="0037579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457B" w:rsidRPr="0037579F" w:rsidRDefault="0026457B" w:rsidP="0037579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37579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</w:tcPr>
          <w:p w:rsidR="0026457B" w:rsidRPr="0037579F" w:rsidRDefault="007A3858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7,992</w:t>
            </w: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6,529</w:t>
            </w: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7" w:type="dxa"/>
          </w:tcPr>
          <w:p w:rsidR="0026457B" w:rsidRPr="0037579F" w:rsidRDefault="007A3858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26457B" w:rsidRPr="0037579F" w:rsidTr="008F7EC5">
        <w:tc>
          <w:tcPr>
            <w:tcW w:w="6696" w:type="dxa"/>
          </w:tcPr>
          <w:p w:rsidR="0026457B" w:rsidRPr="0037579F" w:rsidRDefault="0026457B" w:rsidP="0026457B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26457B" w:rsidRPr="0037579F" w:rsidRDefault="007A3858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</w:rPr>
              <w:t>8,393</w:t>
            </w:r>
          </w:p>
        </w:tc>
        <w:tc>
          <w:tcPr>
            <w:tcW w:w="236" w:type="dxa"/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26457B" w:rsidRPr="0037579F" w:rsidRDefault="0026457B" w:rsidP="0026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</w:rPr>
              <w:t>6,608</w:t>
            </w:r>
          </w:p>
        </w:tc>
      </w:tr>
    </w:tbl>
    <w:p w:rsidR="00D045F1" w:rsidRPr="0037579F" w:rsidRDefault="00D045F1" w:rsidP="0037579F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842F07" w:rsidRPr="0037579F" w:rsidRDefault="00842F07" w:rsidP="00C1797A">
      <w:pPr>
        <w:pStyle w:val="a"/>
        <w:tabs>
          <w:tab w:val="clear" w:pos="1080"/>
          <w:tab w:val="left" w:pos="540"/>
        </w:tabs>
        <w:ind w:left="540" w:right="-43"/>
        <w:jc w:val="both"/>
        <w:rPr>
          <w:rFonts w:ascii="Angsana New" w:hAnsi="Angsana New" w:cs="Angsana New"/>
          <w:cs/>
        </w:rPr>
      </w:pPr>
      <w:r w:rsidRPr="0037579F">
        <w:rPr>
          <w:rFonts w:ascii="Angsana New" w:hAnsi="Angsana New" w:cs="Angsana New"/>
          <w:cs/>
        </w:rPr>
        <w:t>ยอดคงเหลือ</w:t>
      </w:r>
      <w:r w:rsidR="000B7875" w:rsidRPr="0037579F">
        <w:rPr>
          <w:rFonts w:ascii="Angsana New" w:hAnsi="Angsana New" w:cs="Angsana New"/>
          <w:cs/>
        </w:rPr>
        <w:t>กับ</w:t>
      </w:r>
      <w:r w:rsidR="00401F5F" w:rsidRPr="0037579F">
        <w:rPr>
          <w:rFonts w:ascii="Angsana New" w:hAnsi="Angsana New" w:cs="Angsana New"/>
          <w:cs/>
        </w:rPr>
        <w:t>บุคคลหรือ</w:t>
      </w:r>
      <w:r w:rsidR="000B7875" w:rsidRPr="0037579F">
        <w:rPr>
          <w:rFonts w:ascii="Angsana New" w:hAnsi="Angsana New" w:cs="Angsana New"/>
          <w:cs/>
        </w:rPr>
        <w:t>กิจการที่เกี่ยวข้องกัน</w:t>
      </w:r>
      <w:r w:rsidRPr="0037579F">
        <w:rPr>
          <w:rFonts w:ascii="Angsana New" w:hAnsi="Angsana New" w:cs="Angsana New"/>
          <w:cs/>
        </w:rPr>
        <w:t xml:space="preserve"> ณ วันที่ 3</w:t>
      </w:r>
      <w:r w:rsidR="0033724F" w:rsidRPr="0037579F">
        <w:rPr>
          <w:rFonts w:ascii="Angsana New" w:hAnsi="Angsana New" w:cs="Angsana New" w:hint="cs"/>
          <w:cs/>
        </w:rPr>
        <w:t>1</w:t>
      </w:r>
      <w:r w:rsidR="001D4CB2" w:rsidRPr="0037579F">
        <w:rPr>
          <w:rFonts w:ascii="Angsana New" w:hAnsi="Angsana New" w:cs="Angsana New"/>
          <w:cs/>
          <w:lang w:val="en-US"/>
        </w:rPr>
        <w:t xml:space="preserve"> </w:t>
      </w:r>
      <w:r w:rsidR="0033724F" w:rsidRPr="0037579F">
        <w:rPr>
          <w:rFonts w:ascii="Angsana New" w:hAnsi="Angsana New" w:cs="Angsana New" w:hint="cs"/>
          <w:cs/>
          <w:lang w:val="en-US"/>
        </w:rPr>
        <w:t>มีนาคม</w:t>
      </w:r>
      <w:r w:rsidR="001D4CB2" w:rsidRPr="0037579F">
        <w:rPr>
          <w:rFonts w:ascii="Angsana New" w:hAnsi="Angsana New" w:cs="Angsana New"/>
          <w:cs/>
          <w:lang w:val="en-US"/>
        </w:rPr>
        <w:t xml:space="preserve"> </w:t>
      </w:r>
      <w:r w:rsidR="00A4283B" w:rsidRPr="0037579F">
        <w:rPr>
          <w:rFonts w:ascii="Angsana New" w:hAnsi="Angsana New" w:cs="Angsana New"/>
          <w:cs/>
          <w:lang w:val="en-US"/>
        </w:rPr>
        <w:t>25</w:t>
      </w:r>
      <w:r w:rsidR="00136CFF" w:rsidRPr="0037579F">
        <w:rPr>
          <w:rFonts w:ascii="Angsana New" w:hAnsi="Angsana New" w:cs="Angsana New"/>
          <w:lang w:val="en-US"/>
        </w:rPr>
        <w:t>6</w:t>
      </w:r>
      <w:r w:rsidR="00097452" w:rsidRPr="0037579F">
        <w:rPr>
          <w:rFonts w:ascii="Angsana New" w:hAnsi="Angsana New" w:cs="Angsana New"/>
          <w:lang w:val="en-US"/>
        </w:rPr>
        <w:t>2</w:t>
      </w:r>
      <w:r w:rsidR="00136CFF" w:rsidRPr="0037579F">
        <w:rPr>
          <w:rFonts w:ascii="Angsana New" w:hAnsi="Angsana New" w:cs="Angsana New"/>
          <w:lang w:val="en-US"/>
        </w:rPr>
        <w:t xml:space="preserve"> </w:t>
      </w:r>
      <w:r w:rsidR="005D785A" w:rsidRPr="0037579F">
        <w:rPr>
          <w:rFonts w:ascii="Angsana New" w:hAnsi="Angsana New" w:cs="Angsana New"/>
          <w:cs/>
          <w:lang w:val="en-US"/>
        </w:rPr>
        <w:t xml:space="preserve">และ </w:t>
      </w:r>
      <w:r w:rsidRPr="0037579F">
        <w:rPr>
          <w:rFonts w:ascii="Angsana New" w:hAnsi="Angsana New" w:cs="Angsana New"/>
          <w:cs/>
          <w:lang w:val="en-US"/>
        </w:rPr>
        <w:t xml:space="preserve">31 </w:t>
      </w:r>
      <w:r w:rsidRPr="0037579F">
        <w:rPr>
          <w:rFonts w:ascii="Angsana New" w:hAnsi="Angsana New" w:cs="Angsana New"/>
          <w:cs/>
        </w:rPr>
        <w:t>ธันวาคม 25</w:t>
      </w:r>
      <w:r w:rsidR="0033724F" w:rsidRPr="0037579F">
        <w:rPr>
          <w:rFonts w:ascii="Angsana New" w:hAnsi="Angsana New" w:cs="Angsana New" w:hint="cs"/>
          <w:cs/>
        </w:rPr>
        <w:t>6</w:t>
      </w:r>
      <w:r w:rsidR="00097452" w:rsidRPr="0037579F">
        <w:rPr>
          <w:rFonts w:ascii="Angsana New" w:hAnsi="Angsana New" w:cs="Angsana New" w:hint="cs"/>
          <w:cs/>
        </w:rPr>
        <w:t>1</w:t>
      </w:r>
      <w:r w:rsidR="00136CFF" w:rsidRPr="0037579F">
        <w:rPr>
          <w:rFonts w:ascii="Angsana New" w:hAnsi="Angsana New" w:cs="Angsana New"/>
          <w:cs/>
        </w:rPr>
        <w:t xml:space="preserve"> </w:t>
      </w:r>
      <w:r w:rsidRPr="0037579F">
        <w:rPr>
          <w:rFonts w:ascii="Angsana New" w:hAnsi="Angsana New" w:cs="Angsana New"/>
          <w:cs/>
        </w:rPr>
        <w:t>มีดังนี้</w:t>
      </w:r>
    </w:p>
    <w:p w:rsidR="0053370F" w:rsidRPr="0037579F" w:rsidRDefault="0053370F" w:rsidP="00D045F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39"/>
        <w:gridCol w:w="1193"/>
        <w:gridCol w:w="236"/>
        <w:gridCol w:w="9"/>
        <w:gridCol w:w="1170"/>
        <w:gridCol w:w="20"/>
      </w:tblGrid>
      <w:tr w:rsidR="0033724F" w:rsidRPr="0037579F" w:rsidTr="0037579F">
        <w:trPr>
          <w:gridAfter w:val="1"/>
          <w:wAfter w:w="20" w:type="dxa"/>
          <w:trHeight w:val="409"/>
        </w:trPr>
        <w:tc>
          <w:tcPr>
            <w:tcW w:w="6742" w:type="dxa"/>
          </w:tcPr>
          <w:p w:rsidR="0033724F" w:rsidRPr="0037579F" w:rsidRDefault="0033724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33724F" w:rsidRPr="0037579F" w:rsidRDefault="005962AF" w:rsidP="008969FE">
            <w:pPr>
              <w:tabs>
                <w:tab w:val="clear" w:pos="2580"/>
                <w:tab w:val="left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44" w:type="dxa"/>
            <w:gridSpan w:val="2"/>
          </w:tcPr>
          <w:p w:rsidR="0033724F" w:rsidRPr="0037579F" w:rsidRDefault="0033724F" w:rsidP="00DF51B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33724F" w:rsidRPr="0037579F" w:rsidRDefault="005962AF" w:rsidP="00DF51B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3370F" w:rsidRPr="0037579F" w:rsidTr="0037579F">
        <w:trPr>
          <w:gridAfter w:val="1"/>
          <w:wAfter w:w="20" w:type="dxa"/>
          <w:trHeight w:val="409"/>
        </w:trPr>
        <w:tc>
          <w:tcPr>
            <w:tcW w:w="6742" w:type="dxa"/>
          </w:tcPr>
          <w:p w:rsidR="0053370F" w:rsidRPr="0037579F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53370F" w:rsidRPr="0037579F" w:rsidRDefault="0053370F" w:rsidP="005962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256</w:t>
            </w:r>
            <w:r w:rsidR="00097452" w:rsidRPr="003757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4" w:type="dxa"/>
            <w:gridSpan w:val="2"/>
          </w:tcPr>
          <w:p w:rsidR="0053370F" w:rsidRPr="0037579F" w:rsidRDefault="0053370F" w:rsidP="00DF51B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53370F" w:rsidRPr="0037579F" w:rsidRDefault="0053370F" w:rsidP="005962A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25</w:t>
            </w:r>
            <w:r w:rsidR="005962AF" w:rsidRPr="0037579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452" w:rsidRPr="0037579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3370F" w:rsidRPr="0037579F" w:rsidTr="0037579F">
        <w:trPr>
          <w:gridAfter w:val="1"/>
          <w:wAfter w:w="18" w:type="dxa"/>
          <w:cantSplit/>
          <w:trHeight w:val="409"/>
        </w:trPr>
        <w:tc>
          <w:tcPr>
            <w:tcW w:w="6742" w:type="dxa"/>
          </w:tcPr>
          <w:p w:rsidR="0053370F" w:rsidRPr="0037579F" w:rsidRDefault="0053370F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7" w:type="dxa"/>
            <w:gridSpan w:val="4"/>
          </w:tcPr>
          <w:p w:rsidR="0053370F" w:rsidRPr="0037579F" w:rsidRDefault="0053370F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757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2A4E" w:rsidRPr="0037579F" w:rsidTr="0037579F">
        <w:trPr>
          <w:gridAfter w:val="1"/>
          <w:wAfter w:w="18" w:type="dxa"/>
          <w:cantSplit/>
          <w:trHeight w:val="420"/>
        </w:trPr>
        <w:tc>
          <w:tcPr>
            <w:tcW w:w="6742" w:type="dxa"/>
          </w:tcPr>
          <w:p w:rsidR="00A52A4E" w:rsidRPr="0037579F" w:rsidRDefault="00A52A4E" w:rsidP="00DF51B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07" w:type="dxa"/>
            <w:gridSpan w:val="4"/>
          </w:tcPr>
          <w:p w:rsidR="00A52A4E" w:rsidRPr="0037579F" w:rsidRDefault="00A52A4E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470D1" w:rsidRPr="0037579F" w:rsidTr="0037579F">
        <w:trPr>
          <w:gridAfter w:val="1"/>
          <w:wAfter w:w="20" w:type="dxa"/>
          <w:trHeight w:val="420"/>
        </w:trPr>
        <w:tc>
          <w:tcPr>
            <w:tcW w:w="6742" w:type="dxa"/>
            <w:vAlign w:val="bottom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tcBorders>
              <w:bottom w:val="double" w:sz="4" w:space="0" w:color="auto"/>
            </w:tcBorders>
            <w:vAlign w:val="bottom"/>
          </w:tcPr>
          <w:p w:rsidR="00F470D1" w:rsidRPr="0037579F" w:rsidRDefault="007A3858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</w:rPr>
              <w:t>514,620</w:t>
            </w:r>
          </w:p>
        </w:tc>
        <w:tc>
          <w:tcPr>
            <w:tcW w:w="244" w:type="dxa"/>
            <w:gridSpan w:val="2"/>
            <w:vAlign w:val="bottom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:rsidR="00F470D1" w:rsidRPr="0037579F" w:rsidRDefault="00F80ACD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437,827</w:t>
            </w:r>
          </w:p>
        </w:tc>
      </w:tr>
      <w:tr w:rsidR="00097452" w:rsidRPr="0037579F" w:rsidTr="0037579F">
        <w:trPr>
          <w:trHeight w:val="409"/>
        </w:trPr>
        <w:tc>
          <w:tcPr>
            <w:tcW w:w="6742" w:type="dxa"/>
          </w:tcPr>
          <w:p w:rsidR="00097452" w:rsidRPr="0037579F" w:rsidRDefault="00097452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097452" w:rsidRPr="0037579F" w:rsidRDefault="00097452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097452" w:rsidRPr="0037579F" w:rsidRDefault="00097452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</w:tcPr>
          <w:p w:rsidR="00097452" w:rsidRPr="0037579F" w:rsidRDefault="00097452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EAA" w:rsidRPr="0037579F" w:rsidTr="0037579F">
        <w:trPr>
          <w:trHeight w:val="409"/>
        </w:trPr>
        <w:tc>
          <w:tcPr>
            <w:tcW w:w="6742" w:type="dxa"/>
          </w:tcPr>
          <w:p w:rsidR="00C07EAA" w:rsidRPr="00C07EAA" w:rsidRDefault="00C07EAA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757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</w:tcPr>
          <w:p w:rsidR="00C07EAA" w:rsidRPr="0037579F" w:rsidRDefault="00C07EAA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C07EAA" w:rsidRPr="0037579F" w:rsidRDefault="00C07EAA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</w:tcPr>
          <w:p w:rsidR="00C07EAA" w:rsidRPr="0037579F" w:rsidRDefault="00C07EAA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04DD" w:rsidRPr="00C07EAA" w:rsidTr="00C07EAA">
        <w:trPr>
          <w:trHeight w:val="344"/>
        </w:trPr>
        <w:tc>
          <w:tcPr>
            <w:tcW w:w="6742" w:type="dxa"/>
          </w:tcPr>
          <w:p w:rsidR="007004DD" w:rsidRPr="00C07EAA" w:rsidRDefault="007004DD" w:rsidP="007004DD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7EAA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7004DD" w:rsidRPr="00C07EAA" w:rsidRDefault="007004DD" w:rsidP="0070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AA">
              <w:rPr>
                <w:rFonts w:ascii="Angsana New" w:hAnsi="Angsana New"/>
                <w:b/>
                <w:bCs/>
                <w:sz w:val="30"/>
                <w:szCs w:val="30"/>
              </w:rPr>
              <w:t>1,594</w:t>
            </w:r>
          </w:p>
        </w:tc>
        <w:tc>
          <w:tcPr>
            <w:tcW w:w="235" w:type="dxa"/>
          </w:tcPr>
          <w:p w:rsidR="007004DD" w:rsidRPr="00C07EAA" w:rsidRDefault="007004DD" w:rsidP="0070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tcBorders>
              <w:bottom w:val="double" w:sz="4" w:space="0" w:color="auto"/>
            </w:tcBorders>
          </w:tcPr>
          <w:p w:rsidR="007004DD" w:rsidRPr="00C07EAA" w:rsidRDefault="007004DD" w:rsidP="0070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A3858" w:rsidRPr="0037579F" w:rsidTr="0037579F">
        <w:trPr>
          <w:trHeight w:val="409"/>
        </w:trPr>
        <w:tc>
          <w:tcPr>
            <w:tcW w:w="6742" w:type="dxa"/>
          </w:tcPr>
          <w:p w:rsidR="007A3858" w:rsidRPr="0037579F" w:rsidRDefault="007A3858" w:rsidP="00D5409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:rsidR="007A3858" w:rsidRPr="0037579F" w:rsidRDefault="007A3858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:rsidR="007A3858" w:rsidRPr="0037579F" w:rsidRDefault="007A3858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</w:tcPr>
          <w:p w:rsidR="007A3858" w:rsidRPr="0037579F" w:rsidRDefault="007A3858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0D1" w:rsidRPr="0037579F" w:rsidTr="0037579F">
        <w:trPr>
          <w:trHeight w:val="431"/>
        </w:trPr>
        <w:tc>
          <w:tcPr>
            <w:tcW w:w="6742" w:type="dxa"/>
          </w:tcPr>
          <w:p w:rsidR="00F470D1" w:rsidRPr="0037579F" w:rsidRDefault="00F470D1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3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70D1" w:rsidRPr="0037579F" w:rsidTr="0037579F">
        <w:trPr>
          <w:trHeight w:val="409"/>
        </w:trPr>
        <w:tc>
          <w:tcPr>
            <w:tcW w:w="6742" w:type="dxa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F470D1" w:rsidRPr="0037579F" w:rsidRDefault="00F67987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</w:rPr>
              <w:t>179,850</w:t>
            </w:r>
          </w:p>
        </w:tc>
        <w:tc>
          <w:tcPr>
            <w:tcW w:w="235" w:type="dxa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tcBorders>
              <w:bottom w:val="double" w:sz="4" w:space="0" w:color="auto"/>
            </w:tcBorders>
          </w:tcPr>
          <w:p w:rsidR="00F470D1" w:rsidRPr="0037579F" w:rsidRDefault="00F80ACD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</w:rPr>
              <w:t>255,352</w:t>
            </w:r>
          </w:p>
        </w:tc>
      </w:tr>
      <w:tr w:rsidR="00097452" w:rsidRPr="0037579F" w:rsidTr="0037579F">
        <w:trPr>
          <w:trHeight w:val="409"/>
        </w:trPr>
        <w:tc>
          <w:tcPr>
            <w:tcW w:w="6742" w:type="dxa"/>
          </w:tcPr>
          <w:p w:rsidR="00097452" w:rsidRPr="0037579F" w:rsidRDefault="00097452" w:rsidP="0009745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:rsidR="00097452" w:rsidRPr="0037579F" w:rsidRDefault="00097452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097452" w:rsidRPr="0037579F" w:rsidRDefault="00097452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vAlign w:val="bottom"/>
          </w:tcPr>
          <w:p w:rsidR="00097452" w:rsidRPr="0037579F" w:rsidRDefault="00097452" w:rsidP="00D045F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79F" w:rsidRPr="0037579F" w:rsidTr="0037579F">
        <w:trPr>
          <w:trHeight w:val="464"/>
        </w:trPr>
        <w:tc>
          <w:tcPr>
            <w:tcW w:w="6742" w:type="dxa"/>
          </w:tcPr>
          <w:p w:rsidR="0037579F" w:rsidRPr="0037579F" w:rsidRDefault="0037579F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:rsidR="0037579F" w:rsidRPr="0037579F" w:rsidRDefault="0037579F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37579F" w:rsidRPr="0037579F" w:rsidRDefault="0037579F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vAlign w:val="bottom"/>
          </w:tcPr>
          <w:p w:rsidR="0037579F" w:rsidRPr="0037579F" w:rsidRDefault="0037579F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79F" w:rsidRPr="0037579F" w:rsidTr="0037579F">
        <w:trPr>
          <w:trHeight w:val="464"/>
        </w:trPr>
        <w:tc>
          <w:tcPr>
            <w:tcW w:w="6742" w:type="dxa"/>
          </w:tcPr>
          <w:p w:rsidR="0037579F" w:rsidRPr="0037579F" w:rsidRDefault="0037579F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:rsidR="0037579F" w:rsidRPr="0037579F" w:rsidRDefault="0037579F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37579F" w:rsidRPr="0037579F" w:rsidRDefault="0037579F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vAlign w:val="bottom"/>
          </w:tcPr>
          <w:p w:rsidR="0037579F" w:rsidRPr="0037579F" w:rsidRDefault="0037579F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79F" w:rsidRPr="00D5409B" w:rsidTr="0037579F">
        <w:trPr>
          <w:gridAfter w:val="1"/>
          <w:wAfter w:w="20" w:type="dxa"/>
          <w:trHeight w:val="409"/>
        </w:trPr>
        <w:tc>
          <w:tcPr>
            <w:tcW w:w="6742" w:type="dxa"/>
          </w:tcPr>
          <w:p w:rsidR="0037579F" w:rsidRPr="00D5409B" w:rsidRDefault="0037579F" w:rsidP="00264B7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37579F" w:rsidRPr="00D5409B" w:rsidRDefault="0037579F" w:rsidP="00264B74">
            <w:pPr>
              <w:tabs>
                <w:tab w:val="clear" w:pos="2580"/>
                <w:tab w:val="left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44" w:type="dxa"/>
            <w:gridSpan w:val="2"/>
          </w:tcPr>
          <w:p w:rsidR="0037579F" w:rsidRPr="00D5409B" w:rsidRDefault="0037579F" w:rsidP="00264B7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37579F" w:rsidRPr="00D5409B" w:rsidRDefault="0037579F" w:rsidP="00264B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7579F" w:rsidRPr="00D5409B" w:rsidTr="0037579F">
        <w:trPr>
          <w:gridAfter w:val="1"/>
          <w:wAfter w:w="20" w:type="dxa"/>
          <w:trHeight w:val="409"/>
        </w:trPr>
        <w:tc>
          <w:tcPr>
            <w:tcW w:w="6742" w:type="dxa"/>
          </w:tcPr>
          <w:p w:rsidR="0037579F" w:rsidRPr="00D5409B" w:rsidRDefault="0037579F" w:rsidP="00264B7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37579F" w:rsidRPr="00D5409B" w:rsidRDefault="0037579F" w:rsidP="00264B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4" w:type="dxa"/>
            <w:gridSpan w:val="2"/>
          </w:tcPr>
          <w:p w:rsidR="0037579F" w:rsidRPr="00D5409B" w:rsidRDefault="0037579F" w:rsidP="00264B7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:rsidR="0037579F" w:rsidRPr="00D5409B" w:rsidRDefault="0037579F" w:rsidP="00264B74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7579F" w:rsidRPr="00D5409B" w:rsidTr="0037579F">
        <w:trPr>
          <w:gridAfter w:val="1"/>
          <w:wAfter w:w="18" w:type="dxa"/>
          <w:cantSplit/>
          <w:trHeight w:val="409"/>
        </w:trPr>
        <w:tc>
          <w:tcPr>
            <w:tcW w:w="6742" w:type="dxa"/>
          </w:tcPr>
          <w:p w:rsidR="0037579F" w:rsidRPr="00D5409B" w:rsidRDefault="0037579F" w:rsidP="00264B7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7" w:type="dxa"/>
            <w:gridSpan w:val="4"/>
          </w:tcPr>
          <w:p w:rsidR="0037579F" w:rsidRPr="00D5409B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37579F" w:rsidTr="0037579F">
        <w:trPr>
          <w:trHeight w:val="464"/>
        </w:trPr>
        <w:tc>
          <w:tcPr>
            <w:tcW w:w="6742" w:type="dxa"/>
          </w:tcPr>
          <w:p w:rsidR="00F470D1" w:rsidRPr="0037579F" w:rsidRDefault="00F470D1" w:rsidP="00264B7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</w:p>
        </w:tc>
        <w:tc>
          <w:tcPr>
            <w:tcW w:w="1193" w:type="dxa"/>
            <w:vAlign w:val="bottom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vAlign w:val="bottom"/>
          </w:tcPr>
          <w:p w:rsidR="00F470D1" w:rsidRPr="0037579F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0ACD" w:rsidRPr="0037579F" w:rsidTr="0037579F">
        <w:trPr>
          <w:trHeight w:val="464"/>
        </w:trPr>
        <w:tc>
          <w:tcPr>
            <w:tcW w:w="6742" w:type="dxa"/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3" w:type="dxa"/>
            <w:vAlign w:val="bottom"/>
          </w:tcPr>
          <w:p w:rsidR="00F80ACD" w:rsidRPr="0037579F" w:rsidRDefault="00F67987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13,77</w:t>
            </w:r>
            <w:r w:rsidR="00257101" w:rsidRPr="0037579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5" w:type="dxa"/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17,603</w:t>
            </w:r>
          </w:p>
        </w:tc>
      </w:tr>
      <w:tr w:rsidR="00F80ACD" w:rsidRPr="0037579F" w:rsidTr="0037579F">
        <w:trPr>
          <w:trHeight w:val="409"/>
        </w:trPr>
        <w:tc>
          <w:tcPr>
            <w:tcW w:w="6742" w:type="dxa"/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vAlign w:val="bottom"/>
          </w:tcPr>
          <w:p w:rsidR="00F80ACD" w:rsidRPr="0037579F" w:rsidRDefault="00F67987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235" w:type="dxa"/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F80ACD" w:rsidRPr="0037579F" w:rsidTr="0037579F">
        <w:trPr>
          <w:trHeight w:val="409"/>
        </w:trPr>
        <w:tc>
          <w:tcPr>
            <w:tcW w:w="6742" w:type="dxa"/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0ACD" w:rsidRPr="0037579F" w:rsidRDefault="00F67987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</w:rPr>
              <w:t>14,83</w:t>
            </w:r>
            <w:r w:rsidR="00257101" w:rsidRPr="0037579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0ACD" w:rsidRPr="0037579F" w:rsidRDefault="00F80ACD" w:rsidP="00F80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</w:rPr>
              <w:t>18,456</w:t>
            </w:r>
          </w:p>
        </w:tc>
      </w:tr>
      <w:tr w:rsidR="00F470D1" w:rsidRPr="00D045F1" w:rsidTr="0037579F">
        <w:trPr>
          <w:cantSplit/>
          <w:trHeight w:val="409"/>
        </w:trPr>
        <w:tc>
          <w:tcPr>
            <w:tcW w:w="6742" w:type="dxa"/>
          </w:tcPr>
          <w:p w:rsidR="00F470D1" w:rsidRPr="00D045F1" w:rsidRDefault="00F470D1" w:rsidP="00F470D1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5" w:type="dxa"/>
            <w:gridSpan w:val="5"/>
          </w:tcPr>
          <w:p w:rsidR="00F470D1" w:rsidRPr="00D045F1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7579F" w:rsidRPr="00D045F1" w:rsidTr="0037579F">
        <w:trPr>
          <w:cantSplit/>
          <w:trHeight w:val="431"/>
        </w:trPr>
        <w:tc>
          <w:tcPr>
            <w:tcW w:w="6742" w:type="dxa"/>
          </w:tcPr>
          <w:p w:rsidR="0037579F" w:rsidRPr="00D045F1" w:rsidRDefault="0037579F" w:rsidP="0037579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5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625" w:type="dxa"/>
            <w:gridSpan w:val="5"/>
          </w:tcPr>
          <w:p w:rsidR="0037579F" w:rsidRPr="00D045F1" w:rsidRDefault="0037579F" w:rsidP="003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7579F" w:rsidRPr="00D045F1" w:rsidTr="0037579F">
        <w:trPr>
          <w:trHeight w:val="420"/>
        </w:trPr>
        <w:tc>
          <w:tcPr>
            <w:tcW w:w="6742" w:type="dxa"/>
          </w:tcPr>
          <w:p w:rsidR="0037579F" w:rsidRPr="00D045F1" w:rsidRDefault="0037579F" w:rsidP="003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045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37579F" w:rsidRPr="00D045F1" w:rsidRDefault="0037579F" w:rsidP="003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5F1">
              <w:rPr>
                <w:rFonts w:ascii="Angsana New" w:hAnsi="Angsana New"/>
                <w:b/>
                <w:bCs/>
                <w:sz w:val="30"/>
                <w:szCs w:val="30"/>
              </w:rPr>
              <w:t>668,071</w:t>
            </w:r>
          </w:p>
        </w:tc>
        <w:tc>
          <w:tcPr>
            <w:tcW w:w="235" w:type="dxa"/>
          </w:tcPr>
          <w:p w:rsidR="0037579F" w:rsidRPr="00D045F1" w:rsidRDefault="0037579F" w:rsidP="003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3"/>
            <w:tcBorders>
              <w:bottom w:val="double" w:sz="4" w:space="0" w:color="auto"/>
            </w:tcBorders>
          </w:tcPr>
          <w:p w:rsidR="0037579F" w:rsidRPr="00D045F1" w:rsidRDefault="0037579F" w:rsidP="003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5F1">
              <w:rPr>
                <w:rFonts w:ascii="Angsana New" w:hAnsi="Angsana New"/>
                <w:b/>
                <w:bCs/>
                <w:sz w:val="30"/>
                <w:szCs w:val="30"/>
              </w:rPr>
              <w:t>564,405</w:t>
            </w:r>
          </w:p>
        </w:tc>
      </w:tr>
    </w:tbl>
    <w:p w:rsidR="00E74604" w:rsidRPr="00D5409B" w:rsidRDefault="00E74604" w:rsidP="00D045F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1D4CB2" w:rsidRPr="00D5409B" w:rsidRDefault="001D4CB2" w:rsidP="001D4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F5245C" w:rsidRPr="00D5409B">
        <w:rPr>
          <w:rFonts w:ascii="Angsana New" w:hAnsi="Angsana New"/>
          <w:sz w:val="30"/>
          <w:szCs w:val="30"/>
          <w:cs/>
        </w:rPr>
        <w:t>จาก</w:t>
      </w:r>
      <w:r w:rsidRPr="00D5409B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F470D1" w:rsidRPr="00D5409B">
        <w:rPr>
          <w:rFonts w:ascii="Angsana New" w:hAnsi="Angsana New" w:hint="cs"/>
          <w:sz w:val="30"/>
          <w:szCs w:val="30"/>
          <w:cs/>
        </w:rPr>
        <w:t>สาม</w:t>
      </w:r>
      <w:r w:rsidRPr="00D5409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5409B">
        <w:rPr>
          <w:rFonts w:ascii="Angsana New" w:hAnsi="Angsana New"/>
          <w:sz w:val="30"/>
          <w:szCs w:val="30"/>
        </w:rPr>
        <w:t>3</w:t>
      </w:r>
      <w:r w:rsidR="00F470D1" w:rsidRPr="00D5409B">
        <w:rPr>
          <w:rFonts w:ascii="Angsana New" w:hAnsi="Angsana New" w:hint="cs"/>
          <w:sz w:val="30"/>
          <w:szCs w:val="30"/>
          <w:cs/>
        </w:rPr>
        <w:t>1</w:t>
      </w:r>
      <w:r w:rsidRPr="00D5409B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F470D1" w:rsidRPr="00D5409B">
        <w:rPr>
          <w:rFonts w:ascii="Angsana New" w:hAnsi="Angsana New" w:hint="cs"/>
          <w:sz w:val="30"/>
          <w:szCs w:val="30"/>
          <w:cs/>
        </w:rPr>
        <w:t>มีนาคม</w:t>
      </w:r>
      <w:r w:rsidR="00880A7E" w:rsidRPr="00D5409B">
        <w:rPr>
          <w:rFonts w:ascii="Angsana New" w:hAnsi="Angsana New"/>
          <w:sz w:val="30"/>
          <w:szCs w:val="30"/>
        </w:rPr>
        <w:t xml:space="preserve"> 256</w:t>
      </w:r>
      <w:r w:rsidR="00097452" w:rsidRPr="00D5409B">
        <w:rPr>
          <w:rFonts w:ascii="Angsana New" w:hAnsi="Angsana New"/>
          <w:sz w:val="30"/>
          <w:szCs w:val="30"/>
        </w:rPr>
        <w:t>2</w:t>
      </w:r>
      <w:r w:rsidR="00880A7E" w:rsidRPr="00D5409B">
        <w:rPr>
          <w:rFonts w:ascii="Angsana New" w:hAnsi="Angsana New"/>
          <w:sz w:val="30"/>
          <w:szCs w:val="30"/>
        </w:rPr>
        <w:t xml:space="preserve"> </w:t>
      </w:r>
      <w:r w:rsidR="00880A7E" w:rsidRPr="00D5409B">
        <w:rPr>
          <w:rFonts w:ascii="Angsana New" w:hAnsi="Angsana New" w:hint="cs"/>
          <w:sz w:val="30"/>
          <w:szCs w:val="30"/>
          <w:cs/>
        </w:rPr>
        <w:t xml:space="preserve">และ </w:t>
      </w:r>
      <w:r w:rsidR="00880A7E" w:rsidRPr="00D5409B">
        <w:rPr>
          <w:rFonts w:ascii="Angsana New" w:hAnsi="Angsana New"/>
          <w:sz w:val="30"/>
          <w:szCs w:val="30"/>
        </w:rPr>
        <w:t>256</w:t>
      </w:r>
      <w:r w:rsidR="00097452" w:rsidRPr="00D5409B">
        <w:rPr>
          <w:rFonts w:ascii="Angsana New" w:hAnsi="Angsana New"/>
          <w:sz w:val="30"/>
          <w:szCs w:val="30"/>
        </w:rPr>
        <w:t>1</w:t>
      </w:r>
      <w:r w:rsidRPr="00D540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1D4CB2" w:rsidRPr="00D5409B" w:rsidRDefault="001D4CB2" w:rsidP="00D045F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6750"/>
        <w:gridCol w:w="1170"/>
        <w:gridCol w:w="236"/>
        <w:gridCol w:w="1204"/>
      </w:tblGrid>
      <w:tr w:rsidR="001D4CB2" w:rsidRPr="00D5409B" w:rsidTr="00880A7E">
        <w:tc>
          <w:tcPr>
            <w:tcW w:w="6750" w:type="dxa"/>
          </w:tcPr>
          <w:p w:rsidR="001D4CB2" w:rsidRPr="00D5409B" w:rsidRDefault="001D4CB2" w:rsidP="00F5245C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F5245C" w:rsidRPr="00D5409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1D4CB2" w:rsidRPr="00D5409B" w:rsidRDefault="001D4CB2" w:rsidP="00F470D1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1D4CB2" w:rsidRPr="00D5409B" w:rsidRDefault="001D4CB2" w:rsidP="0023141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1D4CB2" w:rsidRPr="00D5409B" w:rsidRDefault="001D4CB2" w:rsidP="00F470D1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F470D1"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4CB2" w:rsidRPr="00D5409B" w:rsidTr="00880A7E">
        <w:tc>
          <w:tcPr>
            <w:tcW w:w="6750" w:type="dxa"/>
          </w:tcPr>
          <w:p w:rsidR="001D4CB2" w:rsidRPr="00D5409B" w:rsidRDefault="001D4CB2" w:rsidP="00231412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D4CB2" w:rsidRPr="00D5409B" w:rsidRDefault="001D4CB2" w:rsidP="0023141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D5409B" w:rsidTr="00880A7E">
        <w:tc>
          <w:tcPr>
            <w:tcW w:w="6750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70D1" w:rsidRPr="00D5409B" w:rsidTr="00880A7E">
        <w:tc>
          <w:tcPr>
            <w:tcW w:w="6750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7452" w:rsidRPr="00D5409B" w:rsidTr="00880A7E">
        <w:tc>
          <w:tcPr>
            <w:tcW w:w="6750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409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097452" w:rsidRPr="00D5409B" w:rsidRDefault="003B63C0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564,405</w:t>
            </w:r>
          </w:p>
        </w:tc>
        <w:tc>
          <w:tcPr>
            <w:tcW w:w="236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725,089</w:t>
            </w:r>
          </w:p>
        </w:tc>
      </w:tr>
      <w:tr w:rsidR="00097452" w:rsidRPr="00D5409B" w:rsidTr="00880A7E">
        <w:tc>
          <w:tcPr>
            <w:tcW w:w="6750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097452" w:rsidRPr="00D5409B" w:rsidRDefault="003B63C0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1,039,636</w:t>
            </w:r>
          </w:p>
        </w:tc>
        <w:tc>
          <w:tcPr>
            <w:tcW w:w="236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1,141,698</w:t>
            </w:r>
          </w:p>
        </w:tc>
      </w:tr>
      <w:tr w:rsidR="00097452" w:rsidRPr="00D5409B" w:rsidTr="00880A7E">
        <w:tc>
          <w:tcPr>
            <w:tcW w:w="6750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97452" w:rsidRPr="00D5409B" w:rsidRDefault="003B63C0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(935,970)</w:t>
            </w:r>
          </w:p>
        </w:tc>
        <w:tc>
          <w:tcPr>
            <w:tcW w:w="236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(1,236,691)</w:t>
            </w:r>
          </w:p>
        </w:tc>
      </w:tr>
      <w:tr w:rsidR="00097452" w:rsidRPr="00D5409B" w:rsidTr="00880A7E">
        <w:tc>
          <w:tcPr>
            <w:tcW w:w="6750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97452" w:rsidRPr="00D5409B" w:rsidRDefault="003B63C0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668,071</w:t>
            </w:r>
          </w:p>
        </w:tc>
        <w:tc>
          <w:tcPr>
            <w:tcW w:w="236" w:type="dxa"/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097452" w:rsidRPr="00D5409B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630,096</w:t>
            </w:r>
          </w:p>
        </w:tc>
      </w:tr>
    </w:tbl>
    <w:p w:rsidR="00D045F1" w:rsidRPr="00D5409B" w:rsidRDefault="00D045F1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1074E3" w:rsidRPr="00D5409B" w:rsidRDefault="001074E3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>ณ วันที่ 3</w:t>
      </w:r>
      <w:r w:rsidR="00F470D1" w:rsidRPr="00D5409B">
        <w:rPr>
          <w:rFonts w:ascii="Angsana New" w:hAnsi="Angsana New" w:hint="cs"/>
          <w:sz w:val="30"/>
          <w:szCs w:val="30"/>
          <w:cs/>
        </w:rPr>
        <w:t>1 มีนาคม</w:t>
      </w:r>
      <w:r w:rsidR="001D4CB2" w:rsidRPr="00D5409B">
        <w:rPr>
          <w:rFonts w:ascii="Angsana New" w:hAnsi="Angsana New" w:hint="cs"/>
          <w:sz w:val="30"/>
          <w:szCs w:val="30"/>
          <w:cs/>
        </w:rPr>
        <w:t xml:space="preserve"> </w:t>
      </w:r>
      <w:r w:rsidR="009F0A78" w:rsidRPr="00D5409B">
        <w:rPr>
          <w:rFonts w:ascii="Angsana New" w:hAnsi="Angsana New"/>
          <w:sz w:val="30"/>
          <w:szCs w:val="30"/>
        </w:rPr>
        <w:t>2</w:t>
      </w:r>
      <w:r w:rsidRPr="00D5409B">
        <w:rPr>
          <w:rFonts w:ascii="Angsana New" w:hAnsi="Angsana New"/>
          <w:sz w:val="30"/>
          <w:szCs w:val="30"/>
          <w:cs/>
        </w:rPr>
        <w:t>5</w:t>
      </w:r>
      <w:r w:rsidR="00136CFF" w:rsidRPr="00D5409B">
        <w:rPr>
          <w:rFonts w:ascii="Angsana New" w:hAnsi="Angsana New"/>
          <w:sz w:val="30"/>
          <w:szCs w:val="30"/>
        </w:rPr>
        <w:t>6</w:t>
      </w:r>
      <w:r w:rsidR="00097452" w:rsidRPr="00D5409B">
        <w:rPr>
          <w:rFonts w:ascii="Angsana New" w:hAnsi="Angsana New"/>
          <w:sz w:val="30"/>
          <w:szCs w:val="30"/>
        </w:rPr>
        <w:t>2</w:t>
      </w:r>
      <w:r w:rsidR="00136CFF" w:rsidRPr="00D5409B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>เงินกู้ยืมระยะสั้นจากกิจการที่เกี่ยวข้องกัน</w:t>
      </w:r>
      <w:r w:rsidR="004D3109" w:rsidRPr="00D5409B">
        <w:rPr>
          <w:rFonts w:ascii="Angsana New" w:hAnsi="Angsana New" w:hint="cs"/>
          <w:sz w:val="30"/>
          <w:szCs w:val="30"/>
          <w:cs/>
        </w:rPr>
        <w:t>มี</w:t>
      </w:r>
      <w:r w:rsidRPr="00D5409B">
        <w:rPr>
          <w:rFonts w:ascii="Angsana New" w:hAnsi="Angsana New"/>
          <w:sz w:val="30"/>
          <w:szCs w:val="30"/>
          <w:cs/>
        </w:rPr>
        <w:t xml:space="preserve">ดอกเบี้ยในอัตราร้อยละ </w:t>
      </w:r>
      <w:r w:rsidR="003B63C0" w:rsidRPr="00D5409B">
        <w:rPr>
          <w:rFonts w:ascii="Angsana New" w:hAnsi="Angsana New"/>
          <w:sz w:val="30"/>
          <w:szCs w:val="30"/>
        </w:rPr>
        <w:t>1.75</w:t>
      </w:r>
      <w:r w:rsidRPr="00D5409B">
        <w:rPr>
          <w:rFonts w:ascii="Angsana New" w:hAnsi="Angsana New"/>
          <w:sz w:val="30"/>
          <w:szCs w:val="30"/>
          <w:cs/>
        </w:rPr>
        <w:t xml:space="preserve"> ต่อปี</w:t>
      </w:r>
      <w:r w:rsidR="00B642DF" w:rsidRPr="00D5409B">
        <w:rPr>
          <w:rFonts w:ascii="Angsana New" w:hAnsi="Angsana New"/>
          <w:sz w:val="30"/>
          <w:szCs w:val="30"/>
          <w:cs/>
        </w:rPr>
        <w:t xml:space="preserve"> </w:t>
      </w:r>
      <w:r w:rsidR="000C0585" w:rsidRPr="00D5409B">
        <w:rPr>
          <w:rFonts w:ascii="Angsana New" w:hAnsi="Angsana New"/>
          <w:sz w:val="30"/>
          <w:szCs w:val="30"/>
        </w:rPr>
        <w:br/>
      </w:r>
      <w:r w:rsidRPr="00D5409B">
        <w:rPr>
          <w:rFonts w:ascii="Angsana New" w:hAnsi="Angsana New"/>
          <w:i/>
          <w:iCs/>
          <w:sz w:val="30"/>
          <w:szCs w:val="30"/>
        </w:rPr>
        <w:t>(</w:t>
      </w:r>
      <w:r w:rsidR="00B642DF" w:rsidRPr="00D5409B">
        <w:rPr>
          <w:rFonts w:ascii="Angsana New" w:hAnsi="Angsana New"/>
          <w:i/>
          <w:iCs/>
          <w:sz w:val="30"/>
          <w:szCs w:val="30"/>
        </w:rPr>
        <w:t xml:space="preserve">31 </w:t>
      </w:r>
      <w:r w:rsidR="00B642DF" w:rsidRPr="00D5409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D5409B">
        <w:rPr>
          <w:rFonts w:ascii="Angsana New" w:hAnsi="Angsana New"/>
          <w:i/>
          <w:iCs/>
          <w:sz w:val="30"/>
          <w:szCs w:val="30"/>
        </w:rPr>
        <w:t>25</w:t>
      </w:r>
      <w:r w:rsidR="00F470D1" w:rsidRPr="00D5409B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097452" w:rsidRPr="00D5409B">
        <w:rPr>
          <w:rFonts w:ascii="Angsana New" w:hAnsi="Angsana New"/>
          <w:i/>
          <w:iCs/>
          <w:sz w:val="30"/>
          <w:szCs w:val="30"/>
        </w:rPr>
        <w:t>1</w:t>
      </w:r>
      <w:r w:rsidRPr="00D5409B">
        <w:rPr>
          <w:rFonts w:ascii="Angsana New" w:hAnsi="Angsana New"/>
          <w:i/>
          <w:iCs/>
          <w:sz w:val="30"/>
          <w:szCs w:val="30"/>
        </w:rPr>
        <w:t xml:space="preserve">: </w:t>
      </w:r>
      <w:r w:rsidRPr="00D5409B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5389D" w:rsidRPr="00D5409B">
        <w:rPr>
          <w:rFonts w:ascii="Angsana New" w:hAnsi="Angsana New"/>
          <w:i/>
          <w:iCs/>
          <w:sz w:val="30"/>
          <w:szCs w:val="30"/>
        </w:rPr>
        <w:t>1.</w:t>
      </w:r>
      <w:r w:rsidR="00B44718" w:rsidRPr="00D5409B">
        <w:rPr>
          <w:rFonts w:ascii="Angsana New" w:hAnsi="Angsana New"/>
          <w:i/>
          <w:iCs/>
          <w:sz w:val="30"/>
          <w:szCs w:val="30"/>
        </w:rPr>
        <w:t>75</w:t>
      </w:r>
      <w:r w:rsidR="00333C6D" w:rsidRPr="00D540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5409B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D5409B">
        <w:rPr>
          <w:rFonts w:ascii="Angsana New" w:hAnsi="Angsana New"/>
          <w:i/>
          <w:iCs/>
          <w:sz w:val="30"/>
          <w:szCs w:val="30"/>
        </w:rPr>
        <w:t>)</w:t>
      </w:r>
    </w:p>
    <w:p w:rsidR="00801B40" w:rsidRPr="00D5409B" w:rsidRDefault="00801B40" w:rsidP="00801B40">
      <w:pPr>
        <w:pStyle w:val="FSBlank"/>
        <w:rPr>
          <w:sz w:val="30"/>
          <w:szCs w:val="30"/>
        </w:rPr>
      </w:pPr>
    </w:p>
    <w:p w:rsidR="0037579F" w:rsidRDefault="00375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74E3" w:rsidRPr="00D5409B" w:rsidRDefault="001074E3" w:rsidP="00B94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540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:rsidR="001074E3" w:rsidRPr="00D5409B" w:rsidRDefault="001074E3" w:rsidP="00B94D20">
      <w:pPr>
        <w:pStyle w:val="FSBlank"/>
        <w:rPr>
          <w:sz w:val="30"/>
          <w:szCs w:val="30"/>
        </w:rPr>
      </w:pPr>
    </w:p>
    <w:p w:rsidR="001074E3" w:rsidRPr="00D5409B" w:rsidRDefault="00CC2A46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D5409B">
        <w:rPr>
          <w:rFonts w:ascii="Angsana New" w:hAnsi="Angsana New" w:hint="cs"/>
          <w:sz w:val="30"/>
          <w:szCs w:val="30"/>
          <w:u w:val="single"/>
          <w:cs/>
        </w:rPr>
        <w:t>สัญญาซื้อขายทองแดงระยะยาว</w:t>
      </w:r>
    </w:p>
    <w:p w:rsidR="001074E3" w:rsidRPr="00D5409B" w:rsidRDefault="001074E3" w:rsidP="00234F79">
      <w:pPr>
        <w:pStyle w:val="FSBlank"/>
        <w:rPr>
          <w:sz w:val="30"/>
          <w:szCs w:val="30"/>
        </w:rPr>
      </w:pPr>
    </w:p>
    <w:p w:rsidR="001074E3" w:rsidRPr="00D5409B" w:rsidRDefault="001074E3" w:rsidP="004E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09B">
        <w:rPr>
          <w:rFonts w:ascii="Angsana New" w:hAnsi="Angsana New"/>
          <w:sz w:val="30"/>
          <w:szCs w:val="30"/>
        </w:rPr>
        <w:t xml:space="preserve">28 </w:t>
      </w:r>
      <w:r w:rsidRPr="00D5409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5409B">
        <w:rPr>
          <w:rFonts w:ascii="Angsana New" w:hAnsi="Angsana New"/>
          <w:sz w:val="30"/>
          <w:szCs w:val="30"/>
        </w:rPr>
        <w:t xml:space="preserve">2550 </w:t>
      </w:r>
      <w:r w:rsidRPr="00D5409B">
        <w:rPr>
          <w:rFonts w:ascii="Angsana New" w:hAnsi="Angsana New"/>
          <w:sz w:val="30"/>
          <w:szCs w:val="30"/>
          <w:cs/>
        </w:rPr>
        <w:t>บริษัทได้ทำสัญญา</w:t>
      </w:r>
      <w:r w:rsidR="0004030D" w:rsidRPr="00D5409B">
        <w:rPr>
          <w:rFonts w:ascii="Angsana New" w:hAnsi="Angsana New" w:hint="cs"/>
          <w:sz w:val="30"/>
          <w:szCs w:val="30"/>
          <w:cs/>
        </w:rPr>
        <w:t>ซื้อขาย</w:t>
      </w:r>
      <w:r w:rsidR="00CC2A46" w:rsidRPr="00D5409B">
        <w:rPr>
          <w:rFonts w:ascii="Angsana New" w:hAnsi="Angsana New" w:hint="cs"/>
          <w:sz w:val="30"/>
          <w:szCs w:val="30"/>
          <w:cs/>
        </w:rPr>
        <w:t>ทองแดงระยะยาว</w:t>
      </w:r>
      <w:r w:rsidRPr="00D5409B">
        <w:rPr>
          <w:rFonts w:ascii="Angsana New" w:hAnsi="Angsana New"/>
          <w:sz w:val="30"/>
          <w:szCs w:val="30"/>
          <w:cs/>
        </w:rPr>
        <w:t xml:space="preserve">กับ </w:t>
      </w:r>
      <w:r w:rsidRPr="00D5409B">
        <w:rPr>
          <w:rFonts w:ascii="Angsana New" w:hAnsi="Angsana New"/>
          <w:sz w:val="30"/>
          <w:szCs w:val="30"/>
        </w:rPr>
        <w:t xml:space="preserve">Furukawa Electric Singapore Pte. Ltd. </w:t>
      </w:r>
      <w:r w:rsidRPr="00D5409B">
        <w:rPr>
          <w:rFonts w:ascii="Angsana New" w:hAnsi="Angsana New"/>
          <w:sz w:val="30"/>
          <w:szCs w:val="30"/>
          <w:cs/>
        </w:rPr>
        <w:t>ซึ่งเป็น</w:t>
      </w:r>
      <w:r w:rsidR="00190916" w:rsidRPr="00D5409B">
        <w:rPr>
          <w:rFonts w:ascii="Angsana New" w:hAnsi="Angsana New" w:hint="cs"/>
          <w:sz w:val="30"/>
          <w:szCs w:val="30"/>
          <w:cs/>
        </w:rPr>
        <w:t>กิจการ</w:t>
      </w:r>
      <w:r w:rsidRPr="00D5409B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5409B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>โดยบริษัทตกลงที่จะซื้อทองแดงจากกิจการที่เกี่ยวข้องกันดังกล่าวตามราคาตลาด</w:t>
      </w:r>
      <w:r w:rsidR="00C248B4" w:rsidRPr="00D5409B">
        <w:rPr>
          <w:rFonts w:ascii="Angsana New" w:hAnsi="Angsana New"/>
          <w:sz w:val="30"/>
          <w:szCs w:val="30"/>
          <w:cs/>
        </w:rPr>
        <w:br/>
      </w:r>
      <w:r w:rsidRPr="00D5409B">
        <w:rPr>
          <w:rFonts w:ascii="Angsana New" w:hAnsi="Angsana New"/>
          <w:sz w:val="30"/>
          <w:szCs w:val="30"/>
          <w:cs/>
        </w:rPr>
        <w:t>ถัวเฉลี่ยของเดือนที่ได้มีการจัดส่งสินค้าบวกด้วยอัตราที่ตกลงร่วมกันตามสัญญา</w:t>
      </w:r>
    </w:p>
    <w:p w:rsidR="001013B2" w:rsidRPr="00D5409B" w:rsidRDefault="001013B2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4E6A51" w:rsidRPr="00D5409B" w:rsidRDefault="004E6A51" w:rsidP="004E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>ณ วันที่ 3</w:t>
      </w:r>
      <w:r w:rsidRPr="00D5409B">
        <w:rPr>
          <w:rFonts w:ascii="Angsana New" w:hAnsi="Angsana New"/>
          <w:sz w:val="30"/>
          <w:szCs w:val="30"/>
        </w:rPr>
        <w:t>1</w:t>
      </w:r>
      <w:r w:rsidRPr="00D5409B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D5409B">
        <w:rPr>
          <w:rFonts w:ascii="Angsana New" w:hAnsi="Angsana New"/>
          <w:sz w:val="30"/>
          <w:szCs w:val="30"/>
          <w:cs/>
        </w:rPr>
        <w:t>25</w:t>
      </w:r>
      <w:r w:rsidRPr="00D5409B">
        <w:rPr>
          <w:rFonts w:ascii="Angsana New" w:hAnsi="Angsana New"/>
          <w:sz w:val="30"/>
          <w:szCs w:val="30"/>
        </w:rPr>
        <w:t>6</w:t>
      </w:r>
      <w:r w:rsidR="00097452" w:rsidRPr="00D5409B">
        <w:rPr>
          <w:rFonts w:ascii="Angsana New" w:hAnsi="Angsana New"/>
          <w:sz w:val="30"/>
          <w:szCs w:val="30"/>
        </w:rPr>
        <w:t>2</w:t>
      </w:r>
      <w:r w:rsidRPr="00D5409B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>บริษัท</w:t>
      </w:r>
      <w:r w:rsidR="00B2740C" w:rsidRPr="00D5409B">
        <w:rPr>
          <w:rFonts w:ascii="Angsana New" w:hAnsi="Angsana New" w:hint="cs"/>
          <w:sz w:val="30"/>
          <w:szCs w:val="30"/>
          <w:cs/>
        </w:rPr>
        <w:t>ไม่</w:t>
      </w:r>
      <w:r w:rsidRPr="00D5409B">
        <w:rPr>
          <w:rFonts w:ascii="Angsana New" w:hAnsi="Angsana New"/>
          <w:sz w:val="30"/>
          <w:szCs w:val="30"/>
          <w:cs/>
        </w:rPr>
        <w:t>มี</w:t>
      </w:r>
      <w:r w:rsidRPr="00D5409B">
        <w:rPr>
          <w:rFonts w:ascii="Angsana New" w:hAnsi="Angsana New" w:hint="cs"/>
          <w:sz w:val="30"/>
          <w:szCs w:val="30"/>
          <w:cs/>
        </w:rPr>
        <w:t>คำสั่ง</w:t>
      </w:r>
      <w:r w:rsidRPr="00D5409B">
        <w:rPr>
          <w:rFonts w:ascii="Angsana New" w:hAnsi="Angsana New"/>
          <w:sz w:val="30"/>
          <w:szCs w:val="30"/>
          <w:cs/>
        </w:rPr>
        <w:t>ซื้อทองแดง</w:t>
      </w:r>
      <w:r w:rsidRPr="00D5409B">
        <w:rPr>
          <w:rFonts w:ascii="Angsana New" w:hAnsi="Angsana New" w:hint="cs"/>
          <w:sz w:val="30"/>
          <w:szCs w:val="30"/>
          <w:cs/>
        </w:rPr>
        <w:t>ที่ตกลงแล้ว</w:t>
      </w:r>
      <w:r w:rsidRPr="00D5409B">
        <w:rPr>
          <w:rFonts w:ascii="Angsana New" w:hAnsi="Angsana New"/>
          <w:sz w:val="30"/>
          <w:szCs w:val="30"/>
          <w:cs/>
        </w:rPr>
        <w:t xml:space="preserve">กับ </w:t>
      </w:r>
      <w:r w:rsidRPr="00D5409B">
        <w:rPr>
          <w:rFonts w:ascii="Angsana New" w:hAnsi="Angsana New"/>
          <w:sz w:val="30"/>
          <w:szCs w:val="30"/>
        </w:rPr>
        <w:t>Furukawa Electric Singapore Pte. Ltd.</w:t>
      </w:r>
      <w:r w:rsidRPr="00D540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5409B">
        <w:rPr>
          <w:rFonts w:ascii="Angsana New" w:hAnsi="Angsana New"/>
          <w:spacing w:val="6"/>
          <w:sz w:val="30"/>
          <w:szCs w:val="30"/>
          <w:cs/>
        </w:rPr>
        <w:br/>
      </w:r>
      <w:r w:rsidRPr="00D5409B">
        <w:rPr>
          <w:rFonts w:ascii="Angsana New" w:hAnsi="Angsana New"/>
          <w:i/>
          <w:iCs/>
          <w:sz w:val="30"/>
          <w:szCs w:val="30"/>
          <w:cs/>
        </w:rPr>
        <w:t>(31 ธันวาคม 25</w:t>
      </w:r>
      <w:r w:rsidRPr="00D5409B">
        <w:rPr>
          <w:rFonts w:ascii="Angsana New" w:hAnsi="Angsana New"/>
          <w:i/>
          <w:iCs/>
          <w:sz w:val="30"/>
          <w:szCs w:val="30"/>
        </w:rPr>
        <w:t>6</w:t>
      </w:r>
      <w:r w:rsidR="004475AC" w:rsidRPr="00D5409B">
        <w:rPr>
          <w:rFonts w:ascii="Angsana New" w:hAnsi="Angsana New"/>
          <w:i/>
          <w:iCs/>
          <w:sz w:val="30"/>
          <w:szCs w:val="30"/>
        </w:rPr>
        <w:t>1:</w:t>
      </w:r>
      <w:r w:rsidR="00257101" w:rsidRPr="00D5409B">
        <w:rPr>
          <w:rFonts w:ascii="Angsana New" w:hAnsi="Angsana New"/>
          <w:i/>
          <w:iCs/>
          <w:sz w:val="30"/>
          <w:szCs w:val="30"/>
        </w:rPr>
        <w:t xml:space="preserve"> </w:t>
      </w:r>
      <w:r w:rsidR="00257101" w:rsidRPr="00D5409B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D5409B">
        <w:rPr>
          <w:rFonts w:ascii="Angsana New" w:hAnsi="Angsana New"/>
          <w:i/>
          <w:iCs/>
          <w:sz w:val="30"/>
          <w:szCs w:val="30"/>
        </w:rPr>
        <w:t>)</w:t>
      </w:r>
    </w:p>
    <w:p w:rsidR="004E6A51" w:rsidRPr="00D5409B" w:rsidRDefault="004E6A51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F70E3E" w:rsidRPr="00D5409B" w:rsidRDefault="00F70E3E" w:rsidP="00F70E3E">
      <w:pPr>
        <w:autoSpaceDE w:val="0"/>
        <w:autoSpaceDN w:val="0"/>
        <w:adjustRightInd w:val="0"/>
        <w:spacing w:line="240" w:lineRule="auto"/>
        <w:ind w:left="547" w:right="3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D5409B">
        <w:rPr>
          <w:rFonts w:ascii="Angsana New" w:hAnsi="Angsana New"/>
          <w:sz w:val="30"/>
          <w:szCs w:val="30"/>
          <w:u w:val="single"/>
          <w:cs/>
        </w:rPr>
        <w:t>สัญญาป้องกันความเสี่ยง</w:t>
      </w:r>
    </w:p>
    <w:p w:rsidR="00F70E3E" w:rsidRPr="00D5409B" w:rsidRDefault="00F70E3E" w:rsidP="00D04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70E3E" w:rsidRPr="00D5409B" w:rsidRDefault="00F70E3E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09B">
        <w:rPr>
          <w:rFonts w:ascii="Angsana New" w:hAnsi="Angsana New"/>
          <w:sz w:val="30"/>
          <w:szCs w:val="30"/>
        </w:rPr>
        <w:t xml:space="preserve">1 </w:t>
      </w:r>
      <w:r w:rsidRPr="00D5409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5409B">
        <w:rPr>
          <w:rFonts w:ascii="Angsana New" w:hAnsi="Angsana New"/>
          <w:sz w:val="30"/>
          <w:szCs w:val="30"/>
        </w:rPr>
        <w:t xml:space="preserve">2558 </w:t>
      </w:r>
      <w:r w:rsidRPr="00D5409B">
        <w:rPr>
          <w:rFonts w:ascii="Angsana New" w:hAnsi="Angsana New"/>
          <w:sz w:val="30"/>
          <w:szCs w:val="30"/>
          <w:cs/>
        </w:rPr>
        <w:t xml:space="preserve">บริษัทได้ทำสัญญาป้องกันความเสี่ยงกับ </w:t>
      </w:r>
      <w:r w:rsidRPr="00D5409B">
        <w:rPr>
          <w:rFonts w:ascii="Angsana New" w:hAnsi="Angsana New"/>
          <w:sz w:val="30"/>
          <w:szCs w:val="30"/>
        </w:rPr>
        <w:t xml:space="preserve">Furukawa Electric Co., Ltd. (“FEC”) </w:t>
      </w:r>
      <w:r w:rsidRPr="00D5409B">
        <w:rPr>
          <w:rFonts w:ascii="Angsana New" w:hAnsi="Angsana New"/>
          <w:sz w:val="30"/>
          <w:szCs w:val="30"/>
          <w:cs/>
        </w:rPr>
        <w:t>ซึ่งเป็น</w:t>
      </w:r>
      <w:r w:rsidRPr="00D5409B">
        <w:rPr>
          <w:rFonts w:ascii="Angsana New" w:hAnsi="Angsana New"/>
          <w:sz w:val="30"/>
          <w:szCs w:val="30"/>
          <w:cs/>
        </w:rPr>
        <w:br/>
      </w:r>
      <w:r w:rsidRPr="00D5409B">
        <w:rPr>
          <w:rFonts w:ascii="Angsana New" w:hAnsi="Angsana New" w:hint="cs"/>
          <w:sz w:val="30"/>
          <w:szCs w:val="30"/>
          <w:cs/>
        </w:rPr>
        <w:t>บริษัทใหญ่</w:t>
      </w:r>
      <w:r w:rsidRPr="00D5409B">
        <w:rPr>
          <w:rFonts w:ascii="Angsana New" w:hAnsi="Angsana New"/>
          <w:sz w:val="30"/>
          <w:szCs w:val="30"/>
          <w:cs/>
        </w:rPr>
        <w:t xml:space="preserve">ของบริษัท 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</w:t>
      </w:r>
      <w:r w:rsidRPr="00D5409B">
        <w:rPr>
          <w:rFonts w:ascii="Angsana New" w:hAnsi="Angsana New"/>
          <w:sz w:val="30"/>
          <w:szCs w:val="30"/>
        </w:rPr>
        <w:t xml:space="preserve">FEC </w:t>
      </w:r>
      <w:r w:rsidRPr="00D5409B">
        <w:rPr>
          <w:rFonts w:ascii="Angsana New" w:hAnsi="Angsana New"/>
          <w:sz w:val="30"/>
          <w:szCs w:val="30"/>
          <w:cs/>
        </w:rPr>
        <w:t>จะให้บริการกับบริษัทโดยเข้าทำสัญญาป้องกัน</w:t>
      </w:r>
      <w:r w:rsidR="006734DD">
        <w:rPr>
          <w:rFonts w:ascii="Angsana New" w:hAnsi="Angsana New"/>
          <w:sz w:val="30"/>
          <w:szCs w:val="30"/>
          <w:cs/>
        </w:rPr>
        <w:br/>
      </w:r>
      <w:r w:rsidRPr="00D5409B">
        <w:rPr>
          <w:rFonts w:ascii="Angsana New" w:hAnsi="Angsana New"/>
          <w:sz w:val="30"/>
          <w:szCs w:val="30"/>
          <w:cs/>
        </w:rPr>
        <w:t>ความ</w:t>
      </w:r>
      <w:r w:rsidRPr="00D5409B">
        <w:rPr>
          <w:rFonts w:ascii="Angsana New" w:hAnsi="Angsana New"/>
          <w:spacing w:val="6"/>
          <w:sz w:val="30"/>
          <w:szCs w:val="30"/>
          <w:cs/>
        </w:rPr>
        <w:t xml:space="preserve">เสี่ยงกับ </w:t>
      </w:r>
      <w:r w:rsidRPr="00D5409B">
        <w:rPr>
          <w:rFonts w:ascii="Angsana New" w:hAnsi="Angsana New"/>
          <w:spacing w:val="6"/>
          <w:sz w:val="30"/>
          <w:szCs w:val="30"/>
        </w:rPr>
        <w:t xml:space="preserve">London Metal Exchange market </w:t>
      </w:r>
      <w:r w:rsidRPr="00D5409B">
        <w:rPr>
          <w:rFonts w:ascii="Angsana New" w:hAnsi="Angsana New"/>
          <w:spacing w:val="6"/>
          <w:sz w:val="30"/>
          <w:szCs w:val="30"/>
          <w:cs/>
        </w:rPr>
        <w:t>ภายใต้</w:t>
      </w:r>
      <w:r w:rsidRPr="00D5409B">
        <w:rPr>
          <w:rFonts w:ascii="Angsana New" w:hAnsi="Angsana New"/>
          <w:sz w:val="30"/>
          <w:szCs w:val="30"/>
          <w:cs/>
        </w:rPr>
        <w:t>เงื่อนไขและข้อตกลงตามที่ระบุไว้ในแต่ละแบบคำขอ</w:t>
      </w:r>
      <w:r w:rsidR="00B35041">
        <w:rPr>
          <w:rFonts w:ascii="Angsana New" w:hAnsi="Angsana New"/>
          <w:sz w:val="30"/>
          <w:szCs w:val="30"/>
          <w:cs/>
        </w:rPr>
        <w:br/>
      </w:r>
      <w:r w:rsidRPr="00D5409B">
        <w:rPr>
          <w:rFonts w:ascii="Angsana New" w:hAnsi="Angsana New"/>
          <w:sz w:val="30"/>
          <w:szCs w:val="30"/>
          <w:cs/>
        </w:rPr>
        <w:t>จากบริษัท ในการนี้บริษัทมีภาระผูกพัน</w:t>
      </w:r>
      <w:r w:rsidRPr="00D5409B">
        <w:rPr>
          <w:rFonts w:ascii="Angsana New" w:hAnsi="Angsana New"/>
          <w:spacing w:val="6"/>
          <w:sz w:val="30"/>
          <w:szCs w:val="30"/>
          <w:cs/>
        </w:rPr>
        <w:t xml:space="preserve">ที่จะต้องจ่ายค่าบริการในอัตรา </w:t>
      </w:r>
      <w:r w:rsidRPr="00D5409B">
        <w:rPr>
          <w:rFonts w:ascii="Angsana New" w:hAnsi="Angsana New"/>
          <w:spacing w:val="6"/>
          <w:sz w:val="30"/>
          <w:szCs w:val="30"/>
        </w:rPr>
        <w:t xml:space="preserve">3 </w:t>
      </w:r>
      <w:r w:rsidRPr="00D5409B">
        <w:rPr>
          <w:rFonts w:ascii="Angsana New" w:hAnsi="Angsana New"/>
          <w:spacing w:val="6"/>
          <w:sz w:val="30"/>
          <w:szCs w:val="30"/>
          <w:cs/>
        </w:rPr>
        <w:t>เหรียญสหรัฐอเมริกาต่อตัน</w:t>
      </w:r>
      <w:r w:rsidRPr="00D5409B">
        <w:rPr>
          <w:rFonts w:ascii="Angsana New" w:hAnsi="Angsana New"/>
          <w:sz w:val="30"/>
          <w:szCs w:val="30"/>
          <w:cs/>
        </w:rPr>
        <w:t xml:space="preserve"> และนอกจากนี้ผลต่างระหว่างราคาที่ป้องกันความเสี่ยงกับราคาตลาดจ่ายชำระโดยบริษัทหรือ </w:t>
      </w:r>
      <w:r w:rsidRPr="00D5409B">
        <w:rPr>
          <w:rFonts w:ascii="Angsana New" w:hAnsi="Angsana New"/>
          <w:sz w:val="30"/>
          <w:szCs w:val="30"/>
        </w:rPr>
        <w:t xml:space="preserve">FEC </w:t>
      </w:r>
      <w:r w:rsidRPr="00D5409B">
        <w:rPr>
          <w:rFonts w:ascii="Angsana New" w:hAnsi="Angsana New"/>
          <w:sz w:val="30"/>
          <w:szCs w:val="30"/>
          <w:cs/>
        </w:rPr>
        <w:t xml:space="preserve">แล้วแต่กรณีเมื่อสิ้นสุดแต่ละรอบระยะเวลาที่ป้องกันความเสี่ยงหรือภายใน </w:t>
      </w:r>
      <w:r w:rsidRPr="00D5409B">
        <w:rPr>
          <w:rFonts w:ascii="Angsana New" w:hAnsi="Angsana New"/>
          <w:sz w:val="30"/>
          <w:szCs w:val="30"/>
        </w:rPr>
        <w:t xml:space="preserve">15 </w:t>
      </w:r>
      <w:r w:rsidRPr="00D5409B">
        <w:rPr>
          <w:rFonts w:ascii="Angsana New" w:hAnsi="Angsana New"/>
          <w:sz w:val="30"/>
          <w:szCs w:val="30"/>
          <w:cs/>
        </w:rPr>
        <w:t xml:space="preserve">วัน หรือภายในระยะเวลาอื่นตามที่ตกลงกันโดยคู่สัญญา หลังสิ้นสุดแต่ละรอบระยะเวลาป้องกันความเสี่ยง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Pr="00D5409B">
        <w:rPr>
          <w:rFonts w:ascii="Angsana New" w:hAnsi="Angsana New"/>
          <w:sz w:val="30"/>
          <w:szCs w:val="30"/>
        </w:rPr>
        <w:t xml:space="preserve">90 </w:t>
      </w:r>
      <w:r w:rsidRPr="00D5409B">
        <w:rPr>
          <w:rFonts w:ascii="Angsana New" w:hAnsi="Angsana New"/>
          <w:sz w:val="30"/>
          <w:szCs w:val="30"/>
          <w:cs/>
        </w:rPr>
        <w:t>วัน</w:t>
      </w:r>
      <w:r w:rsidRPr="00D5409B">
        <w:rPr>
          <w:rFonts w:ascii="Angsana New" w:hAnsi="Angsana New"/>
          <w:sz w:val="30"/>
          <w:szCs w:val="30"/>
        </w:rPr>
        <w:t xml:space="preserve"> </w:t>
      </w:r>
    </w:p>
    <w:p w:rsidR="004E6A51" w:rsidRPr="00D5409B" w:rsidRDefault="004E6A51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F70E3E" w:rsidRPr="00D5409B" w:rsidRDefault="00F70E3E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>ณ วันที่ 3</w:t>
      </w:r>
      <w:r w:rsidR="001013B2" w:rsidRPr="00D5409B">
        <w:rPr>
          <w:rFonts w:ascii="Angsana New" w:hAnsi="Angsana New"/>
          <w:sz w:val="30"/>
          <w:szCs w:val="30"/>
        </w:rPr>
        <w:t>1</w:t>
      </w:r>
      <w:r w:rsidRPr="00D5409B">
        <w:rPr>
          <w:rFonts w:ascii="Angsana New" w:hAnsi="Angsana New" w:hint="cs"/>
          <w:sz w:val="30"/>
          <w:szCs w:val="30"/>
          <w:cs/>
        </w:rPr>
        <w:t xml:space="preserve"> </w:t>
      </w:r>
      <w:r w:rsidR="001013B2" w:rsidRPr="00D5409B">
        <w:rPr>
          <w:rFonts w:ascii="Angsana New" w:hAnsi="Angsana New" w:hint="cs"/>
          <w:sz w:val="30"/>
          <w:szCs w:val="30"/>
          <w:cs/>
        </w:rPr>
        <w:t>มีนาคม</w:t>
      </w:r>
      <w:r w:rsidRPr="00D5409B">
        <w:rPr>
          <w:rFonts w:ascii="Angsana New" w:hAnsi="Angsana New" w:hint="cs"/>
          <w:sz w:val="30"/>
          <w:szCs w:val="30"/>
          <w:cs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>25</w:t>
      </w:r>
      <w:r w:rsidR="001013B2" w:rsidRPr="00D5409B">
        <w:rPr>
          <w:rFonts w:ascii="Angsana New" w:hAnsi="Angsana New"/>
          <w:sz w:val="30"/>
          <w:szCs w:val="30"/>
        </w:rPr>
        <w:t>6</w:t>
      </w:r>
      <w:r w:rsidR="00097452" w:rsidRPr="00D5409B">
        <w:rPr>
          <w:rFonts w:ascii="Angsana New" w:hAnsi="Angsana New"/>
          <w:sz w:val="30"/>
          <w:szCs w:val="30"/>
        </w:rPr>
        <w:t>2</w:t>
      </w:r>
      <w:r w:rsidRPr="00D5409B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 xml:space="preserve">บริษัทมีสัญญาซื้อราคาทองแดงล่วงหน้ากับ </w:t>
      </w:r>
      <w:r w:rsidRPr="00D5409B">
        <w:rPr>
          <w:rFonts w:ascii="Angsana New" w:hAnsi="Angsana New"/>
          <w:sz w:val="30"/>
          <w:szCs w:val="30"/>
        </w:rPr>
        <w:t xml:space="preserve">Furukawa Electric Co., Ltd. </w:t>
      </w:r>
      <w:r w:rsidRPr="00D5409B">
        <w:rPr>
          <w:rFonts w:ascii="Angsana New" w:hAnsi="Angsana New"/>
          <w:sz w:val="30"/>
          <w:szCs w:val="30"/>
          <w:cs/>
        </w:rPr>
        <w:t>ซึ่งเป็น</w:t>
      </w:r>
      <w:r w:rsidRPr="00D5409B">
        <w:rPr>
          <w:rFonts w:ascii="Angsana New" w:hAnsi="Angsana New" w:hint="cs"/>
          <w:sz w:val="30"/>
          <w:szCs w:val="30"/>
          <w:cs/>
        </w:rPr>
        <w:t xml:space="preserve">บริษัทใหญ่ของบริษัท </w:t>
      </w:r>
      <w:r w:rsidRPr="00D5409B">
        <w:rPr>
          <w:rFonts w:ascii="Angsana New" w:hAnsi="Angsana New"/>
          <w:sz w:val="30"/>
          <w:szCs w:val="30"/>
          <w:cs/>
        </w:rPr>
        <w:t>เพื่อป้องกันความเสี่ยงจากการเปลี่ยนแปลงของราคาทองแดง</w:t>
      </w:r>
      <w:r w:rsidRPr="00D5409B">
        <w:rPr>
          <w:rFonts w:ascii="Angsana New" w:hAnsi="Angsana New"/>
          <w:spacing w:val="6"/>
          <w:sz w:val="30"/>
          <w:szCs w:val="30"/>
          <w:cs/>
        </w:rPr>
        <w:t>จำนวน</w:t>
      </w:r>
      <w:r w:rsidR="008921B3" w:rsidRPr="00D5409B">
        <w:rPr>
          <w:rFonts w:ascii="Angsana New" w:hAnsi="Angsana New"/>
          <w:spacing w:val="6"/>
          <w:sz w:val="30"/>
          <w:szCs w:val="30"/>
        </w:rPr>
        <w:t xml:space="preserve"> 2,622</w:t>
      </w:r>
      <w:r w:rsidRPr="00D5409B">
        <w:rPr>
          <w:rFonts w:ascii="Angsana New" w:hAnsi="Angsana New"/>
          <w:spacing w:val="6"/>
          <w:sz w:val="30"/>
          <w:szCs w:val="30"/>
        </w:rPr>
        <w:t xml:space="preserve"> </w:t>
      </w:r>
      <w:r w:rsidRPr="00D5409B">
        <w:rPr>
          <w:rFonts w:ascii="Angsana New" w:hAnsi="Angsana New"/>
          <w:spacing w:val="6"/>
          <w:sz w:val="30"/>
          <w:szCs w:val="30"/>
          <w:cs/>
        </w:rPr>
        <w:t>ตัน เป็น</w:t>
      </w:r>
      <w:r w:rsidRPr="00D5409B">
        <w:rPr>
          <w:rFonts w:ascii="Angsana New" w:hAnsi="Angsana New"/>
          <w:sz w:val="30"/>
          <w:szCs w:val="30"/>
          <w:cs/>
        </w:rPr>
        <w:t>จำนวนเงิน</w:t>
      </w:r>
      <w:r w:rsidR="008921B3" w:rsidRPr="00D5409B">
        <w:rPr>
          <w:rFonts w:ascii="Angsana New" w:hAnsi="Angsana New"/>
          <w:sz w:val="30"/>
          <w:szCs w:val="30"/>
        </w:rPr>
        <w:t xml:space="preserve"> 16.5</w:t>
      </w:r>
      <w:r w:rsidRPr="00D5409B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8921B3" w:rsidRPr="00D5409B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="008921B3" w:rsidRPr="00D5409B">
        <w:rPr>
          <w:rFonts w:ascii="Angsana New" w:hAnsi="Angsana New"/>
          <w:sz w:val="30"/>
          <w:szCs w:val="30"/>
        </w:rPr>
        <w:t xml:space="preserve"> 526.3</w:t>
      </w:r>
      <w:r w:rsidR="001013B2" w:rsidRPr="00D5409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013B2" w:rsidRPr="00D5409B">
        <w:rPr>
          <w:rFonts w:ascii="Angsana New" w:hAnsi="Angsana New"/>
          <w:i/>
          <w:iCs/>
          <w:sz w:val="30"/>
          <w:szCs w:val="30"/>
          <w:cs/>
        </w:rPr>
        <w:t xml:space="preserve"> (31 ธันวาคม 25</w:t>
      </w:r>
      <w:r w:rsidR="001013B2" w:rsidRPr="00D5409B">
        <w:rPr>
          <w:rFonts w:ascii="Angsana New" w:hAnsi="Angsana New"/>
          <w:i/>
          <w:iCs/>
          <w:sz w:val="30"/>
          <w:szCs w:val="30"/>
        </w:rPr>
        <w:t>6</w:t>
      </w:r>
      <w:r w:rsidR="00097452" w:rsidRPr="00D5409B">
        <w:rPr>
          <w:rFonts w:ascii="Angsana New" w:hAnsi="Angsana New"/>
          <w:i/>
          <w:iCs/>
          <w:sz w:val="30"/>
          <w:szCs w:val="30"/>
        </w:rPr>
        <w:t>1</w:t>
      </w:r>
      <w:r w:rsidRPr="00D5409B">
        <w:rPr>
          <w:rFonts w:ascii="Angsana New" w:hAnsi="Angsana New"/>
          <w:i/>
          <w:iCs/>
          <w:sz w:val="30"/>
          <w:szCs w:val="30"/>
        </w:rPr>
        <w:t xml:space="preserve">: </w:t>
      </w:r>
      <w:r w:rsidR="00B44718" w:rsidRPr="00D5409B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="00B44718" w:rsidRPr="00D5409B">
        <w:rPr>
          <w:rFonts w:ascii="Angsana New" w:hAnsi="Angsana New"/>
          <w:i/>
          <w:iCs/>
          <w:sz w:val="30"/>
          <w:szCs w:val="30"/>
        </w:rPr>
        <w:t>,341</w:t>
      </w:r>
      <w:r w:rsidRPr="00D5409B">
        <w:rPr>
          <w:rFonts w:ascii="Angsana New" w:hAnsi="Angsana New"/>
          <w:i/>
          <w:iCs/>
          <w:sz w:val="30"/>
          <w:szCs w:val="30"/>
        </w:rPr>
        <w:t xml:space="preserve"> </w:t>
      </w:r>
      <w:r w:rsidRPr="00D5409B">
        <w:rPr>
          <w:rFonts w:ascii="Angsana New" w:hAnsi="Angsana New"/>
          <w:i/>
          <w:iCs/>
          <w:sz w:val="30"/>
          <w:szCs w:val="30"/>
          <w:cs/>
        </w:rPr>
        <w:t xml:space="preserve">ตัน จำนวนเงิน </w:t>
      </w:r>
      <w:r w:rsidR="00B44718" w:rsidRPr="00D5409B">
        <w:rPr>
          <w:rFonts w:ascii="Angsana New" w:hAnsi="Angsana New"/>
          <w:i/>
          <w:iCs/>
          <w:sz w:val="30"/>
          <w:szCs w:val="30"/>
        </w:rPr>
        <w:t>27.2</w:t>
      </w:r>
      <w:r w:rsidRPr="00D5409B">
        <w:rPr>
          <w:rFonts w:ascii="Angsana New" w:hAnsi="Angsana New"/>
          <w:i/>
          <w:iCs/>
          <w:sz w:val="30"/>
          <w:szCs w:val="30"/>
        </w:rPr>
        <w:t xml:space="preserve"> </w:t>
      </w:r>
      <w:r w:rsidRPr="00D5409B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1013B2" w:rsidRPr="00D5409B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="00B44718" w:rsidRPr="00D5409B">
        <w:rPr>
          <w:rFonts w:ascii="Angsana New" w:hAnsi="Angsana New"/>
          <w:i/>
          <w:iCs/>
          <w:sz w:val="30"/>
          <w:szCs w:val="30"/>
        </w:rPr>
        <w:t>888.0</w:t>
      </w:r>
      <w:r w:rsidR="001013B2" w:rsidRPr="00D5409B">
        <w:rPr>
          <w:rFonts w:ascii="Angsana New" w:hAnsi="Angsana New"/>
          <w:i/>
          <w:iCs/>
          <w:sz w:val="30"/>
          <w:szCs w:val="30"/>
        </w:rPr>
        <w:t xml:space="preserve"> </w:t>
      </w:r>
      <w:r w:rsidR="001013B2" w:rsidRPr="00D5409B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5409B">
        <w:rPr>
          <w:rFonts w:ascii="Angsana New" w:hAnsi="Angsana New"/>
          <w:i/>
          <w:iCs/>
          <w:sz w:val="30"/>
          <w:szCs w:val="30"/>
        </w:rPr>
        <w:t>)</w:t>
      </w:r>
    </w:p>
    <w:p w:rsidR="00D045F1" w:rsidRPr="00D5409B" w:rsidRDefault="00D045F1" w:rsidP="00F70E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37579F" w:rsidRDefault="00375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  <w:u w:val="single"/>
          <w:cs/>
        </w:rPr>
        <w:br w:type="page"/>
      </w:r>
    </w:p>
    <w:p w:rsidR="00902232" w:rsidRPr="00D5409B" w:rsidRDefault="00902232" w:rsidP="00D04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eastAsia="MS Mincho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u w:val="single"/>
          <w:cs/>
        </w:rPr>
        <w:lastRenderedPageBreak/>
        <w:t>สัญญารับการช่วยเหลือทางด้านเทคนิค</w:t>
      </w:r>
    </w:p>
    <w:p w:rsidR="00902232" w:rsidRPr="00264B74" w:rsidRDefault="00902232" w:rsidP="00234F79">
      <w:pPr>
        <w:pStyle w:val="FSBlank"/>
        <w:rPr>
          <w:sz w:val="26"/>
          <w:szCs w:val="26"/>
        </w:rPr>
      </w:pPr>
    </w:p>
    <w:p w:rsidR="00985167" w:rsidRPr="00D5409B" w:rsidRDefault="00F46A3C" w:rsidP="00A61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D5409B">
        <w:rPr>
          <w:rFonts w:ascii="Angsana New" w:hAnsi="Angsana New"/>
          <w:spacing w:val="6"/>
          <w:sz w:val="30"/>
          <w:szCs w:val="30"/>
        </w:rPr>
        <w:t>1</w:t>
      </w:r>
      <w:r w:rsidRPr="00D5409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125096" w:rsidRPr="00D5409B">
        <w:rPr>
          <w:rFonts w:ascii="Angsana New" w:hAnsi="Angsana New" w:hint="cs"/>
          <w:sz w:val="30"/>
          <w:szCs w:val="30"/>
          <w:cs/>
        </w:rPr>
        <w:t>มกราคม</w:t>
      </w:r>
      <w:r w:rsidR="00A618F7" w:rsidRPr="00D5409B">
        <w:rPr>
          <w:rFonts w:ascii="Angsana New" w:hAnsi="Angsana New"/>
          <w:sz w:val="30"/>
          <w:szCs w:val="30"/>
        </w:rPr>
        <w:t xml:space="preserve"> </w:t>
      </w:r>
      <w:r w:rsidR="001D6492" w:rsidRPr="00D5409B">
        <w:rPr>
          <w:rFonts w:ascii="Angsana New" w:hAnsi="Angsana New"/>
          <w:sz w:val="30"/>
          <w:szCs w:val="30"/>
          <w:cs/>
        </w:rPr>
        <w:t>25</w:t>
      </w:r>
      <w:r w:rsidR="00B73C38" w:rsidRPr="00D5409B">
        <w:rPr>
          <w:rFonts w:ascii="Angsana New" w:hAnsi="Angsana New"/>
          <w:sz w:val="30"/>
          <w:szCs w:val="30"/>
        </w:rPr>
        <w:t>62</w:t>
      </w:r>
      <w:r w:rsidR="00A618F7" w:rsidRPr="00D5409B">
        <w:rPr>
          <w:rFonts w:ascii="Angsana New" w:hAnsi="Angsana New" w:hint="cs"/>
          <w:sz w:val="30"/>
          <w:szCs w:val="30"/>
          <w:cs/>
        </w:rPr>
        <w:t xml:space="preserve"> </w:t>
      </w:r>
      <w:r w:rsidR="00902232" w:rsidRPr="00D5409B">
        <w:rPr>
          <w:rFonts w:ascii="Angsana New" w:hAnsi="Angsana New"/>
          <w:sz w:val="30"/>
          <w:szCs w:val="30"/>
          <w:cs/>
        </w:rPr>
        <w:t xml:space="preserve">บริษัทได้ทำสัญญารับการช่วยเหลือทางด้านเทคนิคกับ </w:t>
      </w:r>
      <w:r w:rsidR="00902232" w:rsidRPr="00D5409B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D5409B">
        <w:rPr>
          <w:rFonts w:ascii="Angsana New" w:hAnsi="Angsana New"/>
          <w:sz w:val="30"/>
          <w:szCs w:val="30"/>
          <w:cs/>
        </w:rPr>
        <w:t>ซึ่งเป็นบริษัทใหญ่ของบริษัท</w:t>
      </w:r>
      <w:r w:rsidR="00C07D9F" w:rsidRPr="00D5409B">
        <w:rPr>
          <w:rFonts w:ascii="Angsana New" w:hAnsi="Angsana New"/>
          <w:sz w:val="30"/>
          <w:szCs w:val="30"/>
          <w:cs/>
        </w:rPr>
        <w:t xml:space="preserve">เป็นเวลา </w:t>
      </w:r>
      <w:r w:rsidR="00C07D9F" w:rsidRPr="00D5409B">
        <w:rPr>
          <w:rFonts w:ascii="Angsana New" w:hAnsi="Angsana New"/>
          <w:sz w:val="30"/>
          <w:szCs w:val="30"/>
        </w:rPr>
        <w:t xml:space="preserve">1 </w:t>
      </w:r>
      <w:r w:rsidR="00C07D9F" w:rsidRPr="00D5409B">
        <w:rPr>
          <w:rFonts w:ascii="Angsana New" w:hAnsi="Angsana New"/>
          <w:sz w:val="30"/>
          <w:szCs w:val="30"/>
          <w:cs/>
        </w:rPr>
        <w:t xml:space="preserve">ปี โดยมีผลบังคับใช้ตั้งแต่วันที่ </w:t>
      </w:r>
      <w:r w:rsidR="00C07D9F" w:rsidRPr="00D5409B">
        <w:rPr>
          <w:rFonts w:ascii="Angsana New" w:hAnsi="Angsana New"/>
          <w:sz w:val="30"/>
          <w:szCs w:val="30"/>
        </w:rPr>
        <w:t>1</w:t>
      </w:r>
      <w:r w:rsidR="00C07D9F" w:rsidRPr="00D5409B">
        <w:rPr>
          <w:rFonts w:ascii="Angsana New" w:hAnsi="Angsana New"/>
          <w:sz w:val="30"/>
          <w:szCs w:val="30"/>
          <w:cs/>
        </w:rPr>
        <w:t xml:space="preserve"> มกราคม </w:t>
      </w:r>
      <w:r w:rsidR="006C12C0">
        <w:rPr>
          <w:rFonts w:ascii="Angsana New" w:hAnsi="Angsana New"/>
          <w:sz w:val="30"/>
          <w:szCs w:val="30"/>
        </w:rPr>
        <w:t>2562</w:t>
      </w:r>
      <w:r w:rsidR="00902232" w:rsidRPr="00D5409B">
        <w:rPr>
          <w:rFonts w:ascii="Angsana New" w:hAnsi="Angsana New"/>
          <w:sz w:val="30"/>
          <w:szCs w:val="30"/>
          <w:cs/>
        </w:rPr>
        <w:t xml:space="preserve"> </w:t>
      </w:r>
      <w:r w:rsidR="00C07D9F" w:rsidRPr="00D5409B">
        <w:rPr>
          <w:rFonts w:ascii="Angsana New" w:hAnsi="Angsana New"/>
          <w:sz w:val="30"/>
          <w:szCs w:val="30"/>
          <w:cs/>
        </w:rPr>
        <w:t>และ</w:t>
      </w:r>
      <w:r w:rsidR="00902232" w:rsidRPr="00D5409B">
        <w:rPr>
          <w:rFonts w:ascii="Angsana New" w:hAnsi="Angsana New"/>
          <w:sz w:val="30"/>
          <w:szCs w:val="30"/>
          <w:cs/>
        </w:rPr>
        <w:t xml:space="preserve">สามารถขยายเวลาของสัญญาออกไปโดยอัตโนมัติ คราวละ </w:t>
      </w:r>
      <w:r w:rsidR="00902232" w:rsidRPr="00D5409B">
        <w:rPr>
          <w:rFonts w:ascii="Angsana New" w:hAnsi="Angsana New"/>
          <w:sz w:val="30"/>
          <w:szCs w:val="30"/>
        </w:rPr>
        <w:t>1</w:t>
      </w:r>
      <w:r w:rsidR="00902232" w:rsidRPr="00D5409B">
        <w:rPr>
          <w:rFonts w:ascii="Angsana New" w:hAnsi="Angsana New"/>
          <w:sz w:val="30"/>
          <w:szCs w:val="30"/>
          <w:cs/>
        </w:rPr>
        <w:t xml:space="preserve"> ปี</w:t>
      </w:r>
      <w:r w:rsidR="00902232" w:rsidRPr="00D5409B">
        <w:rPr>
          <w:rFonts w:ascii="Angsana New" w:hAnsi="Angsana New"/>
          <w:sz w:val="30"/>
          <w:szCs w:val="30"/>
          <w:lang w:eastAsia="ja-JP"/>
        </w:rPr>
        <w:t xml:space="preserve"> </w:t>
      </w:r>
      <w:r w:rsidR="00902232" w:rsidRPr="00D5409B">
        <w:rPr>
          <w:rFonts w:ascii="Angsana New" w:hAnsi="Angsana New"/>
          <w:sz w:val="30"/>
          <w:szCs w:val="30"/>
          <w:cs/>
        </w:rPr>
        <w:t xml:space="preserve">ภายใต้เงื่อนไขของสัญญา </w:t>
      </w:r>
      <w:r w:rsidR="00902232" w:rsidRPr="00D5409B">
        <w:rPr>
          <w:rFonts w:ascii="Angsana New" w:hAnsi="Angsana New"/>
          <w:sz w:val="30"/>
          <w:szCs w:val="30"/>
        </w:rPr>
        <w:t xml:space="preserve">Furukawa Electric Co., Ltd. </w:t>
      </w:r>
      <w:r w:rsidR="00902232" w:rsidRPr="00D5409B">
        <w:rPr>
          <w:rFonts w:ascii="Angsana New" w:hAnsi="Angsana New"/>
          <w:sz w:val="30"/>
          <w:szCs w:val="30"/>
          <w:cs/>
        </w:rPr>
        <w:t>จะให้ความช่วยเหลือทางด้านเทคนิคและข้อมูลเกี่ยวกับการผลิตแก่บริษัท</w:t>
      </w:r>
      <w:r w:rsidR="001030B1" w:rsidRPr="00D5409B">
        <w:rPr>
          <w:rFonts w:ascii="Angsana New" w:hAnsi="Angsana New" w:hint="cs"/>
          <w:sz w:val="30"/>
          <w:szCs w:val="30"/>
          <w:cs/>
        </w:rPr>
        <w:t>รวมถึง</w:t>
      </w:r>
      <w:r w:rsidR="00CC2A46" w:rsidRPr="00D5409B">
        <w:rPr>
          <w:rFonts w:ascii="Angsana New" w:hAnsi="Angsana New" w:hint="cs"/>
          <w:sz w:val="30"/>
          <w:szCs w:val="30"/>
          <w:cs/>
        </w:rPr>
        <w:t>สิทธิในการผลิตและจำหน่ายในประเทศ</w:t>
      </w:r>
      <w:r w:rsidR="00C628E6">
        <w:rPr>
          <w:rFonts w:ascii="Angsana New" w:hAnsi="Angsana New"/>
          <w:sz w:val="30"/>
          <w:szCs w:val="30"/>
          <w:cs/>
        </w:rPr>
        <w:br/>
      </w:r>
      <w:r w:rsidR="00CC2A46" w:rsidRPr="00D5409B">
        <w:rPr>
          <w:rFonts w:ascii="Angsana New" w:hAnsi="Angsana New" w:hint="cs"/>
          <w:sz w:val="30"/>
          <w:szCs w:val="30"/>
          <w:cs/>
        </w:rPr>
        <w:t>ที่ระบุตามสัญญา</w:t>
      </w:r>
      <w:r w:rsidR="00902232" w:rsidRPr="00D5409B">
        <w:rPr>
          <w:rFonts w:ascii="Angsana New" w:hAnsi="Angsana New"/>
          <w:sz w:val="30"/>
          <w:szCs w:val="30"/>
          <w:cs/>
        </w:rPr>
        <w:t xml:space="preserve"> 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="000C0585" w:rsidRPr="00D5409B">
        <w:rPr>
          <w:rFonts w:ascii="Angsana New" w:hAnsi="Angsana New" w:hint="cs"/>
          <w:sz w:val="30"/>
          <w:szCs w:val="30"/>
          <w:cs/>
        </w:rPr>
        <w:t xml:space="preserve">ท่อไร้ตะเข็บ (ประเภทท่อเกลียว) </w:t>
      </w:r>
      <w:r w:rsidR="00902232" w:rsidRPr="00D5409B">
        <w:rPr>
          <w:rFonts w:ascii="Angsana New" w:hAnsi="Angsana New"/>
          <w:sz w:val="30"/>
          <w:szCs w:val="30"/>
          <w:cs/>
        </w:rPr>
        <w:t>ในอัตรา 2.25 บาทต่อกิโลกรัม</w:t>
      </w:r>
    </w:p>
    <w:p w:rsidR="00631D2B" w:rsidRPr="00264B74" w:rsidRDefault="00631D2B" w:rsidP="00264B74">
      <w:pPr>
        <w:pStyle w:val="FSBlank"/>
        <w:rPr>
          <w:sz w:val="26"/>
          <w:szCs w:val="26"/>
          <w:cs/>
        </w:rPr>
      </w:pPr>
    </w:p>
    <w:p w:rsidR="00FB61FB" w:rsidRPr="00D5409B" w:rsidRDefault="00CC2A46" w:rsidP="00234F79">
      <w:pPr>
        <w:pStyle w:val="FSBlank"/>
        <w:rPr>
          <w:rFonts w:eastAsia="Times New Roman"/>
          <w:sz w:val="30"/>
          <w:szCs w:val="30"/>
          <w:u w:val="single"/>
        </w:rPr>
      </w:pPr>
      <w:r w:rsidRPr="00D5409B">
        <w:rPr>
          <w:rFonts w:eastAsia="Times New Roman"/>
          <w:sz w:val="30"/>
          <w:szCs w:val="30"/>
          <w:u w:val="single"/>
          <w:cs/>
        </w:rPr>
        <w:t>สัญญาสนับสนุนการบริการการพัฒนาระบบ</w:t>
      </w:r>
    </w:p>
    <w:p w:rsidR="00CC2A46" w:rsidRPr="00264B74" w:rsidRDefault="00CC2A46" w:rsidP="00234F79">
      <w:pPr>
        <w:pStyle w:val="FSBlank"/>
        <w:rPr>
          <w:sz w:val="26"/>
          <w:szCs w:val="26"/>
        </w:rPr>
      </w:pPr>
    </w:p>
    <w:p w:rsidR="00B73C38" w:rsidRPr="00D5409B" w:rsidRDefault="00FB61FB" w:rsidP="00B73C38">
      <w:pPr>
        <w:pStyle w:val="FSBlank"/>
        <w:rPr>
          <w:sz w:val="30"/>
          <w:szCs w:val="30"/>
        </w:rPr>
      </w:pPr>
      <w:r w:rsidRPr="00D5409B">
        <w:rPr>
          <w:spacing w:val="-2"/>
          <w:sz w:val="30"/>
          <w:szCs w:val="30"/>
          <w:cs/>
        </w:rPr>
        <w:t xml:space="preserve">เมื่อวันที่ </w:t>
      </w:r>
      <w:r w:rsidRPr="00D5409B">
        <w:rPr>
          <w:spacing w:val="-2"/>
          <w:sz w:val="30"/>
          <w:szCs w:val="30"/>
        </w:rPr>
        <w:t>1</w:t>
      </w:r>
      <w:r w:rsidRPr="00D5409B">
        <w:rPr>
          <w:spacing w:val="-2"/>
          <w:sz w:val="30"/>
          <w:szCs w:val="30"/>
          <w:cs/>
        </w:rPr>
        <w:t xml:space="preserve"> </w:t>
      </w:r>
      <w:r w:rsidR="0034538C" w:rsidRPr="00D5409B">
        <w:rPr>
          <w:rFonts w:hint="cs"/>
          <w:spacing w:val="-2"/>
          <w:sz w:val="30"/>
          <w:szCs w:val="30"/>
          <w:cs/>
        </w:rPr>
        <w:t>มิถุนายน</w:t>
      </w:r>
      <w:r w:rsidRPr="00D5409B">
        <w:rPr>
          <w:spacing w:val="-2"/>
          <w:sz w:val="30"/>
          <w:szCs w:val="30"/>
          <w:cs/>
        </w:rPr>
        <w:t xml:space="preserve"> </w:t>
      </w:r>
      <w:r w:rsidR="00B73C38" w:rsidRPr="00D5409B">
        <w:rPr>
          <w:spacing w:val="-2"/>
          <w:sz w:val="30"/>
          <w:szCs w:val="30"/>
        </w:rPr>
        <w:t>2561</w:t>
      </w:r>
      <w:r w:rsidR="00CC2A46" w:rsidRPr="00D5409B">
        <w:rPr>
          <w:spacing w:val="-2"/>
          <w:sz w:val="30"/>
          <w:szCs w:val="30"/>
          <w:cs/>
        </w:rPr>
        <w:t xml:space="preserve"> บริษัทได้ทำสัญญาสนับสนุนการบริการการพัฒนาระบบ</w:t>
      </w:r>
      <w:r w:rsidRPr="00D5409B">
        <w:rPr>
          <w:spacing w:val="-2"/>
          <w:sz w:val="30"/>
          <w:szCs w:val="30"/>
          <w:cs/>
        </w:rPr>
        <w:t>กับบริษัท ฟูรูคาว</w:t>
      </w:r>
      <w:r w:rsidR="00B1600E" w:rsidRPr="00D5409B">
        <w:rPr>
          <w:rFonts w:hint="cs"/>
          <w:spacing w:val="-2"/>
          <w:sz w:val="30"/>
          <w:szCs w:val="30"/>
          <w:cs/>
        </w:rPr>
        <w:t xml:space="preserve">า </w:t>
      </w:r>
      <w:r w:rsidRPr="00D5409B">
        <w:rPr>
          <w:spacing w:val="-2"/>
          <w:sz w:val="30"/>
          <w:szCs w:val="30"/>
        </w:rPr>
        <w:t>(</w:t>
      </w:r>
      <w:r w:rsidRPr="00D5409B">
        <w:rPr>
          <w:spacing w:val="-2"/>
          <w:sz w:val="30"/>
          <w:szCs w:val="30"/>
          <w:cs/>
        </w:rPr>
        <w:t>ประเทศไทย)</w:t>
      </w:r>
      <w:r w:rsidR="00B1600E" w:rsidRPr="00D5409B">
        <w:rPr>
          <w:sz w:val="30"/>
          <w:szCs w:val="30"/>
          <w:cs/>
        </w:rPr>
        <w:t xml:space="preserve"> </w:t>
      </w:r>
      <w:r w:rsidRPr="00D5409B">
        <w:rPr>
          <w:sz w:val="30"/>
          <w:szCs w:val="30"/>
          <w:cs/>
        </w:rPr>
        <w:t>จำกัด ซึ่งเป็นกิจการที่เกี่ยวข้องกัน ภายใต้เงื่อนไขของสัญญา บริษัท ฟูรูคาวา (ประเทศไทย) จำกัด จะ</w:t>
      </w:r>
      <w:r w:rsidRPr="00D5409B">
        <w:rPr>
          <w:spacing w:val="-6"/>
          <w:sz w:val="30"/>
          <w:szCs w:val="30"/>
          <w:cs/>
        </w:rPr>
        <w:t>ให้บริการ</w:t>
      </w:r>
      <w:r w:rsidRPr="00D5409B">
        <w:rPr>
          <w:sz w:val="30"/>
          <w:szCs w:val="30"/>
          <w:cs/>
        </w:rPr>
        <w:t xml:space="preserve">เกี่ยวกับโครงการบำรุงรักษาระบบบริหารการผลิต ตามสัญญาดังกล่าว </w:t>
      </w:r>
      <w:r w:rsidR="00B73C38" w:rsidRPr="00D5409B">
        <w:rPr>
          <w:sz w:val="30"/>
          <w:szCs w:val="30"/>
          <w:cs/>
        </w:rPr>
        <w:t>บริษัทมีภาระผูกพันที่จะต้องจ่ายค่าบริการ</w:t>
      </w:r>
      <w:r w:rsidR="00B73C38" w:rsidRPr="00D5409B">
        <w:rPr>
          <w:sz w:val="30"/>
          <w:szCs w:val="30"/>
          <w:cs/>
        </w:rPr>
        <w:br/>
        <w:t>ซึ่งคำนวณจากชั่วโมงที่ให้คำปรึกษาในอัตรา</w:t>
      </w:r>
      <w:r w:rsidR="00B73C38" w:rsidRPr="00D5409B">
        <w:rPr>
          <w:rFonts w:hint="cs"/>
          <w:sz w:val="30"/>
          <w:szCs w:val="30"/>
          <w:cs/>
        </w:rPr>
        <w:t>ตามที่ระบุในสัญญา</w:t>
      </w:r>
      <w:r w:rsidR="00B73C38" w:rsidRPr="00D5409B">
        <w:rPr>
          <w:sz w:val="30"/>
          <w:szCs w:val="30"/>
          <w:cs/>
        </w:rPr>
        <w:t xml:space="preserve"> </w:t>
      </w:r>
      <w:r w:rsidR="00B73C38" w:rsidRPr="00D5409B">
        <w:rPr>
          <w:rFonts w:hint="cs"/>
          <w:sz w:val="30"/>
          <w:szCs w:val="30"/>
          <w:cs/>
        </w:rPr>
        <w:t>โดยมีระยะเวลาจนถึง</w:t>
      </w:r>
      <w:r w:rsidR="00B73C38" w:rsidRPr="00D5409B">
        <w:rPr>
          <w:sz w:val="30"/>
          <w:szCs w:val="30"/>
          <w:cs/>
        </w:rPr>
        <w:t xml:space="preserve">วันที่ </w:t>
      </w:r>
      <w:r w:rsidR="00B73C38" w:rsidRPr="00D5409B">
        <w:rPr>
          <w:sz w:val="30"/>
          <w:szCs w:val="30"/>
        </w:rPr>
        <w:t xml:space="preserve">31 </w:t>
      </w:r>
      <w:r w:rsidR="00B73C38" w:rsidRPr="00D5409B">
        <w:rPr>
          <w:sz w:val="30"/>
          <w:szCs w:val="30"/>
          <w:cs/>
        </w:rPr>
        <w:t xml:space="preserve">พฤษภาคม </w:t>
      </w:r>
      <w:r w:rsidR="00B73C38" w:rsidRPr="00D5409B">
        <w:rPr>
          <w:sz w:val="30"/>
          <w:szCs w:val="30"/>
        </w:rPr>
        <w:t>2562</w:t>
      </w:r>
    </w:p>
    <w:p w:rsidR="00264B74" w:rsidRPr="00264B74" w:rsidRDefault="00264B74" w:rsidP="00264B74">
      <w:pPr>
        <w:pStyle w:val="FSBlank"/>
        <w:rPr>
          <w:sz w:val="26"/>
          <w:szCs w:val="26"/>
        </w:rPr>
      </w:pPr>
    </w:p>
    <w:p w:rsidR="00FB61FB" w:rsidRPr="00D5409B" w:rsidRDefault="00FB61FB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u w:val="single"/>
        </w:rPr>
      </w:pPr>
      <w:r w:rsidRPr="00D5409B">
        <w:rPr>
          <w:rFonts w:ascii="Angsana New" w:hAnsi="Angsana New"/>
          <w:sz w:val="30"/>
          <w:szCs w:val="30"/>
          <w:u w:val="single"/>
        </w:rPr>
        <w:t xml:space="preserve">Basic Trading Agreement </w:t>
      </w:r>
    </w:p>
    <w:p w:rsidR="00631D2B" w:rsidRPr="00264B74" w:rsidRDefault="00631D2B" w:rsidP="00234F79">
      <w:pPr>
        <w:pStyle w:val="FSBlank"/>
        <w:rPr>
          <w:sz w:val="26"/>
          <w:szCs w:val="26"/>
        </w:rPr>
      </w:pPr>
    </w:p>
    <w:p w:rsidR="00FB61FB" w:rsidRPr="00D5409B" w:rsidRDefault="00FB61FB" w:rsidP="00F46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54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09B">
        <w:rPr>
          <w:rFonts w:ascii="Angsana New" w:hAnsi="Angsana New"/>
          <w:sz w:val="30"/>
          <w:szCs w:val="30"/>
        </w:rPr>
        <w:t xml:space="preserve">1 </w:t>
      </w:r>
      <w:r w:rsidRPr="00D5409B">
        <w:rPr>
          <w:rFonts w:ascii="Angsana New" w:hAnsi="Angsana New"/>
          <w:sz w:val="30"/>
          <w:szCs w:val="30"/>
          <w:cs/>
        </w:rPr>
        <w:t xml:space="preserve">เมษายน </w:t>
      </w:r>
      <w:r w:rsidRPr="00D5409B">
        <w:rPr>
          <w:rFonts w:ascii="Angsana New" w:hAnsi="Angsana New"/>
          <w:sz w:val="30"/>
          <w:szCs w:val="30"/>
        </w:rPr>
        <w:t xml:space="preserve">2556 </w:t>
      </w:r>
      <w:r w:rsidR="00CC2A46" w:rsidRPr="00D5409B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5409B">
        <w:rPr>
          <w:rFonts w:ascii="Angsana New" w:hAnsi="Angsana New"/>
          <w:sz w:val="30"/>
          <w:szCs w:val="30"/>
          <w:cs/>
        </w:rPr>
        <w:t xml:space="preserve">กับบริษัท ฟูรูคาวา (ประเทศไทย) จำกัด ซึ่งเป็นกิจการที่เกี่ยวข้องกัน </w:t>
      </w:r>
      <w:r w:rsidRPr="00D5409B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 บริษัท ฟูรูคาวา (ประเทศไทย) จำ</w:t>
      </w:r>
      <w:r w:rsidR="001F16AE" w:rsidRPr="00D5409B">
        <w:rPr>
          <w:rFonts w:ascii="Angsana New" w:hAnsi="Angsana New"/>
          <w:spacing w:val="-2"/>
          <w:sz w:val="30"/>
          <w:szCs w:val="30"/>
          <w:cs/>
        </w:rPr>
        <w:t>กัด จะให้บริการเกี่ยวกับระบบสาร</w:t>
      </w:r>
      <w:r w:rsidRPr="00D5409B">
        <w:rPr>
          <w:rFonts w:ascii="Angsana New" w:hAnsi="Angsana New"/>
          <w:spacing w:val="-2"/>
          <w:sz w:val="30"/>
          <w:szCs w:val="30"/>
          <w:cs/>
        </w:rPr>
        <w:t>สนเทศ เช่น การจัด</w:t>
      </w:r>
      <w:r w:rsidRPr="00D5409B">
        <w:rPr>
          <w:rFonts w:ascii="Angsana New" w:hAnsi="Angsana New"/>
          <w:sz w:val="30"/>
          <w:szCs w:val="30"/>
          <w:cs/>
        </w:rPr>
        <w:t>จ้างคนภายนอก การจัดซื้อและจำหน่ายอุปกรณ์</w:t>
      </w:r>
      <w:r w:rsidR="00F46A3C" w:rsidRPr="00D5409B">
        <w:rPr>
          <w:rFonts w:ascii="Angsana New" w:hAnsi="Angsana New" w:hint="cs"/>
          <w:sz w:val="30"/>
          <w:szCs w:val="30"/>
          <w:cs/>
        </w:rPr>
        <w:t>อิเล็กทรอนิกส์</w:t>
      </w:r>
      <w:r w:rsidRPr="00D5409B">
        <w:rPr>
          <w:rFonts w:ascii="Angsana New" w:hAnsi="Angsana New"/>
          <w:sz w:val="30"/>
          <w:szCs w:val="30"/>
          <w:cs/>
        </w:rPr>
        <w:t xml:space="preserve"> และอื่นๆ ตามสัญญาดังกล่าว บริษัทมีภาระผูกพันที่จะต้องจ่ายค่าธรรมเนียมที่ปรึกษาซึ่งคำนวณตาม</w:t>
      </w:r>
      <w:r w:rsidR="00BE7E43" w:rsidRPr="00D5409B">
        <w:rPr>
          <w:rFonts w:ascii="Angsana New" w:hAnsi="Angsana New"/>
          <w:sz w:val="30"/>
          <w:szCs w:val="30"/>
          <w:cs/>
        </w:rPr>
        <w:t>บริการการให้คำปรึกษา สัญญานี้</w:t>
      </w:r>
      <w:r w:rsidR="00BE7E43" w:rsidRPr="00D5409B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BE7E43" w:rsidRPr="00D5409B">
        <w:rPr>
          <w:rFonts w:ascii="Angsana New" w:hAnsi="Angsana New"/>
          <w:sz w:val="30"/>
          <w:szCs w:val="30"/>
        </w:rPr>
        <w:t xml:space="preserve">3 </w:t>
      </w:r>
      <w:r w:rsidR="00BE7E43" w:rsidRPr="00D5409B">
        <w:rPr>
          <w:rFonts w:ascii="Angsana New" w:hAnsi="Angsana New" w:hint="cs"/>
          <w:sz w:val="30"/>
          <w:szCs w:val="30"/>
          <w:cs/>
        </w:rPr>
        <w:t>เดือน</w:t>
      </w:r>
    </w:p>
    <w:p w:rsidR="00EC153A" w:rsidRPr="00264B74" w:rsidRDefault="00EC153A" w:rsidP="00B94D20">
      <w:pPr>
        <w:pStyle w:val="FSBlank"/>
        <w:rPr>
          <w:sz w:val="26"/>
          <w:szCs w:val="26"/>
        </w:rPr>
      </w:pPr>
    </w:p>
    <w:p w:rsidR="001074E3" w:rsidRPr="00D5409B" w:rsidRDefault="00C35044" w:rsidP="00B94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D5409B">
        <w:rPr>
          <w:rFonts w:ascii="Angsana New" w:hAnsi="Angsana New" w:hint="cs"/>
          <w:sz w:val="30"/>
          <w:szCs w:val="30"/>
          <w:u w:val="single"/>
          <w:cs/>
        </w:rPr>
        <w:t>สัญญาการบริหารการเงินระหว่างกัน</w:t>
      </w:r>
    </w:p>
    <w:p w:rsidR="001074E3" w:rsidRPr="00264B74" w:rsidRDefault="001074E3" w:rsidP="00234F79">
      <w:pPr>
        <w:pStyle w:val="FSBlank"/>
        <w:rPr>
          <w:sz w:val="26"/>
          <w:szCs w:val="26"/>
        </w:rPr>
      </w:pPr>
    </w:p>
    <w:p w:rsidR="00EB5C54" w:rsidRPr="00D5409B" w:rsidRDefault="001074E3" w:rsidP="00B62E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5409B">
        <w:rPr>
          <w:rFonts w:ascii="Angsana New" w:hAnsi="Angsana New"/>
          <w:sz w:val="30"/>
          <w:szCs w:val="30"/>
        </w:rPr>
        <w:t xml:space="preserve">28 </w:t>
      </w:r>
      <w:r w:rsidRPr="00D5409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5409B">
        <w:rPr>
          <w:rFonts w:ascii="Angsana New" w:hAnsi="Angsana New"/>
          <w:sz w:val="30"/>
          <w:szCs w:val="30"/>
        </w:rPr>
        <w:t>2555</w:t>
      </w:r>
      <w:r w:rsidRPr="00D5409B">
        <w:rPr>
          <w:rFonts w:ascii="Angsana New" w:hAnsi="Angsana New"/>
          <w:sz w:val="30"/>
          <w:szCs w:val="30"/>
          <w:cs/>
        </w:rPr>
        <w:t xml:space="preserve"> บริษัทได้ทำสัญญาการบริหารการเงินระหว่างกันกับบริษัท</w:t>
      </w:r>
      <w:r w:rsidRPr="00D5409B">
        <w:rPr>
          <w:rFonts w:ascii="Angsana New" w:hAnsi="Angsana New"/>
          <w:sz w:val="30"/>
          <w:szCs w:val="30"/>
        </w:rPr>
        <w:t xml:space="preserve"> </w:t>
      </w:r>
      <w:r w:rsidR="003D515D" w:rsidRPr="00D5409B">
        <w:rPr>
          <w:rFonts w:ascii="Angsana New" w:hAnsi="Angsana New"/>
          <w:sz w:val="30"/>
          <w:szCs w:val="30"/>
          <w:cs/>
        </w:rPr>
        <w:t xml:space="preserve">ฟูรูคาวา </w:t>
      </w:r>
      <w:r w:rsidRPr="00D5409B">
        <w:rPr>
          <w:rFonts w:ascii="Angsana New" w:hAnsi="Angsana New"/>
          <w:sz w:val="30"/>
          <w:szCs w:val="30"/>
          <w:cs/>
        </w:rPr>
        <w:t xml:space="preserve">ไทยโฮลดิ้ง จำกัด </w:t>
      </w:r>
      <w:r w:rsidRPr="00D5409B">
        <w:rPr>
          <w:rFonts w:ascii="Angsana New" w:hAnsi="Angsana New"/>
          <w:spacing w:val="-2"/>
          <w:sz w:val="30"/>
          <w:szCs w:val="30"/>
          <w:cs/>
        </w:rPr>
        <w:t>ซึ่งเป็นกิจการที่เกี่ยวข้องกัน</w:t>
      </w:r>
      <w:r w:rsidRPr="00D5409B">
        <w:rPr>
          <w:rFonts w:ascii="Angsana New" w:hAnsi="Angsana New"/>
          <w:spacing w:val="-2"/>
          <w:sz w:val="30"/>
          <w:szCs w:val="30"/>
        </w:rPr>
        <w:t xml:space="preserve"> </w:t>
      </w:r>
      <w:r w:rsidRPr="00D5409B">
        <w:rPr>
          <w:rFonts w:ascii="Angsana New" w:hAnsi="Angsana New"/>
          <w:spacing w:val="-2"/>
          <w:sz w:val="30"/>
          <w:szCs w:val="30"/>
          <w:cs/>
        </w:rPr>
        <w:t xml:space="preserve">เพื่อให้การบริหารทางการเงินที่ดีขึ้นของกลุ่มบริษัทที่ </w:t>
      </w:r>
      <w:r w:rsidRPr="00D5409B">
        <w:rPr>
          <w:rFonts w:ascii="Angsana New" w:hAnsi="Angsana New"/>
          <w:spacing w:val="-2"/>
          <w:sz w:val="30"/>
          <w:szCs w:val="30"/>
        </w:rPr>
        <w:t>Furukawa Electric Co.,</w:t>
      </w:r>
      <w:r w:rsidRPr="00D5409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5409B">
        <w:rPr>
          <w:rFonts w:ascii="Angsana New" w:hAnsi="Angsana New"/>
          <w:spacing w:val="-2"/>
          <w:sz w:val="30"/>
          <w:szCs w:val="30"/>
        </w:rPr>
        <w:t>Ltd</w:t>
      </w:r>
      <w:r w:rsidR="00F46A3C" w:rsidRPr="00D5409B">
        <w:rPr>
          <w:rFonts w:ascii="Angsana New" w:hAnsi="Angsana New"/>
          <w:spacing w:val="6"/>
          <w:sz w:val="30"/>
          <w:szCs w:val="30"/>
        </w:rPr>
        <w:t xml:space="preserve">. </w:t>
      </w:r>
      <w:r w:rsidR="00F46A3C" w:rsidRPr="00D5409B">
        <w:rPr>
          <w:rFonts w:ascii="Angsana New" w:hAnsi="Angsana New"/>
          <w:spacing w:val="6"/>
          <w:sz w:val="30"/>
          <w:szCs w:val="30"/>
        </w:rPr>
        <w:br/>
      </w:r>
      <w:r w:rsidRPr="00D5409B">
        <w:rPr>
          <w:rFonts w:ascii="Angsana New" w:hAnsi="Angsana New"/>
          <w:sz w:val="30"/>
          <w:szCs w:val="30"/>
          <w:cs/>
        </w:rPr>
        <w:t xml:space="preserve">ถือหุ้นเท่ากับหรือมากกว่าร้อยละ </w:t>
      </w:r>
      <w:r w:rsidRPr="00D5409B">
        <w:rPr>
          <w:rFonts w:ascii="Angsana New" w:hAnsi="Angsana New"/>
          <w:sz w:val="30"/>
          <w:szCs w:val="30"/>
        </w:rPr>
        <w:t>25</w:t>
      </w:r>
      <w:r w:rsidRPr="00D5409B">
        <w:rPr>
          <w:rFonts w:ascii="Angsana New" w:hAnsi="Angsana New"/>
          <w:sz w:val="30"/>
          <w:szCs w:val="30"/>
          <w:cs/>
        </w:rPr>
        <w:t xml:space="preserve"> ไม่ว่าโดยทางตรงหรือทางอ้อมตามที่ระบุไว้ในสัญญานี้ ดอกเบี้ยที่เกิดจากการรับ</w:t>
      </w:r>
      <w:r w:rsidRPr="00D5409B">
        <w:rPr>
          <w:rFonts w:ascii="Angsana New" w:hAnsi="Angsana New"/>
          <w:sz w:val="30"/>
          <w:szCs w:val="30"/>
        </w:rPr>
        <w:t>/</w:t>
      </w:r>
      <w:r w:rsidRPr="00D5409B">
        <w:rPr>
          <w:rFonts w:ascii="Angsana New" w:hAnsi="Angsana New"/>
          <w:sz w:val="30"/>
          <w:szCs w:val="30"/>
          <w:cs/>
        </w:rPr>
        <w:t>จ่ายเงินล่วงหน้าจะคำนวณในวันทำการสุดท้ายของแต่ละเดือน ดอกเบี้ยรับหรือดอกเบี้ยจ่ายที่เกิดขึ้นจากสัญญาดังกล่าว</w:t>
      </w:r>
      <w:r w:rsidRPr="00D5409B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>คำนวณจากยอดเงินให้กู้ยืมหรือเงินกู้ยืมคงเหลือกับบริษัทที่เกี่ยวข้องกันทุกสิ้นวัน ทั้งนี้อัตราดอกเบี้ยที่ใช้คำนวณจะให้ประโยชน์แก่บริษัทมากกว่าอัตราดอกเบี้ยที่บริษัทได้รับจากหรือจ่ายแก่ธนาคาร บริษัทสามารถยกเลิกสัญญานี้โดยแจ้งเป็นลายลักษณ์อักษรล่วงหน้าหนึ่งเดือนแก่บริษัทที่เกี่ยวข้องกันดังกล่าว</w:t>
      </w:r>
      <w:r w:rsidRPr="00D5409B">
        <w:rPr>
          <w:rFonts w:ascii="Angsana New" w:hAnsi="Angsana New"/>
          <w:sz w:val="30"/>
          <w:szCs w:val="30"/>
        </w:rPr>
        <w:t xml:space="preserve"> </w:t>
      </w:r>
    </w:p>
    <w:p w:rsidR="00842F07" w:rsidRPr="00D5409B" w:rsidRDefault="00842F07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D5409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ลูกหนี้การค้า </w:t>
      </w:r>
    </w:p>
    <w:p w:rsidR="001B3573" w:rsidRPr="00D5409B" w:rsidRDefault="001B3573" w:rsidP="00234F79">
      <w:pPr>
        <w:pStyle w:val="FSBlank"/>
        <w:rPr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864"/>
        <w:gridCol w:w="1267"/>
        <w:gridCol w:w="236"/>
        <w:gridCol w:w="1267"/>
      </w:tblGrid>
      <w:tr w:rsidR="00060CE2" w:rsidRPr="00D5409B" w:rsidTr="00C05576">
        <w:tc>
          <w:tcPr>
            <w:tcW w:w="5652" w:type="dxa"/>
          </w:tcPr>
          <w:p w:rsidR="00060CE2" w:rsidRPr="00D5409B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D5409B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060CE2" w:rsidRPr="00D5409B" w:rsidRDefault="00F470D1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060CE2" w:rsidRPr="00D5409B" w:rsidRDefault="00060CE2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60CE2" w:rsidRPr="00D5409B" w:rsidRDefault="00060CE2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0CE2" w:rsidRPr="00D5409B" w:rsidTr="00C05576">
        <w:tc>
          <w:tcPr>
            <w:tcW w:w="5652" w:type="dxa"/>
          </w:tcPr>
          <w:p w:rsidR="00060CE2" w:rsidRPr="00D5409B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D5409B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:rsidR="00060CE2" w:rsidRPr="00D5409B" w:rsidRDefault="00136CFF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060CE2" w:rsidRPr="00D5409B" w:rsidRDefault="00060CE2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060CE2" w:rsidRPr="00D5409B" w:rsidRDefault="00136CFF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="00F470D1"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60CE2" w:rsidRPr="00D5409B" w:rsidTr="00C05576">
        <w:tc>
          <w:tcPr>
            <w:tcW w:w="5652" w:type="dxa"/>
          </w:tcPr>
          <w:p w:rsidR="00060CE2" w:rsidRPr="00D5409B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060CE2" w:rsidRPr="00D5409B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060CE2" w:rsidRPr="00D5409B" w:rsidRDefault="00060CE2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718" w:rsidRPr="00D5409B" w:rsidTr="00C05576">
        <w:tc>
          <w:tcPr>
            <w:tcW w:w="5652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7" w:type="dxa"/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514,620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437,827</w:t>
            </w:r>
          </w:p>
        </w:tc>
      </w:tr>
      <w:tr w:rsidR="00B44718" w:rsidRPr="00D5409B" w:rsidTr="00C05576">
        <w:tc>
          <w:tcPr>
            <w:tcW w:w="5652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1,409,226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1,193,180</w:t>
            </w:r>
          </w:p>
        </w:tc>
      </w:tr>
      <w:tr w:rsidR="00B44718" w:rsidRPr="00D5409B" w:rsidTr="00C05576">
        <w:tc>
          <w:tcPr>
            <w:tcW w:w="5652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1,923,846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1,631,007</w:t>
            </w:r>
          </w:p>
        </w:tc>
      </w:tr>
    </w:tbl>
    <w:p w:rsidR="00564CB5" w:rsidRPr="00D5409B" w:rsidRDefault="00564CB5" w:rsidP="00234F79">
      <w:pPr>
        <w:pStyle w:val="FSBlank"/>
        <w:rPr>
          <w:sz w:val="30"/>
          <w:szCs w:val="30"/>
        </w:rPr>
      </w:pPr>
    </w:p>
    <w:p w:rsidR="00994CDC" w:rsidRPr="00D5409B" w:rsidRDefault="008F4F83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</w:rPr>
        <w:tab/>
      </w:r>
      <w:r w:rsidR="00994CDC" w:rsidRPr="00D5409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A13B1B" w:rsidRPr="00D5409B">
        <w:rPr>
          <w:rFonts w:ascii="Angsana New" w:hAnsi="Angsana New"/>
          <w:sz w:val="30"/>
          <w:szCs w:val="30"/>
        </w:rPr>
        <w:t xml:space="preserve"> </w:t>
      </w:r>
      <w:r w:rsidR="00994CDC" w:rsidRPr="00D5409B">
        <w:rPr>
          <w:rFonts w:ascii="Angsana New" w:hAnsi="Angsana New"/>
          <w:sz w:val="30"/>
          <w:szCs w:val="30"/>
          <w:cs/>
        </w:rPr>
        <w:t>มีดังนี้</w:t>
      </w:r>
    </w:p>
    <w:p w:rsidR="001B3573" w:rsidRPr="00D5409B" w:rsidRDefault="001B3573" w:rsidP="00234F79">
      <w:pPr>
        <w:pStyle w:val="FSBlank"/>
        <w:rPr>
          <w:sz w:val="30"/>
          <w:szCs w:val="30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7"/>
        <w:gridCol w:w="236"/>
        <w:gridCol w:w="1267"/>
      </w:tblGrid>
      <w:tr w:rsidR="00F470D1" w:rsidRPr="00D5409B" w:rsidTr="00C05576">
        <w:trPr>
          <w:tblHeader/>
        </w:trPr>
        <w:tc>
          <w:tcPr>
            <w:tcW w:w="6516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F470D1" w:rsidRPr="00D5409B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F470D1" w:rsidRPr="00D5409B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D5409B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470D1" w:rsidRPr="00D5409B" w:rsidTr="00C05576">
        <w:trPr>
          <w:tblHeader/>
        </w:trPr>
        <w:tc>
          <w:tcPr>
            <w:tcW w:w="6516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F470D1" w:rsidRPr="00D5409B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470D1" w:rsidRPr="00D5409B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D5409B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70D1" w:rsidRPr="00D5409B" w:rsidTr="00C05576">
        <w:trPr>
          <w:tblHeader/>
        </w:trPr>
        <w:tc>
          <w:tcPr>
            <w:tcW w:w="6516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70D1" w:rsidRPr="00D5409B" w:rsidTr="00C05576">
        <w:tc>
          <w:tcPr>
            <w:tcW w:w="6516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718" w:rsidRPr="00D5409B" w:rsidTr="00C05576">
        <w:tc>
          <w:tcPr>
            <w:tcW w:w="651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7" w:type="dxa"/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514,620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437,827</w:t>
            </w:r>
          </w:p>
        </w:tc>
      </w:tr>
      <w:tr w:rsidR="00B44718" w:rsidRPr="00D5409B" w:rsidTr="00C05576">
        <w:tc>
          <w:tcPr>
            <w:tcW w:w="6516" w:type="dxa"/>
          </w:tcPr>
          <w:p w:rsidR="00B44718" w:rsidRPr="00D5409B" w:rsidRDefault="00B44718" w:rsidP="0063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514,620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437,827</w:t>
            </w:r>
          </w:p>
        </w:tc>
      </w:tr>
      <w:tr w:rsidR="001013B2" w:rsidRPr="00D5409B" w:rsidTr="00352FE2">
        <w:tc>
          <w:tcPr>
            <w:tcW w:w="6516" w:type="dxa"/>
          </w:tcPr>
          <w:p w:rsidR="001013B2" w:rsidRPr="00D5409B" w:rsidRDefault="001013B2" w:rsidP="0063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1013B2" w:rsidRPr="00D5409B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013B2" w:rsidRPr="00D5409B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1013B2" w:rsidRPr="00D5409B" w:rsidRDefault="001013B2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45F1" w:rsidRPr="00D5409B" w:rsidTr="00352FE2">
        <w:tc>
          <w:tcPr>
            <w:tcW w:w="6516" w:type="dxa"/>
          </w:tcPr>
          <w:p w:rsidR="00D045F1" w:rsidRPr="00D5409B" w:rsidRDefault="00D045F1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67" w:type="dxa"/>
          </w:tcPr>
          <w:p w:rsidR="00D045F1" w:rsidRPr="00D5409B" w:rsidRDefault="00D045F1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45F1" w:rsidRPr="00D5409B" w:rsidRDefault="00D045F1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045F1" w:rsidRPr="00D5409B" w:rsidRDefault="00D045F1" w:rsidP="00101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718" w:rsidRPr="00D5409B" w:rsidTr="00352FE2">
        <w:tc>
          <w:tcPr>
            <w:tcW w:w="651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7" w:type="dxa"/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1,409,182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1,192,477</w:t>
            </w:r>
          </w:p>
        </w:tc>
      </w:tr>
      <w:tr w:rsidR="00B44718" w:rsidRPr="00D5409B" w:rsidTr="00352FE2">
        <w:tc>
          <w:tcPr>
            <w:tcW w:w="651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D5409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7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718" w:rsidRPr="00D5409B" w:rsidTr="00B2278A">
        <w:tc>
          <w:tcPr>
            <w:tcW w:w="651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1267" w:type="dxa"/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B44718" w:rsidRPr="00D5409B" w:rsidTr="00352FE2">
        <w:tc>
          <w:tcPr>
            <w:tcW w:w="6516" w:type="dxa"/>
          </w:tcPr>
          <w:p w:rsidR="00B44718" w:rsidRPr="00D5409B" w:rsidRDefault="00B44718" w:rsidP="0063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1,409,226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1,193,180</w:t>
            </w:r>
          </w:p>
        </w:tc>
      </w:tr>
      <w:tr w:rsidR="00B44718" w:rsidRPr="00D5409B" w:rsidTr="00352FE2">
        <w:tc>
          <w:tcPr>
            <w:tcW w:w="6516" w:type="dxa"/>
          </w:tcPr>
          <w:p w:rsidR="00B44718" w:rsidRPr="00D5409B" w:rsidRDefault="00B44718" w:rsidP="00B44718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B44718" w:rsidRPr="00D5409B" w:rsidRDefault="00B44718" w:rsidP="00B44718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B44718" w:rsidRPr="00D5409B" w:rsidRDefault="00B44718" w:rsidP="00B44718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B44718" w:rsidRPr="00D5409B" w:rsidRDefault="00B44718" w:rsidP="00B44718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</w:tr>
      <w:tr w:rsidR="00B44718" w:rsidRPr="00D5409B" w:rsidTr="00352FE2">
        <w:tc>
          <w:tcPr>
            <w:tcW w:w="651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44718" w:rsidRPr="00D5409B" w:rsidRDefault="007D012E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1,923,846</w:t>
            </w:r>
          </w:p>
        </w:tc>
        <w:tc>
          <w:tcPr>
            <w:tcW w:w="236" w:type="dxa"/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44718" w:rsidRPr="00D5409B" w:rsidRDefault="00B44718" w:rsidP="00B4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1,631,007</w:t>
            </w:r>
          </w:p>
        </w:tc>
      </w:tr>
    </w:tbl>
    <w:p w:rsidR="00060CE2" w:rsidRPr="00D5409B" w:rsidRDefault="00631D2B" w:rsidP="00631D2B">
      <w:pPr>
        <w:pStyle w:val="FSBlank"/>
        <w:spacing w:line="240" w:lineRule="auto"/>
        <w:ind w:left="0"/>
        <w:rPr>
          <w:sz w:val="30"/>
          <w:szCs w:val="30"/>
        </w:rPr>
      </w:pPr>
      <w:r w:rsidRPr="00D5409B">
        <w:rPr>
          <w:sz w:val="30"/>
          <w:szCs w:val="30"/>
        </w:rPr>
        <w:tab/>
      </w:r>
    </w:p>
    <w:p w:rsidR="001277CD" w:rsidRPr="00D5409B" w:rsidRDefault="0051199F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  <w:r w:rsidRPr="00D5409B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โดยปกติระยะเวลาการให้สินเชื่อแก่ลูกค้าของบริษัท</w:t>
      </w:r>
      <w:r w:rsidR="00471460" w:rsidRPr="00D5409B">
        <w:rPr>
          <w:rFonts w:ascii="Angsana New" w:hAnsi="Angsana New" w:hint="cs"/>
          <w:sz w:val="30"/>
          <w:szCs w:val="30"/>
          <w:cs/>
        </w:rPr>
        <w:t xml:space="preserve">มีระยะเวลาตั้งแต่ </w:t>
      </w:r>
      <w:r w:rsidR="00471460" w:rsidRPr="00D5409B">
        <w:rPr>
          <w:rFonts w:ascii="Angsana New" w:hAnsi="Angsana New"/>
          <w:sz w:val="30"/>
          <w:szCs w:val="30"/>
        </w:rPr>
        <w:t xml:space="preserve">30 </w:t>
      </w:r>
      <w:r w:rsidR="00471460" w:rsidRPr="00D5409B">
        <w:rPr>
          <w:rFonts w:ascii="Angsana New" w:hAnsi="Angsana New" w:hint="cs"/>
          <w:sz w:val="30"/>
          <w:szCs w:val="30"/>
          <w:cs/>
        </w:rPr>
        <w:t>วัน ถึง</w:t>
      </w:r>
      <w:r w:rsidR="00471460" w:rsidRPr="00D5409B">
        <w:rPr>
          <w:rFonts w:ascii="Angsana New" w:hAnsi="Angsana New"/>
          <w:sz w:val="30"/>
          <w:szCs w:val="30"/>
        </w:rPr>
        <w:t xml:space="preserve"> 90 </w:t>
      </w:r>
      <w:r w:rsidR="00471460" w:rsidRPr="00D5409B">
        <w:rPr>
          <w:rFonts w:ascii="Angsana New" w:hAnsi="Angsana New" w:hint="cs"/>
          <w:sz w:val="30"/>
          <w:szCs w:val="30"/>
          <w:cs/>
        </w:rPr>
        <w:t>วัน และมีการให้สินเชื่อเป็นพิเศษ</w:t>
      </w:r>
      <w:r w:rsidR="00471460" w:rsidRPr="00D5409B">
        <w:rPr>
          <w:rFonts w:ascii="Angsana New" w:hAnsi="Angsana New"/>
          <w:sz w:val="30"/>
          <w:szCs w:val="30"/>
          <w:cs/>
        </w:rPr>
        <w:br/>
      </w:r>
      <w:r w:rsidR="00471460" w:rsidRPr="00D5409B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="00471460" w:rsidRPr="00D5409B">
        <w:rPr>
          <w:rFonts w:ascii="Angsana New" w:hAnsi="Angsana New"/>
          <w:sz w:val="30"/>
          <w:szCs w:val="30"/>
        </w:rPr>
        <w:t>270</w:t>
      </w:r>
      <w:r w:rsidR="00471460" w:rsidRPr="00D5409B">
        <w:rPr>
          <w:rFonts w:ascii="Angsana New" w:hAnsi="Angsana New" w:hint="cs"/>
          <w:sz w:val="30"/>
          <w:szCs w:val="30"/>
          <w:cs/>
        </w:rPr>
        <w:t xml:space="preserve"> วันสำหรับลูกค้ารายหนึ่ง</w:t>
      </w:r>
    </w:p>
    <w:p w:rsidR="00B62EDB" w:rsidRPr="00D5409B" w:rsidRDefault="00B62EDB" w:rsidP="00234F79">
      <w:pPr>
        <w:pStyle w:val="FSBlank"/>
        <w:rPr>
          <w:sz w:val="30"/>
          <w:szCs w:val="30"/>
        </w:rPr>
      </w:pPr>
    </w:p>
    <w:p w:rsidR="0037579F" w:rsidRDefault="00375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A00658" w:rsidRPr="00D5409B" w:rsidRDefault="00A00658" w:rsidP="00A00658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D5409B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:rsidR="00A00658" w:rsidRPr="00D5409B" w:rsidRDefault="00A00658" w:rsidP="00A00658">
      <w:pPr>
        <w:pStyle w:val="FSBlank"/>
        <w:rPr>
          <w:sz w:val="30"/>
          <w:szCs w:val="30"/>
        </w:rPr>
      </w:pPr>
    </w:p>
    <w:tbl>
      <w:tblPr>
        <w:tblW w:w="9290" w:type="dxa"/>
        <w:tblInd w:w="450" w:type="dxa"/>
        <w:tblLook w:val="0000" w:firstRow="0" w:lastRow="0" w:firstColumn="0" w:lastColumn="0" w:noHBand="0" w:noVBand="0"/>
      </w:tblPr>
      <w:tblGrid>
        <w:gridCol w:w="5419"/>
        <w:gridCol w:w="993"/>
        <w:gridCol w:w="1314"/>
        <w:gridCol w:w="236"/>
        <w:gridCol w:w="1328"/>
      </w:tblGrid>
      <w:tr w:rsidR="00A00658" w:rsidRPr="00D5409B" w:rsidTr="00DA3E4B">
        <w:tc>
          <w:tcPr>
            <w:tcW w:w="5432" w:type="dxa"/>
          </w:tcPr>
          <w:p w:rsidR="00A00658" w:rsidRPr="00D5409B" w:rsidRDefault="00A00658" w:rsidP="00D14E65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:rsidR="00A00658" w:rsidRPr="00D5409B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A00658" w:rsidRPr="00D5409B" w:rsidRDefault="00A00658" w:rsidP="00D14E6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D5409B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0658" w:rsidRPr="00D5409B" w:rsidTr="00DA3E4B">
        <w:tc>
          <w:tcPr>
            <w:tcW w:w="5432" w:type="dxa"/>
          </w:tcPr>
          <w:p w:rsidR="00A00658" w:rsidRPr="00D5409B" w:rsidRDefault="00A00658" w:rsidP="00D14E65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4" w:type="dxa"/>
          </w:tcPr>
          <w:p w:rsidR="00A00658" w:rsidRPr="00D5409B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A00658" w:rsidRPr="00D5409B" w:rsidRDefault="00A00658" w:rsidP="00D14E6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D5409B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0658" w:rsidRPr="00D5409B" w:rsidTr="00DA3E4B">
        <w:trPr>
          <w:cantSplit/>
        </w:trPr>
        <w:tc>
          <w:tcPr>
            <w:tcW w:w="5432" w:type="dxa"/>
          </w:tcPr>
          <w:p w:rsidR="00A00658" w:rsidRPr="00D5409B" w:rsidRDefault="00A00658" w:rsidP="00D14E65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64" w:type="dxa"/>
            <w:gridSpan w:val="3"/>
          </w:tcPr>
          <w:p w:rsidR="00A00658" w:rsidRPr="00D5409B" w:rsidRDefault="00A00658" w:rsidP="00D14E65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658" w:rsidRPr="00D5409B" w:rsidTr="00DA3E4B">
        <w:tc>
          <w:tcPr>
            <w:tcW w:w="5432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0658" w:rsidRPr="00D5409B" w:rsidTr="00DA3E4B">
        <w:tc>
          <w:tcPr>
            <w:tcW w:w="5432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AD8" w:rsidRPr="00D5409B" w:rsidTr="00B2278A">
        <w:tc>
          <w:tcPr>
            <w:tcW w:w="5432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:rsidR="00FF7AD8" w:rsidRPr="00D5409B" w:rsidRDefault="007D012E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82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668,701</w:t>
            </w:r>
          </w:p>
        </w:tc>
        <w:tc>
          <w:tcPr>
            <w:tcW w:w="236" w:type="dxa"/>
            <w:vAlign w:val="bottom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564,405</w:t>
            </w:r>
          </w:p>
        </w:tc>
      </w:tr>
      <w:tr w:rsidR="00FF7AD8" w:rsidRPr="00D5409B" w:rsidTr="00DA3E4B">
        <w:tc>
          <w:tcPr>
            <w:tcW w:w="5432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FF7AD8" w:rsidRPr="00D5409B" w:rsidRDefault="007D012E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108" w:right="-1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668,701</w:t>
            </w:r>
          </w:p>
        </w:tc>
        <w:tc>
          <w:tcPr>
            <w:tcW w:w="236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380" w:lineRule="exact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564,405</w:t>
            </w:r>
          </w:p>
        </w:tc>
      </w:tr>
    </w:tbl>
    <w:p w:rsidR="00631D2B" w:rsidRPr="00D5409B" w:rsidRDefault="00631D2B" w:rsidP="00631D2B">
      <w:pPr>
        <w:pStyle w:val="FSBlank"/>
        <w:rPr>
          <w:sz w:val="30"/>
          <w:szCs w:val="30"/>
        </w:rPr>
      </w:pPr>
    </w:p>
    <w:p w:rsidR="00A00658" w:rsidRPr="00D5409B" w:rsidRDefault="00A00658" w:rsidP="00A0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>หนี้สินที่มีภาระดอกเบี้ยแสดงตามระยะเวลาครบกำหนดการจ่ายชำระได้ดังนี้</w:t>
      </w:r>
    </w:p>
    <w:p w:rsidR="00A00658" w:rsidRPr="00D5409B" w:rsidRDefault="00A00658" w:rsidP="00A00658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7"/>
        <w:gridCol w:w="236"/>
        <w:gridCol w:w="1287"/>
      </w:tblGrid>
      <w:tr w:rsidR="00A00658" w:rsidRPr="00D5409B" w:rsidTr="00DA3E4B">
        <w:tc>
          <w:tcPr>
            <w:tcW w:w="6480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A00658" w:rsidRPr="00D5409B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A00658" w:rsidRPr="00D5409B" w:rsidRDefault="00A00658" w:rsidP="00D14E6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00658" w:rsidRPr="00D5409B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00658" w:rsidRPr="00D5409B" w:rsidTr="00DA3E4B">
        <w:tc>
          <w:tcPr>
            <w:tcW w:w="6480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A00658" w:rsidRPr="00D5409B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A00658" w:rsidRPr="00D5409B" w:rsidRDefault="00A00658" w:rsidP="00D14E65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A00658" w:rsidRPr="00D5409B" w:rsidRDefault="00A00658" w:rsidP="00D14E6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0658" w:rsidRPr="00D5409B" w:rsidTr="00DA3E4B">
        <w:trPr>
          <w:cantSplit/>
        </w:trPr>
        <w:tc>
          <w:tcPr>
            <w:tcW w:w="6480" w:type="dxa"/>
          </w:tcPr>
          <w:p w:rsidR="00A00658" w:rsidRPr="00D5409B" w:rsidRDefault="00A00658" w:rsidP="00D1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00658" w:rsidRPr="00D5409B" w:rsidRDefault="00A00658" w:rsidP="00D14E65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AD8" w:rsidRPr="00D5409B" w:rsidTr="00DA3E4B">
        <w:tc>
          <w:tcPr>
            <w:tcW w:w="6480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67" w:type="dxa"/>
          </w:tcPr>
          <w:p w:rsidR="00FF7AD8" w:rsidRPr="00D5409B" w:rsidRDefault="007D012E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668,701</w:t>
            </w:r>
          </w:p>
        </w:tc>
        <w:tc>
          <w:tcPr>
            <w:tcW w:w="236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564,405</w:t>
            </w:r>
          </w:p>
        </w:tc>
      </w:tr>
      <w:tr w:rsidR="00FF7AD8" w:rsidRPr="00D5409B" w:rsidTr="00DA3E4B">
        <w:tc>
          <w:tcPr>
            <w:tcW w:w="6480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FF7AD8" w:rsidRPr="00D5409B" w:rsidRDefault="007D012E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668,701</w:t>
            </w:r>
          </w:p>
        </w:tc>
        <w:tc>
          <w:tcPr>
            <w:tcW w:w="236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564,405</w:t>
            </w:r>
          </w:p>
        </w:tc>
      </w:tr>
    </w:tbl>
    <w:p w:rsidR="00D5409B" w:rsidRPr="00D5409B" w:rsidRDefault="00D5409B" w:rsidP="00BE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8C3D67" w:rsidRPr="00D5409B" w:rsidRDefault="008C3D67" w:rsidP="00BE7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5409B">
        <w:rPr>
          <w:rFonts w:ascii="Angsana New" w:hAnsi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8C3D67" w:rsidRPr="00D5409B" w:rsidRDefault="008C3D67" w:rsidP="00234F79">
      <w:pPr>
        <w:pStyle w:val="FSBlank"/>
        <w:rPr>
          <w:sz w:val="30"/>
          <w:szCs w:val="30"/>
        </w:rPr>
      </w:pPr>
    </w:p>
    <w:p w:rsidR="008C3D67" w:rsidRPr="00D5409B" w:rsidRDefault="008C3D67" w:rsidP="00B62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/>
          <w:spacing w:val="6"/>
          <w:sz w:val="30"/>
          <w:szCs w:val="30"/>
          <w:cs/>
        </w:rPr>
        <w:t xml:space="preserve">ณ วันที่ </w:t>
      </w:r>
      <w:r w:rsidRPr="00D5409B">
        <w:rPr>
          <w:rFonts w:ascii="Angsana New" w:hAnsi="Angsana New"/>
          <w:spacing w:val="6"/>
          <w:sz w:val="30"/>
          <w:szCs w:val="30"/>
        </w:rPr>
        <w:t>3</w:t>
      </w:r>
      <w:r w:rsidR="00F470D1" w:rsidRPr="00D5409B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1D4CB2" w:rsidRPr="00D5409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470D1" w:rsidRPr="00D5409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="001D4CB2" w:rsidRPr="00D5409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D5409B">
        <w:rPr>
          <w:rFonts w:ascii="Angsana New" w:hAnsi="Angsana New"/>
          <w:spacing w:val="6"/>
          <w:sz w:val="30"/>
          <w:szCs w:val="30"/>
          <w:cs/>
        </w:rPr>
        <w:t>25</w:t>
      </w:r>
      <w:r w:rsidR="00136CFF" w:rsidRPr="00D5409B">
        <w:rPr>
          <w:rFonts w:ascii="Angsana New" w:hAnsi="Angsana New"/>
          <w:spacing w:val="6"/>
          <w:sz w:val="30"/>
          <w:szCs w:val="30"/>
        </w:rPr>
        <w:t>6</w:t>
      </w:r>
      <w:r w:rsidR="00097452" w:rsidRPr="00D5409B">
        <w:rPr>
          <w:rFonts w:ascii="Angsana New" w:hAnsi="Angsana New"/>
          <w:spacing w:val="6"/>
          <w:sz w:val="30"/>
          <w:szCs w:val="30"/>
        </w:rPr>
        <w:t>2</w:t>
      </w:r>
      <w:r w:rsidR="00136CFF" w:rsidRPr="00D5409B">
        <w:rPr>
          <w:rFonts w:ascii="Angsana New" w:hAnsi="Angsana New"/>
          <w:spacing w:val="6"/>
          <w:sz w:val="30"/>
          <w:szCs w:val="30"/>
        </w:rPr>
        <w:t xml:space="preserve"> </w:t>
      </w:r>
      <w:r w:rsidRPr="00D5409B">
        <w:rPr>
          <w:rFonts w:ascii="Angsana New" w:hAnsi="Angsana New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="00CD27B0" w:rsidRPr="00D5409B">
        <w:rPr>
          <w:rFonts w:ascii="Angsana New" w:hAnsi="Angsana New"/>
          <w:spacing w:val="6"/>
          <w:sz w:val="30"/>
          <w:szCs w:val="30"/>
        </w:rPr>
        <w:t xml:space="preserve"> </w:t>
      </w:r>
      <w:r w:rsidR="007D012E" w:rsidRPr="00D5409B">
        <w:rPr>
          <w:rFonts w:ascii="Angsana New" w:hAnsi="Angsana New"/>
          <w:spacing w:val="6"/>
          <w:sz w:val="30"/>
          <w:szCs w:val="30"/>
        </w:rPr>
        <w:t>1</w:t>
      </w:r>
      <w:r w:rsidRPr="00D5409B">
        <w:rPr>
          <w:rFonts w:ascii="Angsana New" w:hAnsi="Angsana New"/>
          <w:spacing w:val="6"/>
          <w:sz w:val="30"/>
          <w:szCs w:val="30"/>
        </w:rPr>
        <w:t xml:space="preserve"> </w:t>
      </w:r>
      <w:r w:rsidRPr="00D5409B">
        <w:rPr>
          <w:rFonts w:ascii="Angsana New" w:hAnsi="Angsana New"/>
          <w:spacing w:val="6"/>
          <w:sz w:val="30"/>
          <w:szCs w:val="30"/>
          <w:cs/>
        </w:rPr>
        <w:t>ล้านเหรียญสหรัฐอเมริกา และ</w:t>
      </w:r>
      <w:r w:rsidR="00D8528A" w:rsidRPr="00D5409B">
        <w:rPr>
          <w:rFonts w:ascii="Angsana New" w:hAnsi="Angsana New"/>
          <w:sz w:val="30"/>
          <w:szCs w:val="30"/>
        </w:rPr>
        <w:t xml:space="preserve"> </w:t>
      </w:r>
      <w:r w:rsidR="007D012E" w:rsidRPr="00D5409B">
        <w:rPr>
          <w:rFonts w:ascii="Angsana New" w:hAnsi="Angsana New"/>
          <w:sz w:val="30"/>
          <w:szCs w:val="30"/>
        </w:rPr>
        <w:t>3,447</w:t>
      </w:r>
      <w:r w:rsidR="00502DA8" w:rsidRPr="00D5409B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5409B">
        <w:rPr>
          <w:rFonts w:ascii="Angsana New" w:hAnsi="Angsana New"/>
          <w:i/>
          <w:iCs/>
          <w:sz w:val="30"/>
          <w:szCs w:val="30"/>
          <w:cs/>
        </w:rPr>
        <w:t>(</w:t>
      </w:r>
      <w:r w:rsidR="008D11BF" w:rsidRPr="00D5409B">
        <w:rPr>
          <w:rFonts w:ascii="Angsana New" w:hAnsi="Angsana New"/>
          <w:i/>
          <w:iCs/>
          <w:sz w:val="30"/>
          <w:szCs w:val="30"/>
        </w:rPr>
        <w:t xml:space="preserve">31 </w:t>
      </w:r>
      <w:r w:rsidR="008D11BF" w:rsidRPr="00D5409B">
        <w:rPr>
          <w:rFonts w:ascii="Angsana New" w:hAnsi="Angsana New"/>
          <w:i/>
          <w:iCs/>
          <w:sz w:val="30"/>
          <w:szCs w:val="30"/>
          <w:cs/>
        </w:rPr>
        <w:t>ธันวาคม 25</w:t>
      </w:r>
      <w:r w:rsidR="00335B4E" w:rsidRPr="00D5409B">
        <w:rPr>
          <w:rFonts w:ascii="Angsana New" w:hAnsi="Angsana New"/>
          <w:i/>
          <w:iCs/>
          <w:sz w:val="30"/>
          <w:szCs w:val="30"/>
        </w:rPr>
        <w:t>6</w:t>
      </w:r>
      <w:r w:rsidR="00097452" w:rsidRPr="00D5409B">
        <w:rPr>
          <w:rFonts w:ascii="Angsana New" w:hAnsi="Angsana New"/>
          <w:i/>
          <w:iCs/>
          <w:sz w:val="30"/>
          <w:szCs w:val="30"/>
        </w:rPr>
        <w:t>1</w:t>
      </w:r>
      <w:r w:rsidRPr="00D5409B">
        <w:rPr>
          <w:rFonts w:ascii="Angsana New" w:hAnsi="Angsana New"/>
          <w:i/>
          <w:iCs/>
          <w:sz w:val="30"/>
          <w:szCs w:val="30"/>
        </w:rPr>
        <w:t xml:space="preserve">: </w:t>
      </w:r>
      <w:r w:rsidR="00BD208E" w:rsidRPr="00D5409B">
        <w:rPr>
          <w:rFonts w:ascii="Angsana New" w:hAnsi="Angsana New"/>
          <w:i/>
          <w:iCs/>
          <w:sz w:val="30"/>
          <w:szCs w:val="30"/>
        </w:rPr>
        <w:t xml:space="preserve">1 </w:t>
      </w:r>
      <w:r w:rsidRPr="00D5409B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และ</w:t>
      </w:r>
      <w:r w:rsidR="002510C0" w:rsidRPr="00D5409B">
        <w:rPr>
          <w:rFonts w:ascii="Angsana New" w:hAnsi="Angsana New"/>
          <w:i/>
          <w:iCs/>
          <w:sz w:val="30"/>
          <w:szCs w:val="30"/>
        </w:rPr>
        <w:t xml:space="preserve"> </w:t>
      </w:r>
      <w:r w:rsidR="00136CFF" w:rsidRPr="00D5409B">
        <w:rPr>
          <w:rFonts w:ascii="Angsana New" w:hAnsi="Angsana New"/>
          <w:i/>
          <w:iCs/>
          <w:sz w:val="30"/>
          <w:szCs w:val="30"/>
        </w:rPr>
        <w:t>3</w:t>
      </w:r>
      <w:r w:rsidR="00053469" w:rsidRPr="00D5409B">
        <w:rPr>
          <w:rFonts w:ascii="Angsana New" w:hAnsi="Angsana New"/>
          <w:i/>
          <w:iCs/>
          <w:sz w:val="30"/>
          <w:szCs w:val="30"/>
        </w:rPr>
        <w:t>,</w:t>
      </w:r>
      <w:r w:rsidR="00FF7AD8" w:rsidRPr="00D5409B">
        <w:rPr>
          <w:rFonts w:ascii="Angsana New" w:hAnsi="Angsana New"/>
          <w:i/>
          <w:iCs/>
          <w:sz w:val="30"/>
          <w:szCs w:val="30"/>
        </w:rPr>
        <w:t>44</w:t>
      </w:r>
      <w:r w:rsidR="00053469" w:rsidRPr="00D5409B">
        <w:rPr>
          <w:rFonts w:ascii="Angsana New" w:hAnsi="Angsana New"/>
          <w:i/>
          <w:iCs/>
          <w:sz w:val="30"/>
          <w:szCs w:val="30"/>
        </w:rPr>
        <w:t>7</w:t>
      </w:r>
      <w:r w:rsidR="000B20D1" w:rsidRPr="00D5409B">
        <w:rPr>
          <w:rFonts w:ascii="Angsana New" w:hAnsi="Angsana New"/>
          <w:i/>
          <w:iCs/>
          <w:sz w:val="30"/>
          <w:szCs w:val="30"/>
        </w:rPr>
        <w:t xml:space="preserve"> </w:t>
      </w:r>
      <w:r w:rsidRPr="00D5409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D5409B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 xml:space="preserve"> </w:t>
      </w:r>
    </w:p>
    <w:p w:rsidR="00EE3B27" w:rsidRPr="00D5409B" w:rsidRDefault="00EE3B27" w:rsidP="001C7EF9">
      <w:pPr>
        <w:pStyle w:val="FSBlank"/>
        <w:rPr>
          <w:sz w:val="30"/>
          <w:szCs w:val="30"/>
        </w:rPr>
      </w:pPr>
    </w:p>
    <w:p w:rsidR="00B51262" w:rsidRPr="00D5409B" w:rsidRDefault="00B51262" w:rsidP="00B62EDB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5409B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B51262" w:rsidRPr="00D5409B" w:rsidRDefault="00B51262" w:rsidP="001C7EF9">
      <w:pPr>
        <w:pStyle w:val="FSBlank"/>
        <w:rPr>
          <w:sz w:val="30"/>
          <w:szCs w:val="30"/>
        </w:rPr>
      </w:pPr>
    </w:p>
    <w:tbl>
      <w:tblPr>
        <w:tblW w:w="9142" w:type="dxa"/>
        <w:tblInd w:w="558" w:type="dxa"/>
        <w:tblLook w:val="0000" w:firstRow="0" w:lastRow="0" w:firstColumn="0" w:lastColumn="0" w:noHBand="0" w:noVBand="0"/>
      </w:tblPr>
      <w:tblGrid>
        <w:gridCol w:w="5531"/>
        <w:gridCol w:w="862"/>
        <w:gridCol w:w="1257"/>
        <w:gridCol w:w="235"/>
        <w:gridCol w:w="1257"/>
      </w:tblGrid>
      <w:tr w:rsidR="00F470D1" w:rsidRPr="00D5409B" w:rsidTr="0037579F">
        <w:trPr>
          <w:trHeight w:val="434"/>
        </w:trPr>
        <w:tc>
          <w:tcPr>
            <w:tcW w:w="5531" w:type="dxa"/>
          </w:tcPr>
          <w:p w:rsidR="00F470D1" w:rsidRPr="00D5409B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</w:tcPr>
          <w:p w:rsidR="00F470D1" w:rsidRPr="00D5409B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5" w:type="dxa"/>
          </w:tcPr>
          <w:p w:rsidR="00F470D1" w:rsidRPr="00D5409B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F470D1" w:rsidRPr="00D5409B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470D1" w:rsidRPr="00D5409B" w:rsidTr="0037579F">
        <w:trPr>
          <w:trHeight w:val="434"/>
        </w:trPr>
        <w:tc>
          <w:tcPr>
            <w:tcW w:w="5531" w:type="dxa"/>
          </w:tcPr>
          <w:p w:rsidR="00F470D1" w:rsidRPr="00D5409B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7" w:type="dxa"/>
          </w:tcPr>
          <w:p w:rsidR="00F470D1" w:rsidRPr="00D5409B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:rsidR="00F470D1" w:rsidRPr="00D5409B" w:rsidRDefault="00F470D1" w:rsidP="00F470D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F470D1" w:rsidRPr="00D5409B" w:rsidRDefault="00F470D1" w:rsidP="00F470D1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</w:t>
            </w: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097452" w:rsidRPr="00D5409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70D1" w:rsidRPr="00D5409B" w:rsidTr="0037579F">
        <w:trPr>
          <w:cantSplit/>
          <w:trHeight w:val="434"/>
        </w:trPr>
        <w:tc>
          <w:tcPr>
            <w:tcW w:w="5531" w:type="dxa"/>
          </w:tcPr>
          <w:p w:rsidR="00F470D1" w:rsidRPr="00D5409B" w:rsidRDefault="00F470D1" w:rsidP="00F470D1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:rsidR="00F470D1" w:rsidRPr="00D5409B" w:rsidRDefault="00F470D1" w:rsidP="00F470D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9" w:type="dxa"/>
            <w:gridSpan w:val="3"/>
          </w:tcPr>
          <w:p w:rsidR="00F470D1" w:rsidRPr="00D5409B" w:rsidRDefault="00F470D1" w:rsidP="00F470D1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AD8" w:rsidRPr="00D5409B" w:rsidTr="0037579F">
        <w:trPr>
          <w:trHeight w:val="423"/>
        </w:trPr>
        <w:tc>
          <w:tcPr>
            <w:tcW w:w="5531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2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57" w:type="dxa"/>
          </w:tcPr>
          <w:p w:rsidR="00FF7AD8" w:rsidRPr="00D5409B" w:rsidRDefault="007D012E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179,850</w:t>
            </w:r>
          </w:p>
        </w:tc>
        <w:tc>
          <w:tcPr>
            <w:tcW w:w="235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255,352</w:t>
            </w:r>
          </w:p>
        </w:tc>
      </w:tr>
      <w:tr w:rsidR="00FF7AD8" w:rsidRPr="00D5409B" w:rsidTr="0037579F">
        <w:trPr>
          <w:trHeight w:val="434"/>
        </w:trPr>
        <w:tc>
          <w:tcPr>
            <w:tcW w:w="5531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2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FF7AD8" w:rsidRPr="00D5409B" w:rsidRDefault="007D012E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463,22</w:t>
            </w:r>
            <w:r w:rsidR="00AA5F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</w:rPr>
              <w:t>393,985</w:t>
            </w:r>
          </w:p>
        </w:tc>
      </w:tr>
      <w:tr w:rsidR="00FF7AD8" w:rsidRPr="00D5409B" w:rsidTr="0037579F">
        <w:trPr>
          <w:trHeight w:val="456"/>
        </w:trPr>
        <w:tc>
          <w:tcPr>
            <w:tcW w:w="5531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FF7AD8" w:rsidRPr="00D5409B" w:rsidRDefault="007D012E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643,07</w:t>
            </w:r>
            <w:r w:rsidR="00AA5F6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FF7AD8" w:rsidRPr="00D5409B" w:rsidRDefault="00FF7AD8" w:rsidP="00FF7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409B">
              <w:rPr>
                <w:rFonts w:ascii="Angsana New" w:hAnsi="Angsana New"/>
                <w:b/>
                <w:bCs/>
                <w:sz w:val="30"/>
                <w:szCs w:val="30"/>
              </w:rPr>
              <w:t>649,337</w:t>
            </w:r>
          </w:p>
        </w:tc>
      </w:tr>
    </w:tbl>
    <w:p w:rsidR="009E1D47" w:rsidRPr="00D5409B" w:rsidRDefault="00BE7E43" w:rsidP="00617CE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D5409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B71B78" w:rsidRPr="00D5409B">
        <w:rPr>
          <w:rFonts w:ascii="Angsana New" w:hAnsi="Angsana New" w:hint="cs"/>
          <w:b/>
          <w:bCs/>
          <w:sz w:val="30"/>
          <w:szCs w:val="30"/>
          <w:cs/>
        </w:rPr>
        <w:t>และรายได้</w:t>
      </w:r>
    </w:p>
    <w:p w:rsidR="0072001B" w:rsidRPr="00D5409B" w:rsidRDefault="0072001B" w:rsidP="00720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71B78" w:rsidRPr="00D5409B" w:rsidRDefault="00B71B78" w:rsidP="00264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5409B">
        <w:rPr>
          <w:rFonts w:ascii="Angsana New" w:hAnsi="Angsana New"/>
          <w:sz w:val="30"/>
          <w:szCs w:val="30"/>
          <w:cs/>
        </w:rPr>
        <w:t>การดำเนินงานและรายได้หลักของบริษัทได้เปิดเผยไว้ในงบการเงินประจำปีล่าสุด</w:t>
      </w:r>
      <w:r w:rsidR="00264B74">
        <w:rPr>
          <w:rFonts w:ascii="Angsana New" w:hAnsi="Angsana New"/>
          <w:sz w:val="30"/>
          <w:szCs w:val="30"/>
        </w:rPr>
        <w:t xml:space="preserve"> </w:t>
      </w:r>
      <w:r w:rsidRPr="00D5409B">
        <w:rPr>
          <w:rFonts w:ascii="Angsana New" w:hAnsi="Angsana New"/>
          <w:sz w:val="30"/>
          <w:szCs w:val="30"/>
          <w:cs/>
        </w:rPr>
        <w:t>รายได้</w:t>
      </w:r>
      <w:r w:rsidRPr="00D5409B">
        <w:rPr>
          <w:rFonts w:ascii="Angsana New" w:hAnsi="Angsana New" w:hint="cs"/>
          <w:sz w:val="30"/>
          <w:szCs w:val="30"/>
          <w:cs/>
        </w:rPr>
        <w:t>หลัก</w:t>
      </w:r>
      <w:r w:rsidRPr="00D5409B">
        <w:rPr>
          <w:rFonts w:ascii="Angsana New" w:hAnsi="Angsana New"/>
          <w:sz w:val="30"/>
          <w:szCs w:val="30"/>
          <w:cs/>
        </w:rPr>
        <w:t>ของบริษัทได้มาจากสัญญาที่ทำกับลูกค้า</w:t>
      </w:r>
    </w:p>
    <w:p w:rsidR="00BE7E43" w:rsidRPr="00D5409B" w:rsidRDefault="00BE7E43" w:rsidP="001C7EF9">
      <w:pPr>
        <w:pStyle w:val="FSBlank"/>
        <w:rPr>
          <w:sz w:val="30"/>
          <w:szCs w:val="30"/>
        </w:rPr>
      </w:pPr>
    </w:p>
    <w:p w:rsidR="00BE7E43" w:rsidRPr="00D5409B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5409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BE7E43" w:rsidRPr="00D5409B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E7E43" w:rsidRPr="00D5409B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5409B">
        <w:rPr>
          <w:rFonts w:ascii="Angsana New" w:hAnsi="Angsana New" w:hint="cs"/>
          <w:sz w:val="30"/>
          <w:szCs w:val="30"/>
          <w:cs/>
        </w:rPr>
        <w:t>บริษัทดำเนินกิจการในส่วนงานธุรกิจเดียวคือ ธุรกิจผลิตท่อทองแดงไร้ตะเข็บ ดังนั้นฝ่ายบริหารจึงพิจารณาว่าบริษัทมีส่วนงานที่รายงานเพียงส่วนงานเดียว</w:t>
      </w:r>
    </w:p>
    <w:p w:rsidR="00BE7E43" w:rsidRPr="00D5409B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E7E43" w:rsidRPr="0037579F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757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BE7E43" w:rsidRPr="0037579F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E7E43" w:rsidRPr="0037579F" w:rsidRDefault="00BE7E43" w:rsidP="00BE7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7579F">
        <w:rPr>
          <w:rFonts w:ascii="Angsana New" w:hAnsi="Angsana New" w:hint="cs"/>
          <w:sz w:val="30"/>
          <w:szCs w:val="30"/>
          <w:cs/>
        </w:rPr>
        <w:t>บริษัทดำเนินธุรกิจผลิตและมีสำนักงานขายเฉพาะในประเทศไทยเท่านั้น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A92A88" w:rsidRPr="0037579F" w:rsidRDefault="00A92A88" w:rsidP="00A92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B71B78" w:rsidRPr="0037579F" w:rsidRDefault="00B71B78" w:rsidP="00B71B7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7579F">
        <w:rPr>
          <w:rFonts w:ascii="Angsana New" w:hAnsi="Angsana New"/>
          <w:sz w:val="30"/>
          <w:szCs w:val="30"/>
          <w:cs/>
        </w:rPr>
        <w:t>ตาราง</w:t>
      </w:r>
      <w:r w:rsidRPr="0037579F">
        <w:rPr>
          <w:rFonts w:ascii="Angsana New" w:hAnsi="Angsana New" w:hint="cs"/>
          <w:sz w:val="30"/>
          <w:szCs w:val="30"/>
          <w:cs/>
        </w:rPr>
        <w:t>ต่อไปนี้แสดง</w:t>
      </w:r>
      <w:r w:rsidRPr="0037579F">
        <w:rPr>
          <w:rFonts w:ascii="Angsana New" w:hAnsi="Angsana New"/>
          <w:sz w:val="30"/>
          <w:szCs w:val="30"/>
          <w:cs/>
        </w:rPr>
        <w:t>ข้อมูลรายได้</w:t>
      </w:r>
      <w:r w:rsidRPr="0037579F">
        <w:rPr>
          <w:rFonts w:ascii="Angsana New" w:hAnsi="Angsana New" w:hint="cs"/>
          <w:sz w:val="30"/>
          <w:szCs w:val="30"/>
          <w:cs/>
        </w:rPr>
        <w:t>ที่</w:t>
      </w:r>
      <w:r w:rsidRPr="0037579F">
        <w:rPr>
          <w:rFonts w:ascii="Angsana New" w:hAnsi="Angsana New"/>
          <w:sz w:val="30"/>
          <w:szCs w:val="30"/>
          <w:cs/>
        </w:rPr>
        <w:t xml:space="preserve">ถูกจำแนกตามส่วนงานภูมิศาสตร์หลัก และจังหวะเวลาในการรับรู้รายได้ </w:t>
      </w:r>
    </w:p>
    <w:p w:rsidR="00F57584" w:rsidRPr="0037579F" w:rsidRDefault="00B71B78" w:rsidP="00B71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7579F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88"/>
        <w:gridCol w:w="1170"/>
        <w:gridCol w:w="270"/>
        <w:gridCol w:w="1170"/>
      </w:tblGrid>
      <w:tr w:rsidR="00F57584" w:rsidRPr="0037579F" w:rsidTr="005E1D49">
        <w:tc>
          <w:tcPr>
            <w:tcW w:w="6588" w:type="dxa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รายได้จากการขายสินค้า</w:t>
            </w:r>
          </w:p>
        </w:tc>
      </w:tr>
      <w:tr w:rsidR="00F57584" w:rsidRPr="0037579F" w:rsidTr="005E1D49">
        <w:tc>
          <w:tcPr>
            <w:tcW w:w="6588" w:type="dxa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7579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7579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7579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170" w:type="dxa"/>
            <w:shd w:val="clear" w:color="auto" w:fill="auto"/>
          </w:tcPr>
          <w:p w:rsidR="00F57584" w:rsidRPr="0037579F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97452" w:rsidRPr="0037579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57584" w:rsidRPr="0037579F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37579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097452" w:rsidRPr="0037579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F57584" w:rsidRPr="0037579F" w:rsidTr="005E1D49">
        <w:tc>
          <w:tcPr>
            <w:tcW w:w="6588" w:type="dxa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5D4C" w:rsidRPr="0037579F" w:rsidTr="005E1D49">
        <w:tc>
          <w:tcPr>
            <w:tcW w:w="6588" w:type="dxa"/>
          </w:tcPr>
          <w:p w:rsidR="00695D4C" w:rsidRPr="0037579F" w:rsidRDefault="00695D4C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695D4C" w:rsidRPr="0037579F" w:rsidRDefault="00695D4C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97452" w:rsidRPr="0037579F" w:rsidTr="005E1D49">
        <w:tc>
          <w:tcPr>
            <w:tcW w:w="6588" w:type="dxa"/>
          </w:tcPr>
          <w:p w:rsidR="00097452" w:rsidRPr="0037579F" w:rsidRDefault="00097452" w:rsidP="0009745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:rsidR="00097452" w:rsidRPr="0037579F" w:rsidRDefault="005C467A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1,165,242</w:t>
            </w:r>
          </w:p>
        </w:tc>
        <w:tc>
          <w:tcPr>
            <w:tcW w:w="270" w:type="dxa"/>
            <w:vAlign w:val="bottom"/>
          </w:tcPr>
          <w:p w:rsidR="00097452" w:rsidRPr="0037579F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97452" w:rsidRPr="0037579F" w:rsidRDefault="00097452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1,163,777</w:t>
            </w:r>
          </w:p>
        </w:tc>
      </w:tr>
      <w:tr w:rsidR="00097452" w:rsidRPr="0037579F" w:rsidTr="005E1D49">
        <w:tc>
          <w:tcPr>
            <w:tcW w:w="6588" w:type="dxa"/>
          </w:tcPr>
          <w:p w:rsidR="00097452" w:rsidRPr="0037579F" w:rsidRDefault="00097452" w:rsidP="0009745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0" w:type="dxa"/>
          </w:tcPr>
          <w:p w:rsidR="00097452" w:rsidRPr="0037579F" w:rsidRDefault="005C467A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177,20</w:t>
            </w:r>
            <w:r w:rsidR="00B71B78" w:rsidRPr="00375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097452" w:rsidRPr="0037579F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7452" w:rsidRPr="0037579F" w:rsidRDefault="00097452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155,016</w:t>
            </w:r>
          </w:p>
        </w:tc>
      </w:tr>
      <w:tr w:rsidR="00097452" w:rsidRPr="0037579F" w:rsidTr="005E1D49">
        <w:tc>
          <w:tcPr>
            <w:tcW w:w="6588" w:type="dxa"/>
          </w:tcPr>
          <w:p w:rsidR="00097452" w:rsidRPr="0037579F" w:rsidRDefault="00097452" w:rsidP="0009745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0" w:type="dxa"/>
          </w:tcPr>
          <w:p w:rsidR="00097452" w:rsidRPr="0037579F" w:rsidRDefault="005C467A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35,073</w:t>
            </w:r>
          </w:p>
        </w:tc>
        <w:tc>
          <w:tcPr>
            <w:tcW w:w="270" w:type="dxa"/>
          </w:tcPr>
          <w:p w:rsidR="00097452" w:rsidRPr="0037579F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7452" w:rsidRPr="0037579F" w:rsidRDefault="00097452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29,708</w:t>
            </w:r>
          </w:p>
        </w:tc>
      </w:tr>
      <w:tr w:rsidR="00097452" w:rsidRPr="0037579F" w:rsidTr="005E1D49">
        <w:tc>
          <w:tcPr>
            <w:tcW w:w="6588" w:type="dxa"/>
          </w:tcPr>
          <w:p w:rsidR="00097452" w:rsidRPr="0037579F" w:rsidRDefault="00097452" w:rsidP="0009745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:rsidR="00097452" w:rsidRPr="0037579F" w:rsidRDefault="005C467A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27,436</w:t>
            </w:r>
          </w:p>
        </w:tc>
        <w:tc>
          <w:tcPr>
            <w:tcW w:w="270" w:type="dxa"/>
          </w:tcPr>
          <w:p w:rsidR="00097452" w:rsidRPr="0037579F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97452" w:rsidRPr="0037579F" w:rsidRDefault="00097452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24,511</w:t>
            </w:r>
          </w:p>
        </w:tc>
      </w:tr>
      <w:tr w:rsidR="00097452" w:rsidRPr="0037579F" w:rsidTr="005E1D49">
        <w:tc>
          <w:tcPr>
            <w:tcW w:w="6588" w:type="dxa"/>
          </w:tcPr>
          <w:p w:rsidR="00097452" w:rsidRPr="0037579F" w:rsidRDefault="00097452" w:rsidP="00097452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97452" w:rsidRPr="0037579F" w:rsidRDefault="005C467A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359,897</w:t>
            </w:r>
          </w:p>
        </w:tc>
        <w:tc>
          <w:tcPr>
            <w:tcW w:w="270" w:type="dxa"/>
          </w:tcPr>
          <w:p w:rsidR="00097452" w:rsidRPr="0037579F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97452" w:rsidRPr="0037579F" w:rsidRDefault="00097452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445,676</w:t>
            </w:r>
          </w:p>
        </w:tc>
      </w:tr>
      <w:tr w:rsidR="00097452" w:rsidRPr="0037579F" w:rsidTr="005E1D49">
        <w:tc>
          <w:tcPr>
            <w:tcW w:w="6588" w:type="dxa"/>
            <w:vAlign w:val="bottom"/>
          </w:tcPr>
          <w:p w:rsidR="00097452" w:rsidRPr="0037579F" w:rsidRDefault="00097452" w:rsidP="0009745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7452" w:rsidRPr="0037579F" w:rsidRDefault="005C467A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1,764,84</w:t>
            </w:r>
            <w:r w:rsidR="00B71B78"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:rsidR="00097452" w:rsidRPr="0037579F" w:rsidRDefault="00097452" w:rsidP="0009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7452" w:rsidRPr="0037579F" w:rsidRDefault="00097452" w:rsidP="0009745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1,818,688</w:t>
            </w:r>
          </w:p>
        </w:tc>
      </w:tr>
      <w:tr w:rsidR="00D5409B" w:rsidRPr="0037579F" w:rsidTr="00D5409B">
        <w:tc>
          <w:tcPr>
            <w:tcW w:w="6588" w:type="dxa"/>
            <w:vAlign w:val="bottom"/>
          </w:tcPr>
          <w:p w:rsidR="00D5409B" w:rsidRPr="0037579F" w:rsidRDefault="00D5409B" w:rsidP="00D5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5409B" w:rsidRPr="0037579F" w:rsidRDefault="00D5409B" w:rsidP="00D5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5409B" w:rsidRPr="0037579F" w:rsidRDefault="00D5409B" w:rsidP="00D5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5409B" w:rsidRPr="0037579F" w:rsidRDefault="00D5409B" w:rsidP="00D5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1235" w:rsidRPr="0037579F" w:rsidTr="00D5409B">
        <w:tc>
          <w:tcPr>
            <w:tcW w:w="6588" w:type="dxa"/>
          </w:tcPr>
          <w:p w:rsidR="00371235" w:rsidRPr="0037579F" w:rsidRDefault="00D5409B" w:rsidP="00264B74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371235" w:rsidRPr="0037579F" w:rsidRDefault="00371235" w:rsidP="00264B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1235" w:rsidRPr="0037579F" w:rsidRDefault="00371235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1235" w:rsidRPr="0037579F" w:rsidRDefault="00371235" w:rsidP="00264B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09B" w:rsidRPr="0037579F" w:rsidTr="00D5409B">
        <w:tc>
          <w:tcPr>
            <w:tcW w:w="6588" w:type="dxa"/>
          </w:tcPr>
          <w:p w:rsidR="00D5409B" w:rsidRPr="0037579F" w:rsidRDefault="00D5409B" w:rsidP="00D5409B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409B" w:rsidRPr="0037579F" w:rsidRDefault="00D5409B" w:rsidP="00D540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  <w:lang w:bidi="th-TH"/>
              </w:rPr>
              <w:t>1,764,849</w:t>
            </w:r>
          </w:p>
        </w:tc>
        <w:tc>
          <w:tcPr>
            <w:tcW w:w="270" w:type="dxa"/>
          </w:tcPr>
          <w:p w:rsidR="00D5409B" w:rsidRPr="0037579F" w:rsidRDefault="00D5409B" w:rsidP="00D54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409B" w:rsidRPr="0037579F" w:rsidRDefault="00D5409B" w:rsidP="00D5409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  <w:lang w:bidi="th-TH"/>
              </w:rPr>
              <w:t>1,818,688</w:t>
            </w:r>
          </w:p>
        </w:tc>
      </w:tr>
      <w:tr w:rsidR="00371235" w:rsidRPr="0037579F" w:rsidTr="00264B74">
        <w:tc>
          <w:tcPr>
            <w:tcW w:w="6588" w:type="dxa"/>
            <w:vAlign w:val="bottom"/>
          </w:tcPr>
          <w:p w:rsidR="00371235" w:rsidRPr="0037579F" w:rsidRDefault="00371235" w:rsidP="00264B7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35" w:rsidRPr="0037579F" w:rsidRDefault="00371235" w:rsidP="00264B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1,764,849</w:t>
            </w:r>
          </w:p>
        </w:tc>
        <w:tc>
          <w:tcPr>
            <w:tcW w:w="270" w:type="dxa"/>
            <w:vAlign w:val="bottom"/>
          </w:tcPr>
          <w:p w:rsidR="00371235" w:rsidRPr="0037579F" w:rsidRDefault="00371235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1235" w:rsidRPr="0037579F" w:rsidRDefault="00371235" w:rsidP="00264B7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1,818,688</w:t>
            </w:r>
          </w:p>
        </w:tc>
      </w:tr>
    </w:tbl>
    <w:p w:rsidR="00144872" w:rsidRPr="0037579F" w:rsidRDefault="00144872" w:rsidP="00144872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7579F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:rsidR="00F57584" w:rsidRPr="0037579F" w:rsidRDefault="00F57584" w:rsidP="00D5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F57584" w:rsidRPr="0037579F" w:rsidRDefault="00F57584" w:rsidP="00F5758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7579F">
        <w:rPr>
          <w:rFonts w:ascii="Angsana New" w:hAnsi="Angsana New" w:cs="Angsana New"/>
          <w:cs/>
        </w:rPr>
        <w:t>กำไรต่อหุ้นขั้นพื้นฐานสำหรับแต่ละงวดสามเดือนสิ้นสุดวันที่ 31 มีนาคม 256</w:t>
      </w:r>
      <w:r w:rsidR="001062B3" w:rsidRPr="0037579F">
        <w:rPr>
          <w:rFonts w:ascii="Angsana New" w:hAnsi="Angsana New" w:cs="Angsana New" w:hint="cs"/>
          <w:cs/>
        </w:rPr>
        <w:t>2</w:t>
      </w:r>
      <w:r w:rsidRPr="0037579F">
        <w:rPr>
          <w:rFonts w:ascii="Angsana New" w:hAnsi="Angsana New" w:cs="Angsana New"/>
          <w:cs/>
        </w:rPr>
        <w:t xml:space="preserve"> และ 25</w:t>
      </w:r>
      <w:r w:rsidRPr="0037579F">
        <w:rPr>
          <w:rFonts w:ascii="Angsana New" w:hAnsi="Angsana New" w:cs="Angsana New" w:hint="cs"/>
          <w:cs/>
        </w:rPr>
        <w:t>6</w:t>
      </w:r>
      <w:r w:rsidR="001062B3" w:rsidRPr="0037579F">
        <w:rPr>
          <w:rFonts w:ascii="Angsana New" w:hAnsi="Angsana New" w:cs="Angsana New" w:hint="cs"/>
          <w:cs/>
        </w:rPr>
        <w:t>1</w:t>
      </w:r>
      <w:r w:rsidRPr="0037579F">
        <w:rPr>
          <w:rFonts w:ascii="Angsana New" w:hAnsi="Angsana New" w:cs="Angsana New"/>
          <w:cs/>
        </w:rPr>
        <w:t xml:space="preserve"> คำนวณจากกำไรสำหรับ</w:t>
      </w:r>
      <w:r w:rsidRPr="0037579F">
        <w:rPr>
          <w:rFonts w:ascii="Angsana New" w:hAnsi="Angsana New" w:cs="Angsana New"/>
          <w:cs/>
          <w:lang w:val="en-US"/>
        </w:rPr>
        <w:t>งวด</w:t>
      </w:r>
      <w:r w:rsidRPr="0037579F">
        <w:rPr>
          <w:rFonts w:ascii="Angsana New" w:hAnsi="Angsana New" w:cs="Angsana New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</w:t>
      </w:r>
      <w:r w:rsidRPr="0037579F">
        <w:rPr>
          <w:rFonts w:ascii="Angsana New" w:hAnsi="Angsana New" w:cs="Angsana New"/>
          <w:cs/>
          <w:lang w:val="en-US"/>
        </w:rPr>
        <w:t>นี้</w:t>
      </w:r>
    </w:p>
    <w:p w:rsidR="00F57584" w:rsidRPr="0037579F" w:rsidRDefault="00F57584" w:rsidP="00F57584">
      <w:pPr>
        <w:pStyle w:val="FSBlank"/>
        <w:ind w:left="540"/>
        <w:rPr>
          <w:sz w:val="30"/>
          <w:szCs w:val="30"/>
          <w:cs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88"/>
        <w:gridCol w:w="1170"/>
        <w:gridCol w:w="270"/>
        <w:gridCol w:w="1170"/>
      </w:tblGrid>
      <w:tr w:rsidR="00F57584" w:rsidRPr="0037579F" w:rsidTr="005E1D49">
        <w:tc>
          <w:tcPr>
            <w:tcW w:w="6588" w:type="dxa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70" w:type="dxa"/>
            <w:shd w:val="clear" w:color="auto" w:fill="auto"/>
          </w:tcPr>
          <w:p w:rsidR="00F57584" w:rsidRPr="0037579F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062B3" w:rsidRPr="0037579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57584" w:rsidRPr="0037579F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37579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1062B3" w:rsidRPr="0037579F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F57584" w:rsidRPr="0037579F" w:rsidTr="005E1D49">
        <w:tc>
          <w:tcPr>
            <w:tcW w:w="6588" w:type="dxa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F57584" w:rsidRPr="0037579F" w:rsidRDefault="00F57584" w:rsidP="00DF5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1062B3" w:rsidRPr="0037579F" w:rsidTr="005E1D49">
        <w:tc>
          <w:tcPr>
            <w:tcW w:w="6588" w:type="dxa"/>
          </w:tcPr>
          <w:p w:rsidR="001062B3" w:rsidRPr="0037579F" w:rsidRDefault="001062B3" w:rsidP="001062B3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62B3" w:rsidRPr="0037579F" w:rsidRDefault="00D210FF" w:rsidP="001062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51,809</w:t>
            </w:r>
          </w:p>
        </w:tc>
        <w:tc>
          <w:tcPr>
            <w:tcW w:w="270" w:type="dxa"/>
            <w:vAlign w:val="bottom"/>
          </w:tcPr>
          <w:p w:rsidR="001062B3" w:rsidRPr="0037579F" w:rsidRDefault="001062B3" w:rsidP="00106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062B3" w:rsidRPr="0037579F" w:rsidRDefault="001062B3" w:rsidP="001062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40,621</w:t>
            </w:r>
          </w:p>
        </w:tc>
      </w:tr>
      <w:tr w:rsidR="001062B3" w:rsidRPr="0037579F" w:rsidTr="005E1D49">
        <w:tc>
          <w:tcPr>
            <w:tcW w:w="6588" w:type="dxa"/>
          </w:tcPr>
          <w:p w:rsidR="001062B3" w:rsidRPr="0037579F" w:rsidRDefault="001062B3" w:rsidP="001062B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062B3" w:rsidRPr="0037579F" w:rsidRDefault="00D210FF" w:rsidP="001062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48,000</w:t>
            </w:r>
          </w:p>
        </w:tc>
        <w:tc>
          <w:tcPr>
            <w:tcW w:w="270" w:type="dxa"/>
          </w:tcPr>
          <w:p w:rsidR="001062B3" w:rsidRPr="0037579F" w:rsidRDefault="001062B3" w:rsidP="00106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062B3" w:rsidRPr="0037579F" w:rsidRDefault="001062B3" w:rsidP="001062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579F">
              <w:rPr>
                <w:rFonts w:ascii="Angsana New" w:hAnsi="Angsana New" w:cs="Angsana New"/>
                <w:sz w:val="30"/>
                <w:szCs w:val="30"/>
              </w:rPr>
              <w:t>48,000</w:t>
            </w:r>
          </w:p>
        </w:tc>
      </w:tr>
      <w:tr w:rsidR="001062B3" w:rsidRPr="00DF51B1" w:rsidTr="005E1D49">
        <w:tc>
          <w:tcPr>
            <w:tcW w:w="6588" w:type="dxa"/>
            <w:vAlign w:val="bottom"/>
          </w:tcPr>
          <w:p w:rsidR="001062B3" w:rsidRPr="00DF51B1" w:rsidRDefault="001062B3" w:rsidP="001062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51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F51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62B3" w:rsidRPr="00DF51B1" w:rsidRDefault="00D210FF" w:rsidP="001062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1.08</w:t>
            </w:r>
          </w:p>
        </w:tc>
        <w:tc>
          <w:tcPr>
            <w:tcW w:w="270" w:type="dxa"/>
            <w:vAlign w:val="bottom"/>
          </w:tcPr>
          <w:p w:rsidR="001062B3" w:rsidRPr="00DF51B1" w:rsidRDefault="001062B3" w:rsidP="00106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062B3" w:rsidRPr="00DF51B1" w:rsidRDefault="001062B3" w:rsidP="001062B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0.85</w:t>
            </w:r>
          </w:p>
        </w:tc>
      </w:tr>
    </w:tbl>
    <w:p w:rsidR="00BE7BFE" w:rsidRDefault="00BE7BFE" w:rsidP="00561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625177" w:rsidRPr="00335B4E" w:rsidRDefault="00625177" w:rsidP="008A371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35B4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C82040" w:rsidRPr="00F57584" w:rsidRDefault="00C82040" w:rsidP="001C7EF9">
      <w:pPr>
        <w:pStyle w:val="FSBlank"/>
        <w:rPr>
          <w:sz w:val="30"/>
          <w:szCs w:val="30"/>
        </w:rPr>
      </w:pPr>
    </w:p>
    <w:p w:rsidR="00C82040" w:rsidRPr="00F57584" w:rsidRDefault="00C82040" w:rsidP="00C8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75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82040" w:rsidRPr="00F57584" w:rsidRDefault="00C82040" w:rsidP="00BE7BFE">
      <w:pPr>
        <w:pStyle w:val="FSBlank"/>
        <w:rPr>
          <w:sz w:val="30"/>
          <w:szCs w:val="30"/>
        </w:rPr>
      </w:pPr>
    </w:p>
    <w:p w:rsidR="00C82040" w:rsidRPr="00F57584" w:rsidRDefault="00C82040" w:rsidP="00C82040">
      <w:pPr>
        <w:pStyle w:val="FSContent"/>
      </w:pPr>
      <w:r w:rsidRPr="00F57584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</w:t>
      </w:r>
      <w:r w:rsidRPr="00F57584">
        <w:rPr>
          <w:rFonts w:hint="cs"/>
          <w:cs/>
        </w:rPr>
        <w:t>ล</w:t>
      </w:r>
    </w:p>
    <w:p w:rsidR="00F57584" w:rsidRDefault="00F57584" w:rsidP="00F57584">
      <w:pPr>
        <w:pStyle w:val="FSBlank"/>
        <w:rPr>
          <w:sz w:val="30"/>
          <w:szCs w:val="30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0" w:type="dxa"/>
            <w:gridSpan w:val="7"/>
            <w:tcBorders>
              <w:bottom w:val="single" w:sz="4" w:space="0" w:color="auto"/>
            </w:tcBorders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35B4E" w:rsidRPr="008D5422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5422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4" w:type="dxa"/>
            <w:gridSpan w:val="9"/>
            <w:vAlign w:val="bottom"/>
          </w:tcPr>
          <w:p w:rsidR="00335B4E" w:rsidRPr="00230EF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Pr="00FE051D" w:rsidRDefault="00335B4E" w:rsidP="0033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062B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9209DB" w:rsidTr="008A3710">
        <w:tc>
          <w:tcPr>
            <w:tcW w:w="2563" w:type="dxa"/>
            <w:vAlign w:val="bottom"/>
          </w:tcPr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335B4E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335B4E" w:rsidRPr="00FE051D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091BC9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9209DB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9209DB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4AD" w:rsidRPr="009209DB" w:rsidTr="00264B74">
        <w:tc>
          <w:tcPr>
            <w:tcW w:w="2563" w:type="dxa"/>
            <w:vAlign w:val="bottom"/>
          </w:tcPr>
          <w:p w:rsidR="000964AD" w:rsidRPr="009209D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9209D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</w:t>
            </w:r>
            <w:r w:rsidR="008B0E13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9209DB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ต่างประเทศล่วงหน้า</w:t>
            </w:r>
          </w:p>
        </w:tc>
        <w:tc>
          <w:tcPr>
            <w:tcW w:w="1138" w:type="dxa"/>
            <w:vAlign w:val="bottom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0964AD" w:rsidRPr="00091BC9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0964AD" w:rsidRPr="009209D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0964AD" w:rsidRPr="009209D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64AD" w:rsidRPr="009209DB" w:rsidTr="008A3710">
        <w:tc>
          <w:tcPr>
            <w:tcW w:w="2563" w:type="dxa"/>
          </w:tcPr>
          <w:p w:rsidR="000964AD" w:rsidRPr="009209D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56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56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0964AD" w:rsidRPr="009209D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(7,859)</w:t>
            </w: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56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0964AD" w:rsidRPr="009209D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(7,859)</w:t>
            </w:r>
          </w:p>
        </w:tc>
      </w:tr>
      <w:tr w:rsidR="000964AD" w:rsidRPr="009209DB" w:rsidTr="008A3710">
        <w:tc>
          <w:tcPr>
            <w:tcW w:w="2563" w:type="dxa"/>
          </w:tcPr>
          <w:p w:rsidR="000964AD" w:rsidRPr="009209D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56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56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0964AD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16,292</w:t>
            </w: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0964AD" w:rsidRPr="00E5625B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562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0964AD" w:rsidRPr="009209DB" w:rsidRDefault="000964AD" w:rsidP="000964AD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0964AD" w:rsidRDefault="000964AD" w:rsidP="00096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16,292</w:t>
            </w:r>
          </w:p>
        </w:tc>
      </w:tr>
    </w:tbl>
    <w:p w:rsidR="00335B4E" w:rsidRPr="004F6D48" w:rsidRDefault="00335B4E" w:rsidP="00335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"/>
          <w:szCs w:val="2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37579F" w:rsidRPr="00177D03" w:rsidTr="00264B74">
        <w:tc>
          <w:tcPr>
            <w:tcW w:w="2563" w:type="dxa"/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0" w:type="dxa"/>
            <w:gridSpan w:val="7"/>
            <w:tcBorders>
              <w:bottom w:val="single" w:sz="4" w:space="0" w:color="auto"/>
            </w:tcBorders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7579F" w:rsidRPr="00177D03" w:rsidTr="00264B74">
        <w:tc>
          <w:tcPr>
            <w:tcW w:w="2563" w:type="dxa"/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ระดับที่ </w:t>
            </w:r>
            <w:r w:rsidRPr="00177D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 w:rsidRPr="00177D03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ระดับที่</w:t>
            </w:r>
            <w:r w:rsidRPr="00177D03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7579F" w:rsidRPr="00177D03" w:rsidTr="00264B74">
        <w:tc>
          <w:tcPr>
            <w:tcW w:w="2563" w:type="dxa"/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4" w:type="dxa"/>
            <w:gridSpan w:val="9"/>
            <w:vAlign w:val="bottom"/>
          </w:tcPr>
          <w:p w:rsidR="0037579F" w:rsidRPr="00177D03" w:rsidRDefault="0037579F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B4E" w:rsidRPr="00177D03" w:rsidTr="008A3710">
        <w:tc>
          <w:tcPr>
            <w:tcW w:w="2563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77D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77D0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062B3" w:rsidRPr="00177D0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177D03" w:rsidTr="008A3710">
        <w:tc>
          <w:tcPr>
            <w:tcW w:w="2563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</w:t>
            </w:r>
          </w:p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หนี้สินทางการเงินที่ไม่ได้</w:t>
            </w:r>
          </w:p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B4E" w:rsidRPr="00177D03" w:rsidTr="008A3710">
        <w:tc>
          <w:tcPr>
            <w:tcW w:w="2563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  <w:r w:rsidRPr="00177D0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เงินตรา</w:t>
            </w:r>
            <w:r w:rsidR="00B97268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177D03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ต่างประเทศล่วงหน้า</w:t>
            </w: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35B4E" w:rsidRPr="00177D03" w:rsidRDefault="00335B4E" w:rsidP="008A3710">
            <w:pPr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335B4E" w:rsidRPr="00177D03" w:rsidRDefault="00335B4E" w:rsidP="008A3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A67" w:rsidRPr="00177D03" w:rsidTr="008A3710">
        <w:tc>
          <w:tcPr>
            <w:tcW w:w="2563" w:type="dxa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77D03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138" w:type="dxa"/>
            <w:vAlign w:val="bottom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F2A67" w:rsidRPr="00177D03" w:rsidRDefault="009F2A67" w:rsidP="009F2A67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(7,667)</w:t>
            </w:r>
          </w:p>
        </w:tc>
        <w:tc>
          <w:tcPr>
            <w:tcW w:w="236" w:type="dxa"/>
            <w:vAlign w:val="bottom"/>
          </w:tcPr>
          <w:p w:rsidR="009F2A67" w:rsidRPr="00177D03" w:rsidRDefault="009F2A67" w:rsidP="009F2A67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F2A67" w:rsidRPr="00177D03" w:rsidRDefault="009F2A67" w:rsidP="009F2A67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(7,667)</w:t>
            </w:r>
          </w:p>
        </w:tc>
      </w:tr>
      <w:tr w:rsidR="009F2A67" w:rsidRPr="00177D03" w:rsidTr="008A3710">
        <w:tc>
          <w:tcPr>
            <w:tcW w:w="2563" w:type="dxa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F2A67" w:rsidRPr="00177D03" w:rsidRDefault="009F2A67" w:rsidP="009F2A67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(52,532)</w:t>
            </w:r>
          </w:p>
        </w:tc>
        <w:tc>
          <w:tcPr>
            <w:tcW w:w="236" w:type="dxa"/>
            <w:vAlign w:val="bottom"/>
          </w:tcPr>
          <w:p w:rsidR="009F2A67" w:rsidRPr="00177D03" w:rsidRDefault="009F2A67" w:rsidP="009F2A67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9F2A67" w:rsidRPr="00177D03" w:rsidRDefault="009F2A67" w:rsidP="009F2A67">
            <w:pPr>
              <w:ind w:left="-115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(52,532)</w:t>
            </w:r>
          </w:p>
        </w:tc>
      </w:tr>
    </w:tbl>
    <w:p w:rsidR="00BE7BFE" w:rsidRPr="00264B74" w:rsidRDefault="00BE7BFE" w:rsidP="002D6A23">
      <w:pPr>
        <w:pStyle w:val="FSBlank"/>
        <w:rPr>
          <w:sz w:val="30"/>
          <w:szCs w:val="30"/>
        </w:rPr>
      </w:pPr>
    </w:p>
    <w:p w:rsidR="000964AD" w:rsidRPr="00264B74" w:rsidRDefault="000964AD" w:rsidP="000964AD">
      <w:pPr>
        <w:pStyle w:val="FSHeadMain"/>
        <w:tabs>
          <w:tab w:val="clear" w:pos="518"/>
        </w:tabs>
        <w:ind w:left="540" w:firstLine="0"/>
        <w:rPr>
          <w:cs/>
        </w:rPr>
      </w:pPr>
      <w:r w:rsidRPr="00264B74">
        <w:rPr>
          <w:cs/>
        </w:rPr>
        <w:t>เครื่องมือทางการเงินที่ไม่ได้วัดมูลค่าด้วยมูลค่ายุติธรรม</w:t>
      </w:r>
    </w:p>
    <w:p w:rsidR="000964AD" w:rsidRPr="00264B74" w:rsidRDefault="000964AD" w:rsidP="0037579F">
      <w:pPr>
        <w:pStyle w:val="FSBlank"/>
        <w:rPr>
          <w:sz w:val="30"/>
          <w:szCs w:val="30"/>
          <w:cs/>
        </w:rPr>
      </w:pPr>
    </w:p>
    <w:tbl>
      <w:tblPr>
        <w:tblW w:w="91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7004"/>
      </w:tblGrid>
      <w:tr w:rsidR="000964AD" w:rsidRPr="00264B74" w:rsidTr="00264B74">
        <w:tc>
          <w:tcPr>
            <w:tcW w:w="2160" w:type="dxa"/>
          </w:tcPr>
          <w:p w:rsidR="000964AD" w:rsidRPr="00264B74" w:rsidRDefault="000964AD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4B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7004" w:type="dxa"/>
          </w:tcPr>
          <w:p w:rsidR="000964AD" w:rsidRPr="00264B74" w:rsidRDefault="000964AD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1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4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0964AD" w:rsidRPr="00264B74" w:rsidTr="00264B74">
        <w:tc>
          <w:tcPr>
            <w:tcW w:w="2160" w:type="dxa"/>
          </w:tcPr>
          <w:p w:rsidR="000964AD" w:rsidRPr="00264B74" w:rsidRDefault="000964AD" w:rsidP="009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40" w:right="72" w:hanging="2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4B74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7004" w:type="dxa"/>
          </w:tcPr>
          <w:p w:rsidR="000964AD" w:rsidRPr="00264B74" w:rsidRDefault="000964AD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4B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การกำหนดราคาสัญญาซื้อขายล่วงหน้า </w:t>
            </w:r>
            <w:r w:rsidRPr="00264B7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0964AD" w:rsidRPr="00264B74" w:rsidTr="00264B74">
        <w:tc>
          <w:tcPr>
            <w:tcW w:w="2160" w:type="dxa"/>
          </w:tcPr>
          <w:p w:rsidR="000964AD" w:rsidRPr="00264B74" w:rsidRDefault="000964AD" w:rsidP="0091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40" w:right="72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64B74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7004" w:type="dxa"/>
          </w:tcPr>
          <w:p w:rsidR="000964AD" w:rsidRPr="00264B74" w:rsidRDefault="000964AD" w:rsidP="00264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1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4B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เทคนิคการเปรียบเทียบราคาตลาด </w:t>
            </w:r>
            <w:r w:rsidRPr="00264B74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0964AD" w:rsidRPr="00264B74" w:rsidRDefault="000964AD" w:rsidP="0037579F">
      <w:pPr>
        <w:pStyle w:val="FSBlank"/>
        <w:rPr>
          <w:sz w:val="30"/>
          <w:szCs w:val="30"/>
        </w:rPr>
      </w:pPr>
    </w:p>
    <w:p w:rsidR="00264B74" w:rsidRDefault="00264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95F57" w:rsidRPr="00264B74" w:rsidRDefault="00195F57" w:rsidP="003153C0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264B74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077853" w:rsidRPr="00264B74" w:rsidRDefault="00077853" w:rsidP="003153C0">
      <w:pPr>
        <w:pStyle w:val="FSBlank"/>
        <w:rPr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16"/>
        <w:gridCol w:w="1260"/>
        <w:gridCol w:w="236"/>
        <w:gridCol w:w="1254"/>
        <w:gridCol w:w="6"/>
      </w:tblGrid>
      <w:tr w:rsidR="00732F2F" w:rsidRPr="00264B74" w:rsidTr="000523D2">
        <w:trPr>
          <w:tblHeader/>
        </w:trPr>
        <w:tc>
          <w:tcPr>
            <w:tcW w:w="6516" w:type="dxa"/>
          </w:tcPr>
          <w:p w:rsidR="00732F2F" w:rsidRPr="00264B74" w:rsidRDefault="00732F2F" w:rsidP="00B62EDB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32F2F" w:rsidRPr="00264B74" w:rsidRDefault="00F57584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4B74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36" w:type="dxa"/>
          </w:tcPr>
          <w:p w:rsidR="00732F2F" w:rsidRPr="00264B74" w:rsidRDefault="00732F2F" w:rsidP="00B62E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32F2F" w:rsidRPr="00264B74" w:rsidRDefault="00732F2F" w:rsidP="00B62EDB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4B7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64B7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36CFF" w:rsidRPr="00177D03" w:rsidTr="000523D2">
        <w:trPr>
          <w:tblHeader/>
        </w:trPr>
        <w:tc>
          <w:tcPr>
            <w:tcW w:w="6516" w:type="dxa"/>
          </w:tcPr>
          <w:p w:rsidR="00136CFF" w:rsidRPr="00177D03" w:rsidRDefault="00136CFF" w:rsidP="00136CF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36CFF" w:rsidRPr="00177D03" w:rsidRDefault="00136CFF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062B3" w:rsidRPr="00177D03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136CFF" w:rsidRPr="00177D03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36CFF" w:rsidRPr="00177D03" w:rsidRDefault="00136CFF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77D03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F57584" w:rsidRPr="00177D03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1062B3" w:rsidRPr="00177D03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136CFF" w:rsidRPr="00177D03" w:rsidTr="000523D2">
        <w:trPr>
          <w:gridAfter w:val="1"/>
          <w:wAfter w:w="6" w:type="dxa"/>
          <w:cantSplit/>
          <w:tblHeader/>
        </w:trPr>
        <w:tc>
          <w:tcPr>
            <w:tcW w:w="6516" w:type="dxa"/>
          </w:tcPr>
          <w:p w:rsidR="00136CFF" w:rsidRPr="00177D03" w:rsidRDefault="00136CFF" w:rsidP="00136CF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136CFF" w:rsidRPr="00177D03" w:rsidRDefault="00136CFF" w:rsidP="00136CFF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7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6CFF" w:rsidRPr="00177D03" w:rsidTr="000523D2">
        <w:tc>
          <w:tcPr>
            <w:tcW w:w="6516" w:type="dxa"/>
          </w:tcPr>
          <w:p w:rsidR="00136CFF" w:rsidRPr="00177D03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right="7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77D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ที่</w:t>
            </w:r>
            <w:r w:rsidR="007F46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177D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</w:tcPr>
          <w:p w:rsidR="00136CFF" w:rsidRPr="00177D03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36CFF" w:rsidRPr="00177D03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136CFF" w:rsidRPr="00177D03" w:rsidRDefault="00136CFF" w:rsidP="0013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2A67" w:rsidRPr="00177D03" w:rsidTr="000523D2">
        <w:tc>
          <w:tcPr>
            <w:tcW w:w="6516" w:type="dxa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9F2A67" w:rsidRPr="00177D03" w:rsidRDefault="00175B81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2,877</w:t>
            </w:r>
          </w:p>
        </w:tc>
        <w:tc>
          <w:tcPr>
            <w:tcW w:w="236" w:type="dxa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3,952</w:t>
            </w:r>
          </w:p>
        </w:tc>
      </w:tr>
      <w:tr w:rsidR="009F2A67" w:rsidRPr="00177D03" w:rsidTr="000523D2">
        <w:tc>
          <w:tcPr>
            <w:tcW w:w="6516" w:type="dxa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F2A67" w:rsidRPr="00177D03" w:rsidRDefault="00175B81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36" w:type="dxa"/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9F2A67" w:rsidRPr="00177D03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7D03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9F2A67" w:rsidRPr="006C2819" w:rsidTr="000523D2">
        <w:tc>
          <w:tcPr>
            <w:tcW w:w="6516" w:type="dxa"/>
          </w:tcPr>
          <w:p w:rsidR="009F2A67" w:rsidRPr="006C2819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F2A67" w:rsidRPr="009209DB" w:rsidRDefault="00175B81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3,678</w:t>
            </w:r>
          </w:p>
        </w:tc>
        <w:tc>
          <w:tcPr>
            <w:tcW w:w="236" w:type="dxa"/>
          </w:tcPr>
          <w:p w:rsidR="009F2A67" w:rsidRPr="009209DB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2A67" w:rsidRPr="003934F5" w:rsidRDefault="009F2A67" w:rsidP="009F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4F5">
              <w:rPr>
                <w:rFonts w:ascii="Angsana New" w:hAnsi="Angsana New"/>
                <w:b/>
                <w:bCs/>
                <w:sz w:val="30"/>
                <w:szCs w:val="30"/>
              </w:rPr>
              <w:t>4,707</w:t>
            </w:r>
          </w:p>
        </w:tc>
      </w:tr>
      <w:tr w:rsidR="00732F2F" w:rsidRPr="006C2819" w:rsidTr="000523D2">
        <w:tc>
          <w:tcPr>
            <w:tcW w:w="6516" w:type="dxa"/>
          </w:tcPr>
          <w:p w:rsidR="00732F2F" w:rsidRPr="006C2819" w:rsidRDefault="00732F2F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32F2F" w:rsidRPr="006C2819" w:rsidRDefault="00732F2F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32F2F" w:rsidRPr="006C2819" w:rsidRDefault="00732F2F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732F2F" w:rsidRPr="006C2819" w:rsidRDefault="00732F2F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B74" w:rsidRPr="006C2819" w:rsidTr="000523D2">
        <w:tc>
          <w:tcPr>
            <w:tcW w:w="6516" w:type="dxa"/>
          </w:tcPr>
          <w:p w:rsidR="00264B74" w:rsidRPr="006C2819" w:rsidRDefault="00264B74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264B74" w:rsidRPr="006C2819" w:rsidRDefault="00264B74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64B74" w:rsidRPr="006C2819" w:rsidRDefault="00264B74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264B74" w:rsidRPr="006C2819" w:rsidRDefault="00264B74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190" w:rsidRPr="006C2819" w:rsidTr="000523D2">
        <w:tc>
          <w:tcPr>
            <w:tcW w:w="6516" w:type="dxa"/>
          </w:tcPr>
          <w:p w:rsidR="00BD7190" w:rsidRPr="00BD7190" w:rsidRDefault="00BD7190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260" w:type="dxa"/>
          </w:tcPr>
          <w:p w:rsidR="00BD7190" w:rsidRPr="006C2819" w:rsidRDefault="00175B81" w:rsidP="00175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D7190" w:rsidRPr="006C2819" w:rsidRDefault="00BD7190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D7190" w:rsidRPr="006C2819" w:rsidRDefault="00BD7190" w:rsidP="00B6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124,004</w:t>
            </w:r>
          </w:p>
        </w:tc>
      </w:tr>
      <w:tr w:rsidR="00F57584" w:rsidRPr="006C2819" w:rsidTr="00BD7190">
        <w:tc>
          <w:tcPr>
            <w:tcW w:w="6516" w:type="dxa"/>
          </w:tcPr>
          <w:p w:rsidR="00F57584" w:rsidRPr="006C2819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57584" w:rsidRPr="00175B81" w:rsidRDefault="00175B81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175B81"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F57584" w:rsidRPr="00BF15DC" w:rsidRDefault="00F57584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F57584" w:rsidRPr="00BD7190" w:rsidRDefault="009F0256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BD7190"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</w:tr>
      <w:tr w:rsidR="00BD7190" w:rsidRPr="006C2819" w:rsidTr="00BD7190">
        <w:tc>
          <w:tcPr>
            <w:tcW w:w="6516" w:type="dxa"/>
          </w:tcPr>
          <w:p w:rsidR="00BD7190" w:rsidRPr="008160DB" w:rsidRDefault="008160DB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6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D7190" w:rsidRPr="00BF15DC" w:rsidRDefault="00175B81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BD7190" w:rsidRPr="00BF15DC" w:rsidRDefault="00BD7190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D7190" w:rsidRPr="00175B81" w:rsidRDefault="008160DB" w:rsidP="00F57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B81">
              <w:rPr>
                <w:rFonts w:ascii="Angsana New" w:hAnsi="Angsana New"/>
                <w:b/>
                <w:bCs/>
                <w:sz w:val="30"/>
                <w:szCs w:val="30"/>
              </w:rPr>
              <w:t>137,373</w:t>
            </w:r>
          </w:p>
        </w:tc>
      </w:tr>
    </w:tbl>
    <w:p w:rsidR="0037579F" w:rsidRPr="0037579F" w:rsidRDefault="0037579F" w:rsidP="0037579F">
      <w:pPr>
        <w:pStyle w:val="FSBlank"/>
        <w:rPr>
          <w:sz w:val="30"/>
          <w:szCs w:val="30"/>
        </w:rPr>
      </w:pPr>
    </w:p>
    <w:p w:rsidR="00242874" w:rsidRPr="009B7053" w:rsidRDefault="00242874" w:rsidP="00242874">
      <w:pPr>
        <w:pStyle w:val="BodyText3"/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B705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สัญญาเช่าและสัญญาบริการ</w:t>
      </w:r>
    </w:p>
    <w:p w:rsidR="00242874" w:rsidRPr="0037579F" w:rsidRDefault="00242874" w:rsidP="0037579F">
      <w:pPr>
        <w:pStyle w:val="FSBlank"/>
        <w:rPr>
          <w:sz w:val="30"/>
          <w:szCs w:val="30"/>
        </w:rPr>
      </w:pPr>
    </w:p>
    <w:p w:rsidR="00242874" w:rsidRPr="0037579F" w:rsidRDefault="006661C5" w:rsidP="00106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7579F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F57584" w:rsidRPr="0037579F">
        <w:rPr>
          <w:rFonts w:ascii="Angsana New" w:hAnsi="Angsana New" w:hint="cs"/>
          <w:spacing w:val="6"/>
          <w:sz w:val="30"/>
          <w:szCs w:val="30"/>
          <w:cs/>
        </w:rPr>
        <w:t>1 มีนาคม</w:t>
      </w:r>
      <w:r w:rsidR="001D4CB2" w:rsidRPr="0037579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7579F">
        <w:rPr>
          <w:rFonts w:ascii="Angsana New" w:hAnsi="Angsana New"/>
          <w:spacing w:val="6"/>
          <w:sz w:val="30"/>
          <w:szCs w:val="30"/>
          <w:cs/>
        </w:rPr>
        <w:t>25</w:t>
      </w:r>
      <w:r w:rsidR="00136CFF" w:rsidRPr="0037579F">
        <w:rPr>
          <w:rFonts w:ascii="Angsana New" w:hAnsi="Angsana New"/>
          <w:spacing w:val="6"/>
          <w:sz w:val="30"/>
          <w:szCs w:val="30"/>
        </w:rPr>
        <w:t>6</w:t>
      </w:r>
      <w:r w:rsidR="000964AD" w:rsidRPr="0037579F">
        <w:rPr>
          <w:rFonts w:ascii="Angsana New" w:hAnsi="Angsana New"/>
          <w:spacing w:val="6"/>
          <w:sz w:val="30"/>
          <w:szCs w:val="30"/>
        </w:rPr>
        <w:t>2</w:t>
      </w:r>
      <w:r w:rsidR="00136CFF" w:rsidRPr="0037579F">
        <w:rPr>
          <w:rFonts w:ascii="Angsana New" w:hAnsi="Angsana New"/>
          <w:spacing w:val="6"/>
          <w:sz w:val="30"/>
          <w:szCs w:val="30"/>
        </w:rPr>
        <w:t xml:space="preserve"> </w:t>
      </w:r>
      <w:r w:rsidRPr="0037579F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242874" w:rsidRPr="0037579F">
        <w:rPr>
          <w:rFonts w:ascii="Angsana New" w:hAnsi="Angsana New"/>
          <w:sz w:val="30"/>
          <w:szCs w:val="30"/>
          <w:cs/>
        </w:rPr>
        <w:t xml:space="preserve">สัญญาเช่าสำหรับสำนักงานและบริการที่เกี่ยวข้อง ยานพาหนะ และอุปกรณ์เป็นเวลา </w:t>
      </w:r>
      <w:r w:rsidR="00242874" w:rsidRPr="0037579F">
        <w:rPr>
          <w:rFonts w:ascii="Angsana New" w:hAnsi="Angsana New"/>
          <w:sz w:val="30"/>
          <w:szCs w:val="30"/>
        </w:rPr>
        <w:t xml:space="preserve">3 </w:t>
      </w:r>
      <w:r w:rsidR="00242874" w:rsidRPr="0037579F">
        <w:rPr>
          <w:rFonts w:ascii="Angsana New" w:hAnsi="Angsana New"/>
          <w:sz w:val="30"/>
          <w:szCs w:val="30"/>
          <w:cs/>
        </w:rPr>
        <w:t xml:space="preserve">ปีจนถึงปี </w:t>
      </w:r>
      <w:r w:rsidR="000964AD" w:rsidRPr="0037579F">
        <w:rPr>
          <w:rFonts w:ascii="Angsana New" w:hAnsi="Angsana New"/>
          <w:sz w:val="30"/>
          <w:szCs w:val="30"/>
        </w:rPr>
        <w:t>2565</w:t>
      </w:r>
    </w:p>
    <w:p w:rsidR="00175B81" w:rsidRPr="0037579F" w:rsidRDefault="00175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42874" w:rsidRPr="0037579F" w:rsidRDefault="00242874" w:rsidP="003D0FF1">
      <w:pPr>
        <w:pStyle w:val="BodyText3"/>
        <w:tabs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98"/>
        </w:tabs>
        <w:spacing w:after="0" w:line="240" w:lineRule="auto"/>
        <w:ind w:left="547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579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  <w:r w:rsidR="003D0FF1" w:rsidRPr="0037579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242874" w:rsidRPr="0037579F" w:rsidRDefault="00242874" w:rsidP="00631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ED7290" w:rsidRPr="0037579F" w:rsidRDefault="00242874" w:rsidP="0024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7579F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F57584" w:rsidRPr="0037579F">
        <w:rPr>
          <w:rFonts w:ascii="Angsana New" w:hAnsi="Angsana New" w:hint="cs"/>
          <w:spacing w:val="6"/>
          <w:sz w:val="30"/>
          <w:szCs w:val="30"/>
          <w:cs/>
        </w:rPr>
        <w:t>1 มีนาคม</w:t>
      </w:r>
      <w:r w:rsidR="001D4CB2" w:rsidRPr="0037579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7579F">
        <w:rPr>
          <w:rFonts w:ascii="Angsana New" w:hAnsi="Angsana New"/>
          <w:spacing w:val="6"/>
          <w:sz w:val="30"/>
          <w:szCs w:val="30"/>
          <w:cs/>
        </w:rPr>
        <w:t>25</w:t>
      </w:r>
      <w:r w:rsidRPr="0037579F">
        <w:rPr>
          <w:rFonts w:ascii="Angsana New" w:hAnsi="Angsana New"/>
          <w:spacing w:val="6"/>
          <w:sz w:val="30"/>
          <w:szCs w:val="30"/>
        </w:rPr>
        <w:t>6</w:t>
      </w:r>
      <w:r w:rsidR="001062B3" w:rsidRPr="0037579F">
        <w:rPr>
          <w:rFonts w:ascii="Angsana New" w:hAnsi="Angsana New"/>
          <w:spacing w:val="6"/>
          <w:sz w:val="30"/>
          <w:szCs w:val="30"/>
        </w:rPr>
        <w:t>2</w:t>
      </w:r>
      <w:r w:rsidRPr="0037579F">
        <w:rPr>
          <w:rFonts w:ascii="Angsana New" w:hAnsi="Angsana New"/>
          <w:spacing w:val="6"/>
          <w:sz w:val="30"/>
          <w:szCs w:val="30"/>
        </w:rPr>
        <w:t xml:space="preserve"> </w:t>
      </w:r>
      <w:r w:rsidRPr="0037579F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="00077853" w:rsidRPr="0037579F">
        <w:rPr>
          <w:rFonts w:ascii="Angsana New" w:hAnsi="Angsana New"/>
          <w:sz w:val="30"/>
          <w:szCs w:val="30"/>
          <w:cs/>
        </w:rPr>
        <w:t>สัญญา</w:t>
      </w:r>
      <w:r w:rsidR="00791090" w:rsidRPr="0037579F">
        <w:rPr>
          <w:rFonts w:ascii="Angsana New" w:hAnsi="Angsana New" w:hint="cs"/>
          <w:sz w:val="30"/>
          <w:szCs w:val="30"/>
          <w:cs/>
        </w:rPr>
        <w:t>ขาย</w:t>
      </w:r>
      <w:r w:rsidR="00077853" w:rsidRPr="0037579F">
        <w:rPr>
          <w:rFonts w:ascii="Angsana New" w:hAnsi="Angsana New"/>
          <w:sz w:val="30"/>
          <w:szCs w:val="30"/>
          <w:cs/>
        </w:rPr>
        <w:t>เงินตราต่างประเทศล่วงหน้าจำนวนเงิน</w:t>
      </w:r>
      <w:r w:rsidR="00D72647" w:rsidRPr="0037579F">
        <w:rPr>
          <w:rFonts w:ascii="Angsana New" w:hAnsi="Angsana New"/>
          <w:sz w:val="30"/>
          <w:szCs w:val="30"/>
        </w:rPr>
        <w:t xml:space="preserve"> </w:t>
      </w:r>
      <w:r w:rsidR="00F61F30" w:rsidRPr="0037579F">
        <w:rPr>
          <w:rFonts w:ascii="Angsana New" w:hAnsi="Angsana New"/>
          <w:sz w:val="30"/>
          <w:szCs w:val="30"/>
        </w:rPr>
        <w:t>5.3</w:t>
      </w:r>
      <w:r w:rsidR="00FC359C" w:rsidRPr="0037579F">
        <w:rPr>
          <w:rFonts w:ascii="Angsana New" w:hAnsi="Angsana New"/>
          <w:sz w:val="30"/>
          <w:szCs w:val="30"/>
        </w:rPr>
        <w:t xml:space="preserve"> </w:t>
      </w:r>
      <w:r w:rsidR="00077853" w:rsidRPr="0037579F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791090" w:rsidRPr="0037579F">
        <w:rPr>
          <w:rFonts w:ascii="Angsana New" w:hAnsi="Angsana New" w:hint="cs"/>
          <w:sz w:val="30"/>
          <w:szCs w:val="30"/>
          <w:cs/>
        </w:rPr>
        <w:t xml:space="preserve">และ </w:t>
      </w:r>
      <w:r w:rsidR="00F61F30" w:rsidRPr="0037579F">
        <w:rPr>
          <w:rFonts w:ascii="Angsana New" w:hAnsi="Angsana New"/>
          <w:sz w:val="30"/>
          <w:szCs w:val="30"/>
        </w:rPr>
        <w:t>65.6</w:t>
      </w:r>
      <w:r w:rsidR="00791090" w:rsidRPr="0037579F">
        <w:rPr>
          <w:rFonts w:ascii="Angsana New" w:hAnsi="Angsana New"/>
          <w:sz w:val="30"/>
          <w:szCs w:val="30"/>
        </w:rPr>
        <w:t xml:space="preserve"> </w:t>
      </w:r>
      <w:r w:rsidR="00791090" w:rsidRPr="0037579F">
        <w:rPr>
          <w:rFonts w:ascii="Angsana New" w:hAnsi="Angsana New" w:hint="cs"/>
          <w:sz w:val="30"/>
          <w:szCs w:val="30"/>
          <w:cs/>
        </w:rPr>
        <w:t>ล้านเยน</w:t>
      </w:r>
      <w:r w:rsidR="00C53235" w:rsidRPr="0037579F">
        <w:rPr>
          <w:rFonts w:ascii="Angsana New" w:hAnsi="Angsana New" w:hint="cs"/>
          <w:sz w:val="30"/>
          <w:szCs w:val="30"/>
          <w:cs/>
        </w:rPr>
        <w:t xml:space="preserve"> หรือจำนวนเงินเทียบเท่า </w:t>
      </w:r>
      <w:r w:rsidR="00F61F30" w:rsidRPr="0037579F">
        <w:rPr>
          <w:rFonts w:ascii="Angsana New" w:hAnsi="Angsana New"/>
          <w:sz w:val="30"/>
          <w:szCs w:val="30"/>
        </w:rPr>
        <w:t>182.9</w:t>
      </w:r>
      <w:r w:rsidR="00C53235" w:rsidRPr="0037579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37579F">
        <w:rPr>
          <w:rFonts w:ascii="Angsana New" w:hAnsi="Angsana New"/>
          <w:i/>
          <w:iCs/>
          <w:sz w:val="30"/>
          <w:szCs w:val="30"/>
        </w:rPr>
        <w:t>31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 w:rsidRPr="0037579F">
        <w:rPr>
          <w:rFonts w:ascii="Angsana New" w:hAnsi="Angsana New"/>
          <w:i/>
          <w:iCs/>
          <w:sz w:val="30"/>
          <w:szCs w:val="30"/>
        </w:rPr>
        <w:t>256</w:t>
      </w:r>
      <w:r w:rsidR="001062B3" w:rsidRPr="0037579F">
        <w:rPr>
          <w:rFonts w:ascii="Angsana New" w:hAnsi="Angsana New"/>
          <w:i/>
          <w:iCs/>
          <w:sz w:val="30"/>
          <w:szCs w:val="30"/>
        </w:rPr>
        <w:t>1</w:t>
      </w:r>
      <w:r w:rsidR="005D5DFD" w:rsidRPr="0037579F">
        <w:rPr>
          <w:rFonts w:ascii="Angsana New" w:hAnsi="Angsana New"/>
          <w:i/>
          <w:iCs/>
          <w:sz w:val="30"/>
          <w:szCs w:val="30"/>
        </w:rPr>
        <w:t>: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047BC" w:rsidRPr="0037579F">
        <w:rPr>
          <w:rFonts w:ascii="Angsana New" w:hAnsi="Angsana New"/>
          <w:i/>
          <w:iCs/>
          <w:sz w:val="30"/>
          <w:szCs w:val="30"/>
        </w:rPr>
        <w:t>2.6</w:t>
      </w:r>
      <w:r w:rsidR="005D5DFD" w:rsidRPr="0037579F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5D5DFD" w:rsidRPr="0037579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047BC" w:rsidRPr="0037579F">
        <w:rPr>
          <w:rFonts w:ascii="Angsana New" w:hAnsi="Angsana New"/>
          <w:i/>
          <w:iCs/>
          <w:sz w:val="30"/>
          <w:szCs w:val="30"/>
        </w:rPr>
        <w:t>31.3</w:t>
      </w:r>
      <w:r w:rsidR="005D5DFD" w:rsidRPr="0037579F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ล้านเยน หรือจำนวนเงินเทียบเท่า </w:t>
      </w:r>
      <w:r w:rsidR="004047BC" w:rsidRPr="0037579F">
        <w:rPr>
          <w:rFonts w:ascii="Angsana New" w:hAnsi="Angsana New"/>
          <w:i/>
          <w:iCs/>
          <w:sz w:val="30"/>
          <w:szCs w:val="30"/>
        </w:rPr>
        <w:t>93.2</w:t>
      </w:r>
      <w:r w:rsidR="005D5DFD" w:rsidRPr="0037579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>)</w:t>
      </w:r>
      <w:r w:rsidR="005D5DFD" w:rsidRPr="0037579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53235" w:rsidRPr="0037579F">
        <w:rPr>
          <w:rFonts w:ascii="Angsana New" w:hAnsi="Angsana New" w:hint="cs"/>
          <w:sz w:val="30"/>
          <w:szCs w:val="30"/>
          <w:cs/>
        </w:rPr>
        <w:t>ซึ่งจะครบกำหนด</w:t>
      </w:r>
      <w:r w:rsidR="005D5DFD" w:rsidRPr="0037579F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 w:rsidRPr="0037579F">
        <w:rPr>
          <w:rFonts w:ascii="Angsana New" w:hAnsi="Angsana New" w:hint="cs"/>
          <w:sz w:val="30"/>
          <w:szCs w:val="30"/>
          <w:cs/>
        </w:rPr>
        <w:t>เดือน</w:t>
      </w:r>
      <w:r w:rsidR="00B85DA2" w:rsidRPr="0037579F">
        <w:rPr>
          <w:rFonts w:ascii="Angsana New" w:hAnsi="Angsana New" w:hint="cs"/>
          <w:sz w:val="30"/>
          <w:szCs w:val="30"/>
          <w:cs/>
        </w:rPr>
        <w:t>พฤษภาคม</w:t>
      </w:r>
      <w:r w:rsidR="005D5DFD" w:rsidRPr="0037579F">
        <w:rPr>
          <w:rFonts w:ascii="Angsana New" w:hAnsi="Angsana New" w:hint="cs"/>
          <w:sz w:val="30"/>
          <w:szCs w:val="30"/>
          <w:cs/>
        </w:rPr>
        <w:t>ถึงเดือน</w:t>
      </w:r>
      <w:r w:rsidR="00F61F30" w:rsidRPr="0037579F">
        <w:rPr>
          <w:rFonts w:ascii="Angsana New" w:hAnsi="Angsana New"/>
          <w:sz w:val="30"/>
          <w:szCs w:val="30"/>
        </w:rPr>
        <w:br/>
      </w:r>
      <w:r w:rsidR="00F61F30" w:rsidRPr="0037579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F61F30" w:rsidRPr="0037579F">
        <w:rPr>
          <w:rFonts w:ascii="Angsana New" w:hAnsi="Angsana New"/>
          <w:sz w:val="30"/>
          <w:szCs w:val="30"/>
        </w:rPr>
        <w:t>2562</w:t>
      </w:r>
      <w:r w:rsidR="00791090" w:rsidRPr="0037579F">
        <w:rPr>
          <w:rFonts w:ascii="Angsana New" w:hAnsi="Angsana New" w:hint="cs"/>
          <w:sz w:val="30"/>
          <w:szCs w:val="30"/>
          <w:cs/>
        </w:rPr>
        <w:t xml:space="preserve"> </w:t>
      </w:r>
    </w:p>
    <w:p w:rsidR="00502DA8" w:rsidRPr="0037579F" w:rsidRDefault="00502DA8" w:rsidP="00631D2B">
      <w:pPr>
        <w:pStyle w:val="FSBlank"/>
        <w:spacing w:line="240" w:lineRule="auto"/>
        <w:rPr>
          <w:sz w:val="30"/>
          <w:szCs w:val="30"/>
        </w:rPr>
      </w:pPr>
    </w:p>
    <w:p w:rsidR="00791090" w:rsidRPr="0037579F" w:rsidRDefault="00791090" w:rsidP="0079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7579F">
        <w:rPr>
          <w:rFonts w:ascii="Angsana New" w:hAnsi="Angsana New"/>
          <w:spacing w:val="6"/>
          <w:sz w:val="30"/>
          <w:szCs w:val="30"/>
          <w:cs/>
        </w:rPr>
        <w:t>ณ วันที่ 3</w:t>
      </w:r>
      <w:r w:rsidR="00F57584" w:rsidRPr="0037579F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1D4CB2" w:rsidRPr="0037579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57584" w:rsidRPr="0037579F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="001D4CB2" w:rsidRPr="0037579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37579F">
        <w:rPr>
          <w:rFonts w:ascii="Angsana New" w:hAnsi="Angsana New"/>
          <w:spacing w:val="6"/>
          <w:sz w:val="30"/>
          <w:szCs w:val="30"/>
          <w:cs/>
        </w:rPr>
        <w:t>25</w:t>
      </w:r>
      <w:r w:rsidRPr="0037579F">
        <w:rPr>
          <w:rFonts w:ascii="Angsana New" w:hAnsi="Angsana New"/>
          <w:spacing w:val="6"/>
          <w:sz w:val="30"/>
          <w:szCs w:val="30"/>
        </w:rPr>
        <w:t>6</w:t>
      </w:r>
      <w:r w:rsidR="001062B3" w:rsidRPr="0037579F">
        <w:rPr>
          <w:rFonts w:ascii="Angsana New" w:hAnsi="Angsana New"/>
          <w:spacing w:val="6"/>
          <w:sz w:val="30"/>
          <w:szCs w:val="30"/>
        </w:rPr>
        <w:t>2</w:t>
      </w:r>
      <w:r w:rsidRPr="0037579F">
        <w:rPr>
          <w:rFonts w:ascii="Angsana New" w:hAnsi="Angsana New"/>
          <w:spacing w:val="6"/>
          <w:sz w:val="30"/>
          <w:szCs w:val="30"/>
        </w:rPr>
        <w:t xml:space="preserve"> </w:t>
      </w:r>
      <w:r w:rsidRPr="0037579F">
        <w:rPr>
          <w:rFonts w:ascii="Angsana New" w:hAnsi="Angsana New"/>
          <w:spacing w:val="6"/>
          <w:sz w:val="30"/>
          <w:szCs w:val="30"/>
          <w:cs/>
        </w:rPr>
        <w:t>บริษัทมี</w:t>
      </w:r>
      <w:r w:rsidRPr="0037579F">
        <w:rPr>
          <w:rFonts w:ascii="Angsana New" w:hAnsi="Angsana New"/>
          <w:sz w:val="30"/>
          <w:szCs w:val="30"/>
          <w:cs/>
        </w:rPr>
        <w:t>สัญญา</w:t>
      </w:r>
      <w:r w:rsidRPr="0037579F">
        <w:rPr>
          <w:rFonts w:ascii="Angsana New" w:hAnsi="Angsana New" w:hint="cs"/>
          <w:sz w:val="30"/>
          <w:szCs w:val="30"/>
          <w:cs/>
        </w:rPr>
        <w:t>ซื้อ</w:t>
      </w:r>
      <w:r w:rsidRPr="0037579F">
        <w:rPr>
          <w:rFonts w:ascii="Angsana New" w:hAnsi="Angsana New"/>
          <w:sz w:val="30"/>
          <w:szCs w:val="30"/>
          <w:cs/>
        </w:rPr>
        <w:t>เงินตราต่างประเทศล่วงหน้าจำนวนเงิน</w:t>
      </w:r>
      <w:r w:rsidRPr="0037579F">
        <w:rPr>
          <w:rFonts w:ascii="Angsana New" w:hAnsi="Angsana New"/>
          <w:sz w:val="30"/>
          <w:szCs w:val="30"/>
        </w:rPr>
        <w:t xml:space="preserve"> </w:t>
      </w:r>
      <w:r w:rsidR="00E97E09" w:rsidRPr="0037579F">
        <w:rPr>
          <w:rFonts w:ascii="Angsana New" w:hAnsi="Angsana New"/>
          <w:sz w:val="30"/>
          <w:szCs w:val="30"/>
        </w:rPr>
        <w:t>16.7</w:t>
      </w:r>
      <w:r w:rsidRPr="0037579F">
        <w:rPr>
          <w:rFonts w:ascii="Angsana New" w:hAnsi="Angsana New"/>
          <w:sz w:val="30"/>
          <w:szCs w:val="30"/>
        </w:rPr>
        <w:t xml:space="preserve"> </w:t>
      </w:r>
      <w:r w:rsidRPr="0037579F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837007" w:rsidRPr="0037579F">
        <w:rPr>
          <w:rFonts w:ascii="Angsana New" w:hAnsi="Angsana New" w:hint="cs"/>
          <w:sz w:val="30"/>
          <w:szCs w:val="30"/>
          <w:cs/>
        </w:rPr>
        <w:t xml:space="preserve">และ </w:t>
      </w:r>
      <w:r w:rsidR="00E97E09" w:rsidRPr="0037579F">
        <w:rPr>
          <w:rFonts w:ascii="Angsana New" w:hAnsi="Angsana New"/>
          <w:sz w:val="30"/>
          <w:szCs w:val="30"/>
        </w:rPr>
        <w:t>108.5</w:t>
      </w:r>
      <w:r w:rsidR="00837007" w:rsidRPr="0037579F">
        <w:rPr>
          <w:rFonts w:ascii="Angsana New" w:hAnsi="Angsana New"/>
          <w:sz w:val="30"/>
          <w:szCs w:val="30"/>
        </w:rPr>
        <w:t xml:space="preserve"> </w:t>
      </w:r>
      <w:r w:rsidR="00837007" w:rsidRPr="0037579F">
        <w:rPr>
          <w:rFonts w:ascii="Angsana New" w:hAnsi="Angsana New" w:hint="cs"/>
          <w:sz w:val="30"/>
          <w:szCs w:val="30"/>
          <w:cs/>
        </w:rPr>
        <w:t>ล้านเยน</w:t>
      </w:r>
      <w:r w:rsidR="00C53235" w:rsidRPr="0037579F">
        <w:rPr>
          <w:rFonts w:ascii="Angsana New" w:hAnsi="Angsana New"/>
          <w:sz w:val="30"/>
          <w:szCs w:val="30"/>
        </w:rPr>
        <w:t xml:space="preserve"> </w:t>
      </w:r>
      <w:r w:rsidR="00C53235" w:rsidRPr="0037579F">
        <w:rPr>
          <w:rFonts w:ascii="Angsana New" w:hAnsi="Angsana New" w:hint="cs"/>
          <w:sz w:val="30"/>
          <w:szCs w:val="30"/>
          <w:cs/>
        </w:rPr>
        <w:t>หรื</w:t>
      </w:r>
      <w:r w:rsidR="000964AD" w:rsidRPr="0037579F">
        <w:rPr>
          <w:rFonts w:ascii="Angsana New" w:hAnsi="Angsana New" w:hint="cs"/>
          <w:sz w:val="30"/>
          <w:szCs w:val="30"/>
          <w:cs/>
        </w:rPr>
        <w:t>อจำนวนเงินเทียบเท่า</w:t>
      </w:r>
      <w:r w:rsidR="000964AD" w:rsidRPr="0037579F">
        <w:rPr>
          <w:rFonts w:ascii="Angsana New" w:hAnsi="Angsana New"/>
          <w:sz w:val="30"/>
          <w:szCs w:val="30"/>
        </w:rPr>
        <w:t xml:space="preserve"> 567.6</w:t>
      </w:r>
      <w:r w:rsidR="00C53235" w:rsidRPr="0037579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D5DFD" w:rsidRPr="0037579F">
        <w:rPr>
          <w:rFonts w:ascii="Angsana New" w:hAnsi="Angsana New" w:hint="cs"/>
          <w:sz w:val="30"/>
          <w:szCs w:val="30"/>
          <w:cs/>
        </w:rPr>
        <w:t xml:space="preserve"> 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>(</w:t>
      </w:r>
      <w:r w:rsidR="005D5DFD" w:rsidRPr="0037579F">
        <w:rPr>
          <w:rFonts w:ascii="Angsana New" w:hAnsi="Angsana New"/>
          <w:i/>
          <w:iCs/>
          <w:sz w:val="30"/>
          <w:szCs w:val="30"/>
        </w:rPr>
        <w:t>31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D0D21" w:rsidRPr="0037579F">
        <w:rPr>
          <w:rFonts w:ascii="Angsana New" w:hAnsi="Angsana New"/>
          <w:i/>
          <w:iCs/>
          <w:sz w:val="30"/>
          <w:szCs w:val="30"/>
        </w:rPr>
        <w:t>256</w:t>
      </w:r>
      <w:r w:rsidR="001062B3" w:rsidRPr="0037579F">
        <w:rPr>
          <w:rFonts w:ascii="Angsana New" w:hAnsi="Angsana New"/>
          <w:i/>
          <w:iCs/>
          <w:sz w:val="30"/>
          <w:szCs w:val="30"/>
        </w:rPr>
        <w:t>1</w:t>
      </w:r>
      <w:r w:rsidR="005D5DFD" w:rsidRPr="0037579F">
        <w:rPr>
          <w:rFonts w:ascii="Angsana New" w:hAnsi="Angsana New"/>
          <w:i/>
          <w:iCs/>
          <w:sz w:val="30"/>
          <w:szCs w:val="30"/>
        </w:rPr>
        <w:t>: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047BC" w:rsidRPr="0037579F">
        <w:rPr>
          <w:rFonts w:ascii="Angsana New" w:hAnsi="Angsana New"/>
          <w:i/>
          <w:iCs/>
          <w:sz w:val="30"/>
          <w:szCs w:val="30"/>
        </w:rPr>
        <w:t>20.5</w:t>
      </w:r>
      <w:r w:rsidR="005D5DFD" w:rsidRPr="0037579F">
        <w:rPr>
          <w:rFonts w:ascii="Angsana New" w:hAnsi="Angsana New"/>
          <w:i/>
          <w:iCs/>
          <w:sz w:val="30"/>
          <w:szCs w:val="30"/>
        </w:rPr>
        <w:t xml:space="preserve"> 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="005D5DFD" w:rsidRPr="0037579F">
        <w:rPr>
          <w:rFonts w:ascii="Angsana New" w:hAnsi="Angsana New"/>
          <w:i/>
          <w:iCs/>
          <w:sz w:val="30"/>
          <w:szCs w:val="30"/>
        </w:rPr>
        <w:t xml:space="preserve"> </w:t>
      </w:r>
      <w:r w:rsidR="004047BC" w:rsidRPr="0037579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047BC" w:rsidRPr="0037579F">
        <w:rPr>
          <w:rFonts w:ascii="Angsana New" w:hAnsi="Angsana New" w:hint="cs"/>
          <w:i/>
          <w:iCs/>
          <w:sz w:val="30"/>
          <w:szCs w:val="30"/>
        </w:rPr>
        <w:t>56.6</w:t>
      </w:r>
      <w:r w:rsidR="004047BC" w:rsidRPr="0037579F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ล้านเยน</w:t>
      </w:r>
      <w:r w:rsidR="004047BC" w:rsidRPr="0037579F">
        <w:rPr>
          <w:sz w:val="30"/>
          <w:szCs w:val="30"/>
          <w:cs/>
        </w:rPr>
        <w:t xml:space="preserve"> </w:t>
      </w:r>
      <w:r w:rsidR="005D5DFD" w:rsidRPr="0037579F">
        <w:rPr>
          <w:rFonts w:ascii="Angsana New" w:hAnsi="Angsana New" w:hint="cs"/>
          <w:i/>
          <w:iCs/>
          <w:sz w:val="30"/>
          <w:szCs w:val="30"/>
          <w:cs/>
        </w:rPr>
        <w:t xml:space="preserve">หรือจำนวนเงินเทียบเท่า </w:t>
      </w:r>
      <w:r w:rsidR="00F919F1">
        <w:rPr>
          <w:rFonts w:ascii="Angsana New" w:hAnsi="Angsana New"/>
          <w:i/>
          <w:iCs/>
          <w:sz w:val="30"/>
          <w:szCs w:val="30"/>
        </w:rPr>
        <w:t>686.7</w:t>
      </w:r>
      <w:r w:rsidR="005D5DFD" w:rsidRPr="0037579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D5DFD" w:rsidRPr="0037579F">
        <w:rPr>
          <w:rFonts w:ascii="Angsana New" w:hAnsi="Angsana New"/>
          <w:i/>
          <w:iCs/>
          <w:sz w:val="30"/>
          <w:szCs w:val="30"/>
          <w:cs/>
        </w:rPr>
        <w:t>)</w:t>
      </w:r>
      <w:r w:rsidR="00C53235" w:rsidRPr="0037579F">
        <w:rPr>
          <w:rFonts w:ascii="Angsana New" w:hAnsi="Angsana New" w:hint="cs"/>
          <w:sz w:val="30"/>
          <w:szCs w:val="30"/>
          <w:cs/>
        </w:rPr>
        <w:t xml:space="preserve"> ซึ่งจะครบกำหนด</w:t>
      </w:r>
      <w:r w:rsidR="005D5DFD" w:rsidRPr="0037579F">
        <w:rPr>
          <w:rFonts w:ascii="Angsana New" w:hAnsi="Angsana New" w:hint="cs"/>
          <w:sz w:val="30"/>
          <w:szCs w:val="30"/>
          <w:cs/>
        </w:rPr>
        <w:t>ในระหว่าง</w:t>
      </w:r>
      <w:r w:rsidR="00C53235" w:rsidRPr="0037579F">
        <w:rPr>
          <w:rFonts w:ascii="Angsana New" w:hAnsi="Angsana New" w:hint="cs"/>
          <w:sz w:val="30"/>
          <w:szCs w:val="30"/>
          <w:cs/>
        </w:rPr>
        <w:t>เดือน</w:t>
      </w:r>
      <w:r w:rsidR="00811B18" w:rsidRPr="0037579F">
        <w:rPr>
          <w:rFonts w:ascii="Angsana New" w:hAnsi="Angsana New" w:hint="cs"/>
          <w:sz w:val="30"/>
          <w:szCs w:val="30"/>
          <w:cs/>
        </w:rPr>
        <w:t>เมษายน</w:t>
      </w:r>
      <w:r w:rsidR="005D5DFD" w:rsidRPr="0037579F">
        <w:rPr>
          <w:rFonts w:ascii="Angsana New" w:hAnsi="Angsana New" w:hint="cs"/>
          <w:sz w:val="30"/>
          <w:szCs w:val="30"/>
          <w:cs/>
        </w:rPr>
        <w:t xml:space="preserve"> </w:t>
      </w:r>
      <w:r w:rsidR="00264B74">
        <w:rPr>
          <w:rFonts w:ascii="Angsana New" w:hAnsi="Angsana New"/>
          <w:sz w:val="30"/>
          <w:szCs w:val="30"/>
        </w:rPr>
        <w:t>2562</w:t>
      </w:r>
      <w:r w:rsidR="005D5DFD" w:rsidRPr="0037579F">
        <w:rPr>
          <w:rFonts w:ascii="Angsana New" w:hAnsi="Angsana New"/>
          <w:sz w:val="30"/>
          <w:szCs w:val="30"/>
        </w:rPr>
        <w:t xml:space="preserve"> </w:t>
      </w:r>
      <w:r w:rsidR="005D5DFD" w:rsidRPr="0037579F">
        <w:rPr>
          <w:rFonts w:ascii="Angsana New" w:hAnsi="Angsana New" w:hint="cs"/>
          <w:sz w:val="30"/>
          <w:szCs w:val="30"/>
          <w:cs/>
        </w:rPr>
        <w:t>ถึง</w:t>
      </w:r>
      <w:r w:rsidR="0025523F" w:rsidRPr="0037579F">
        <w:rPr>
          <w:rFonts w:ascii="Angsana New" w:hAnsi="Angsana New" w:hint="cs"/>
          <w:sz w:val="30"/>
          <w:szCs w:val="30"/>
          <w:cs/>
        </w:rPr>
        <w:t>เดือน</w:t>
      </w:r>
      <w:r w:rsidR="00F919F1">
        <w:rPr>
          <w:rFonts w:ascii="Angsana New" w:hAnsi="Angsana New" w:hint="cs"/>
          <w:sz w:val="30"/>
          <w:szCs w:val="30"/>
          <w:cs/>
        </w:rPr>
        <w:t>กุมภาพันธ์</w:t>
      </w:r>
      <w:r w:rsidR="005D5DFD" w:rsidRPr="0037579F">
        <w:rPr>
          <w:rFonts w:ascii="Angsana New" w:hAnsi="Angsana New" w:hint="cs"/>
          <w:sz w:val="30"/>
          <w:szCs w:val="30"/>
          <w:cs/>
        </w:rPr>
        <w:t xml:space="preserve"> </w:t>
      </w:r>
      <w:r w:rsidR="00264B74">
        <w:rPr>
          <w:rFonts w:ascii="Angsana New" w:hAnsi="Angsana New"/>
          <w:sz w:val="30"/>
          <w:szCs w:val="30"/>
        </w:rPr>
        <w:t>2563</w:t>
      </w:r>
      <w:r w:rsidRPr="0037579F">
        <w:rPr>
          <w:rFonts w:ascii="Angsana New" w:hAnsi="Angsana New" w:hint="cs"/>
          <w:sz w:val="30"/>
          <w:szCs w:val="30"/>
          <w:cs/>
        </w:rPr>
        <w:t xml:space="preserve"> </w:t>
      </w:r>
    </w:p>
    <w:p w:rsidR="0045027F" w:rsidRPr="0037579F" w:rsidRDefault="0045027F" w:rsidP="0045027F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7579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45027F" w:rsidRPr="0037579F" w:rsidRDefault="0045027F" w:rsidP="00450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11A36" w:rsidRDefault="00C11A36" w:rsidP="00C11A36">
      <w:pPr>
        <w:pStyle w:val="FSBlank"/>
        <w:numPr>
          <w:ilvl w:val="1"/>
          <w:numId w:val="28"/>
        </w:numPr>
        <w:rPr>
          <w:sz w:val="30"/>
          <w:szCs w:val="30"/>
        </w:rPr>
      </w:pPr>
      <w:r w:rsidRPr="00264B74">
        <w:rPr>
          <w:rFonts w:hint="cs"/>
          <w:sz w:val="30"/>
          <w:szCs w:val="30"/>
          <w:cs/>
        </w:rPr>
        <w:t>เมื่อวันที่</w:t>
      </w:r>
      <w:r w:rsidRPr="00264B74">
        <w:rPr>
          <w:sz w:val="30"/>
          <w:szCs w:val="30"/>
        </w:rPr>
        <w:t xml:space="preserve"> 5 </w:t>
      </w:r>
      <w:r w:rsidRPr="00264B74">
        <w:rPr>
          <w:rFonts w:hint="cs"/>
          <w:sz w:val="30"/>
          <w:szCs w:val="30"/>
          <w:cs/>
        </w:rPr>
        <w:t>เมษายน</w:t>
      </w:r>
      <w:r w:rsidRPr="00264B74">
        <w:rPr>
          <w:rFonts w:hint="cs"/>
          <w:sz w:val="30"/>
          <w:szCs w:val="30"/>
          <w:rtl/>
          <w:cs/>
        </w:rPr>
        <w:t xml:space="preserve"> </w:t>
      </w:r>
      <w:r w:rsidRPr="00264B74">
        <w:rPr>
          <w:sz w:val="30"/>
          <w:szCs w:val="30"/>
        </w:rPr>
        <w:t xml:space="preserve">2562 </w:t>
      </w:r>
      <w:r w:rsidRPr="00264B74">
        <w:rPr>
          <w:rFonts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264B74">
        <w:rPr>
          <w:sz w:val="30"/>
          <w:szCs w:val="30"/>
        </w:rPr>
        <w:t>20</w:t>
      </w:r>
      <w:r w:rsidRPr="00264B74">
        <w:rPr>
          <w:rFonts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264B74">
        <w:rPr>
          <w:sz w:val="30"/>
          <w:szCs w:val="30"/>
        </w:rPr>
        <w:t>400</w:t>
      </w:r>
      <w:r w:rsidRPr="00264B74">
        <w:rPr>
          <w:rFonts w:hint="cs"/>
          <w:sz w:val="30"/>
          <w:szCs w:val="30"/>
          <w:cs/>
        </w:rPr>
        <w:t xml:space="preserve"> วัน</w:t>
      </w:r>
      <w:r w:rsidRPr="00264B74">
        <w:rPr>
          <w:sz w:val="30"/>
          <w:szCs w:val="30"/>
        </w:rPr>
        <w:t xml:space="preserve"> </w:t>
      </w:r>
      <w:r w:rsidRPr="00264B74">
        <w:rPr>
          <w:rFonts w:hint="cs"/>
          <w:sz w:val="30"/>
          <w:szCs w:val="30"/>
          <w:cs/>
        </w:rPr>
        <w:t xml:space="preserve">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</w:t>
      </w:r>
      <w:r w:rsidRPr="00264B74">
        <w:rPr>
          <w:sz w:val="30"/>
          <w:szCs w:val="30"/>
        </w:rPr>
        <w:t>2562</w:t>
      </w:r>
      <w:r w:rsidRPr="00264B74">
        <w:rPr>
          <w:rFonts w:hint="cs"/>
          <w:sz w:val="30"/>
          <w:szCs w:val="30"/>
          <w:cs/>
        </w:rPr>
        <w:t xml:space="preserve"> จากการแก้ไขโครงการดังกล่าวทำให้บริษัทรับรู้ประมาณการหนี้สินผลประโยชน์เมื่อเกษียณอายุ ณ วันที่</w:t>
      </w:r>
      <w:r>
        <w:rPr>
          <w:rFonts w:hint="cs"/>
          <w:sz w:val="30"/>
          <w:szCs w:val="30"/>
          <w:cs/>
        </w:rPr>
        <w:t xml:space="preserve"> </w:t>
      </w:r>
      <w:r w:rsidRPr="00264B74">
        <w:rPr>
          <w:sz w:val="30"/>
          <w:szCs w:val="30"/>
        </w:rPr>
        <w:t xml:space="preserve">30 </w:t>
      </w:r>
      <w:r w:rsidRPr="00264B74">
        <w:rPr>
          <w:rFonts w:hint="cs"/>
          <w:sz w:val="30"/>
          <w:szCs w:val="30"/>
          <w:cs/>
        </w:rPr>
        <w:t xml:space="preserve">มิถุนายน </w:t>
      </w:r>
      <w:r w:rsidRPr="00264B74">
        <w:rPr>
          <w:sz w:val="30"/>
          <w:szCs w:val="30"/>
        </w:rPr>
        <w:t>2562</w:t>
      </w:r>
      <w:r w:rsidRPr="00264B74">
        <w:rPr>
          <w:rFonts w:hint="cs"/>
          <w:sz w:val="30"/>
          <w:szCs w:val="30"/>
          <w:rtl/>
          <w:cs/>
        </w:rPr>
        <w:t xml:space="preserve"> </w:t>
      </w:r>
      <w:r w:rsidRPr="00264B74">
        <w:rPr>
          <w:rFonts w:hint="cs"/>
          <w:sz w:val="30"/>
          <w:szCs w:val="30"/>
          <w:cs/>
        </w:rPr>
        <w:t>และต้นทุนบริการในอดีต</w:t>
      </w:r>
      <w:r w:rsidR="009F782A">
        <w:rPr>
          <w:rFonts w:hint="cs"/>
          <w:sz w:val="30"/>
          <w:szCs w:val="30"/>
          <w:cs/>
        </w:rPr>
        <w:t>จะ</w:t>
      </w:r>
      <w:r w:rsidRPr="00264B74">
        <w:rPr>
          <w:rFonts w:hint="cs"/>
          <w:sz w:val="30"/>
          <w:szCs w:val="30"/>
          <w:cs/>
        </w:rPr>
        <w:t>เพิ่มขึ้นสำหรับงวดสามเดือนและหกเดือนสิ้นสุดวันเดียวกันในงบการเงิน</w:t>
      </w:r>
      <w:r>
        <w:rPr>
          <w:sz w:val="30"/>
          <w:szCs w:val="30"/>
        </w:rPr>
        <w:t xml:space="preserve"> </w:t>
      </w:r>
      <w:r w:rsidRPr="00264B74">
        <w:rPr>
          <w:rFonts w:hint="cs"/>
          <w:sz w:val="30"/>
          <w:szCs w:val="30"/>
          <w:cs/>
        </w:rPr>
        <w:t>จำนวน</w:t>
      </w:r>
      <w:r w:rsidRPr="00264B74">
        <w:rPr>
          <w:sz w:val="30"/>
          <w:szCs w:val="30"/>
        </w:rPr>
        <w:t xml:space="preserve"> </w:t>
      </w:r>
      <w:r>
        <w:rPr>
          <w:sz w:val="30"/>
          <w:szCs w:val="30"/>
        </w:rPr>
        <w:br/>
      </w:r>
      <w:r w:rsidRPr="00264B74">
        <w:rPr>
          <w:sz w:val="30"/>
          <w:szCs w:val="30"/>
        </w:rPr>
        <w:t>29.2</w:t>
      </w:r>
      <w:r w:rsidRPr="00264B74">
        <w:rPr>
          <w:rFonts w:hint="cs"/>
          <w:sz w:val="30"/>
          <w:szCs w:val="30"/>
          <w:rtl/>
          <w:cs/>
        </w:rPr>
        <w:t xml:space="preserve"> </w:t>
      </w:r>
      <w:r w:rsidRPr="00264B74">
        <w:rPr>
          <w:rFonts w:hint="cs"/>
          <w:sz w:val="30"/>
          <w:szCs w:val="30"/>
          <w:cs/>
        </w:rPr>
        <w:t>ล้านบาท</w:t>
      </w:r>
    </w:p>
    <w:p w:rsidR="00C11A36" w:rsidRPr="00264B74" w:rsidRDefault="00C11A36" w:rsidP="00C11A36">
      <w:pPr>
        <w:pStyle w:val="FSBlank"/>
        <w:ind w:left="1087"/>
        <w:rPr>
          <w:sz w:val="30"/>
          <w:szCs w:val="30"/>
        </w:rPr>
      </w:pPr>
    </w:p>
    <w:p w:rsidR="0045027F" w:rsidRDefault="0045027F" w:rsidP="00264B74">
      <w:pPr>
        <w:pStyle w:val="FSBlank"/>
        <w:numPr>
          <w:ilvl w:val="1"/>
          <w:numId w:val="28"/>
        </w:numPr>
        <w:rPr>
          <w:sz w:val="30"/>
          <w:szCs w:val="30"/>
        </w:rPr>
      </w:pPr>
      <w:r w:rsidRPr="0037579F">
        <w:rPr>
          <w:rFonts w:hint="cs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264B74">
        <w:rPr>
          <w:sz w:val="30"/>
          <w:szCs w:val="30"/>
        </w:rPr>
        <w:t>29</w:t>
      </w:r>
      <w:r w:rsidRPr="0037579F">
        <w:rPr>
          <w:sz w:val="30"/>
          <w:szCs w:val="30"/>
        </w:rPr>
        <w:t xml:space="preserve"> </w:t>
      </w:r>
      <w:r w:rsidRPr="0037579F">
        <w:rPr>
          <w:rFonts w:hint="cs"/>
          <w:sz w:val="30"/>
          <w:szCs w:val="30"/>
          <w:cs/>
        </w:rPr>
        <w:t xml:space="preserve">เมษายน </w:t>
      </w:r>
      <w:r w:rsidR="00264B74">
        <w:rPr>
          <w:sz w:val="30"/>
          <w:szCs w:val="30"/>
        </w:rPr>
        <w:t>2562</w:t>
      </w:r>
      <w:r w:rsidRPr="0037579F">
        <w:rPr>
          <w:rFonts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264B74">
        <w:rPr>
          <w:sz w:val="30"/>
          <w:szCs w:val="30"/>
        </w:rPr>
        <w:t>1.625</w:t>
      </w:r>
      <w:r w:rsidRPr="0037579F">
        <w:rPr>
          <w:rFonts w:hint="cs"/>
          <w:sz w:val="30"/>
          <w:szCs w:val="30"/>
          <w:cs/>
        </w:rPr>
        <w:t xml:space="preserve"> บาท เป็นจำนวนเงินทั้งสิ้น </w:t>
      </w:r>
      <w:r w:rsidR="00264B74">
        <w:rPr>
          <w:sz w:val="30"/>
          <w:szCs w:val="30"/>
        </w:rPr>
        <w:t>78</w:t>
      </w:r>
      <w:r w:rsidRPr="0037579F">
        <w:rPr>
          <w:rFonts w:hint="cs"/>
          <w:sz w:val="30"/>
          <w:szCs w:val="30"/>
          <w:cs/>
        </w:rPr>
        <w:t xml:space="preserve"> ล้านบาท เงินปันผลดังกล่าวจะจ่ายให้แก่ผู้ถือหุ้นสามัญของบริษัทในระหว่างปี</w:t>
      </w:r>
      <w:r w:rsidR="00264B74">
        <w:rPr>
          <w:sz w:val="30"/>
          <w:szCs w:val="30"/>
        </w:rPr>
        <w:t xml:space="preserve"> 2562</w:t>
      </w:r>
    </w:p>
    <w:p w:rsidR="00264B74" w:rsidRDefault="00264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D0D21" w:rsidRPr="00177D03" w:rsidRDefault="0045027F" w:rsidP="00DD0D2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77D03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951D57" w:rsidRPr="00177D03" w:rsidRDefault="00951D57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951D57" w:rsidRPr="00177D03" w:rsidRDefault="00951D57" w:rsidP="00631D2B">
      <w:pPr>
        <w:pStyle w:val="FSHeadMain"/>
        <w:tabs>
          <w:tab w:val="clear" w:pos="518"/>
        </w:tabs>
        <w:ind w:left="540" w:firstLine="0"/>
        <w:rPr>
          <w:b w:val="0"/>
          <w:bCs w:val="0"/>
          <w:cs/>
        </w:rPr>
      </w:pPr>
      <w:r w:rsidRPr="00177D03">
        <w:rPr>
          <w:rFonts w:hint="cs"/>
          <w:b w:val="0"/>
          <w:bCs w:val="0"/>
          <w:cs/>
        </w:rPr>
        <w:t>มาตรฐานการรายงานทางการเงินที่ออกใหม่ที่เกี่ยวกับการดำเนินงานของบริษัทซึ่งคาดว่าจะมีผลกระทบที่มีสาระสำคัญต่องบการเงินของบริษัท เมื่อนำมาถือปฏิบัติเป็นครั้งแรก</w:t>
      </w:r>
      <w:r w:rsidRPr="00177D03">
        <w:rPr>
          <w:b w:val="0"/>
          <w:bCs w:val="0"/>
          <w:cs/>
        </w:rPr>
        <w:t xml:space="preserve"> </w:t>
      </w:r>
      <w:r w:rsidRPr="00177D03">
        <w:rPr>
          <w:rFonts w:hint="cs"/>
          <w:b w:val="0"/>
          <w:bCs w:val="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177D03">
        <w:rPr>
          <w:b w:val="0"/>
          <w:bCs w:val="0"/>
          <w:cs/>
        </w:rPr>
        <w:t xml:space="preserve"> 1 </w:t>
      </w:r>
      <w:r w:rsidRPr="00177D03">
        <w:rPr>
          <w:rFonts w:hint="cs"/>
          <w:b w:val="0"/>
          <w:bCs w:val="0"/>
          <w:cs/>
        </w:rPr>
        <w:t>มกราคม</w:t>
      </w:r>
      <w:r w:rsidRPr="00177D03">
        <w:rPr>
          <w:b w:val="0"/>
          <w:bCs w:val="0"/>
          <w:cs/>
        </w:rPr>
        <w:t xml:space="preserve"> </w:t>
      </w:r>
      <w:r w:rsidRPr="00177D03">
        <w:rPr>
          <w:rFonts w:hint="cs"/>
          <w:b w:val="0"/>
          <w:bCs w:val="0"/>
          <w:cs/>
        </w:rPr>
        <w:t>ในปีดังต่อไปนี้</w:t>
      </w:r>
    </w:p>
    <w:p w:rsidR="00631D2B" w:rsidRPr="00177D03" w:rsidRDefault="00631D2B" w:rsidP="00631D2B">
      <w:pPr>
        <w:pStyle w:val="FSHeadMain"/>
        <w:tabs>
          <w:tab w:val="clear" w:pos="518"/>
        </w:tabs>
        <w:spacing w:line="240" w:lineRule="auto"/>
        <w:ind w:left="540" w:firstLine="0"/>
        <w:rPr>
          <w:b w:val="0"/>
          <w:bCs w:val="0"/>
          <w:cs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6A6F59" w:rsidRPr="00177D03" w:rsidTr="00B2278A">
        <w:trPr>
          <w:tblHeader/>
        </w:trPr>
        <w:tc>
          <w:tcPr>
            <w:tcW w:w="3960" w:type="dxa"/>
            <w:vAlign w:val="bottom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77D0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177D0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A6F59" w:rsidRPr="00177D03" w:rsidTr="00B2278A">
        <w:tc>
          <w:tcPr>
            <w:tcW w:w="3960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77D0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77D03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A6F59" w:rsidRPr="00177D03" w:rsidTr="00B2278A">
        <w:tc>
          <w:tcPr>
            <w:tcW w:w="3960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77D03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A6F59" w:rsidRPr="00177D03" w:rsidTr="00B2278A">
        <w:tc>
          <w:tcPr>
            <w:tcW w:w="3960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77D0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77D03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77D0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177D03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</w:p>
        </w:tc>
      </w:tr>
      <w:tr w:rsidR="006A6F59" w:rsidRPr="00177D03" w:rsidTr="00B2278A">
        <w:tc>
          <w:tcPr>
            <w:tcW w:w="3960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177D03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177D03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A6F59" w:rsidRPr="00177D03" w:rsidTr="00B2278A">
        <w:tc>
          <w:tcPr>
            <w:tcW w:w="3960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77D03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A6F59" w:rsidRPr="00177D03" w:rsidTr="00B2278A">
        <w:tc>
          <w:tcPr>
            <w:tcW w:w="3960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77D03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6A6F59" w:rsidRPr="00177D03" w:rsidRDefault="006A6F59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7D03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  <w:tr w:rsidR="0037579F" w:rsidRPr="00177D03" w:rsidTr="00B2278A">
        <w:tc>
          <w:tcPr>
            <w:tcW w:w="3960" w:type="dxa"/>
          </w:tcPr>
          <w:p w:rsidR="0037579F" w:rsidRPr="00177D03" w:rsidRDefault="0037579F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5" w:type="dxa"/>
          </w:tcPr>
          <w:p w:rsidR="0037579F" w:rsidRPr="00177D03" w:rsidRDefault="0037579F" w:rsidP="00B2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951D57" w:rsidRPr="00177D03" w:rsidRDefault="00951D57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77D03">
        <w:rPr>
          <w:rFonts w:ascii="Angsana New" w:hAnsi="Angsana New"/>
          <w:sz w:val="30"/>
          <w:szCs w:val="30"/>
        </w:rPr>
        <w:t xml:space="preserve">* </w:t>
      </w:r>
      <w:r w:rsidRPr="00177D03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951D57" w:rsidRPr="00177D03" w:rsidRDefault="00951D57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D57" w:rsidRPr="00177D03" w:rsidRDefault="00951D57" w:rsidP="00951D57">
      <w:pPr>
        <w:numPr>
          <w:ilvl w:val="1"/>
          <w:numId w:val="22"/>
        </w:numPr>
        <w:tabs>
          <w:tab w:val="clear" w:pos="454"/>
          <w:tab w:val="clear" w:pos="504"/>
          <w:tab w:val="num" w:pos="54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77D0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951D57" w:rsidRPr="00177D03" w:rsidRDefault="00951D57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D57" w:rsidRPr="00177D03" w:rsidRDefault="00951D57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77D03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177D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7D03">
        <w:rPr>
          <w:rFonts w:ascii="Angsana New" w:hAnsi="Angsana New" w:hint="cs"/>
          <w:color w:val="000000"/>
          <w:sz w:val="30"/>
          <w:szCs w:val="30"/>
          <w:cs/>
        </w:rPr>
        <w:t>การวัดมูลค่า</w:t>
      </w:r>
      <w:r w:rsidRPr="00177D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7D03">
        <w:rPr>
          <w:rFonts w:ascii="Angsana New" w:hAnsi="Angsana New" w:hint="cs"/>
          <w:color w:val="000000"/>
          <w:sz w:val="30"/>
          <w:szCs w:val="30"/>
          <w:cs/>
        </w:rPr>
        <w:t>การด้อยค่าและการตัดรายการ</w:t>
      </w:r>
      <w:r w:rsidRPr="00177D0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7D03">
        <w:rPr>
          <w:rFonts w:ascii="Angsana New" w:hAnsi="Angsana New" w:hint="cs"/>
          <w:color w:val="000000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</w:p>
    <w:p w:rsidR="00951D57" w:rsidRPr="00177D03" w:rsidRDefault="00951D57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D57" w:rsidRPr="00177D03" w:rsidRDefault="00951D57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177D03">
        <w:rPr>
          <w:rFonts w:ascii="Angsana New" w:hAnsi="Angsana New" w:hint="cs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F46C2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ที่เกี่ยวข้องกับ</w:t>
      </w:r>
      <w:r w:rsidRPr="00177D03">
        <w:rPr>
          <w:rFonts w:ascii="Angsana New" w:hAnsi="Angsana New" w:hint="cs"/>
          <w:color w:val="000000"/>
          <w:sz w:val="30"/>
          <w:szCs w:val="30"/>
          <w:cs/>
        </w:rPr>
        <w:t>เครื่องมือทางการเงินเป็นครั้งแรกต่องบการเงินของบริษัท</w:t>
      </w:r>
    </w:p>
    <w:p w:rsidR="000964AD" w:rsidRPr="00177D03" w:rsidRDefault="000964AD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964AD" w:rsidRPr="00177D03" w:rsidRDefault="000964AD" w:rsidP="000964AD">
      <w:pPr>
        <w:numPr>
          <w:ilvl w:val="1"/>
          <w:numId w:val="22"/>
        </w:numPr>
        <w:tabs>
          <w:tab w:val="clear" w:pos="454"/>
          <w:tab w:val="clear" w:pos="504"/>
          <w:tab w:val="num" w:pos="54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77D0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77D0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77D0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0964AD" w:rsidRPr="00177D03" w:rsidRDefault="000964AD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964AD" w:rsidRPr="00177D03" w:rsidRDefault="000964AD" w:rsidP="000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04"/>
        <w:jc w:val="thaiDistribute"/>
        <w:rPr>
          <w:rFonts w:ascii="Angsana New" w:hAnsi="Angsana New"/>
          <w:color w:val="000000"/>
          <w:sz w:val="30"/>
          <w:szCs w:val="30"/>
        </w:rPr>
      </w:pPr>
      <w:r w:rsidRPr="008A0FD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มาตรฐานการรายงานทางการเงิน ฉบับที่ </w:t>
      </w:r>
      <w:r w:rsidRPr="008A0FDE">
        <w:rPr>
          <w:rFonts w:ascii="Angsana New" w:hAnsi="Angsana New"/>
          <w:color w:val="000000"/>
          <w:spacing w:val="-4"/>
          <w:sz w:val="30"/>
          <w:szCs w:val="30"/>
        </w:rPr>
        <w:t>16</w:t>
      </w:r>
      <w:r w:rsidRPr="008A0FD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ได้นำเสนอวิธีการบัญชีเดียวสำหรับผู้เช่า (</w:t>
      </w:r>
      <w:r w:rsidRPr="008A0FDE">
        <w:rPr>
          <w:rFonts w:ascii="Angsana New" w:hAnsi="Angsana New"/>
          <w:color w:val="000000"/>
          <w:spacing w:val="-4"/>
          <w:sz w:val="30"/>
          <w:szCs w:val="30"/>
        </w:rPr>
        <w:t xml:space="preserve">Single lessee accounting model) </w:t>
      </w:r>
      <w:r w:rsidRPr="00177D03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</w:t>
      </w:r>
      <w:r w:rsidR="00DE401F">
        <w:rPr>
          <w:rFonts w:ascii="Angsana New" w:hAnsi="Angsana New"/>
          <w:color w:val="000000"/>
          <w:sz w:val="30"/>
          <w:szCs w:val="30"/>
          <w:cs/>
        </w:rPr>
        <w:br/>
      </w:r>
      <w:r w:rsidRPr="00177D03">
        <w:rPr>
          <w:rFonts w:ascii="Angsana New" w:hAnsi="Angsana New"/>
          <w:color w:val="000000"/>
          <w:sz w:val="30"/>
          <w:szCs w:val="30"/>
          <w:cs/>
        </w:rPr>
        <w:t>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177D03">
        <w:rPr>
          <w:rFonts w:ascii="Angsana New" w:hAnsi="Angsana New" w:hint="cs"/>
          <w:color w:val="000000"/>
          <w:sz w:val="30"/>
          <w:szCs w:val="30"/>
          <w:cs/>
        </w:rPr>
        <w:t>ไม่แตกต่างจาก</w:t>
      </w:r>
      <w:r w:rsidRPr="00177D03">
        <w:rPr>
          <w:rFonts w:ascii="Angsana New" w:hAnsi="Angsana New"/>
          <w:color w:val="000000"/>
          <w:sz w:val="30"/>
          <w:szCs w:val="30"/>
          <w:cs/>
        </w:rPr>
        <w:t>มาตรฐานการบัญชีที่มีผลบังคับใช้</w:t>
      </w:r>
      <w:r w:rsidR="00DE401F">
        <w:rPr>
          <w:rFonts w:ascii="Angsana New" w:hAnsi="Angsana New"/>
          <w:color w:val="000000"/>
          <w:sz w:val="30"/>
          <w:szCs w:val="30"/>
          <w:cs/>
        </w:rPr>
        <w:br/>
      </w:r>
      <w:r w:rsidRPr="00177D03">
        <w:rPr>
          <w:rFonts w:ascii="Angsana New" w:hAnsi="Angsana New"/>
          <w:color w:val="000000"/>
          <w:sz w:val="30"/>
          <w:szCs w:val="30"/>
          <w:cs/>
        </w:rPr>
        <w:t xml:space="preserve">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177D03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0964AD" w:rsidRPr="00177D03" w:rsidRDefault="000964AD" w:rsidP="009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951D57" w:rsidRPr="00177D03" w:rsidRDefault="000964AD" w:rsidP="00951D57">
      <w:pPr>
        <w:pStyle w:val="FSHeadMain"/>
        <w:tabs>
          <w:tab w:val="clear" w:pos="518"/>
        </w:tabs>
        <w:ind w:left="540" w:firstLine="0"/>
        <w:rPr>
          <w:rFonts w:eastAsia="Times New Roman"/>
          <w:b w:val="0"/>
          <w:bCs w:val="0"/>
          <w:color w:val="000000"/>
          <w:lang w:val="en-US"/>
        </w:rPr>
      </w:pPr>
      <w:r w:rsidRPr="00177D03">
        <w:rPr>
          <w:rFonts w:eastAsia="Times New Roman"/>
          <w:b w:val="0"/>
          <w:bCs w:val="0"/>
          <w:color w:val="000000"/>
          <w:cs/>
          <w:lang w:val="en-US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177D03">
        <w:rPr>
          <w:rFonts w:eastAsia="Times New Roman" w:hint="cs"/>
          <w:b w:val="0"/>
          <w:bCs w:val="0"/>
          <w:color w:val="000000"/>
          <w:cs/>
          <w:lang w:val="en-US"/>
        </w:rPr>
        <w:t xml:space="preserve"> ฉบับที่ </w:t>
      </w:r>
      <w:r w:rsidRPr="00177D03">
        <w:rPr>
          <w:rFonts w:eastAsia="Times New Roman"/>
          <w:b w:val="0"/>
          <w:bCs w:val="0"/>
          <w:color w:val="000000"/>
          <w:lang w:val="en-US"/>
        </w:rPr>
        <w:t>16</w:t>
      </w:r>
      <w:r w:rsidRPr="00177D03">
        <w:rPr>
          <w:rFonts w:eastAsia="Times New Roman" w:hint="cs"/>
          <w:b w:val="0"/>
          <w:bCs w:val="0"/>
          <w:color w:val="000000"/>
          <w:cs/>
          <w:lang w:val="en-US"/>
        </w:rPr>
        <w:t xml:space="preserve"> </w:t>
      </w:r>
      <w:r w:rsidRPr="00177D03">
        <w:rPr>
          <w:rFonts w:eastAsia="Times New Roman"/>
          <w:b w:val="0"/>
          <w:bCs w:val="0"/>
          <w:color w:val="000000"/>
          <w:cs/>
          <w:lang w:val="en-US"/>
        </w:rPr>
        <w:t>เป็นครั้งแรกต่องบการเงินของบริษัท</w:t>
      </w:r>
    </w:p>
    <w:p w:rsidR="00335B4E" w:rsidRPr="00177D03" w:rsidRDefault="00335B4E" w:rsidP="0079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sectPr w:rsidR="00335B4E" w:rsidRPr="00177D03" w:rsidSect="003448E1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9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7D7D" w:rsidRDefault="00197D7D">
      <w:r>
        <w:separator/>
      </w:r>
    </w:p>
  </w:endnote>
  <w:endnote w:type="continuationSeparator" w:id="0">
    <w:p w:rsidR="00197D7D" w:rsidRDefault="0019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1C2877" w:rsidRDefault="006734DD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 w:rsidR="00C11A36">
      <w:rPr>
        <w:rStyle w:val="PageNumber"/>
        <w:rFonts w:ascii="Angsana New" w:hAnsi="Angsana New"/>
        <w:noProof/>
        <w:sz w:val="30"/>
        <w:szCs w:val="30"/>
      </w:rPr>
      <w:t>26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6734DD" w:rsidRPr="00C70DC4" w:rsidRDefault="006734D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C70DC4" w:rsidRDefault="006734DD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 w:rsidR="00AA5F65">
      <w:rPr>
        <w:rStyle w:val="PageNumber"/>
        <w:rFonts w:ascii="Angsana New" w:hAnsi="Angsana New"/>
        <w:noProof/>
        <w:sz w:val="30"/>
        <w:szCs w:val="30"/>
      </w:rPr>
      <w:t>9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6734DD" w:rsidRPr="00C70DC4" w:rsidRDefault="006734D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7D7D" w:rsidRDefault="00197D7D">
      <w:r>
        <w:separator/>
      </w:r>
    </w:p>
  </w:footnote>
  <w:footnote w:type="continuationSeparator" w:id="0">
    <w:p w:rsidR="00197D7D" w:rsidRDefault="00197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64466F" w:rsidRDefault="006734D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6734DD" w:rsidRPr="0064466F" w:rsidRDefault="006734D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6734DD" w:rsidRDefault="006734DD" w:rsidP="005337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4466F">
      <w:rPr>
        <w:rFonts w:ascii="Angsana New" w:hAnsi="Angsana New"/>
        <w:b/>
        <w:bCs/>
        <w:sz w:val="32"/>
        <w:szCs w:val="32"/>
      </w:rPr>
      <w:t>31</w:t>
    </w:r>
    <w:r w:rsidRPr="0064466F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6734DD" w:rsidRPr="0064466F" w:rsidRDefault="006734D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34DD" w:rsidRPr="0064466F" w:rsidRDefault="006734DD" w:rsidP="004563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ไทยแลนด์</w:t>
    </w:r>
    <w:r w:rsidRPr="0064466F">
      <w:rPr>
        <w:rFonts w:ascii="Angsana New" w:hAnsi="Angsana New"/>
        <w:b/>
        <w:bCs/>
        <w:sz w:val="32"/>
        <w:szCs w:val="32"/>
      </w:rPr>
      <w:t xml:space="preserve">) 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66F">
      <w:rPr>
        <w:rFonts w:ascii="Angsana New" w:hAnsi="Angsana New"/>
        <w:b/>
        <w:bCs/>
        <w:sz w:val="32"/>
        <w:szCs w:val="32"/>
      </w:rPr>
      <w:t>(</w:t>
    </w:r>
    <w:r w:rsidRPr="0064466F">
      <w:rPr>
        <w:rFonts w:ascii="Angsana New" w:hAnsi="Angsana New"/>
        <w:b/>
        <w:bCs/>
        <w:sz w:val="32"/>
        <w:szCs w:val="32"/>
        <w:cs/>
      </w:rPr>
      <w:t>มหาชน</w:t>
    </w:r>
    <w:r w:rsidRPr="0064466F">
      <w:rPr>
        <w:rFonts w:ascii="Angsana New" w:hAnsi="Angsana New"/>
        <w:b/>
        <w:bCs/>
        <w:sz w:val="32"/>
        <w:szCs w:val="32"/>
      </w:rPr>
      <w:t>)</w:t>
    </w:r>
  </w:p>
  <w:p w:rsidR="006734DD" w:rsidRPr="0064466F" w:rsidRDefault="006734DD" w:rsidP="004563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64466F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หมายเหตุประกอบงบการเงินระหว่างกาล </w:t>
    </w:r>
  </w:p>
  <w:p w:rsidR="006734DD" w:rsidRDefault="006734DD" w:rsidP="005337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64466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4466F">
      <w:rPr>
        <w:rFonts w:ascii="Angsana New" w:hAnsi="Angsana New"/>
        <w:b/>
        <w:bCs/>
        <w:sz w:val="32"/>
        <w:szCs w:val="32"/>
      </w:rPr>
      <w:t>31</w:t>
    </w:r>
    <w:r w:rsidRPr="0064466F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6734DD" w:rsidRPr="00C41766" w:rsidRDefault="006734DD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65A31"/>
    <w:multiLevelType w:val="hybridMultilevel"/>
    <w:tmpl w:val="C3C6268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8F3492D"/>
    <w:multiLevelType w:val="hybridMultilevel"/>
    <w:tmpl w:val="03B21F18"/>
    <w:lvl w:ilvl="0" w:tplc="DC1A5B68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9D16A8"/>
    <w:multiLevelType w:val="hybridMultilevel"/>
    <w:tmpl w:val="350C77CE"/>
    <w:lvl w:ilvl="0" w:tplc="8C760DA8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6845B1F"/>
    <w:multiLevelType w:val="hybridMultilevel"/>
    <w:tmpl w:val="EFBE0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42B38"/>
    <w:multiLevelType w:val="multilevel"/>
    <w:tmpl w:val="1E6EA20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6C193714"/>
    <w:multiLevelType w:val="hybridMultilevel"/>
    <w:tmpl w:val="10B42F76"/>
    <w:lvl w:ilvl="0" w:tplc="F3A472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56387"/>
    <w:multiLevelType w:val="hybridMultilevel"/>
    <w:tmpl w:val="FFDC66C4"/>
    <w:lvl w:ilvl="0" w:tplc="FFFFFFFF">
      <w:start w:val="1"/>
      <w:numFmt w:val="decimal"/>
      <w:lvlText w:val="%1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1" w:tplc="FFFFFFFF">
      <w:start w:val="1"/>
      <w:numFmt w:val="decimal"/>
      <w:lvlText w:val="3.%2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AF72EF"/>
    <w:multiLevelType w:val="multilevel"/>
    <w:tmpl w:val="3D22AD72"/>
    <w:lvl w:ilvl="0">
      <w:start w:val="2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6"/>
  </w:num>
  <w:num w:numId="15">
    <w:abstractNumId w:val="19"/>
  </w:num>
  <w:num w:numId="16">
    <w:abstractNumId w:val="15"/>
  </w:num>
  <w:num w:numId="17">
    <w:abstractNumId w:val="12"/>
  </w:num>
  <w:num w:numId="18">
    <w:abstractNumId w:val="26"/>
  </w:num>
  <w:num w:numId="19">
    <w:abstractNumId w:val="26"/>
  </w:num>
  <w:num w:numId="20">
    <w:abstractNumId w:val="11"/>
  </w:num>
  <w:num w:numId="21">
    <w:abstractNumId w:val="30"/>
  </w:num>
  <w:num w:numId="22">
    <w:abstractNumId w:val="20"/>
  </w:num>
  <w:num w:numId="23">
    <w:abstractNumId w:val="21"/>
  </w:num>
  <w:num w:numId="24">
    <w:abstractNumId w:val="31"/>
  </w:num>
  <w:num w:numId="25">
    <w:abstractNumId w:val="17"/>
  </w:num>
  <w:num w:numId="26">
    <w:abstractNumId w:val="27"/>
  </w:num>
  <w:num w:numId="27">
    <w:abstractNumId w:val="24"/>
  </w:num>
  <w:num w:numId="28">
    <w:abstractNumId w:val="25"/>
  </w:num>
  <w:num w:numId="29">
    <w:abstractNumId w:val="22"/>
  </w:num>
  <w:num w:numId="30">
    <w:abstractNumId w:val="23"/>
  </w:num>
  <w:num w:numId="31">
    <w:abstractNumId w:val="29"/>
  </w:num>
  <w:num w:numId="32">
    <w:abstractNumId w:val="28"/>
  </w:num>
  <w:num w:numId="33">
    <w:abstractNumId w:val="10"/>
  </w:num>
  <w:num w:numId="34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5588"/>
    <w:rsid w:val="0000674B"/>
    <w:rsid w:val="00006AA3"/>
    <w:rsid w:val="00007D4A"/>
    <w:rsid w:val="0001026B"/>
    <w:rsid w:val="000107B4"/>
    <w:rsid w:val="000116F5"/>
    <w:rsid w:val="00011713"/>
    <w:rsid w:val="000118D6"/>
    <w:rsid w:val="0001326B"/>
    <w:rsid w:val="00015051"/>
    <w:rsid w:val="00015376"/>
    <w:rsid w:val="0001565E"/>
    <w:rsid w:val="00020AD2"/>
    <w:rsid w:val="000222A9"/>
    <w:rsid w:val="000240BC"/>
    <w:rsid w:val="00024B47"/>
    <w:rsid w:val="000304E9"/>
    <w:rsid w:val="000309A0"/>
    <w:rsid w:val="00031EB3"/>
    <w:rsid w:val="00033DF3"/>
    <w:rsid w:val="00034C0B"/>
    <w:rsid w:val="00034F62"/>
    <w:rsid w:val="00036B01"/>
    <w:rsid w:val="000370D8"/>
    <w:rsid w:val="0004030D"/>
    <w:rsid w:val="00042EA6"/>
    <w:rsid w:val="00051891"/>
    <w:rsid w:val="000523D2"/>
    <w:rsid w:val="000525CD"/>
    <w:rsid w:val="000532E2"/>
    <w:rsid w:val="00053469"/>
    <w:rsid w:val="000608FA"/>
    <w:rsid w:val="00060CE2"/>
    <w:rsid w:val="00061BCB"/>
    <w:rsid w:val="00061F90"/>
    <w:rsid w:val="0006447D"/>
    <w:rsid w:val="000668DC"/>
    <w:rsid w:val="00067EFA"/>
    <w:rsid w:val="00071855"/>
    <w:rsid w:val="000753B9"/>
    <w:rsid w:val="00075442"/>
    <w:rsid w:val="0007570B"/>
    <w:rsid w:val="00077853"/>
    <w:rsid w:val="00077BDD"/>
    <w:rsid w:val="000801B5"/>
    <w:rsid w:val="00080381"/>
    <w:rsid w:val="0008263F"/>
    <w:rsid w:val="00084E5B"/>
    <w:rsid w:val="00085196"/>
    <w:rsid w:val="00090F00"/>
    <w:rsid w:val="000918A8"/>
    <w:rsid w:val="00091AB6"/>
    <w:rsid w:val="000922B5"/>
    <w:rsid w:val="0009235A"/>
    <w:rsid w:val="00094EC6"/>
    <w:rsid w:val="00095E87"/>
    <w:rsid w:val="000964AD"/>
    <w:rsid w:val="00097439"/>
    <w:rsid w:val="00097452"/>
    <w:rsid w:val="000A00CD"/>
    <w:rsid w:val="000A2D59"/>
    <w:rsid w:val="000A4576"/>
    <w:rsid w:val="000A4F17"/>
    <w:rsid w:val="000A4FE3"/>
    <w:rsid w:val="000A51A2"/>
    <w:rsid w:val="000A6E2F"/>
    <w:rsid w:val="000B1FA2"/>
    <w:rsid w:val="000B20D1"/>
    <w:rsid w:val="000B3BFB"/>
    <w:rsid w:val="000B475A"/>
    <w:rsid w:val="000B4FD4"/>
    <w:rsid w:val="000B5036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BCB"/>
    <w:rsid w:val="000E09B7"/>
    <w:rsid w:val="000E218B"/>
    <w:rsid w:val="000E34C4"/>
    <w:rsid w:val="000E3A81"/>
    <w:rsid w:val="000E4A1A"/>
    <w:rsid w:val="000E4A30"/>
    <w:rsid w:val="000E54E2"/>
    <w:rsid w:val="000E5717"/>
    <w:rsid w:val="000E5895"/>
    <w:rsid w:val="000E5CBD"/>
    <w:rsid w:val="000E6E07"/>
    <w:rsid w:val="000E7ABC"/>
    <w:rsid w:val="000E7F8B"/>
    <w:rsid w:val="000F0333"/>
    <w:rsid w:val="000F0C4F"/>
    <w:rsid w:val="000F1F25"/>
    <w:rsid w:val="000F28C4"/>
    <w:rsid w:val="000F2D99"/>
    <w:rsid w:val="000F5165"/>
    <w:rsid w:val="000F6799"/>
    <w:rsid w:val="000F6D15"/>
    <w:rsid w:val="000F78E8"/>
    <w:rsid w:val="001010D0"/>
    <w:rsid w:val="001013B2"/>
    <w:rsid w:val="001030B1"/>
    <w:rsid w:val="001062B3"/>
    <w:rsid w:val="00106F94"/>
    <w:rsid w:val="001074E3"/>
    <w:rsid w:val="00107666"/>
    <w:rsid w:val="00110702"/>
    <w:rsid w:val="001134B2"/>
    <w:rsid w:val="0011483C"/>
    <w:rsid w:val="00114C18"/>
    <w:rsid w:val="00114EEC"/>
    <w:rsid w:val="001156F5"/>
    <w:rsid w:val="00115E1C"/>
    <w:rsid w:val="0011655A"/>
    <w:rsid w:val="00121275"/>
    <w:rsid w:val="00121E85"/>
    <w:rsid w:val="00125096"/>
    <w:rsid w:val="00126B14"/>
    <w:rsid w:val="001277CD"/>
    <w:rsid w:val="001310E0"/>
    <w:rsid w:val="00132697"/>
    <w:rsid w:val="001332AB"/>
    <w:rsid w:val="00133885"/>
    <w:rsid w:val="00134879"/>
    <w:rsid w:val="0013539E"/>
    <w:rsid w:val="00136CFF"/>
    <w:rsid w:val="001409B9"/>
    <w:rsid w:val="001419DE"/>
    <w:rsid w:val="00144872"/>
    <w:rsid w:val="00144FA8"/>
    <w:rsid w:val="001458DE"/>
    <w:rsid w:val="00146A37"/>
    <w:rsid w:val="0014704A"/>
    <w:rsid w:val="0014756A"/>
    <w:rsid w:val="00150232"/>
    <w:rsid w:val="00153FD3"/>
    <w:rsid w:val="00155F36"/>
    <w:rsid w:val="00156819"/>
    <w:rsid w:val="00161C73"/>
    <w:rsid w:val="00163454"/>
    <w:rsid w:val="001640D1"/>
    <w:rsid w:val="00165C39"/>
    <w:rsid w:val="00170F36"/>
    <w:rsid w:val="00171AE8"/>
    <w:rsid w:val="001725A7"/>
    <w:rsid w:val="00173BBB"/>
    <w:rsid w:val="00173C56"/>
    <w:rsid w:val="00173D34"/>
    <w:rsid w:val="001746B0"/>
    <w:rsid w:val="00174ADA"/>
    <w:rsid w:val="00175228"/>
    <w:rsid w:val="001756FF"/>
    <w:rsid w:val="00175B81"/>
    <w:rsid w:val="00177183"/>
    <w:rsid w:val="00177D03"/>
    <w:rsid w:val="00180155"/>
    <w:rsid w:val="00180BB6"/>
    <w:rsid w:val="00181A98"/>
    <w:rsid w:val="00181E5B"/>
    <w:rsid w:val="001834E7"/>
    <w:rsid w:val="001858E6"/>
    <w:rsid w:val="00185A6B"/>
    <w:rsid w:val="00190916"/>
    <w:rsid w:val="00190CDF"/>
    <w:rsid w:val="001919D1"/>
    <w:rsid w:val="00194609"/>
    <w:rsid w:val="00194981"/>
    <w:rsid w:val="00195F57"/>
    <w:rsid w:val="00197D7D"/>
    <w:rsid w:val="001A0C44"/>
    <w:rsid w:val="001A12CD"/>
    <w:rsid w:val="001A2ED8"/>
    <w:rsid w:val="001A2F86"/>
    <w:rsid w:val="001A34CC"/>
    <w:rsid w:val="001A365F"/>
    <w:rsid w:val="001A41C5"/>
    <w:rsid w:val="001A5263"/>
    <w:rsid w:val="001A5411"/>
    <w:rsid w:val="001A6914"/>
    <w:rsid w:val="001A6F6E"/>
    <w:rsid w:val="001B092A"/>
    <w:rsid w:val="001B1017"/>
    <w:rsid w:val="001B1A63"/>
    <w:rsid w:val="001B21B6"/>
    <w:rsid w:val="001B22AB"/>
    <w:rsid w:val="001B3573"/>
    <w:rsid w:val="001B47C1"/>
    <w:rsid w:val="001B7203"/>
    <w:rsid w:val="001B757F"/>
    <w:rsid w:val="001B7E60"/>
    <w:rsid w:val="001C10E2"/>
    <w:rsid w:val="001C1B15"/>
    <w:rsid w:val="001C1C45"/>
    <w:rsid w:val="001C21BD"/>
    <w:rsid w:val="001C2877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421E"/>
    <w:rsid w:val="001E49E3"/>
    <w:rsid w:val="001E6BB5"/>
    <w:rsid w:val="001E6DA9"/>
    <w:rsid w:val="001E781E"/>
    <w:rsid w:val="001F0F07"/>
    <w:rsid w:val="001F16AE"/>
    <w:rsid w:val="001F1DF1"/>
    <w:rsid w:val="001F2A70"/>
    <w:rsid w:val="001F4D4E"/>
    <w:rsid w:val="001F5BFF"/>
    <w:rsid w:val="002002FA"/>
    <w:rsid w:val="0020067D"/>
    <w:rsid w:val="00201402"/>
    <w:rsid w:val="002028C7"/>
    <w:rsid w:val="002030BA"/>
    <w:rsid w:val="002043A9"/>
    <w:rsid w:val="00205A6A"/>
    <w:rsid w:val="00205F72"/>
    <w:rsid w:val="00206551"/>
    <w:rsid w:val="002071BF"/>
    <w:rsid w:val="00210D1C"/>
    <w:rsid w:val="00215617"/>
    <w:rsid w:val="00217969"/>
    <w:rsid w:val="0022154F"/>
    <w:rsid w:val="00222DFF"/>
    <w:rsid w:val="00223D92"/>
    <w:rsid w:val="002253C8"/>
    <w:rsid w:val="00226B3E"/>
    <w:rsid w:val="00227BB7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48B1"/>
    <w:rsid w:val="00245B42"/>
    <w:rsid w:val="00247292"/>
    <w:rsid w:val="0025054D"/>
    <w:rsid w:val="00250612"/>
    <w:rsid w:val="002510C0"/>
    <w:rsid w:val="00251780"/>
    <w:rsid w:val="0025230E"/>
    <w:rsid w:val="0025523F"/>
    <w:rsid w:val="00255C9D"/>
    <w:rsid w:val="00257101"/>
    <w:rsid w:val="002607D0"/>
    <w:rsid w:val="00261D31"/>
    <w:rsid w:val="0026204C"/>
    <w:rsid w:val="0026457B"/>
    <w:rsid w:val="00264B74"/>
    <w:rsid w:val="00264CA4"/>
    <w:rsid w:val="00267E32"/>
    <w:rsid w:val="00271D80"/>
    <w:rsid w:val="00272E6A"/>
    <w:rsid w:val="00276505"/>
    <w:rsid w:val="002809D4"/>
    <w:rsid w:val="00281027"/>
    <w:rsid w:val="002818C6"/>
    <w:rsid w:val="00283D5F"/>
    <w:rsid w:val="00283DA9"/>
    <w:rsid w:val="002854C0"/>
    <w:rsid w:val="00285EAA"/>
    <w:rsid w:val="0029062F"/>
    <w:rsid w:val="00291ED6"/>
    <w:rsid w:val="00296822"/>
    <w:rsid w:val="00296A3C"/>
    <w:rsid w:val="00297CE1"/>
    <w:rsid w:val="002A03D0"/>
    <w:rsid w:val="002A0AA7"/>
    <w:rsid w:val="002A0BCA"/>
    <w:rsid w:val="002A2402"/>
    <w:rsid w:val="002A26C8"/>
    <w:rsid w:val="002A2847"/>
    <w:rsid w:val="002A436C"/>
    <w:rsid w:val="002A68BC"/>
    <w:rsid w:val="002A7624"/>
    <w:rsid w:val="002B19A5"/>
    <w:rsid w:val="002B1A09"/>
    <w:rsid w:val="002B29BC"/>
    <w:rsid w:val="002B349B"/>
    <w:rsid w:val="002B5FF1"/>
    <w:rsid w:val="002B6A04"/>
    <w:rsid w:val="002B7D6A"/>
    <w:rsid w:val="002C0FE9"/>
    <w:rsid w:val="002C136C"/>
    <w:rsid w:val="002C42D2"/>
    <w:rsid w:val="002C4705"/>
    <w:rsid w:val="002C5913"/>
    <w:rsid w:val="002C62E8"/>
    <w:rsid w:val="002C6897"/>
    <w:rsid w:val="002D00F5"/>
    <w:rsid w:val="002D1152"/>
    <w:rsid w:val="002D1BD0"/>
    <w:rsid w:val="002D3014"/>
    <w:rsid w:val="002D4213"/>
    <w:rsid w:val="002D4AF9"/>
    <w:rsid w:val="002D4F05"/>
    <w:rsid w:val="002D502E"/>
    <w:rsid w:val="002D58F9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303B"/>
    <w:rsid w:val="002F5C14"/>
    <w:rsid w:val="00301198"/>
    <w:rsid w:val="00301349"/>
    <w:rsid w:val="00301375"/>
    <w:rsid w:val="0030252A"/>
    <w:rsid w:val="00307D2F"/>
    <w:rsid w:val="0031007F"/>
    <w:rsid w:val="00310D55"/>
    <w:rsid w:val="0031120C"/>
    <w:rsid w:val="00312879"/>
    <w:rsid w:val="00312D8A"/>
    <w:rsid w:val="003138F2"/>
    <w:rsid w:val="00314D19"/>
    <w:rsid w:val="00314EF8"/>
    <w:rsid w:val="003153C0"/>
    <w:rsid w:val="00316103"/>
    <w:rsid w:val="00316757"/>
    <w:rsid w:val="00321091"/>
    <w:rsid w:val="00321558"/>
    <w:rsid w:val="00322FB7"/>
    <w:rsid w:val="00324867"/>
    <w:rsid w:val="00325572"/>
    <w:rsid w:val="003256E1"/>
    <w:rsid w:val="00326634"/>
    <w:rsid w:val="00326CD8"/>
    <w:rsid w:val="00331006"/>
    <w:rsid w:val="0033324C"/>
    <w:rsid w:val="00333C6D"/>
    <w:rsid w:val="003355D7"/>
    <w:rsid w:val="00335B4E"/>
    <w:rsid w:val="00336EA8"/>
    <w:rsid w:val="0033724F"/>
    <w:rsid w:val="00337EAE"/>
    <w:rsid w:val="00340ECB"/>
    <w:rsid w:val="00342099"/>
    <w:rsid w:val="00343AC8"/>
    <w:rsid w:val="00343BC3"/>
    <w:rsid w:val="00343D5A"/>
    <w:rsid w:val="0034421B"/>
    <w:rsid w:val="003448E1"/>
    <w:rsid w:val="00344CDB"/>
    <w:rsid w:val="0034538C"/>
    <w:rsid w:val="0035090A"/>
    <w:rsid w:val="003509E9"/>
    <w:rsid w:val="0035193E"/>
    <w:rsid w:val="00352FCA"/>
    <w:rsid w:val="00352FE2"/>
    <w:rsid w:val="00353E7C"/>
    <w:rsid w:val="0035630D"/>
    <w:rsid w:val="00360ABC"/>
    <w:rsid w:val="00360B81"/>
    <w:rsid w:val="00361626"/>
    <w:rsid w:val="00363746"/>
    <w:rsid w:val="0036490C"/>
    <w:rsid w:val="00364FA2"/>
    <w:rsid w:val="003664C6"/>
    <w:rsid w:val="00371235"/>
    <w:rsid w:val="0037365C"/>
    <w:rsid w:val="0037579F"/>
    <w:rsid w:val="003757A2"/>
    <w:rsid w:val="003762C4"/>
    <w:rsid w:val="00377EA8"/>
    <w:rsid w:val="003814A6"/>
    <w:rsid w:val="003824DF"/>
    <w:rsid w:val="0038287C"/>
    <w:rsid w:val="00384E79"/>
    <w:rsid w:val="00391D68"/>
    <w:rsid w:val="00392D29"/>
    <w:rsid w:val="00393F4F"/>
    <w:rsid w:val="00395753"/>
    <w:rsid w:val="003963BE"/>
    <w:rsid w:val="003A0896"/>
    <w:rsid w:val="003A10FF"/>
    <w:rsid w:val="003A2B5E"/>
    <w:rsid w:val="003A30B0"/>
    <w:rsid w:val="003A4109"/>
    <w:rsid w:val="003A4771"/>
    <w:rsid w:val="003A5B15"/>
    <w:rsid w:val="003A67B2"/>
    <w:rsid w:val="003A7938"/>
    <w:rsid w:val="003B04ED"/>
    <w:rsid w:val="003B1874"/>
    <w:rsid w:val="003B58DB"/>
    <w:rsid w:val="003B63C0"/>
    <w:rsid w:val="003C0089"/>
    <w:rsid w:val="003C0602"/>
    <w:rsid w:val="003C2C10"/>
    <w:rsid w:val="003C3F97"/>
    <w:rsid w:val="003C42BE"/>
    <w:rsid w:val="003C460C"/>
    <w:rsid w:val="003C4AB7"/>
    <w:rsid w:val="003C546B"/>
    <w:rsid w:val="003C63EE"/>
    <w:rsid w:val="003D09F9"/>
    <w:rsid w:val="003D0FF1"/>
    <w:rsid w:val="003D147D"/>
    <w:rsid w:val="003D3976"/>
    <w:rsid w:val="003D4848"/>
    <w:rsid w:val="003D515D"/>
    <w:rsid w:val="003D52C3"/>
    <w:rsid w:val="003D552E"/>
    <w:rsid w:val="003D5E6A"/>
    <w:rsid w:val="003D7BA7"/>
    <w:rsid w:val="003E1629"/>
    <w:rsid w:val="003E1EAD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45D8"/>
    <w:rsid w:val="003F4AD8"/>
    <w:rsid w:val="003F5EF5"/>
    <w:rsid w:val="003F6830"/>
    <w:rsid w:val="003F68F2"/>
    <w:rsid w:val="00401B31"/>
    <w:rsid w:val="00401F5F"/>
    <w:rsid w:val="00403B8D"/>
    <w:rsid w:val="004042F7"/>
    <w:rsid w:val="004044A8"/>
    <w:rsid w:val="004047BC"/>
    <w:rsid w:val="0040482E"/>
    <w:rsid w:val="004059C7"/>
    <w:rsid w:val="004105D8"/>
    <w:rsid w:val="004106D4"/>
    <w:rsid w:val="0041098F"/>
    <w:rsid w:val="00411F3E"/>
    <w:rsid w:val="00412311"/>
    <w:rsid w:val="00414BF6"/>
    <w:rsid w:val="00415307"/>
    <w:rsid w:val="004163B7"/>
    <w:rsid w:val="00420B7B"/>
    <w:rsid w:val="0042195F"/>
    <w:rsid w:val="00424550"/>
    <w:rsid w:val="00425859"/>
    <w:rsid w:val="004259D8"/>
    <w:rsid w:val="00427BFE"/>
    <w:rsid w:val="00430BF6"/>
    <w:rsid w:val="004322CC"/>
    <w:rsid w:val="00434752"/>
    <w:rsid w:val="004353EB"/>
    <w:rsid w:val="0043541E"/>
    <w:rsid w:val="0043573C"/>
    <w:rsid w:val="00437AF5"/>
    <w:rsid w:val="00437DF7"/>
    <w:rsid w:val="00440D6F"/>
    <w:rsid w:val="00441471"/>
    <w:rsid w:val="00442BD3"/>
    <w:rsid w:val="004430C8"/>
    <w:rsid w:val="00446E5E"/>
    <w:rsid w:val="004475AC"/>
    <w:rsid w:val="0045027F"/>
    <w:rsid w:val="0045089E"/>
    <w:rsid w:val="0045242F"/>
    <w:rsid w:val="0045400C"/>
    <w:rsid w:val="0045639B"/>
    <w:rsid w:val="004575C4"/>
    <w:rsid w:val="004606DE"/>
    <w:rsid w:val="0046261B"/>
    <w:rsid w:val="0046370D"/>
    <w:rsid w:val="00463A8E"/>
    <w:rsid w:val="00467021"/>
    <w:rsid w:val="004702AB"/>
    <w:rsid w:val="00470887"/>
    <w:rsid w:val="00471460"/>
    <w:rsid w:val="00471A82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4E04"/>
    <w:rsid w:val="00485930"/>
    <w:rsid w:val="00485D17"/>
    <w:rsid w:val="00486845"/>
    <w:rsid w:val="00491767"/>
    <w:rsid w:val="00491AB3"/>
    <w:rsid w:val="00493DE7"/>
    <w:rsid w:val="00494ECA"/>
    <w:rsid w:val="00496EE4"/>
    <w:rsid w:val="004A038F"/>
    <w:rsid w:val="004A0715"/>
    <w:rsid w:val="004A0807"/>
    <w:rsid w:val="004A12F2"/>
    <w:rsid w:val="004A1AC0"/>
    <w:rsid w:val="004A2486"/>
    <w:rsid w:val="004A2BE5"/>
    <w:rsid w:val="004A3360"/>
    <w:rsid w:val="004A3703"/>
    <w:rsid w:val="004A475A"/>
    <w:rsid w:val="004A4BBA"/>
    <w:rsid w:val="004A50AA"/>
    <w:rsid w:val="004A5D87"/>
    <w:rsid w:val="004A5F51"/>
    <w:rsid w:val="004A6097"/>
    <w:rsid w:val="004A6757"/>
    <w:rsid w:val="004A7BA7"/>
    <w:rsid w:val="004B17F2"/>
    <w:rsid w:val="004B1B62"/>
    <w:rsid w:val="004B24AE"/>
    <w:rsid w:val="004B2CC9"/>
    <w:rsid w:val="004B32C2"/>
    <w:rsid w:val="004B52ED"/>
    <w:rsid w:val="004B6428"/>
    <w:rsid w:val="004B675D"/>
    <w:rsid w:val="004B6CB7"/>
    <w:rsid w:val="004B721C"/>
    <w:rsid w:val="004B752F"/>
    <w:rsid w:val="004C1ED8"/>
    <w:rsid w:val="004C20E7"/>
    <w:rsid w:val="004C457C"/>
    <w:rsid w:val="004C6E5A"/>
    <w:rsid w:val="004C70B4"/>
    <w:rsid w:val="004C7CC5"/>
    <w:rsid w:val="004D0A3A"/>
    <w:rsid w:val="004D25B7"/>
    <w:rsid w:val="004D2D58"/>
    <w:rsid w:val="004D3075"/>
    <w:rsid w:val="004D3109"/>
    <w:rsid w:val="004D6425"/>
    <w:rsid w:val="004D7B3A"/>
    <w:rsid w:val="004E1BEF"/>
    <w:rsid w:val="004E3085"/>
    <w:rsid w:val="004E38EC"/>
    <w:rsid w:val="004E488C"/>
    <w:rsid w:val="004E4DF4"/>
    <w:rsid w:val="004E500E"/>
    <w:rsid w:val="004E60C3"/>
    <w:rsid w:val="004E60DE"/>
    <w:rsid w:val="004E6A51"/>
    <w:rsid w:val="004E6CAA"/>
    <w:rsid w:val="004F0186"/>
    <w:rsid w:val="004F02B3"/>
    <w:rsid w:val="004F166C"/>
    <w:rsid w:val="004F293C"/>
    <w:rsid w:val="004F3C3E"/>
    <w:rsid w:val="004F6D48"/>
    <w:rsid w:val="00501242"/>
    <w:rsid w:val="00502091"/>
    <w:rsid w:val="00502310"/>
    <w:rsid w:val="00502453"/>
    <w:rsid w:val="00502DA8"/>
    <w:rsid w:val="0050302A"/>
    <w:rsid w:val="00503FB0"/>
    <w:rsid w:val="0051062F"/>
    <w:rsid w:val="00510F78"/>
    <w:rsid w:val="0051199F"/>
    <w:rsid w:val="005120D2"/>
    <w:rsid w:val="005145A0"/>
    <w:rsid w:val="005171E8"/>
    <w:rsid w:val="0051797F"/>
    <w:rsid w:val="00521487"/>
    <w:rsid w:val="00521EC1"/>
    <w:rsid w:val="00525167"/>
    <w:rsid w:val="00525AD0"/>
    <w:rsid w:val="005279BB"/>
    <w:rsid w:val="005307D3"/>
    <w:rsid w:val="00531638"/>
    <w:rsid w:val="0053370F"/>
    <w:rsid w:val="00535564"/>
    <w:rsid w:val="0053684C"/>
    <w:rsid w:val="00542284"/>
    <w:rsid w:val="0054360B"/>
    <w:rsid w:val="0054480A"/>
    <w:rsid w:val="00544AE1"/>
    <w:rsid w:val="005461D5"/>
    <w:rsid w:val="00546630"/>
    <w:rsid w:val="00546816"/>
    <w:rsid w:val="0054798C"/>
    <w:rsid w:val="00552D97"/>
    <w:rsid w:val="00553114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95"/>
    <w:rsid w:val="00567F1B"/>
    <w:rsid w:val="00571626"/>
    <w:rsid w:val="00572516"/>
    <w:rsid w:val="0057357E"/>
    <w:rsid w:val="005754A4"/>
    <w:rsid w:val="00575BAC"/>
    <w:rsid w:val="00576383"/>
    <w:rsid w:val="00580BD3"/>
    <w:rsid w:val="00581158"/>
    <w:rsid w:val="00581EF2"/>
    <w:rsid w:val="00583BAF"/>
    <w:rsid w:val="005842D2"/>
    <w:rsid w:val="00584A3B"/>
    <w:rsid w:val="00584B99"/>
    <w:rsid w:val="00584DFE"/>
    <w:rsid w:val="00586120"/>
    <w:rsid w:val="00586F1D"/>
    <w:rsid w:val="005925B6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B2098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62D"/>
    <w:rsid w:val="005C1AD9"/>
    <w:rsid w:val="005C213D"/>
    <w:rsid w:val="005C222C"/>
    <w:rsid w:val="005C293B"/>
    <w:rsid w:val="005C2C6D"/>
    <w:rsid w:val="005C467A"/>
    <w:rsid w:val="005C55AD"/>
    <w:rsid w:val="005C6AB3"/>
    <w:rsid w:val="005D02B1"/>
    <w:rsid w:val="005D05A7"/>
    <w:rsid w:val="005D0C82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F07C9"/>
    <w:rsid w:val="005F0821"/>
    <w:rsid w:val="005F38AC"/>
    <w:rsid w:val="005F4458"/>
    <w:rsid w:val="005F4BB4"/>
    <w:rsid w:val="005F5B0C"/>
    <w:rsid w:val="005F66C6"/>
    <w:rsid w:val="005F70DE"/>
    <w:rsid w:val="00600302"/>
    <w:rsid w:val="006011B9"/>
    <w:rsid w:val="00601363"/>
    <w:rsid w:val="00602688"/>
    <w:rsid w:val="00603A82"/>
    <w:rsid w:val="00604B2B"/>
    <w:rsid w:val="00607053"/>
    <w:rsid w:val="0061056C"/>
    <w:rsid w:val="00611275"/>
    <w:rsid w:val="006117BA"/>
    <w:rsid w:val="00611D9A"/>
    <w:rsid w:val="006132BC"/>
    <w:rsid w:val="00616541"/>
    <w:rsid w:val="00617690"/>
    <w:rsid w:val="00617CE1"/>
    <w:rsid w:val="0062018E"/>
    <w:rsid w:val="00621703"/>
    <w:rsid w:val="00621D1D"/>
    <w:rsid w:val="0062409D"/>
    <w:rsid w:val="00624E52"/>
    <w:rsid w:val="00625177"/>
    <w:rsid w:val="0062744B"/>
    <w:rsid w:val="00627703"/>
    <w:rsid w:val="00631D2B"/>
    <w:rsid w:val="006320E3"/>
    <w:rsid w:val="0063231B"/>
    <w:rsid w:val="00632D56"/>
    <w:rsid w:val="00632FD1"/>
    <w:rsid w:val="00633FFC"/>
    <w:rsid w:val="00637537"/>
    <w:rsid w:val="006375AD"/>
    <w:rsid w:val="00640D5E"/>
    <w:rsid w:val="0064116F"/>
    <w:rsid w:val="00642297"/>
    <w:rsid w:val="0064281C"/>
    <w:rsid w:val="0064466F"/>
    <w:rsid w:val="00652BCC"/>
    <w:rsid w:val="00653567"/>
    <w:rsid w:val="00653577"/>
    <w:rsid w:val="00653E2E"/>
    <w:rsid w:val="0065527F"/>
    <w:rsid w:val="006569A4"/>
    <w:rsid w:val="00656A03"/>
    <w:rsid w:val="00656B29"/>
    <w:rsid w:val="00656E1D"/>
    <w:rsid w:val="00657D03"/>
    <w:rsid w:val="0066016B"/>
    <w:rsid w:val="00660F39"/>
    <w:rsid w:val="00661C6A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67943"/>
    <w:rsid w:val="0067228D"/>
    <w:rsid w:val="006725AC"/>
    <w:rsid w:val="006733E5"/>
    <w:rsid w:val="006734DD"/>
    <w:rsid w:val="006745DC"/>
    <w:rsid w:val="006755CA"/>
    <w:rsid w:val="00677881"/>
    <w:rsid w:val="00677AA7"/>
    <w:rsid w:val="00681248"/>
    <w:rsid w:val="00682C9C"/>
    <w:rsid w:val="00683027"/>
    <w:rsid w:val="006834C9"/>
    <w:rsid w:val="00684020"/>
    <w:rsid w:val="00686035"/>
    <w:rsid w:val="00686097"/>
    <w:rsid w:val="00687325"/>
    <w:rsid w:val="0068794E"/>
    <w:rsid w:val="00690DA4"/>
    <w:rsid w:val="006911B6"/>
    <w:rsid w:val="00692502"/>
    <w:rsid w:val="00692FA3"/>
    <w:rsid w:val="00695AEE"/>
    <w:rsid w:val="00695D4C"/>
    <w:rsid w:val="006A16EC"/>
    <w:rsid w:val="006A1B1D"/>
    <w:rsid w:val="006A1D21"/>
    <w:rsid w:val="006A242C"/>
    <w:rsid w:val="006A34F6"/>
    <w:rsid w:val="006A418A"/>
    <w:rsid w:val="006A5322"/>
    <w:rsid w:val="006A6436"/>
    <w:rsid w:val="006A6F59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0BC4"/>
    <w:rsid w:val="006C12C0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A79"/>
    <w:rsid w:val="006D5D35"/>
    <w:rsid w:val="006D656E"/>
    <w:rsid w:val="006E1434"/>
    <w:rsid w:val="006E165A"/>
    <w:rsid w:val="006E19C5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5295"/>
    <w:rsid w:val="006F55A8"/>
    <w:rsid w:val="007004DD"/>
    <w:rsid w:val="00701353"/>
    <w:rsid w:val="00704DFA"/>
    <w:rsid w:val="00704F51"/>
    <w:rsid w:val="007056CA"/>
    <w:rsid w:val="00705C71"/>
    <w:rsid w:val="00706D0B"/>
    <w:rsid w:val="00706DC1"/>
    <w:rsid w:val="007074B0"/>
    <w:rsid w:val="00710640"/>
    <w:rsid w:val="00711FB8"/>
    <w:rsid w:val="00713762"/>
    <w:rsid w:val="0071383B"/>
    <w:rsid w:val="007139F0"/>
    <w:rsid w:val="00714A24"/>
    <w:rsid w:val="00717EF3"/>
    <w:rsid w:val="0072001B"/>
    <w:rsid w:val="00720D11"/>
    <w:rsid w:val="00721C78"/>
    <w:rsid w:val="0072209F"/>
    <w:rsid w:val="00722F8C"/>
    <w:rsid w:val="00724E4F"/>
    <w:rsid w:val="007263BE"/>
    <w:rsid w:val="00730BBC"/>
    <w:rsid w:val="00732F2F"/>
    <w:rsid w:val="0073344E"/>
    <w:rsid w:val="00734453"/>
    <w:rsid w:val="0073533F"/>
    <w:rsid w:val="00735E26"/>
    <w:rsid w:val="0074159E"/>
    <w:rsid w:val="00743160"/>
    <w:rsid w:val="007438CD"/>
    <w:rsid w:val="00744113"/>
    <w:rsid w:val="00744A19"/>
    <w:rsid w:val="00745EB8"/>
    <w:rsid w:val="00745F33"/>
    <w:rsid w:val="00746706"/>
    <w:rsid w:val="00750A2C"/>
    <w:rsid w:val="00751C72"/>
    <w:rsid w:val="007527B6"/>
    <w:rsid w:val="0075489D"/>
    <w:rsid w:val="00756671"/>
    <w:rsid w:val="00756A9E"/>
    <w:rsid w:val="007601CB"/>
    <w:rsid w:val="00760442"/>
    <w:rsid w:val="007606D5"/>
    <w:rsid w:val="0076152D"/>
    <w:rsid w:val="00761B44"/>
    <w:rsid w:val="00762466"/>
    <w:rsid w:val="00763EF8"/>
    <w:rsid w:val="00763F89"/>
    <w:rsid w:val="00764021"/>
    <w:rsid w:val="00764B70"/>
    <w:rsid w:val="00767812"/>
    <w:rsid w:val="00770B07"/>
    <w:rsid w:val="00773D6D"/>
    <w:rsid w:val="00773E5F"/>
    <w:rsid w:val="00774349"/>
    <w:rsid w:val="00774478"/>
    <w:rsid w:val="0077658B"/>
    <w:rsid w:val="00776632"/>
    <w:rsid w:val="00777A28"/>
    <w:rsid w:val="00780D21"/>
    <w:rsid w:val="0078151E"/>
    <w:rsid w:val="00787EDA"/>
    <w:rsid w:val="007904F8"/>
    <w:rsid w:val="00791090"/>
    <w:rsid w:val="007911F4"/>
    <w:rsid w:val="00792DF4"/>
    <w:rsid w:val="007959FA"/>
    <w:rsid w:val="00795E3D"/>
    <w:rsid w:val="007A0971"/>
    <w:rsid w:val="007A3858"/>
    <w:rsid w:val="007A472E"/>
    <w:rsid w:val="007A4E3D"/>
    <w:rsid w:val="007A4EE3"/>
    <w:rsid w:val="007A58C4"/>
    <w:rsid w:val="007A5DD3"/>
    <w:rsid w:val="007B011A"/>
    <w:rsid w:val="007B4051"/>
    <w:rsid w:val="007B417A"/>
    <w:rsid w:val="007B4261"/>
    <w:rsid w:val="007C1486"/>
    <w:rsid w:val="007C4125"/>
    <w:rsid w:val="007C68E9"/>
    <w:rsid w:val="007C7CEB"/>
    <w:rsid w:val="007D012E"/>
    <w:rsid w:val="007D3B97"/>
    <w:rsid w:val="007D3D70"/>
    <w:rsid w:val="007D3D74"/>
    <w:rsid w:val="007D6679"/>
    <w:rsid w:val="007D7354"/>
    <w:rsid w:val="007D7630"/>
    <w:rsid w:val="007E095C"/>
    <w:rsid w:val="007E2E28"/>
    <w:rsid w:val="007E349E"/>
    <w:rsid w:val="007E3EE3"/>
    <w:rsid w:val="007E4555"/>
    <w:rsid w:val="007E5493"/>
    <w:rsid w:val="007E649A"/>
    <w:rsid w:val="007E7F66"/>
    <w:rsid w:val="007F2A2E"/>
    <w:rsid w:val="007F2E00"/>
    <w:rsid w:val="007F2FBC"/>
    <w:rsid w:val="007F339E"/>
    <w:rsid w:val="007F3B6B"/>
    <w:rsid w:val="007F425D"/>
    <w:rsid w:val="007F467F"/>
    <w:rsid w:val="007F509B"/>
    <w:rsid w:val="007F53C1"/>
    <w:rsid w:val="007F6A5E"/>
    <w:rsid w:val="007F785A"/>
    <w:rsid w:val="007F78BD"/>
    <w:rsid w:val="00801B40"/>
    <w:rsid w:val="00802DC3"/>
    <w:rsid w:val="00804493"/>
    <w:rsid w:val="00805250"/>
    <w:rsid w:val="00806443"/>
    <w:rsid w:val="0080781D"/>
    <w:rsid w:val="00811B18"/>
    <w:rsid w:val="0081213E"/>
    <w:rsid w:val="00812543"/>
    <w:rsid w:val="00813728"/>
    <w:rsid w:val="00813E26"/>
    <w:rsid w:val="00813E75"/>
    <w:rsid w:val="008141B1"/>
    <w:rsid w:val="008160DB"/>
    <w:rsid w:val="008165BD"/>
    <w:rsid w:val="0081747E"/>
    <w:rsid w:val="00817897"/>
    <w:rsid w:val="00817D5D"/>
    <w:rsid w:val="00821DFA"/>
    <w:rsid w:val="00823918"/>
    <w:rsid w:val="00831E59"/>
    <w:rsid w:val="00832D3B"/>
    <w:rsid w:val="00832E1A"/>
    <w:rsid w:val="0083558C"/>
    <w:rsid w:val="00835A44"/>
    <w:rsid w:val="00836D56"/>
    <w:rsid w:val="00837007"/>
    <w:rsid w:val="00837A93"/>
    <w:rsid w:val="00841CFE"/>
    <w:rsid w:val="008420A9"/>
    <w:rsid w:val="00842F07"/>
    <w:rsid w:val="00842F2D"/>
    <w:rsid w:val="008431FE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649"/>
    <w:rsid w:val="00856A18"/>
    <w:rsid w:val="00857D71"/>
    <w:rsid w:val="00857D9F"/>
    <w:rsid w:val="00860C5D"/>
    <w:rsid w:val="008620C8"/>
    <w:rsid w:val="008655BC"/>
    <w:rsid w:val="0086788A"/>
    <w:rsid w:val="00870A79"/>
    <w:rsid w:val="00871008"/>
    <w:rsid w:val="00871350"/>
    <w:rsid w:val="0087135A"/>
    <w:rsid w:val="00871576"/>
    <w:rsid w:val="00871880"/>
    <w:rsid w:val="00875C51"/>
    <w:rsid w:val="00875DBA"/>
    <w:rsid w:val="008772FF"/>
    <w:rsid w:val="00877DDD"/>
    <w:rsid w:val="00880A7E"/>
    <w:rsid w:val="00880DE7"/>
    <w:rsid w:val="00885623"/>
    <w:rsid w:val="00890649"/>
    <w:rsid w:val="00890A7E"/>
    <w:rsid w:val="00890CF8"/>
    <w:rsid w:val="00891B93"/>
    <w:rsid w:val="008921B3"/>
    <w:rsid w:val="00892A56"/>
    <w:rsid w:val="008958AB"/>
    <w:rsid w:val="00895F77"/>
    <w:rsid w:val="008969FE"/>
    <w:rsid w:val="008A0A8D"/>
    <w:rsid w:val="008A0D60"/>
    <w:rsid w:val="008A0FDE"/>
    <w:rsid w:val="008A1C02"/>
    <w:rsid w:val="008A30AA"/>
    <w:rsid w:val="008A3710"/>
    <w:rsid w:val="008A3721"/>
    <w:rsid w:val="008A474B"/>
    <w:rsid w:val="008A6330"/>
    <w:rsid w:val="008B02A6"/>
    <w:rsid w:val="008B0875"/>
    <w:rsid w:val="008B0E13"/>
    <w:rsid w:val="008B125A"/>
    <w:rsid w:val="008B1C94"/>
    <w:rsid w:val="008B2E09"/>
    <w:rsid w:val="008B4D82"/>
    <w:rsid w:val="008B68F2"/>
    <w:rsid w:val="008B693A"/>
    <w:rsid w:val="008B709E"/>
    <w:rsid w:val="008C0764"/>
    <w:rsid w:val="008C1101"/>
    <w:rsid w:val="008C3A34"/>
    <w:rsid w:val="008C3AD6"/>
    <w:rsid w:val="008C3BF7"/>
    <w:rsid w:val="008C3D67"/>
    <w:rsid w:val="008C42C9"/>
    <w:rsid w:val="008C4550"/>
    <w:rsid w:val="008C615D"/>
    <w:rsid w:val="008C71D0"/>
    <w:rsid w:val="008D08B1"/>
    <w:rsid w:val="008D11BF"/>
    <w:rsid w:val="008D159A"/>
    <w:rsid w:val="008D3666"/>
    <w:rsid w:val="008D5621"/>
    <w:rsid w:val="008D58DC"/>
    <w:rsid w:val="008D7ED1"/>
    <w:rsid w:val="008E0174"/>
    <w:rsid w:val="008E2500"/>
    <w:rsid w:val="008E3C93"/>
    <w:rsid w:val="008E4699"/>
    <w:rsid w:val="008E5479"/>
    <w:rsid w:val="008E6235"/>
    <w:rsid w:val="008E6C73"/>
    <w:rsid w:val="008E7FA2"/>
    <w:rsid w:val="008F4797"/>
    <w:rsid w:val="008F47F0"/>
    <w:rsid w:val="008F4BB2"/>
    <w:rsid w:val="008F4F83"/>
    <w:rsid w:val="008F52EB"/>
    <w:rsid w:val="008F55AE"/>
    <w:rsid w:val="008F78D1"/>
    <w:rsid w:val="008F7EC5"/>
    <w:rsid w:val="009007C7"/>
    <w:rsid w:val="00902232"/>
    <w:rsid w:val="00902439"/>
    <w:rsid w:val="00902CFB"/>
    <w:rsid w:val="00903AE1"/>
    <w:rsid w:val="00903BD0"/>
    <w:rsid w:val="00904CE5"/>
    <w:rsid w:val="00907850"/>
    <w:rsid w:val="00907CF5"/>
    <w:rsid w:val="00907D5D"/>
    <w:rsid w:val="0091116B"/>
    <w:rsid w:val="00911826"/>
    <w:rsid w:val="00914963"/>
    <w:rsid w:val="009167BB"/>
    <w:rsid w:val="00916A5B"/>
    <w:rsid w:val="00916F5F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E21"/>
    <w:rsid w:val="00941D8A"/>
    <w:rsid w:val="0094334B"/>
    <w:rsid w:val="00943BAB"/>
    <w:rsid w:val="009443D4"/>
    <w:rsid w:val="00944567"/>
    <w:rsid w:val="00947EF9"/>
    <w:rsid w:val="00951578"/>
    <w:rsid w:val="00951D57"/>
    <w:rsid w:val="0095389D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6896"/>
    <w:rsid w:val="00980563"/>
    <w:rsid w:val="00981C3D"/>
    <w:rsid w:val="009838A0"/>
    <w:rsid w:val="00985167"/>
    <w:rsid w:val="009856B6"/>
    <w:rsid w:val="00985BB6"/>
    <w:rsid w:val="00990139"/>
    <w:rsid w:val="0099092B"/>
    <w:rsid w:val="009923DD"/>
    <w:rsid w:val="009924FF"/>
    <w:rsid w:val="00993384"/>
    <w:rsid w:val="00994CDC"/>
    <w:rsid w:val="00995A0F"/>
    <w:rsid w:val="00996111"/>
    <w:rsid w:val="009964BF"/>
    <w:rsid w:val="00997789"/>
    <w:rsid w:val="00997EA0"/>
    <w:rsid w:val="009A0446"/>
    <w:rsid w:val="009A0F8A"/>
    <w:rsid w:val="009A34B3"/>
    <w:rsid w:val="009A4B41"/>
    <w:rsid w:val="009A5627"/>
    <w:rsid w:val="009A5B9D"/>
    <w:rsid w:val="009A5DDF"/>
    <w:rsid w:val="009A618B"/>
    <w:rsid w:val="009A6D52"/>
    <w:rsid w:val="009A7EC8"/>
    <w:rsid w:val="009B0C5A"/>
    <w:rsid w:val="009B13EF"/>
    <w:rsid w:val="009B2A99"/>
    <w:rsid w:val="009B4A29"/>
    <w:rsid w:val="009B5852"/>
    <w:rsid w:val="009B67B4"/>
    <w:rsid w:val="009B691D"/>
    <w:rsid w:val="009B7F5D"/>
    <w:rsid w:val="009C0A85"/>
    <w:rsid w:val="009C1261"/>
    <w:rsid w:val="009C12CC"/>
    <w:rsid w:val="009C1690"/>
    <w:rsid w:val="009C1762"/>
    <w:rsid w:val="009C1B22"/>
    <w:rsid w:val="009C201C"/>
    <w:rsid w:val="009C33C8"/>
    <w:rsid w:val="009C3BFC"/>
    <w:rsid w:val="009C452B"/>
    <w:rsid w:val="009D0B29"/>
    <w:rsid w:val="009D0CE5"/>
    <w:rsid w:val="009D2616"/>
    <w:rsid w:val="009D44DC"/>
    <w:rsid w:val="009D47E5"/>
    <w:rsid w:val="009D4AB1"/>
    <w:rsid w:val="009D5F40"/>
    <w:rsid w:val="009D686E"/>
    <w:rsid w:val="009D7142"/>
    <w:rsid w:val="009D73F8"/>
    <w:rsid w:val="009E037D"/>
    <w:rsid w:val="009E0FBA"/>
    <w:rsid w:val="009E198F"/>
    <w:rsid w:val="009E1D47"/>
    <w:rsid w:val="009E305A"/>
    <w:rsid w:val="009E6B99"/>
    <w:rsid w:val="009E6EEE"/>
    <w:rsid w:val="009E7597"/>
    <w:rsid w:val="009E7E13"/>
    <w:rsid w:val="009F0256"/>
    <w:rsid w:val="009F0A78"/>
    <w:rsid w:val="009F2552"/>
    <w:rsid w:val="009F29ED"/>
    <w:rsid w:val="009F2A67"/>
    <w:rsid w:val="009F3066"/>
    <w:rsid w:val="009F70F9"/>
    <w:rsid w:val="009F782A"/>
    <w:rsid w:val="00A00439"/>
    <w:rsid w:val="00A00658"/>
    <w:rsid w:val="00A008C0"/>
    <w:rsid w:val="00A027C4"/>
    <w:rsid w:val="00A02DA8"/>
    <w:rsid w:val="00A03E4D"/>
    <w:rsid w:val="00A05617"/>
    <w:rsid w:val="00A06328"/>
    <w:rsid w:val="00A06A92"/>
    <w:rsid w:val="00A1098B"/>
    <w:rsid w:val="00A109FE"/>
    <w:rsid w:val="00A117DE"/>
    <w:rsid w:val="00A11D60"/>
    <w:rsid w:val="00A131CE"/>
    <w:rsid w:val="00A137DC"/>
    <w:rsid w:val="00A13B1B"/>
    <w:rsid w:val="00A13E6A"/>
    <w:rsid w:val="00A17C73"/>
    <w:rsid w:val="00A17F2D"/>
    <w:rsid w:val="00A26163"/>
    <w:rsid w:val="00A26303"/>
    <w:rsid w:val="00A26CCD"/>
    <w:rsid w:val="00A308FD"/>
    <w:rsid w:val="00A363A1"/>
    <w:rsid w:val="00A36845"/>
    <w:rsid w:val="00A369CF"/>
    <w:rsid w:val="00A37037"/>
    <w:rsid w:val="00A4198E"/>
    <w:rsid w:val="00A4283B"/>
    <w:rsid w:val="00A42937"/>
    <w:rsid w:val="00A436D7"/>
    <w:rsid w:val="00A4408B"/>
    <w:rsid w:val="00A46A03"/>
    <w:rsid w:val="00A47980"/>
    <w:rsid w:val="00A50196"/>
    <w:rsid w:val="00A504F9"/>
    <w:rsid w:val="00A516F0"/>
    <w:rsid w:val="00A523CD"/>
    <w:rsid w:val="00A52955"/>
    <w:rsid w:val="00A52A3D"/>
    <w:rsid w:val="00A52A4E"/>
    <w:rsid w:val="00A5371D"/>
    <w:rsid w:val="00A577B8"/>
    <w:rsid w:val="00A60F02"/>
    <w:rsid w:val="00A610A8"/>
    <w:rsid w:val="00A618F7"/>
    <w:rsid w:val="00A61D8D"/>
    <w:rsid w:val="00A623AE"/>
    <w:rsid w:val="00A637DD"/>
    <w:rsid w:val="00A63AAC"/>
    <w:rsid w:val="00A657F5"/>
    <w:rsid w:val="00A67C1D"/>
    <w:rsid w:val="00A67D16"/>
    <w:rsid w:val="00A67FE5"/>
    <w:rsid w:val="00A73ED7"/>
    <w:rsid w:val="00A740E9"/>
    <w:rsid w:val="00A74EA5"/>
    <w:rsid w:val="00A75B29"/>
    <w:rsid w:val="00A766E2"/>
    <w:rsid w:val="00A76BEF"/>
    <w:rsid w:val="00A8226D"/>
    <w:rsid w:val="00A82C8F"/>
    <w:rsid w:val="00A83265"/>
    <w:rsid w:val="00A84589"/>
    <w:rsid w:val="00A84909"/>
    <w:rsid w:val="00A85BF9"/>
    <w:rsid w:val="00A85DB4"/>
    <w:rsid w:val="00A87E7F"/>
    <w:rsid w:val="00A90A68"/>
    <w:rsid w:val="00A9144F"/>
    <w:rsid w:val="00A91636"/>
    <w:rsid w:val="00A91AD7"/>
    <w:rsid w:val="00A92232"/>
    <w:rsid w:val="00A92A88"/>
    <w:rsid w:val="00A93AF0"/>
    <w:rsid w:val="00A94C0A"/>
    <w:rsid w:val="00A95BC1"/>
    <w:rsid w:val="00A960F0"/>
    <w:rsid w:val="00AA021E"/>
    <w:rsid w:val="00AA103B"/>
    <w:rsid w:val="00AA15AD"/>
    <w:rsid w:val="00AA2201"/>
    <w:rsid w:val="00AA25B6"/>
    <w:rsid w:val="00AA2AFA"/>
    <w:rsid w:val="00AA599A"/>
    <w:rsid w:val="00AA5B31"/>
    <w:rsid w:val="00AA5BCC"/>
    <w:rsid w:val="00AA5F65"/>
    <w:rsid w:val="00AA72BE"/>
    <w:rsid w:val="00AB06B6"/>
    <w:rsid w:val="00AB1EAB"/>
    <w:rsid w:val="00AB33B4"/>
    <w:rsid w:val="00AB4AC7"/>
    <w:rsid w:val="00AC0800"/>
    <w:rsid w:val="00AC38FF"/>
    <w:rsid w:val="00AC519E"/>
    <w:rsid w:val="00AC6C28"/>
    <w:rsid w:val="00AC7850"/>
    <w:rsid w:val="00AD14D5"/>
    <w:rsid w:val="00AD22D0"/>
    <w:rsid w:val="00AD367B"/>
    <w:rsid w:val="00AD460C"/>
    <w:rsid w:val="00AD5E84"/>
    <w:rsid w:val="00AD5EC5"/>
    <w:rsid w:val="00AD7929"/>
    <w:rsid w:val="00AD7BEF"/>
    <w:rsid w:val="00AE0A5A"/>
    <w:rsid w:val="00AE1DBC"/>
    <w:rsid w:val="00AE2ACC"/>
    <w:rsid w:val="00AE35A7"/>
    <w:rsid w:val="00AE3B67"/>
    <w:rsid w:val="00AE53E1"/>
    <w:rsid w:val="00AE616B"/>
    <w:rsid w:val="00AE6DD3"/>
    <w:rsid w:val="00AF0D13"/>
    <w:rsid w:val="00AF11F7"/>
    <w:rsid w:val="00AF2445"/>
    <w:rsid w:val="00AF378F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1678"/>
    <w:rsid w:val="00B122B3"/>
    <w:rsid w:val="00B133AD"/>
    <w:rsid w:val="00B1392A"/>
    <w:rsid w:val="00B13BD2"/>
    <w:rsid w:val="00B14C81"/>
    <w:rsid w:val="00B15054"/>
    <w:rsid w:val="00B15CB9"/>
    <w:rsid w:val="00B1600E"/>
    <w:rsid w:val="00B16AC8"/>
    <w:rsid w:val="00B20FB4"/>
    <w:rsid w:val="00B221C3"/>
    <w:rsid w:val="00B22380"/>
    <w:rsid w:val="00B2278A"/>
    <w:rsid w:val="00B22830"/>
    <w:rsid w:val="00B24088"/>
    <w:rsid w:val="00B25342"/>
    <w:rsid w:val="00B2666A"/>
    <w:rsid w:val="00B2740C"/>
    <w:rsid w:val="00B27BDF"/>
    <w:rsid w:val="00B3080E"/>
    <w:rsid w:val="00B34662"/>
    <w:rsid w:val="00B35041"/>
    <w:rsid w:val="00B365D5"/>
    <w:rsid w:val="00B36EC2"/>
    <w:rsid w:val="00B36F35"/>
    <w:rsid w:val="00B404F1"/>
    <w:rsid w:val="00B41529"/>
    <w:rsid w:val="00B41F48"/>
    <w:rsid w:val="00B41FFB"/>
    <w:rsid w:val="00B44718"/>
    <w:rsid w:val="00B4496C"/>
    <w:rsid w:val="00B44BC0"/>
    <w:rsid w:val="00B46090"/>
    <w:rsid w:val="00B46FBD"/>
    <w:rsid w:val="00B501AF"/>
    <w:rsid w:val="00B51262"/>
    <w:rsid w:val="00B51282"/>
    <w:rsid w:val="00B52302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B78"/>
    <w:rsid w:val="00B71DBA"/>
    <w:rsid w:val="00B736D6"/>
    <w:rsid w:val="00B73C38"/>
    <w:rsid w:val="00B74402"/>
    <w:rsid w:val="00B80737"/>
    <w:rsid w:val="00B8289E"/>
    <w:rsid w:val="00B8375C"/>
    <w:rsid w:val="00B839BF"/>
    <w:rsid w:val="00B84032"/>
    <w:rsid w:val="00B84334"/>
    <w:rsid w:val="00B85DA2"/>
    <w:rsid w:val="00B87D1D"/>
    <w:rsid w:val="00B93165"/>
    <w:rsid w:val="00B949BA"/>
    <w:rsid w:val="00B94D20"/>
    <w:rsid w:val="00B96A34"/>
    <w:rsid w:val="00B96BFB"/>
    <w:rsid w:val="00B97268"/>
    <w:rsid w:val="00B974F7"/>
    <w:rsid w:val="00BA1251"/>
    <w:rsid w:val="00BA33EA"/>
    <w:rsid w:val="00BA36B7"/>
    <w:rsid w:val="00BB14D8"/>
    <w:rsid w:val="00BB16B0"/>
    <w:rsid w:val="00BB2E34"/>
    <w:rsid w:val="00BB4632"/>
    <w:rsid w:val="00BB71A5"/>
    <w:rsid w:val="00BB75DD"/>
    <w:rsid w:val="00BB7AC3"/>
    <w:rsid w:val="00BC058F"/>
    <w:rsid w:val="00BC0A45"/>
    <w:rsid w:val="00BC115A"/>
    <w:rsid w:val="00BC2AB6"/>
    <w:rsid w:val="00BC3D2C"/>
    <w:rsid w:val="00BC6274"/>
    <w:rsid w:val="00BD0E05"/>
    <w:rsid w:val="00BD1CE9"/>
    <w:rsid w:val="00BD208E"/>
    <w:rsid w:val="00BD275C"/>
    <w:rsid w:val="00BD28CA"/>
    <w:rsid w:val="00BD3A7C"/>
    <w:rsid w:val="00BD3B46"/>
    <w:rsid w:val="00BD49EB"/>
    <w:rsid w:val="00BD565A"/>
    <w:rsid w:val="00BD5C6D"/>
    <w:rsid w:val="00BD6258"/>
    <w:rsid w:val="00BD7190"/>
    <w:rsid w:val="00BD79DD"/>
    <w:rsid w:val="00BE346A"/>
    <w:rsid w:val="00BE3BA5"/>
    <w:rsid w:val="00BE3CB5"/>
    <w:rsid w:val="00BE78CA"/>
    <w:rsid w:val="00BE7BFE"/>
    <w:rsid w:val="00BE7E43"/>
    <w:rsid w:val="00BF1C46"/>
    <w:rsid w:val="00BF2845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A00"/>
    <w:rsid w:val="00C07D9F"/>
    <w:rsid w:val="00C07EAA"/>
    <w:rsid w:val="00C10FCA"/>
    <w:rsid w:val="00C11A36"/>
    <w:rsid w:val="00C11B13"/>
    <w:rsid w:val="00C125D4"/>
    <w:rsid w:val="00C1383D"/>
    <w:rsid w:val="00C139CE"/>
    <w:rsid w:val="00C16186"/>
    <w:rsid w:val="00C1797A"/>
    <w:rsid w:val="00C240A5"/>
    <w:rsid w:val="00C248B4"/>
    <w:rsid w:val="00C251CC"/>
    <w:rsid w:val="00C25CA5"/>
    <w:rsid w:val="00C26781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FB"/>
    <w:rsid w:val="00C40B95"/>
    <w:rsid w:val="00C4120D"/>
    <w:rsid w:val="00C41766"/>
    <w:rsid w:val="00C42E5A"/>
    <w:rsid w:val="00C43285"/>
    <w:rsid w:val="00C43633"/>
    <w:rsid w:val="00C43A7B"/>
    <w:rsid w:val="00C46059"/>
    <w:rsid w:val="00C475EF"/>
    <w:rsid w:val="00C5038C"/>
    <w:rsid w:val="00C50F0F"/>
    <w:rsid w:val="00C5244D"/>
    <w:rsid w:val="00C53235"/>
    <w:rsid w:val="00C534CC"/>
    <w:rsid w:val="00C54797"/>
    <w:rsid w:val="00C55073"/>
    <w:rsid w:val="00C56592"/>
    <w:rsid w:val="00C56635"/>
    <w:rsid w:val="00C57F93"/>
    <w:rsid w:val="00C61CBC"/>
    <w:rsid w:val="00C628E6"/>
    <w:rsid w:val="00C64660"/>
    <w:rsid w:val="00C64CBE"/>
    <w:rsid w:val="00C65A9E"/>
    <w:rsid w:val="00C66688"/>
    <w:rsid w:val="00C673C5"/>
    <w:rsid w:val="00C70049"/>
    <w:rsid w:val="00C703B4"/>
    <w:rsid w:val="00C70DC4"/>
    <w:rsid w:val="00C7159C"/>
    <w:rsid w:val="00C71DF3"/>
    <w:rsid w:val="00C75956"/>
    <w:rsid w:val="00C76158"/>
    <w:rsid w:val="00C807DC"/>
    <w:rsid w:val="00C80945"/>
    <w:rsid w:val="00C80E48"/>
    <w:rsid w:val="00C815FA"/>
    <w:rsid w:val="00C82040"/>
    <w:rsid w:val="00C82C35"/>
    <w:rsid w:val="00C863C6"/>
    <w:rsid w:val="00C87C5A"/>
    <w:rsid w:val="00C87C8F"/>
    <w:rsid w:val="00C87CB6"/>
    <w:rsid w:val="00C90B64"/>
    <w:rsid w:val="00C9178D"/>
    <w:rsid w:val="00C91F77"/>
    <w:rsid w:val="00C9359E"/>
    <w:rsid w:val="00C94268"/>
    <w:rsid w:val="00C94640"/>
    <w:rsid w:val="00C949F3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39F1"/>
    <w:rsid w:val="00CB51EF"/>
    <w:rsid w:val="00CB5415"/>
    <w:rsid w:val="00CB708D"/>
    <w:rsid w:val="00CB7A22"/>
    <w:rsid w:val="00CB7F5C"/>
    <w:rsid w:val="00CC1DB0"/>
    <w:rsid w:val="00CC2A46"/>
    <w:rsid w:val="00CC6025"/>
    <w:rsid w:val="00CC60A4"/>
    <w:rsid w:val="00CC7866"/>
    <w:rsid w:val="00CC79FA"/>
    <w:rsid w:val="00CD1287"/>
    <w:rsid w:val="00CD27B0"/>
    <w:rsid w:val="00CD588F"/>
    <w:rsid w:val="00CD63D0"/>
    <w:rsid w:val="00CD7B72"/>
    <w:rsid w:val="00CE3F87"/>
    <w:rsid w:val="00CE61C8"/>
    <w:rsid w:val="00CE660F"/>
    <w:rsid w:val="00CE6EBE"/>
    <w:rsid w:val="00CE7896"/>
    <w:rsid w:val="00CF12FB"/>
    <w:rsid w:val="00CF1F09"/>
    <w:rsid w:val="00CF3686"/>
    <w:rsid w:val="00CF4630"/>
    <w:rsid w:val="00CF4C9C"/>
    <w:rsid w:val="00CF75FC"/>
    <w:rsid w:val="00CF7FCD"/>
    <w:rsid w:val="00D01C1A"/>
    <w:rsid w:val="00D02887"/>
    <w:rsid w:val="00D02F9D"/>
    <w:rsid w:val="00D03213"/>
    <w:rsid w:val="00D03736"/>
    <w:rsid w:val="00D039AA"/>
    <w:rsid w:val="00D045F1"/>
    <w:rsid w:val="00D0525D"/>
    <w:rsid w:val="00D0528E"/>
    <w:rsid w:val="00D059A3"/>
    <w:rsid w:val="00D05A57"/>
    <w:rsid w:val="00D063B1"/>
    <w:rsid w:val="00D06D01"/>
    <w:rsid w:val="00D1063B"/>
    <w:rsid w:val="00D10C77"/>
    <w:rsid w:val="00D1371B"/>
    <w:rsid w:val="00D1422C"/>
    <w:rsid w:val="00D14B26"/>
    <w:rsid w:val="00D14E65"/>
    <w:rsid w:val="00D15CE3"/>
    <w:rsid w:val="00D16D69"/>
    <w:rsid w:val="00D17898"/>
    <w:rsid w:val="00D210FF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144E"/>
    <w:rsid w:val="00D31576"/>
    <w:rsid w:val="00D42474"/>
    <w:rsid w:val="00D42FCB"/>
    <w:rsid w:val="00D4307E"/>
    <w:rsid w:val="00D43A4D"/>
    <w:rsid w:val="00D44731"/>
    <w:rsid w:val="00D453A6"/>
    <w:rsid w:val="00D46FE3"/>
    <w:rsid w:val="00D501A9"/>
    <w:rsid w:val="00D5077B"/>
    <w:rsid w:val="00D50C1D"/>
    <w:rsid w:val="00D51D4D"/>
    <w:rsid w:val="00D52D5F"/>
    <w:rsid w:val="00D53616"/>
    <w:rsid w:val="00D53D9E"/>
    <w:rsid w:val="00D53FDC"/>
    <w:rsid w:val="00D54063"/>
    <w:rsid w:val="00D5409B"/>
    <w:rsid w:val="00D5444B"/>
    <w:rsid w:val="00D5447D"/>
    <w:rsid w:val="00D5455B"/>
    <w:rsid w:val="00D56AD7"/>
    <w:rsid w:val="00D60804"/>
    <w:rsid w:val="00D61B1F"/>
    <w:rsid w:val="00D61DA1"/>
    <w:rsid w:val="00D6250B"/>
    <w:rsid w:val="00D62545"/>
    <w:rsid w:val="00D62D50"/>
    <w:rsid w:val="00D63258"/>
    <w:rsid w:val="00D63520"/>
    <w:rsid w:val="00D64AE2"/>
    <w:rsid w:val="00D65400"/>
    <w:rsid w:val="00D658F4"/>
    <w:rsid w:val="00D65A0D"/>
    <w:rsid w:val="00D67296"/>
    <w:rsid w:val="00D67DB2"/>
    <w:rsid w:val="00D70BF5"/>
    <w:rsid w:val="00D71674"/>
    <w:rsid w:val="00D71B94"/>
    <w:rsid w:val="00D72647"/>
    <w:rsid w:val="00D72A2E"/>
    <w:rsid w:val="00D73090"/>
    <w:rsid w:val="00D73D97"/>
    <w:rsid w:val="00D75768"/>
    <w:rsid w:val="00D8131E"/>
    <w:rsid w:val="00D813BF"/>
    <w:rsid w:val="00D826BE"/>
    <w:rsid w:val="00D840D3"/>
    <w:rsid w:val="00D845F1"/>
    <w:rsid w:val="00D84EFC"/>
    <w:rsid w:val="00D8528A"/>
    <w:rsid w:val="00D85690"/>
    <w:rsid w:val="00D9157E"/>
    <w:rsid w:val="00D92B12"/>
    <w:rsid w:val="00D92B56"/>
    <w:rsid w:val="00D92EC0"/>
    <w:rsid w:val="00D9435A"/>
    <w:rsid w:val="00D95854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1F9F"/>
    <w:rsid w:val="00DB5F19"/>
    <w:rsid w:val="00DB688C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E99"/>
    <w:rsid w:val="00DE401F"/>
    <w:rsid w:val="00DE5297"/>
    <w:rsid w:val="00DE5687"/>
    <w:rsid w:val="00DE79E6"/>
    <w:rsid w:val="00DF073E"/>
    <w:rsid w:val="00DF0B5E"/>
    <w:rsid w:val="00DF10CA"/>
    <w:rsid w:val="00DF1A9C"/>
    <w:rsid w:val="00DF2BEF"/>
    <w:rsid w:val="00DF4342"/>
    <w:rsid w:val="00DF4C11"/>
    <w:rsid w:val="00DF508F"/>
    <w:rsid w:val="00DF51B1"/>
    <w:rsid w:val="00DF525D"/>
    <w:rsid w:val="00DF52BD"/>
    <w:rsid w:val="00DF59D8"/>
    <w:rsid w:val="00E00B06"/>
    <w:rsid w:val="00E00DC3"/>
    <w:rsid w:val="00E0404F"/>
    <w:rsid w:val="00E049BA"/>
    <w:rsid w:val="00E106C1"/>
    <w:rsid w:val="00E10E68"/>
    <w:rsid w:val="00E11B9F"/>
    <w:rsid w:val="00E128C5"/>
    <w:rsid w:val="00E147E8"/>
    <w:rsid w:val="00E2007B"/>
    <w:rsid w:val="00E218C0"/>
    <w:rsid w:val="00E22C43"/>
    <w:rsid w:val="00E24A70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5BAE"/>
    <w:rsid w:val="00E3794C"/>
    <w:rsid w:val="00E40FC0"/>
    <w:rsid w:val="00E41F15"/>
    <w:rsid w:val="00E4203B"/>
    <w:rsid w:val="00E459FB"/>
    <w:rsid w:val="00E46461"/>
    <w:rsid w:val="00E46493"/>
    <w:rsid w:val="00E46CBE"/>
    <w:rsid w:val="00E476C6"/>
    <w:rsid w:val="00E47848"/>
    <w:rsid w:val="00E560A8"/>
    <w:rsid w:val="00E56F98"/>
    <w:rsid w:val="00E577FC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7B49"/>
    <w:rsid w:val="00E71A0C"/>
    <w:rsid w:val="00E72794"/>
    <w:rsid w:val="00E739A4"/>
    <w:rsid w:val="00E74344"/>
    <w:rsid w:val="00E74604"/>
    <w:rsid w:val="00E75F48"/>
    <w:rsid w:val="00E76A0D"/>
    <w:rsid w:val="00E77107"/>
    <w:rsid w:val="00E807C1"/>
    <w:rsid w:val="00E817BF"/>
    <w:rsid w:val="00E81A89"/>
    <w:rsid w:val="00E81E73"/>
    <w:rsid w:val="00E84539"/>
    <w:rsid w:val="00E90CC9"/>
    <w:rsid w:val="00E91BB3"/>
    <w:rsid w:val="00E91F37"/>
    <w:rsid w:val="00E93BD0"/>
    <w:rsid w:val="00E93C50"/>
    <w:rsid w:val="00E947A8"/>
    <w:rsid w:val="00E94EFD"/>
    <w:rsid w:val="00E96695"/>
    <w:rsid w:val="00E97E09"/>
    <w:rsid w:val="00EA07E8"/>
    <w:rsid w:val="00EA07FD"/>
    <w:rsid w:val="00EA0DAA"/>
    <w:rsid w:val="00EA1B06"/>
    <w:rsid w:val="00EA28CB"/>
    <w:rsid w:val="00EA35B6"/>
    <w:rsid w:val="00EA4364"/>
    <w:rsid w:val="00EA490F"/>
    <w:rsid w:val="00EA6646"/>
    <w:rsid w:val="00EA685C"/>
    <w:rsid w:val="00EB20A7"/>
    <w:rsid w:val="00EB390E"/>
    <w:rsid w:val="00EB3BE0"/>
    <w:rsid w:val="00EB526D"/>
    <w:rsid w:val="00EB54A4"/>
    <w:rsid w:val="00EB5C54"/>
    <w:rsid w:val="00EB73D8"/>
    <w:rsid w:val="00EC153A"/>
    <w:rsid w:val="00EC1966"/>
    <w:rsid w:val="00EC5D21"/>
    <w:rsid w:val="00EC6749"/>
    <w:rsid w:val="00EC798B"/>
    <w:rsid w:val="00EC7EBB"/>
    <w:rsid w:val="00ED2115"/>
    <w:rsid w:val="00ED27E6"/>
    <w:rsid w:val="00ED374E"/>
    <w:rsid w:val="00ED55CC"/>
    <w:rsid w:val="00ED6418"/>
    <w:rsid w:val="00ED7290"/>
    <w:rsid w:val="00ED7331"/>
    <w:rsid w:val="00EE0099"/>
    <w:rsid w:val="00EE0176"/>
    <w:rsid w:val="00EE0EB7"/>
    <w:rsid w:val="00EE2363"/>
    <w:rsid w:val="00EE3ADF"/>
    <w:rsid w:val="00EE3B27"/>
    <w:rsid w:val="00EE4BE0"/>
    <w:rsid w:val="00EF1173"/>
    <w:rsid w:val="00EF14FB"/>
    <w:rsid w:val="00EF203E"/>
    <w:rsid w:val="00EF2486"/>
    <w:rsid w:val="00EF2D34"/>
    <w:rsid w:val="00EF4CAD"/>
    <w:rsid w:val="00EF7941"/>
    <w:rsid w:val="00F0123A"/>
    <w:rsid w:val="00F020B9"/>
    <w:rsid w:val="00F049DB"/>
    <w:rsid w:val="00F04D3D"/>
    <w:rsid w:val="00F05DC0"/>
    <w:rsid w:val="00F07693"/>
    <w:rsid w:val="00F0782B"/>
    <w:rsid w:val="00F11AE6"/>
    <w:rsid w:val="00F1341B"/>
    <w:rsid w:val="00F135A0"/>
    <w:rsid w:val="00F1379E"/>
    <w:rsid w:val="00F13AA0"/>
    <w:rsid w:val="00F141EB"/>
    <w:rsid w:val="00F14A97"/>
    <w:rsid w:val="00F17419"/>
    <w:rsid w:val="00F174DF"/>
    <w:rsid w:val="00F20572"/>
    <w:rsid w:val="00F205AD"/>
    <w:rsid w:val="00F2467E"/>
    <w:rsid w:val="00F24B13"/>
    <w:rsid w:val="00F25829"/>
    <w:rsid w:val="00F26055"/>
    <w:rsid w:val="00F274BB"/>
    <w:rsid w:val="00F27D8C"/>
    <w:rsid w:val="00F3096C"/>
    <w:rsid w:val="00F30C5B"/>
    <w:rsid w:val="00F30EF4"/>
    <w:rsid w:val="00F31D80"/>
    <w:rsid w:val="00F33099"/>
    <w:rsid w:val="00F34992"/>
    <w:rsid w:val="00F41013"/>
    <w:rsid w:val="00F42458"/>
    <w:rsid w:val="00F425F7"/>
    <w:rsid w:val="00F44082"/>
    <w:rsid w:val="00F443AB"/>
    <w:rsid w:val="00F454F5"/>
    <w:rsid w:val="00F459B3"/>
    <w:rsid w:val="00F468A3"/>
    <w:rsid w:val="00F46A3C"/>
    <w:rsid w:val="00F46C29"/>
    <w:rsid w:val="00F46D3E"/>
    <w:rsid w:val="00F470D1"/>
    <w:rsid w:val="00F47AF3"/>
    <w:rsid w:val="00F50EE8"/>
    <w:rsid w:val="00F520C5"/>
    <w:rsid w:val="00F5245C"/>
    <w:rsid w:val="00F52C74"/>
    <w:rsid w:val="00F53FC1"/>
    <w:rsid w:val="00F54051"/>
    <w:rsid w:val="00F54CC2"/>
    <w:rsid w:val="00F55D38"/>
    <w:rsid w:val="00F55DE3"/>
    <w:rsid w:val="00F56750"/>
    <w:rsid w:val="00F56A15"/>
    <w:rsid w:val="00F56E8A"/>
    <w:rsid w:val="00F57584"/>
    <w:rsid w:val="00F6143B"/>
    <w:rsid w:val="00F61E2A"/>
    <w:rsid w:val="00F61F30"/>
    <w:rsid w:val="00F62D82"/>
    <w:rsid w:val="00F62DE7"/>
    <w:rsid w:val="00F6388F"/>
    <w:rsid w:val="00F652E2"/>
    <w:rsid w:val="00F65AB4"/>
    <w:rsid w:val="00F65EA7"/>
    <w:rsid w:val="00F67818"/>
    <w:rsid w:val="00F67834"/>
    <w:rsid w:val="00F67987"/>
    <w:rsid w:val="00F70E3E"/>
    <w:rsid w:val="00F737D6"/>
    <w:rsid w:val="00F74A14"/>
    <w:rsid w:val="00F74DF9"/>
    <w:rsid w:val="00F75A35"/>
    <w:rsid w:val="00F7794A"/>
    <w:rsid w:val="00F77DCA"/>
    <w:rsid w:val="00F80ACD"/>
    <w:rsid w:val="00F80E24"/>
    <w:rsid w:val="00F842C7"/>
    <w:rsid w:val="00F902D7"/>
    <w:rsid w:val="00F919F1"/>
    <w:rsid w:val="00F91D79"/>
    <w:rsid w:val="00F93008"/>
    <w:rsid w:val="00F95C73"/>
    <w:rsid w:val="00F970EB"/>
    <w:rsid w:val="00FA1C05"/>
    <w:rsid w:val="00FA3E95"/>
    <w:rsid w:val="00FA4609"/>
    <w:rsid w:val="00FA4F29"/>
    <w:rsid w:val="00FA53A4"/>
    <w:rsid w:val="00FB13F5"/>
    <w:rsid w:val="00FB1451"/>
    <w:rsid w:val="00FB5130"/>
    <w:rsid w:val="00FB5144"/>
    <w:rsid w:val="00FB61FB"/>
    <w:rsid w:val="00FB6D6B"/>
    <w:rsid w:val="00FB789A"/>
    <w:rsid w:val="00FC28B0"/>
    <w:rsid w:val="00FC359C"/>
    <w:rsid w:val="00FC4AC0"/>
    <w:rsid w:val="00FC6073"/>
    <w:rsid w:val="00FC7209"/>
    <w:rsid w:val="00FD0569"/>
    <w:rsid w:val="00FD2329"/>
    <w:rsid w:val="00FD2D2C"/>
    <w:rsid w:val="00FD2E88"/>
    <w:rsid w:val="00FD31C0"/>
    <w:rsid w:val="00FD3503"/>
    <w:rsid w:val="00FD4535"/>
    <w:rsid w:val="00FD478E"/>
    <w:rsid w:val="00FD4D11"/>
    <w:rsid w:val="00FD4E10"/>
    <w:rsid w:val="00FD5205"/>
    <w:rsid w:val="00FD7822"/>
    <w:rsid w:val="00FE23D9"/>
    <w:rsid w:val="00FE4081"/>
    <w:rsid w:val="00FE527F"/>
    <w:rsid w:val="00FE55AF"/>
    <w:rsid w:val="00FE5B99"/>
    <w:rsid w:val="00FE6F8E"/>
    <w:rsid w:val="00FE709E"/>
    <w:rsid w:val="00FF0612"/>
    <w:rsid w:val="00FF145A"/>
    <w:rsid w:val="00FF1CFB"/>
    <w:rsid w:val="00FF2804"/>
    <w:rsid w:val="00FF2AF9"/>
    <w:rsid w:val="00FF3C0D"/>
    <w:rsid w:val="00FF3CE0"/>
    <w:rsid w:val="00FF580E"/>
    <w:rsid w:val="00FF619A"/>
    <w:rsid w:val="00FF66C3"/>
    <w:rsid w:val="00FF6841"/>
    <w:rsid w:val="00FF6922"/>
    <w:rsid w:val="00FF7844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2">
    <w:name w:val="Body Text 2"/>
    <w:basedOn w:val="Normal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rsid w:val="00D53D9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74E3"/>
    <w:rPr>
      <w:sz w:val="20"/>
      <w:szCs w:val="25"/>
    </w:rPr>
  </w:style>
  <w:style w:type="character" w:customStyle="1" w:styleId="CommentTextChar">
    <w:name w:val="Comment Text Char"/>
    <w:link w:val="CommentText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951D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951D57"/>
    <w:rPr>
      <w:rFonts w:ascii="Angsana New" w:eastAsia="MS Mincho" w:hAnsi="Angsana New"/>
      <w:b/>
      <w:b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EF9B4-FDF2-4192-A00C-5CD25665D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18</Pages>
  <Words>4652</Words>
  <Characters>19034</Characters>
  <Application>Microsoft Office Word</Application>
  <DocSecurity>0</DocSecurity>
  <Lines>158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23639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2019-04-26T04:25:00Z</cp:lastPrinted>
  <dcterms:created xsi:type="dcterms:W3CDTF">2019-04-29T06:30:00Z</dcterms:created>
  <dcterms:modified xsi:type="dcterms:W3CDTF">2019-04-29T06:33:00Z</dcterms:modified>
</cp:coreProperties>
</file>