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BC5" w:rsidRPr="000048CB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</w:rPr>
      </w:pPr>
      <w:bookmarkStart w:id="0" w:name="Title"/>
    </w:p>
    <w:p w:rsidR="00C04A6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Interim financial statements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for the three-month period ended</w:t>
      </w:r>
    </w:p>
    <w:p w:rsidR="008A63C4" w:rsidRPr="00D47232" w:rsidRDefault="000B02F9" w:rsidP="008A63C4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>
        <w:rPr>
          <w:spacing w:val="-3"/>
          <w:szCs w:val="36"/>
        </w:rPr>
        <w:t>31 March 201</w:t>
      </w:r>
      <w:r w:rsidR="00FB49C0">
        <w:rPr>
          <w:spacing w:val="-3"/>
          <w:szCs w:val="36"/>
        </w:rPr>
        <w:t>9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:rsidR="002F6122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Auditor’s Report on Review of</w:t>
      </w:r>
    </w:p>
    <w:p w:rsidR="00567519" w:rsidRPr="008A63C4" w:rsidRDefault="002F6122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Interim Financial I</w:t>
      </w:r>
      <w:r w:rsidR="008A63C4" w:rsidRPr="008A63C4">
        <w:rPr>
          <w:spacing w:val="-3"/>
          <w:szCs w:val="36"/>
        </w:rPr>
        <w:t>nformation</w:t>
      </w:r>
    </w:p>
    <w:p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:rsidR="00924BC5" w:rsidRPr="00B478B9" w:rsidRDefault="00924BC5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24BC5" w:rsidRPr="00B478B9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66DCF" w:rsidRDefault="00966DCF" w:rsidP="00966DCF">
      <w:pPr>
        <w:jc w:val="both"/>
      </w:pPr>
      <w:r w:rsidRPr="00E72ADB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E72ADB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E72ADB">
        <w:rPr>
          <w:rFonts w:ascii="Times New Roman" w:hAnsi="Times New Roman" w:cs="Times New Roman"/>
          <w:sz w:val="22"/>
          <w:szCs w:val="20"/>
        </w:rPr>
        <w:t xml:space="preserve"> Engineering Public Company Limited an</w:t>
      </w:r>
      <w:r>
        <w:rPr>
          <w:rFonts w:ascii="Times New Roman" w:hAnsi="Times New Roman" w:cs="Times New Roman"/>
          <w:sz w:val="22"/>
          <w:szCs w:val="20"/>
        </w:rPr>
        <w:t>d its subsidiaries</w:t>
      </w:r>
      <w:r w:rsidRPr="00E72ADB">
        <w:rPr>
          <w:rFonts w:ascii="Times New Roman" w:hAnsi="Times New Roman" w:cs="Times New Roman"/>
          <w:sz w:val="22"/>
          <w:szCs w:val="20"/>
        </w:rPr>
        <w:t xml:space="preserve">, and of </w:t>
      </w:r>
      <w:proofErr w:type="spellStart"/>
      <w:r w:rsidRPr="00E72ADB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E72ADB">
        <w:rPr>
          <w:rFonts w:ascii="Times New Roman" w:hAnsi="Times New Roman" w:cs="Times New Roman"/>
          <w:sz w:val="22"/>
          <w:szCs w:val="20"/>
        </w:rPr>
        <w:t xml:space="preserve"> Engineering Public</w:t>
      </w:r>
      <w:r>
        <w:rPr>
          <w:rFonts w:ascii="Times New Roman" w:hAnsi="Times New Roman" w:cs="Times New Roman"/>
          <w:sz w:val="22"/>
          <w:szCs w:val="20"/>
        </w:rPr>
        <w:t xml:space="preserve"> Company Limited</w:t>
      </w:r>
      <w:r w:rsidRPr="00E72ADB">
        <w:rPr>
          <w:rFonts w:ascii="Times New Roman" w:hAnsi="Times New Roman" w:cs="Times New Roman"/>
          <w:sz w:val="22"/>
          <w:szCs w:val="20"/>
        </w:rPr>
        <w:t>, respectively, as at 31 March 201</w:t>
      </w:r>
      <w:r w:rsidR="00A04D76">
        <w:rPr>
          <w:rFonts w:ascii="Times New Roman" w:hAnsi="Times New Roman"/>
          <w:sz w:val="22"/>
          <w:szCs w:val="20"/>
        </w:rPr>
        <w:t>9</w:t>
      </w:r>
      <w:r w:rsidRPr="00E72ADB">
        <w:rPr>
          <w:rFonts w:ascii="Times New Roman" w:hAnsi="Times New Roman" w:cs="Times New Roman"/>
          <w:sz w:val="22"/>
          <w:szCs w:val="20"/>
        </w:rPr>
        <w:t>; the consolidated and separate statements of comprehensive</w:t>
      </w:r>
      <w:r w:rsidR="00990864">
        <w:rPr>
          <w:rFonts w:ascii="Times New Roman" w:hAnsi="Times New Roman" w:cs="Times New Roman"/>
          <w:sz w:val="22"/>
          <w:szCs w:val="20"/>
        </w:rPr>
        <w:t xml:space="preserve"> </w:t>
      </w:r>
      <w:r w:rsidRPr="00E72ADB">
        <w:rPr>
          <w:rFonts w:ascii="Times New Roman" w:hAnsi="Times New Roman" w:cs="Times New Roman"/>
          <w:sz w:val="22"/>
          <w:szCs w:val="20"/>
        </w:rPr>
        <w:t>income</w:t>
      </w:r>
      <w:r w:rsidR="00A34303">
        <w:rPr>
          <w:rFonts w:ascii="Times New Roman" w:hAnsi="Times New Roman"/>
          <w:sz w:val="22"/>
          <w:szCs w:val="20"/>
        </w:rPr>
        <w:t>,</w:t>
      </w:r>
      <w:r w:rsidR="00990864">
        <w:rPr>
          <w:rFonts w:ascii="Times New Roman" w:hAnsi="Times New Roman" w:cs="Times New Roman"/>
          <w:sz w:val="22"/>
          <w:szCs w:val="20"/>
        </w:rPr>
        <w:t xml:space="preserve"> </w:t>
      </w:r>
      <w:r w:rsidRPr="00E72ADB">
        <w:rPr>
          <w:rFonts w:ascii="Times New Roman" w:hAnsi="Times New Roman" w:cs="Times New Roman"/>
          <w:sz w:val="22"/>
          <w:szCs w:val="20"/>
        </w:rPr>
        <w:t>changes in e</w:t>
      </w:r>
      <w:r>
        <w:rPr>
          <w:rFonts w:ascii="Times New Roman" w:hAnsi="Times New Roman" w:cs="Times New Roman"/>
          <w:sz w:val="22"/>
          <w:szCs w:val="20"/>
        </w:rPr>
        <w:t>quity and cash flows for the three-month</w:t>
      </w:r>
      <w:r w:rsidRPr="00E72ADB">
        <w:rPr>
          <w:rFonts w:ascii="Times New Roman" w:hAnsi="Times New Roman" w:cs="Times New Roman"/>
          <w:sz w:val="22"/>
          <w:szCs w:val="20"/>
        </w:rPr>
        <w:t xml:space="preserve"> period ended 31 March 201</w:t>
      </w:r>
      <w:r w:rsidR="00A04D76">
        <w:rPr>
          <w:rFonts w:ascii="Times New Roman" w:hAnsi="Times New Roman" w:cs="Times New Roman"/>
          <w:sz w:val="22"/>
          <w:szCs w:val="20"/>
        </w:rPr>
        <w:t>9</w:t>
      </w:r>
      <w:r w:rsidRPr="00E72ADB">
        <w:rPr>
          <w:rFonts w:ascii="Times New Roman" w:hAnsi="Times New Roman" w:cs="Times New Roman"/>
          <w:sz w:val="22"/>
          <w:szCs w:val="20"/>
        </w:rPr>
        <w:t xml:space="preserve">; and </w:t>
      </w:r>
      <w:r>
        <w:rPr>
          <w:rFonts w:ascii="Times New Roman" w:hAnsi="Times New Roman" w:cs="Times New Roman"/>
          <w:sz w:val="22"/>
          <w:szCs w:val="20"/>
        </w:rPr>
        <w:t>condensed notes</w:t>
      </w:r>
      <w:r w:rsidR="00990864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(“interim financial information”). </w:t>
      </w:r>
      <w:r w:rsidRPr="00D110C7">
        <w:rPr>
          <w:rFonts w:ascii="Times New Roman" w:hAnsi="Times New Roman" w:cs="Times New Roman"/>
          <w:sz w:val="22"/>
          <w:szCs w:val="20"/>
        </w:rPr>
        <w:t>Management is responsible for the preparation and presentation of this interim financial information in accordance with Thai Accounting Standard</w:t>
      </w:r>
      <w:r w:rsidR="00666263">
        <w:rPr>
          <w:rFonts w:ascii="Times New Roman" w:hAnsi="Times New Roman" w:cs="Times New Roman"/>
          <w:sz w:val="22"/>
          <w:szCs w:val="20"/>
        </w:rPr>
        <w:t xml:space="preserve"> </w:t>
      </w:r>
      <w:r w:rsidRPr="00D110C7">
        <w:rPr>
          <w:rFonts w:ascii="Times New Roman" w:hAnsi="Times New Roman" w:cs="Times New Roman"/>
          <w:sz w:val="22"/>
          <w:szCs w:val="20"/>
        </w:rPr>
        <w:t>34, “Interim Financial Reporting”.</w:t>
      </w:r>
      <w:r w:rsidR="00990864">
        <w:rPr>
          <w:rFonts w:ascii="Times New Roman" w:hAnsi="Times New Roman" w:cs="Times New Roman"/>
          <w:sz w:val="22"/>
          <w:szCs w:val="20"/>
        </w:rPr>
        <w:t xml:space="preserve"> </w:t>
      </w:r>
      <w:r w:rsidRPr="00D110C7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  <w:r>
        <w:rPr>
          <w:i/>
          <w:iCs/>
        </w:rPr>
        <w:t xml:space="preserve"> </w:t>
      </w:r>
    </w:p>
    <w:p w:rsidR="00E72ADB" w:rsidRPr="00E72ADB" w:rsidRDefault="00E72AD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P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4C694B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  <w:cs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</w:p>
    <w:p w:rsidR="00924BC5" w:rsidRDefault="00990864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2" w:name="Title2nd"/>
      <w:r>
        <w:rPr>
          <w:rFonts w:ascii="Times New Roman" w:hAnsi="Times New Roman" w:cs="Times New Roman"/>
          <w:sz w:val="22"/>
          <w:szCs w:val="22"/>
        </w:rPr>
        <w:t xml:space="preserve">8 May </w:t>
      </w:r>
      <w:r w:rsidR="00FB49C0">
        <w:rPr>
          <w:rFonts w:ascii="Times New Roman" w:hAnsi="Times New Roman" w:cs="Times New Roman"/>
          <w:sz w:val="22"/>
          <w:szCs w:val="22"/>
        </w:rPr>
        <w:t>2019</w:t>
      </w:r>
    </w:p>
    <w:p w:rsidR="00CF36CC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</w:p>
    <w:bookmarkEnd w:id="2"/>
    <w:sectPr w:rsidR="00CF36CC" w:rsidSect="00D26CC8"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6B7" w:rsidRDefault="008866B7">
      <w:r>
        <w:separator/>
      </w:r>
    </w:p>
  </w:endnote>
  <w:endnote w:type="continuationSeparator" w:id="0">
    <w:p w:rsidR="008866B7" w:rsidRDefault="0088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3DC" w:rsidRDefault="004123DC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4123DC" w:rsidRDefault="004123DC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3DC" w:rsidRPr="00360D92" w:rsidRDefault="004123D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60D92">
      <w:rPr>
        <w:rFonts w:ascii="Times New Roman" w:hAnsi="Times New Roman" w:cs="Times New Roman"/>
        <w:sz w:val="22"/>
        <w:szCs w:val="22"/>
      </w:rPr>
      <w:fldChar w:fldCharType="begin"/>
    </w:r>
    <w:r w:rsidRPr="00360D9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60D92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10</w:t>
    </w:r>
    <w:r w:rsidRPr="00360D9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3DC" w:rsidRPr="00E72ADB" w:rsidRDefault="004123DC" w:rsidP="00E72ADB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72ADB">
      <w:rPr>
        <w:rFonts w:ascii="Times New Roman" w:hAnsi="Times New Roman" w:cs="Times New Roman"/>
        <w:sz w:val="22"/>
        <w:szCs w:val="22"/>
      </w:rPr>
      <w:fldChar w:fldCharType="begin"/>
    </w:r>
    <w:r w:rsidRPr="00E72ADB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E72ADB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17</w:t>
    </w:r>
    <w:r w:rsidRPr="00E72ADB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6B7" w:rsidRDefault="008866B7">
      <w:r>
        <w:separator/>
      </w:r>
    </w:p>
  </w:footnote>
  <w:footnote w:type="continuationSeparator" w:id="0">
    <w:p w:rsidR="008866B7" w:rsidRDefault="00886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3DC" w:rsidRDefault="004123DC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:rsidR="004123DC" w:rsidRPr="00247EF0" w:rsidRDefault="004123DC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:rsidR="004123DC" w:rsidRPr="00247EF0" w:rsidRDefault="004123DC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:rsidR="004123DC" w:rsidRPr="00363DD3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4123DC" w:rsidRPr="00363DD3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4123DC" w:rsidRDefault="004123DC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F0467"/>
    <w:multiLevelType w:val="hybridMultilevel"/>
    <w:tmpl w:val="059EEEB0"/>
    <w:lvl w:ilvl="0" w:tplc="8A0A33D2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05071CE"/>
    <w:multiLevelType w:val="hybridMultilevel"/>
    <w:tmpl w:val="6572285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22238F1"/>
    <w:multiLevelType w:val="singleLevel"/>
    <w:tmpl w:val="F2044B4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9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4440083E"/>
    <w:multiLevelType w:val="hybridMultilevel"/>
    <w:tmpl w:val="A7004E42"/>
    <w:lvl w:ilvl="0" w:tplc="A5949272">
      <w:start w:val="1"/>
      <w:numFmt w:val="bullet"/>
      <w:lvlText w:val="•"/>
      <w:lvlJc w:val="left"/>
      <w:pPr>
        <w:ind w:left="340" w:hanging="227"/>
      </w:pPr>
      <w:rPr>
        <w:rFonts w:ascii="Calibri" w:eastAsia="Calibri" w:hAnsi="Calibri" w:hint="default"/>
        <w:color w:val="221F1F"/>
        <w:w w:val="100"/>
        <w:sz w:val="16"/>
        <w:szCs w:val="16"/>
      </w:rPr>
    </w:lvl>
    <w:lvl w:ilvl="1" w:tplc="B4629154">
      <w:start w:val="1"/>
      <w:numFmt w:val="bullet"/>
      <w:lvlText w:val="•"/>
      <w:lvlJc w:val="left"/>
      <w:pPr>
        <w:ind w:left="776" w:hanging="227"/>
      </w:pPr>
      <w:rPr>
        <w:rFonts w:hint="default"/>
      </w:rPr>
    </w:lvl>
    <w:lvl w:ilvl="2" w:tplc="A8D4597A">
      <w:start w:val="1"/>
      <w:numFmt w:val="bullet"/>
      <w:lvlText w:val="•"/>
      <w:lvlJc w:val="left"/>
      <w:pPr>
        <w:ind w:left="1213" w:hanging="227"/>
      </w:pPr>
      <w:rPr>
        <w:rFonts w:hint="default"/>
      </w:rPr>
    </w:lvl>
    <w:lvl w:ilvl="3" w:tplc="01DE0AD4">
      <w:start w:val="1"/>
      <w:numFmt w:val="bullet"/>
      <w:lvlText w:val="•"/>
      <w:lvlJc w:val="left"/>
      <w:pPr>
        <w:ind w:left="1649" w:hanging="227"/>
      </w:pPr>
      <w:rPr>
        <w:rFonts w:hint="default"/>
      </w:rPr>
    </w:lvl>
    <w:lvl w:ilvl="4" w:tplc="B3DEF82A">
      <w:start w:val="1"/>
      <w:numFmt w:val="bullet"/>
      <w:lvlText w:val="•"/>
      <w:lvlJc w:val="left"/>
      <w:pPr>
        <w:ind w:left="2086" w:hanging="227"/>
      </w:pPr>
      <w:rPr>
        <w:rFonts w:hint="default"/>
      </w:rPr>
    </w:lvl>
    <w:lvl w:ilvl="5" w:tplc="0E02E284">
      <w:start w:val="1"/>
      <w:numFmt w:val="bullet"/>
      <w:lvlText w:val="•"/>
      <w:lvlJc w:val="left"/>
      <w:pPr>
        <w:ind w:left="2522" w:hanging="227"/>
      </w:pPr>
      <w:rPr>
        <w:rFonts w:hint="default"/>
      </w:rPr>
    </w:lvl>
    <w:lvl w:ilvl="6" w:tplc="9DE4DE18">
      <w:start w:val="1"/>
      <w:numFmt w:val="bullet"/>
      <w:lvlText w:val="•"/>
      <w:lvlJc w:val="left"/>
      <w:pPr>
        <w:ind w:left="2959" w:hanging="227"/>
      </w:pPr>
      <w:rPr>
        <w:rFonts w:hint="default"/>
      </w:rPr>
    </w:lvl>
    <w:lvl w:ilvl="7" w:tplc="C92ACAB8">
      <w:start w:val="1"/>
      <w:numFmt w:val="bullet"/>
      <w:lvlText w:val="•"/>
      <w:lvlJc w:val="left"/>
      <w:pPr>
        <w:ind w:left="3395" w:hanging="227"/>
      </w:pPr>
      <w:rPr>
        <w:rFonts w:hint="default"/>
      </w:rPr>
    </w:lvl>
    <w:lvl w:ilvl="8" w:tplc="6C8CC754">
      <w:start w:val="1"/>
      <w:numFmt w:val="bullet"/>
      <w:lvlText w:val="•"/>
      <w:lvlJc w:val="left"/>
      <w:pPr>
        <w:ind w:left="3832" w:hanging="227"/>
      </w:pPr>
      <w:rPr>
        <w:rFonts w:hint="default"/>
      </w:rPr>
    </w:lvl>
  </w:abstractNum>
  <w:abstractNum w:abstractNumId="26" w15:restartNumberingAfterBreak="0">
    <w:nsid w:val="449E1FB8"/>
    <w:multiLevelType w:val="hybridMultilevel"/>
    <w:tmpl w:val="BE705A56"/>
    <w:lvl w:ilvl="0" w:tplc="3FCABB30">
      <w:start w:val="1"/>
      <w:numFmt w:val="lowerRoman"/>
      <w:lvlText w:val="%1."/>
      <w:lvlJc w:val="left"/>
      <w:pPr>
        <w:ind w:left="19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5A4D10E2"/>
    <w:multiLevelType w:val="multilevel"/>
    <w:tmpl w:val="B698700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BD5394A"/>
    <w:multiLevelType w:val="singleLevel"/>
    <w:tmpl w:val="87460EE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2786FD2"/>
    <w:multiLevelType w:val="hybridMultilevel"/>
    <w:tmpl w:val="C7A0DA4C"/>
    <w:lvl w:ilvl="0" w:tplc="E42882F0">
      <w:start w:val="1"/>
      <w:numFmt w:val="lowerRoman"/>
      <w:lvlText w:val="%1.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5D2181"/>
    <w:multiLevelType w:val="hybridMultilevel"/>
    <w:tmpl w:val="C876CAAC"/>
    <w:lvl w:ilvl="0" w:tplc="4C5A8E40">
      <w:start w:val="1"/>
      <w:numFmt w:val="lowerRoman"/>
      <w:lvlText w:val="%1."/>
      <w:lvlJc w:val="left"/>
      <w:pPr>
        <w:ind w:left="1267" w:hanging="72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0"/>
  </w:num>
  <w:num w:numId="14">
    <w:abstractNumId w:val="20"/>
  </w:num>
  <w:num w:numId="15">
    <w:abstractNumId w:val="23"/>
  </w:num>
  <w:num w:numId="16">
    <w:abstractNumId w:val="18"/>
  </w:num>
  <w:num w:numId="17">
    <w:abstractNumId w:val="11"/>
  </w:num>
  <w:num w:numId="18">
    <w:abstractNumId w:val="32"/>
  </w:num>
  <w:num w:numId="19">
    <w:abstractNumId w:val="33"/>
  </w:num>
  <w:num w:numId="20">
    <w:abstractNumId w:val="22"/>
  </w:num>
  <w:num w:numId="21">
    <w:abstractNumId w:val="20"/>
  </w:num>
  <w:num w:numId="22">
    <w:abstractNumId w:val="27"/>
  </w:num>
  <w:num w:numId="23">
    <w:abstractNumId w:val="20"/>
  </w:num>
  <w:num w:numId="24">
    <w:abstractNumId w:val="12"/>
  </w:num>
  <w:num w:numId="25">
    <w:abstractNumId w:val="14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15"/>
  </w:num>
  <w:num w:numId="38">
    <w:abstractNumId w:val="31"/>
  </w:num>
  <w:num w:numId="39">
    <w:abstractNumId w:val="25"/>
  </w:num>
  <w:num w:numId="40">
    <w:abstractNumId w:val="24"/>
  </w:num>
  <w:num w:numId="41">
    <w:abstractNumId w:val="26"/>
  </w:num>
  <w:num w:numId="42">
    <w:abstractNumId w:val="29"/>
  </w:num>
  <w:num w:numId="43">
    <w:abstractNumId w:val="28"/>
  </w:num>
  <w:num w:numId="44">
    <w:abstractNumId w:val="10"/>
  </w:num>
  <w:num w:numId="45">
    <w:abstractNumId w:val="16"/>
  </w:num>
  <w:num w:numId="46">
    <w:abstractNumId w:val="13"/>
  </w:num>
  <w:num w:numId="47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534"/>
    <w:rsid w:val="000013BF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B24"/>
    <w:rsid w:val="00017C96"/>
    <w:rsid w:val="00020AE3"/>
    <w:rsid w:val="00020F15"/>
    <w:rsid w:val="000232AE"/>
    <w:rsid w:val="00023C6F"/>
    <w:rsid w:val="00024205"/>
    <w:rsid w:val="0002564A"/>
    <w:rsid w:val="00026A28"/>
    <w:rsid w:val="00026C11"/>
    <w:rsid w:val="000273EC"/>
    <w:rsid w:val="00030430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4043F"/>
    <w:rsid w:val="000420C4"/>
    <w:rsid w:val="00042880"/>
    <w:rsid w:val="00042BE0"/>
    <w:rsid w:val="00042D15"/>
    <w:rsid w:val="00043402"/>
    <w:rsid w:val="00043D1D"/>
    <w:rsid w:val="0004489D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657E"/>
    <w:rsid w:val="00056636"/>
    <w:rsid w:val="00056BE2"/>
    <w:rsid w:val="00057C39"/>
    <w:rsid w:val="0006231C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3177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77D"/>
    <w:rsid w:val="00091FE0"/>
    <w:rsid w:val="00092ED9"/>
    <w:rsid w:val="00094F19"/>
    <w:rsid w:val="00096B86"/>
    <w:rsid w:val="000978CB"/>
    <w:rsid w:val="000A0738"/>
    <w:rsid w:val="000A17D3"/>
    <w:rsid w:val="000A29DE"/>
    <w:rsid w:val="000A2F2E"/>
    <w:rsid w:val="000A3EBE"/>
    <w:rsid w:val="000A3FFD"/>
    <w:rsid w:val="000A45AC"/>
    <w:rsid w:val="000A4F49"/>
    <w:rsid w:val="000A64D0"/>
    <w:rsid w:val="000A7FC7"/>
    <w:rsid w:val="000B01BE"/>
    <w:rsid w:val="000B02F9"/>
    <w:rsid w:val="000B21CD"/>
    <w:rsid w:val="000B2C94"/>
    <w:rsid w:val="000B4093"/>
    <w:rsid w:val="000B4F90"/>
    <w:rsid w:val="000B689C"/>
    <w:rsid w:val="000B71EE"/>
    <w:rsid w:val="000C0EDE"/>
    <w:rsid w:val="000C235D"/>
    <w:rsid w:val="000C320B"/>
    <w:rsid w:val="000C3982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754"/>
    <w:rsid w:val="000E4B71"/>
    <w:rsid w:val="000E4D55"/>
    <w:rsid w:val="000E5014"/>
    <w:rsid w:val="000E5A76"/>
    <w:rsid w:val="000E5DFF"/>
    <w:rsid w:val="000E7511"/>
    <w:rsid w:val="000F099F"/>
    <w:rsid w:val="000F14AF"/>
    <w:rsid w:val="000F220A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44D6"/>
    <w:rsid w:val="00114517"/>
    <w:rsid w:val="00114521"/>
    <w:rsid w:val="001155A0"/>
    <w:rsid w:val="00115609"/>
    <w:rsid w:val="00115911"/>
    <w:rsid w:val="00116619"/>
    <w:rsid w:val="00117837"/>
    <w:rsid w:val="00120DB5"/>
    <w:rsid w:val="001227DC"/>
    <w:rsid w:val="00125563"/>
    <w:rsid w:val="00126722"/>
    <w:rsid w:val="001268F3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99E"/>
    <w:rsid w:val="00162A39"/>
    <w:rsid w:val="00163FCB"/>
    <w:rsid w:val="001644E8"/>
    <w:rsid w:val="00164533"/>
    <w:rsid w:val="001647B8"/>
    <w:rsid w:val="001649B7"/>
    <w:rsid w:val="00165C07"/>
    <w:rsid w:val="0016658F"/>
    <w:rsid w:val="0016690C"/>
    <w:rsid w:val="00167C0B"/>
    <w:rsid w:val="001700B3"/>
    <w:rsid w:val="001701DA"/>
    <w:rsid w:val="00171E9C"/>
    <w:rsid w:val="00173A09"/>
    <w:rsid w:val="00174C28"/>
    <w:rsid w:val="00175053"/>
    <w:rsid w:val="0017580A"/>
    <w:rsid w:val="001759CC"/>
    <w:rsid w:val="00175D19"/>
    <w:rsid w:val="00176A0C"/>
    <w:rsid w:val="00180B8F"/>
    <w:rsid w:val="0018382D"/>
    <w:rsid w:val="001838EC"/>
    <w:rsid w:val="001840DB"/>
    <w:rsid w:val="001844E3"/>
    <w:rsid w:val="00184F48"/>
    <w:rsid w:val="00185F23"/>
    <w:rsid w:val="00186551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18BF"/>
    <w:rsid w:val="001B1926"/>
    <w:rsid w:val="001B1D32"/>
    <w:rsid w:val="001B2577"/>
    <w:rsid w:val="001B2CF4"/>
    <w:rsid w:val="001B3174"/>
    <w:rsid w:val="001B3186"/>
    <w:rsid w:val="001B4D59"/>
    <w:rsid w:val="001B5A03"/>
    <w:rsid w:val="001B7122"/>
    <w:rsid w:val="001C1634"/>
    <w:rsid w:val="001C4CFD"/>
    <w:rsid w:val="001C5B43"/>
    <w:rsid w:val="001C5BDF"/>
    <w:rsid w:val="001C5D1E"/>
    <w:rsid w:val="001C6377"/>
    <w:rsid w:val="001C66C8"/>
    <w:rsid w:val="001D0E62"/>
    <w:rsid w:val="001D19D6"/>
    <w:rsid w:val="001D26B7"/>
    <w:rsid w:val="001D2F1A"/>
    <w:rsid w:val="001D3353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C1C"/>
    <w:rsid w:val="00211E07"/>
    <w:rsid w:val="00213E1E"/>
    <w:rsid w:val="0021460D"/>
    <w:rsid w:val="00214611"/>
    <w:rsid w:val="0021473D"/>
    <w:rsid w:val="002178F5"/>
    <w:rsid w:val="0022072A"/>
    <w:rsid w:val="00220FBC"/>
    <w:rsid w:val="002213B6"/>
    <w:rsid w:val="00221B98"/>
    <w:rsid w:val="00222611"/>
    <w:rsid w:val="00223713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36B5"/>
    <w:rsid w:val="0025402A"/>
    <w:rsid w:val="002552C5"/>
    <w:rsid w:val="00255E25"/>
    <w:rsid w:val="00256288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1787"/>
    <w:rsid w:val="002821F3"/>
    <w:rsid w:val="002826E4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2A5D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E0883"/>
    <w:rsid w:val="002E1112"/>
    <w:rsid w:val="002E237E"/>
    <w:rsid w:val="002E3E3C"/>
    <w:rsid w:val="002E438A"/>
    <w:rsid w:val="002E49C8"/>
    <w:rsid w:val="002E5E80"/>
    <w:rsid w:val="002E67A6"/>
    <w:rsid w:val="002E6EE0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E41"/>
    <w:rsid w:val="00316708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484"/>
    <w:rsid w:val="0033348D"/>
    <w:rsid w:val="00333CCA"/>
    <w:rsid w:val="003357C5"/>
    <w:rsid w:val="00335DE8"/>
    <w:rsid w:val="00337074"/>
    <w:rsid w:val="00337C02"/>
    <w:rsid w:val="00340030"/>
    <w:rsid w:val="00340112"/>
    <w:rsid w:val="003441C6"/>
    <w:rsid w:val="0034487D"/>
    <w:rsid w:val="003449B8"/>
    <w:rsid w:val="00345FEA"/>
    <w:rsid w:val="003463E5"/>
    <w:rsid w:val="00351A21"/>
    <w:rsid w:val="00351C5D"/>
    <w:rsid w:val="003527AC"/>
    <w:rsid w:val="00353FD3"/>
    <w:rsid w:val="003543A8"/>
    <w:rsid w:val="00354BD6"/>
    <w:rsid w:val="003555AB"/>
    <w:rsid w:val="003562BC"/>
    <w:rsid w:val="00356E51"/>
    <w:rsid w:val="0035771B"/>
    <w:rsid w:val="00360165"/>
    <w:rsid w:val="00360D92"/>
    <w:rsid w:val="003622C4"/>
    <w:rsid w:val="003626CF"/>
    <w:rsid w:val="00362B8A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11FE"/>
    <w:rsid w:val="0039192F"/>
    <w:rsid w:val="00391A6A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D90"/>
    <w:rsid w:val="003A3CED"/>
    <w:rsid w:val="003A409E"/>
    <w:rsid w:val="003A47B7"/>
    <w:rsid w:val="003A56AE"/>
    <w:rsid w:val="003A6113"/>
    <w:rsid w:val="003A62DB"/>
    <w:rsid w:val="003B00E6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A55"/>
    <w:rsid w:val="003C110C"/>
    <w:rsid w:val="003C16EF"/>
    <w:rsid w:val="003C2C8F"/>
    <w:rsid w:val="003C3D89"/>
    <w:rsid w:val="003C592C"/>
    <w:rsid w:val="003C5F2E"/>
    <w:rsid w:val="003C6BDC"/>
    <w:rsid w:val="003D02F0"/>
    <w:rsid w:val="003D1AE8"/>
    <w:rsid w:val="003D2CCA"/>
    <w:rsid w:val="003D34DB"/>
    <w:rsid w:val="003D4866"/>
    <w:rsid w:val="003D59FA"/>
    <w:rsid w:val="003D5C2D"/>
    <w:rsid w:val="003D6622"/>
    <w:rsid w:val="003D7C65"/>
    <w:rsid w:val="003E00F9"/>
    <w:rsid w:val="003E04E3"/>
    <w:rsid w:val="003E0764"/>
    <w:rsid w:val="003E0B3C"/>
    <w:rsid w:val="003E0D54"/>
    <w:rsid w:val="003E18CC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23DC"/>
    <w:rsid w:val="0041362C"/>
    <w:rsid w:val="004142CF"/>
    <w:rsid w:val="00414732"/>
    <w:rsid w:val="00417F65"/>
    <w:rsid w:val="004214F0"/>
    <w:rsid w:val="00421950"/>
    <w:rsid w:val="00421B2F"/>
    <w:rsid w:val="00421FA0"/>
    <w:rsid w:val="00422912"/>
    <w:rsid w:val="00424364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13AB"/>
    <w:rsid w:val="00461568"/>
    <w:rsid w:val="00461BDC"/>
    <w:rsid w:val="00462758"/>
    <w:rsid w:val="00462CBE"/>
    <w:rsid w:val="00463BEA"/>
    <w:rsid w:val="00464172"/>
    <w:rsid w:val="00464B93"/>
    <w:rsid w:val="00466A0E"/>
    <w:rsid w:val="00466A44"/>
    <w:rsid w:val="0046705E"/>
    <w:rsid w:val="004670E0"/>
    <w:rsid w:val="00467569"/>
    <w:rsid w:val="0046780F"/>
    <w:rsid w:val="004700AB"/>
    <w:rsid w:val="00470808"/>
    <w:rsid w:val="0047147C"/>
    <w:rsid w:val="0047164F"/>
    <w:rsid w:val="00471F6C"/>
    <w:rsid w:val="004723A1"/>
    <w:rsid w:val="00472B54"/>
    <w:rsid w:val="00472CF8"/>
    <w:rsid w:val="00473578"/>
    <w:rsid w:val="00474354"/>
    <w:rsid w:val="00476886"/>
    <w:rsid w:val="00476D9A"/>
    <w:rsid w:val="00477601"/>
    <w:rsid w:val="004776A6"/>
    <w:rsid w:val="00477EE9"/>
    <w:rsid w:val="0048058A"/>
    <w:rsid w:val="00480A2D"/>
    <w:rsid w:val="00481520"/>
    <w:rsid w:val="00481B03"/>
    <w:rsid w:val="00481C40"/>
    <w:rsid w:val="004837A6"/>
    <w:rsid w:val="00483CAE"/>
    <w:rsid w:val="004846FF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85D"/>
    <w:rsid w:val="004A2BC5"/>
    <w:rsid w:val="004A40D8"/>
    <w:rsid w:val="004A4B2A"/>
    <w:rsid w:val="004A4E71"/>
    <w:rsid w:val="004A5111"/>
    <w:rsid w:val="004A55A6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8D4"/>
    <w:rsid w:val="004C5C35"/>
    <w:rsid w:val="004C5E54"/>
    <w:rsid w:val="004C6226"/>
    <w:rsid w:val="004C694B"/>
    <w:rsid w:val="004C6B82"/>
    <w:rsid w:val="004C6C6E"/>
    <w:rsid w:val="004C7404"/>
    <w:rsid w:val="004D0658"/>
    <w:rsid w:val="004D0D40"/>
    <w:rsid w:val="004D2CCF"/>
    <w:rsid w:val="004D3429"/>
    <w:rsid w:val="004D4DBE"/>
    <w:rsid w:val="004D5698"/>
    <w:rsid w:val="004D68CB"/>
    <w:rsid w:val="004D742B"/>
    <w:rsid w:val="004D7490"/>
    <w:rsid w:val="004E0BBA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42BB"/>
    <w:rsid w:val="00514BED"/>
    <w:rsid w:val="00514CC8"/>
    <w:rsid w:val="005160F5"/>
    <w:rsid w:val="005165FC"/>
    <w:rsid w:val="005170F6"/>
    <w:rsid w:val="005171F3"/>
    <w:rsid w:val="0051798E"/>
    <w:rsid w:val="005210C8"/>
    <w:rsid w:val="00523C67"/>
    <w:rsid w:val="00525A72"/>
    <w:rsid w:val="00525C0D"/>
    <w:rsid w:val="005260D3"/>
    <w:rsid w:val="00526E1A"/>
    <w:rsid w:val="00527104"/>
    <w:rsid w:val="00527697"/>
    <w:rsid w:val="0052776B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434"/>
    <w:rsid w:val="00536575"/>
    <w:rsid w:val="005367E0"/>
    <w:rsid w:val="00537373"/>
    <w:rsid w:val="00537A86"/>
    <w:rsid w:val="00541015"/>
    <w:rsid w:val="005423AD"/>
    <w:rsid w:val="00543E3B"/>
    <w:rsid w:val="00544164"/>
    <w:rsid w:val="00544D13"/>
    <w:rsid w:val="00546C34"/>
    <w:rsid w:val="0054743A"/>
    <w:rsid w:val="00547B09"/>
    <w:rsid w:val="00547D35"/>
    <w:rsid w:val="0055021F"/>
    <w:rsid w:val="00550BA4"/>
    <w:rsid w:val="005513A3"/>
    <w:rsid w:val="005515AC"/>
    <w:rsid w:val="00552C25"/>
    <w:rsid w:val="00552FE0"/>
    <w:rsid w:val="00554DD1"/>
    <w:rsid w:val="0055567D"/>
    <w:rsid w:val="005556BC"/>
    <w:rsid w:val="00556099"/>
    <w:rsid w:val="005565F1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7AD"/>
    <w:rsid w:val="00584C9E"/>
    <w:rsid w:val="00585229"/>
    <w:rsid w:val="0058575F"/>
    <w:rsid w:val="0058582F"/>
    <w:rsid w:val="005864BB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E5"/>
    <w:rsid w:val="005B09A0"/>
    <w:rsid w:val="005B13F7"/>
    <w:rsid w:val="005B1CBA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AAA"/>
    <w:rsid w:val="005C2753"/>
    <w:rsid w:val="005C3291"/>
    <w:rsid w:val="005C4339"/>
    <w:rsid w:val="005C476C"/>
    <w:rsid w:val="005C59B8"/>
    <w:rsid w:val="005C6118"/>
    <w:rsid w:val="005C62D8"/>
    <w:rsid w:val="005C6768"/>
    <w:rsid w:val="005C7B11"/>
    <w:rsid w:val="005C7EC0"/>
    <w:rsid w:val="005D087C"/>
    <w:rsid w:val="005D0BA4"/>
    <w:rsid w:val="005D1F3E"/>
    <w:rsid w:val="005D5669"/>
    <w:rsid w:val="005D713C"/>
    <w:rsid w:val="005D785C"/>
    <w:rsid w:val="005E0204"/>
    <w:rsid w:val="005E26A1"/>
    <w:rsid w:val="005E2C7D"/>
    <w:rsid w:val="005E34F5"/>
    <w:rsid w:val="005E39CA"/>
    <w:rsid w:val="005E40DA"/>
    <w:rsid w:val="005E4D25"/>
    <w:rsid w:val="005E507F"/>
    <w:rsid w:val="005E5219"/>
    <w:rsid w:val="005E593F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5BC"/>
    <w:rsid w:val="005F2D3E"/>
    <w:rsid w:val="005F36F8"/>
    <w:rsid w:val="005F5F87"/>
    <w:rsid w:val="005F60FC"/>
    <w:rsid w:val="005F725D"/>
    <w:rsid w:val="006015D0"/>
    <w:rsid w:val="00602758"/>
    <w:rsid w:val="00602916"/>
    <w:rsid w:val="0060368B"/>
    <w:rsid w:val="006038FC"/>
    <w:rsid w:val="00603C64"/>
    <w:rsid w:val="006046BE"/>
    <w:rsid w:val="00605510"/>
    <w:rsid w:val="00606147"/>
    <w:rsid w:val="00607B50"/>
    <w:rsid w:val="00607E54"/>
    <w:rsid w:val="00610314"/>
    <w:rsid w:val="00610AB2"/>
    <w:rsid w:val="00613998"/>
    <w:rsid w:val="00613E42"/>
    <w:rsid w:val="00613F6F"/>
    <w:rsid w:val="00615567"/>
    <w:rsid w:val="006158FA"/>
    <w:rsid w:val="006160FD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3043E"/>
    <w:rsid w:val="00630B01"/>
    <w:rsid w:val="006311DA"/>
    <w:rsid w:val="006316B5"/>
    <w:rsid w:val="0063293A"/>
    <w:rsid w:val="00632988"/>
    <w:rsid w:val="00632A38"/>
    <w:rsid w:val="006340CB"/>
    <w:rsid w:val="00634211"/>
    <w:rsid w:val="00635A4A"/>
    <w:rsid w:val="00635A4E"/>
    <w:rsid w:val="006369FF"/>
    <w:rsid w:val="00637A80"/>
    <w:rsid w:val="0064031E"/>
    <w:rsid w:val="006405E3"/>
    <w:rsid w:val="00640ED3"/>
    <w:rsid w:val="00641EE0"/>
    <w:rsid w:val="00642EA9"/>
    <w:rsid w:val="00643895"/>
    <w:rsid w:val="0064428B"/>
    <w:rsid w:val="00644C3D"/>
    <w:rsid w:val="00644D12"/>
    <w:rsid w:val="006463F7"/>
    <w:rsid w:val="00646AB4"/>
    <w:rsid w:val="006511FB"/>
    <w:rsid w:val="00651284"/>
    <w:rsid w:val="006512B7"/>
    <w:rsid w:val="00651537"/>
    <w:rsid w:val="006515FE"/>
    <w:rsid w:val="0065180F"/>
    <w:rsid w:val="00652194"/>
    <w:rsid w:val="00652B72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C3E"/>
    <w:rsid w:val="006735C1"/>
    <w:rsid w:val="00680AA3"/>
    <w:rsid w:val="0068339A"/>
    <w:rsid w:val="006833AB"/>
    <w:rsid w:val="006838A8"/>
    <w:rsid w:val="00683BDC"/>
    <w:rsid w:val="00684BB4"/>
    <w:rsid w:val="006854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B10"/>
    <w:rsid w:val="006A7A4B"/>
    <w:rsid w:val="006B045A"/>
    <w:rsid w:val="006B05E1"/>
    <w:rsid w:val="006B0A34"/>
    <w:rsid w:val="006B1B6B"/>
    <w:rsid w:val="006B24B6"/>
    <w:rsid w:val="006B27A7"/>
    <w:rsid w:val="006B2FF6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5B3"/>
    <w:rsid w:val="006C1F65"/>
    <w:rsid w:val="006C2066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7342"/>
    <w:rsid w:val="006D7421"/>
    <w:rsid w:val="006D7AC5"/>
    <w:rsid w:val="006E04F6"/>
    <w:rsid w:val="006E0B29"/>
    <w:rsid w:val="006E1B55"/>
    <w:rsid w:val="006E234F"/>
    <w:rsid w:val="006E2A37"/>
    <w:rsid w:val="006E3627"/>
    <w:rsid w:val="006E42CB"/>
    <w:rsid w:val="006E45A9"/>
    <w:rsid w:val="006E6287"/>
    <w:rsid w:val="006F027F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CC3"/>
    <w:rsid w:val="00705C3E"/>
    <w:rsid w:val="00707AFE"/>
    <w:rsid w:val="007106AC"/>
    <w:rsid w:val="007109B8"/>
    <w:rsid w:val="00712051"/>
    <w:rsid w:val="0071383C"/>
    <w:rsid w:val="00713A17"/>
    <w:rsid w:val="00714C64"/>
    <w:rsid w:val="00714E1B"/>
    <w:rsid w:val="00714F63"/>
    <w:rsid w:val="00715C57"/>
    <w:rsid w:val="007168F4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30B51"/>
    <w:rsid w:val="0073149A"/>
    <w:rsid w:val="007329F7"/>
    <w:rsid w:val="00736635"/>
    <w:rsid w:val="00736B65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4C"/>
    <w:rsid w:val="00751F89"/>
    <w:rsid w:val="00752305"/>
    <w:rsid w:val="00752B9D"/>
    <w:rsid w:val="007539D5"/>
    <w:rsid w:val="00755269"/>
    <w:rsid w:val="00755A28"/>
    <w:rsid w:val="007562E1"/>
    <w:rsid w:val="00757CF3"/>
    <w:rsid w:val="00757E55"/>
    <w:rsid w:val="00757EAD"/>
    <w:rsid w:val="007604F0"/>
    <w:rsid w:val="007605F8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3E7D"/>
    <w:rsid w:val="007843AF"/>
    <w:rsid w:val="0078494E"/>
    <w:rsid w:val="007849BC"/>
    <w:rsid w:val="007849C9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417F"/>
    <w:rsid w:val="007A478C"/>
    <w:rsid w:val="007A4AD8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4606"/>
    <w:rsid w:val="007C4DCF"/>
    <w:rsid w:val="007C56BA"/>
    <w:rsid w:val="007C637D"/>
    <w:rsid w:val="007D1357"/>
    <w:rsid w:val="007D198F"/>
    <w:rsid w:val="007D2E96"/>
    <w:rsid w:val="007D443B"/>
    <w:rsid w:val="007D5703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A2E"/>
    <w:rsid w:val="007E4AE7"/>
    <w:rsid w:val="007E4DB0"/>
    <w:rsid w:val="007E6B31"/>
    <w:rsid w:val="007E7E25"/>
    <w:rsid w:val="007F05DD"/>
    <w:rsid w:val="007F0AE1"/>
    <w:rsid w:val="007F11BA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8F4"/>
    <w:rsid w:val="00815F93"/>
    <w:rsid w:val="0081721D"/>
    <w:rsid w:val="0082027A"/>
    <w:rsid w:val="00820A7A"/>
    <w:rsid w:val="00821AE2"/>
    <w:rsid w:val="0082259E"/>
    <w:rsid w:val="00823489"/>
    <w:rsid w:val="00825CB8"/>
    <w:rsid w:val="00826320"/>
    <w:rsid w:val="00826C92"/>
    <w:rsid w:val="00827B8B"/>
    <w:rsid w:val="00827FB6"/>
    <w:rsid w:val="00830D62"/>
    <w:rsid w:val="0083113A"/>
    <w:rsid w:val="00831865"/>
    <w:rsid w:val="008325DA"/>
    <w:rsid w:val="00832671"/>
    <w:rsid w:val="00832685"/>
    <w:rsid w:val="00833010"/>
    <w:rsid w:val="0083359A"/>
    <w:rsid w:val="0083382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6E1"/>
    <w:rsid w:val="00882F2C"/>
    <w:rsid w:val="00883484"/>
    <w:rsid w:val="00884B90"/>
    <w:rsid w:val="00885186"/>
    <w:rsid w:val="008866B7"/>
    <w:rsid w:val="008876AA"/>
    <w:rsid w:val="00887AD4"/>
    <w:rsid w:val="00887D44"/>
    <w:rsid w:val="00891758"/>
    <w:rsid w:val="00891BDB"/>
    <w:rsid w:val="00894EF2"/>
    <w:rsid w:val="008951C6"/>
    <w:rsid w:val="00895747"/>
    <w:rsid w:val="00896231"/>
    <w:rsid w:val="008971FE"/>
    <w:rsid w:val="00897300"/>
    <w:rsid w:val="0089769D"/>
    <w:rsid w:val="00897FEB"/>
    <w:rsid w:val="008A0D0A"/>
    <w:rsid w:val="008A26D7"/>
    <w:rsid w:val="008A3881"/>
    <w:rsid w:val="008A4083"/>
    <w:rsid w:val="008A46A9"/>
    <w:rsid w:val="008A4E0C"/>
    <w:rsid w:val="008A526E"/>
    <w:rsid w:val="008A5AC1"/>
    <w:rsid w:val="008A63C4"/>
    <w:rsid w:val="008A66FC"/>
    <w:rsid w:val="008A7BA1"/>
    <w:rsid w:val="008B0FB4"/>
    <w:rsid w:val="008B1AB9"/>
    <w:rsid w:val="008B221E"/>
    <w:rsid w:val="008B2BD9"/>
    <w:rsid w:val="008B2C82"/>
    <w:rsid w:val="008B2D9D"/>
    <w:rsid w:val="008B31CD"/>
    <w:rsid w:val="008B4168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A42"/>
    <w:rsid w:val="008E2E1C"/>
    <w:rsid w:val="008E4C7A"/>
    <w:rsid w:val="008E537F"/>
    <w:rsid w:val="008E5431"/>
    <w:rsid w:val="008E5ECB"/>
    <w:rsid w:val="008E7EF7"/>
    <w:rsid w:val="008F0964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E37"/>
    <w:rsid w:val="00916699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B2C"/>
    <w:rsid w:val="00934DD7"/>
    <w:rsid w:val="00935ABF"/>
    <w:rsid w:val="00936FDB"/>
    <w:rsid w:val="009408E6"/>
    <w:rsid w:val="009413D5"/>
    <w:rsid w:val="0094151E"/>
    <w:rsid w:val="0094280C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137F"/>
    <w:rsid w:val="00962481"/>
    <w:rsid w:val="00962E23"/>
    <w:rsid w:val="00963CC9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70A6"/>
    <w:rsid w:val="00977559"/>
    <w:rsid w:val="009775F9"/>
    <w:rsid w:val="00977AC4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ACB"/>
    <w:rsid w:val="00993296"/>
    <w:rsid w:val="009932B1"/>
    <w:rsid w:val="00995AD5"/>
    <w:rsid w:val="0099692C"/>
    <w:rsid w:val="00996CFC"/>
    <w:rsid w:val="009A019C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9E0"/>
    <w:rsid w:val="009E6AF1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A11"/>
    <w:rsid w:val="00A01C68"/>
    <w:rsid w:val="00A02613"/>
    <w:rsid w:val="00A027E3"/>
    <w:rsid w:val="00A03153"/>
    <w:rsid w:val="00A0337A"/>
    <w:rsid w:val="00A03506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40360"/>
    <w:rsid w:val="00A409E8"/>
    <w:rsid w:val="00A436E7"/>
    <w:rsid w:val="00A446B7"/>
    <w:rsid w:val="00A46FA4"/>
    <w:rsid w:val="00A470B7"/>
    <w:rsid w:val="00A475E5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3E"/>
    <w:rsid w:val="00A75602"/>
    <w:rsid w:val="00A76533"/>
    <w:rsid w:val="00A76B7D"/>
    <w:rsid w:val="00A80698"/>
    <w:rsid w:val="00A8108B"/>
    <w:rsid w:val="00A814F7"/>
    <w:rsid w:val="00A8174D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53A5"/>
    <w:rsid w:val="00A954DC"/>
    <w:rsid w:val="00A96AF5"/>
    <w:rsid w:val="00A97964"/>
    <w:rsid w:val="00AA0E94"/>
    <w:rsid w:val="00AA1545"/>
    <w:rsid w:val="00AA1E6F"/>
    <w:rsid w:val="00AA2F66"/>
    <w:rsid w:val="00AA32D4"/>
    <w:rsid w:val="00AA34AB"/>
    <w:rsid w:val="00AA3B43"/>
    <w:rsid w:val="00AA3EAA"/>
    <w:rsid w:val="00AA4289"/>
    <w:rsid w:val="00AA433D"/>
    <w:rsid w:val="00AA5106"/>
    <w:rsid w:val="00AA5A45"/>
    <w:rsid w:val="00AA5BDF"/>
    <w:rsid w:val="00AA5EAB"/>
    <w:rsid w:val="00AA6011"/>
    <w:rsid w:val="00AA615A"/>
    <w:rsid w:val="00AA76DD"/>
    <w:rsid w:val="00AB0863"/>
    <w:rsid w:val="00AB0A09"/>
    <w:rsid w:val="00AB0A6C"/>
    <w:rsid w:val="00AB1751"/>
    <w:rsid w:val="00AB1F24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527F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2244"/>
    <w:rsid w:val="00AF31AE"/>
    <w:rsid w:val="00AF3482"/>
    <w:rsid w:val="00AF4D44"/>
    <w:rsid w:val="00AF4F84"/>
    <w:rsid w:val="00AF4FE7"/>
    <w:rsid w:val="00AF55CF"/>
    <w:rsid w:val="00AF7D5B"/>
    <w:rsid w:val="00B0017F"/>
    <w:rsid w:val="00B004E1"/>
    <w:rsid w:val="00B01BC7"/>
    <w:rsid w:val="00B024B6"/>
    <w:rsid w:val="00B02A40"/>
    <w:rsid w:val="00B03232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20F37"/>
    <w:rsid w:val="00B21542"/>
    <w:rsid w:val="00B217EE"/>
    <w:rsid w:val="00B230E2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37BB"/>
    <w:rsid w:val="00B443A1"/>
    <w:rsid w:val="00B443F4"/>
    <w:rsid w:val="00B4455D"/>
    <w:rsid w:val="00B478B9"/>
    <w:rsid w:val="00B478E5"/>
    <w:rsid w:val="00B5053C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802D8"/>
    <w:rsid w:val="00B80C40"/>
    <w:rsid w:val="00B80FA1"/>
    <w:rsid w:val="00B81D45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3EB8"/>
    <w:rsid w:val="00B9443C"/>
    <w:rsid w:val="00B94CC1"/>
    <w:rsid w:val="00B9507A"/>
    <w:rsid w:val="00B95F17"/>
    <w:rsid w:val="00B96B64"/>
    <w:rsid w:val="00B97548"/>
    <w:rsid w:val="00BA0382"/>
    <w:rsid w:val="00BA1B7D"/>
    <w:rsid w:val="00BA314A"/>
    <w:rsid w:val="00BA31F4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22E8"/>
    <w:rsid w:val="00BE2C59"/>
    <w:rsid w:val="00BE45A0"/>
    <w:rsid w:val="00BE53A9"/>
    <w:rsid w:val="00BE5EAD"/>
    <w:rsid w:val="00BE6F74"/>
    <w:rsid w:val="00BE705A"/>
    <w:rsid w:val="00BF2777"/>
    <w:rsid w:val="00BF3C44"/>
    <w:rsid w:val="00BF476F"/>
    <w:rsid w:val="00BF5061"/>
    <w:rsid w:val="00BF56F3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C6A"/>
    <w:rsid w:val="00C21DC3"/>
    <w:rsid w:val="00C224C3"/>
    <w:rsid w:val="00C2315B"/>
    <w:rsid w:val="00C23903"/>
    <w:rsid w:val="00C23F37"/>
    <w:rsid w:val="00C24422"/>
    <w:rsid w:val="00C25514"/>
    <w:rsid w:val="00C25D25"/>
    <w:rsid w:val="00C31928"/>
    <w:rsid w:val="00C31D6F"/>
    <w:rsid w:val="00C32433"/>
    <w:rsid w:val="00C338CD"/>
    <w:rsid w:val="00C358B2"/>
    <w:rsid w:val="00C37F32"/>
    <w:rsid w:val="00C415A6"/>
    <w:rsid w:val="00C42D00"/>
    <w:rsid w:val="00C450E7"/>
    <w:rsid w:val="00C459B8"/>
    <w:rsid w:val="00C45BC0"/>
    <w:rsid w:val="00C469C8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6FD8"/>
    <w:rsid w:val="00C6020B"/>
    <w:rsid w:val="00C6237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2D4"/>
    <w:rsid w:val="00C72AA9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77B"/>
    <w:rsid w:val="00C93CCD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316A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B72"/>
    <w:rsid w:val="00CB5C36"/>
    <w:rsid w:val="00CB736A"/>
    <w:rsid w:val="00CB79AF"/>
    <w:rsid w:val="00CB79E5"/>
    <w:rsid w:val="00CC04AB"/>
    <w:rsid w:val="00CC06F5"/>
    <w:rsid w:val="00CC205D"/>
    <w:rsid w:val="00CC2485"/>
    <w:rsid w:val="00CC266F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37A2"/>
    <w:rsid w:val="00CD3E9C"/>
    <w:rsid w:val="00CD4429"/>
    <w:rsid w:val="00CD4E20"/>
    <w:rsid w:val="00CD65F6"/>
    <w:rsid w:val="00CD685A"/>
    <w:rsid w:val="00CD744C"/>
    <w:rsid w:val="00CE0666"/>
    <w:rsid w:val="00CE22A7"/>
    <w:rsid w:val="00CE3617"/>
    <w:rsid w:val="00CE5F15"/>
    <w:rsid w:val="00CE6251"/>
    <w:rsid w:val="00CE7714"/>
    <w:rsid w:val="00CF2C45"/>
    <w:rsid w:val="00CF36CC"/>
    <w:rsid w:val="00CF3A40"/>
    <w:rsid w:val="00CF4242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954"/>
    <w:rsid w:val="00D166A6"/>
    <w:rsid w:val="00D1718B"/>
    <w:rsid w:val="00D1779C"/>
    <w:rsid w:val="00D208E0"/>
    <w:rsid w:val="00D20BC6"/>
    <w:rsid w:val="00D215FC"/>
    <w:rsid w:val="00D2188C"/>
    <w:rsid w:val="00D22402"/>
    <w:rsid w:val="00D22769"/>
    <w:rsid w:val="00D23FB9"/>
    <w:rsid w:val="00D24249"/>
    <w:rsid w:val="00D2636B"/>
    <w:rsid w:val="00D26CC8"/>
    <w:rsid w:val="00D30CB3"/>
    <w:rsid w:val="00D31249"/>
    <w:rsid w:val="00D31B80"/>
    <w:rsid w:val="00D32335"/>
    <w:rsid w:val="00D325D0"/>
    <w:rsid w:val="00D331C1"/>
    <w:rsid w:val="00D35EE4"/>
    <w:rsid w:val="00D37F64"/>
    <w:rsid w:val="00D401BD"/>
    <w:rsid w:val="00D40928"/>
    <w:rsid w:val="00D412FE"/>
    <w:rsid w:val="00D453D0"/>
    <w:rsid w:val="00D45472"/>
    <w:rsid w:val="00D463B0"/>
    <w:rsid w:val="00D46A20"/>
    <w:rsid w:val="00D46A96"/>
    <w:rsid w:val="00D47232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B8F"/>
    <w:rsid w:val="00D820B0"/>
    <w:rsid w:val="00D83074"/>
    <w:rsid w:val="00D83C3B"/>
    <w:rsid w:val="00D846E1"/>
    <w:rsid w:val="00D850A0"/>
    <w:rsid w:val="00D857A4"/>
    <w:rsid w:val="00D9075B"/>
    <w:rsid w:val="00D90AFF"/>
    <w:rsid w:val="00D91697"/>
    <w:rsid w:val="00D92248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2131"/>
    <w:rsid w:val="00DA3504"/>
    <w:rsid w:val="00DA5157"/>
    <w:rsid w:val="00DA5B00"/>
    <w:rsid w:val="00DA7CD2"/>
    <w:rsid w:val="00DB0850"/>
    <w:rsid w:val="00DB1E44"/>
    <w:rsid w:val="00DB27A5"/>
    <w:rsid w:val="00DB2D62"/>
    <w:rsid w:val="00DB2FFE"/>
    <w:rsid w:val="00DB3B48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67FA"/>
    <w:rsid w:val="00DC6800"/>
    <w:rsid w:val="00DC6C31"/>
    <w:rsid w:val="00DC6C3A"/>
    <w:rsid w:val="00DC725D"/>
    <w:rsid w:val="00DC78D6"/>
    <w:rsid w:val="00DC7B96"/>
    <w:rsid w:val="00DD14A8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AC8"/>
    <w:rsid w:val="00DE5811"/>
    <w:rsid w:val="00DE6C81"/>
    <w:rsid w:val="00DE7608"/>
    <w:rsid w:val="00DF148E"/>
    <w:rsid w:val="00DF208F"/>
    <w:rsid w:val="00DF29DA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A94"/>
    <w:rsid w:val="00E04F12"/>
    <w:rsid w:val="00E05356"/>
    <w:rsid w:val="00E0715D"/>
    <w:rsid w:val="00E07FCA"/>
    <w:rsid w:val="00E106DD"/>
    <w:rsid w:val="00E109A4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8E0"/>
    <w:rsid w:val="00E22ABC"/>
    <w:rsid w:val="00E230BE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47EF8"/>
    <w:rsid w:val="00E507D7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E6B"/>
    <w:rsid w:val="00E76BF9"/>
    <w:rsid w:val="00E81071"/>
    <w:rsid w:val="00E810F4"/>
    <w:rsid w:val="00E826A0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87FE0"/>
    <w:rsid w:val="00E9010E"/>
    <w:rsid w:val="00E90187"/>
    <w:rsid w:val="00E923B0"/>
    <w:rsid w:val="00E92792"/>
    <w:rsid w:val="00E92E13"/>
    <w:rsid w:val="00E939D5"/>
    <w:rsid w:val="00E93CF1"/>
    <w:rsid w:val="00E942D4"/>
    <w:rsid w:val="00E94CB3"/>
    <w:rsid w:val="00E95B81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71E6"/>
    <w:rsid w:val="00ED02F0"/>
    <w:rsid w:val="00ED0E11"/>
    <w:rsid w:val="00ED1209"/>
    <w:rsid w:val="00ED13E1"/>
    <w:rsid w:val="00ED1861"/>
    <w:rsid w:val="00ED1BEE"/>
    <w:rsid w:val="00ED27E1"/>
    <w:rsid w:val="00ED304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703"/>
    <w:rsid w:val="00EE684E"/>
    <w:rsid w:val="00EE6B8E"/>
    <w:rsid w:val="00EE70AF"/>
    <w:rsid w:val="00EE7E5E"/>
    <w:rsid w:val="00EF06CA"/>
    <w:rsid w:val="00EF10FD"/>
    <w:rsid w:val="00EF26D4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21AC"/>
    <w:rsid w:val="00F1295D"/>
    <w:rsid w:val="00F12BE7"/>
    <w:rsid w:val="00F1357E"/>
    <w:rsid w:val="00F13FDB"/>
    <w:rsid w:val="00F14F27"/>
    <w:rsid w:val="00F16703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30B59"/>
    <w:rsid w:val="00F30D5D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5F3"/>
    <w:rsid w:val="00F5024C"/>
    <w:rsid w:val="00F51196"/>
    <w:rsid w:val="00F5210E"/>
    <w:rsid w:val="00F52D90"/>
    <w:rsid w:val="00F52FBE"/>
    <w:rsid w:val="00F53F4C"/>
    <w:rsid w:val="00F55482"/>
    <w:rsid w:val="00F55CC4"/>
    <w:rsid w:val="00F571FB"/>
    <w:rsid w:val="00F57539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C62AF60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E9C25-E12F-43E9-981F-2EF7824E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86</TotalTime>
  <Pages>2</Pages>
  <Words>311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Orathai, Nuchprasert</cp:lastModifiedBy>
  <cp:revision>25</cp:revision>
  <cp:lastPrinted>2019-05-07T16:56:00Z</cp:lastPrinted>
  <dcterms:created xsi:type="dcterms:W3CDTF">2019-05-03T12:47:00Z</dcterms:created>
  <dcterms:modified xsi:type="dcterms:W3CDTF">2019-05-08T08:29:00Z</dcterms:modified>
</cp:coreProperties>
</file>