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4327E22B" w:rsidR="00A05F0A" w:rsidRPr="007C2D33" w:rsidRDefault="00E114D3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05F0A"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</w:t>
      </w:r>
      <w:r w:rsidR="0092759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การเปลี่ยนแปลงส่วนของผู้ถือหุ้นรวม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1232F355" w:rsidR="00A05F0A" w:rsidRPr="00F01358" w:rsidRDefault="00927590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6596E58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8EFB15F" w14:textId="4E748119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66897206" w14:textId="41E83722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0497DCDC" w14:textId="51009EAA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1FD3C92F" w14:textId="0B4E6728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59D82001" w14:textId="47D17217" w:rsidR="009E72B7" w:rsidRDefault="009E72B7" w:rsidP="00CD4D4E">
      <w:pPr>
        <w:jc w:val="thaiDistribute"/>
        <w:rPr>
          <w:rFonts w:ascii="Browallia New" w:hAnsi="Browallia New" w:cs="Browallia New"/>
        </w:rPr>
      </w:pPr>
    </w:p>
    <w:p w14:paraId="4912BC30" w14:textId="6ECA637D" w:rsidR="009E72B7" w:rsidRDefault="009E72B7" w:rsidP="00CD4D4E">
      <w:pPr>
        <w:jc w:val="thaiDistribute"/>
        <w:rPr>
          <w:rFonts w:ascii="Browallia New" w:hAnsi="Browallia New" w:cs="Browallia New"/>
        </w:rPr>
      </w:pPr>
    </w:p>
    <w:p w14:paraId="65579B62" w14:textId="77777777" w:rsidR="009E72B7" w:rsidRDefault="009E72B7" w:rsidP="00CD4D4E">
      <w:pPr>
        <w:jc w:val="thaiDistribute"/>
        <w:rPr>
          <w:rFonts w:ascii="Browallia New" w:hAnsi="Browallia New" w:cs="Browallia New"/>
        </w:rPr>
      </w:pPr>
    </w:p>
    <w:p w14:paraId="307C4EF3" w14:textId="77777777" w:rsidR="000A7603" w:rsidRDefault="000A7603" w:rsidP="00CD4D4E">
      <w:pPr>
        <w:jc w:val="thaiDistribute"/>
        <w:rPr>
          <w:rFonts w:ascii="Browallia New" w:hAnsi="Browallia New" w:cs="Browallia New"/>
        </w:rPr>
      </w:pPr>
    </w:p>
    <w:p w14:paraId="26F9C9C9" w14:textId="77777777" w:rsidR="00330AA1" w:rsidRPr="0024771B" w:rsidRDefault="00D20C85" w:rsidP="00B6226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062A605D" w:rsidR="00A05F0A" w:rsidRPr="00487E39" w:rsidRDefault="00927590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927590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E20F5E7" w14:textId="77777777" w:rsidR="006E12E7" w:rsidRPr="00FE3719" w:rsidRDefault="006E12E7" w:rsidP="0092759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37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1AFEA72C" w14:textId="77777777" w:rsidR="006E12E7" w:rsidRPr="00734D83" w:rsidRDefault="006E12E7" w:rsidP="006E12E7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6841462C" w14:textId="68C43F90" w:rsidR="006E12E7" w:rsidRDefault="00927590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527E02"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527E02" w:rsidRPr="00E114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527E0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27E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389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โดยผู้สอบบัญชีอื่นที่อยู่ในสำนักงานเดียวกับข้าพเจ้า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2759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9275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E12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A19D15F" w14:textId="0104B1C3" w:rsidR="00B54FCC" w:rsidRDefault="00B54FCC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2436F5" w14:textId="045D1E2D" w:rsidR="004E0394" w:rsidRDefault="004E0394" w:rsidP="0092759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5B5E6C" w14:textId="77777777" w:rsidR="004E0394" w:rsidRDefault="004E0394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00E7D7" w14:textId="14F3010B" w:rsidR="007C5A37" w:rsidRDefault="007C5A37" w:rsidP="004E039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C5A3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7C5A3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</w:t>
      </w:r>
      <w:r w:rsidR="00B54F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ย์</w:t>
      </w:r>
    </w:p>
    <w:p w14:paraId="170ECB0B" w14:textId="6EA3765E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4CFF612B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7C5A37">
        <w:rPr>
          <w:rFonts w:ascii="Browallia New" w:hAnsi="Browallia New" w:cs="Browallia New"/>
          <w:sz w:val="28"/>
          <w:szCs w:val="28"/>
          <w:lang w:bidi="th-TH"/>
        </w:rPr>
        <w:t>549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62E62B80" w:rsidR="00D15EA5" w:rsidRPr="00D20C85" w:rsidRDefault="00917F1E" w:rsidP="00D20C85">
      <w:pPr>
        <w:spacing w:after="0" w:line="240" w:lineRule="auto"/>
      </w:pPr>
      <w:r w:rsidRPr="00917F1E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917F1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927590" w:rsidRPr="00917F1E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E98C7" w14:textId="77777777" w:rsidR="000361FE" w:rsidRDefault="000361FE">
      <w:r>
        <w:separator/>
      </w:r>
    </w:p>
  </w:endnote>
  <w:endnote w:type="continuationSeparator" w:id="0">
    <w:p w14:paraId="44EC42DE" w14:textId="77777777" w:rsidR="000361FE" w:rsidRDefault="0003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A2C4C" w14:textId="77777777" w:rsidR="000361FE" w:rsidRDefault="000361FE">
      <w:bookmarkStart w:id="0" w:name="_Hlk482348182"/>
      <w:bookmarkEnd w:id="0"/>
      <w:r>
        <w:separator/>
      </w:r>
    </w:p>
  </w:footnote>
  <w:footnote w:type="continuationSeparator" w:id="0">
    <w:p w14:paraId="2C40504E" w14:textId="77777777" w:rsidR="000361FE" w:rsidRDefault="00036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53E27" w14:textId="353C4E99" w:rsidR="00B63D0E" w:rsidRDefault="00B63D0E" w:rsidP="00D96128">
    <w:pPr>
      <w:pStyle w:val="Header"/>
      <w:jc w:val="right"/>
    </w:pPr>
  </w:p>
  <w:p w14:paraId="6E8E3DA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D15EA5" w:rsidRDefault="00D15EA5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4968D5B9" w:rsidR="00D15EA5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9F7FB5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</w:p>
  <w:p w14:paraId="1B1B7861" w14:textId="55B3341C" w:rsidR="00637EE6" w:rsidRPr="00637EE6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405A"/>
    <w:rsid w:val="005B50CC"/>
    <w:rsid w:val="005C2CCB"/>
    <w:rsid w:val="005C6479"/>
    <w:rsid w:val="005C69FD"/>
    <w:rsid w:val="005D7025"/>
    <w:rsid w:val="005E2D67"/>
    <w:rsid w:val="005E5578"/>
    <w:rsid w:val="005F4D62"/>
    <w:rsid w:val="00610ED7"/>
    <w:rsid w:val="00612B8B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bb74d1e08b4de345b4258cdfbfa9670c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c828ba5ecee4bfd2132ddc3dc11446a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440F9-619F-4D85-BB94-474744423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8C9B49-21A5-46E7-9614-9EBECE82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11</cp:revision>
  <cp:lastPrinted>2018-11-09T06:02:00Z</cp:lastPrinted>
  <dcterms:created xsi:type="dcterms:W3CDTF">2018-11-05T08:48:00Z</dcterms:created>
  <dcterms:modified xsi:type="dcterms:W3CDTF">2019-05-08T10:26:00Z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