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09A5" w:rsidRPr="00E83E0A"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r w:rsidRPr="00E83E0A">
        <w:rPr>
          <w:sz w:val="22"/>
          <w:szCs w:val="22"/>
        </w:rPr>
        <w:t>1.</w:t>
      </w:r>
      <w:r w:rsidRPr="00E83E0A">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 xml:space="preserve">s incorporated in Thailand on January 30, 2004 and has its registered office at 11 Moo 9 </w:t>
      </w:r>
      <w:proofErr w:type="spellStart"/>
      <w:r w:rsidRPr="00950096">
        <w:rPr>
          <w:rFonts w:cs="Times New Roman"/>
          <w:sz w:val="22"/>
          <w:szCs w:val="22"/>
        </w:rPr>
        <w:t>Banbung-Klaeng</w:t>
      </w:r>
      <w:proofErr w:type="spellEnd"/>
      <w:r w:rsidRPr="00950096">
        <w:rPr>
          <w:rFonts w:cs="Times New Roman"/>
          <w:sz w:val="22"/>
          <w:szCs w:val="22"/>
        </w:rPr>
        <w:t xml:space="preserve"> Road, </w:t>
      </w:r>
      <w:proofErr w:type="spellStart"/>
      <w:r w:rsidRPr="00950096">
        <w:rPr>
          <w:rFonts w:cs="Times New Roman"/>
          <w:sz w:val="22"/>
          <w:szCs w:val="22"/>
        </w:rPr>
        <w:t>Tambol</w:t>
      </w:r>
      <w:proofErr w:type="spellEnd"/>
      <w:r w:rsidRPr="00950096">
        <w:rPr>
          <w:rFonts w:cs="Times New Roman"/>
          <w:sz w:val="22"/>
          <w:szCs w:val="22"/>
        </w:rPr>
        <w:t xml:space="preserve"> </w:t>
      </w:r>
      <w:proofErr w:type="spellStart"/>
      <w:r w:rsidRPr="00950096">
        <w:rPr>
          <w:rFonts w:cs="Times New Roman"/>
          <w:sz w:val="22"/>
          <w:szCs w:val="22"/>
        </w:rPr>
        <w:t>Nong</w:t>
      </w:r>
      <w:proofErr w:type="spellEnd"/>
      <w:r w:rsidRPr="00950096">
        <w:rPr>
          <w:rFonts w:cs="Times New Roman"/>
          <w:sz w:val="22"/>
          <w:szCs w:val="22"/>
        </w:rPr>
        <w:t xml:space="preserve">-Irun, </w:t>
      </w:r>
      <w:proofErr w:type="spellStart"/>
      <w:r w:rsidRPr="00950096">
        <w:rPr>
          <w:rFonts w:cs="Times New Roman"/>
          <w:sz w:val="22"/>
          <w:szCs w:val="22"/>
        </w:rPr>
        <w:t>Amphur</w:t>
      </w:r>
      <w:proofErr w:type="spellEnd"/>
      <w:r w:rsidRPr="00950096">
        <w:rPr>
          <w:rFonts w:cs="Times New Roman"/>
          <w:sz w:val="22"/>
          <w:szCs w:val="22"/>
        </w:rPr>
        <w:t xml:space="preserve"> </w:t>
      </w:r>
      <w:proofErr w:type="spellStart"/>
      <w:r w:rsidRPr="00950096">
        <w:rPr>
          <w:rFonts w:cs="Times New Roman"/>
          <w:sz w:val="22"/>
          <w:szCs w:val="22"/>
        </w:rPr>
        <w:t>Banbung</w:t>
      </w:r>
      <w:proofErr w:type="spellEnd"/>
      <w:r w:rsidRPr="00950096">
        <w:rPr>
          <w:rFonts w:cs="Times New Roman"/>
          <w:sz w:val="22"/>
          <w:szCs w:val="22"/>
        </w:rPr>
        <w:t xml:space="preserve">, </w:t>
      </w:r>
      <w:proofErr w:type="spellStart"/>
      <w:proofErr w:type="gramStart"/>
      <w:r w:rsidRPr="00950096">
        <w:rPr>
          <w:rFonts w:cs="Times New Roman"/>
          <w:sz w:val="22"/>
          <w:szCs w:val="22"/>
        </w:rPr>
        <w:t>Chonburi</w:t>
      </w:r>
      <w:proofErr w:type="spellEnd"/>
      <w:proofErr w:type="gramEnd"/>
      <w:r w:rsidRPr="00950096">
        <w:rPr>
          <w:rFonts w:cs="Times New Roman"/>
          <w:sz w:val="22"/>
          <w:szCs w:val="22"/>
        </w:rPr>
        <w:t>.</w:t>
      </w:r>
      <w:r w:rsidR="005B0432">
        <w:rPr>
          <w:rFonts w:cs="Times New Roman"/>
          <w:sz w:val="22"/>
          <w:szCs w:val="22"/>
        </w:rPr>
        <w:t xml:space="preserve"> </w:t>
      </w:r>
      <w:r w:rsidRPr="00950096">
        <w:rPr>
          <w:rFonts w:cs="Times New Roman"/>
          <w:sz w:val="22"/>
          <w:szCs w:val="22"/>
        </w:rPr>
        <w:t>The Company registered the legal transformation of juristic person from being limited company under the Civil and Commercial Code to limited public company under the Limited Public Company Act B.E. 2535 with the Ministry of Commerce on April 10, 2013</w:t>
      </w:r>
      <w:r w:rsidR="005B0432">
        <w:rPr>
          <w:rFonts w:cs="Times New Roman"/>
          <w:sz w:val="22"/>
          <w:szCs w:val="22"/>
        </w:rPr>
        <w:t xml:space="preserve"> </w:t>
      </w:r>
      <w:r w:rsidR="005B0432">
        <w:rPr>
          <w:sz w:val="22"/>
          <w:szCs w:val="22"/>
        </w:rPr>
        <w:t xml:space="preserve">and </w:t>
      </w:r>
      <w:r w:rsidR="00E261B5">
        <w:rPr>
          <w:sz w:val="22"/>
          <w:szCs w:val="22"/>
        </w:rPr>
        <w:t xml:space="preserve">was registered as the listed entity in </w:t>
      </w:r>
      <w:r w:rsidR="005B0432">
        <w:rPr>
          <w:sz w:val="22"/>
          <w:szCs w:val="22"/>
        </w:rPr>
        <w:t xml:space="preserve">the Market for Alternative Investment </w:t>
      </w:r>
      <w:r w:rsidR="003D3FE6">
        <w:rPr>
          <w:sz w:val="22"/>
          <w:szCs w:val="22"/>
        </w:rPr>
        <w:t>(</w:t>
      </w:r>
      <w:r w:rsidR="004922DD">
        <w:rPr>
          <w:sz w:val="22"/>
          <w:szCs w:val="22"/>
        </w:rPr>
        <w:t>“</w:t>
      </w:r>
      <w:proofErr w:type="spellStart"/>
      <w:r w:rsidR="004922DD">
        <w:rPr>
          <w:sz w:val="22"/>
          <w:szCs w:val="22"/>
        </w:rPr>
        <w:t>mai</w:t>
      </w:r>
      <w:proofErr w:type="spellEnd"/>
      <w:r w:rsidR="00E261B5">
        <w:rPr>
          <w:sz w:val="22"/>
          <w:szCs w:val="22"/>
        </w:rPr>
        <w:t>”</w:t>
      </w:r>
      <w:r w:rsidR="003D3FE6">
        <w:rPr>
          <w:sz w:val="22"/>
          <w:szCs w:val="22"/>
        </w:rPr>
        <w:t>)</w:t>
      </w:r>
      <w:r w:rsidR="005B0432">
        <w:rPr>
          <w:sz w:val="22"/>
          <w:szCs w:val="22"/>
        </w:rPr>
        <w:t xml:space="preserve"> on October 2, 2014.</w:t>
      </w:r>
    </w:p>
    <w:p w:rsidR="006C5E3D" w:rsidRDefault="006C5E3D"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950096" w:rsidRDefault="000E0E69"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 xml:space="preserve">The Company’s parent </w:t>
      </w:r>
      <w:r w:rsidR="006C5E3D">
        <w:rPr>
          <w:rFonts w:cs="Times New Roman"/>
          <w:sz w:val="22"/>
          <w:szCs w:val="22"/>
        </w:rPr>
        <w:t xml:space="preserve">is </w:t>
      </w:r>
      <w:proofErr w:type="spellStart"/>
      <w:r w:rsidR="006C5E3D">
        <w:rPr>
          <w:rFonts w:cs="Times New Roman"/>
          <w:sz w:val="22"/>
          <w:szCs w:val="22"/>
        </w:rPr>
        <w:t>Chonburi</w:t>
      </w:r>
      <w:proofErr w:type="spellEnd"/>
      <w:r w:rsidR="006C5E3D">
        <w:rPr>
          <w:rFonts w:cs="Times New Roman"/>
          <w:sz w:val="22"/>
          <w:szCs w:val="22"/>
        </w:rPr>
        <w:t xml:space="preserve"> Concrete Product Public Company Limited, incorporated in Thailand (direct and indirect shareholdings </w:t>
      </w:r>
      <w:proofErr w:type="spellStart"/>
      <w:r w:rsidR="006C5E3D">
        <w:rPr>
          <w:rFonts w:cs="Times New Roman"/>
          <w:sz w:val="22"/>
          <w:szCs w:val="22"/>
        </w:rPr>
        <w:t>totalling</w:t>
      </w:r>
      <w:proofErr w:type="spellEnd"/>
      <w:r w:rsidR="006C5E3D">
        <w:rPr>
          <w:rFonts w:cs="Times New Roman"/>
          <w:sz w:val="22"/>
          <w:szCs w:val="22"/>
        </w:rPr>
        <w:t xml:space="preserve"> 73.13%).</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4261D6" w:rsidRPr="00595A63" w:rsidRDefault="00207B3B"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engaged in manufacturing and </w:t>
      </w:r>
      <w:r w:rsidR="00161C24">
        <w:rPr>
          <w:rFonts w:cs="Times New Roman"/>
          <w:sz w:val="22"/>
          <w:szCs w:val="22"/>
        </w:rPr>
        <w:t>sales</w:t>
      </w:r>
      <w:r w:rsidRPr="00950096">
        <w:rPr>
          <w:rFonts w:cs="Times New Roman"/>
          <w:sz w:val="22"/>
          <w:szCs w:val="22"/>
        </w:rPr>
        <w:t xml:space="preserve"> of</w:t>
      </w:r>
      <w:r w:rsidR="009F3DF2">
        <w:rPr>
          <w:rFonts w:cs="Times New Roman"/>
          <w:sz w:val="22"/>
          <w:szCs w:val="22"/>
        </w:rPr>
        <w:t xml:space="preserve"> products relating to</w:t>
      </w:r>
      <w:r w:rsidRPr="00950096">
        <w:rPr>
          <w:rFonts w:cs="Times New Roman"/>
          <w:sz w:val="22"/>
          <w:szCs w:val="22"/>
        </w:rPr>
        <w:t xml:space="preserve"> autoclaved aerated concrete block for use in construction.</w:t>
      </w:r>
      <w:r w:rsidR="004261D6">
        <w:rPr>
          <w:rFonts w:cs="Times New Roman"/>
          <w:sz w:val="22"/>
          <w:szCs w:val="22"/>
        </w:rPr>
        <w:t xml:space="preserve"> </w:t>
      </w:r>
    </w:p>
    <w:p w:rsidR="005D41EC" w:rsidRDefault="005D41EC" w:rsidP="005D41EC">
      <w:pPr>
        <w:tabs>
          <w:tab w:val="clear" w:pos="454"/>
          <w:tab w:val="left" w:pos="0"/>
        </w:tabs>
        <w:jc w:val="both"/>
        <w:rPr>
          <w:sz w:val="22"/>
          <w:szCs w:val="22"/>
        </w:rPr>
      </w:pPr>
    </w:p>
    <w:p w:rsidR="00BA22FC" w:rsidRDefault="00BA22FC" w:rsidP="005D41EC">
      <w:pPr>
        <w:tabs>
          <w:tab w:val="clear" w:pos="454"/>
          <w:tab w:val="left" w:pos="0"/>
        </w:tabs>
        <w:jc w:val="both"/>
        <w:rPr>
          <w:sz w:val="22"/>
          <w:szCs w:val="22"/>
        </w:rPr>
      </w:pPr>
    </w:p>
    <w:p w:rsidR="000F40AB" w:rsidRPr="00E83E0A"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rFonts w:cs="Times New Roman"/>
          <w:b/>
          <w:bCs/>
          <w:sz w:val="22"/>
          <w:szCs w:val="22"/>
        </w:rPr>
        <w:t>2.</w:t>
      </w:r>
      <w:r w:rsidRPr="00E83E0A">
        <w:rPr>
          <w:rFonts w:cs="Times New Roman"/>
          <w:b/>
          <w:bCs/>
          <w:sz w:val="22"/>
          <w:szCs w:val="22"/>
        </w:rPr>
        <w:tab/>
        <w:t xml:space="preserve">BASIS FOR PREPARATION OF INTERIM FINANCIAL INFORMATION </w:t>
      </w:r>
    </w:p>
    <w:p w:rsidR="006C5E3D" w:rsidRDefault="006C5E3D"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 in accordance with Thai Accounting Standard</w:t>
      </w:r>
      <w:r>
        <w:rPr>
          <w:rFonts w:cs="Times New Roman"/>
          <w:sz w:val="22"/>
          <w:szCs w:val="22"/>
        </w:rPr>
        <w:t xml:space="preserve"> (“TAS”) No. 34</w:t>
      </w:r>
      <w:r w:rsidRPr="00D034D6">
        <w:rPr>
          <w:rFonts w:cs="Times New Roman"/>
          <w:sz w:val="22"/>
          <w:szCs w:val="22"/>
        </w:rPr>
        <w:t xml:space="preserve"> </w:t>
      </w:r>
      <w:r w:rsidR="00232C62">
        <w:rPr>
          <w:rFonts w:cs="Times New Roman"/>
          <w:sz w:val="22"/>
          <w:szCs w:val="22"/>
        </w:rPr>
        <w:t>(revised 2018</w:t>
      </w:r>
      <w:r>
        <w:rPr>
          <w:rFonts w:cs="Times New Roman"/>
          <w:sz w:val="22"/>
          <w:szCs w:val="22"/>
        </w:rPr>
        <w:t>) “</w:t>
      </w:r>
      <w:r w:rsidRPr="009C532E">
        <w:rPr>
          <w:rFonts w:cs="Times New Roman"/>
          <w:sz w:val="22"/>
          <w:szCs w:val="22"/>
        </w:rPr>
        <w:t>Interim Financial Reporting</w:t>
      </w:r>
      <w:r>
        <w:rPr>
          <w:rFonts w:cs="Times New Roman"/>
          <w:sz w:val="22"/>
          <w:szCs w:val="22"/>
        </w:rPr>
        <w:t>”</w:t>
      </w:r>
      <w:r w:rsidRPr="00D034D6">
        <w:rPr>
          <w:rFonts w:cs="Times New Roman"/>
          <w:sz w:val="22"/>
          <w:szCs w:val="22"/>
        </w:rPr>
        <w:t xml:space="preserve"> including related interpretations and guidelines promulgated by the Federation of Accounting Professions</w:t>
      </w:r>
      <w:r>
        <w:rPr>
          <w:rFonts w:cs="Times New Roman"/>
          <w:sz w:val="22"/>
          <w:szCs w:val="22"/>
        </w:rPr>
        <w:t xml:space="preserve"> (“FAP”)</w:t>
      </w:r>
      <w:r w:rsidRPr="00D034D6">
        <w:rPr>
          <w:rFonts w:cs="Times New Roman"/>
          <w:sz w:val="22"/>
          <w:szCs w:val="22"/>
        </w:rPr>
        <w:t xml:space="preserve">, </w:t>
      </w:r>
      <w:r>
        <w:rPr>
          <w:rFonts w:cs="Times New Roman"/>
          <w:sz w:val="22"/>
          <w:szCs w:val="22"/>
        </w:rPr>
        <w:t xml:space="preserve">and the </w:t>
      </w:r>
      <w:r w:rsidRPr="00D034D6">
        <w:rPr>
          <w:rFonts w:cs="Times New Roman"/>
          <w:sz w:val="22"/>
          <w:szCs w:val="22"/>
        </w:rPr>
        <w:t>applicable rules and regulations of the Securities and Exchange Commission</w:t>
      </w:r>
      <w:r>
        <w:rPr>
          <w:rFonts w:cs="Times New Roman"/>
          <w:sz w:val="22"/>
          <w:szCs w:val="22"/>
        </w:rPr>
        <w:t>.</w:t>
      </w:r>
      <w:r w:rsidRPr="00D034D6">
        <w:rPr>
          <w:rFonts w:cs="Times New Roman"/>
          <w:sz w:val="22"/>
          <w:szCs w:val="22"/>
        </w:rPr>
        <w:t xml:space="preserve"> </w:t>
      </w: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C5E3D" w:rsidRPr="00D034D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 xml:space="preserve">The </w:t>
      </w:r>
      <w:r>
        <w:rPr>
          <w:rFonts w:cs="Times New Roman"/>
          <w:sz w:val="22"/>
          <w:szCs w:val="22"/>
        </w:rPr>
        <w:t>interim financial information</w:t>
      </w:r>
      <w:r w:rsidRPr="00D034D6">
        <w:rPr>
          <w:rFonts w:cs="Times New Roman"/>
          <w:sz w:val="22"/>
          <w:szCs w:val="22"/>
        </w:rPr>
        <w:t xml:space="preserve"> </w:t>
      </w:r>
      <w:proofErr w:type="gramStart"/>
      <w:r>
        <w:rPr>
          <w:rFonts w:cs="Times New Roman"/>
          <w:sz w:val="22"/>
          <w:szCs w:val="22"/>
        </w:rPr>
        <w:t>are</w:t>
      </w:r>
      <w:proofErr w:type="gramEnd"/>
      <w:r w:rsidRPr="00D034D6">
        <w:rPr>
          <w:rFonts w:cs="Times New Roman"/>
          <w:sz w:val="22"/>
          <w:szCs w:val="22"/>
        </w:rPr>
        <w:t xml:space="preserve"> prepared to provide an update on the financial s</w:t>
      </w:r>
      <w:r>
        <w:rPr>
          <w:rFonts w:cs="Times New Roman"/>
          <w:sz w:val="22"/>
          <w:szCs w:val="22"/>
        </w:rPr>
        <w:t>tatements for the year ended December 31,</w:t>
      </w:r>
      <w:r w:rsidRPr="00D034D6">
        <w:rPr>
          <w:rFonts w:cs="Times New Roman"/>
          <w:sz w:val="22"/>
          <w:szCs w:val="22"/>
        </w:rPr>
        <w:t xml:space="preserve"> </w:t>
      </w:r>
      <w:r>
        <w:rPr>
          <w:rFonts w:cs="Times New Roman"/>
          <w:sz w:val="22"/>
          <w:szCs w:val="22"/>
        </w:rPr>
        <w:t>201</w:t>
      </w:r>
      <w:r w:rsidR="00FA3103">
        <w:rPr>
          <w:sz w:val="22"/>
          <w:szCs w:val="28"/>
        </w:rPr>
        <w:t>8</w:t>
      </w:r>
      <w:r w:rsidRPr="00D034D6">
        <w:rPr>
          <w:rFonts w:cs="Times New Roman"/>
          <w:sz w:val="22"/>
          <w:szCs w:val="22"/>
        </w:rPr>
        <w:t xml:space="preserve">.  They focus on new activities, events and circumstances to avoid repetition of information previously reported. Accordingly, </w:t>
      </w:r>
      <w:proofErr w:type="gramStart"/>
      <w:r w:rsidRPr="00D034D6">
        <w:rPr>
          <w:rFonts w:cs="Times New Roman"/>
          <w:sz w:val="22"/>
          <w:szCs w:val="22"/>
        </w:rPr>
        <w:t>these</w:t>
      </w:r>
      <w:proofErr w:type="gramEnd"/>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should be read in conjunction with the financial s</w:t>
      </w:r>
      <w:r>
        <w:rPr>
          <w:rFonts w:cs="Times New Roman"/>
          <w:sz w:val="22"/>
          <w:szCs w:val="22"/>
        </w:rPr>
        <w:t>tatements for the year ended December 31,</w:t>
      </w:r>
      <w:r w:rsidRPr="00D034D6">
        <w:rPr>
          <w:rFonts w:cs="Times New Roman"/>
          <w:sz w:val="22"/>
          <w:szCs w:val="22"/>
        </w:rPr>
        <w:t xml:space="preserve"> </w:t>
      </w:r>
      <w:r w:rsidR="00FA3103">
        <w:rPr>
          <w:rFonts w:cs="Times New Roman"/>
          <w:sz w:val="22"/>
          <w:szCs w:val="22"/>
        </w:rPr>
        <w:t>2018</w:t>
      </w:r>
      <w:r w:rsidRPr="00D034D6">
        <w:rPr>
          <w:rFonts w:cs="Times New Roman"/>
          <w:sz w:val="22"/>
          <w:szCs w:val="22"/>
        </w:rPr>
        <w:t>.</w:t>
      </w: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 xml:space="preserve">For convenience of the readers, an English translation of the financial statements has been prepared from the Thai language statutory financial statements that are issued for </w:t>
      </w:r>
      <w:r w:rsidR="00466E93" w:rsidRPr="00FF4425">
        <w:rPr>
          <w:rFonts w:cs="Times New Roman"/>
          <w:sz w:val="22"/>
          <w:szCs w:val="22"/>
        </w:rPr>
        <w:t>the abovementioned purposes.</w:t>
      </w:r>
    </w:p>
    <w:p w:rsidR="00777C44" w:rsidRPr="00950096"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777C44" w:rsidRPr="00BC1EE5"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r w:rsidRPr="00BC1EE5">
        <w:rPr>
          <w:rFonts w:cs="Times New Roman"/>
          <w:sz w:val="22"/>
          <w:szCs w:val="22"/>
        </w:rPr>
        <w:t xml:space="preserve">Starting from January 1, 2019, the Company had adopted Thai Accounting Standards (TAS), Thai Financial Reporting Standards (TFRS), Thai Accounting Interpretation (TSIC), and Thai Financial Reporting Interpretation (TFRIC), </w:t>
      </w:r>
      <w:r>
        <w:rPr>
          <w:rFonts w:cs="Times New Roman"/>
          <w:sz w:val="22"/>
          <w:szCs w:val="22"/>
        </w:rPr>
        <w:t xml:space="preserve">newly </w:t>
      </w:r>
      <w:r w:rsidRPr="00BC1EE5">
        <w:rPr>
          <w:rFonts w:cs="Times New Roman"/>
          <w:sz w:val="22"/>
          <w:szCs w:val="22"/>
        </w:rPr>
        <w:t xml:space="preserve">issued and revised by </w:t>
      </w:r>
      <w:r>
        <w:rPr>
          <w:rFonts w:cs="Times New Roman"/>
          <w:sz w:val="22"/>
          <w:szCs w:val="22"/>
        </w:rPr>
        <w:t>TFAC</w:t>
      </w:r>
      <w:r w:rsidRPr="00BC1EE5">
        <w:rPr>
          <w:rFonts w:cs="Times New Roman"/>
          <w:sz w:val="22"/>
          <w:szCs w:val="22"/>
        </w:rPr>
        <w:t xml:space="preserve">, which became effective from the accounting period starting on or after January 1, 2019. The aforesaid adoption of </w:t>
      </w:r>
      <w:r>
        <w:rPr>
          <w:rFonts w:cs="Times New Roman"/>
          <w:sz w:val="22"/>
          <w:szCs w:val="22"/>
        </w:rPr>
        <w:t xml:space="preserve">newly </w:t>
      </w:r>
      <w:r w:rsidRPr="00BC1EE5">
        <w:rPr>
          <w:rFonts w:cs="Times New Roman"/>
          <w:sz w:val="22"/>
          <w:szCs w:val="22"/>
        </w:rPr>
        <w:t>issued and revised TAS and TFRS as well as TSIC and TFRIC did not have any material effect on the Company.</w:t>
      </w:r>
    </w:p>
    <w:p w:rsidR="00777C44" w:rsidRPr="00BC1EE5"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cs="Times New Roman"/>
          <w:sz w:val="22"/>
          <w:szCs w:val="22"/>
        </w:rPr>
      </w:pPr>
    </w:p>
    <w:p w:rsidR="00777C44" w:rsidRDefault="00777C44"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cs="Times New Roman"/>
          <w:sz w:val="22"/>
          <w:szCs w:val="22"/>
        </w:rPr>
      </w:pPr>
      <w:r w:rsidRPr="00BC1EE5">
        <w:rPr>
          <w:rFonts w:cs="Times New Roman"/>
          <w:sz w:val="22"/>
          <w:szCs w:val="22"/>
        </w:rPr>
        <w:t>Management of the Company is during the assessment and consideration of the impacts from adoption of the new five TFRS (Financial Instruments) and TFRS 16 “Lease” that will become effective from 2020 whereby the Company has not yet adopted in the preparation of the accompanying interim financial information and has no policy to early adopt before the effective period.</w:t>
      </w:r>
    </w:p>
    <w:p w:rsidR="001B1852" w:rsidRDefault="001B1852"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5C3677" w:rsidRDefault="007241A3" w:rsidP="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6046C5">
        <w:rPr>
          <w:rFonts w:cs="Times New Roman"/>
          <w:sz w:val="22"/>
          <w:szCs w:val="22"/>
        </w:rPr>
        <w:t xml:space="preserve">Accounting policies and methods of computation applied in the </w:t>
      </w:r>
      <w:r>
        <w:rPr>
          <w:rFonts w:cs="Times New Roman"/>
          <w:sz w:val="22"/>
          <w:szCs w:val="22"/>
        </w:rPr>
        <w:t>interim financial information</w:t>
      </w:r>
      <w:r w:rsidRPr="006046C5">
        <w:rPr>
          <w:rFonts w:cs="Times New Roman"/>
          <w:sz w:val="22"/>
          <w:szCs w:val="22"/>
        </w:rPr>
        <w:t xml:space="preserve"> for </w:t>
      </w:r>
      <w:r>
        <w:rPr>
          <w:rFonts w:cs="Times New Roman"/>
          <w:sz w:val="22"/>
          <w:szCs w:val="22"/>
        </w:rPr>
        <w:t xml:space="preserve">the </w:t>
      </w:r>
      <w:r w:rsidR="00F50825">
        <w:rPr>
          <w:rFonts w:cs="Times New Roman"/>
          <w:sz w:val="22"/>
          <w:szCs w:val="22"/>
        </w:rPr>
        <w:t xml:space="preserve">three- month </w:t>
      </w:r>
      <w:r w:rsidR="000F77AB">
        <w:rPr>
          <w:rFonts w:cs="Times New Roman"/>
          <w:sz w:val="22"/>
          <w:szCs w:val="22"/>
        </w:rPr>
        <w:t xml:space="preserve">periods </w:t>
      </w:r>
      <w:r w:rsidR="007B21E5">
        <w:rPr>
          <w:rFonts w:cs="Times New Roman"/>
          <w:sz w:val="22"/>
          <w:szCs w:val="22"/>
        </w:rPr>
        <w:t xml:space="preserve">ended </w:t>
      </w:r>
      <w:r w:rsidR="00FA3103">
        <w:rPr>
          <w:rFonts w:cs="Times New Roman"/>
          <w:sz w:val="22"/>
          <w:szCs w:val="22"/>
        </w:rPr>
        <w:t>March 31, 2019 and 2018</w:t>
      </w:r>
      <w:r w:rsidRPr="006046C5">
        <w:rPr>
          <w:rFonts w:cs="Times New Roman"/>
          <w:sz w:val="22"/>
          <w:szCs w:val="22"/>
        </w:rPr>
        <w:t xml:space="preserve"> are consistent with those applied in the financial s</w:t>
      </w:r>
      <w:r>
        <w:rPr>
          <w:rFonts w:cs="Times New Roman"/>
          <w:sz w:val="22"/>
          <w:szCs w:val="22"/>
        </w:rPr>
        <w:t xml:space="preserve">tatements for the year ended </w:t>
      </w:r>
      <w:r w:rsidRPr="006046C5">
        <w:rPr>
          <w:rFonts w:cs="Times New Roman"/>
          <w:sz w:val="22"/>
          <w:szCs w:val="22"/>
        </w:rPr>
        <w:t xml:space="preserve">December </w:t>
      </w:r>
      <w:r>
        <w:rPr>
          <w:rFonts w:cs="Times New Roman"/>
          <w:sz w:val="22"/>
          <w:szCs w:val="22"/>
        </w:rPr>
        <w:t>31, 201</w:t>
      </w:r>
      <w:r w:rsidR="00FA3103">
        <w:rPr>
          <w:rFonts w:cs="Times New Roman"/>
          <w:sz w:val="22"/>
          <w:szCs w:val="22"/>
        </w:rPr>
        <w:t>8</w:t>
      </w:r>
      <w:r w:rsidR="00777C44">
        <w:rPr>
          <w:rFonts w:cs="Times New Roman"/>
          <w:sz w:val="22"/>
          <w:szCs w:val="22"/>
        </w:rPr>
        <w:t xml:space="preserve"> </w:t>
      </w:r>
      <w:r w:rsidR="00777C44" w:rsidRPr="000255B7">
        <w:rPr>
          <w:rFonts w:cs="Times New Roman"/>
          <w:sz w:val="22"/>
          <w:szCs w:val="22"/>
        </w:rPr>
        <w:t xml:space="preserve">except the adoption of revised TAS and TFRS as well as TIC and TFRIC as discussed in </w:t>
      </w:r>
      <w:r w:rsidR="00777C44">
        <w:rPr>
          <w:rFonts w:cs="Times New Roman"/>
          <w:sz w:val="22"/>
          <w:szCs w:val="22"/>
        </w:rPr>
        <w:t xml:space="preserve">the above paragraphs </w:t>
      </w:r>
      <w:r w:rsidR="00777C44" w:rsidRPr="000255B7">
        <w:rPr>
          <w:rFonts w:cs="Times New Roman"/>
          <w:sz w:val="22"/>
          <w:szCs w:val="22"/>
        </w:rPr>
        <w:t>which had no any material effect.</w:t>
      </w:r>
    </w:p>
    <w:p w:rsidR="00FA3103" w:rsidRDefault="00FA3103"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892728" w:rsidRDefault="00777C4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b/>
          <w:bCs/>
          <w:sz w:val="22"/>
          <w:szCs w:val="22"/>
        </w:rPr>
      </w:pPr>
      <w:r>
        <w:rPr>
          <w:b/>
          <w:bCs/>
          <w:sz w:val="22"/>
          <w:szCs w:val="22"/>
        </w:rPr>
        <w:br/>
      </w:r>
    </w:p>
    <w:p w:rsidR="00892728" w:rsidRDefault="0089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2"/>
          <w:szCs w:val="22"/>
        </w:rPr>
      </w:pPr>
      <w:r>
        <w:rPr>
          <w:b/>
          <w:bCs/>
          <w:sz w:val="22"/>
          <w:szCs w:val="22"/>
        </w:rPr>
        <w:br w:type="page"/>
      </w:r>
    </w:p>
    <w:p w:rsidR="00B62CB4" w:rsidRPr="00E83E0A"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2"/>
          <w:szCs w:val="22"/>
        </w:rPr>
      </w:pPr>
      <w:r w:rsidRPr="00E83E0A">
        <w:rPr>
          <w:b/>
          <w:bCs/>
          <w:sz w:val="22"/>
          <w:szCs w:val="22"/>
        </w:rPr>
        <w:lastRenderedPageBreak/>
        <w:t>3.</w:t>
      </w:r>
      <w:r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D26309"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5A68F1">
        <w:rPr>
          <w:rFonts w:cs="Times New Roman"/>
          <w:sz w:val="22"/>
          <w:szCs w:val="22"/>
        </w:rPr>
        <w:t>periods</w:t>
      </w:r>
      <w:r>
        <w:rPr>
          <w:rFonts w:cs="Times New Roman"/>
          <w:sz w:val="22"/>
          <w:szCs w:val="22"/>
        </w:rPr>
        <w:t xml:space="preserve"> </w:t>
      </w:r>
      <w:r w:rsidRPr="00950096">
        <w:rPr>
          <w:rFonts w:cs="Times New Roman"/>
          <w:sz w:val="22"/>
          <w:szCs w:val="22"/>
        </w:rPr>
        <w:t xml:space="preserve">ended </w:t>
      </w:r>
      <w:r w:rsidR="00FA3103">
        <w:rPr>
          <w:rFonts w:cs="Times New Roman"/>
          <w:sz w:val="22"/>
          <w:szCs w:val="22"/>
        </w:rPr>
        <w:t>March 31, 2019</w:t>
      </w:r>
      <w:r w:rsidRPr="00950096">
        <w:rPr>
          <w:rFonts w:cs="Times New Roman"/>
          <w:sz w:val="22"/>
          <w:szCs w:val="22"/>
        </w:rPr>
        <w:t xml:space="preserve"> and </w:t>
      </w:r>
      <w:proofErr w:type="gramStart"/>
      <w:r w:rsidRPr="00950096">
        <w:rPr>
          <w:rFonts w:cs="Times New Roman"/>
          <w:sz w:val="22"/>
          <w:szCs w:val="22"/>
        </w:rPr>
        <w:t>201</w:t>
      </w:r>
      <w:r w:rsidR="00FA3103">
        <w:rPr>
          <w:rFonts w:cs="Times New Roman"/>
          <w:sz w:val="22"/>
          <w:szCs w:val="22"/>
        </w:rPr>
        <w:t>8</w:t>
      </w:r>
      <w:r w:rsidR="00D26309">
        <w:rPr>
          <w:rFonts w:cs="Times New Roman"/>
          <w:sz w:val="22"/>
          <w:szCs w:val="22"/>
        </w:rPr>
        <w:t>,</w:t>
      </w:r>
      <w:proofErr w:type="gramEnd"/>
      <w:r w:rsidRPr="00950096">
        <w:rPr>
          <w:rFonts w:cs="Times New Roman"/>
          <w:sz w:val="22"/>
          <w:szCs w:val="22"/>
        </w:rPr>
        <w:t xml:space="preserve"> were as follows:</w:t>
      </w: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356" w:type="dxa"/>
        <w:tblInd w:w="-34" w:type="dxa"/>
        <w:tblLayout w:type="fixed"/>
        <w:tblLook w:val="0000"/>
      </w:tblPr>
      <w:tblGrid>
        <w:gridCol w:w="5954"/>
        <w:gridCol w:w="1559"/>
        <w:gridCol w:w="284"/>
        <w:gridCol w:w="1559"/>
      </w:tblGrid>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D42E3" w:rsidRPr="00950096" w:rsidTr="000D42E3">
        <w:trPr>
          <w:cantSplit/>
        </w:trPr>
        <w:tc>
          <w:tcPr>
            <w:tcW w:w="595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FA3103">
              <w:rPr>
                <w:rFonts w:cs="Times New Roman"/>
                <w:sz w:val="22"/>
                <w:szCs w:val="22"/>
              </w:rPr>
              <w:t>9</w:t>
            </w:r>
          </w:p>
        </w:tc>
        <w:tc>
          <w:tcPr>
            <w:tcW w:w="284"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59" w:type="dxa"/>
            <w:tcBorders>
              <w:bottom w:val="single" w:sz="4" w:space="0" w:color="auto"/>
            </w:tcBorders>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FA3103">
              <w:rPr>
                <w:rFonts w:cs="Times New Roman"/>
                <w:sz w:val="22"/>
                <w:szCs w:val="22"/>
              </w:rPr>
              <w:t>8</w:t>
            </w:r>
          </w:p>
        </w:tc>
      </w:tr>
      <w:tr w:rsidR="000D42E3" w:rsidRPr="00950096" w:rsidTr="000D42E3">
        <w:trPr>
          <w:cantSplit/>
        </w:trPr>
        <w:tc>
          <w:tcPr>
            <w:tcW w:w="5954" w:type="dxa"/>
          </w:tcPr>
          <w:p w:rsidR="000D42E3" w:rsidRPr="006927CF" w:rsidRDefault="006927C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 company</w:t>
            </w: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0D42E3" w:rsidRPr="00950096" w:rsidRDefault="000D42E3" w:rsidP="000D42E3">
            <w:pPr>
              <w:pStyle w:val="BodyText3"/>
              <w:ind w:right="137"/>
              <w:jc w:val="right"/>
              <w:rPr>
                <w:rFonts w:cs="Times New Roman"/>
                <w:sz w:val="22"/>
                <w:szCs w:val="22"/>
              </w:rPr>
            </w:pPr>
          </w:p>
        </w:tc>
        <w:tc>
          <w:tcPr>
            <w:tcW w:w="1559" w:type="dxa"/>
          </w:tcPr>
          <w:p w:rsidR="000D42E3" w:rsidRPr="00950096" w:rsidRDefault="000D42E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FA3103" w:rsidRPr="00950096" w:rsidTr="00061B37">
        <w:trPr>
          <w:cantSplit/>
        </w:trPr>
        <w:tc>
          <w:tcPr>
            <w:tcW w:w="5954" w:type="dxa"/>
          </w:tcPr>
          <w:p w:rsidR="00FA3103" w:rsidRPr="00950096" w:rsidRDefault="00FA310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rsidR="00FA3103" w:rsidRPr="00061B37" w:rsidRDefault="00FA3103" w:rsidP="00D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21</w:t>
            </w:r>
          </w:p>
        </w:tc>
        <w:tc>
          <w:tcPr>
            <w:tcW w:w="284" w:type="dxa"/>
          </w:tcPr>
          <w:p w:rsidR="00FA3103" w:rsidRPr="00ED5718" w:rsidRDefault="00FA310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shd w:val="clear" w:color="auto" w:fill="auto"/>
          </w:tcPr>
          <w:p w:rsidR="00FA3103" w:rsidRPr="00061B3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145</w:t>
            </w:r>
          </w:p>
        </w:tc>
      </w:tr>
      <w:tr w:rsidR="00FA3103" w:rsidRPr="00950096" w:rsidTr="00061B37">
        <w:trPr>
          <w:cantSplit/>
        </w:trPr>
        <w:tc>
          <w:tcPr>
            <w:tcW w:w="5954" w:type="dxa"/>
          </w:tcPr>
          <w:p w:rsidR="00FA3103" w:rsidRPr="00950096" w:rsidRDefault="00FA310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FA3103" w:rsidRPr="00061B37" w:rsidRDefault="00FA310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120</w:t>
            </w:r>
          </w:p>
        </w:tc>
        <w:tc>
          <w:tcPr>
            <w:tcW w:w="284" w:type="dxa"/>
          </w:tcPr>
          <w:p w:rsidR="00FA3103" w:rsidRPr="00ED5718" w:rsidRDefault="00FA310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FA3103" w:rsidRPr="00061B3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24</w:t>
            </w:r>
          </w:p>
        </w:tc>
      </w:tr>
      <w:tr w:rsidR="00FA3103" w:rsidRPr="00950096" w:rsidTr="00061B37">
        <w:trPr>
          <w:cantSplit/>
        </w:trPr>
        <w:tc>
          <w:tcPr>
            <w:tcW w:w="5954" w:type="dxa"/>
          </w:tcPr>
          <w:p w:rsidR="00FA3103" w:rsidRPr="00950096" w:rsidRDefault="00FA310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rsidR="00FA3103" w:rsidRPr="00061B37" w:rsidRDefault="00FA310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1,565</w:t>
            </w:r>
          </w:p>
        </w:tc>
        <w:tc>
          <w:tcPr>
            <w:tcW w:w="284" w:type="dxa"/>
          </w:tcPr>
          <w:p w:rsidR="00FA3103" w:rsidRPr="00ED5718" w:rsidRDefault="00FA310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FA3103" w:rsidRPr="00061B3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549</w:t>
            </w:r>
          </w:p>
        </w:tc>
      </w:tr>
      <w:tr w:rsidR="00061B37" w:rsidRPr="00950096" w:rsidTr="00061B37">
        <w:trPr>
          <w:cantSplit/>
        </w:trPr>
        <w:tc>
          <w:tcPr>
            <w:tcW w:w="5954" w:type="dxa"/>
          </w:tcPr>
          <w:p w:rsidR="00061B37" w:rsidRPr="00950096" w:rsidRDefault="00B06AF9"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2698D">
              <w:rPr>
                <w:rFonts w:cs="Times New Roman"/>
                <w:sz w:val="22"/>
                <w:szCs w:val="22"/>
              </w:rPr>
              <w:t>Purchases of assets</w:t>
            </w:r>
          </w:p>
        </w:tc>
        <w:tc>
          <w:tcPr>
            <w:tcW w:w="1559" w:type="dxa"/>
            <w:tcBorders>
              <w:top w:val="double" w:sz="4" w:space="0" w:color="auto"/>
              <w:bottom w:val="double" w:sz="4" w:space="0" w:color="auto"/>
            </w:tcBorders>
          </w:tcPr>
          <w:p w:rsidR="00061B37" w:rsidRPr="00061B37" w:rsidRDefault="00061B37" w:rsidP="0006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1,201</w:t>
            </w:r>
          </w:p>
        </w:tc>
        <w:tc>
          <w:tcPr>
            <w:tcW w:w="284" w:type="dxa"/>
          </w:tcPr>
          <w:p w:rsidR="00061B37" w:rsidRPr="00ED5718" w:rsidRDefault="00061B37"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061B37">
              <w:rPr>
                <w:rFonts w:cs="Times New Roman"/>
                <w:b/>
                <w:sz w:val="22"/>
                <w:szCs w:val="22"/>
              </w:rPr>
              <w:t xml:space="preserve">              -</w:t>
            </w:r>
          </w:p>
        </w:tc>
      </w:tr>
      <w:tr w:rsidR="00FA3103" w:rsidRPr="00950096" w:rsidTr="00061B37">
        <w:trPr>
          <w:cantSplit/>
        </w:trPr>
        <w:tc>
          <w:tcPr>
            <w:tcW w:w="5954" w:type="dxa"/>
          </w:tcPr>
          <w:p w:rsidR="00FA3103" w:rsidRPr="00950096" w:rsidRDefault="00FA310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559" w:type="dxa"/>
            <w:tcBorders>
              <w:top w:val="double" w:sz="4" w:space="0" w:color="auto"/>
              <w:bottom w:val="double" w:sz="4" w:space="0" w:color="auto"/>
            </w:tcBorders>
          </w:tcPr>
          <w:p w:rsidR="00FA3103" w:rsidRPr="00061B37" w:rsidRDefault="00FA310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360</w:t>
            </w:r>
          </w:p>
        </w:tc>
        <w:tc>
          <w:tcPr>
            <w:tcW w:w="284" w:type="dxa"/>
          </w:tcPr>
          <w:p w:rsidR="00FA3103" w:rsidRPr="00ED5718" w:rsidRDefault="00FA310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FA3103" w:rsidRPr="00061B3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360</w:t>
            </w:r>
          </w:p>
        </w:tc>
      </w:tr>
      <w:tr w:rsidR="00061B37" w:rsidRPr="00950096" w:rsidTr="00061B37">
        <w:trPr>
          <w:cantSplit/>
        </w:trPr>
        <w:tc>
          <w:tcPr>
            <w:tcW w:w="5954" w:type="dxa"/>
          </w:tcPr>
          <w:p w:rsidR="00061B37" w:rsidRPr="00950096" w:rsidRDefault="00061B37"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559" w:type="dxa"/>
            <w:tcBorders>
              <w:top w:val="double" w:sz="4" w:space="0" w:color="auto"/>
              <w:bottom w:val="double" w:sz="4" w:space="0" w:color="auto"/>
            </w:tcBorders>
          </w:tcPr>
          <w:p w:rsidR="00061B37" w:rsidRPr="00061B37" w:rsidRDefault="00061B37" w:rsidP="00061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76</w:t>
            </w:r>
          </w:p>
        </w:tc>
        <w:tc>
          <w:tcPr>
            <w:tcW w:w="284" w:type="dxa"/>
          </w:tcPr>
          <w:p w:rsidR="00061B37" w:rsidRPr="00ED5718" w:rsidRDefault="00061B37"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shd w:val="clear" w:color="auto" w:fill="auto"/>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061B37">
              <w:rPr>
                <w:rFonts w:cs="Times New Roman"/>
                <w:b/>
                <w:sz w:val="22"/>
                <w:szCs w:val="22"/>
              </w:rPr>
              <w:t xml:space="preserve">              -</w:t>
            </w:r>
          </w:p>
        </w:tc>
      </w:tr>
      <w:tr w:rsidR="00FA3103" w:rsidRPr="00950096" w:rsidTr="00061B37">
        <w:trPr>
          <w:cantSplit/>
        </w:trPr>
        <w:tc>
          <w:tcPr>
            <w:tcW w:w="5954" w:type="dxa"/>
          </w:tcPr>
          <w:p w:rsidR="00FA3103" w:rsidRPr="00950096" w:rsidRDefault="00FA310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single" w:sz="4" w:space="0" w:color="auto"/>
              <w:bottom w:val="double" w:sz="4" w:space="0" w:color="auto"/>
            </w:tcBorders>
          </w:tcPr>
          <w:p w:rsidR="00FA3103" w:rsidRPr="00061B37" w:rsidRDefault="00FA3103"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33</w:t>
            </w:r>
            <w:r w:rsidR="00051DEA">
              <w:rPr>
                <w:rFonts w:cs="Times New Roman"/>
                <w:bCs/>
                <w:sz w:val="22"/>
                <w:szCs w:val="22"/>
              </w:rPr>
              <w:t>3</w:t>
            </w:r>
          </w:p>
        </w:tc>
        <w:tc>
          <w:tcPr>
            <w:tcW w:w="284" w:type="dxa"/>
          </w:tcPr>
          <w:p w:rsidR="00FA3103" w:rsidRPr="00ED5718" w:rsidRDefault="00FA3103"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shd w:val="clear" w:color="auto" w:fill="auto"/>
          </w:tcPr>
          <w:p w:rsidR="00FA3103" w:rsidRPr="00061B3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397</w:t>
            </w:r>
          </w:p>
        </w:tc>
      </w:tr>
      <w:tr w:rsidR="006927CF" w:rsidRPr="00950096" w:rsidTr="006927CF">
        <w:trPr>
          <w:cantSplit/>
        </w:trPr>
        <w:tc>
          <w:tcPr>
            <w:tcW w:w="5954" w:type="dxa"/>
          </w:tcPr>
          <w:p w:rsidR="006927CF" w:rsidRPr="00950096" w:rsidRDefault="006927CF" w:rsidP="000D4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rPr>
            </w:pPr>
          </w:p>
        </w:tc>
        <w:tc>
          <w:tcPr>
            <w:tcW w:w="1559" w:type="dxa"/>
            <w:tcBorders>
              <w:top w:val="single" w:sz="4" w:space="0" w:color="auto"/>
            </w:tcBorders>
          </w:tcPr>
          <w:p w:rsidR="006927CF" w:rsidRPr="00FA3103" w:rsidRDefault="006927CF" w:rsidP="004D0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6927CF" w:rsidRPr="00ED5718" w:rsidRDefault="006927CF" w:rsidP="000D42E3">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tcBorders>
          </w:tcPr>
          <w:p w:rsidR="006927CF" w:rsidRPr="006927CF"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6927CF" w:rsidRPr="00950096" w:rsidTr="006927CF">
        <w:trPr>
          <w:cantSplit/>
        </w:trPr>
        <w:tc>
          <w:tcPr>
            <w:tcW w:w="5954" w:type="dxa"/>
          </w:tcPr>
          <w:p w:rsidR="006927CF" w:rsidRPr="006927CF" w:rsidRDefault="00FC61B1"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Pr>
                <w:b/>
                <w:bCs/>
                <w:sz w:val="22"/>
                <w:szCs w:val="28"/>
              </w:rPr>
              <w:t>Other r</w:t>
            </w:r>
            <w:r w:rsidR="006927CF">
              <w:rPr>
                <w:b/>
                <w:bCs/>
                <w:sz w:val="22"/>
                <w:szCs w:val="28"/>
              </w:rPr>
              <w:t>elated parties</w:t>
            </w:r>
          </w:p>
        </w:tc>
        <w:tc>
          <w:tcPr>
            <w:tcW w:w="1559" w:type="dxa"/>
          </w:tcPr>
          <w:p w:rsidR="006927CF" w:rsidRPr="00950096"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6927CF" w:rsidRPr="00950096" w:rsidRDefault="006927CF" w:rsidP="00B505EF">
            <w:pPr>
              <w:pStyle w:val="BodyText3"/>
              <w:ind w:right="137"/>
              <w:jc w:val="right"/>
              <w:rPr>
                <w:rFonts w:cs="Times New Roman"/>
                <w:sz w:val="22"/>
                <w:szCs w:val="22"/>
              </w:rPr>
            </w:pPr>
          </w:p>
        </w:tc>
        <w:tc>
          <w:tcPr>
            <w:tcW w:w="1559" w:type="dxa"/>
          </w:tcPr>
          <w:p w:rsidR="006927CF" w:rsidRPr="006927CF"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6927CF" w:rsidRPr="00950096" w:rsidTr="006927CF">
        <w:trPr>
          <w:cantSplit/>
        </w:trPr>
        <w:tc>
          <w:tcPr>
            <w:tcW w:w="5954" w:type="dxa"/>
          </w:tcPr>
          <w:p w:rsidR="006927CF" w:rsidRPr="00950096"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w:t>
            </w:r>
            <w:r>
              <w:rPr>
                <w:rFonts w:cs="Times New Roman"/>
                <w:sz w:val="22"/>
                <w:szCs w:val="22"/>
              </w:rPr>
              <w:t>s</w:t>
            </w:r>
            <w:r w:rsidRPr="00950096">
              <w:rPr>
                <w:rFonts w:cs="Times New Roman"/>
                <w:sz w:val="22"/>
                <w:szCs w:val="22"/>
              </w:rPr>
              <w:t xml:space="preserve"> from sale</w:t>
            </w:r>
            <w:r>
              <w:rPr>
                <w:rFonts w:cs="Times New Roman"/>
                <w:sz w:val="22"/>
                <w:szCs w:val="22"/>
              </w:rPr>
              <w:t>s</w:t>
            </w:r>
            <w:r w:rsidRPr="00950096">
              <w:rPr>
                <w:rFonts w:cs="Times New Roman"/>
                <w:sz w:val="22"/>
                <w:szCs w:val="22"/>
              </w:rPr>
              <w:t xml:space="preserve"> of goods </w:t>
            </w:r>
          </w:p>
        </w:tc>
        <w:tc>
          <w:tcPr>
            <w:tcW w:w="1559" w:type="dxa"/>
            <w:tcBorders>
              <w:bottom w:val="double" w:sz="4" w:space="0" w:color="auto"/>
            </w:tcBorders>
          </w:tcPr>
          <w:p w:rsidR="006927CF"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9,148</w:t>
            </w:r>
          </w:p>
        </w:tc>
        <w:tc>
          <w:tcPr>
            <w:tcW w:w="284" w:type="dxa"/>
          </w:tcPr>
          <w:p w:rsidR="006927CF" w:rsidRPr="00ED5718" w:rsidRDefault="006927C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tcPr>
          <w:p w:rsidR="006927CF"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7,316</w:t>
            </w:r>
          </w:p>
        </w:tc>
      </w:tr>
      <w:tr w:rsidR="006927CF" w:rsidRPr="00950096" w:rsidTr="006927CF">
        <w:trPr>
          <w:cantSplit/>
        </w:trPr>
        <w:tc>
          <w:tcPr>
            <w:tcW w:w="5954" w:type="dxa"/>
          </w:tcPr>
          <w:p w:rsidR="006927CF" w:rsidRPr="00950096"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6927CF" w:rsidRPr="00061B37"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117</w:t>
            </w:r>
          </w:p>
        </w:tc>
        <w:tc>
          <w:tcPr>
            <w:tcW w:w="284" w:type="dxa"/>
          </w:tcPr>
          <w:p w:rsidR="006927CF" w:rsidRPr="00ED5718" w:rsidRDefault="006927C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6927CF" w:rsidRPr="00061B37"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29</w:t>
            </w:r>
          </w:p>
        </w:tc>
      </w:tr>
      <w:tr w:rsidR="006927CF" w:rsidRPr="00950096" w:rsidTr="006927CF">
        <w:trPr>
          <w:cantSplit/>
        </w:trPr>
        <w:tc>
          <w:tcPr>
            <w:tcW w:w="5954" w:type="dxa"/>
          </w:tcPr>
          <w:p w:rsidR="006927CF" w:rsidRPr="00950096"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559" w:type="dxa"/>
            <w:tcBorders>
              <w:top w:val="double" w:sz="4" w:space="0" w:color="auto"/>
              <w:bottom w:val="double" w:sz="4" w:space="0" w:color="auto"/>
            </w:tcBorders>
          </w:tcPr>
          <w:p w:rsidR="006927CF" w:rsidRPr="00061B37"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234</w:t>
            </w:r>
          </w:p>
        </w:tc>
        <w:tc>
          <w:tcPr>
            <w:tcW w:w="284" w:type="dxa"/>
          </w:tcPr>
          <w:p w:rsidR="006927CF" w:rsidRPr="00ED5718" w:rsidRDefault="006927C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6927CF" w:rsidRPr="00061B37"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sidR="00061B37" w:rsidRPr="00061B37">
              <w:rPr>
                <w:rFonts w:cs="Times New Roman"/>
                <w:bCs/>
                <w:sz w:val="22"/>
                <w:szCs w:val="22"/>
              </w:rPr>
              <w:t>130</w:t>
            </w:r>
          </w:p>
        </w:tc>
      </w:tr>
      <w:tr w:rsidR="00061B37" w:rsidRPr="00950096" w:rsidTr="006927CF">
        <w:trPr>
          <w:cantSplit/>
        </w:trPr>
        <w:tc>
          <w:tcPr>
            <w:tcW w:w="5954" w:type="dxa"/>
          </w:tcPr>
          <w:p w:rsidR="00061B37" w:rsidRPr="00950096" w:rsidRDefault="00B06AF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12698D">
              <w:rPr>
                <w:rFonts w:cs="Times New Roman"/>
                <w:sz w:val="22"/>
                <w:szCs w:val="22"/>
              </w:rPr>
              <w:t>Purchases of assets</w:t>
            </w:r>
          </w:p>
        </w:tc>
        <w:tc>
          <w:tcPr>
            <w:tcW w:w="1559" w:type="dxa"/>
            <w:tcBorders>
              <w:top w:val="double" w:sz="4" w:space="0" w:color="auto"/>
              <w:bottom w:val="double" w:sz="4" w:space="0" w:color="auto"/>
            </w:tcBorders>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061B37">
              <w:rPr>
                <w:rFonts w:cs="Times New Roman"/>
                <w:b/>
                <w:sz w:val="22"/>
                <w:szCs w:val="22"/>
              </w:rPr>
              <w:t xml:space="preserve">              -</w:t>
            </w:r>
          </w:p>
        </w:tc>
        <w:tc>
          <w:tcPr>
            <w:tcW w:w="284" w:type="dxa"/>
          </w:tcPr>
          <w:p w:rsidR="00061B37" w:rsidRPr="00ED5718" w:rsidRDefault="00061B37"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164</w:t>
            </w:r>
          </w:p>
        </w:tc>
      </w:tr>
      <w:tr w:rsidR="00061B37" w:rsidRPr="00950096" w:rsidTr="006927CF">
        <w:trPr>
          <w:cantSplit/>
        </w:trPr>
        <w:tc>
          <w:tcPr>
            <w:tcW w:w="5954" w:type="dxa"/>
          </w:tcPr>
          <w:p w:rsidR="00061B37" w:rsidRPr="00950096"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559" w:type="dxa"/>
            <w:tcBorders>
              <w:top w:val="double" w:sz="4" w:space="0" w:color="auto"/>
              <w:bottom w:val="double" w:sz="4" w:space="0" w:color="auto"/>
            </w:tcBorders>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w:t>
            </w:r>
            <w:r>
              <w:rPr>
                <w:rFonts w:cs="Times New Roman"/>
                <w:bCs/>
                <w:sz w:val="22"/>
                <w:szCs w:val="22"/>
              </w:rPr>
              <w:t>807</w:t>
            </w:r>
          </w:p>
        </w:tc>
        <w:tc>
          <w:tcPr>
            <w:tcW w:w="284" w:type="dxa"/>
          </w:tcPr>
          <w:p w:rsidR="00061B37" w:rsidRPr="00ED5718" w:rsidRDefault="00061B37"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 xml:space="preserve">           775</w:t>
            </w:r>
          </w:p>
        </w:tc>
      </w:tr>
      <w:tr w:rsidR="00061B37" w:rsidRPr="00950096" w:rsidTr="006927CF">
        <w:trPr>
          <w:cantSplit/>
        </w:trPr>
        <w:tc>
          <w:tcPr>
            <w:tcW w:w="5954" w:type="dxa"/>
          </w:tcPr>
          <w:p w:rsidR="00061B37" w:rsidRPr="00950096"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double" w:sz="4" w:space="0" w:color="auto"/>
              <w:bottom w:val="double" w:sz="4" w:space="0" w:color="auto"/>
            </w:tcBorders>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18</w:t>
            </w:r>
          </w:p>
        </w:tc>
        <w:tc>
          <w:tcPr>
            <w:tcW w:w="284" w:type="dxa"/>
          </w:tcPr>
          <w:p w:rsidR="00061B37" w:rsidRPr="00ED5718" w:rsidRDefault="00061B37"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 xml:space="preserve">            10</w:t>
            </w:r>
          </w:p>
        </w:tc>
      </w:tr>
      <w:tr w:rsidR="00B06AF9" w:rsidRPr="00950096" w:rsidTr="006927CF">
        <w:trPr>
          <w:cantSplit/>
        </w:trPr>
        <w:tc>
          <w:tcPr>
            <w:tcW w:w="5954" w:type="dxa"/>
          </w:tcPr>
          <w:p w:rsidR="00B06AF9" w:rsidRPr="00950096" w:rsidRDefault="00B06AF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Pr>
                <w:rFonts w:cs="Times New Roman"/>
                <w:sz w:val="22"/>
                <w:szCs w:val="22"/>
              </w:rPr>
              <w:t xml:space="preserve">Cash discounts </w:t>
            </w:r>
          </w:p>
        </w:tc>
        <w:tc>
          <w:tcPr>
            <w:tcW w:w="1559" w:type="dxa"/>
            <w:tcBorders>
              <w:top w:val="double" w:sz="4" w:space="0" w:color="auto"/>
              <w:bottom w:val="double" w:sz="4" w:space="0" w:color="auto"/>
            </w:tcBorders>
          </w:tcPr>
          <w:p w:rsidR="00B06AF9" w:rsidRPr="00B06AF9" w:rsidRDefault="00B06AF9" w:rsidP="000B7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061B37">
              <w:rPr>
                <w:rFonts w:cs="Times New Roman"/>
                <w:bCs/>
                <w:sz w:val="22"/>
                <w:szCs w:val="22"/>
              </w:rPr>
              <w:t xml:space="preserve">           1</w:t>
            </w:r>
            <w:r>
              <w:rPr>
                <w:rFonts w:cstheme="minorBidi"/>
                <w:bCs/>
                <w:sz w:val="22"/>
                <w:szCs w:val="22"/>
              </w:rPr>
              <w:t>23</w:t>
            </w:r>
          </w:p>
        </w:tc>
        <w:tc>
          <w:tcPr>
            <w:tcW w:w="284" w:type="dxa"/>
          </w:tcPr>
          <w:p w:rsidR="00B06AF9" w:rsidRPr="00ED5718" w:rsidRDefault="00B06AF9"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B06AF9" w:rsidRPr="00061B37" w:rsidRDefault="00B06AF9"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47</w:t>
            </w:r>
          </w:p>
        </w:tc>
      </w:tr>
      <w:tr w:rsidR="006927CF" w:rsidRPr="00825AC1" w:rsidTr="006927CF">
        <w:trPr>
          <w:cantSplit/>
        </w:trPr>
        <w:tc>
          <w:tcPr>
            <w:tcW w:w="5954" w:type="dxa"/>
          </w:tcPr>
          <w:p w:rsidR="006927CF" w:rsidRPr="00950096" w:rsidRDefault="006927CF"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559" w:type="dxa"/>
            <w:tcBorders>
              <w:top w:val="double" w:sz="4" w:space="0" w:color="auto"/>
            </w:tcBorders>
          </w:tcPr>
          <w:p w:rsidR="006927CF" w:rsidRPr="00FA3103"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6927CF" w:rsidRPr="00ED5718" w:rsidRDefault="006927C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tcBorders>
          </w:tcPr>
          <w:p w:rsidR="006927CF" w:rsidRPr="006927CF"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6927CF" w:rsidRPr="004D015A" w:rsidTr="006927CF">
        <w:trPr>
          <w:cantSplit/>
        </w:trPr>
        <w:tc>
          <w:tcPr>
            <w:tcW w:w="5954" w:type="dxa"/>
          </w:tcPr>
          <w:p w:rsidR="006927CF" w:rsidRPr="00950096" w:rsidRDefault="006927CF" w:rsidP="00B505EF">
            <w:pPr>
              <w:numPr>
                <w:ilvl w:val="0"/>
                <w:numId w:val="42"/>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559" w:type="dxa"/>
          </w:tcPr>
          <w:p w:rsidR="006927CF" w:rsidRPr="000C49F5" w:rsidRDefault="000C49F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C49F5">
              <w:rPr>
                <w:rFonts w:cs="Times New Roman"/>
                <w:bCs/>
                <w:sz w:val="22"/>
                <w:szCs w:val="22"/>
              </w:rPr>
              <w:t>2,541</w:t>
            </w:r>
          </w:p>
        </w:tc>
        <w:tc>
          <w:tcPr>
            <w:tcW w:w="284" w:type="dxa"/>
          </w:tcPr>
          <w:p w:rsidR="006927CF" w:rsidRPr="00ED5718" w:rsidRDefault="006927CF" w:rsidP="00B505EF">
            <w:pPr>
              <w:pStyle w:val="BodyText3"/>
              <w:tabs>
                <w:tab w:val="left" w:pos="1026"/>
                <w:tab w:val="left" w:pos="1310"/>
              </w:tabs>
              <w:ind w:right="176" w:firstLine="33"/>
              <w:jc w:val="right"/>
              <w:rPr>
                <w:rFonts w:cs="Times New Roman"/>
                <w:bCs/>
                <w:sz w:val="22"/>
                <w:szCs w:val="22"/>
                <w:highlight w:val="yellow"/>
              </w:rPr>
            </w:pPr>
          </w:p>
        </w:tc>
        <w:tc>
          <w:tcPr>
            <w:tcW w:w="1559" w:type="dxa"/>
          </w:tcPr>
          <w:p w:rsidR="006927CF" w:rsidRPr="004D015A"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D015A">
              <w:rPr>
                <w:rFonts w:cs="Times New Roman"/>
                <w:bCs/>
                <w:sz w:val="22"/>
                <w:szCs w:val="22"/>
              </w:rPr>
              <w:t>2,</w:t>
            </w:r>
            <w:r>
              <w:rPr>
                <w:rFonts w:cs="Times New Roman"/>
                <w:bCs/>
                <w:sz w:val="22"/>
                <w:szCs w:val="22"/>
              </w:rPr>
              <w:t>206</w:t>
            </w:r>
          </w:p>
        </w:tc>
      </w:tr>
      <w:tr w:rsidR="006927CF" w:rsidRPr="004D015A" w:rsidTr="006927CF">
        <w:trPr>
          <w:cantSplit/>
        </w:trPr>
        <w:tc>
          <w:tcPr>
            <w:tcW w:w="5954" w:type="dxa"/>
          </w:tcPr>
          <w:p w:rsidR="006927CF" w:rsidRPr="00950096" w:rsidRDefault="006927CF" w:rsidP="00B505EF">
            <w:pPr>
              <w:numPr>
                <w:ilvl w:val="0"/>
                <w:numId w:val="42"/>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559" w:type="dxa"/>
            <w:tcBorders>
              <w:bottom w:val="single" w:sz="4" w:space="0" w:color="auto"/>
            </w:tcBorders>
          </w:tcPr>
          <w:p w:rsidR="006927CF" w:rsidRPr="000C49F5" w:rsidRDefault="000C49F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C49F5">
              <w:rPr>
                <w:rFonts w:cs="Times New Roman"/>
                <w:bCs/>
                <w:sz w:val="22"/>
                <w:szCs w:val="22"/>
              </w:rPr>
              <w:t>61</w:t>
            </w:r>
          </w:p>
        </w:tc>
        <w:tc>
          <w:tcPr>
            <w:tcW w:w="284" w:type="dxa"/>
          </w:tcPr>
          <w:p w:rsidR="006927CF" w:rsidRPr="00ED5718" w:rsidRDefault="006927C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single" w:sz="4" w:space="0" w:color="auto"/>
            </w:tcBorders>
          </w:tcPr>
          <w:p w:rsidR="006927CF" w:rsidRPr="004D015A"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57</w:t>
            </w:r>
          </w:p>
        </w:tc>
      </w:tr>
      <w:tr w:rsidR="006927CF" w:rsidRPr="004D015A" w:rsidTr="006927CF">
        <w:trPr>
          <w:cantSplit/>
        </w:trPr>
        <w:tc>
          <w:tcPr>
            <w:tcW w:w="5954" w:type="dxa"/>
          </w:tcPr>
          <w:p w:rsidR="006927CF" w:rsidRPr="00950096" w:rsidRDefault="006927CF" w:rsidP="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cs/>
              </w:rPr>
            </w:pPr>
            <w:r w:rsidRPr="00950096">
              <w:rPr>
                <w:rFonts w:cs="Times New Roman"/>
                <w:sz w:val="22"/>
                <w:szCs w:val="22"/>
              </w:rPr>
              <w:t>Total</w:t>
            </w:r>
          </w:p>
        </w:tc>
        <w:tc>
          <w:tcPr>
            <w:tcW w:w="1559" w:type="dxa"/>
            <w:tcBorders>
              <w:top w:val="single" w:sz="4" w:space="0" w:color="auto"/>
              <w:bottom w:val="double" w:sz="4" w:space="0" w:color="auto"/>
            </w:tcBorders>
          </w:tcPr>
          <w:p w:rsidR="006927CF" w:rsidRPr="000C49F5" w:rsidRDefault="000C49F5"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C49F5">
              <w:rPr>
                <w:rFonts w:cs="Times New Roman"/>
                <w:bCs/>
                <w:sz w:val="22"/>
                <w:szCs w:val="22"/>
              </w:rPr>
              <w:t>2,602</w:t>
            </w:r>
          </w:p>
        </w:tc>
        <w:tc>
          <w:tcPr>
            <w:tcW w:w="284" w:type="dxa"/>
          </w:tcPr>
          <w:p w:rsidR="006927CF" w:rsidRPr="00ED5718" w:rsidRDefault="006927CF" w:rsidP="00B505EF">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rsidR="006927CF" w:rsidRPr="004D015A" w:rsidRDefault="006927C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D015A">
              <w:rPr>
                <w:rFonts w:cs="Times New Roman"/>
                <w:bCs/>
                <w:sz w:val="22"/>
                <w:szCs w:val="22"/>
              </w:rPr>
              <w:t>2,</w:t>
            </w:r>
            <w:r>
              <w:rPr>
                <w:rFonts w:cs="Times New Roman"/>
                <w:bCs/>
                <w:sz w:val="22"/>
                <w:szCs w:val="22"/>
              </w:rPr>
              <w:t>263</w:t>
            </w:r>
          </w:p>
        </w:tc>
      </w:tr>
    </w:tbl>
    <w:p w:rsidR="006927CF" w:rsidRDefault="006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 xml:space="preserve">as at </w:t>
      </w:r>
      <w:r w:rsidR="00FA3103">
        <w:rPr>
          <w:rFonts w:cs="Times New Roman"/>
          <w:sz w:val="22"/>
          <w:szCs w:val="22"/>
        </w:rPr>
        <w:t>March 31, 2019</w:t>
      </w:r>
      <w:r>
        <w:rPr>
          <w:rFonts w:cs="Times New Roman"/>
          <w:sz w:val="22"/>
          <w:szCs w:val="22"/>
        </w:rPr>
        <w:t xml:space="preserve"> and </w:t>
      </w:r>
      <w:r w:rsidRPr="00950096">
        <w:rPr>
          <w:rFonts w:cs="Times New Roman"/>
          <w:sz w:val="22"/>
          <w:szCs w:val="22"/>
        </w:rPr>
        <w:t xml:space="preserve">December 31, </w:t>
      </w:r>
      <w:r w:rsidR="00FA3103">
        <w:rPr>
          <w:rFonts w:cs="Times New Roman"/>
          <w:sz w:val="22"/>
          <w:szCs w:val="22"/>
        </w:rPr>
        <w:t>2018</w:t>
      </w:r>
      <w:r w:rsidR="00D26309">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3086E" w:rsidRDefault="005F5679"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06690B">
              <w:rPr>
                <w:rFonts w:cs="Times New Roman"/>
                <w:sz w:val="22"/>
                <w:szCs w:val="22"/>
              </w:rPr>
              <w:t xml:space="preserve">, </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w:t>
            </w:r>
            <w:r w:rsidR="005F5679">
              <w:rPr>
                <w:rFonts w:cs="Times New Roman"/>
                <w:sz w:val="22"/>
                <w:szCs w:val="22"/>
              </w:rPr>
              <w:t>1</w:t>
            </w:r>
            <w:r w:rsidR="00FA3103">
              <w:rPr>
                <w:rFonts w:cs="Times New Roman"/>
                <w:sz w:val="22"/>
                <w:szCs w:val="22"/>
              </w:rPr>
              <w:t>9</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FA3103">
              <w:rPr>
                <w:rFonts w:cs="Times New Roman"/>
                <w:sz w:val="22"/>
                <w:szCs w:val="22"/>
              </w:rPr>
              <w:t>8</w:t>
            </w:r>
          </w:p>
        </w:tc>
      </w:tr>
      <w:tr w:rsidR="006C5E3D" w:rsidRPr="00950096" w:rsidTr="00F548F4">
        <w:trPr>
          <w:cantSplit/>
        </w:trPr>
        <w:tc>
          <w:tcPr>
            <w:tcW w:w="5954" w:type="dxa"/>
          </w:tcPr>
          <w:p w:rsidR="006C5E3D" w:rsidRPr="00950096" w:rsidRDefault="00460505"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Pr>
                <w:rFonts w:cs="Times New Roman"/>
                <w:b/>
                <w:bCs/>
                <w:sz w:val="22"/>
                <w:szCs w:val="22"/>
              </w:rPr>
              <w:t>Trade account</w:t>
            </w:r>
            <w:r w:rsidR="004922DD">
              <w:rPr>
                <w:rFonts w:cs="Times New Roman"/>
                <w:b/>
                <w:bCs/>
                <w:sz w:val="22"/>
                <w:szCs w:val="22"/>
              </w:rPr>
              <w:t>s</w:t>
            </w:r>
            <w:r w:rsidR="006C5E3D" w:rsidRPr="00950096">
              <w:rPr>
                <w:rFonts w:cs="Times New Roman"/>
                <w:b/>
                <w:bCs/>
                <w:sz w:val="22"/>
                <w:szCs w:val="22"/>
              </w:rPr>
              <w:t xml:space="preserve"> receivable</w:t>
            </w:r>
          </w:p>
        </w:tc>
        <w:tc>
          <w:tcPr>
            <w:tcW w:w="1558" w:type="dxa"/>
            <w:tcBorders>
              <w:top w:val="single" w:sz="4" w:space="0" w:color="auto"/>
            </w:tcBorders>
          </w:tcPr>
          <w:p w:rsidR="006C5E3D" w:rsidRPr="006C5E3D"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6C5E3D" w:rsidRPr="00950096" w:rsidRDefault="006C5E3D"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tcBorders>
          </w:tcPr>
          <w:p w:rsidR="006C5E3D" w:rsidRPr="00950096" w:rsidRDefault="006C5E3D" w:rsidP="006C5E3D">
            <w:pPr>
              <w:pStyle w:val="acctfourfigures"/>
              <w:tabs>
                <w:tab w:val="clear" w:pos="765"/>
                <w:tab w:val="decimal" w:pos="882"/>
              </w:tabs>
              <w:spacing w:line="240" w:lineRule="atLeast"/>
              <w:ind w:right="-108"/>
              <w:rPr>
                <w:szCs w:val="22"/>
              </w:rPr>
            </w:pPr>
          </w:p>
        </w:tc>
      </w:tr>
      <w:tr w:rsidR="00D81B04" w:rsidRPr="00950096" w:rsidTr="00F548F4">
        <w:trPr>
          <w:cantSplit/>
        </w:trPr>
        <w:tc>
          <w:tcPr>
            <w:tcW w:w="5954" w:type="dxa"/>
            <w:vAlign w:val="center"/>
          </w:tcPr>
          <w:p w:rsidR="00D81B04" w:rsidRPr="00950096"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bottom w:val="nil"/>
            </w:tcBorders>
          </w:tcPr>
          <w:p w:rsidR="00D81B04"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22</w:t>
            </w:r>
          </w:p>
        </w:tc>
        <w:tc>
          <w:tcPr>
            <w:tcW w:w="285" w:type="dxa"/>
          </w:tcPr>
          <w:p w:rsidR="00D81B04" w:rsidRPr="00402050" w:rsidRDefault="00D81B04"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402050" w:rsidRDefault="00D81B04"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44</w:t>
            </w:r>
          </w:p>
        </w:tc>
      </w:tr>
      <w:tr w:rsidR="00D81B04" w:rsidRPr="00950096" w:rsidTr="00F548F4">
        <w:trPr>
          <w:cantSplit/>
        </w:trPr>
        <w:tc>
          <w:tcPr>
            <w:tcW w:w="5954" w:type="dxa"/>
            <w:vAlign w:val="center"/>
          </w:tcPr>
          <w:p w:rsidR="00D81B04" w:rsidRPr="00950096" w:rsidRDefault="00FC61B1" w:rsidP="00FC6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D81B04">
              <w:rPr>
                <w:rFonts w:cs="Times New Roman"/>
                <w:sz w:val="22"/>
                <w:szCs w:val="22"/>
              </w:rPr>
              <w:t>elated parties</w:t>
            </w:r>
          </w:p>
        </w:tc>
        <w:tc>
          <w:tcPr>
            <w:tcW w:w="1558" w:type="dxa"/>
            <w:tcBorders>
              <w:bottom w:val="nil"/>
            </w:tcBorders>
          </w:tcPr>
          <w:p w:rsidR="00D81B04"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9,323</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bottom w:val="nil"/>
            </w:tcBorders>
          </w:tcPr>
          <w:p w:rsidR="00D81B04" w:rsidRPr="00D81B04" w:rsidRDefault="00D81B04" w:rsidP="00D81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81B04">
              <w:rPr>
                <w:rFonts w:cs="Times New Roman"/>
                <w:bCs/>
                <w:sz w:val="22"/>
                <w:szCs w:val="22"/>
              </w:rPr>
              <w:t>9,141</w:t>
            </w:r>
          </w:p>
        </w:tc>
      </w:tr>
      <w:tr w:rsidR="00D81B04" w:rsidRPr="00950096" w:rsidTr="005F5679">
        <w:trPr>
          <w:cantSplit/>
        </w:trPr>
        <w:tc>
          <w:tcPr>
            <w:tcW w:w="5954" w:type="dxa"/>
            <w:vAlign w:val="center"/>
          </w:tcPr>
          <w:p w:rsidR="00D81B04" w:rsidRPr="00950096"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rsidR="00D81B04" w:rsidRPr="00061B37" w:rsidRDefault="00061B37"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9,345</w:t>
            </w:r>
          </w:p>
        </w:tc>
        <w:tc>
          <w:tcPr>
            <w:tcW w:w="285" w:type="dxa"/>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Cs/>
                <w:sz w:val="22"/>
                <w:szCs w:val="22"/>
              </w:rPr>
            </w:pPr>
          </w:p>
        </w:tc>
        <w:tc>
          <w:tcPr>
            <w:tcW w:w="1559" w:type="dxa"/>
            <w:tcBorders>
              <w:top w:val="single" w:sz="4" w:space="0" w:color="auto"/>
              <w:bottom w:val="double" w:sz="4" w:space="0" w:color="auto"/>
            </w:tcBorders>
          </w:tcPr>
          <w:p w:rsidR="00D81B04" w:rsidRPr="00402050" w:rsidRDefault="00D81B04" w:rsidP="006C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9,185</w:t>
            </w:r>
          </w:p>
        </w:tc>
      </w:tr>
      <w:tr w:rsidR="00D81B04" w:rsidRPr="00950096" w:rsidTr="005F5679">
        <w:trPr>
          <w:cantSplit/>
        </w:trPr>
        <w:tc>
          <w:tcPr>
            <w:tcW w:w="5954" w:type="dxa"/>
            <w:tcBorders>
              <w:top w:val="nil"/>
              <w:bottom w:val="nil"/>
            </w:tcBorders>
            <w:vAlign w:val="center"/>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D81B04" w:rsidRPr="007B21E5"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highlight w:val="yellow"/>
                <w:cs/>
              </w:rPr>
            </w:pPr>
          </w:p>
        </w:tc>
        <w:tc>
          <w:tcPr>
            <w:tcW w:w="285" w:type="dxa"/>
            <w:tcBorders>
              <w:top w:val="nil"/>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
                <w:bCs/>
                <w:sz w:val="22"/>
                <w:szCs w:val="22"/>
              </w:rPr>
            </w:pPr>
          </w:p>
        </w:tc>
        <w:tc>
          <w:tcPr>
            <w:tcW w:w="1559" w:type="dxa"/>
            <w:tcBorders>
              <w:top w:val="double" w:sz="4" w:space="0" w:color="auto"/>
              <w:bottom w:val="nil"/>
            </w:tcBorders>
          </w:tcPr>
          <w:p w:rsidR="00D81B04" w:rsidRPr="00950096" w:rsidRDefault="00D81B0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sz w:val="22"/>
                <w:szCs w:val="22"/>
                <w:cs/>
              </w:rPr>
            </w:pPr>
          </w:p>
        </w:tc>
      </w:tr>
      <w:tr w:rsidR="00722D11" w:rsidRPr="00950096" w:rsidTr="00F548F4">
        <w:trPr>
          <w:cantSplit/>
        </w:trPr>
        <w:tc>
          <w:tcPr>
            <w:tcW w:w="5954" w:type="dxa"/>
            <w:tcBorders>
              <w:top w:val="nil"/>
              <w:bottom w:val="nil"/>
            </w:tcBorders>
          </w:tcPr>
          <w:p w:rsidR="00722D11" w:rsidRPr="00950096" w:rsidRDefault="00460505"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wa</w:t>
            </w:r>
            <w:r w:rsidR="00722D11">
              <w:rPr>
                <w:rFonts w:cs="Times New Roman"/>
                <w:sz w:val="22"/>
                <w:szCs w:val="22"/>
              </w:rPr>
              <w:t>s</w:t>
            </w:r>
            <w:r w:rsidR="00722D11" w:rsidRPr="00950096">
              <w:rPr>
                <w:rFonts w:cs="Times New Roman"/>
                <w:sz w:val="22"/>
                <w:szCs w:val="22"/>
              </w:rPr>
              <w:t xml:space="preserve"> aged as follows:</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722D11" w:rsidRPr="00950096" w:rsidTr="00F548F4">
        <w:trPr>
          <w:cantSplit/>
        </w:trPr>
        <w:tc>
          <w:tcPr>
            <w:tcW w:w="5954" w:type="dxa"/>
            <w:tcBorders>
              <w:top w:val="nil"/>
              <w:bottom w:val="nil"/>
            </w:tcBorders>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FA3103" w:rsidRPr="00950096" w:rsidTr="00F548F4">
        <w:trPr>
          <w:cantSplit/>
        </w:trPr>
        <w:tc>
          <w:tcPr>
            <w:tcW w:w="5954" w:type="dxa"/>
            <w:tcBorders>
              <w:top w:val="nil"/>
              <w:bottom w:val="nil"/>
            </w:tcBorders>
          </w:tcPr>
          <w:p w:rsidR="00FA3103" w:rsidRPr="00950096"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FA3103" w:rsidRPr="00061B37" w:rsidRDefault="00061B37" w:rsidP="00473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061B37">
              <w:rPr>
                <w:rFonts w:cs="Times New Roman"/>
                <w:bCs/>
                <w:sz w:val="22"/>
                <w:szCs w:val="22"/>
              </w:rPr>
              <w:t>6,806</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6,901</w:t>
            </w:r>
          </w:p>
        </w:tc>
      </w:tr>
      <w:tr w:rsidR="00FA3103" w:rsidRPr="00950096" w:rsidTr="00F548F4">
        <w:trPr>
          <w:cantSplit/>
        </w:trPr>
        <w:tc>
          <w:tcPr>
            <w:tcW w:w="5954" w:type="dxa"/>
            <w:tcBorders>
              <w:top w:val="nil"/>
            </w:tcBorders>
          </w:tcPr>
          <w:p w:rsidR="00FA3103" w:rsidRPr="00950096" w:rsidRDefault="00FA3103" w:rsidP="00175487">
            <w:pPr>
              <w:rPr>
                <w:rFonts w:cs="Times New Roman"/>
                <w:sz w:val="22"/>
                <w:szCs w:val="22"/>
              </w:rPr>
            </w:pPr>
            <w:r w:rsidRPr="00950096">
              <w:rPr>
                <w:rFonts w:cs="Times New Roman"/>
                <w:sz w:val="22"/>
                <w:szCs w:val="22"/>
              </w:rPr>
              <w:t>Overdue:</w:t>
            </w:r>
          </w:p>
        </w:tc>
        <w:tc>
          <w:tcPr>
            <w:tcW w:w="1558" w:type="dxa"/>
            <w:tcBorders>
              <w:top w:val="nil"/>
              <w:bottom w:val="nil"/>
            </w:tcBorders>
          </w:tcPr>
          <w:p w:rsidR="00FA3103" w:rsidRPr="00061B37"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3103" w:rsidRPr="00950096" w:rsidTr="00F548F4">
        <w:trPr>
          <w:cantSplit/>
        </w:trPr>
        <w:tc>
          <w:tcPr>
            <w:tcW w:w="5954" w:type="dxa"/>
          </w:tcPr>
          <w:p w:rsidR="00FA3103" w:rsidRPr="00950096" w:rsidRDefault="00FA3103" w:rsidP="00175487">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FA3103" w:rsidRPr="00061B37" w:rsidRDefault="00061B37"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2,539</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2,251</w:t>
            </w:r>
          </w:p>
        </w:tc>
      </w:tr>
      <w:tr w:rsidR="00061B37" w:rsidRPr="00950096" w:rsidTr="00FA3103">
        <w:trPr>
          <w:cantSplit/>
        </w:trPr>
        <w:tc>
          <w:tcPr>
            <w:tcW w:w="5954" w:type="dxa"/>
            <w:tcBorders>
              <w:top w:val="nil"/>
              <w:bottom w:val="nil"/>
            </w:tcBorders>
          </w:tcPr>
          <w:p w:rsidR="00061B37" w:rsidRPr="00950096"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  Between</w:t>
            </w:r>
            <w:r w:rsidRPr="00950096">
              <w:rPr>
                <w:rFonts w:cs="Times New Roman"/>
                <w:sz w:val="22"/>
                <w:szCs w:val="22"/>
              </w:rPr>
              <w:t xml:space="preserve"> 3 </w:t>
            </w:r>
            <w:r>
              <w:rPr>
                <w:rFonts w:cs="Times New Roman"/>
                <w:sz w:val="22"/>
                <w:szCs w:val="22"/>
              </w:rPr>
              <w:t xml:space="preserve">- </w:t>
            </w:r>
            <w:r w:rsidRPr="00950096">
              <w:rPr>
                <w:rFonts w:cs="Times New Roman"/>
                <w:sz w:val="22"/>
                <w:szCs w:val="22"/>
              </w:rPr>
              <w:t>6 months</w:t>
            </w:r>
          </w:p>
        </w:tc>
        <w:tc>
          <w:tcPr>
            <w:tcW w:w="1558" w:type="dxa"/>
            <w:tcBorders>
              <w:top w:val="nil"/>
              <w:bottom w:val="single" w:sz="4" w:space="0" w:color="auto"/>
            </w:tcBorders>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061B37">
              <w:rPr>
                <w:rFonts w:cs="Times New Roman"/>
                <w:b/>
                <w:sz w:val="22"/>
                <w:szCs w:val="22"/>
              </w:rPr>
              <w:t xml:space="preserve">              -</w:t>
            </w:r>
          </w:p>
        </w:tc>
        <w:tc>
          <w:tcPr>
            <w:tcW w:w="285" w:type="dxa"/>
            <w:tcBorders>
              <w:top w:val="nil"/>
              <w:bottom w:val="nil"/>
            </w:tcBorders>
          </w:tcPr>
          <w:p w:rsidR="00061B37" w:rsidRPr="00402050" w:rsidRDefault="00061B37" w:rsidP="00175487">
            <w:pPr>
              <w:pStyle w:val="a0"/>
              <w:tabs>
                <w:tab w:val="decimal" w:pos="792"/>
              </w:tabs>
              <w:spacing w:line="240" w:lineRule="atLeast"/>
              <w:ind w:left="-108" w:right="-108"/>
              <w:jc w:val="left"/>
              <w:rPr>
                <w:rFonts w:cs="Times New Roman"/>
                <w:bCs/>
                <w:cs/>
              </w:rPr>
            </w:pPr>
          </w:p>
        </w:tc>
        <w:tc>
          <w:tcPr>
            <w:tcW w:w="1559" w:type="dxa"/>
            <w:tcBorders>
              <w:top w:val="nil"/>
              <w:bottom w:val="single" w:sz="4" w:space="0" w:color="auto"/>
            </w:tcBorders>
          </w:tcPr>
          <w:p w:rsidR="00061B37" w:rsidRPr="0065701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33</w:t>
            </w:r>
          </w:p>
        </w:tc>
      </w:tr>
      <w:tr w:rsidR="00FA3103" w:rsidRPr="00950096" w:rsidTr="00F548F4">
        <w:trPr>
          <w:cantSplit/>
        </w:trPr>
        <w:tc>
          <w:tcPr>
            <w:tcW w:w="5954" w:type="dxa"/>
            <w:tcBorders>
              <w:top w:val="nil"/>
              <w:bottom w:val="nil"/>
            </w:tcBorders>
          </w:tcPr>
          <w:p w:rsidR="00FA3103" w:rsidRPr="00950096"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FA3103" w:rsidRPr="00061B37" w:rsidRDefault="00061B37" w:rsidP="004F0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9,345</w:t>
            </w:r>
          </w:p>
        </w:tc>
        <w:tc>
          <w:tcPr>
            <w:tcW w:w="285" w:type="dxa"/>
            <w:tcBorders>
              <w:top w:val="nil"/>
              <w:bottom w:val="nil"/>
            </w:tcBorders>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9,185</w:t>
            </w:r>
          </w:p>
        </w:tc>
      </w:tr>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06690B" w:rsidRP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highlight w:val="lightGray"/>
              </w:rPr>
            </w:pPr>
          </w:p>
        </w:tc>
        <w:tc>
          <w:tcPr>
            <w:tcW w:w="285" w:type="dxa"/>
            <w:tcBorders>
              <w:top w:val="nil"/>
              <w:bottom w:val="nil"/>
            </w:tcBorders>
          </w:tcPr>
          <w:p w:rsidR="0006690B" w:rsidRPr="00950096" w:rsidRDefault="0006690B" w:rsidP="0006690B">
            <w:pPr>
              <w:pStyle w:val="a0"/>
              <w:tabs>
                <w:tab w:val="decimal" w:pos="792"/>
              </w:tabs>
              <w:spacing w:line="240" w:lineRule="atLeast"/>
              <w:ind w:left="-108" w:right="-108"/>
              <w:jc w:val="left"/>
              <w:rPr>
                <w:rFonts w:cs="Times New Roman"/>
                <w:cs/>
              </w:rPr>
            </w:pPr>
          </w:p>
        </w:tc>
        <w:tc>
          <w:tcPr>
            <w:tcW w:w="1559" w:type="dxa"/>
            <w:tcBorders>
              <w:top w:val="single" w:sz="4" w:space="0" w:color="auto"/>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F548F4">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receivables</w:t>
            </w:r>
          </w:p>
        </w:tc>
        <w:tc>
          <w:tcPr>
            <w:tcW w:w="1558"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14EF2" w:rsidRPr="00950096" w:rsidTr="00F548F4">
        <w:trPr>
          <w:cantSplit/>
        </w:trPr>
        <w:tc>
          <w:tcPr>
            <w:tcW w:w="5954" w:type="dxa"/>
            <w:tcBorders>
              <w:top w:val="nil"/>
              <w:bottom w:val="nil"/>
            </w:tcBorders>
            <w:vAlign w:val="center"/>
          </w:tcPr>
          <w:p w:rsidR="00014EF2" w:rsidRPr="00950096"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014EF2"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061B37">
              <w:rPr>
                <w:rFonts w:cs="Times New Roman"/>
                <w:bCs/>
                <w:sz w:val="22"/>
                <w:szCs w:val="22"/>
              </w:rPr>
              <w:t>1</w:t>
            </w:r>
            <w:r w:rsidR="00014EF2" w:rsidRPr="00061B37">
              <w:rPr>
                <w:rFonts w:cs="Times New Roman"/>
                <w:bCs/>
                <w:sz w:val="22"/>
                <w:szCs w:val="22"/>
              </w:rPr>
              <w:t>2</w:t>
            </w:r>
            <w:r w:rsidR="00B06AF9">
              <w:rPr>
                <w:rFonts w:cs="Times New Roman"/>
                <w:bCs/>
                <w:sz w:val="22"/>
                <w:szCs w:val="22"/>
              </w:rPr>
              <w:t>8</w:t>
            </w:r>
          </w:p>
        </w:tc>
        <w:tc>
          <w:tcPr>
            <w:tcW w:w="285" w:type="dxa"/>
            <w:tcBorders>
              <w:top w:val="nil"/>
              <w:bottom w:val="nil"/>
            </w:tcBorders>
          </w:tcPr>
          <w:p w:rsidR="00014EF2" w:rsidRPr="00402050" w:rsidRDefault="00014EF2"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014EF2" w:rsidRPr="005F5679"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Pr>
                <w:rFonts w:cs="Times New Roman"/>
                <w:bCs/>
                <w:sz w:val="22"/>
                <w:szCs w:val="22"/>
              </w:rPr>
              <w:t>54</w:t>
            </w:r>
          </w:p>
        </w:tc>
      </w:tr>
      <w:tr w:rsidR="00061B37" w:rsidRPr="00950096" w:rsidTr="00F548F4">
        <w:trPr>
          <w:cantSplit/>
        </w:trPr>
        <w:tc>
          <w:tcPr>
            <w:tcW w:w="5954" w:type="dxa"/>
            <w:tcBorders>
              <w:top w:val="nil"/>
              <w:bottom w:val="nil"/>
            </w:tcBorders>
            <w:vAlign w:val="center"/>
          </w:tcPr>
          <w:p w:rsidR="00061B37"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061B37">
              <w:rPr>
                <w:rFonts w:cs="Times New Roman"/>
                <w:sz w:val="22"/>
                <w:szCs w:val="22"/>
              </w:rPr>
              <w:t>elated party</w:t>
            </w:r>
          </w:p>
        </w:tc>
        <w:tc>
          <w:tcPr>
            <w:tcW w:w="1558" w:type="dxa"/>
            <w:tcBorders>
              <w:top w:val="nil"/>
              <w:bottom w:val="nil"/>
            </w:tcBorders>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6</w:t>
            </w:r>
            <w:r w:rsidR="00B06AF9">
              <w:rPr>
                <w:rFonts w:cs="Times New Roman"/>
                <w:bCs/>
                <w:sz w:val="22"/>
                <w:szCs w:val="22"/>
              </w:rPr>
              <w:t>1</w:t>
            </w:r>
          </w:p>
        </w:tc>
        <w:tc>
          <w:tcPr>
            <w:tcW w:w="285" w:type="dxa"/>
            <w:tcBorders>
              <w:top w:val="nil"/>
              <w:bottom w:val="nil"/>
            </w:tcBorders>
          </w:tcPr>
          <w:p w:rsidR="00061B37" w:rsidRPr="00402050" w:rsidRDefault="00061B37"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061B37" w:rsidRPr="00FA3103"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3103">
              <w:rPr>
                <w:rFonts w:cs="Times New Roman"/>
                <w:bCs/>
                <w:sz w:val="22"/>
                <w:szCs w:val="22"/>
              </w:rPr>
              <w:t>96</w:t>
            </w:r>
          </w:p>
        </w:tc>
      </w:tr>
      <w:tr w:rsidR="00061B37" w:rsidRPr="00950096" w:rsidTr="00F548F4">
        <w:trPr>
          <w:cantSplit/>
        </w:trPr>
        <w:tc>
          <w:tcPr>
            <w:tcW w:w="5954" w:type="dxa"/>
            <w:tcBorders>
              <w:top w:val="nil"/>
              <w:bottom w:val="nil"/>
            </w:tcBorders>
          </w:tcPr>
          <w:p w:rsidR="00061B37" w:rsidRPr="00950096"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061B37"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061B37">
              <w:rPr>
                <w:rFonts w:cs="Times New Roman"/>
                <w:bCs/>
                <w:sz w:val="22"/>
                <w:szCs w:val="22"/>
              </w:rPr>
              <w:t>18</w:t>
            </w:r>
            <w:r w:rsidR="00B84002">
              <w:rPr>
                <w:rFonts w:cs="Times New Roman"/>
                <w:bCs/>
                <w:sz w:val="22"/>
                <w:szCs w:val="22"/>
              </w:rPr>
              <w:t>9</w:t>
            </w:r>
          </w:p>
        </w:tc>
        <w:tc>
          <w:tcPr>
            <w:tcW w:w="285" w:type="dxa"/>
            <w:tcBorders>
              <w:top w:val="nil"/>
              <w:bottom w:val="nil"/>
            </w:tcBorders>
          </w:tcPr>
          <w:p w:rsidR="00061B37" w:rsidRPr="00402050" w:rsidRDefault="00061B37" w:rsidP="00175487">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061B37" w:rsidRPr="00FA3103" w:rsidRDefault="00061B37"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FA3103">
              <w:rPr>
                <w:rFonts w:cs="Times New Roman"/>
                <w:bCs/>
                <w:sz w:val="22"/>
                <w:szCs w:val="22"/>
              </w:rPr>
              <w:t>150</w:t>
            </w:r>
          </w:p>
        </w:tc>
      </w:tr>
      <w:tr w:rsidR="0006690B" w:rsidRPr="00950096" w:rsidTr="00F548F4">
        <w:trPr>
          <w:cantSplit/>
        </w:trPr>
        <w:tc>
          <w:tcPr>
            <w:tcW w:w="5954" w:type="dxa"/>
            <w:tcBorders>
              <w:top w:val="nil"/>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06690B" w:rsidRPr="007B21E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yellow"/>
              </w:rPr>
            </w:pPr>
          </w:p>
        </w:tc>
        <w:tc>
          <w:tcPr>
            <w:tcW w:w="285" w:type="dxa"/>
            <w:tcBorders>
              <w:top w:val="nil"/>
              <w:bottom w:val="nil"/>
            </w:tcBorders>
          </w:tcPr>
          <w:p w:rsidR="0006690B" w:rsidRPr="00EF5C4D" w:rsidRDefault="0006690B" w:rsidP="0006690B">
            <w:pPr>
              <w:pStyle w:val="a0"/>
              <w:tabs>
                <w:tab w:val="decimal" w:pos="792"/>
              </w:tabs>
              <w:spacing w:line="240" w:lineRule="atLeast"/>
              <w:ind w:left="-108" w:right="-108"/>
              <w:jc w:val="left"/>
              <w:rPr>
                <w:rFonts w:cs="Times New Roman"/>
                <w:cs/>
              </w:rPr>
            </w:pPr>
          </w:p>
        </w:tc>
        <w:tc>
          <w:tcPr>
            <w:tcW w:w="1559" w:type="dxa"/>
            <w:tcBorders>
              <w:top w:val="double" w:sz="4" w:space="0" w:color="auto"/>
              <w:bottom w:val="nil"/>
            </w:tcBorders>
          </w:tcPr>
          <w:p w:rsidR="0006690B" w:rsidRPr="00EF5C4D"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722D11" w:rsidRPr="00950096" w:rsidTr="00E86218">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722D11" w:rsidRPr="007B21E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402050" w:rsidRDefault="00722D11" w:rsidP="00175487">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722D11" w:rsidRPr="00402050"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014EF2"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1,750</w:t>
            </w:r>
          </w:p>
        </w:tc>
        <w:tc>
          <w:tcPr>
            <w:tcW w:w="285" w:type="dxa"/>
            <w:tcBorders>
              <w:top w:val="nil"/>
              <w:bottom w:val="nil"/>
            </w:tcBorders>
            <w:shd w:val="clear" w:color="auto" w:fill="auto"/>
          </w:tcPr>
          <w:p w:rsidR="00014EF2" w:rsidRPr="00402050" w:rsidRDefault="00014EF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171</w:t>
            </w: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014EF2">
              <w:rPr>
                <w:rFonts w:cs="Times New Roman"/>
                <w:sz w:val="22"/>
                <w:szCs w:val="22"/>
              </w:rPr>
              <w:t>elated parties</w:t>
            </w:r>
          </w:p>
        </w:tc>
        <w:tc>
          <w:tcPr>
            <w:tcW w:w="1558" w:type="dxa"/>
            <w:tcBorders>
              <w:top w:val="nil"/>
              <w:bottom w:val="nil"/>
            </w:tcBorders>
            <w:shd w:val="clear" w:color="auto" w:fill="auto"/>
          </w:tcPr>
          <w:p w:rsidR="00014EF2"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216</w:t>
            </w:r>
          </w:p>
        </w:tc>
        <w:tc>
          <w:tcPr>
            <w:tcW w:w="285" w:type="dxa"/>
            <w:tcBorders>
              <w:top w:val="nil"/>
              <w:bottom w:val="nil"/>
            </w:tcBorders>
            <w:shd w:val="clear" w:color="auto" w:fill="auto"/>
          </w:tcPr>
          <w:p w:rsidR="00014EF2" w:rsidRPr="00402050" w:rsidRDefault="00014EF2" w:rsidP="00175487">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 xml:space="preserve">              15</w:t>
            </w:r>
          </w:p>
        </w:tc>
      </w:tr>
      <w:tr w:rsidR="00FA3103" w:rsidRPr="00950096" w:rsidTr="00722D11">
        <w:tblPrEx>
          <w:tblBorders>
            <w:bottom w:val="single" w:sz="4" w:space="0" w:color="auto"/>
          </w:tblBorders>
        </w:tblPrEx>
        <w:trPr>
          <w:cantSplit/>
        </w:trPr>
        <w:tc>
          <w:tcPr>
            <w:tcW w:w="5954" w:type="dxa"/>
            <w:tcBorders>
              <w:top w:val="nil"/>
              <w:bottom w:val="nil"/>
            </w:tcBorders>
            <w:vAlign w:val="center"/>
          </w:tcPr>
          <w:p w:rsidR="00FA3103" w:rsidRPr="00EF5C4D"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FA3103" w:rsidRPr="00061B37" w:rsidRDefault="00061B37" w:rsidP="00B93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1,966</w:t>
            </w:r>
          </w:p>
        </w:tc>
        <w:tc>
          <w:tcPr>
            <w:tcW w:w="285" w:type="dxa"/>
            <w:tcBorders>
              <w:top w:val="nil"/>
              <w:bottom w:val="nil"/>
            </w:tcBorders>
            <w:shd w:val="clear" w:color="auto" w:fill="auto"/>
          </w:tcPr>
          <w:p w:rsidR="00FA3103" w:rsidRPr="00402050" w:rsidRDefault="00FA3103" w:rsidP="00175487">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FA3103" w:rsidRPr="0065701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186</w:t>
            </w:r>
          </w:p>
        </w:tc>
      </w:tr>
      <w:tr w:rsidR="005B6323" w:rsidRPr="00950096" w:rsidTr="00F548F4">
        <w:tblPrEx>
          <w:tblBorders>
            <w:bottom w:val="single" w:sz="4" w:space="0" w:color="auto"/>
          </w:tblBorders>
        </w:tblPrEx>
        <w:trPr>
          <w:cantSplit/>
        </w:trPr>
        <w:tc>
          <w:tcPr>
            <w:tcW w:w="5954" w:type="dxa"/>
            <w:tcBorders>
              <w:top w:val="nil"/>
              <w:bottom w:val="nil"/>
            </w:tcBorders>
            <w:vAlign w:val="center"/>
          </w:tcPr>
          <w:p w:rsidR="005B6323" w:rsidRPr="00950096"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p>
        </w:tc>
        <w:tc>
          <w:tcPr>
            <w:tcW w:w="1558"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5B6323" w:rsidRPr="00D35B55" w:rsidRDefault="005B6323"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5B6323" w:rsidRPr="00D35B55" w:rsidRDefault="005B632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722D11" w:rsidRPr="00950096" w:rsidTr="00F548F4">
        <w:tblPrEx>
          <w:tblBorders>
            <w:bottom w:val="single" w:sz="4" w:space="0" w:color="auto"/>
          </w:tblBorders>
        </w:tblPrEx>
        <w:trPr>
          <w:cantSplit/>
        </w:trPr>
        <w:tc>
          <w:tcPr>
            <w:tcW w:w="5954" w:type="dxa"/>
            <w:tcBorders>
              <w:top w:val="nil"/>
              <w:bottom w:val="nil"/>
            </w:tcBorders>
            <w:vAlign w:val="center"/>
          </w:tcPr>
          <w:p w:rsidR="00722D11" w:rsidRPr="00950096"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722D11" w:rsidRPr="00D35B55" w:rsidRDefault="00722D11" w:rsidP="00175487">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722D11" w:rsidRPr="00D35B55" w:rsidRDefault="00722D11"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014EF2" w:rsidRPr="00950096" w:rsidTr="00F548F4">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tcPr>
          <w:p w:rsidR="00014EF2"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1,</w:t>
            </w:r>
            <w:r w:rsidR="00051DEA">
              <w:rPr>
                <w:rFonts w:cs="Times New Roman"/>
                <w:bCs/>
                <w:sz w:val="22"/>
                <w:szCs w:val="22"/>
              </w:rPr>
              <w:t>689</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289</w:t>
            </w:r>
          </w:p>
        </w:tc>
      </w:tr>
      <w:tr w:rsidR="00014EF2" w:rsidRPr="00950096" w:rsidTr="004738A0">
        <w:tblPrEx>
          <w:tblBorders>
            <w:bottom w:val="single" w:sz="4" w:space="0" w:color="auto"/>
          </w:tblBorders>
        </w:tblPrEx>
        <w:trPr>
          <w:cantSplit/>
        </w:trPr>
        <w:tc>
          <w:tcPr>
            <w:tcW w:w="5954" w:type="dxa"/>
            <w:tcBorders>
              <w:top w:val="nil"/>
              <w:bottom w:val="nil"/>
            </w:tcBorders>
            <w:vAlign w:val="center"/>
          </w:tcPr>
          <w:p w:rsidR="00014EF2"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014EF2">
              <w:rPr>
                <w:rFonts w:cs="Times New Roman"/>
                <w:sz w:val="22"/>
                <w:szCs w:val="22"/>
              </w:rPr>
              <w:t>elated parties</w:t>
            </w:r>
          </w:p>
        </w:tc>
        <w:tc>
          <w:tcPr>
            <w:tcW w:w="1558" w:type="dxa"/>
            <w:tcBorders>
              <w:top w:val="nil"/>
              <w:bottom w:val="nil"/>
            </w:tcBorders>
          </w:tcPr>
          <w:p w:rsidR="00014EF2"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61B37">
              <w:rPr>
                <w:rFonts w:cs="Times New Roman"/>
                <w:bCs/>
                <w:sz w:val="22"/>
                <w:szCs w:val="22"/>
              </w:rPr>
              <w:t>7</w:t>
            </w:r>
            <w:r w:rsidR="00F5634E">
              <w:rPr>
                <w:rFonts w:cs="Times New Roman"/>
                <w:bCs/>
                <w:sz w:val="22"/>
                <w:szCs w:val="22"/>
              </w:rPr>
              <w:t>2</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1</w:t>
            </w:r>
            <w:r w:rsidR="006927CF">
              <w:rPr>
                <w:rFonts w:cs="Times New Roman"/>
                <w:bCs/>
                <w:sz w:val="22"/>
                <w:szCs w:val="22"/>
              </w:rPr>
              <w:t>98</w:t>
            </w:r>
          </w:p>
        </w:tc>
      </w:tr>
      <w:tr w:rsidR="00014EF2" w:rsidRPr="00950096" w:rsidTr="00722D11">
        <w:tblPrEx>
          <w:tblBorders>
            <w:bottom w:val="single" w:sz="4" w:space="0" w:color="auto"/>
          </w:tblBorders>
        </w:tblPrEx>
        <w:trPr>
          <w:cantSplit/>
        </w:trPr>
        <w:tc>
          <w:tcPr>
            <w:tcW w:w="5954" w:type="dxa"/>
            <w:tcBorders>
              <w:top w:val="nil"/>
              <w:bottom w:val="nil"/>
            </w:tcBorders>
            <w:vAlign w:val="center"/>
          </w:tcPr>
          <w:p w:rsidR="00014EF2" w:rsidRPr="00950096"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tcPr>
          <w:p w:rsidR="00014EF2" w:rsidRPr="00061B37" w:rsidRDefault="00051DEA" w:rsidP="00C77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1,7</w:t>
            </w:r>
            <w:r w:rsidR="00061B37" w:rsidRPr="00061B37">
              <w:rPr>
                <w:rFonts w:cs="Times New Roman"/>
                <w:bCs/>
                <w:sz w:val="22"/>
                <w:szCs w:val="22"/>
              </w:rPr>
              <w:t>6</w:t>
            </w:r>
            <w:r>
              <w:rPr>
                <w:rFonts w:cs="Times New Roman"/>
                <w:bCs/>
                <w:sz w:val="22"/>
                <w:szCs w:val="22"/>
              </w:rPr>
              <w:t>1</w:t>
            </w:r>
          </w:p>
        </w:tc>
        <w:tc>
          <w:tcPr>
            <w:tcW w:w="285" w:type="dxa"/>
            <w:tcBorders>
              <w:top w:val="nil"/>
              <w:bottom w:val="nil"/>
            </w:tcBorders>
          </w:tcPr>
          <w:p w:rsidR="00014EF2" w:rsidRPr="00D35B55" w:rsidRDefault="00014EF2" w:rsidP="00175487">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single" w:sz="4" w:space="0" w:color="auto"/>
            </w:tcBorders>
          </w:tcPr>
          <w:p w:rsidR="00014EF2" w:rsidRPr="00657017" w:rsidRDefault="00014EF2"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487</w:t>
            </w:r>
          </w:p>
        </w:tc>
      </w:tr>
      <w:tr w:rsidR="00014EF2" w:rsidRPr="00950096" w:rsidTr="00722D11">
        <w:tblPrEx>
          <w:tblBorders>
            <w:bottom w:val="single" w:sz="4" w:space="0" w:color="auto"/>
          </w:tblBorders>
        </w:tblPrEx>
        <w:trPr>
          <w:cantSplit/>
          <w:trHeight w:val="266"/>
        </w:trPr>
        <w:tc>
          <w:tcPr>
            <w:tcW w:w="5954" w:type="dxa"/>
            <w:tcBorders>
              <w:top w:val="nil"/>
              <w:bottom w:val="nil"/>
            </w:tcBorders>
            <w:vAlign w:val="center"/>
          </w:tcPr>
          <w:p w:rsidR="00014EF2" w:rsidRPr="00545E5C"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014EF2" w:rsidRPr="002C435F"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014EF2" w:rsidRPr="0032346A" w:rsidRDefault="00014EF2" w:rsidP="0032346A">
            <w:pPr>
              <w:pStyle w:val="a0"/>
              <w:ind w:left="-108" w:right="460"/>
              <w:rPr>
                <w:rFonts w:cs="Times New Roman"/>
                <w:bCs/>
                <w:highlight w:val="darkGray"/>
                <w:lang w:val="en-US"/>
              </w:rPr>
            </w:pPr>
          </w:p>
        </w:tc>
        <w:tc>
          <w:tcPr>
            <w:tcW w:w="1559" w:type="dxa"/>
            <w:tcBorders>
              <w:top w:val="double" w:sz="4" w:space="0" w:color="auto"/>
              <w:bottom w:val="nil"/>
            </w:tcBorders>
          </w:tcPr>
          <w:p w:rsidR="00014EF2" w:rsidRDefault="00014EF2"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014EF2" w:rsidRPr="00950096" w:rsidTr="00722D11">
        <w:tblPrEx>
          <w:tblBorders>
            <w:bottom w:val="single" w:sz="4" w:space="0" w:color="auto"/>
          </w:tblBorders>
        </w:tblPrEx>
        <w:trPr>
          <w:cantSplit/>
          <w:trHeight w:val="266"/>
        </w:trPr>
        <w:tc>
          <w:tcPr>
            <w:tcW w:w="5954" w:type="dxa"/>
            <w:tcBorders>
              <w:top w:val="nil"/>
              <w:bottom w:val="nil"/>
            </w:tcBorders>
            <w:vAlign w:val="center"/>
          </w:tcPr>
          <w:p w:rsidR="00014EF2" w:rsidRPr="00EA6F29"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Pr>
                <w:rFonts w:cs="Times New Roman"/>
                <w:b/>
                <w:bCs/>
                <w:sz w:val="22"/>
                <w:szCs w:val="22"/>
              </w:rPr>
              <w:t>Short-term borrowings</w:t>
            </w:r>
            <w:r w:rsidRPr="00EA6F29">
              <w:rPr>
                <w:rFonts w:cs="Times New Roman"/>
                <w:b/>
                <w:bCs/>
                <w:sz w:val="22"/>
                <w:szCs w:val="22"/>
              </w:rPr>
              <w:t xml:space="preserve"> and interest payable</w:t>
            </w:r>
            <w:r>
              <w:rPr>
                <w:rFonts w:cs="Times New Roman"/>
                <w:b/>
                <w:bCs/>
                <w:sz w:val="22"/>
                <w:szCs w:val="22"/>
              </w:rPr>
              <w:t>s</w:t>
            </w:r>
          </w:p>
        </w:tc>
        <w:tc>
          <w:tcPr>
            <w:tcW w:w="1558" w:type="dxa"/>
            <w:tcBorders>
              <w:top w:val="nil"/>
              <w:bottom w:val="nil"/>
            </w:tcBorders>
            <w:shd w:val="clear" w:color="auto" w:fill="auto"/>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285"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014EF2" w:rsidRPr="006B707D" w:rsidRDefault="00014EF2"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E83E0A" w:rsidRPr="00950096" w:rsidTr="00C77AA6">
        <w:tblPrEx>
          <w:tblBorders>
            <w:bottom w:val="single" w:sz="4" w:space="0" w:color="auto"/>
          </w:tblBorders>
        </w:tblPrEx>
        <w:trPr>
          <w:cantSplit/>
          <w:trHeight w:val="266"/>
        </w:trPr>
        <w:tc>
          <w:tcPr>
            <w:tcW w:w="5954" w:type="dxa"/>
            <w:tcBorders>
              <w:top w:val="nil"/>
              <w:bottom w:val="nil"/>
            </w:tcBorders>
            <w:vAlign w:val="center"/>
          </w:tcPr>
          <w:p w:rsidR="00E83E0A" w:rsidRPr="00E83E0A" w:rsidRDefault="00E83E0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E83E0A">
              <w:rPr>
                <w:rFonts w:cs="Times New Roman"/>
                <w:i/>
                <w:iCs/>
                <w:sz w:val="22"/>
                <w:szCs w:val="22"/>
              </w:rPr>
              <w:t>Short-term borrowings</w:t>
            </w:r>
          </w:p>
        </w:tc>
        <w:tc>
          <w:tcPr>
            <w:tcW w:w="1558" w:type="dxa"/>
            <w:tcBorders>
              <w:top w:val="nil"/>
              <w:bottom w:val="nil"/>
            </w:tcBorders>
            <w:shd w:val="clear" w:color="auto" w:fill="auto"/>
          </w:tcPr>
          <w:p w:rsidR="00E83E0A" w:rsidRPr="006B707D" w:rsidRDefault="00E83E0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c>
          <w:tcPr>
            <w:tcW w:w="285" w:type="dxa"/>
            <w:tcBorders>
              <w:top w:val="nil"/>
              <w:bottom w:val="nil"/>
            </w:tcBorders>
          </w:tcPr>
          <w:p w:rsidR="00E83E0A" w:rsidRPr="006B707D" w:rsidRDefault="00E83E0A"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83E0A" w:rsidRPr="00657017" w:rsidRDefault="00E83E0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D2037A" w:rsidRPr="00950096" w:rsidTr="00C77AA6">
        <w:tblPrEx>
          <w:tblBorders>
            <w:bottom w:val="single" w:sz="4" w:space="0" w:color="auto"/>
          </w:tblBorders>
        </w:tblPrEx>
        <w:trPr>
          <w:cantSplit/>
          <w:trHeight w:val="266"/>
        </w:trPr>
        <w:tc>
          <w:tcPr>
            <w:tcW w:w="5954" w:type="dxa"/>
            <w:tcBorders>
              <w:top w:val="nil"/>
              <w:bottom w:val="nil"/>
            </w:tcBorders>
            <w:vAlign w:val="center"/>
          </w:tcPr>
          <w:p w:rsidR="00D2037A" w:rsidRPr="00950096"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5,000</w:t>
            </w:r>
          </w:p>
        </w:tc>
        <w:tc>
          <w:tcPr>
            <w:tcW w:w="285" w:type="dxa"/>
            <w:tcBorders>
              <w:top w:val="nil"/>
              <w:bottom w:val="nil"/>
            </w:tcBorders>
          </w:tcPr>
          <w:p w:rsidR="00D2037A" w:rsidRPr="006B707D" w:rsidRDefault="00D2037A"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2037A" w:rsidRPr="0065701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6,000</w:t>
            </w:r>
          </w:p>
        </w:tc>
      </w:tr>
      <w:tr w:rsidR="00D2037A" w:rsidRPr="00950096" w:rsidTr="0032346A">
        <w:tblPrEx>
          <w:tblBorders>
            <w:bottom w:val="single" w:sz="4" w:space="0" w:color="auto"/>
          </w:tblBorders>
        </w:tblPrEx>
        <w:trPr>
          <w:cantSplit/>
          <w:trHeight w:val="266"/>
        </w:trPr>
        <w:tc>
          <w:tcPr>
            <w:tcW w:w="5954" w:type="dxa"/>
            <w:tcBorders>
              <w:top w:val="nil"/>
              <w:bottom w:val="nil"/>
            </w:tcBorders>
            <w:vAlign w:val="center"/>
          </w:tcPr>
          <w:p w:rsidR="00D2037A"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D2037A">
              <w:rPr>
                <w:rFonts w:cs="Times New Roman"/>
                <w:sz w:val="22"/>
                <w:szCs w:val="22"/>
              </w:rPr>
              <w:t>elated party</w:t>
            </w:r>
          </w:p>
        </w:tc>
        <w:tc>
          <w:tcPr>
            <w:tcW w:w="1558" w:type="dxa"/>
            <w:tcBorders>
              <w:top w:val="nil"/>
              <w:bottom w:val="nil"/>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51,500</w:t>
            </w:r>
          </w:p>
        </w:tc>
        <w:tc>
          <w:tcPr>
            <w:tcW w:w="285" w:type="dxa"/>
            <w:tcBorders>
              <w:top w:val="nil"/>
              <w:bottom w:val="nil"/>
            </w:tcBorders>
          </w:tcPr>
          <w:p w:rsidR="00D2037A" w:rsidRPr="006B707D" w:rsidRDefault="00D2037A" w:rsidP="00B505EF">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2037A" w:rsidRPr="0065701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51,500</w:t>
            </w:r>
          </w:p>
        </w:tc>
      </w:tr>
      <w:tr w:rsidR="00D2037A" w:rsidRPr="00950096" w:rsidTr="00E83E0A">
        <w:tblPrEx>
          <w:tblBorders>
            <w:bottom w:val="single" w:sz="4" w:space="0" w:color="auto"/>
          </w:tblBorders>
        </w:tblPrEx>
        <w:trPr>
          <w:cantSplit/>
          <w:trHeight w:val="266"/>
        </w:trPr>
        <w:tc>
          <w:tcPr>
            <w:tcW w:w="5954" w:type="dxa"/>
            <w:tcBorders>
              <w:top w:val="nil"/>
              <w:bottom w:val="nil"/>
            </w:tcBorders>
            <w:vAlign w:val="center"/>
          </w:tcPr>
          <w:p w:rsidR="00D2037A" w:rsidRPr="003F54B8" w:rsidRDefault="00D2037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single" w:sz="4" w:space="0" w:color="auto"/>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56,500</w:t>
            </w:r>
          </w:p>
        </w:tc>
        <w:tc>
          <w:tcPr>
            <w:tcW w:w="285" w:type="dxa"/>
            <w:tcBorders>
              <w:top w:val="nil"/>
              <w:bottom w:val="nil"/>
            </w:tcBorders>
          </w:tcPr>
          <w:p w:rsidR="00D2037A" w:rsidRPr="006B707D" w:rsidRDefault="00D2037A"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D2037A" w:rsidRPr="0065701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57017">
              <w:rPr>
                <w:rFonts w:cs="Times New Roman"/>
                <w:bCs/>
                <w:sz w:val="22"/>
                <w:szCs w:val="22"/>
              </w:rPr>
              <w:t>57,500</w:t>
            </w:r>
          </w:p>
        </w:tc>
      </w:tr>
      <w:tr w:rsidR="00E83E0A" w:rsidRPr="00950096" w:rsidTr="00E83E0A">
        <w:tblPrEx>
          <w:tblBorders>
            <w:bottom w:val="single" w:sz="4" w:space="0" w:color="auto"/>
          </w:tblBorders>
        </w:tblPrEx>
        <w:trPr>
          <w:cantSplit/>
          <w:trHeight w:val="266"/>
        </w:trPr>
        <w:tc>
          <w:tcPr>
            <w:tcW w:w="5954" w:type="dxa"/>
            <w:tcBorders>
              <w:top w:val="nil"/>
              <w:bottom w:val="nil"/>
            </w:tcBorders>
            <w:vAlign w:val="center"/>
          </w:tcPr>
          <w:p w:rsidR="00E83E0A" w:rsidRPr="003F54B8" w:rsidRDefault="00E83E0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nil"/>
            </w:tcBorders>
            <w:shd w:val="clear" w:color="auto" w:fill="auto"/>
          </w:tcPr>
          <w:p w:rsidR="00E83E0A" w:rsidRPr="00FA3103" w:rsidRDefault="00E83E0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E83E0A" w:rsidRPr="006B707D" w:rsidRDefault="00E83E0A"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nil"/>
            </w:tcBorders>
          </w:tcPr>
          <w:p w:rsidR="00E83E0A" w:rsidRPr="00657017" w:rsidRDefault="00E83E0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83E0A" w:rsidRPr="00950096" w:rsidTr="00E83E0A">
        <w:tblPrEx>
          <w:tblBorders>
            <w:bottom w:val="single" w:sz="4" w:space="0" w:color="auto"/>
          </w:tblBorders>
        </w:tblPrEx>
        <w:trPr>
          <w:cantSplit/>
          <w:trHeight w:val="266"/>
        </w:trPr>
        <w:tc>
          <w:tcPr>
            <w:tcW w:w="5954" w:type="dxa"/>
            <w:tcBorders>
              <w:top w:val="nil"/>
              <w:bottom w:val="nil"/>
            </w:tcBorders>
            <w:vAlign w:val="center"/>
          </w:tcPr>
          <w:p w:rsidR="00E83E0A" w:rsidRPr="00E83E0A" w:rsidRDefault="00E83E0A"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E83E0A">
              <w:rPr>
                <w:rFonts w:cs="Times New Roman"/>
                <w:i/>
                <w:iCs/>
                <w:sz w:val="22"/>
                <w:szCs w:val="22"/>
              </w:rPr>
              <w:t>Interest payables</w:t>
            </w:r>
          </w:p>
        </w:tc>
        <w:tc>
          <w:tcPr>
            <w:tcW w:w="1558" w:type="dxa"/>
            <w:tcBorders>
              <w:top w:val="nil"/>
              <w:bottom w:val="nil"/>
            </w:tcBorders>
            <w:shd w:val="clear" w:color="auto" w:fill="auto"/>
          </w:tcPr>
          <w:p w:rsidR="00E83E0A" w:rsidRPr="00FA3103" w:rsidRDefault="00E83E0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highlight w:val="yellow"/>
              </w:rPr>
            </w:pPr>
          </w:p>
        </w:tc>
        <w:tc>
          <w:tcPr>
            <w:tcW w:w="285" w:type="dxa"/>
            <w:tcBorders>
              <w:top w:val="nil"/>
              <w:bottom w:val="nil"/>
            </w:tcBorders>
          </w:tcPr>
          <w:p w:rsidR="00E83E0A" w:rsidRPr="006B707D" w:rsidRDefault="00E83E0A"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E83E0A" w:rsidRPr="00E83E0A" w:rsidRDefault="00E83E0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r>
      <w:tr w:rsidR="00D2037A" w:rsidRPr="00950096" w:rsidTr="00E83E0A">
        <w:tblPrEx>
          <w:tblBorders>
            <w:bottom w:val="single" w:sz="4" w:space="0" w:color="auto"/>
          </w:tblBorders>
        </w:tblPrEx>
        <w:trPr>
          <w:cantSplit/>
          <w:trHeight w:val="266"/>
        </w:trPr>
        <w:tc>
          <w:tcPr>
            <w:tcW w:w="5954" w:type="dxa"/>
            <w:tcBorders>
              <w:top w:val="nil"/>
              <w:bottom w:val="nil"/>
            </w:tcBorders>
            <w:vAlign w:val="center"/>
          </w:tcPr>
          <w:p w:rsidR="00D2037A" w:rsidRPr="00950096"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Parent company</w:t>
            </w:r>
          </w:p>
        </w:tc>
        <w:tc>
          <w:tcPr>
            <w:tcW w:w="1558" w:type="dxa"/>
            <w:tcBorders>
              <w:top w:val="nil"/>
              <w:bottom w:val="nil"/>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4</w:t>
            </w:r>
            <w:r w:rsidR="00051DEA">
              <w:rPr>
                <w:rFonts w:cs="Times New Roman"/>
                <w:bCs/>
                <w:sz w:val="22"/>
                <w:szCs w:val="22"/>
              </w:rPr>
              <w:t>7</w:t>
            </w:r>
          </w:p>
        </w:tc>
        <w:tc>
          <w:tcPr>
            <w:tcW w:w="285" w:type="dxa"/>
            <w:tcBorders>
              <w:top w:val="nil"/>
              <w:bottom w:val="nil"/>
            </w:tcBorders>
          </w:tcPr>
          <w:p w:rsidR="00D2037A" w:rsidRPr="006B707D" w:rsidRDefault="00D2037A"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D2037A" w:rsidRPr="00D2037A" w:rsidRDefault="00D2037A" w:rsidP="003E14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6</w:t>
            </w:r>
            <w:r w:rsidR="003E143E">
              <w:rPr>
                <w:rFonts w:cs="Times New Roman"/>
                <w:bCs/>
                <w:sz w:val="22"/>
                <w:szCs w:val="22"/>
              </w:rPr>
              <w:t>6</w:t>
            </w:r>
          </w:p>
        </w:tc>
      </w:tr>
      <w:tr w:rsidR="00D2037A" w:rsidRPr="00950096" w:rsidTr="00E83E0A">
        <w:tblPrEx>
          <w:tblBorders>
            <w:bottom w:val="single" w:sz="4" w:space="0" w:color="auto"/>
          </w:tblBorders>
        </w:tblPrEx>
        <w:trPr>
          <w:cantSplit/>
          <w:trHeight w:val="266"/>
        </w:trPr>
        <w:tc>
          <w:tcPr>
            <w:tcW w:w="5954" w:type="dxa"/>
            <w:tcBorders>
              <w:top w:val="nil"/>
              <w:bottom w:val="nil"/>
            </w:tcBorders>
            <w:vAlign w:val="center"/>
          </w:tcPr>
          <w:p w:rsidR="00D2037A" w:rsidRPr="00950096" w:rsidRDefault="00FC61B1"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Pr>
                <w:rFonts w:cs="Times New Roman"/>
                <w:sz w:val="22"/>
                <w:szCs w:val="22"/>
              </w:rPr>
              <w:t>Other r</w:t>
            </w:r>
            <w:r w:rsidR="00D2037A">
              <w:rPr>
                <w:rFonts w:cs="Times New Roman"/>
                <w:sz w:val="22"/>
                <w:szCs w:val="22"/>
              </w:rPr>
              <w:t>elated party</w:t>
            </w:r>
          </w:p>
        </w:tc>
        <w:tc>
          <w:tcPr>
            <w:tcW w:w="1558" w:type="dxa"/>
            <w:tcBorders>
              <w:top w:val="nil"/>
              <w:bottom w:val="single" w:sz="4" w:space="0" w:color="auto"/>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52</w:t>
            </w:r>
            <w:r w:rsidR="00051DEA">
              <w:rPr>
                <w:rFonts w:cs="Times New Roman"/>
                <w:bCs/>
                <w:sz w:val="22"/>
                <w:szCs w:val="22"/>
              </w:rPr>
              <w:t>9</w:t>
            </w:r>
          </w:p>
        </w:tc>
        <w:tc>
          <w:tcPr>
            <w:tcW w:w="285" w:type="dxa"/>
            <w:tcBorders>
              <w:top w:val="nil"/>
              <w:bottom w:val="nil"/>
            </w:tcBorders>
          </w:tcPr>
          <w:p w:rsidR="00D2037A" w:rsidRPr="006B707D" w:rsidRDefault="00D2037A" w:rsidP="00175487">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54</w:t>
            </w:r>
            <w:r w:rsidR="003E143E">
              <w:rPr>
                <w:rFonts w:cs="Times New Roman"/>
                <w:bCs/>
                <w:sz w:val="22"/>
                <w:szCs w:val="22"/>
              </w:rPr>
              <w:t>6</w:t>
            </w:r>
          </w:p>
        </w:tc>
      </w:tr>
      <w:tr w:rsidR="00D2037A" w:rsidRPr="00950096" w:rsidTr="00E83E0A">
        <w:tblPrEx>
          <w:tblBorders>
            <w:bottom w:val="single" w:sz="4" w:space="0" w:color="auto"/>
          </w:tblBorders>
        </w:tblPrEx>
        <w:trPr>
          <w:cantSplit/>
          <w:trHeight w:val="266"/>
        </w:trPr>
        <w:tc>
          <w:tcPr>
            <w:tcW w:w="5954" w:type="dxa"/>
            <w:tcBorders>
              <w:top w:val="nil"/>
              <w:bottom w:val="nil"/>
            </w:tcBorders>
            <w:vAlign w:val="center"/>
          </w:tcPr>
          <w:p w:rsidR="00D2037A" w:rsidRPr="003F54B8"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single" w:sz="4" w:space="0" w:color="auto"/>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576</w:t>
            </w:r>
          </w:p>
        </w:tc>
        <w:tc>
          <w:tcPr>
            <w:tcW w:w="285" w:type="dxa"/>
            <w:tcBorders>
              <w:top w:val="nil"/>
              <w:bottom w:val="nil"/>
            </w:tcBorders>
          </w:tcPr>
          <w:p w:rsidR="00D2037A" w:rsidRPr="006B707D" w:rsidRDefault="00D2037A"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612</w:t>
            </w:r>
          </w:p>
        </w:tc>
      </w:tr>
      <w:tr w:rsidR="00D2037A" w:rsidRPr="00950096" w:rsidTr="00722D11">
        <w:tblPrEx>
          <w:tblBorders>
            <w:bottom w:val="single" w:sz="4" w:space="0" w:color="auto"/>
          </w:tblBorders>
        </w:tblPrEx>
        <w:trPr>
          <w:cantSplit/>
          <w:trHeight w:val="266"/>
        </w:trPr>
        <w:tc>
          <w:tcPr>
            <w:tcW w:w="5954" w:type="dxa"/>
            <w:tcBorders>
              <w:top w:val="nil"/>
              <w:bottom w:val="nil"/>
            </w:tcBorders>
            <w:vAlign w:val="center"/>
          </w:tcPr>
          <w:p w:rsidR="00D2037A" w:rsidRPr="003F54B8" w:rsidRDefault="00D2037A" w:rsidP="008927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r>
              <w:rPr>
                <w:rFonts w:cs="Times New Roman"/>
                <w:sz w:val="22"/>
                <w:szCs w:val="22"/>
              </w:rPr>
              <w:t xml:space="preserve"> </w:t>
            </w:r>
          </w:p>
        </w:tc>
        <w:tc>
          <w:tcPr>
            <w:tcW w:w="1558" w:type="dxa"/>
            <w:tcBorders>
              <w:top w:val="single" w:sz="4" w:space="0" w:color="auto"/>
              <w:bottom w:val="double" w:sz="4" w:space="0" w:color="auto"/>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57,076</w:t>
            </w:r>
          </w:p>
        </w:tc>
        <w:tc>
          <w:tcPr>
            <w:tcW w:w="285" w:type="dxa"/>
            <w:tcBorders>
              <w:top w:val="nil"/>
              <w:bottom w:val="nil"/>
            </w:tcBorders>
          </w:tcPr>
          <w:p w:rsidR="00D2037A" w:rsidRPr="006B707D" w:rsidRDefault="00D2037A" w:rsidP="00175487">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58,112</w:t>
            </w:r>
          </w:p>
        </w:tc>
      </w:tr>
    </w:tbl>
    <w:p w:rsidR="0006690B" w:rsidRDefault="0006690B" w:rsidP="0006690B">
      <w:pPr>
        <w:rPr>
          <w:rFonts w:cs="Times New Roman"/>
          <w:sz w:val="22"/>
          <w:szCs w:val="22"/>
        </w:rPr>
      </w:pPr>
    </w:p>
    <w:p w:rsidR="0006690B" w:rsidRDefault="0006690B" w:rsidP="0006690B">
      <w:pPr>
        <w:rPr>
          <w:rFonts w:cs="Times New Roman"/>
          <w:sz w:val="22"/>
          <w:szCs w:val="22"/>
        </w:rPr>
      </w:pPr>
    </w:p>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06690B" w:rsidRPr="00950096" w:rsidRDefault="0006690B" w:rsidP="0006690B">
      <w:pPr>
        <w:rPr>
          <w:rFonts w:cs="Times New Roman"/>
        </w:rPr>
      </w:pPr>
      <w:r w:rsidRPr="00950096">
        <w:rPr>
          <w:rFonts w:cs="Times New Roman"/>
          <w:sz w:val="22"/>
          <w:szCs w:val="22"/>
        </w:rPr>
        <w:lastRenderedPageBreak/>
        <w:t xml:space="preserve">Movements during the </w:t>
      </w:r>
      <w:r w:rsidR="00A94AB9">
        <w:rPr>
          <w:rFonts w:cs="Times New Roman"/>
          <w:sz w:val="22"/>
          <w:szCs w:val="22"/>
        </w:rPr>
        <w:t>three</w:t>
      </w:r>
      <w:r>
        <w:rPr>
          <w:rFonts w:cs="Times New Roman"/>
          <w:sz w:val="22"/>
          <w:szCs w:val="22"/>
        </w:rPr>
        <w:t>-month periods</w:t>
      </w:r>
      <w:r w:rsidRPr="00950096">
        <w:rPr>
          <w:rFonts w:cs="Times New Roman"/>
          <w:sz w:val="22"/>
          <w:szCs w:val="22"/>
        </w:rPr>
        <w:t xml:space="preserve"> ended </w:t>
      </w:r>
      <w:r w:rsidR="00A94AB9">
        <w:rPr>
          <w:rFonts w:cs="Times New Roman"/>
          <w:sz w:val="22"/>
          <w:szCs w:val="22"/>
        </w:rPr>
        <w:t>March 31</w:t>
      </w:r>
      <w:r w:rsidRPr="00950096">
        <w:rPr>
          <w:rFonts w:cs="Times New Roman"/>
          <w:sz w:val="22"/>
          <w:szCs w:val="22"/>
        </w:rPr>
        <w:t xml:space="preserve">, </w:t>
      </w:r>
      <w:r w:rsidR="00FA3103">
        <w:rPr>
          <w:rFonts w:cs="Times New Roman"/>
          <w:sz w:val="22"/>
          <w:szCs w:val="22"/>
        </w:rPr>
        <w:t>2019</w:t>
      </w:r>
      <w:r w:rsidRPr="00950096">
        <w:rPr>
          <w:rFonts w:cs="Times New Roman"/>
          <w:sz w:val="22"/>
          <w:szCs w:val="22"/>
        </w:rPr>
        <w:t xml:space="preserve"> and </w:t>
      </w:r>
      <w:r w:rsidR="00FA3103">
        <w:rPr>
          <w:rFonts w:cs="Times New Roman"/>
          <w:sz w:val="22"/>
          <w:szCs w:val="22"/>
        </w:rPr>
        <w:t>2018</w:t>
      </w:r>
      <w:r w:rsidRPr="00950096">
        <w:rPr>
          <w:rFonts w:cs="Times New Roman"/>
          <w:sz w:val="22"/>
          <w:szCs w:val="22"/>
        </w:rPr>
        <w:t xml:space="preserve"> of </w:t>
      </w:r>
      <w:r w:rsidR="006A56BE">
        <w:rPr>
          <w:sz w:val="22"/>
          <w:szCs w:val="22"/>
        </w:rPr>
        <w:t>short-term borrowing</w:t>
      </w:r>
      <w:r w:rsidR="00703921" w:rsidRPr="00A05AB2">
        <w:rPr>
          <w:sz w:val="22"/>
          <w:szCs w:val="22"/>
        </w:rPr>
        <w:t>s from</w:t>
      </w:r>
      <w:r w:rsidR="00703921">
        <w:rPr>
          <w:rFonts w:cs="Times New Roman"/>
          <w:sz w:val="22"/>
          <w:szCs w:val="22"/>
        </w:rPr>
        <w:t xml:space="preserve"> </w:t>
      </w:r>
      <w:r w:rsidR="00FF358D" w:rsidRPr="00E83E0A">
        <w:rPr>
          <w:rFonts w:cs="Times New Roman"/>
          <w:sz w:val="22"/>
          <w:szCs w:val="22"/>
        </w:rPr>
        <w:t>related part</w:t>
      </w:r>
      <w:r w:rsidR="00E83E0A" w:rsidRPr="00E83E0A">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FA3103">
              <w:rPr>
                <w:rFonts w:cs="Times New Roman"/>
                <w:sz w:val="22"/>
                <w:szCs w:val="22"/>
              </w:rPr>
              <w:t>9</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FA3103">
              <w:rPr>
                <w:rFonts w:cs="Times New Roman"/>
                <w:sz w:val="22"/>
                <w:szCs w:val="22"/>
              </w:rPr>
              <w:t>8</w:t>
            </w:r>
          </w:p>
        </w:tc>
      </w:tr>
      <w:tr w:rsidR="00703921" w:rsidRPr="00950096" w:rsidTr="00703921">
        <w:trPr>
          <w:cantSplit/>
        </w:trPr>
        <w:tc>
          <w:tcPr>
            <w:tcW w:w="5954" w:type="dxa"/>
            <w:tcBorders>
              <w:top w:val="nil"/>
              <w:bottom w:val="nil"/>
            </w:tcBorders>
            <w:vAlign w:val="center"/>
          </w:tcPr>
          <w:p w:rsidR="00703921" w:rsidRPr="00545E5C" w:rsidRDefault="006A56BE"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Short-term borrowing</w:t>
            </w:r>
            <w:r w:rsidR="00703921">
              <w:rPr>
                <w:rFonts w:cs="Times New Roman"/>
                <w:b/>
                <w:bCs/>
                <w:sz w:val="22"/>
                <w:szCs w:val="22"/>
              </w:rPr>
              <w:t xml:space="preserve">s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D2037A" w:rsidRPr="00950096" w:rsidTr="00703921">
        <w:trPr>
          <w:cantSplit/>
        </w:trPr>
        <w:tc>
          <w:tcPr>
            <w:tcW w:w="5954" w:type="dxa"/>
            <w:tcBorders>
              <w:top w:val="nil"/>
              <w:bottom w:val="nil"/>
            </w:tcBorders>
          </w:tcPr>
          <w:p w:rsidR="00D2037A" w:rsidRPr="002C435F" w:rsidRDefault="00D2037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57,500</w:t>
            </w:r>
          </w:p>
        </w:tc>
        <w:tc>
          <w:tcPr>
            <w:tcW w:w="284" w:type="dxa"/>
            <w:tcBorders>
              <w:top w:val="nil"/>
              <w:bottom w:val="nil"/>
            </w:tcBorders>
          </w:tcPr>
          <w:p w:rsidR="00D2037A" w:rsidRPr="002C435F" w:rsidRDefault="00D203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2037A" w:rsidRPr="002B1D7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1D77">
              <w:rPr>
                <w:rFonts w:cs="Times New Roman"/>
                <w:bCs/>
                <w:sz w:val="22"/>
                <w:szCs w:val="22"/>
              </w:rPr>
              <w:t>49,000</w:t>
            </w:r>
          </w:p>
        </w:tc>
      </w:tr>
      <w:tr w:rsidR="00D2037A" w:rsidRPr="00950096" w:rsidTr="00703921">
        <w:trPr>
          <w:cantSplit/>
        </w:trPr>
        <w:tc>
          <w:tcPr>
            <w:tcW w:w="5954" w:type="dxa"/>
            <w:tcBorders>
              <w:top w:val="nil"/>
              <w:bottom w:val="nil"/>
            </w:tcBorders>
          </w:tcPr>
          <w:p w:rsidR="00D2037A" w:rsidRPr="002C435F" w:rsidRDefault="00D2037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r w:rsidRPr="00D2037A">
              <w:rPr>
                <w:rFonts w:cs="Times New Roman"/>
                <w:bCs/>
                <w:sz w:val="22"/>
                <w:szCs w:val="22"/>
              </w:rPr>
              <w:t xml:space="preserve">      -</w:t>
            </w:r>
          </w:p>
        </w:tc>
        <w:tc>
          <w:tcPr>
            <w:tcW w:w="284" w:type="dxa"/>
            <w:tcBorders>
              <w:top w:val="nil"/>
              <w:bottom w:val="nil"/>
            </w:tcBorders>
          </w:tcPr>
          <w:p w:rsidR="00D2037A" w:rsidRPr="002C435F" w:rsidRDefault="00D203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D2037A" w:rsidRPr="002B1D7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1D77">
              <w:rPr>
                <w:rFonts w:cs="Times New Roman"/>
                <w:bCs/>
                <w:sz w:val="22"/>
                <w:szCs w:val="22"/>
              </w:rPr>
              <w:t>2,500</w:t>
            </w:r>
          </w:p>
        </w:tc>
      </w:tr>
      <w:tr w:rsidR="00D2037A" w:rsidRPr="00950096" w:rsidTr="00B505EF">
        <w:trPr>
          <w:cantSplit/>
        </w:trPr>
        <w:tc>
          <w:tcPr>
            <w:tcW w:w="5954" w:type="dxa"/>
            <w:tcBorders>
              <w:top w:val="nil"/>
              <w:bottom w:val="nil"/>
            </w:tcBorders>
          </w:tcPr>
          <w:p w:rsidR="00D2037A" w:rsidRPr="002C435F" w:rsidRDefault="00D2037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vAlign w:val="center"/>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D2037A">
              <w:rPr>
                <w:rFonts w:cs="Times New Roman"/>
                <w:sz w:val="22"/>
                <w:szCs w:val="22"/>
              </w:rPr>
              <w:t>(1,000)</w:t>
            </w:r>
          </w:p>
        </w:tc>
        <w:tc>
          <w:tcPr>
            <w:tcW w:w="284" w:type="dxa"/>
            <w:tcBorders>
              <w:top w:val="nil"/>
              <w:bottom w:val="nil"/>
            </w:tcBorders>
          </w:tcPr>
          <w:p w:rsidR="00D2037A" w:rsidRPr="002C435F" w:rsidRDefault="00D203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tcPr>
          <w:p w:rsidR="00D2037A" w:rsidRPr="002B1D7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
                <w:sz w:val="22"/>
                <w:szCs w:val="22"/>
              </w:rPr>
            </w:pPr>
            <w:r w:rsidRPr="002B1D77">
              <w:rPr>
                <w:rFonts w:cs="Times New Roman"/>
                <w:b/>
                <w:sz w:val="22"/>
                <w:szCs w:val="22"/>
              </w:rPr>
              <w:t xml:space="preserve">              -</w:t>
            </w:r>
          </w:p>
        </w:tc>
      </w:tr>
      <w:tr w:rsidR="00D2037A" w:rsidRPr="00950096" w:rsidTr="00703921">
        <w:trPr>
          <w:cantSplit/>
        </w:trPr>
        <w:tc>
          <w:tcPr>
            <w:tcW w:w="5954" w:type="dxa"/>
            <w:tcBorders>
              <w:top w:val="nil"/>
              <w:bottom w:val="nil"/>
            </w:tcBorders>
          </w:tcPr>
          <w:p w:rsidR="00D2037A" w:rsidRPr="002C435F" w:rsidRDefault="00D2037A" w:rsidP="00A94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Pr>
                <w:rFonts w:cs="Times New Roman"/>
                <w:sz w:val="22"/>
                <w:szCs w:val="22"/>
              </w:rPr>
              <w:t>March 31</w:t>
            </w:r>
          </w:p>
        </w:tc>
        <w:tc>
          <w:tcPr>
            <w:tcW w:w="1559" w:type="dxa"/>
            <w:tcBorders>
              <w:top w:val="single" w:sz="4" w:space="0" w:color="auto"/>
              <w:bottom w:val="double" w:sz="4" w:space="0" w:color="auto"/>
            </w:tcBorders>
            <w:shd w:val="clear" w:color="auto" w:fill="auto"/>
          </w:tcPr>
          <w:p w:rsidR="00D2037A" w:rsidRPr="00D2037A"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2037A">
              <w:rPr>
                <w:rFonts w:cs="Times New Roman"/>
                <w:bCs/>
                <w:sz w:val="22"/>
                <w:szCs w:val="22"/>
              </w:rPr>
              <w:t>56,500</w:t>
            </w:r>
          </w:p>
        </w:tc>
        <w:tc>
          <w:tcPr>
            <w:tcW w:w="284" w:type="dxa"/>
            <w:tcBorders>
              <w:top w:val="nil"/>
              <w:bottom w:val="nil"/>
            </w:tcBorders>
          </w:tcPr>
          <w:p w:rsidR="00D2037A" w:rsidRPr="002C435F" w:rsidRDefault="00D2037A"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D2037A" w:rsidRPr="002B1D77" w:rsidRDefault="00D2037A"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2B1D77">
              <w:rPr>
                <w:rFonts w:cs="Times New Roman"/>
                <w:bCs/>
                <w:sz w:val="22"/>
                <w:szCs w:val="22"/>
              </w:rPr>
              <w:t>51,500</w:t>
            </w:r>
          </w:p>
        </w:tc>
      </w:tr>
    </w:tbl>
    <w:p w:rsidR="0006690B" w:rsidRDefault="0006690B" w:rsidP="0006690B">
      <w:pPr>
        <w:rPr>
          <w:rFonts w:cs="Times New Roman"/>
          <w:b/>
          <w:bCs/>
          <w:sz w:val="22"/>
          <w:szCs w:val="22"/>
        </w:rPr>
      </w:pPr>
    </w:p>
    <w:p w:rsidR="00014EF2" w:rsidRDefault="00014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06690B" w:rsidRPr="00E83E0A"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2"/>
          <w:szCs w:val="22"/>
        </w:rPr>
      </w:pPr>
      <w:r w:rsidRPr="00E83E0A">
        <w:rPr>
          <w:rFonts w:cs="Times New Roman"/>
          <w:b/>
          <w:bCs/>
          <w:sz w:val="22"/>
          <w:szCs w:val="22"/>
        </w:rPr>
        <w:t>4.</w:t>
      </w:r>
      <w:r w:rsidRPr="00E83E0A">
        <w:rPr>
          <w:rFonts w:cs="Times New Roman"/>
          <w:b/>
          <w:bCs/>
          <w:sz w:val="22"/>
          <w:szCs w:val="22"/>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A94AB9">
        <w:rPr>
          <w:rFonts w:cs="Times New Roman"/>
          <w:sz w:val="22"/>
          <w:szCs w:val="22"/>
        </w:rPr>
        <w:t>March 31</w:t>
      </w:r>
      <w:r w:rsidR="00FA3103">
        <w:rPr>
          <w:rFonts w:cs="Times New Roman"/>
          <w:sz w:val="22"/>
          <w:szCs w:val="22"/>
        </w:rPr>
        <w:t>, 2019</w:t>
      </w:r>
      <w:r>
        <w:rPr>
          <w:rFonts w:cs="Times New Roman"/>
          <w:sz w:val="22"/>
          <w:szCs w:val="22"/>
        </w:rPr>
        <w:t xml:space="preserve"> and </w:t>
      </w:r>
      <w:r w:rsidRPr="00950096">
        <w:rPr>
          <w:rFonts w:cs="Times New Roman"/>
          <w:sz w:val="22"/>
          <w:szCs w:val="22"/>
        </w:rPr>
        <w:t xml:space="preserve">December 31, </w:t>
      </w:r>
      <w:r w:rsidR="00FA3103">
        <w:rPr>
          <w:rFonts w:cs="Times New Roman"/>
          <w:sz w:val="22"/>
          <w:szCs w:val="22"/>
        </w:rPr>
        <w:t>2018</w:t>
      </w:r>
      <w:r w:rsidR="00D26309">
        <w:rPr>
          <w:rFonts w:cs="Times New Roman"/>
          <w:sz w:val="22"/>
          <w:szCs w:val="22"/>
        </w:rPr>
        <w:t xml:space="preserve">, </w:t>
      </w:r>
      <w:r w:rsidR="000F77AB">
        <w:rPr>
          <w:rFonts w:cs="Times New Roman"/>
          <w:sz w:val="22"/>
          <w:szCs w:val="22"/>
        </w:rPr>
        <w:t xml:space="preserve">the </w:t>
      </w:r>
      <w:r w:rsidR="00460156">
        <w:rPr>
          <w:rFonts w:cs="Times New Roman"/>
          <w:sz w:val="22"/>
          <w:szCs w:val="22"/>
        </w:rPr>
        <w:t xml:space="preserve">Company had </w:t>
      </w:r>
      <w:r w:rsidRPr="00950096">
        <w:rPr>
          <w:rFonts w:cs="Times New Roman"/>
          <w:sz w:val="22"/>
          <w:szCs w:val="22"/>
        </w:rPr>
        <w:t xml:space="preserve">balance of trade accounts receivable - others, </w:t>
      </w:r>
      <w:r w:rsidR="00460156">
        <w:rPr>
          <w:rFonts w:cs="Times New Roman"/>
          <w:sz w:val="22"/>
          <w:szCs w:val="22"/>
        </w:rPr>
        <w:t>which were</w:t>
      </w:r>
      <w:r w:rsidR="00D26309">
        <w:rPr>
          <w:rFonts w:cs="Times New Roman"/>
          <w:sz w:val="22"/>
          <w:szCs w:val="22"/>
        </w:rPr>
        <w:t xml:space="preserve"> </w:t>
      </w:r>
      <w:r w:rsidR="00460156">
        <w:rPr>
          <w:rFonts w:cs="Times New Roman"/>
          <w:sz w:val="22"/>
          <w:szCs w:val="22"/>
        </w:rPr>
        <w:t>aged as</w:t>
      </w:r>
      <w:r w:rsidRPr="00950096">
        <w:rPr>
          <w:rFonts w:cs="Times New Roman"/>
          <w:sz w:val="22"/>
          <w:szCs w:val="22"/>
        </w:rPr>
        <w:t xml:space="preserve"> follows:</w:t>
      </w:r>
    </w:p>
    <w:p w:rsidR="0006690B" w:rsidRPr="00950096" w:rsidRDefault="0006690B" w:rsidP="0006690B">
      <w:pPr>
        <w:rPr>
          <w:rFonts w:cs="Times New Roman"/>
          <w:sz w:val="22"/>
          <w:szCs w:val="22"/>
        </w:rPr>
      </w:pPr>
    </w:p>
    <w:tbl>
      <w:tblPr>
        <w:tblW w:w="9356" w:type="dxa"/>
        <w:tblInd w:w="-34" w:type="dxa"/>
        <w:tblLayout w:type="fixed"/>
        <w:tblLook w:val="000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475B8B" w:rsidRPr="00950096" w:rsidTr="0006690B">
        <w:trPr>
          <w:cantSplit/>
        </w:trPr>
        <w:tc>
          <w:tcPr>
            <w:tcW w:w="5954"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475B8B" w:rsidRDefault="00A94AB9"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w:t>
            </w:r>
            <w:r w:rsidR="00475B8B">
              <w:rPr>
                <w:rFonts w:cs="Times New Roman"/>
                <w:sz w:val="22"/>
                <w:szCs w:val="22"/>
              </w:rPr>
              <w:t xml:space="preserve">, </w:t>
            </w:r>
          </w:p>
          <w:p w:rsidR="00475B8B" w:rsidRPr="00950096" w:rsidRDefault="00475B8B" w:rsidP="0037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FA3103">
              <w:rPr>
                <w:rFonts w:cs="Times New Roman"/>
                <w:sz w:val="22"/>
                <w:szCs w:val="22"/>
              </w:rPr>
              <w:t>9</w:t>
            </w:r>
          </w:p>
        </w:tc>
        <w:tc>
          <w:tcPr>
            <w:tcW w:w="241" w:type="dxa"/>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475B8B" w:rsidRPr="00950096" w:rsidRDefault="00475B8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FA3103">
              <w:rPr>
                <w:rFonts w:cs="Times New Roman"/>
                <w:sz w:val="22"/>
                <w:szCs w:val="22"/>
              </w:rPr>
              <w:t>8</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Current</w:t>
            </w:r>
          </w:p>
        </w:tc>
        <w:tc>
          <w:tcPr>
            <w:tcW w:w="1559" w:type="dxa"/>
          </w:tcPr>
          <w:p w:rsidR="00FA3103"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061B37">
              <w:rPr>
                <w:rFonts w:cs="Times New Roman"/>
                <w:bCs/>
                <w:sz w:val="22"/>
                <w:szCs w:val="22"/>
              </w:rPr>
              <w:t>51,010</w:t>
            </w:r>
          </w:p>
        </w:tc>
        <w:tc>
          <w:tcPr>
            <w:tcW w:w="241" w:type="dxa"/>
          </w:tcPr>
          <w:p w:rsidR="00FA3103" w:rsidRPr="00D16FE5" w:rsidRDefault="00FA3103"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40,306</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Overdue:</w:t>
            </w:r>
          </w:p>
        </w:tc>
        <w:tc>
          <w:tcPr>
            <w:tcW w:w="1559" w:type="dxa"/>
          </w:tcPr>
          <w:p w:rsidR="00FA3103" w:rsidRPr="00061B37"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c>
          <w:tcPr>
            <w:tcW w:w="241" w:type="dxa"/>
          </w:tcPr>
          <w:p w:rsidR="00FA3103" w:rsidRPr="00D16FE5" w:rsidRDefault="00FA3103" w:rsidP="00175487">
            <w:pPr>
              <w:pStyle w:val="a0"/>
              <w:tabs>
                <w:tab w:val="left" w:pos="0"/>
                <w:tab w:val="decimal" w:pos="792"/>
              </w:tabs>
              <w:spacing w:line="240" w:lineRule="atLeast"/>
              <w:ind w:right="94"/>
              <w:jc w:val="center"/>
              <w:rPr>
                <w:rFonts w:cs="Times New Roman"/>
                <w:bCs/>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Not exceeding 3 months</w:t>
            </w:r>
          </w:p>
        </w:tc>
        <w:tc>
          <w:tcPr>
            <w:tcW w:w="1559" w:type="dxa"/>
          </w:tcPr>
          <w:p w:rsidR="00FA3103"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061B37">
              <w:rPr>
                <w:rFonts w:cs="Times New Roman"/>
                <w:bCs/>
                <w:sz w:val="22"/>
                <w:szCs w:val="22"/>
              </w:rPr>
              <w:t>9,355</w:t>
            </w:r>
          </w:p>
        </w:tc>
        <w:tc>
          <w:tcPr>
            <w:tcW w:w="241" w:type="dxa"/>
          </w:tcPr>
          <w:p w:rsidR="00FA3103" w:rsidRPr="00D16FE5" w:rsidRDefault="00FA3103"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8,628</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3 - 6 months</w:t>
            </w:r>
          </w:p>
        </w:tc>
        <w:tc>
          <w:tcPr>
            <w:tcW w:w="1559" w:type="dxa"/>
          </w:tcPr>
          <w:p w:rsidR="00FA3103"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heme="minorBidi"/>
                <w:bCs/>
                <w:sz w:val="22"/>
                <w:szCs w:val="22"/>
                <w:cs/>
              </w:rPr>
            </w:pPr>
            <w:r w:rsidRPr="00061B37">
              <w:rPr>
                <w:rFonts w:cs="Times New Roman"/>
                <w:bCs/>
                <w:sz w:val="22"/>
                <w:szCs w:val="22"/>
              </w:rPr>
              <w:t>341</w:t>
            </w:r>
          </w:p>
        </w:tc>
        <w:tc>
          <w:tcPr>
            <w:tcW w:w="241" w:type="dxa"/>
          </w:tcPr>
          <w:p w:rsidR="00FA3103" w:rsidRPr="00D16FE5" w:rsidRDefault="00FA3103" w:rsidP="00175487">
            <w:pPr>
              <w:pStyle w:val="a0"/>
              <w:tabs>
                <w:tab w:val="left" w:pos="0"/>
                <w:tab w:val="left" w:pos="342"/>
                <w:tab w:val="decimal" w:pos="792"/>
              </w:tabs>
              <w:spacing w:line="240" w:lineRule="atLeast"/>
              <w:ind w:right="94"/>
              <w:rPr>
                <w:rFonts w:cs="Times New Roman"/>
                <w:bCs/>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cs/>
              </w:rPr>
            </w:pPr>
            <w:r w:rsidRPr="008355EF">
              <w:rPr>
                <w:rFonts w:cs="Times New Roman"/>
                <w:sz w:val="22"/>
                <w:szCs w:val="22"/>
              </w:rPr>
              <w:t>265</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Between 6 - 12 months</w:t>
            </w:r>
          </w:p>
        </w:tc>
        <w:tc>
          <w:tcPr>
            <w:tcW w:w="1559" w:type="dxa"/>
          </w:tcPr>
          <w:p w:rsidR="00FA3103"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061B37">
              <w:rPr>
                <w:rFonts w:cs="Times New Roman"/>
                <w:bCs/>
                <w:sz w:val="22"/>
                <w:szCs w:val="22"/>
              </w:rPr>
              <w:t xml:space="preserve">      429</w:t>
            </w:r>
          </w:p>
        </w:tc>
        <w:tc>
          <w:tcPr>
            <w:tcW w:w="241" w:type="dxa"/>
          </w:tcPr>
          <w:p w:rsidR="00FA3103" w:rsidRPr="00D16FE5" w:rsidRDefault="00FA3103" w:rsidP="00175487">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355EF">
              <w:rPr>
                <w:rFonts w:cs="Times New Roman"/>
                <w:bCs/>
                <w:sz w:val="22"/>
                <w:szCs w:val="22"/>
              </w:rPr>
              <w:t>321</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  Exceeding</w:t>
            </w:r>
            <w:r>
              <w:rPr>
                <w:rFonts w:cs="Times New Roman"/>
                <w:sz w:val="22"/>
                <w:szCs w:val="22"/>
              </w:rPr>
              <w:t xml:space="preserve"> </w:t>
            </w:r>
            <w:r w:rsidRPr="00D16FE5">
              <w:rPr>
                <w:rFonts w:cs="Times New Roman"/>
                <w:sz w:val="22"/>
                <w:szCs w:val="22"/>
              </w:rPr>
              <w:t>12 months</w:t>
            </w:r>
          </w:p>
        </w:tc>
        <w:tc>
          <w:tcPr>
            <w:tcW w:w="1559" w:type="dxa"/>
            <w:tcBorders>
              <w:bottom w:val="single" w:sz="4" w:space="0" w:color="auto"/>
            </w:tcBorders>
          </w:tcPr>
          <w:p w:rsidR="00FA3103"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061B37">
              <w:rPr>
                <w:rFonts w:cs="Times New Roman"/>
                <w:bCs/>
                <w:sz w:val="22"/>
                <w:szCs w:val="22"/>
              </w:rPr>
              <w:t xml:space="preserve">      2,423</w:t>
            </w:r>
          </w:p>
        </w:tc>
        <w:tc>
          <w:tcPr>
            <w:tcW w:w="241" w:type="dxa"/>
          </w:tcPr>
          <w:p w:rsidR="00FA3103" w:rsidRPr="00D16FE5" w:rsidRDefault="00FA3103" w:rsidP="00175487">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 xml:space="preserve">      2,3</w:t>
            </w:r>
            <w:r w:rsidRPr="008355EF">
              <w:rPr>
                <w:rFonts w:cs="Times New Roman"/>
                <w:sz w:val="22"/>
                <w:szCs w:val="22"/>
              </w:rPr>
              <w:t>9</w:t>
            </w:r>
            <w:r>
              <w:rPr>
                <w:rFonts w:cs="Times New Roman"/>
                <w:sz w:val="22"/>
                <w:szCs w:val="22"/>
              </w:rPr>
              <w:t>0</w:t>
            </w:r>
          </w:p>
        </w:tc>
      </w:tr>
      <w:tr w:rsidR="00FA3103" w:rsidRPr="00D16FE5"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Total</w:t>
            </w:r>
          </w:p>
        </w:tc>
        <w:tc>
          <w:tcPr>
            <w:tcW w:w="1559" w:type="dxa"/>
            <w:tcBorders>
              <w:top w:val="single" w:sz="4" w:space="0" w:color="auto"/>
            </w:tcBorders>
          </w:tcPr>
          <w:p w:rsidR="00FA3103"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61B37">
              <w:rPr>
                <w:rFonts w:cs="Times New Roman"/>
                <w:bCs/>
                <w:sz w:val="22"/>
                <w:szCs w:val="22"/>
              </w:rPr>
              <w:t>63,558</w:t>
            </w:r>
          </w:p>
        </w:tc>
        <w:tc>
          <w:tcPr>
            <w:tcW w:w="241" w:type="dxa"/>
          </w:tcPr>
          <w:p w:rsidR="00FA3103" w:rsidRPr="00D16FE5" w:rsidRDefault="00FA3103"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355EF">
              <w:rPr>
                <w:rFonts w:cs="Times New Roman"/>
                <w:sz w:val="22"/>
                <w:szCs w:val="22"/>
              </w:rPr>
              <w:t>51,910</w:t>
            </w:r>
          </w:p>
        </w:tc>
      </w:tr>
      <w:tr w:rsidR="00FA3103" w:rsidRPr="00D16FE5" w:rsidTr="00B505EF">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Less allowance for doubtful accounts</w:t>
            </w:r>
          </w:p>
        </w:tc>
        <w:tc>
          <w:tcPr>
            <w:tcW w:w="1559" w:type="dxa"/>
            <w:vAlign w:val="center"/>
          </w:tcPr>
          <w:p w:rsidR="00FA3103" w:rsidRPr="00061B37" w:rsidRDefault="00061B37" w:rsidP="00AA6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061B37">
              <w:rPr>
                <w:rFonts w:cs="Times New Roman"/>
                <w:bCs/>
                <w:sz w:val="22"/>
                <w:szCs w:val="22"/>
              </w:rPr>
              <w:t>(2,662</w:t>
            </w:r>
            <w:r w:rsidR="00FA3103" w:rsidRPr="00061B37">
              <w:rPr>
                <w:rFonts w:cs="Times New Roman"/>
                <w:bCs/>
                <w:sz w:val="22"/>
                <w:szCs w:val="22"/>
              </w:rPr>
              <w:t>)</w:t>
            </w:r>
          </w:p>
        </w:tc>
        <w:tc>
          <w:tcPr>
            <w:tcW w:w="241" w:type="dxa"/>
          </w:tcPr>
          <w:p w:rsidR="00FA3103" w:rsidRPr="00D16FE5" w:rsidRDefault="00FA3103" w:rsidP="00175487">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8355EF">
              <w:rPr>
                <w:rFonts w:cs="Times New Roman"/>
                <w:sz w:val="22"/>
                <w:szCs w:val="22"/>
              </w:rPr>
              <w:t>(2,568)</w:t>
            </w:r>
          </w:p>
        </w:tc>
      </w:tr>
      <w:tr w:rsidR="00FA3103" w:rsidRPr="00950096" w:rsidTr="0006690B">
        <w:trPr>
          <w:cantSplit/>
        </w:trPr>
        <w:tc>
          <w:tcPr>
            <w:tcW w:w="5954" w:type="dxa"/>
          </w:tcPr>
          <w:p w:rsidR="00FA3103" w:rsidRPr="00D16FE5" w:rsidRDefault="00FA3103" w:rsidP="0017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D16FE5">
              <w:rPr>
                <w:rFonts w:cs="Times New Roman"/>
                <w:sz w:val="22"/>
                <w:szCs w:val="22"/>
              </w:rPr>
              <w:t>Net</w:t>
            </w:r>
          </w:p>
        </w:tc>
        <w:tc>
          <w:tcPr>
            <w:tcW w:w="1559" w:type="dxa"/>
            <w:tcBorders>
              <w:top w:val="single" w:sz="4" w:space="0" w:color="auto"/>
              <w:bottom w:val="double" w:sz="4" w:space="0" w:color="auto"/>
            </w:tcBorders>
          </w:tcPr>
          <w:p w:rsidR="00FA3103" w:rsidRPr="00061B37" w:rsidRDefault="00061B37"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061B37">
              <w:rPr>
                <w:rFonts w:cs="Times New Roman"/>
                <w:bCs/>
                <w:sz w:val="22"/>
                <w:szCs w:val="22"/>
              </w:rPr>
              <w:t>60,896</w:t>
            </w:r>
          </w:p>
        </w:tc>
        <w:tc>
          <w:tcPr>
            <w:tcW w:w="241" w:type="dxa"/>
          </w:tcPr>
          <w:p w:rsidR="00FA3103" w:rsidRPr="00D16FE5" w:rsidRDefault="00FA3103" w:rsidP="00175487">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FA3103" w:rsidRPr="008355E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8355EF">
              <w:rPr>
                <w:rFonts w:cs="Times New Roman"/>
                <w:sz w:val="22"/>
                <w:szCs w:val="22"/>
              </w:rPr>
              <w:t>49,342</w:t>
            </w:r>
          </w:p>
        </w:tc>
      </w:tr>
    </w:tbl>
    <w:p w:rsidR="0006690B" w:rsidRPr="00E83E0A"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4E46BD" w:rsidRPr="00E83E0A" w:rsidRDefault="004E46BD"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heme="minorBidi"/>
          <w:sz w:val="22"/>
          <w:szCs w:val="22"/>
        </w:rPr>
      </w:pPr>
    </w:p>
    <w:p w:rsidR="00CA1B11" w:rsidRPr="00E83E0A" w:rsidRDefault="00014EF2"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2"/>
          <w:szCs w:val="22"/>
        </w:rPr>
      </w:pPr>
      <w:r w:rsidRPr="00E83E0A">
        <w:rPr>
          <w:rFonts w:cs="Times New Roman"/>
          <w:b/>
          <w:bCs/>
          <w:sz w:val="22"/>
          <w:szCs w:val="22"/>
        </w:rPr>
        <w:t>5</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F548F4" w:rsidRPr="00950096" w:rsidRDefault="00460505"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r>
        <w:rPr>
          <w:rFonts w:cs="Times New Roman"/>
          <w:sz w:val="22"/>
          <w:szCs w:val="22"/>
        </w:rPr>
        <w:t>Revenues from s</w:t>
      </w:r>
      <w:r w:rsidR="00F548F4" w:rsidRPr="002D785F">
        <w:rPr>
          <w:rFonts w:cs="Times New Roman"/>
          <w:sz w:val="22"/>
          <w:szCs w:val="22"/>
        </w:rPr>
        <w:t>ales, other income, cost</w:t>
      </w:r>
      <w:r>
        <w:rPr>
          <w:rFonts w:cs="Times New Roman"/>
          <w:sz w:val="22"/>
          <w:szCs w:val="22"/>
        </w:rPr>
        <w:t>s</w:t>
      </w:r>
      <w:r w:rsidR="00F548F4" w:rsidRPr="002D785F">
        <w:rPr>
          <w:rFonts w:cs="Times New Roman"/>
          <w:sz w:val="22"/>
          <w:szCs w:val="22"/>
        </w:rPr>
        <w:t xml:space="preserve"> of sa</w:t>
      </w:r>
      <w:r w:rsidR="00F548F4">
        <w:rPr>
          <w:rFonts w:cs="Times New Roman"/>
          <w:sz w:val="22"/>
          <w:szCs w:val="22"/>
        </w:rPr>
        <w:t>les</w:t>
      </w:r>
      <w:r w:rsidR="000F77AB">
        <w:rPr>
          <w:rFonts w:cs="Times New Roman"/>
          <w:sz w:val="22"/>
          <w:szCs w:val="22"/>
        </w:rPr>
        <w:t xml:space="preserve"> of goods</w:t>
      </w:r>
      <w:r w:rsidR="00F548F4">
        <w:rPr>
          <w:rFonts w:cs="Times New Roman"/>
          <w:sz w:val="22"/>
          <w:szCs w:val="22"/>
        </w:rPr>
        <w:t>, other expenses, and profit</w:t>
      </w:r>
      <w:r w:rsidR="00E81C17">
        <w:rPr>
          <w:rFonts w:cs="Times New Roman"/>
          <w:sz w:val="22"/>
          <w:szCs w:val="22"/>
        </w:rPr>
        <w:t xml:space="preserve"> or </w:t>
      </w:r>
      <w:r w:rsidR="00F548F4" w:rsidRPr="002D785F">
        <w:rPr>
          <w:rFonts w:cs="Times New Roman"/>
          <w:sz w:val="22"/>
          <w:szCs w:val="22"/>
        </w:rPr>
        <w:t>loss before income tax expense are significant financial and core information of the Company that are provided regularly to the highest authority in decision-making operation and also used in evaluation of financial performances of the segments.</w:t>
      </w:r>
      <w:r w:rsidR="00F548F4">
        <w:rPr>
          <w:sz w:val="22"/>
          <w:szCs w:val="22"/>
        </w:rPr>
        <w:t xml:space="preserve"> </w:t>
      </w:r>
      <w:r w:rsidR="00F548F4" w:rsidRPr="00950096">
        <w:rPr>
          <w:rFonts w:cs="Times New Roman"/>
          <w:sz w:val="22"/>
          <w:szCs w:val="22"/>
        </w:rPr>
        <w:t xml:space="preserve">Management considers </w:t>
      </w:r>
      <w:r w:rsidR="00E81C17">
        <w:rPr>
          <w:rFonts w:cs="Times New Roman"/>
          <w:sz w:val="22"/>
          <w:szCs w:val="22"/>
        </w:rPr>
        <w:t xml:space="preserve">and justifies </w:t>
      </w:r>
      <w:r w:rsidR="00F548F4" w:rsidRPr="00950096">
        <w:rPr>
          <w:rFonts w:cs="Times New Roman"/>
          <w:sz w:val="22"/>
          <w:szCs w:val="22"/>
        </w:rPr>
        <w:t>that the Company operates in a single line of business</w:t>
      </w:r>
      <w:r w:rsidR="00E81C17">
        <w:rPr>
          <w:rFonts w:cs="Times New Roman"/>
          <w:sz w:val="22"/>
          <w:szCs w:val="22"/>
        </w:rPr>
        <w:t xml:space="preserve"> or product, i.e.</w:t>
      </w:r>
      <w:r w:rsidR="00F548F4" w:rsidRPr="00950096">
        <w:rPr>
          <w:rFonts w:cs="Times New Roman"/>
          <w:sz w:val="22"/>
          <w:szCs w:val="22"/>
        </w:rPr>
        <w:t xml:space="preserve"> manufacturing and </w:t>
      </w:r>
      <w:r w:rsidR="00E81C17">
        <w:rPr>
          <w:rFonts w:cs="Times New Roman"/>
          <w:sz w:val="22"/>
          <w:szCs w:val="22"/>
        </w:rPr>
        <w:t>sales</w:t>
      </w:r>
      <w:r w:rsidR="00F548F4" w:rsidRPr="00950096">
        <w:rPr>
          <w:rFonts w:cs="Times New Roman"/>
          <w:sz w:val="22"/>
          <w:szCs w:val="22"/>
        </w:rPr>
        <w:t xml:space="preserve"> of autoclaved aerated concrete block, and </w:t>
      </w:r>
      <w:r w:rsidR="00E81C17">
        <w:rPr>
          <w:rFonts w:cs="Times New Roman"/>
          <w:sz w:val="22"/>
          <w:szCs w:val="22"/>
        </w:rPr>
        <w:t>t</w:t>
      </w:r>
      <w:r w:rsidR="00F548F4" w:rsidRPr="00950096">
        <w:rPr>
          <w:rFonts w:cs="Times New Roman"/>
          <w:sz w:val="22"/>
          <w:szCs w:val="22"/>
        </w:rPr>
        <w:t xml:space="preserve">herefore, </w:t>
      </w:r>
      <w:r w:rsidR="00E81C17">
        <w:rPr>
          <w:rFonts w:cs="Times New Roman"/>
          <w:sz w:val="22"/>
          <w:szCs w:val="22"/>
        </w:rPr>
        <w:t xml:space="preserve">the Company has a single business </w:t>
      </w:r>
      <w:r w:rsidR="00D26309">
        <w:rPr>
          <w:rFonts w:cs="Times New Roman"/>
          <w:sz w:val="22"/>
          <w:szCs w:val="22"/>
        </w:rPr>
        <w:t xml:space="preserve">or product </w:t>
      </w:r>
      <w:r w:rsidR="00E81C17">
        <w:rPr>
          <w:rFonts w:cs="Times New Roman"/>
          <w:sz w:val="22"/>
          <w:szCs w:val="22"/>
        </w:rPr>
        <w:t xml:space="preserve">operating </w:t>
      </w:r>
      <w:r w:rsidR="00F548F4" w:rsidRPr="00950096">
        <w:rPr>
          <w:rFonts w:cs="Times New Roman"/>
          <w:sz w:val="22"/>
          <w:szCs w:val="22"/>
        </w:rPr>
        <w:t>segment.</w:t>
      </w:r>
    </w:p>
    <w:p w:rsidR="00F548F4" w:rsidRPr="0095009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Default="00E81C1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4"/>
          <w:szCs w:val="24"/>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 xml:space="preserve">and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E44441"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r>
        <w:rPr>
          <w:rFonts w:cs="Times New Roman"/>
          <w:sz w:val="22"/>
          <w:szCs w:val="22"/>
        </w:rPr>
        <w:br w:type="page"/>
      </w:r>
    </w:p>
    <w:p w:rsidR="00D16FE5"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lastRenderedPageBreak/>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w:t>
      </w:r>
      <w:r w:rsidR="00754949">
        <w:rPr>
          <w:rFonts w:cs="Times New Roman"/>
          <w:sz w:val="22"/>
          <w:szCs w:val="22"/>
        </w:rPr>
        <w:t xml:space="preserve"> periods ended </w:t>
      </w:r>
      <w:r w:rsidR="008015FB">
        <w:rPr>
          <w:rFonts w:cs="Times New Roman"/>
          <w:sz w:val="22"/>
          <w:szCs w:val="22"/>
        </w:rPr>
        <w:t>March 31</w:t>
      </w:r>
      <w:r w:rsidRPr="00456AFE">
        <w:rPr>
          <w:rFonts w:cs="Times New Roman"/>
          <w:sz w:val="22"/>
          <w:szCs w:val="22"/>
        </w:rPr>
        <w:t>,</w:t>
      </w:r>
      <w:r w:rsidR="00FA3103">
        <w:rPr>
          <w:rFonts w:cs="Times New Roman"/>
          <w:sz w:val="22"/>
          <w:szCs w:val="22"/>
        </w:rPr>
        <w:t xml:space="preserve"> 2019 and 2018</w:t>
      </w:r>
      <w:r w:rsidR="00025B74">
        <w:rPr>
          <w:rFonts w:cs="Times New Roman"/>
          <w:sz w:val="22"/>
          <w:szCs w:val="22"/>
        </w:rPr>
        <w:t xml:space="preserve"> were</w:t>
      </w:r>
      <w:r>
        <w:rPr>
          <w:rFonts w:cs="Times New Roman"/>
          <w:sz w:val="22"/>
          <w:szCs w:val="22"/>
        </w:rPr>
        <w:t xml:space="preserve"> as follows:</w:t>
      </w:r>
    </w:p>
    <w:p w:rsidR="00BB1A18" w:rsidRDefault="00BB1A18"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464" w:type="dxa"/>
        <w:tblLook w:val="0000"/>
      </w:tblPr>
      <w:tblGrid>
        <w:gridCol w:w="5920"/>
        <w:gridCol w:w="1701"/>
        <w:gridCol w:w="241"/>
        <w:gridCol w:w="1602"/>
      </w:tblGrid>
      <w:tr w:rsidR="008015FB" w:rsidRPr="00742263" w:rsidTr="00C5289F">
        <w:trPr>
          <w:cantSplit/>
        </w:trPr>
        <w:tc>
          <w:tcPr>
            <w:tcW w:w="5920" w:type="dxa"/>
          </w:tcPr>
          <w:p w:rsidR="008015FB" w:rsidRPr="00742263" w:rsidRDefault="008015FB" w:rsidP="00B505EF">
            <w:pPr>
              <w:ind w:right="-108"/>
              <w:rPr>
                <w:rFonts w:cs="Times New Roman"/>
                <w:sz w:val="22"/>
                <w:szCs w:val="22"/>
              </w:rPr>
            </w:pPr>
          </w:p>
        </w:tc>
        <w:tc>
          <w:tcPr>
            <w:tcW w:w="3544" w:type="dxa"/>
            <w:gridSpan w:val="3"/>
            <w:tcBorders>
              <w:bottom w:val="single" w:sz="4" w:space="0" w:color="auto"/>
            </w:tcBorders>
            <w:vAlign w:val="bottom"/>
          </w:tcPr>
          <w:p w:rsidR="008015FB" w:rsidRPr="00742263" w:rsidRDefault="008015FB"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lightGray"/>
              </w:rPr>
            </w:pPr>
            <w:r w:rsidRPr="00742263">
              <w:rPr>
                <w:rFonts w:cs="Times New Roman"/>
                <w:sz w:val="22"/>
                <w:szCs w:val="22"/>
              </w:rPr>
              <w:t xml:space="preserve">Percentage of </w:t>
            </w:r>
            <w:r>
              <w:rPr>
                <w:rFonts w:cs="Times New Roman"/>
                <w:sz w:val="22"/>
                <w:szCs w:val="22"/>
              </w:rPr>
              <w:t xml:space="preserve">transaction with key customers to </w:t>
            </w:r>
            <w:r w:rsidR="000F77AB">
              <w:rPr>
                <w:rFonts w:cs="Times New Roman"/>
                <w:sz w:val="22"/>
                <w:szCs w:val="22"/>
              </w:rPr>
              <w:t xml:space="preserve">the </w:t>
            </w:r>
            <w:r>
              <w:rPr>
                <w:rFonts w:cs="Times New Roman"/>
                <w:sz w:val="22"/>
                <w:szCs w:val="22"/>
              </w:rPr>
              <w:t>entire transactions</w:t>
            </w:r>
          </w:p>
        </w:tc>
      </w:tr>
      <w:tr w:rsidR="008015FB" w:rsidRPr="00742263" w:rsidTr="00C5289F">
        <w:trPr>
          <w:cantSplit/>
        </w:trPr>
        <w:tc>
          <w:tcPr>
            <w:tcW w:w="5920" w:type="dxa"/>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tcBorders>
              <w:bottom w:val="single" w:sz="4" w:space="0" w:color="auto"/>
            </w:tcBorders>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w:t>
            </w:r>
            <w:r w:rsidR="00FA3103">
              <w:rPr>
                <w:rFonts w:cs="Times New Roman"/>
                <w:sz w:val="22"/>
                <w:szCs w:val="22"/>
              </w:rPr>
              <w:t>9</w:t>
            </w:r>
          </w:p>
        </w:tc>
        <w:tc>
          <w:tcPr>
            <w:tcW w:w="241" w:type="dxa"/>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602" w:type="dxa"/>
            <w:tcBorders>
              <w:bottom w:val="single" w:sz="4" w:space="0" w:color="auto"/>
            </w:tcBorders>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w:t>
            </w:r>
            <w:r w:rsidR="00FA3103">
              <w:rPr>
                <w:rFonts w:cs="Times New Roman"/>
                <w:sz w:val="22"/>
                <w:szCs w:val="22"/>
              </w:rPr>
              <w:t>8</w:t>
            </w:r>
          </w:p>
        </w:tc>
      </w:tr>
      <w:tr w:rsidR="008015FB" w:rsidRPr="00742263" w:rsidTr="00C5289F">
        <w:trPr>
          <w:cantSplit/>
        </w:trPr>
        <w:tc>
          <w:tcPr>
            <w:tcW w:w="5920" w:type="dxa"/>
            <w:shd w:val="clear" w:color="auto" w:fill="auto"/>
            <w:vAlign w:val="bottom"/>
          </w:tcPr>
          <w:p w:rsidR="008015FB" w:rsidRPr="00742263" w:rsidRDefault="008015FB"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shd w:val="clear" w:color="auto" w:fill="auto"/>
          </w:tcPr>
          <w:p w:rsidR="008015FB" w:rsidRPr="00742263" w:rsidRDefault="008015FB" w:rsidP="00B505EF">
            <w:pPr>
              <w:tabs>
                <w:tab w:val="clear" w:pos="907"/>
                <w:tab w:val="left" w:pos="884"/>
              </w:tabs>
              <w:ind w:right="318"/>
              <w:jc w:val="right"/>
              <w:rPr>
                <w:rFonts w:cs="Times New Roman"/>
                <w:sz w:val="22"/>
                <w:szCs w:val="22"/>
              </w:rPr>
            </w:pPr>
          </w:p>
        </w:tc>
        <w:tc>
          <w:tcPr>
            <w:tcW w:w="241" w:type="dxa"/>
            <w:shd w:val="clear" w:color="auto" w:fill="auto"/>
          </w:tcPr>
          <w:p w:rsidR="008015FB" w:rsidRPr="00742263" w:rsidRDefault="008015FB" w:rsidP="00B505EF">
            <w:pPr>
              <w:jc w:val="right"/>
              <w:rPr>
                <w:rFonts w:cs="Times New Roman"/>
                <w:sz w:val="22"/>
                <w:szCs w:val="22"/>
              </w:rPr>
            </w:pPr>
          </w:p>
        </w:tc>
        <w:tc>
          <w:tcPr>
            <w:tcW w:w="1602" w:type="dxa"/>
            <w:shd w:val="clear" w:color="auto" w:fill="auto"/>
          </w:tcPr>
          <w:p w:rsidR="008015FB" w:rsidRPr="00742263" w:rsidRDefault="008015FB" w:rsidP="00B505EF">
            <w:pPr>
              <w:tabs>
                <w:tab w:val="clear" w:pos="907"/>
                <w:tab w:val="left" w:pos="884"/>
              </w:tabs>
              <w:ind w:right="318"/>
              <w:jc w:val="right"/>
              <w:rPr>
                <w:rFonts w:cs="Times New Roman"/>
                <w:sz w:val="22"/>
                <w:szCs w:val="22"/>
              </w:rPr>
            </w:pPr>
          </w:p>
        </w:tc>
      </w:tr>
      <w:tr w:rsidR="00FA3103" w:rsidRPr="00742263" w:rsidTr="00C5289F">
        <w:trPr>
          <w:cantSplit/>
        </w:trPr>
        <w:tc>
          <w:tcPr>
            <w:tcW w:w="5920" w:type="dxa"/>
            <w:shd w:val="clear" w:color="auto" w:fill="auto"/>
            <w:vAlign w:val="bottom"/>
          </w:tcPr>
          <w:p w:rsidR="00FA3103" w:rsidRPr="00742263" w:rsidRDefault="00FA3103" w:rsidP="000F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r>
              <w:rPr>
                <w:rFonts w:cs="Times New Roman"/>
                <w:sz w:val="22"/>
                <w:szCs w:val="22"/>
              </w:rPr>
              <w:t>Revenues from sales - net</w:t>
            </w:r>
          </w:p>
        </w:tc>
        <w:tc>
          <w:tcPr>
            <w:tcW w:w="1701" w:type="dxa"/>
            <w:shd w:val="clear" w:color="auto" w:fill="auto"/>
          </w:tcPr>
          <w:p w:rsidR="00FA3103" w:rsidRPr="00061B37" w:rsidRDefault="00061B37" w:rsidP="002B1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061B37">
              <w:rPr>
                <w:rFonts w:cs="Times New Roman"/>
                <w:bCs/>
                <w:sz w:val="22"/>
                <w:szCs w:val="22"/>
              </w:rPr>
              <w:t>20</w:t>
            </w:r>
          </w:p>
        </w:tc>
        <w:tc>
          <w:tcPr>
            <w:tcW w:w="241" w:type="dxa"/>
            <w:shd w:val="clear" w:color="auto" w:fill="auto"/>
          </w:tcPr>
          <w:p w:rsidR="00FA3103" w:rsidRPr="00B32B2F"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cs="Times New Roman"/>
                <w:color w:val="000000"/>
                <w:sz w:val="22"/>
                <w:szCs w:val="22"/>
              </w:rPr>
            </w:pPr>
          </w:p>
        </w:tc>
        <w:tc>
          <w:tcPr>
            <w:tcW w:w="1602" w:type="dxa"/>
            <w:shd w:val="clear" w:color="auto" w:fill="auto"/>
          </w:tcPr>
          <w:p w:rsidR="00FA3103" w:rsidRPr="00C2337B" w:rsidRDefault="00FA3103"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Pr>
                <w:rFonts w:cs="Times New Roman"/>
                <w:bCs/>
                <w:sz w:val="22"/>
                <w:szCs w:val="22"/>
              </w:rPr>
              <w:t>12</w:t>
            </w:r>
          </w:p>
        </w:tc>
      </w:tr>
    </w:tbl>
    <w:p w:rsidR="001B1852" w:rsidRDefault="001B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BE20C9" w:rsidRDefault="00BE2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22"/>
          <w:szCs w:val="22"/>
        </w:rPr>
      </w:pPr>
    </w:p>
    <w:p w:rsidR="005C3C51" w:rsidRPr="005C3C51" w:rsidRDefault="005C3C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2"/>
          <w:szCs w:val="22"/>
        </w:rPr>
      </w:pPr>
      <w:r w:rsidRPr="005C3C51">
        <w:rPr>
          <w:rFonts w:cstheme="minorBidi"/>
          <w:sz w:val="22"/>
          <w:szCs w:val="22"/>
        </w:rPr>
        <w:t>All</w:t>
      </w:r>
      <w:r>
        <w:rPr>
          <w:rFonts w:cstheme="minorBidi"/>
          <w:sz w:val="22"/>
          <w:szCs w:val="22"/>
        </w:rPr>
        <w:t xml:space="preserve"> of the Company’s revenue for sales </w:t>
      </w:r>
      <w:proofErr w:type="gramStart"/>
      <w:r>
        <w:rPr>
          <w:rFonts w:cstheme="minorBidi"/>
          <w:sz w:val="22"/>
          <w:szCs w:val="22"/>
        </w:rPr>
        <w:t>were</w:t>
      </w:r>
      <w:proofErr w:type="gramEnd"/>
      <w:r>
        <w:rPr>
          <w:rFonts w:cstheme="minorBidi"/>
          <w:sz w:val="22"/>
          <w:szCs w:val="22"/>
        </w:rPr>
        <w:t xml:space="preserve"> recognized when the customer obtained control of the goods at point in time</w:t>
      </w:r>
    </w:p>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4379FF" w:rsidRPr="00E83E0A" w:rsidRDefault="00437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2"/>
          <w:szCs w:val="22"/>
        </w:rPr>
      </w:pPr>
    </w:p>
    <w:p w:rsidR="003E56AF" w:rsidRPr="00E83E0A" w:rsidRDefault="00014EF2"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E83E0A">
        <w:rPr>
          <w:rFonts w:cs="Times New Roman"/>
          <w:b/>
          <w:bCs/>
          <w:sz w:val="22"/>
          <w:szCs w:val="22"/>
        </w:rPr>
        <w:t>6</w:t>
      </w:r>
      <w:r w:rsidR="003E56AF" w:rsidRPr="00E83E0A">
        <w:rPr>
          <w:rFonts w:cs="Times New Roman"/>
          <w:b/>
          <w:bCs/>
          <w:sz w:val="22"/>
          <w:szCs w:val="22"/>
        </w:rPr>
        <w:t>.</w:t>
      </w:r>
      <w:r w:rsidR="003E56AF" w:rsidRPr="00E83E0A">
        <w:rPr>
          <w:rFonts w:cs="Times New Roman"/>
          <w:b/>
          <w:bCs/>
          <w:sz w:val="22"/>
          <w:szCs w:val="22"/>
        </w:rPr>
        <w:tab/>
        <w:t xml:space="preserve">COMMITMENTS </w:t>
      </w:r>
    </w:p>
    <w:p w:rsidR="003E56AF" w:rsidRPr="00C25E70"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014EF2" w:rsidRPr="004D46DA" w:rsidRDefault="003E56AF" w:rsidP="00FC4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03"/>
        <w:jc w:val="both"/>
        <w:rPr>
          <w:rFonts w:cs="Times New Roman"/>
          <w:sz w:val="22"/>
          <w:szCs w:val="22"/>
        </w:rPr>
      </w:pPr>
      <w:proofErr w:type="gramStart"/>
      <w:r>
        <w:rPr>
          <w:rFonts w:cs="Times New Roman"/>
          <w:sz w:val="22"/>
          <w:szCs w:val="22"/>
        </w:rPr>
        <w:t xml:space="preserve">As at </w:t>
      </w:r>
      <w:r w:rsidR="00FA3103">
        <w:rPr>
          <w:rFonts w:cs="Times New Roman"/>
          <w:sz w:val="22"/>
          <w:szCs w:val="22"/>
        </w:rPr>
        <w:t>March 31, 2019</w:t>
      </w:r>
      <w:r w:rsidRPr="00CA3B5F">
        <w:rPr>
          <w:rFonts w:cs="Times New Roman"/>
          <w:sz w:val="22"/>
          <w:szCs w:val="22"/>
        </w:rPr>
        <w:t>,</w:t>
      </w:r>
      <w:r w:rsidR="00FC4849">
        <w:rPr>
          <w:rFonts w:cstheme="minorBidi" w:hint="cs"/>
          <w:sz w:val="22"/>
          <w:szCs w:val="22"/>
          <w:cs/>
        </w:rPr>
        <w:t xml:space="preserve"> </w:t>
      </w:r>
      <w:r w:rsidR="00014EF2">
        <w:rPr>
          <w:rFonts w:cs="Times New Roman"/>
          <w:sz w:val="22"/>
          <w:szCs w:val="22"/>
        </w:rPr>
        <w:t>The Company</w:t>
      </w:r>
      <w:r w:rsidR="00014EF2" w:rsidRPr="004D46DA">
        <w:rPr>
          <w:rFonts w:cs="Times New Roman"/>
          <w:sz w:val="22"/>
          <w:szCs w:val="22"/>
        </w:rPr>
        <w:t xml:space="preserve"> </w:t>
      </w:r>
      <w:r w:rsidR="00014EF2">
        <w:rPr>
          <w:rFonts w:cs="Times New Roman"/>
          <w:sz w:val="22"/>
          <w:szCs w:val="22"/>
        </w:rPr>
        <w:t xml:space="preserve">had several space building and assets </w:t>
      </w:r>
      <w:r w:rsidR="00014EF2" w:rsidRPr="004D46DA">
        <w:rPr>
          <w:rFonts w:cs="Times New Roman"/>
          <w:sz w:val="22"/>
          <w:szCs w:val="22"/>
        </w:rPr>
        <w:t xml:space="preserve">rental agreements </w:t>
      </w:r>
      <w:r w:rsidR="00014EF2">
        <w:rPr>
          <w:rFonts w:cs="Times New Roman"/>
          <w:sz w:val="22"/>
          <w:szCs w:val="22"/>
        </w:rPr>
        <w:t xml:space="preserve">with the </w:t>
      </w:r>
      <w:r w:rsidR="00014EF2" w:rsidRPr="004D46DA">
        <w:rPr>
          <w:rFonts w:cs="Times New Roman"/>
          <w:sz w:val="22"/>
          <w:szCs w:val="22"/>
        </w:rPr>
        <w:t xml:space="preserve">various </w:t>
      </w:r>
      <w:r w:rsidR="00014EF2">
        <w:rPr>
          <w:rFonts w:cs="Times New Roman"/>
          <w:sz w:val="22"/>
          <w:szCs w:val="22"/>
        </w:rPr>
        <w:t xml:space="preserve">terms whereby the last agreement will end </w:t>
      </w:r>
      <w:r w:rsidR="00014EF2" w:rsidRPr="004D46DA">
        <w:rPr>
          <w:rFonts w:cs="Times New Roman"/>
          <w:sz w:val="22"/>
          <w:szCs w:val="22"/>
        </w:rPr>
        <w:t>o</w:t>
      </w:r>
      <w:r w:rsidR="00014EF2">
        <w:rPr>
          <w:rFonts w:cs="Times New Roman"/>
          <w:sz w:val="22"/>
          <w:szCs w:val="22"/>
        </w:rPr>
        <w:t>n</w:t>
      </w:r>
      <w:r w:rsidR="00014EF2" w:rsidRPr="004D46DA">
        <w:rPr>
          <w:rFonts w:cs="Times New Roman"/>
          <w:sz w:val="22"/>
          <w:szCs w:val="22"/>
        </w:rPr>
        <w:t xml:space="preserve"> </w:t>
      </w:r>
      <w:r w:rsidR="00B06AF9" w:rsidRPr="00B06AF9">
        <w:rPr>
          <w:rFonts w:cs="Times New Roman"/>
          <w:sz w:val="22"/>
          <w:szCs w:val="22"/>
        </w:rPr>
        <w:t>January 2021</w:t>
      </w:r>
      <w:r w:rsidR="00014EF2" w:rsidRPr="00B07040">
        <w:rPr>
          <w:rFonts w:cs="Times New Roman"/>
          <w:sz w:val="22"/>
          <w:szCs w:val="22"/>
        </w:rPr>
        <w:t>.</w:t>
      </w:r>
      <w:proofErr w:type="gramEnd"/>
      <w:r w:rsidR="00014EF2">
        <w:rPr>
          <w:rFonts w:cs="Times New Roman"/>
          <w:sz w:val="22"/>
          <w:szCs w:val="22"/>
        </w:rPr>
        <w:t xml:space="preserve">  The Company is committed to pay rental charges</w:t>
      </w:r>
      <w:r w:rsidR="00014EF2" w:rsidRPr="004D46DA">
        <w:rPr>
          <w:rFonts w:cs="Times New Roman"/>
          <w:sz w:val="22"/>
          <w:szCs w:val="22"/>
        </w:rPr>
        <w:t xml:space="preserve"> under </w:t>
      </w:r>
      <w:r w:rsidR="00014EF2">
        <w:rPr>
          <w:rFonts w:cs="Times New Roman"/>
          <w:sz w:val="22"/>
          <w:szCs w:val="22"/>
        </w:rPr>
        <w:t>such</w:t>
      </w:r>
      <w:r w:rsidR="00014EF2" w:rsidRPr="004D46DA">
        <w:rPr>
          <w:rFonts w:cs="Times New Roman"/>
          <w:sz w:val="22"/>
          <w:szCs w:val="22"/>
        </w:rPr>
        <w:t xml:space="preserve"> agreements as </w:t>
      </w:r>
      <w:proofErr w:type="gramStart"/>
      <w:r w:rsidR="00014EF2" w:rsidRPr="004D46DA">
        <w:rPr>
          <w:rFonts w:cs="Times New Roman"/>
          <w:sz w:val="22"/>
          <w:szCs w:val="22"/>
        </w:rPr>
        <w:t>follows</w:t>
      </w:r>
      <w:r w:rsidR="00014EF2">
        <w:rPr>
          <w:rFonts w:cs="Times New Roman"/>
          <w:sz w:val="22"/>
          <w:szCs w:val="22"/>
        </w:rPr>
        <w:t xml:space="preserve"> </w:t>
      </w:r>
      <w:r w:rsidR="00014EF2" w:rsidRPr="004D46DA">
        <w:rPr>
          <w:rFonts w:cs="Times New Roman"/>
          <w:sz w:val="22"/>
          <w:szCs w:val="22"/>
        </w:rPr>
        <w:t>:</w:t>
      </w:r>
      <w:proofErr w:type="gramEnd"/>
      <w:r w:rsidR="00014EF2" w:rsidRPr="004D46DA">
        <w:rPr>
          <w:rFonts w:cs="Times New Roman"/>
          <w:sz w:val="22"/>
          <w:szCs w:val="22"/>
        </w:rPr>
        <w:t xml:space="preserve">  </w:t>
      </w:r>
    </w:p>
    <w:p w:rsidR="00F548F4" w:rsidRPr="00FA3103"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cs="Times New Roman"/>
          <w:sz w:val="22"/>
          <w:szCs w:val="22"/>
          <w:highlight w:val="yellow"/>
        </w:rPr>
      </w:pPr>
    </w:p>
    <w:tbl>
      <w:tblPr>
        <w:tblW w:w="8505" w:type="dxa"/>
        <w:tblInd w:w="534" w:type="dxa"/>
        <w:tblLayout w:type="fixed"/>
        <w:tblLook w:val="0000"/>
      </w:tblPr>
      <w:tblGrid>
        <w:gridCol w:w="4536"/>
        <w:gridCol w:w="1984"/>
        <w:gridCol w:w="426"/>
        <w:gridCol w:w="1559"/>
      </w:tblGrid>
      <w:tr w:rsidR="00F548F4" w:rsidRPr="00B06AF9" w:rsidTr="000A0B53">
        <w:trPr>
          <w:cantSplit/>
        </w:trPr>
        <w:tc>
          <w:tcPr>
            <w:tcW w:w="4536" w:type="dxa"/>
          </w:tcPr>
          <w:p w:rsidR="00F548F4" w:rsidRPr="00B06AF9" w:rsidRDefault="00F548F4" w:rsidP="00111030">
            <w:pPr>
              <w:pStyle w:val="3"/>
              <w:tabs>
                <w:tab w:val="clear" w:pos="360"/>
                <w:tab w:val="clear" w:pos="720"/>
                <w:tab w:val="left" w:pos="0"/>
              </w:tabs>
              <w:spacing w:line="240" w:lineRule="atLeast"/>
              <w:ind w:right="-936"/>
              <w:rPr>
                <w:cs/>
                <w:lang w:val="en-US"/>
              </w:rPr>
            </w:pPr>
          </w:p>
        </w:tc>
        <w:tc>
          <w:tcPr>
            <w:tcW w:w="1984" w:type="dxa"/>
          </w:tcPr>
          <w:p w:rsidR="00F548F4" w:rsidRPr="00B06AF9"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426" w:type="dxa"/>
          </w:tcPr>
          <w:p w:rsidR="00F548F4" w:rsidRPr="00B06AF9" w:rsidRDefault="00F548F4" w:rsidP="00111030">
            <w:pPr>
              <w:pStyle w:val="3"/>
              <w:tabs>
                <w:tab w:val="clear" w:pos="360"/>
                <w:tab w:val="clear" w:pos="720"/>
                <w:tab w:val="left" w:pos="0"/>
              </w:tabs>
              <w:spacing w:line="240" w:lineRule="atLeast"/>
              <w:rPr>
                <w:cs/>
              </w:rPr>
            </w:pPr>
          </w:p>
        </w:tc>
        <w:tc>
          <w:tcPr>
            <w:tcW w:w="1559" w:type="dxa"/>
            <w:tcBorders>
              <w:bottom w:val="single" w:sz="4" w:space="0" w:color="auto"/>
            </w:tcBorders>
          </w:tcPr>
          <w:p w:rsidR="00F548F4" w:rsidRPr="00B06AF9"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B06AF9">
              <w:rPr>
                <w:rFonts w:cs="Times New Roman"/>
                <w:sz w:val="22"/>
                <w:szCs w:val="22"/>
              </w:rPr>
              <w:t>In Thousand Baht</w:t>
            </w:r>
          </w:p>
        </w:tc>
      </w:tr>
      <w:tr w:rsidR="00B06AF9" w:rsidRPr="00B06AF9" w:rsidTr="000A0B53">
        <w:trPr>
          <w:cantSplit/>
        </w:trPr>
        <w:tc>
          <w:tcPr>
            <w:tcW w:w="4536" w:type="dxa"/>
          </w:tcPr>
          <w:p w:rsidR="00B06AF9" w:rsidRPr="00B06AF9" w:rsidRDefault="00B06AF9" w:rsidP="00111030">
            <w:pPr>
              <w:jc w:val="both"/>
              <w:rPr>
                <w:rFonts w:cs="Times New Roman"/>
                <w:sz w:val="22"/>
                <w:szCs w:val="22"/>
              </w:rPr>
            </w:pPr>
            <w:r w:rsidRPr="00B06AF9">
              <w:rPr>
                <w:rFonts w:cs="Times New Roman"/>
                <w:sz w:val="22"/>
                <w:szCs w:val="22"/>
              </w:rPr>
              <w:t>Within 1 year</w:t>
            </w:r>
          </w:p>
        </w:tc>
        <w:tc>
          <w:tcPr>
            <w:tcW w:w="1984" w:type="dxa"/>
          </w:tcPr>
          <w:p w:rsidR="00B06AF9" w:rsidRPr="00B06AF9" w:rsidRDefault="00B06AF9" w:rsidP="00111030">
            <w:pPr>
              <w:pStyle w:val="acctfourfigures"/>
              <w:tabs>
                <w:tab w:val="clear" w:pos="765"/>
              </w:tabs>
              <w:spacing w:line="240" w:lineRule="atLeast"/>
              <w:ind w:left="-97" w:right="175"/>
              <w:jc w:val="right"/>
              <w:rPr>
                <w:szCs w:val="22"/>
                <w:lang w:val="en-US" w:bidi="th-TH"/>
              </w:rPr>
            </w:pPr>
          </w:p>
        </w:tc>
        <w:tc>
          <w:tcPr>
            <w:tcW w:w="426" w:type="dxa"/>
          </w:tcPr>
          <w:p w:rsidR="00B06AF9" w:rsidRPr="00B06AF9" w:rsidRDefault="00B06AF9" w:rsidP="00111030">
            <w:pPr>
              <w:pStyle w:val="a0"/>
              <w:tabs>
                <w:tab w:val="left" w:pos="0"/>
                <w:tab w:val="decimal" w:pos="792"/>
              </w:tabs>
              <w:spacing w:line="240" w:lineRule="atLeast"/>
              <w:ind w:right="-36"/>
              <w:rPr>
                <w:rFonts w:cs="Times New Roman"/>
                <w:bCs/>
                <w:cs/>
              </w:rPr>
            </w:pPr>
          </w:p>
        </w:tc>
        <w:tc>
          <w:tcPr>
            <w:tcW w:w="1559" w:type="dxa"/>
            <w:shd w:val="clear" w:color="auto" w:fill="auto"/>
          </w:tcPr>
          <w:p w:rsidR="00B06AF9" w:rsidRPr="004922DD" w:rsidRDefault="004922DD" w:rsidP="000B7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
                <w:sz w:val="22"/>
                <w:szCs w:val="22"/>
              </w:rPr>
            </w:pPr>
            <w:r w:rsidRPr="004922DD">
              <w:rPr>
                <w:rFonts w:cs="Times New Roman"/>
                <w:b/>
                <w:sz w:val="22"/>
                <w:szCs w:val="22"/>
                <w:cs/>
              </w:rPr>
              <w:t>1,53</w:t>
            </w:r>
            <w:r w:rsidR="00B06AF9" w:rsidRPr="004922DD">
              <w:rPr>
                <w:rFonts w:cs="Times New Roman"/>
                <w:b/>
                <w:sz w:val="22"/>
                <w:szCs w:val="22"/>
                <w:cs/>
              </w:rPr>
              <w:t>2</w:t>
            </w:r>
          </w:p>
        </w:tc>
      </w:tr>
      <w:tr w:rsidR="00B06AF9" w:rsidRPr="00B06AF9" w:rsidTr="000A0B53">
        <w:trPr>
          <w:cantSplit/>
        </w:trPr>
        <w:tc>
          <w:tcPr>
            <w:tcW w:w="4536" w:type="dxa"/>
          </w:tcPr>
          <w:p w:rsidR="00B06AF9" w:rsidRPr="00B06AF9" w:rsidRDefault="00B06AF9" w:rsidP="000A0B53">
            <w:pPr>
              <w:jc w:val="both"/>
              <w:rPr>
                <w:rFonts w:cs="Times New Roman"/>
                <w:sz w:val="22"/>
                <w:szCs w:val="22"/>
              </w:rPr>
            </w:pPr>
            <w:r w:rsidRPr="00B06AF9">
              <w:rPr>
                <w:rFonts w:cs="Times New Roman"/>
                <w:sz w:val="22"/>
                <w:szCs w:val="22"/>
              </w:rPr>
              <w:t>After 1 year but</w:t>
            </w:r>
            <w:r w:rsidRPr="00B06AF9">
              <w:rPr>
                <w:rFonts w:cstheme="minorBidi" w:hint="cs"/>
                <w:sz w:val="22"/>
                <w:szCs w:val="22"/>
                <w:cs/>
              </w:rPr>
              <w:t xml:space="preserve"> </w:t>
            </w:r>
            <w:r w:rsidRPr="00B06AF9">
              <w:rPr>
                <w:rFonts w:cstheme="minorBidi"/>
                <w:sz w:val="22"/>
                <w:szCs w:val="22"/>
              </w:rPr>
              <w:t>not exceeding</w:t>
            </w:r>
            <w:r w:rsidRPr="00B06AF9">
              <w:rPr>
                <w:rFonts w:cs="Times New Roman"/>
                <w:sz w:val="22"/>
                <w:szCs w:val="22"/>
              </w:rPr>
              <w:t xml:space="preserve"> 5 years</w:t>
            </w:r>
          </w:p>
        </w:tc>
        <w:tc>
          <w:tcPr>
            <w:tcW w:w="1984" w:type="dxa"/>
          </w:tcPr>
          <w:p w:rsidR="00B06AF9" w:rsidRPr="00B06AF9" w:rsidRDefault="00B06AF9" w:rsidP="00111030">
            <w:pPr>
              <w:pStyle w:val="acctfourfigures"/>
              <w:tabs>
                <w:tab w:val="clear" w:pos="765"/>
              </w:tabs>
              <w:spacing w:line="240" w:lineRule="atLeast"/>
              <w:ind w:left="-97" w:right="175"/>
              <w:jc w:val="right"/>
              <w:rPr>
                <w:szCs w:val="22"/>
                <w:lang w:val="en-US" w:bidi="th-TH"/>
              </w:rPr>
            </w:pPr>
          </w:p>
        </w:tc>
        <w:tc>
          <w:tcPr>
            <w:tcW w:w="426" w:type="dxa"/>
          </w:tcPr>
          <w:p w:rsidR="00B06AF9" w:rsidRPr="00B06AF9" w:rsidRDefault="00B06AF9" w:rsidP="00111030">
            <w:pPr>
              <w:pStyle w:val="a0"/>
              <w:tabs>
                <w:tab w:val="left" w:pos="0"/>
                <w:tab w:val="decimal" w:pos="792"/>
              </w:tabs>
              <w:spacing w:line="240" w:lineRule="atLeast"/>
              <w:ind w:right="-36"/>
              <w:rPr>
                <w:rFonts w:cs="Times New Roman"/>
                <w:bCs/>
                <w:cs/>
              </w:rPr>
            </w:pPr>
          </w:p>
        </w:tc>
        <w:tc>
          <w:tcPr>
            <w:tcW w:w="1559" w:type="dxa"/>
            <w:shd w:val="clear" w:color="auto" w:fill="auto"/>
          </w:tcPr>
          <w:p w:rsidR="00B06AF9" w:rsidRPr="00B06AF9" w:rsidRDefault="00B06AF9" w:rsidP="000B7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
                <w:sz w:val="22"/>
                <w:szCs w:val="22"/>
              </w:rPr>
            </w:pPr>
            <w:r w:rsidRPr="00B06AF9">
              <w:rPr>
                <w:rFonts w:cs="Times New Roman"/>
                <w:b/>
                <w:sz w:val="22"/>
                <w:szCs w:val="22"/>
                <w:cs/>
              </w:rPr>
              <w:t>1,122</w:t>
            </w:r>
          </w:p>
        </w:tc>
      </w:tr>
      <w:tr w:rsidR="00B06AF9" w:rsidRPr="00FA3103" w:rsidTr="000A0B53">
        <w:trPr>
          <w:cantSplit/>
        </w:trPr>
        <w:tc>
          <w:tcPr>
            <w:tcW w:w="4536" w:type="dxa"/>
          </w:tcPr>
          <w:p w:rsidR="00B06AF9" w:rsidRPr="00B06AF9" w:rsidRDefault="00B06AF9" w:rsidP="00111030">
            <w:pPr>
              <w:jc w:val="both"/>
              <w:rPr>
                <w:rFonts w:cs="Times New Roman"/>
                <w:sz w:val="22"/>
                <w:szCs w:val="22"/>
              </w:rPr>
            </w:pPr>
            <w:r w:rsidRPr="00B06AF9">
              <w:rPr>
                <w:rFonts w:cs="Times New Roman"/>
                <w:sz w:val="22"/>
                <w:szCs w:val="22"/>
              </w:rPr>
              <w:t>Total</w:t>
            </w:r>
          </w:p>
        </w:tc>
        <w:tc>
          <w:tcPr>
            <w:tcW w:w="1984" w:type="dxa"/>
          </w:tcPr>
          <w:p w:rsidR="00B06AF9" w:rsidRPr="00B06AF9" w:rsidRDefault="00B06AF9" w:rsidP="00111030">
            <w:pPr>
              <w:pStyle w:val="acctfourfigures"/>
              <w:tabs>
                <w:tab w:val="clear" w:pos="765"/>
              </w:tabs>
              <w:spacing w:line="240" w:lineRule="atLeast"/>
              <w:ind w:left="-97" w:right="175"/>
              <w:jc w:val="right"/>
              <w:rPr>
                <w:szCs w:val="22"/>
                <w:lang w:val="en-US"/>
              </w:rPr>
            </w:pPr>
          </w:p>
        </w:tc>
        <w:tc>
          <w:tcPr>
            <w:tcW w:w="426" w:type="dxa"/>
          </w:tcPr>
          <w:p w:rsidR="00B06AF9" w:rsidRPr="00B06AF9" w:rsidRDefault="00B06AF9" w:rsidP="00111030">
            <w:pPr>
              <w:pStyle w:val="a0"/>
              <w:tabs>
                <w:tab w:val="left" w:pos="0"/>
                <w:tab w:val="decimal" w:pos="792"/>
              </w:tabs>
              <w:spacing w:line="240" w:lineRule="atLeast"/>
              <w:ind w:right="-36"/>
              <w:rPr>
                <w:rFonts w:cs="Times New Roman"/>
                <w:bCs/>
                <w:cs/>
              </w:rPr>
            </w:pPr>
          </w:p>
        </w:tc>
        <w:tc>
          <w:tcPr>
            <w:tcW w:w="1559" w:type="dxa"/>
            <w:tcBorders>
              <w:top w:val="single" w:sz="4" w:space="0" w:color="auto"/>
              <w:bottom w:val="double" w:sz="4" w:space="0" w:color="auto"/>
            </w:tcBorders>
            <w:shd w:val="clear" w:color="auto" w:fill="auto"/>
          </w:tcPr>
          <w:p w:rsidR="00B06AF9" w:rsidRPr="004922DD" w:rsidRDefault="004922DD" w:rsidP="000B7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
                <w:sz w:val="22"/>
                <w:szCs w:val="22"/>
              </w:rPr>
            </w:pPr>
            <w:r w:rsidRPr="004922DD">
              <w:rPr>
                <w:rFonts w:cs="Times New Roman"/>
                <w:b/>
                <w:sz w:val="22"/>
                <w:szCs w:val="22"/>
                <w:cs/>
              </w:rPr>
              <w:t>2,65</w:t>
            </w:r>
            <w:r w:rsidR="00B06AF9" w:rsidRPr="004922DD">
              <w:rPr>
                <w:rFonts w:cs="Times New Roman"/>
                <w:b/>
                <w:sz w:val="22"/>
                <w:szCs w:val="22"/>
                <w:cs/>
              </w:rPr>
              <w:t>4</w:t>
            </w:r>
          </w:p>
        </w:tc>
      </w:tr>
    </w:tbl>
    <w:p w:rsidR="00D26309" w:rsidRPr="00FA3103" w:rsidRDefault="00D26309" w:rsidP="0068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highlight w:val="yellow"/>
        </w:rPr>
      </w:pPr>
    </w:p>
    <w:p w:rsidR="00510A11" w:rsidRPr="0074725A" w:rsidRDefault="00510A11"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E83E0A" w:rsidRDefault="00014EF2"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sidRPr="00E83E0A">
        <w:rPr>
          <w:rFonts w:cs="Times New Roman"/>
          <w:b/>
          <w:bCs/>
          <w:sz w:val="22"/>
          <w:szCs w:val="22"/>
        </w:rPr>
        <w:t>7</w:t>
      </w:r>
      <w:r w:rsidR="0074725A" w:rsidRPr="00E83E0A">
        <w:rPr>
          <w:rFonts w:cs="Times New Roman"/>
          <w:b/>
          <w:bCs/>
          <w:sz w:val="22"/>
          <w:szCs w:val="22"/>
        </w:rPr>
        <w:t>.</w:t>
      </w:r>
      <w:r w:rsidR="0074725A" w:rsidRPr="00E83E0A">
        <w:rPr>
          <w:rFonts w:cs="Times New Roman"/>
          <w:b/>
          <w:bCs/>
          <w:sz w:val="22"/>
          <w:szCs w:val="22"/>
        </w:rPr>
        <w:tab/>
        <w:t>LETTERS OF GUARANTEE</w:t>
      </w:r>
    </w:p>
    <w:p w:rsidR="0074725A" w:rsidRPr="00BB25AE" w:rsidRDefault="0074725A" w:rsidP="00747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74725A" w:rsidRPr="006D50AB" w:rsidRDefault="0074725A" w:rsidP="007472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BB25AE">
        <w:rPr>
          <w:rFonts w:cs="Times New Roman"/>
          <w:sz w:val="22"/>
          <w:szCs w:val="22"/>
        </w:rPr>
        <w:t xml:space="preserve">As at </w:t>
      </w:r>
      <w:r w:rsidR="00FA3103">
        <w:rPr>
          <w:rFonts w:cs="Times New Roman"/>
          <w:sz w:val="22"/>
          <w:szCs w:val="22"/>
        </w:rPr>
        <w:t>March 31, 2019</w:t>
      </w:r>
      <w:r w:rsidRPr="00BB25AE">
        <w:rPr>
          <w:rFonts w:cs="Times New Roman"/>
          <w:sz w:val="22"/>
          <w:szCs w:val="22"/>
        </w:rPr>
        <w:t>, the Company had letters of guarantee issued by two local banks in favor of a state enterprise, a financial institution</w:t>
      </w:r>
      <w:r>
        <w:rPr>
          <w:rFonts w:cs="Times New Roman"/>
          <w:sz w:val="22"/>
          <w:szCs w:val="22"/>
        </w:rPr>
        <w:t>,</w:t>
      </w:r>
      <w:r w:rsidRPr="00BB25AE">
        <w:rPr>
          <w:rFonts w:cs="Times New Roman"/>
          <w:sz w:val="22"/>
          <w:szCs w:val="22"/>
        </w:rPr>
        <w:t xml:space="preserve"> </w:t>
      </w:r>
      <w:r>
        <w:rPr>
          <w:rFonts w:cs="Times New Roman"/>
          <w:sz w:val="22"/>
          <w:szCs w:val="22"/>
        </w:rPr>
        <w:t xml:space="preserve">and </w:t>
      </w:r>
      <w:r w:rsidR="009F0A0B">
        <w:rPr>
          <w:rFonts w:cs="Times New Roman"/>
          <w:sz w:val="22"/>
          <w:szCs w:val="22"/>
        </w:rPr>
        <w:t>two</w:t>
      </w:r>
      <w:r>
        <w:rPr>
          <w:rFonts w:cs="Times New Roman"/>
          <w:sz w:val="22"/>
          <w:szCs w:val="22"/>
        </w:rPr>
        <w:t xml:space="preserve"> private </w:t>
      </w:r>
      <w:r w:rsidR="009F0A0B">
        <w:rPr>
          <w:rFonts w:cs="Times New Roman"/>
          <w:sz w:val="22"/>
          <w:szCs w:val="22"/>
        </w:rPr>
        <w:t>companies</w:t>
      </w:r>
      <w:r w:rsidRPr="00B4706F">
        <w:rPr>
          <w:rFonts w:cs="Times New Roman"/>
          <w:sz w:val="22"/>
          <w:szCs w:val="22"/>
        </w:rPr>
        <w:t xml:space="preserve"> </w:t>
      </w:r>
      <w:proofErr w:type="spellStart"/>
      <w:r w:rsidRPr="00B4706F">
        <w:rPr>
          <w:rFonts w:cs="Times New Roman"/>
          <w:sz w:val="22"/>
          <w:szCs w:val="22"/>
        </w:rPr>
        <w:t>totalling</w:t>
      </w:r>
      <w:proofErr w:type="spellEnd"/>
      <w:r w:rsidRPr="00B4706F">
        <w:rPr>
          <w:rFonts w:cs="Times New Roman"/>
          <w:sz w:val="22"/>
          <w:szCs w:val="22"/>
        </w:rPr>
        <w:t xml:space="preserve"> </w:t>
      </w:r>
      <w:r>
        <w:rPr>
          <w:rFonts w:cs="Times New Roman"/>
          <w:sz w:val="22"/>
          <w:szCs w:val="22"/>
        </w:rPr>
        <w:t xml:space="preserve">approximately </w:t>
      </w:r>
      <w:r w:rsidR="004B6CB6">
        <w:rPr>
          <w:rFonts w:cs="Times New Roman"/>
          <w:sz w:val="22"/>
          <w:szCs w:val="22"/>
        </w:rPr>
        <w:t>Baht 13</w:t>
      </w:r>
      <w:r w:rsidRPr="002B1D77">
        <w:rPr>
          <w:rFonts w:cs="Times New Roman"/>
          <w:sz w:val="22"/>
          <w:szCs w:val="22"/>
        </w:rPr>
        <w:t>.7</w:t>
      </w:r>
      <w:r w:rsidR="00790D60" w:rsidRPr="002B1D77">
        <w:rPr>
          <w:rFonts w:cs="Times New Roman"/>
          <w:sz w:val="22"/>
          <w:szCs w:val="22"/>
        </w:rPr>
        <w:t xml:space="preserve"> million.</w:t>
      </w:r>
      <w:r w:rsidR="00754949" w:rsidRPr="002B1D77">
        <w:rPr>
          <w:rFonts w:cs="Times New Roman"/>
          <w:sz w:val="22"/>
          <w:szCs w:val="22"/>
        </w:rPr>
        <w:t xml:space="preserve"> </w:t>
      </w:r>
      <w:r w:rsidR="00D26309" w:rsidRPr="002B1D77">
        <w:rPr>
          <w:rFonts w:cs="Times New Roman"/>
          <w:sz w:val="22"/>
          <w:szCs w:val="22"/>
        </w:rPr>
        <w:t xml:space="preserve"> The letters of guarantee issued by a local bank </w:t>
      </w:r>
      <w:proofErr w:type="spellStart"/>
      <w:r w:rsidR="00D26309" w:rsidRPr="002B1D77">
        <w:rPr>
          <w:rFonts w:cs="Times New Roman"/>
          <w:sz w:val="22"/>
          <w:szCs w:val="22"/>
        </w:rPr>
        <w:t>total</w:t>
      </w:r>
      <w:r w:rsidR="00C769D8" w:rsidRPr="002B1D77">
        <w:rPr>
          <w:rFonts w:cs="Times New Roman"/>
          <w:sz w:val="22"/>
          <w:szCs w:val="22"/>
        </w:rPr>
        <w:t>l</w:t>
      </w:r>
      <w:r w:rsidR="00D26309" w:rsidRPr="002B1D77">
        <w:rPr>
          <w:rFonts w:cs="Times New Roman"/>
          <w:sz w:val="22"/>
          <w:szCs w:val="22"/>
        </w:rPr>
        <w:t>ing</w:t>
      </w:r>
      <w:proofErr w:type="spellEnd"/>
      <w:r w:rsidR="00D26309" w:rsidRPr="002B1D77">
        <w:rPr>
          <w:rFonts w:cs="Times New Roman"/>
          <w:sz w:val="22"/>
          <w:szCs w:val="22"/>
        </w:rPr>
        <w:t xml:space="preserve"> Baht 2.0 million is secured by the pledge of the Company’s deposits at such bank of approximately Baht 2.0 million.</w:t>
      </w:r>
    </w:p>
    <w:p w:rsidR="0074725A" w:rsidRDefault="0074725A"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E83E0A" w:rsidRDefault="00E83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rsidR="00F548F4" w:rsidRPr="00E83E0A" w:rsidRDefault="00014EF2"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r w:rsidRPr="00E83E0A">
        <w:rPr>
          <w:rFonts w:cs="Times New Roman"/>
          <w:b/>
          <w:bCs/>
          <w:sz w:val="22"/>
          <w:szCs w:val="22"/>
        </w:rPr>
        <w:t>8</w:t>
      </w:r>
      <w:r w:rsidR="00671581" w:rsidRPr="00E83E0A">
        <w:rPr>
          <w:rFonts w:cs="Times New Roman"/>
          <w:b/>
          <w:bCs/>
          <w:sz w:val="22"/>
          <w:szCs w:val="22"/>
        </w:rPr>
        <w:t>.     OTHER</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42676F" w:rsidRPr="008F0F34" w:rsidRDefault="001B1852" w:rsidP="00A52C59">
      <w:pPr>
        <w:pStyle w:val="BodyText"/>
        <w:tabs>
          <w:tab w:val="clear" w:pos="227"/>
          <w:tab w:val="clear" w:pos="454"/>
          <w:tab w:val="clear" w:pos="680"/>
          <w:tab w:val="left" w:pos="0"/>
        </w:tabs>
        <w:spacing w:after="0"/>
        <w:jc w:val="both"/>
        <w:rPr>
          <w:b/>
          <w:bCs/>
          <w:sz w:val="22"/>
          <w:szCs w:val="22"/>
        </w:rPr>
      </w:pPr>
      <w:r>
        <w:rPr>
          <w:rFonts w:cs="Times New Roman"/>
          <w:sz w:val="22"/>
        </w:rPr>
        <w:t>On October 24, 2017, a</w:t>
      </w:r>
      <w:r w:rsidR="00FA3103" w:rsidRPr="00111FE4">
        <w:rPr>
          <w:rFonts w:cs="Times New Roman"/>
          <w:sz w:val="22"/>
        </w:rPr>
        <w:t xml:space="preserve"> fo</w:t>
      </w:r>
      <w:r>
        <w:rPr>
          <w:rFonts w:cs="Times New Roman"/>
          <w:sz w:val="22"/>
        </w:rPr>
        <w:t xml:space="preserve">rmer shareholder </w:t>
      </w:r>
      <w:r w:rsidR="00FA3103" w:rsidRPr="00111FE4">
        <w:rPr>
          <w:rFonts w:cs="Times New Roman"/>
          <w:sz w:val="22"/>
        </w:rPr>
        <w:t>(plaintiff) fil</w:t>
      </w:r>
      <w:r w:rsidR="00FA3103">
        <w:rPr>
          <w:rFonts w:cs="Times New Roman"/>
          <w:sz w:val="22"/>
        </w:rPr>
        <w:t>ed a lawsuit against the Company</w:t>
      </w:r>
      <w:r w:rsidR="00FA3103" w:rsidRPr="00111FE4">
        <w:rPr>
          <w:rFonts w:cs="Times New Roman"/>
          <w:sz w:val="22"/>
        </w:rPr>
        <w:t xml:space="preserve"> </w:t>
      </w:r>
      <w:r w:rsidR="00FA3103">
        <w:rPr>
          <w:rFonts w:cs="Times New Roman"/>
          <w:sz w:val="22"/>
        </w:rPr>
        <w:t>(the first defendant) and the Company</w:t>
      </w:r>
      <w:r w:rsidR="00FA3103" w:rsidRPr="00111FE4">
        <w:rPr>
          <w:rFonts w:cs="Times New Roman"/>
          <w:sz w:val="22"/>
        </w:rPr>
        <w:t>’s lawyer (</w:t>
      </w:r>
      <w:r w:rsidR="00FA3103">
        <w:rPr>
          <w:rFonts w:cs="Times New Roman"/>
          <w:sz w:val="22"/>
        </w:rPr>
        <w:t xml:space="preserve">the second </w:t>
      </w:r>
      <w:r w:rsidR="00FA3103" w:rsidRPr="00111FE4">
        <w:rPr>
          <w:rFonts w:cs="Times New Roman"/>
          <w:sz w:val="22"/>
        </w:rPr>
        <w:t xml:space="preserve">defendant) to compensate for </w:t>
      </w:r>
      <w:r w:rsidR="00FA3103">
        <w:rPr>
          <w:rFonts w:cs="Times New Roman"/>
          <w:sz w:val="22"/>
        </w:rPr>
        <w:t xml:space="preserve">lack of beneficial ordinary share interest </w:t>
      </w:r>
      <w:r w:rsidR="00FA3103" w:rsidRPr="00111FE4">
        <w:rPr>
          <w:rFonts w:cs="Times New Roman"/>
          <w:sz w:val="22"/>
        </w:rPr>
        <w:t xml:space="preserve">from the difference </w:t>
      </w:r>
      <w:r w:rsidR="00FA3103">
        <w:rPr>
          <w:rFonts w:cs="Times New Roman"/>
          <w:sz w:val="22"/>
        </w:rPr>
        <w:t xml:space="preserve">of share </w:t>
      </w:r>
      <w:r w:rsidR="00FA3103" w:rsidRPr="00111FE4">
        <w:rPr>
          <w:rFonts w:cs="Times New Roman"/>
          <w:sz w:val="22"/>
        </w:rPr>
        <w:t>price between par value and Initial Public Offering (IPO) price</w:t>
      </w:r>
      <w:r w:rsidR="00FA3103" w:rsidRPr="00111FE4">
        <w:rPr>
          <w:rFonts w:cs="Times New Roman"/>
          <w:color w:val="660099"/>
          <w:sz w:val="22"/>
        </w:rPr>
        <w:t xml:space="preserve"> </w:t>
      </w:r>
      <w:r w:rsidR="00FA3103">
        <w:rPr>
          <w:rFonts w:cs="Times New Roman"/>
          <w:sz w:val="22"/>
        </w:rPr>
        <w:t>during September 17-19, 2014 amounting to Baht 18.9 million</w:t>
      </w:r>
      <w:r w:rsidR="00FA3103" w:rsidRPr="00111FE4">
        <w:rPr>
          <w:rFonts w:cs="Times New Roman"/>
          <w:sz w:val="22"/>
        </w:rPr>
        <w:t xml:space="preserve">, and between par value and the trading price during the first day trading of the </w:t>
      </w:r>
      <w:r w:rsidR="00FA3103">
        <w:rPr>
          <w:rFonts w:cs="Times New Roman"/>
          <w:sz w:val="22"/>
        </w:rPr>
        <w:t>Company</w:t>
      </w:r>
      <w:r w:rsidR="00FA3103" w:rsidRPr="00111FE4">
        <w:rPr>
          <w:rFonts w:cs="Times New Roman"/>
          <w:sz w:val="22"/>
        </w:rPr>
        <w:t xml:space="preserve">’s listed security in the Market </w:t>
      </w:r>
      <w:r w:rsidR="00FA3103">
        <w:rPr>
          <w:rFonts w:cs="Times New Roman"/>
          <w:sz w:val="22"/>
        </w:rPr>
        <w:t>for Alternative Investment (“</w:t>
      </w:r>
      <w:proofErr w:type="spellStart"/>
      <w:r w:rsidR="00FA3103">
        <w:rPr>
          <w:rFonts w:cs="Times New Roman"/>
          <w:sz w:val="22"/>
        </w:rPr>
        <w:t>mai</w:t>
      </w:r>
      <w:proofErr w:type="spellEnd"/>
      <w:r w:rsidR="00FA3103" w:rsidRPr="00111FE4">
        <w:rPr>
          <w:rFonts w:cs="Times New Roman"/>
          <w:sz w:val="22"/>
        </w:rPr>
        <w:t xml:space="preserve">”) (i.e. October 1, 2014) </w:t>
      </w:r>
      <w:r w:rsidR="00FA3103">
        <w:rPr>
          <w:rFonts w:cs="Times New Roman"/>
          <w:sz w:val="22"/>
        </w:rPr>
        <w:t xml:space="preserve">amounting to Baht 67.2 million, </w:t>
      </w:r>
      <w:proofErr w:type="spellStart"/>
      <w:r w:rsidR="00FA3103" w:rsidRPr="00111FE4">
        <w:rPr>
          <w:rFonts w:cs="Times New Roman"/>
          <w:sz w:val="22"/>
        </w:rPr>
        <w:t>totalling</w:t>
      </w:r>
      <w:proofErr w:type="spellEnd"/>
      <w:r w:rsidR="00FA3103" w:rsidRPr="00111FE4">
        <w:rPr>
          <w:rFonts w:cs="Times New Roman"/>
          <w:sz w:val="22"/>
        </w:rPr>
        <w:t xml:space="preserve"> </w:t>
      </w:r>
      <w:r w:rsidR="00FA3103" w:rsidRPr="003332AD">
        <w:rPr>
          <w:rFonts w:cs="Times New Roman"/>
          <w:sz w:val="22"/>
        </w:rPr>
        <w:t>Baht 86.1</w:t>
      </w:r>
      <w:r w:rsidR="00FA3103">
        <w:rPr>
          <w:rFonts w:cs="Times New Roman"/>
          <w:sz w:val="22"/>
        </w:rPr>
        <w:t xml:space="preserve"> </w:t>
      </w:r>
      <w:r w:rsidR="00FA3103" w:rsidRPr="00111FE4">
        <w:rPr>
          <w:rFonts w:cs="Times New Roman"/>
          <w:sz w:val="22"/>
        </w:rPr>
        <w:t>million, including to pay for interest at the rate 7.5% per annum since October 1, 2014</w:t>
      </w:r>
      <w:r w:rsidR="00FA3103" w:rsidRPr="00AA07AE">
        <w:rPr>
          <w:rFonts w:cs="Times New Roman"/>
          <w:sz w:val="22"/>
        </w:rPr>
        <w:t xml:space="preserve"> </w:t>
      </w:r>
      <w:r w:rsidR="00FA3103">
        <w:rPr>
          <w:rFonts w:cs="Times New Roman"/>
          <w:sz w:val="22"/>
        </w:rPr>
        <w:t>onwards</w:t>
      </w:r>
      <w:r w:rsidR="00FA3103" w:rsidRPr="00111FE4">
        <w:rPr>
          <w:rFonts w:cs="Times New Roman"/>
          <w:sz w:val="22"/>
        </w:rPr>
        <w:t xml:space="preserve">. </w:t>
      </w:r>
      <w:r w:rsidR="00FA3103" w:rsidRPr="00834576">
        <w:rPr>
          <w:rFonts w:cs="Times New Roman"/>
          <w:sz w:val="22"/>
        </w:rPr>
        <w:t xml:space="preserve">On August 30, 2018, </w:t>
      </w:r>
      <w:r w:rsidR="00FA3103">
        <w:rPr>
          <w:rFonts w:cs="Times New Roman"/>
          <w:sz w:val="22"/>
        </w:rPr>
        <w:t>t</w:t>
      </w:r>
      <w:r w:rsidR="00FA3103" w:rsidRPr="00181DBF">
        <w:rPr>
          <w:rFonts w:cs="Times New Roman"/>
          <w:sz w:val="22"/>
        </w:rPr>
        <w:t>he Court of First Instance sentenced with dismissal of the case</w:t>
      </w:r>
      <w:r w:rsidR="00FA3103">
        <w:rPr>
          <w:rFonts w:cs="Times New Roman"/>
          <w:sz w:val="22"/>
        </w:rPr>
        <w:t xml:space="preserve">. </w:t>
      </w:r>
      <w:r w:rsidR="00FA3103" w:rsidRPr="00960B83">
        <w:rPr>
          <w:rFonts w:cs="Times New Roman"/>
          <w:sz w:val="22"/>
        </w:rPr>
        <w:t xml:space="preserve">However, </w:t>
      </w:r>
      <w:r w:rsidR="00FA3103">
        <w:rPr>
          <w:rFonts w:cs="Times New Roman"/>
          <w:sz w:val="22"/>
        </w:rPr>
        <w:t xml:space="preserve">on October 26, 2018, </w:t>
      </w:r>
      <w:r w:rsidR="00FA3103" w:rsidRPr="00960B83">
        <w:rPr>
          <w:rFonts w:cs="Times New Roman"/>
          <w:sz w:val="22"/>
        </w:rPr>
        <w:t xml:space="preserve">the former shareholder had filed </w:t>
      </w:r>
      <w:r w:rsidR="00FA3103">
        <w:rPr>
          <w:rFonts w:cs="Times New Roman"/>
          <w:sz w:val="22"/>
        </w:rPr>
        <w:t>appeal to the Court of Appeal</w:t>
      </w:r>
      <w:r w:rsidR="00FA3103" w:rsidRPr="00960B83">
        <w:rPr>
          <w:rFonts w:cs="Times New Roman"/>
          <w:sz w:val="22"/>
        </w:rPr>
        <w:t>.</w:t>
      </w:r>
      <w:r w:rsidR="00FA3103">
        <w:rPr>
          <w:rFonts w:cs="Times New Roman"/>
          <w:sz w:val="22"/>
        </w:rPr>
        <w:t xml:space="preserve"> </w:t>
      </w:r>
      <w:r w:rsidR="0042676F">
        <w:rPr>
          <w:sz w:val="22"/>
          <w:szCs w:val="22"/>
        </w:rPr>
        <w:t>T</w:t>
      </w:r>
      <w:r w:rsidR="0042676F" w:rsidRPr="00161E0B">
        <w:rPr>
          <w:sz w:val="22"/>
          <w:szCs w:val="22"/>
        </w:rPr>
        <w:t>he</w:t>
      </w:r>
      <w:r w:rsidR="0042676F">
        <w:rPr>
          <w:b/>
          <w:bCs/>
          <w:sz w:val="22"/>
          <w:szCs w:val="22"/>
        </w:rPr>
        <w:t xml:space="preserve"> </w:t>
      </w:r>
      <w:r w:rsidR="0042676F" w:rsidRPr="00727A30">
        <w:rPr>
          <w:rFonts w:cs="Times New Roman"/>
          <w:sz w:val="22"/>
          <w:szCs w:val="22"/>
        </w:rPr>
        <w:t xml:space="preserve">Court of </w:t>
      </w:r>
      <w:r w:rsidR="0042676F">
        <w:rPr>
          <w:rFonts w:cs="Times New Roman"/>
          <w:sz w:val="22"/>
          <w:szCs w:val="22"/>
        </w:rPr>
        <w:t xml:space="preserve">Appeal </w:t>
      </w:r>
      <w:r w:rsidR="0042676F" w:rsidRPr="00161E0B">
        <w:rPr>
          <w:sz w:val="22"/>
          <w:szCs w:val="22"/>
        </w:rPr>
        <w:t xml:space="preserve">has </w:t>
      </w:r>
      <w:r w:rsidR="0042676F">
        <w:rPr>
          <w:sz w:val="22"/>
          <w:szCs w:val="22"/>
        </w:rPr>
        <w:t xml:space="preserve">an </w:t>
      </w:r>
      <w:r w:rsidR="0042676F" w:rsidRPr="00161E0B">
        <w:rPr>
          <w:sz w:val="22"/>
          <w:szCs w:val="22"/>
        </w:rPr>
        <w:t xml:space="preserve">appointment to </w:t>
      </w:r>
      <w:r w:rsidR="0042676F">
        <w:rPr>
          <w:sz w:val="22"/>
          <w:szCs w:val="22"/>
        </w:rPr>
        <w:t>h</w:t>
      </w:r>
      <w:r w:rsidR="0042676F" w:rsidRPr="00161E0B">
        <w:rPr>
          <w:sz w:val="22"/>
          <w:szCs w:val="22"/>
        </w:rPr>
        <w:t xml:space="preserve">ear the verdict on </w:t>
      </w:r>
      <w:r w:rsidR="0042676F">
        <w:rPr>
          <w:sz w:val="22"/>
          <w:szCs w:val="22"/>
        </w:rPr>
        <w:t>June 25, 2019</w:t>
      </w:r>
      <w:r w:rsidR="0042676F" w:rsidRPr="00161E0B">
        <w:rPr>
          <w:sz w:val="22"/>
          <w:szCs w:val="22"/>
        </w:rPr>
        <w:t>.</w:t>
      </w:r>
    </w:p>
    <w:p w:rsidR="00FA3103" w:rsidRDefault="00FA3103" w:rsidP="001B18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0"/>
        <w:jc w:val="thaiDistribute"/>
        <w:rPr>
          <w:rFonts w:ascii="Times New Roman" w:hAnsi="Times New Roman" w:cstheme="minorBidi"/>
          <w:sz w:val="22"/>
        </w:rPr>
      </w:pPr>
    </w:p>
    <w:p w:rsidR="004F165E" w:rsidRDefault="004F165E" w:rsidP="001B185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60" w:lineRule="atLeast"/>
        <w:ind w:left="0"/>
        <w:jc w:val="thaiDistribute"/>
        <w:rPr>
          <w:rFonts w:ascii="Times New Roman" w:hAnsi="Times New Roman" w:cstheme="minorBidi"/>
          <w:sz w:val="22"/>
        </w:rPr>
      </w:pPr>
    </w:p>
    <w:p w:rsidR="006E57D8" w:rsidRPr="006E57D8" w:rsidRDefault="006E57D8"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b/>
          <w:bCs/>
          <w:sz w:val="22"/>
        </w:rPr>
      </w:pPr>
      <w:r w:rsidRPr="006E57D8">
        <w:rPr>
          <w:rFonts w:ascii="Times New Roman" w:hAnsi="Times New Roman" w:cs="Times New Roman"/>
          <w:b/>
          <w:bCs/>
          <w:sz w:val="22"/>
        </w:rPr>
        <w:lastRenderedPageBreak/>
        <w:t>9.</w:t>
      </w:r>
      <w:r w:rsidRPr="006E57D8">
        <w:rPr>
          <w:rFonts w:ascii="Times New Roman" w:hAnsi="Times New Roman" w:cs="Times New Roman"/>
          <w:b/>
          <w:bCs/>
          <w:sz w:val="22"/>
        </w:rPr>
        <w:tab/>
        <w:t>EVENTS AFTER THE REPORTING PERIOD</w:t>
      </w:r>
    </w:p>
    <w:p w:rsidR="006E57D8" w:rsidRDefault="006E57D8" w:rsidP="006E57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0"/>
        <w:jc w:val="thaiDistribute"/>
        <w:rPr>
          <w:rFonts w:ascii="Times New Roman" w:hAnsi="Times New Roman" w:cs="Times New Roman"/>
          <w:sz w:val="22"/>
        </w:rPr>
      </w:pPr>
    </w:p>
    <w:p w:rsidR="00777C44" w:rsidRPr="000255B7" w:rsidRDefault="006E57D8" w:rsidP="00777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cs="Times New Roman"/>
          <w:sz w:val="22"/>
          <w:szCs w:val="22"/>
        </w:rPr>
      </w:pPr>
      <w:r>
        <w:rPr>
          <w:rFonts w:cs="Times New Roman"/>
          <w:sz w:val="22"/>
          <w:szCs w:val="22"/>
        </w:rPr>
        <w:t>a)</w:t>
      </w:r>
      <w:r>
        <w:rPr>
          <w:rFonts w:cs="Times New Roman"/>
          <w:sz w:val="22"/>
          <w:szCs w:val="22"/>
        </w:rPr>
        <w:tab/>
      </w:r>
      <w:r w:rsidR="00777C44" w:rsidRPr="000255B7">
        <w:rPr>
          <w:rFonts w:cs="Times New Roman"/>
          <w:sz w:val="22"/>
          <w:szCs w:val="22"/>
        </w:rPr>
        <w:t xml:space="preserve">During 2018, the National Legislative Assembly agreed and approved to edit some provisions of the </w:t>
      </w:r>
      <w:proofErr w:type="spellStart"/>
      <w:r w:rsidR="00777C44" w:rsidRPr="000255B7">
        <w:rPr>
          <w:rFonts w:cs="Times New Roman"/>
          <w:sz w:val="22"/>
          <w:szCs w:val="22"/>
        </w:rPr>
        <w:t>Labour</w:t>
      </w:r>
      <w:proofErr w:type="spellEnd"/>
      <w:r w:rsidR="00777C44" w:rsidRPr="000255B7">
        <w:rPr>
          <w:rFonts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w:t>
      </w:r>
      <w:proofErr w:type="spellStart"/>
      <w:r w:rsidR="00777C44" w:rsidRPr="000255B7">
        <w:rPr>
          <w:rFonts w:cs="Times New Roman"/>
          <w:sz w:val="22"/>
          <w:szCs w:val="22"/>
        </w:rPr>
        <w:t>judgement</w:t>
      </w:r>
      <w:proofErr w:type="spellEnd"/>
      <w:r w:rsidR="00777C44" w:rsidRPr="000255B7">
        <w:rPr>
          <w:rFonts w:cs="Times New Roman"/>
          <w:sz w:val="22"/>
          <w:szCs w:val="22"/>
        </w:rPr>
        <w:t xml:space="preserve">, that amendment of such employee benefit plan (amendment of the applicable laws) occurred and became effective in the second quarter of 2019. Accordingly, the Company accounted for the past service cost amounting to approximately Baht </w:t>
      </w:r>
      <w:r w:rsidR="00B505EF">
        <w:rPr>
          <w:rFonts w:cs="Times New Roman"/>
          <w:sz w:val="22"/>
          <w:szCs w:val="22"/>
        </w:rPr>
        <w:t>0.7</w:t>
      </w:r>
      <w:r w:rsidR="00777C44" w:rsidRPr="000255B7">
        <w:rPr>
          <w:rFonts w:cs="Times New Roman"/>
          <w:sz w:val="22"/>
          <w:szCs w:val="22"/>
        </w:rPr>
        <w:t xml:space="preserve"> million, resulted from the plan amendment, in the second quarter of 2019 that will increase the balance of estimated liability for post-employment benefits from the balance as at March 31, 2019 by the aforesaid amount.</w:t>
      </w:r>
    </w:p>
    <w:p w:rsidR="006E57D8" w:rsidRDefault="006E57D8" w:rsidP="006E57D8">
      <w:pPr>
        <w:pStyle w:val="NoSpacing"/>
        <w:tabs>
          <w:tab w:val="clear" w:pos="680"/>
          <w:tab w:val="left" w:pos="567"/>
          <w:tab w:val="left" w:pos="13467"/>
        </w:tabs>
        <w:ind w:left="567" w:hanging="567"/>
        <w:jc w:val="thaiDistribute"/>
        <w:rPr>
          <w:rFonts w:cs="Times New Roman"/>
          <w:sz w:val="22"/>
          <w:szCs w:val="22"/>
        </w:rPr>
      </w:pPr>
    </w:p>
    <w:p w:rsidR="006E57D8" w:rsidRPr="006E57D8" w:rsidRDefault="006E57D8" w:rsidP="006E57D8">
      <w:pPr>
        <w:pStyle w:val="NoSpacing"/>
        <w:tabs>
          <w:tab w:val="clear" w:pos="680"/>
          <w:tab w:val="left" w:pos="567"/>
          <w:tab w:val="left" w:pos="13467"/>
        </w:tabs>
        <w:ind w:left="567" w:hanging="567"/>
        <w:jc w:val="thaiDistribute"/>
        <w:rPr>
          <w:rFonts w:cs="Times New Roman"/>
          <w:sz w:val="22"/>
          <w:szCs w:val="22"/>
        </w:rPr>
      </w:pPr>
      <w:r>
        <w:rPr>
          <w:rFonts w:cs="Times New Roman"/>
          <w:sz w:val="22"/>
          <w:szCs w:val="22"/>
        </w:rPr>
        <w:t>b)</w:t>
      </w:r>
      <w:r>
        <w:rPr>
          <w:rFonts w:cs="Times New Roman"/>
          <w:sz w:val="22"/>
          <w:szCs w:val="22"/>
        </w:rPr>
        <w:tab/>
      </w:r>
      <w:r>
        <w:rPr>
          <w:rFonts w:cs="Times New Roman"/>
          <w:sz w:val="22"/>
          <w:szCs w:val="22"/>
        </w:rPr>
        <w:tab/>
      </w:r>
      <w:r>
        <w:rPr>
          <w:rFonts w:cs="Times New Roman"/>
          <w:sz w:val="22"/>
          <w:szCs w:val="22"/>
        </w:rPr>
        <w:tab/>
      </w:r>
      <w:r w:rsidRPr="006E57D8">
        <w:rPr>
          <w:rFonts w:cs="Times New Roman"/>
          <w:sz w:val="22"/>
          <w:szCs w:val="22"/>
        </w:rPr>
        <w:t xml:space="preserve">At the Annual General Meeting of Shareholders held </w:t>
      </w:r>
      <w:r>
        <w:rPr>
          <w:rFonts w:cs="Times New Roman"/>
          <w:sz w:val="22"/>
          <w:szCs w:val="22"/>
        </w:rPr>
        <w:t>on April 23</w:t>
      </w:r>
      <w:r w:rsidRPr="006E57D8">
        <w:rPr>
          <w:rFonts w:cs="Times New Roman"/>
          <w:sz w:val="22"/>
          <w:szCs w:val="22"/>
        </w:rPr>
        <w:t xml:space="preserve">, 2019, the </w:t>
      </w:r>
      <w:r>
        <w:rPr>
          <w:rFonts w:cs="Times New Roman"/>
          <w:sz w:val="22"/>
          <w:szCs w:val="22"/>
        </w:rPr>
        <w:t xml:space="preserve">shareholders </w:t>
      </w:r>
      <w:r w:rsidRPr="006E57D8">
        <w:rPr>
          <w:rFonts w:cs="Times New Roman"/>
          <w:sz w:val="22"/>
          <w:szCs w:val="22"/>
        </w:rPr>
        <w:t>passed the resolution to approve the following matters:</w:t>
      </w:r>
    </w:p>
    <w:p w:rsidR="006E57D8" w:rsidRPr="006E57D8" w:rsidRDefault="006E57D8" w:rsidP="006E57D8">
      <w:pPr>
        <w:pStyle w:val="NoSpacing"/>
        <w:tabs>
          <w:tab w:val="left" w:pos="567"/>
          <w:tab w:val="left" w:pos="13467"/>
        </w:tabs>
        <w:jc w:val="thaiDistribute"/>
        <w:rPr>
          <w:rFonts w:cs="Times New Roman"/>
          <w:sz w:val="22"/>
          <w:szCs w:val="22"/>
        </w:rPr>
      </w:pPr>
      <w:r w:rsidRPr="006E57D8">
        <w:rPr>
          <w:rFonts w:cs="Times New Roman"/>
          <w:sz w:val="22"/>
          <w:szCs w:val="22"/>
        </w:rPr>
        <w:tab/>
      </w:r>
    </w:p>
    <w:p w:rsidR="006E57D8" w:rsidRDefault="006E57D8" w:rsidP="006E5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1134" w:hanging="1134"/>
        <w:jc w:val="thaiDistribute"/>
        <w:rPr>
          <w:rFonts w:cs="Times New Roman"/>
          <w:sz w:val="22"/>
          <w:szCs w:val="22"/>
        </w:rPr>
      </w:pPr>
      <w:r>
        <w:rPr>
          <w:rFonts w:cs="Times New Roman"/>
          <w:sz w:val="22"/>
          <w:szCs w:val="22"/>
        </w:rPr>
        <w:tab/>
        <w:t>1</w:t>
      </w:r>
      <w:r w:rsidRPr="006E57D8">
        <w:rPr>
          <w:rFonts w:cs="Times New Roman"/>
          <w:sz w:val="22"/>
          <w:szCs w:val="22"/>
        </w:rPr>
        <w:t>)</w:t>
      </w:r>
      <w:r w:rsidRPr="006E57D8">
        <w:rPr>
          <w:rFonts w:cs="Times New Roman"/>
          <w:sz w:val="22"/>
          <w:szCs w:val="22"/>
        </w:rPr>
        <w:tab/>
      </w:r>
      <w:r>
        <w:rPr>
          <w:rFonts w:cs="Times New Roman"/>
          <w:sz w:val="22"/>
          <w:szCs w:val="22"/>
        </w:rPr>
        <w:t>D</w:t>
      </w:r>
      <w:r w:rsidRPr="006E57D8">
        <w:rPr>
          <w:rFonts w:cs="Times New Roman"/>
          <w:sz w:val="22"/>
          <w:szCs w:val="22"/>
        </w:rPr>
        <w:t xml:space="preserve">ecrease the Company’s authorized share capital </w:t>
      </w:r>
      <w:r w:rsidR="00C55472">
        <w:rPr>
          <w:rFonts w:cs="Times New Roman"/>
          <w:sz w:val="22"/>
          <w:szCs w:val="22"/>
        </w:rPr>
        <w:t xml:space="preserve">amounting to </w:t>
      </w:r>
      <w:r w:rsidR="00B505EF">
        <w:rPr>
          <w:rFonts w:cs="Times New Roman"/>
          <w:sz w:val="22"/>
          <w:szCs w:val="22"/>
        </w:rPr>
        <w:t>Baht 183,999,760 (divided into 183,999,760 ordinary shares at par value Baht 1 per share) which are</w:t>
      </w:r>
      <w:r w:rsidRPr="006E57D8">
        <w:rPr>
          <w:rFonts w:cs="Times New Roman"/>
          <w:sz w:val="22"/>
          <w:szCs w:val="22"/>
        </w:rPr>
        <w:t xml:space="preserve"> remaining </w:t>
      </w:r>
      <w:r w:rsidR="00B505EF">
        <w:rPr>
          <w:rFonts w:cs="Times New Roman"/>
          <w:sz w:val="22"/>
          <w:szCs w:val="22"/>
        </w:rPr>
        <w:t xml:space="preserve">portion of the right to </w:t>
      </w:r>
      <w:r w:rsidR="00B505EF" w:rsidRPr="006E57D8">
        <w:rPr>
          <w:rFonts w:cs="Times New Roman"/>
          <w:sz w:val="22"/>
          <w:szCs w:val="22"/>
        </w:rPr>
        <w:t>exercise</w:t>
      </w:r>
      <w:r w:rsidR="00B505EF">
        <w:rPr>
          <w:rFonts w:cs="Times New Roman"/>
          <w:sz w:val="22"/>
          <w:szCs w:val="22"/>
        </w:rPr>
        <w:t xml:space="preserve"> of </w:t>
      </w:r>
      <w:r w:rsidRPr="006E57D8">
        <w:rPr>
          <w:rFonts w:cs="Times New Roman"/>
          <w:sz w:val="22"/>
          <w:szCs w:val="22"/>
        </w:rPr>
        <w:t>SMART-W1</w:t>
      </w:r>
      <w:r w:rsidR="00B505EF">
        <w:rPr>
          <w:rFonts w:cs="Times New Roman"/>
          <w:sz w:val="22"/>
          <w:szCs w:val="22"/>
        </w:rPr>
        <w:t>. Therefore the Company’s authorized share capital will be Baht 460,000,240 reducing from Baht 644,000,000 and</w:t>
      </w:r>
      <w:r w:rsidRPr="006E57D8">
        <w:rPr>
          <w:rFonts w:cs="Times New Roman"/>
          <w:sz w:val="22"/>
          <w:szCs w:val="22"/>
        </w:rPr>
        <w:t xml:space="preserve"> modify the Company’s Memorandum of Association in order to conform with the decre</w:t>
      </w:r>
      <w:r w:rsidR="00B505EF">
        <w:rPr>
          <w:rFonts w:cs="Times New Roman"/>
          <w:sz w:val="22"/>
          <w:szCs w:val="22"/>
        </w:rPr>
        <w:t>ase in authorized share capital; and</w:t>
      </w:r>
    </w:p>
    <w:p w:rsidR="006E57D8" w:rsidRDefault="006E57D8" w:rsidP="006E5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1134" w:hanging="1134"/>
        <w:jc w:val="thaiDistribute"/>
        <w:rPr>
          <w:rFonts w:cs="Times New Roman"/>
          <w:sz w:val="22"/>
          <w:szCs w:val="22"/>
        </w:rPr>
      </w:pPr>
    </w:p>
    <w:p w:rsidR="006E57D8" w:rsidRPr="00C55472" w:rsidRDefault="006E57D8"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1134" w:hanging="1134"/>
        <w:jc w:val="thaiDistribute"/>
        <w:rPr>
          <w:sz w:val="22"/>
          <w:szCs w:val="22"/>
        </w:rPr>
      </w:pPr>
      <w:r>
        <w:rPr>
          <w:rFonts w:cs="Times New Roman"/>
          <w:sz w:val="22"/>
          <w:szCs w:val="22"/>
        </w:rPr>
        <w:tab/>
        <w:t>2)</w:t>
      </w:r>
      <w:r>
        <w:rPr>
          <w:rFonts w:cs="Times New Roman"/>
          <w:sz w:val="22"/>
          <w:szCs w:val="22"/>
        </w:rPr>
        <w:tab/>
      </w:r>
      <w:r w:rsidR="00B505EF" w:rsidRPr="00C55472">
        <w:rPr>
          <w:sz w:val="22"/>
          <w:szCs w:val="22"/>
        </w:rPr>
        <w:t xml:space="preserve">Transfer </w:t>
      </w:r>
      <w:r w:rsidR="00C55472" w:rsidRPr="00C55472">
        <w:rPr>
          <w:sz w:val="22"/>
          <w:szCs w:val="22"/>
        </w:rPr>
        <w:t>of legal reserve amounting to Baht 3.15 million</w:t>
      </w:r>
      <w:r w:rsidR="00C55472">
        <w:rPr>
          <w:b/>
          <w:bCs/>
          <w:sz w:val="22"/>
          <w:szCs w:val="22"/>
        </w:rPr>
        <w:t xml:space="preserve"> </w:t>
      </w:r>
      <w:r w:rsidR="00C55472" w:rsidRPr="00C55472">
        <w:rPr>
          <w:sz w:val="22"/>
          <w:szCs w:val="22"/>
        </w:rPr>
        <w:t xml:space="preserve">and </w:t>
      </w:r>
      <w:r w:rsidR="00C55472">
        <w:rPr>
          <w:sz w:val="22"/>
          <w:szCs w:val="22"/>
        </w:rPr>
        <w:t>share premium amounting to Baht 57.02 million to compensate the deficits as at December 31, 2018. The Company will have the remaining deficit amounting to Baht 10.64 million.</w:t>
      </w:r>
    </w:p>
    <w:p w:rsidR="00B505EF" w:rsidRDefault="00B505EF" w:rsidP="00B50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autoSpaceDE w:val="0"/>
        <w:autoSpaceDN w:val="0"/>
        <w:adjustRightInd w:val="0"/>
        <w:spacing w:line="240" w:lineRule="auto"/>
        <w:ind w:left="1134" w:hanging="1134"/>
        <w:jc w:val="thaiDistribute"/>
        <w:rPr>
          <w:b/>
          <w:bCs/>
          <w:sz w:val="22"/>
          <w:szCs w:val="22"/>
        </w:rPr>
      </w:pPr>
    </w:p>
    <w:p w:rsidR="00E83E0A" w:rsidRPr="00E83E0A" w:rsidRDefault="00E83E0A" w:rsidP="00452BDE">
      <w:pPr>
        <w:pStyle w:val="BodyText"/>
        <w:tabs>
          <w:tab w:val="clear" w:pos="227"/>
          <w:tab w:val="clear" w:pos="454"/>
          <w:tab w:val="left" w:pos="540"/>
        </w:tabs>
        <w:spacing w:after="0"/>
        <w:jc w:val="both"/>
        <w:rPr>
          <w:b/>
          <w:bCs/>
          <w:sz w:val="22"/>
          <w:szCs w:val="22"/>
        </w:rPr>
      </w:pPr>
    </w:p>
    <w:p w:rsidR="00DD6C26" w:rsidRPr="00E83E0A" w:rsidRDefault="006E57D8" w:rsidP="00452BDE">
      <w:pPr>
        <w:pStyle w:val="BodyText"/>
        <w:tabs>
          <w:tab w:val="clear" w:pos="227"/>
          <w:tab w:val="clear" w:pos="454"/>
          <w:tab w:val="left" w:pos="540"/>
        </w:tabs>
        <w:spacing w:after="0"/>
        <w:jc w:val="both"/>
        <w:rPr>
          <w:b/>
          <w:bCs/>
          <w:sz w:val="22"/>
          <w:szCs w:val="22"/>
        </w:rPr>
      </w:pPr>
      <w:r>
        <w:rPr>
          <w:b/>
          <w:bCs/>
          <w:sz w:val="22"/>
          <w:szCs w:val="22"/>
        </w:rPr>
        <w:t>10</w:t>
      </w:r>
      <w:r w:rsidR="00DD6C26" w:rsidRPr="00E83E0A">
        <w:rPr>
          <w:b/>
          <w:bCs/>
          <w:sz w:val="22"/>
          <w:szCs w:val="22"/>
        </w:rPr>
        <w:t>.</w:t>
      </w:r>
      <w:r w:rsidR="00DD6C26" w:rsidRPr="00E83E0A">
        <w:rPr>
          <w:b/>
          <w:bCs/>
          <w:sz w:val="22"/>
          <w:szCs w:val="22"/>
        </w:rPr>
        <w:tab/>
        <w:t>APPROVAL OF INTERIM FINANCIAL 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4725A" w:rsidRDefault="001255D0"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dissemination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on </w:t>
      </w:r>
      <w:r w:rsidR="00AA6679" w:rsidRPr="00AA6679">
        <w:rPr>
          <w:sz w:val="22"/>
          <w:szCs w:val="22"/>
        </w:rPr>
        <w:t>May</w:t>
      </w:r>
      <w:r w:rsidR="001C5AE3" w:rsidRPr="00AA6679">
        <w:rPr>
          <w:sz w:val="22"/>
          <w:szCs w:val="22"/>
        </w:rPr>
        <w:t xml:space="preserve"> </w:t>
      </w:r>
      <w:r w:rsidR="00073745">
        <w:rPr>
          <w:sz w:val="22"/>
          <w:szCs w:val="22"/>
        </w:rPr>
        <w:t>9</w:t>
      </w:r>
      <w:r w:rsidR="00D24736" w:rsidRPr="00AA6679">
        <w:rPr>
          <w:sz w:val="22"/>
          <w:szCs w:val="22"/>
        </w:rPr>
        <w:t xml:space="preserve">, </w:t>
      </w:r>
      <w:r w:rsidR="001E2F19" w:rsidRPr="00AA6679">
        <w:rPr>
          <w:sz w:val="22"/>
          <w:szCs w:val="22"/>
        </w:rPr>
        <w:t>201</w:t>
      </w:r>
      <w:r w:rsidR="00FA3103">
        <w:rPr>
          <w:sz w:val="22"/>
          <w:szCs w:val="22"/>
        </w:rPr>
        <w:t>9</w:t>
      </w:r>
      <w:r w:rsidR="00DD6C26" w:rsidRPr="00AA6679">
        <w:rPr>
          <w:sz w:val="22"/>
          <w:szCs w:val="22"/>
        </w:rPr>
        <w:t>.</w:t>
      </w:r>
      <w:r w:rsidR="00D24736">
        <w:rPr>
          <w:rFonts w:cs="Times New Roman"/>
          <w:sz w:val="22"/>
          <w:szCs w:val="22"/>
        </w:rPr>
        <w:tab/>
      </w:r>
    </w:p>
    <w:p w:rsidR="00EA4832" w:rsidRDefault="00EA4832"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sz w:val="22"/>
          <w:szCs w:val="22"/>
        </w:rPr>
      </w:pPr>
    </w:p>
    <w:p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r>
        <w:rPr>
          <w:rFonts w:cs="Times New Roman"/>
          <w:sz w:val="22"/>
          <w:szCs w:val="22"/>
        </w:rPr>
        <w:tab/>
      </w:r>
      <w:r>
        <w:rPr>
          <w:rFonts w:cs="Times New Roman"/>
          <w:sz w:val="22"/>
          <w:szCs w:val="22"/>
        </w:rPr>
        <w:tab/>
      </w:r>
    </w:p>
    <w:sectPr w:rsidR="00FC762F" w:rsidRPr="0074725A" w:rsidSect="00964634">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3C1C" w:rsidRDefault="00F43C1C">
      <w:r>
        <w:separator/>
      </w:r>
    </w:p>
  </w:endnote>
  <w:endnote w:type="continuationSeparator" w:id="0">
    <w:p w:rsidR="00F43C1C" w:rsidRDefault="00F43C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42"/>
      <w:docPartObj>
        <w:docPartGallery w:val="Page Numbers (Bottom of Page)"/>
        <w:docPartUnique/>
      </w:docPartObj>
    </w:sdtPr>
    <w:sdtContent>
      <w:p w:rsidR="00B505EF" w:rsidRDefault="00B505EF">
        <w:pPr>
          <w:pStyle w:val="Footer"/>
          <w:jc w:val="right"/>
          <w:rPr>
            <w:sz w:val="22"/>
            <w:szCs w:val="22"/>
          </w:rPr>
        </w:pPr>
      </w:p>
      <w:p w:rsidR="00B505EF" w:rsidRDefault="00AF0FFA">
        <w:pPr>
          <w:pStyle w:val="Footer"/>
          <w:jc w:val="right"/>
        </w:pPr>
        <w:fldSimple w:instr=" PAGE   \* MERGEFORMAT ">
          <w:r w:rsidR="00A52C59" w:rsidRPr="00A52C59">
            <w:rPr>
              <w:noProof/>
              <w:sz w:val="22"/>
              <w:szCs w:val="22"/>
            </w:rPr>
            <w:t>14</w:t>
          </w:r>
        </w:fldSimple>
      </w:p>
    </w:sdtContent>
  </w:sdt>
  <w:p w:rsidR="00B505EF" w:rsidRPr="005F5394" w:rsidRDefault="00B505EF">
    <w:pPr>
      <w:rPr>
        <w:b/>
        <w:bCs/>
        <w:sz w:val="22"/>
        <w:szCs w:val="2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26436"/>
      <w:docPartObj>
        <w:docPartGallery w:val="Page Numbers (Bottom of Page)"/>
        <w:docPartUnique/>
      </w:docPartObj>
    </w:sdtPr>
    <w:sdtContent>
      <w:p w:rsidR="00B505EF" w:rsidRDefault="00B505EF">
        <w:pPr>
          <w:pStyle w:val="Footer"/>
          <w:jc w:val="right"/>
        </w:pPr>
        <w:r w:rsidRPr="00964634">
          <w:rPr>
            <w:sz w:val="22"/>
            <w:szCs w:val="22"/>
          </w:rPr>
          <w:t>9</w:t>
        </w:r>
      </w:p>
    </w:sdtContent>
  </w:sdt>
  <w:p w:rsidR="00B505EF" w:rsidRDefault="00B505EF">
    <w:pPr>
      <w:pStyle w:val="Footer"/>
      <w:rPr>
        <w:rFonts w:ascii="Angsana New" w:hAnsi="Angsana New"/>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3C1C" w:rsidRDefault="00F43C1C">
      <w:r>
        <w:separator/>
      </w:r>
    </w:p>
  </w:footnote>
  <w:footnote w:type="continuationSeparator" w:id="0">
    <w:p w:rsidR="00F43C1C" w:rsidRDefault="00F43C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5EF" w:rsidRDefault="00B505EF" w:rsidP="00984D04">
    <w:pPr>
      <w:pStyle w:val="Heading6"/>
      <w:rPr>
        <w:sz w:val="22"/>
        <w:szCs w:val="22"/>
      </w:rPr>
    </w:pPr>
  </w:p>
  <w:p w:rsidR="00B505EF" w:rsidRPr="00A50776" w:rsidRDefault="00B505EF" w:rsidP="00A50776"/>
  <w:p w:rsidR="00B505EF" w:rsidRDefault="00B505EF" w:rsidP="00984D04">
    <w:pPr>
      <w:pStyle w:val="Heading6"/>
      <w:rPr>
        <w:sz w:val="22"/>
        <w:szCs w:val="22"/>
      </w:rPr>
    </w:pPr>
  </w:p>
  <w:p w:rsidR="00B505EF" w:rsidRPr="000F40AB" w:rsidRDefault="00B505EF"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B505EF" w:rsidRPr="000F40AB" w:rsidRDefault="00B505EF"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B505EF" w:rsidRPr="000F40AB" w:rsidRDefault="00B505EF" w:rsidP="00976F0B">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w:t>
    </w:r>
    <w:r w:rsidRPr="000F40AB">
      <w:rPr>
        <w:rFonts w:cs="Times New Roman"/>
        <w:sz w:val="22"/>
        <w:szCs w:val="22"/>
        <w:lang w:val="en-GB"/>
      </w:rPr>
      <w:t>, 201</w:t>
    </w:r>
    <w:r>
      <w:rPr>
        <w:rFonts w:cstheme="minorBidi"/>
        <w:sz w:val="22"/>
        <w:szCs w:val="22"/>
      </w:rPr>
      <w:t>9</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8</w:t>
    </w:r>
    <w:r w:rsidRPr="000F40AB">
      <w:rPr>
        <w:rFonts w:cs="Times New Roman"/>
        <w:sz w:val="22"/>
        <w:szCs w:val="22"/>
        <w:lang w:val="en-GB"/>
      </w:rPr>
      <w:t xml:space="preserve"> (Unaudited/Reviewed)</w:t>
    </w:r>
  </w:p>
  <w:p w:rsidR="00B505EF" w:rsidRPr="000F40AB" w:rsidRDefault="00B505EF" w:rsidP="00976F0B">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8</w:t>
    </w:r>
    <w:r w:rsidRPr="000F40AB">
      <w:rPr>
        <w:rFonts w:cs="Times New Roman"/>
        <w:sz w:val="22"/>
        <w:szCs w:val="22"/>
        <w:lang w:val="en-GB"/>
      </w:rPr>
      <w:t xml:space="preserve"> (Audited)</w:t>
    </w:r>
  </w:p>
  <w:p w:rsidR="00B505EF" w:rsidRDefault="00B505EF">
    <w:pPr>
      <w:pStyle w:val="Header"/>
      <w:rPr>
        <w:sz w:val="22"/>
        <w:szCs w:val="22"/>
        <w:lang w:val="en-GB"/>
      </w:rPr>
    </w:pPr>
  </w:p>
  <w:p w:rsidR="00B505EF" w:rsidRDefault="00B505EF">
    <w:pPr>
      <w:pStyle w:val="Header"/>
      <w:rPr>
        <w:sz w:val="22"/>
        <w:szCs w:val="22"/>
        <w:lang w:val="en-GB"/>
      </w:rPr>
    </w:pPr>
  </w:p>
  <w:p w:rsidR="00B505EF" w:rsidRPr="00984D04" w:rsidRDefault="00B505EF">
    <w:pPr>
      <w:pStyle w:val="Header"/>
      <w:rPr>
        <w:sz w:val="22"/>
        <w:szCs w:val="22"/>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5EF" w:rsidRDefault="00B505EF" w:rsidP="00984D04">
    <w:pPr>
      <w:pStyle w:val="Header"/>
      <w:rPr>
        <w:b/>
        <w:bCs/>
        <w:sz w:val="22"/>
        <w:szCs w:val="22"/>
      </w:rPr>
    </w:pPr>
  </w:p>
  <w:p w:rsidR="00B505EF" w:rsidRDefault="00B505EF" w:rsidP="00984D04">
    <w:pPr>
      <w:pStyle w:val="Header"/>
      <w:rPr>
        <w:b/>
        <w:bCs/>
        <w:sz w:val="22"/>
        <w:szCs w:val="22"/>
      </w:rPr>
    </w:pPr>
  </w:p>
  <w:p w:rsidR="00B505EF" w:rsidRDefault="00B505EF" w:rsidP="00984D04">
    <w:pPr>
      <w:pStyle w:val="Header"/>
      <w:rPr>
        <w:b/>
        <w:bCs/>
        <w:sz w:val="22"/>
        <w:szCs w:val="22"/>
      </w:rPr>
    </w:pPr>
  </w:p>
  <w:p w:rsidR="00B505EF" w:rsidRPr="005B6460" w:rsidRDefault="00B505EF" w:rsidP="00984D04">
    <w:pPr>
      <w:pStyle w:val="Header"/>
      <w:rPr>
        <w:b/>
        <w:bCs/>
        <w:sz w:val="22"/>
        <w:szCs w:val="22"/>
      </w:rPr>
    </w:pPr>
    <w:r>
      <w:rPr>
        <w:b/>
        <w:bCs/>
        <w:sz w:val="22"/>
        <w:szCs w:val="22"/>
      </w:rPr>
      <w:t>SMART CONCRETE</w:t>
    </w:r>
    <w:r w:rsidRPr="005B6460">
      <w:rPr>
        <w:b/>
        <w:bCs/>
        <w:sz w:val="22"/>
        <w:szCs w:val="22"/>
      </w:rPr>
      <w:t xml:space="preserve"> PUBLIC COMPANY LIMITED</w:t>
    </w:r>
  </w:p>
  <w:p w:rsidR="00B505EF" w:rsidRPr="000F40AB" w:rsidRDefault="00B505EF"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B505EF" w:rsidRPr="000F40AB" w:rsidRDefault="00B505EF" w:rsidP="00984D04">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w:t>
    </w:r>
    <w:r w:rsidRPr="000F40AB">
      <w:rPr>
        <w:rFonts w:cs="Times New Roman"/>
        <w:sz w:val="22"/>
        <w:szCs w:val="22"/>
        <w:lang w:val="en-GB"/>
      </w:rPr>
      <w:t>, 201</w:t>
    </w:r>
    <w:r>
      <w:rPr>
        <w:rFonts w:cstheme="minorBidi"/>
        <w:sz w:val="22"/>
        <w:szCs w:val="22"/>
      </w:rPr>
      <w:t>9</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8</w:t>
    </w:r>
    <w:r w:rsidRPr="000F40AB">
      <w:rPr>
        <w:rFonts w:cs="Times New Roman"/>
        <w:sz w:val="22"/>
        <w:szCs w:val="22"/>
        <w:lang w:val="en-GB"/>
      </w:rPr>
      <w:t xml:space="preserve"> (Unaudited/Reviewed)</w:t>
    </w:r>
  </w:p>
  <w:p w:rsidR="00B505EF" w:rsidRPr="000F40AB" w:rsidRDefault="00B505EF" w:rsidP="00984D04">
    <w:pPr>
      <w:pStyle w:val="Heading6"/>
      <w:rPr>
        <w:rFonts w:cs="Times New Roman"/>
        <w:sz w:val="22"/>
        <w:szCs w:val="22"/>
      </w:rPr>
    </w:pPr>
    <w:proofErr w:type="gramStart"/>
    <w:r w:rsidRPr="000F40AB">
      <w:rPr>
        <w:rFonts w:cs="Times New Roman"/>
        <w:sz w:val="22"/>
        <w:szCs w:val="22"/>
        <w:lang w:val="en-GB"/>
      </w:rPr>
      <w:t>and</w:t>
    </w:r>
    <w:proofErr w:type="gramEnd"/>
    <w:r w:rsidRPr="000F40AB">
      <w:rPr>
        <w:rFonts w:cs="Times New Roman"/>
        <w:sz w:val="22"/>
        <w:szCs w:val="22"/>
        <w:lang w:val="en-GB"/>
      </w:rPr>
      <w:t xml:space="preserve"> December 31, 201</w:t>
    </w:r>
    <w:r>
      <w:rPr>
        <w:rFonts w:cs="Times New Roman"/>
        <w:sz w:val="22"/>
        <w:szCs w:val="22"/>
        <w:lang w:val="en-GB"/>
      </w:rPr>
      <w:t>8</w:t>
    </w:r>
    <w:r w:rsidRPr="000F40AB">
      <w:rPr>
        <w:rFonts w:cs="Times New Roman"/>
        <w:sz w:val="22"/>
        <w:szCs w:val="22"/>
        <w:lang w:val="en-GB"/>
      </w:rPr>
      <w:t xml:space="preserve"> (Audited)</w:t>
    </w:r>
  </w:p>
  <w:p w:rsidR="00B505EF" w:rsidRDefault="00B505EF">
    <w:pPr>
      <w:pStyle w:val="Header"/>
      <w:rPr>
        <w:sz w:val="22"/>
        <w:szCs w:val="22"/>
        <w:lang w:val="en-GB"/>
      </w:rPr>
    </w:pPr>
  </w:p>
  <w:p w:rsidR="00B505EF" w:rsidRDefault="00B505EF">
    <w:pPr>
      <w:pStyle w:val="Header"/>
      <w:rPr>
        <w:sz w:val="22"/>
        <w:szCs w:val="22"/>
        <w:lang w:val="en-GB"/>
      </w:rPr>
    </w:pPr>
  </w:p>
  <w:p w:rsidR="00B505EF" w:rsidRPr="00984D04" w:rsidRDefault="00B505EF">
    <w:pPr>
      <w:pStyle w:val="Header"/>
      <w:rPr>
        <w:sz w:val="22"/>
        <w:szCs w:val="22"/>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079A4A52"/>
    <w:multiLevelType w:val="hybridMultilevel"/>
    <w:tmpl w:val="7680676E"/>
    <w:lvl w:ilvl="0" w:tplc="2AE03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0">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nsid w:val="402751F6"/>
    <w:multiLevelType w:val="hybridMultilevel"/>
    <w:tmpl w:val="55E230E4"/>
    <w:lvl w:ilvl="0" w:tplc="E99EFB54">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76069D0"/>
    <w:multiLevelType w:val="hybridMultilevel"/>
    <w:tmpl w:val="49940216"/>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6">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nsid w:val="6D0D53A3"/>
    <w:multiLevelType w:val="hybridMultilevel"/>
    <w:tmpl w:val="918644BE"/>
    <w:lvl w:ilvl="0" w:tplc="42E84800">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E64F40"/>
    <w:multiLevelType w:val="hybridMultilevel"/>
    <w:tmpl w:val="6AA48A0C"/>
    <w:lvl w:ilvl="0" w:tplc="8722A1C4">
      <w:start w:val="2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0">
    <w:nsid w:val="768A59B7"/>
    <w:multiLevelType w:val="hybridMultilevel"/>
    <w:tmpl w:val="47C23D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204144"/>
    <w:multiLevelType w:val="hybridMultilevel"/>
    <w:tmpl w:val="D44E458A"/>
    <w:lvl w:ilvl="0" w:tplc="ACCCC1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7"/>
  </w:num>
  <w:num w:numId="14">
    <w:abstractNumId w:val="22"/>
  </w:num>
  <w:num w:numId="15">
    <w:abstractNumId w:val="26"/>
  </w:num>
  <w:num w:numId="16">
    <w:abstractNumId w:val="10"/>
  </w:num>
  <w:num w:numId="17">
    <w:abstractNumId w:val="45"/>
  </w:num>
  <w:num w:numId="18">
    <w:abstractNumId w:val="31"/>
  </w:num>
  <w:num w:numId="19">
    <w:abstractNumId w:val="19"/>
  </w:num>
  <w:num w:numId="20">
    <w:abstractNumId w:val="43"/>
  </w:num>
  <w:num w:numId="21">
    <w:abstractNumId w:val="18"/>
  </w:num>
  <w:num w:numId="22">
    <w:abstractNumId w:val="35"/>
  </w:num>
  <w:num w:numId="23">
    <w:abstractNumId w:val="14"/>
  </w:num>
  <w:num w:numId="24">
    <w:abstractNumId w:val="44"/>
  </w:num>
  <w:num w:numId="25">
    <w:abstractNumId w:val="21"/>
  </w:num>
  <w:num w:numId="26">
    <w:abstractNumId w:val="24"/>
  </w:num>
  <w:num w:numId="27">
    <w:abstractNumId w:val="25"/>
  </w:num>
  <w:num w:numId="28">
    <w:abstractNumId w:val="20"/>
  </w:num>
  <w:num w:numId="29">
    <w:abstractNumId w:val="34"/>
  </w:num>
  <w:num w:numId="30">
    <w:abstractNumId w:val="32"/>
  </w:num>
  <w:num w:numId="31">
    <w:abstractNumId w:val="16"/>
  </w:num>
  <w:num w:numId="32">
    <w:abstractNumId w:val="30"/>
  </w:num>
  <w:num w:numId="33">
    <w:abstractNumId w:val="11"/>
  </w:num>
  <w:num w:numId="34">
    <w:abstractNumId w:val="12"/>
  </w:num>
  <w:num w:numId="35">
    <w:abstractNumId w:val="42"/>
  </w:num>
  <w:num w:numId="36">
    <w:abstractNumId w:val="41"/>
  </w:num>
  <w:num w:numId="37">
    <w:abstractNumId w:val="15"/>
  </w:num>
  <w:num w:numId="38">
    <w:abstractNumId w:val="39"/>
  </w:num>
  <w:num w:numId="39">
    <w:abstractNumId w:val="38"/>
  </w:num>
  <w:num w:numId="40">
    <w:abstractNumId w:val="27"/>
  </w:num>
  <w:num w:numId="41">
    <w:abstractNumId w:val="13"/>
  </w:num>
  <w:num w:numId="42">
    <w:abstractNumId w:val="36"/>
  </w:num>
  <w:num w:numId="43">
    <w:abstractNumId w:val="29"/>
  </w:num>
  <w:num w:numId="44">
    <w:abstractNumId w:val="28"/>
  </w:num>
  <w:num w:numId="45">
    <w:abstractNumId w:val="40"/>
  </w:num>
  <w:num w:numId="46">
    <w:abstractNumId w:val="3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embedSystemFonts/>
  <w:proofState w:spelling="clean" w:grammar="clean"/>
  <w:attachedTemplate r:id="rId1"/>
  <w:stylePaneFormatFilter w:val="3F01"/>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85698"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E27881"/>
    <w:rsid w:val="00000A70"/>
    <w:rsid w:val="00001015"/>
    <w:rsid w:val="0000375E"/>
    <w:rsid w:val="00005382"/>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2109"/>
    <w:rsid w:val="00032403"/>
    <w:rsid w:val="000324DD"/>
    <w:rsid w:val="00035F3B"/>
    <w:rsid w:val="00037C1A"/>
    <w:rsid w:val="00037C7A"/>
    <w:rsid w:val="000403F3"/>
    <w:rsid w:val="0004107F"/>
    <w:rsid w:val="000417CE"/>
    <w:rsid w:val="000418D5"/>
    <w:rsid w:val="00042C0E"/>
    <w:rsid w:val="00043618"/>
    <w:rsid w:val="0004384E"/>
    <w:rsid w:val="00044209"/>
    <w:rsid w:val="00044C61"/>
    <w:rsid w:val="00045106"/>
    <w:rsid w:val="000458D2"/>
    <w:rsid w:val="00046E21"/>
    <w:rsid w:val="00047312"/>
    <w:rsid w:val="00050F6F"/>
    <w:rsid w:val="00051DEA"/>
    <w:rsid w:val="00052A91"/>
    <w:rsid w:val="0005311D"/>
    <w:rsid w:val="000534D4"/>
    <w:rsid w:val="00053CE5"/>
    <w:rsid w:val="000550BF"/>
    <w:rsid w:val="00056953"/>
    <w:rsid w:val="00056E0F"/>
    <w:rsid w:val="00056FE3"/>
    <w:rsid w:val="00061052"/>
    <w:rsid w:val="00061B37"/>
    <w:rsid w:val="00062674"/>
    <w:rsid w:val="00064FE3"/>
    <w:rsid w:val="00065065"/>
    <w:rsid w:val="000657F2"/>
    <w:rsid w:val="00065B4A"/>
    <w:rsid w:val="00065E50"/>
    <w:rsid w:val="00066484"/>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1632"/>
    <w:rsid w:val="00093638"/>
    <w:rsid w:val="00093890"/>
    <w:rsid w:val="00094529"/>
    <w:rsid w:val="00095616"/>
    <w:rsid w:val="00096653"/>
    <w:rsid w:val="00097611"/>
    <w:rsid w:val="000976C6"/>
    <w:rsid w:val="000A05DA"/>
    <w:rsid w:val="000A0623"/>
    <w:rsid w:val="000A0B53"/>
    <w:rsid w:val="000A2ADA"/>
    <w:rsid w:val="000A2BD6"/>
    <w:rsid w:val="000A45D9"/>
    <w:rsid w:val="000A6337"/>
    <w:rsid w:val="000A7587"/>
    <w:rsid w:val="000B1542"/>
    <w:rsid w:val="000B1B92"/>
    <w:rsid w:val="000B2CF1"/>
    <w:rsid w:val="000B3543"/>
    <w:rsid w:val="000B37FD"/>
    <w:rsid w:val="000B436E"/>
    <w:rsid w:val="000B502B"/>
    <w:rsid w:val="000B5579"/>
    <w:rsid w:val="000C01AC"/>
    <w:rsid w:val="000C13CC"/>
    <w:rsid w:val="000C47D7"/>
    <w:rsid w:val="000C49F5"/>
    <w:rsid w:val="000C6A05"/>
    <w:rsid w:val="000C7979"/>
    <w:rsid w:val="000D00CB"/>
    <w:rsid w:val="000D06DD"/>
    <w:rsid w:val="000D1CE8"/>
    <w:rsid w:val="000D2835"/>
    <w:rsid w:val="000D336C"/>
    <w:rsid w:val="000D377C"/>
    <w:rsid w:val="000D42E3"/>
    <w:rsid w:val="000D5A6F"/>
    <w:rsid w:val="000D7820"/>
    <w:rsid w:val="000E04B1"/>
    <w:rsid w:val="000E0E69"/>
    <w:rsid w:val="000E190B"/>
    <w:rsid w:val="000E312B"/>
    <w:rsid w:val="000E4933"/>
    <w:rsid w:val="000E49C1"/>
    <w:rsid w:val="000E50A3"/>
    <w:rsid w:val="000E6C43"/>
    <w:rsid w:val="000E73B8"/>
    <w:rsid w:val="000E75C3"/>
    <w:rsid w:val="000E76F6"/>
    <w:rsid w:val="000E780C"/>
    <w:rsid w:val="000F40AB"/>
    <w:rsid w:val="000F45FA"/>
    <w:rsid w:val="000F5430"/>
    <w:rsid w:val="000F58D0"/>
    <w:rsid w:val="000F5985"/>
    <w:rsid w:val="000F77AB"/>
    <w:rsid w:val="00106D11"/>
    <w:rsid w:val="001101CD"/>
    <w:rsid w:val="001106F9"/>
    <w:rsid w:val="00111030"/>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9E2"/>
    <w:rsid w:val="0015510B"/>
    <w:rsid w:val="00155A09"/>
    <w:rsid w:val="00156C49"/>
    <w:rsid w:val="0015793E"/>
    <w:rsid w:val="00157BF4"/>
    <w:rsid w:val="00160B8F"/>
    <w:rsid w:val="00160E09"/>
    <w:rsid w:val="00161C24"/>
    <w:rsid w:val="00164654"/>
    <w:rsid w:val="0016559B"/>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3957"/>
    <w:rsid w:val="00193985"/>
    <w:rsid w:val="00193BF5"/>
    <w:rsid w:val="00194AFD"/>
    <w:rsid w:val="001961A1"/>
    <w:rsid w:val="00196936"/>
    <w:rsid w:val="0019770B"/>
    <w:rsid w:val="00197BE5"/>
    <w:rsid w:val="001A1F63"/>
    <w:rsid w:val="001A24B1"/>
    <w:rsid w:val="001A495C"/>
    <w:rsid w:val="001A4B01"/>
    <w:rsid w:val="001A58C0"/>
    <w:rsid w:val="001B02C2"/>
    <w:rsid w:val="001B1852"/>
    <w:rsid w:val="001B193D"/>
    <w:rsid w:val="001B1CD2"/>
    <w:rsid w:val="001B1E28"/>
    <w:rsid w:val="001B30A3"/>
    <w:rsid w:val="001B3466"/>
    <w:rsid w:val="001B48D5"/>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60FA"/>
    <w:rsid w:val="001D702A"/>
    <w:rsid w:val="001D7BCE"/>
    <w:rsid w:val="001E0AA7"/>
    <w:rsid w:val="001E0DC9"/>
    <w:rsid w:val="001E223B"/>
    <w:rsid w:val="001E2F19"/>
    <w:rsid w:val="001E6A2D"/>
    <w:rsid w:val="001E71F6"/>
    <w:rsid w:val="001E7634"/>
    <w:rsid w:val="001F2BE0"/>
    <w:rsid w:val="001F30C5"/>
    <w:rsid w:val="001F36C0"/>
    <w:rsid w:val="001F3C18"/>
    <w:rsid w:val="001F607D"/>
    <w:rsid w:val="001F77FE"/>
    <w:rsid w:val="002016E3"/>
    <w:rsid w:val="00202EE2"/>
    <w:rsid w:val="00203F9E"/>
    <w:rsid w:val="00204DD3"/>
    <w:rsid w:val="0020571F"/>
    <w:rsid w:val="00206EA5"/>
    <w:rsid w:val="00207969"/>
    <w:rsid w:val="00207B3B"/>
    <w:rsid w:val="00207B9D"/>
    <w:rsid w:val="00210395"/>
    <w:rsid w:val="002103F6"/>
    <w:rsid w:val="00210630"/>
    <w:rsid w:val="00210A48"/>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AA6"/>
    <w:rsid w:val="00230B9B"/>
    <w:rsid w:val="00231C5E"/>
    <w:rsid w:val="0023296B"/>
    <w:rsid w:val="00232C62"/>
    <w:rsid w:val="00233E03"/>
    <w:rsid w:val="00235CFA"/>
    <w:rsid w:val="00240585"/>
    <w:rsid w:val="0024203F"/>
    <w:rsid w:val="00244525"/>
    <w:rsid w:val="002508B3"/>
    <w:rsid w:val="00250AD6"/>
    <w:rsid w:val="00250ADC"/>
    <w:rsid w:val="00253055"/>
    <w:rsid w:val="00255ECF"/>
    <w:rsid w:val="002562FA"/>
    <w:rsid w:val="002563F9"/>
    <w:rsid w:val="00256933"/>
    <w:rsid w:val="002574D1"/>
    <w:rsid w:val="00257F82"/>
    <w:rsid w:val="00261D57"/>
    <w:rsid w:val="00261E91"/>
    <w:rsid w:val="00262750"/>
    <w:rsid w:val="00262B54"/>
    <w:rsid w:val="00262C7F"/>
    <w:rsid w:val="00263D2E"/>
    <w:rsid w:val="00264553"/>
    <w:rsid w:val="00271A7F"/>
    <w:rsid w:val="00271AAB"/>
    <w:rsid w:val="0027244E"/>
    <w:rsid w:val="002746EB"/>
    <w:rsid w:val="00274B00"/>
    <w:rsid w:val="00276416"/>
    <w:rsid w:val="00277678"/>
    <w:rsid w:val="0028037A"/>
    <w:rsid w:val="002804A9"/>
    <w:rsid w:val="00283ED6"/>
    <w:rsid w:val="0028596E"/>
    <w:rsid w:val="00287CA0"/>
    <w:rsid w:val="002913B4"/>
    <w:rsid w:val="0029331F"/>
    <w:rsid w:val="0029363D"/>
    <w:rsid w:val="00295149"/>
    <w:rsid w:val="00296AA7"/>
    <w:rsid w:val="0029708F"/>
    <w:rsid w:val="002971A1"/>
    <w:rsid w:val="002A0251"/>
    <w:rsid w:val="002A088E"/>
    <w:rsid w:val="002A109D"/>
    <w:rsid w:val="002A171B"/>
    <w:rsid w:val="002A1A27"/>
    <w:rsid w:val="002A1F60"/>
    <w:rsid w:val="002A2702"/>
    <w:rsid w:val="002A296A"/>
    <w:rsid w:val="002A2C52"/>
    <w:rsid w:val="002A3169"/>
    <w:rsid w:val="002A38DD"/>
    <w:rsid w:val="002A73BE"/>
    <w:rsid w:val="002A79BB"/>
    <w:rsid w:val="002A7C8F"/>
    <w:rsid w:val="002B0A32"/>
    <w:rsid w:val="002B1D77"/>
    <w:rsid w:val="002B2849"/>
    <w:rsid w:val="002B3261"/>
    <w:rsid w:val="002B3A14"/>
    <w:rsid w:val="002B471D"/>
    <w:rsid w:val="002B4CB1"/>
    <w:rsid w:val="002B51D4"/>
    <w:rsid w:val="002B52C9"/>
    <w:rsid w:val="002B6011"/>
    <w:rsid w:val="002B62B3"/>
    <w:rsid w:val="002B6C25"/>
    <w:rsid w:val="002B7604"/>
    <w:rsid w:val="002C0514"/>
    <w:rsid w:val="002C082B"/>
    <w:rsid w:val="002C0F14"/>
    <w:rsid w:val="002C3AAE"/>
    <w:rsid w:val="002C55A1"/>
    <w:rsid w:val="002C5C68"/>
    <w:rsid w:val="002C7253"/>
    <w:rsid w:val="002C7803"/>
    <w:rsid w:val="002C7F97"/>
    <w:rsid w:val="002D3A0F"/>
    <w:rsid w:val="002D3AB4"/>
    <w:rsid w:val="002D43CA"/>
    <w:rsid w:val="002D4AD7"/>
    <w:rsid w:val="002D5557"/>
    <w:rsid w:val="002D5F38"/>
    <w:rsid w:val="002D7878"/>
    <w:rsid w:val="002D792F"/>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2B1"/>
    <w:rsid w:val="00302560"/>
    <w:rsid w:val="003030E7"/>
    <w:rsid w:val="003038B2"/>
    <w:rsid w:val="003044B3"/>
    <w:rsid w:val="00304B06"/>
    <w:rsid w:val="00305286"/>
    <w:rsid w:val="00305FDE"/>
    <w:rsid w:val="0030611F"/>
    <w:rsid w:val="00310391"/>
    <w:rsid w:val="00310861"/>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8BA"/>
    <w:rsid w:val="00327A31"/>
    <w:rsid w:val="0033211A"/>
    <w:rsid w:val="00332D76"/>
    <w:rsid w:val="00333A7C"/>
    <w:rsid w:val="00334CD3"/>
    <w:rsid w:val="00335036"/>
    <w:rsid w:val="00335D70"/>
    <w:rsid w:val="00336559"/>
    <w:rsid w:val="00336F9F"/>
    <w:rsid w:val="003402C4"/>
    <w:rsid w:val="00340416"/>
    <w:rsid w:val="003434CE"/>
    <w:rsid w:val="00345D8A"/>
    <w:rsid w:val="0034703C"/>
    <w:rsid w:val="00347DD3"/>
    <w:rsid w:val="00350295"/>
    <w:rsid w:val="003506B4"/>
    <w:rsid w:val="00352232"/>
    <w:rsid w:val="00352CDB"/>
    <w:rsid w:val="0035304F"/>
    <w:rsid w:val="003533AB"/>
    <w:rsid w:val="00354E12"/>
    <w:rsid w:val="00355A70"/>
    <w:rsid w:val="00356074"/>
    <w:rsid w:val="00357866"/>
    <w:rsid w:val="00357A61"/>
    <w:rsid w:val="003606F3"/>
    <w:rsid w:val="00360AC1"/>
    <w:rsid w:val="00360DAD"/>
    <w:rsid w:val="00361553"/>
    <w:rsid w:val="003615A9"/>
    <w:rsid w:val="00361D93"/>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B7C"/>
    <w:rsid w:val="00377D84"/>
    <w:rsid w:val="00380C05"/>
    <w:rsid w:val="00381CFF"/>
    <w:rsid w:val="003823B5"/>
    <w:rsid w:val="00384389"/>
    <w:rsid w:val="003844DA"/>
    <w:rsid w:val="00384997"/>
    <w:rsid w:val="003900B9"/>
    <w:rsid w:val="00391027"/>
    <w:rsid w:val="00392D70"/>
    <w:rsid w:val="00393FFB"/>
    <w:rsid w:val="00394D56"/>
    <w:rsid w:val="003951CF"/>
    <w:rsid w:val="00395BEC"/>
    <w:rsid w:val="003960EE"/>
    <w:rsid w:val="0039756E"/>
    <w:rsid w:val="003A191E"/>
    <w:rsid w:val="003A2131"/>
    <w:rsid w:val="003A279E"/>
    <w:rsid w:val="003A27D6"/>
    <w:rsid w:val="003A2AAB"/>
    <w:rsid w:val="003A4135"/>
    <w:rsid w:val="003A455C"/>
    <w:rsid w:val="003A4BF1"/>
    <w:rsid w:val="003A5A6F"/>
    <w:rsid w:val="003A5F8F"/>
    <w:rsid w:val="003A69A5"/>
    <w:rsid w:val="003A7552"/>
    <w:rsid w:val="003A7E8A"/>
    <w:rsid w:val="003B0F1B"/>
    <w:rsid w:val="003B1995"/>
    <w:rsid w:val="003B2623"/>
    <w:rsid w:val="003B2CCF"/>
    <w:rsid w:val="003B376D"/>
    <w:rsid w:val="003B3FE3"/>
    <w:rsid w:val="003B4149"/>
    <w:rsid w:val="003B64E6"/>
    <w:rsid w:val="003C021A"/>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143E"/>
    <w:rsid w:val="003E3C0F"/>
    <w:rsid w:val="003E4D8E"/>
    <w:rsid w:val="003E548F"/>
    <w:rsid w:val="003E56AF"/>
    <w:rsid w:val="003E5985"/>
    <w:rsid w:val="003E69F4"/>
    <w:rsid w:val="003F06CD"/>
    <w:rsid w:val="003F18B2"/>
    <w:rsid w:val="003F1A1F"/>
    <w:rsid w:val="003F20E7"/>
    <w:rsid w:val="003F243A"/>
    <w:rsid w:val="003F3031"/>
    <w:rsid w:val="003F42C4"/>
    <w:rsid w:val="003F5850"/>
    <w:rsid w:val="003F595E"/>
    <w:rsid w:val="003F62E5"/>
    <w:rsid w:val="003F680E"/>
    <w:rsid w:val="00401A1B"/>
    <w:rsid w:val="00401AFF"/>
    <w:rsid w:val="004028DA"/>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8BF"/>
    <w:rsid w:val="004414DE"/>
    <w:rsid w:val="00442CB2"/>
    <w:rsid w:val="00443D9E"/>
    <w:rsid w:val="00443E19"/>
    <w:rsid w:val="00444C6C"/>
    <w:rsid w:val="004460CB"/>
    <w:rsid w:val="004465CA"/>
    <w:rsid w:val="004470AE"/>
    <w:rsid w:val="00447CF6"/>
    <w:rsid w:val="004507E8"/>
    <w:rsid w:val="00452BDE"/>
    <w:rsid w:val="00454F36"/>
    <w:rsid w:val="004561A2"/>
    <w:rsid w:val="004579EB"/>
    <w:rsid w:val="00460156"/>
    <w:rsid w:val="00460505"/>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5A"/>
    <w:rsid w:val="00476A7D"/>
    <w:rsid w:val="004809A1"/>
    <w:rsid w:val="00481966"/>
    <w:rsid w:val="004821DE"/>
    <w:rsid w:val="00482E26"/>
    <w:rsid w:val="00483ADE"/>
    <w:rsid w:val="00486774"/>
    <w:rsid w:val="00487470"/>
    <w:rsid w:val="00487555"/>
    <w:rsid w:val="00487ADA"/>
    <w:rsid w:val="00487D94"/>
    <w:rsid w:val="004906CC"/>
    <w:rsid w:val="00491F0E"/>
    <w:rsid w:val="004922DD"/>
    <w:rsid w:val="00492BF4"/>
    <w:rsid w:val="00493AAC"/>
    <w:rsid w:val="00493DDB"/>
    <w:rsid w:val="00494038"/>
    <w:rsid w:val="0049507D"/>
    <w:rsid w:val="0049615A"/>
    <w:rsid w:val="004965AF"/>
    <w:rsid w:val="0049662C"/>
    <w:rsid w:val="004A0063"/>
    <w:rsid w:val="004A1590"/>
    <w:rsid w:val="004A317F"/>
    <w:rsid w:val="004A4CB6"/>
    <w:rsid w:val="004A54CF"/>
    <w:rsid w:val="004A5F8A"/>
    <w:rsid w:val="004A67D4"/>
    <w:rsid w:val="004A6881"/>
    <w:rsid w:val="004A6BDB"/>
    <w:rsid w:val="004A6DDB"/>
    <w:rsid w:val="004B07B3"/>
    <w:rsid w:val="004B10BE"/>
    <w:rsid w:val="004B12B2"/>
    <w:rsid w:val="004B1366"/>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7081"/>
    <w:rsid w:val="004D7090"/>
    <w:rsid w:val="004D7E8A"/>
    <w:rsid w:val="004E0270"/>
    <w:rsid w:val="004E20FB"/>
    <w:rsid w:val="004E31E2"/>
    <w:rsid w:val="004E3BE2"/>
    <w:rsid w:val="004E46BD"/>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2AE"/>
    <w:rsid w:val="004F72E7"/>
    <w:rsid w:val="004F7F69"/>
    <w:rsid w:val="005002DC"/>
    <w:rsid w:val="00500825"/>
    <w:rsid w:val="00501093"/>
    <w:rsid w:val="00501211"/>
    <w:rsid w:val="00502863"/>
    <w:rsid w:val="00502FCD"/>
    <w:rsid w:val="00503003"/>
    <w:rsid w:val="005030BF"/>
    <w:rsid w:val="00503DBB"/>
    <w:rsid w:val="005049AE"/>
    <w:rsid w:val="00504BAF"/>
    <w:rsid w:val="00505F36"/>
    <w:rsid w:val="00506BE0"/>
    <w:rsid w:val="005070E1"/>
    <w:rsid w:val="00510A11"/>
    <w:rsid w:val="005113E8"/>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D35"/>
    <w:rsid w:val="00534404"/>
    <w:rsid w:val="00534820"/>
    <w:rsid w:val="00536541"/>
    <w:rsid w:val="00536C18"/>
    <w:rsid w:val="0053783C"/>
    <w:rsid w:val="00540CF9"/>
    <w:rsid w:val="005411E9"/>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C19"/>
    <w:rsid w:val="0057548B"/>
    <w:rsid w:val="005758C4"/>
    <w:rsid w:val="005759E8"/>
    <w:rsid w:val="00576EE2"/>
    <w:rsid w:val="00580547"/>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110"/>
    <w:rsid w:val="00594355"/>
    <w:rsid w:val="0059451D"/>
    <w:rsid w:val="0059547E"/>
    <w:rsid w:val="005959B6"/>
    <w:rsid w:val="00595B42"/>
    <w:rsid w:val="00595D4F"/>
    <w:rsid w:val="0059691E"/>
    <w:rsid w:val="005A093C"/>
    <w:rsid w:val="005A098C"/>
    <w:rsid w:val="005A1DB1"/>
    <w:rsid w:val="005A24D8"/>
    <w:rsid w:val="005A2D7C"/>
    <w:rsid w:val="005A50E6"/>
    <w:rsid w:val="005A5810"/>
    <w:rsid w:val="005A59C6"/>
    <w:rsid w:val="005A68F1"/>
    <w:rsid w:val="005A75B4"/>
    <w:rsid w:val="005A7AC0"/>
    <w:rsid w:val="005B0432"/>
    <w:rsid w:val="005B2456"/>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426"/>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E154F"/>
    <w:rsid w:val="005E1E99"/>
    <w:rsid w:val="005E278C"/>
    <w:rsid w:val="005E3F73"/>
    <w:rsid w:val="005E4024"/>
    <w:rsid w:val="005E4825"/>
    <w:rsid w:val="005E61D3"/>
    <w:rsid w:val="005E65DC"/>
    <w:rsid w:val="005E6837"/>
    <w:rsid w:val="005E6851"/>
    <w:rsid w:val="005E769F"/>
    <w:rsid w:val="005F00C4"/>
    <w:rsid w:val="005F0CAE"/>
    <w:rsid w:val="005F16DF"/>
    <w:rsid w:val="005F2304"/>
    <w:rsid w:val="005F295C"/>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2B5"/>
    <w:rsid w:val="0061432C"/>
    <w:rsid w:val="0061458F"/>
    <w:rsid w:val="0061633B"/>
    <w:rsid w:val="00616425"/>
    <w:rsid w:val="00616A96"/>
    <w:rsid w:val="00616EC1"/>
    <w:rsid w:val="006178C7"/>
    <w:rsid w:val="00617CB9"/>
    <w:rsid w:val="0062078A"/>
    <w:rsid w:val="0062349D"/>
    <w:rsid w:val="00623D6D"/>
    <w:rsid w:val="00624B36"/>
    <w:rsid w:val="00624C13"/>
    <w:rsid w:val="00627608"/>
    <w:rsid w:val="00630869"/>
    <w:rsid w:val="006315D1"/>
    <w:rsid w:val="00633CAD"/>
    <w:rsid w:val="006379C5"/>
    <w:rsid w:val="00641031"/>
    <w:rsid w:val="00641FB6"/>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5808"/>
    <w:rsid w:val="00666938"/>
    <w:rsid w:val="006674D5"/>
    <w:rsid w:val="00667ACC"/>
    <w:rsid w:val="00667CF2"/>
    <w:rsid w:val="00671581"/>
    <w:rsid w:val="00672FF7"/>
    <w:rsid w:val="00673B6D"/>
    <w:rsid w:val="00674216"/>
    <w:rsid w:val="00675014"/>
    <w:rsid w:val="006750A7"/>
    <w:rsid w:val="00676CD3"/>
    <w:rsid w:val="00680142"/>
    <w:rsid w:val="0068065C"/>
    <w:rsid w:val="00680D61"/>
    <w:rsid w:val="00681361"/>
    <w:rsid w:val="006827CF"/>
    <w:rsid w:val="006827E0"/>
    <w:rsid w:val="006837D1"/>
    <w:rsid w:val="00684279"/>
    <w:rsid w:val="006845EF"/>
    <w:rsid w:val="00684C08"/>
    <w:rsid w:val="00685D49"/>
    <w:rsid w:val="0068606A"/>
    <w:rsid w:val="00686369"/>
    <w:rsid w:val="00686800"/>
    <w:rsid w:val="00686897"/>
    <w:rsid w:val="0068760E"/>
    <w:rsid w:val="006927CF"/>
    <w:rsid w:val="00694143"/>
    <w:rsid w:val="006949C1"/>
    <w:rsid w:val="00694A9C"/>
    <w:rsid w:val="00695E53"/>
    <w:rsid w:val="00696B85"/>
    <w:rsid w:val="00696D10"/>
    <w:rsid w:val="006A09D0"/>
    <w:rsid w:val="006A1C4C"/>
    <w:rsid w:val="006A303E"/>
    <w:rsid w:val="006A3623"/>
    <w:rsid w:val="006A4B83"/>
    <w:rsid w:val="006A56BE"/>
    <w:rsid w:val="006A5ED6"/>
    <w:rsid w:val="006A632C"/>
    <w:rsid w:val="006A6928"/>
    <w:rsid w:val="006A6D02"/>
    <w:rsid w:val="006B0163"/>
    <w:rsid w:val="006B17B6"/>
    <w:rsid w:val="006B2824"/>
    <w:rsid w:val="006B28A4"/>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E0FAF"/>
    <w:rsid w:val="006E12B7"/>
    <w:rsid w:val="006E30C3"/>
    <w:rsid w:val="006E40D1"/>
    <w:rsid w:val="006E57D8"/>
    <w:rsid w:val="006E5BF6"/>
    <w:rsid w:val="006E64E7"/>
    <w:rsid w:val="006E7058"/>
    <w:rsid w:val="006E76E7"/>
    <w:rsid w:val="006F0EF5"/>
    <w:rsid w:val="006F1569"/>
    <w:rsid w:val="006F204B"/>
    <w:rsid w:val="006F304D"/>
    <w:rsid w:val="006F377B"/>
    <w:rsid w:val="006F3C18"/>
    <w:rsid w:val="006F3CD5"/>
    <w:rsid w:val="006F4289"/>
    <w:rsid w:val="006F467F"/>
    <w:rsid w:val="006F46EC"/>
    <w:rsid w:val="006F51A1"/>
    <w:rsid w:val="006F78D5"/>
    <w:rsid w:val="006F7A95"/>
    <w:rsid w:val="006F7E61"/>
    <w:rsid w:val="007003A3"/>
    <w:rsid w:val="0070069F"/>
    <w:rsid w:val="007013CA"/>
    <w:rsid w:val="007019C0"/>
    <w:rsid w:val="00701CE3"/>
    <w:rsid w:val="00702F1E"/>
    <w:rsid w:val="00703921"/>
    <w:rsid w:val="00705AA3"/>
    <w:rsid w:val="00705BD0"/>
    <w:rsid w:val="0070681C"/>
    <w:rsid w:val="007070D8"/>
    <w:rsid w:val="007075A4"/>
    <w:rsid w:val="007075BA"/>
    <w:rsid w:val="00707EF0"/>
    <w:rsid w:val="007101B6"/>
    <w:rsid w:val="00710DC5"/>
    <w:rsid w:val="00711477"/>
    <w:rsid w:val="007120A2"/>
    <w:rsid w:val="00713433"/>
    <w:rsid w:val="00713DEB"/>
    <w:rsid w:val="00714489"/>
    <w:rsid w:val="00714713"/>
    <w:rsid w:val="00714A9A"/>
    <w:rsid w:val="00715F55"/>
    <w:rsid w:val="00716677"/>
    <w:rsid w:val="00717A10"/>
    <w:rsid w:val="00717B90"/>
    <w:rsid w:val="00717B96"/>
    <w:rsid w:val="00720286"/>
    <w:rsid w:val="0072256D"/>
    <w:rsid w:val="00722D11"/>
    <w:rsid w:val="00723FC5"/>
    <w:rsid w:val="007241A3"/>
    <w:rsid w:val="007262CD"/>
    <w:rsid w:val="0072649C"/>
    <w:rsid w:val="00726AB0"/>
    <w:rsid w:val="007314CC"/>
    <w:rsid w:val="00731FCB"/>
    <w:rsid w:val="00731FF5"/>
    <w:rsid w:val="0073265A"/>
    <w:rsid w:val="00732AC8"/>
    <w:rsid w:val="00733BB6"/>
    <w:rsid w:val="00733BFF"/>
    <w:rsid w:val="007349CB"/>
    <w:rsid w:val="00734C1E"/>
    <w:rsid w:val="007372B1"/>
    <w:rsid w:val="0073749C"/>
    <w:rsid w:val="00740EFA"/>
    <w:rsid w:val="007423B0"/>
    <w:rsid w:val="007457A9"/>
    <w:rsid w:val="0074725A"/>
    <w:rsid w:val="007503D8"/>
    <w:rsid w:val="00750DC6"/>
    <w:rsid w:val="0075300D"/>
    <w:rsid w:val="007531AD"/>
    <w:rsid w:val="00754949"/>
    <w:rsid w:val="00754F53"/>
    <w:rsid w:val="00755417"/>
    <w:rsid w:val="00755470"/>
    <w:rsid w:val="00757606"/>
    <w:rsid w:val="00762186"/>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B83"/>
    <w:rsid w:val="00777C44"/>
    <w:rsid w:val="00780604"/>
    <w:rsid w:val="007819A0"/>
    <w:rsid w:val="00782252"/>
    <w:rsid w:val="00783065"/>
    <w:rsid w:val="00786573"/>
    <w:rsid w:val="00790D60"/>
    <w:rsid w:val="007911A7"/>
    <w:rsid w:val="007933D6"/>
    <w:rsid w:val="007946D0"/>
    <w:rsid w:val="00794D22"/>
    <w:rsid w:val="00794DCE"/>
    <w:rsid w:val="00794EFE"/>
    <w:rsid w:val="007A1253"/>
    <w:rsid w:val="007A12FD"/>
    <w:rsid w:val="007A1E7F"/>
    <w:rsid w:val="007A267B"/>
    <w:rsid w:val="007A4861"/>
    <w:rsid w:val="007A64E3"/>
    <w:rsid w:val="007A68EE"/>
    <w:rsid w:val="007A6960"/>
    <w:rsid w:val="007A79EB"/>
    <w:rsid w:val="007A7A5F"/>
    <w:rsid w:val="007A7F90"/>
    <w:rsid w:val="007B0B6E"/>
    <w:rsid w:val="007B0CE3"/>
    <w:rsid w:val="007B1B3E"/>
    <w:rsid w:val="007B21E5"/>
    <w:rsid w:val="007B23E0"/>
    <w:rsid w:val="007B26BB"/>
    <w:rsid w:val="007B3E94"/>
    <w:rsid w:val="007B4A64"/>
    <w:rsid w:val="007B5FCA"/>
    <w:rsid w:val="007B66BE"/>
    <w:rsid w:val="007C33E3"/>
    <w:rsid w:val="007C34BA"/>
    <w:rsid w:val="007C4349"/>
    <w:rsid w:val="007C4A04"/>
    <w:rsid w:val="007C58CD"/>
    <w:rsid w:val="007C5930"/>
    <w:rsid w:val="007C660E"/>
    <w:rsid w:val="007C784D"/>
    <w:rsid w:val="007C7A2B"/>
    <w:rsid w:val="007D07AB"/>
    <w:rsid w:val="007D1604"/>
    <w:rsid w:val="007D26E5"/>
    <w:rsid w:val="007D2ED2"/>
    <w:rsid w:val="007D4061"/>
    <w:rsid w:val="007D7F48"/>
    <w:rsid w:val="007E006C"/>
    <w:rsid w:val="007E09A1"/>
    <w:rsid w:val="007E1F3F"/>
    <w:rsid w:val="007E2688"/>
    <w:rsid w:val="007E297C"/>
    <w:rsid w:val="007E39F3"/>
    <w:rsid w:val="007E42AF"/>
    <w:rsid w:val="007E43FE"/>
    <w:rsid w:val="007E6496"/>
    <w:rsid w:val="007F0D36"/>
    <w:rsid w:val="007F1AA5"/>
    <w:rsid w:val="007F26EF"/>
    <w:rsid w:val="007F310E"/>
    <w:rsid w:val="007F36FE"/>
    <w:rsid w:val="007F3B72"/>
    <w:rsid w:val="007F5CDF"/>
    <w:rsid w:val="007F5E9D"/>
    <w:rsid w:val="007F65EC"/>
    <w:rsid w:val="007F6E03"/>
    <w:rsid w:val="007F70F9"/>
    <w:rsid w:val="007F775C"/>
    <w:rsid w:val="007F78BF"/>
    <w:rsid w:val="008010E4"/>
    <w:rsid w:val="008015FB"/>
    <w:rsid w:val="00802F3B"/>
    <w:rsid w:val="008037F3"/>
    <w:rsid w:val="00804CC2"/>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D14"/>
    <w:rsid w:val="00833A14"/>
    <w:rsid w:val="00833E69"/>
    <w:rsid w:val="0083403D"/>
    <w:rsid w:val="00836361"/>
    <w:rsid w:val="008370DC"/>
    <w:rsid w:val="00840BBF"/>
    <w:rsid w:val="00840F97"/>
    <w:rsid w:val="0084157C"/>
    <w:rsid w:val="00841B20"/>
    <w:rsid w:val="00842636"/>
    <w:rsid w:val="008427E5"/>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E45"/>
    <w:rsid w:val="00865217"/>
    <w:rsid w:val="0086587A"/>
    <w:rsid w:val="00865B27"/>
    <w:rsid w:val="00865FD6"/>
    <w:rsid w:val="00865FE1"/>
    <w:rsid w:val="00866BF6"/>
    <w:rsid w:val="00867BD1"/>
    <w:rsid w:val="008702A3"/>
    <w:rsid w:val="00871550"/>
    <w:rsid w:val="00871945"/>
    <w:rsid w:val="00872544"/>
    <w:rsid w:val="00872BA4"/>
    <w:rsid w:val="008738A6"/>
    <w:rsid w:val="008741E9"/>
    <w:rsid w:val="0087511F"/>
    <w:rsid w:val="008763E1"/>
    <w:rsid w:val="00880D09"/>
    <w:rsid w:val="008814A9"/>
    <w:rsid w:val="00882382"/>
    <w:rsid w:val="0088317B"/>
    <w:rsid w:val="00884096"/>
    <w:rsid w:val="00884F44"/>
    <w:rsid w:val="00890FF3"/>
    <w:rsid w:val="00891B1D"/>
    <w:rsid w:val="00891E40"/>
    <w:rsid w:val="00892728"/>
    <w:rsid w:val="00894293"/>
    <w:rsid w:val="008952EA"/>
    <w:rsid w:val="00895CD7"/>
    <w:rsid w:val="008963D8"/>
    <w:rsid w:val="00896449"/>
    <w:rsid w:val="008A0CEC"/>
    <w:rsid w:val="008A1A74"/>
    <w:rsid w:val="008A26C1"/>
    <w:rsid w:val="008A5F0C"/>
    <w:rsid w:val="008B0082"/>
    <w:rsid w:val="008B10E9"/>
    <w:rsid w:val="008B1928"/>
    <w:rsid w:val="008B1B39"/>
    <w:rsid w:val="008B2B33"/>
    <w:rsid w:val="008B3053"/>
    <w:rsid w:val="008B397B"/>
    <w:rsid w:val="008B3A05"/>
    <w:rsid w:val="008B3D21"/>
    <w:rsid w:val="008B4F3A"/>
    <w:rsid w:val="008B5DE3"/>
    <w:rsid w:val="008B709B"/>
    <w:rsid w:val="008C015C"/>
    <w:rsid w:val="008C1CD2"/>
    <w:rsid w:val="008C2647"/>
    <w:rsid w:val="008C2EB3"/>
    <w:rsid w:val="008C4454"/>
    <w:rsid w:val="008C4D2B"/>
    <w:rsid w:val="008C5421"/>
    <w:rsid w:val="008C5FD0"/>
    <w:rsid w:val="008D0268"/>
    <w:rsid w:val="008D089E"/>
    <w:rsid w:val="008D151D"/>
    <w:rsid w:val="008D19CF"/>
    <w:rsid w:val="008D32E8"/>
    <w:rsid w:val="008D3BE1"/>
    <w:rsid w:val="008D5F7F"/>
    <w:rsid w:val="008D6A16"/>
    <w:rsid w:val="008D7543"/>
    <w:rsid w:val="008E142B"/>
    <w:rsid w:val="008E2AC1"/>
    <w:rsid w:val="008E2D1F"/>
    <w:rsid w:val="008E476B"/>
    <w:rsid w:val="008E50F4"/>
    <w:rsid w:val="008E5F0F"/>
    <w:rsid w:val="008E679E"/>
    <w:rsid w:val="008E7063"/>
    <w:rsid w:val="008E750B"/>
    <w:rsid w:val="008E77A8"/>
    <w:rsid w:val="008E7ED0"/>
    <w:rsid w:val="008F0F34"/>
    <w:rsid w:val="008F269F"/>
    <w:rsid w:val="008F5085"/>
    <w:rsid w:val="008F51A3"/>
    <w:rsid w:val="008F6223"/>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4E90"/>
    <w:rsid w:val="00915869"/>
    <w:rsid w:val="00916675"/>
    <w:rsid w:val="00920B32"/>
    <w:rsid w:val="00920FCD"/>
    <w:rsid w:val="00923662"/>
    <w:rsid w:val="00923BD8"/>
    <w:rsid w:val="00925119"/>
    <w:rsid w:val="009255DC"/>
    <w:rsid w:val="00925F0B"/>
    <w:rsid w:val="00926AB8"/>
    <w:rsid w:val="009305DF"/>
    <w:rsid w:val="00931295"/>
    <w:rsid w:val="00932E73"/>
    <w:rsid w:val="0093313E"/>
    <w:rsid w:val="009338B0"/>
    <w:rsid w:val="00933B54"/>
    <w:rsid w:val="0093462B"/>
    <w:rsid w:val="0093483B"/>
    <w:rsid w:val="00940473"/>
    <w:rsid w:val="00940AEA"/>
    <w:rsid w:val="00941835"/>
    <w:rsid w:val="0094478B"/>
    <w:rsid w:val="00944918"/>
    <w:rsid w:val="009449EA"/>
    <w:rsid w:val="0094502B"/>
    <w:rsid w:val="00945E5D"/>
    <w:rsid w:val="0094627B"/>
    <w:rsid w:val="00946462"/>
    <w:rsid w:val="0094650D"/>
    <w:rsid w:val="0094796E"/>
    <w:rsid w:val="00950979"/>
    <w:rsid w:val="00950D6A"/>
    <w:rsid w:val="0095153E"/>
    <w:rsid w:val="00952301"/>
    <w:rsid w:val="00952C0A"/>
    <w:rsid w:val="00953E75"/>
    <w:rsid w:val="0095419B"/>
    <w:rsid w:val="0095491B"/>
    <w:rsid w:val="00954D84"/>
    <w:rsid w:val="009550D3"/>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F83"/>
    <w:rsid w:val="00971618"/>
    <w:rsid w:val="0097299D"/>
    <w:rsid w:val="00972CE2"/>
    <w:rsid w:val="009742C7"/>
    <w:rsid w:val="00974496"/>
    <w:rsid w:val="00975121"/>
    <w:rsid w:val="00975D46"/>
    <w:rsid w:val="00976F0B"/>
    <w:rsid w:val="009771BD"/>
    <w:rsid w:val="00977AE7"/>
    <w:rsid w:val="00980E9E"/>
    <w:rsid w:val="0098320B"/>
    <w:rsid w:val="00984790"/>
    <w:rsid w:val="00984D04"/>
    <w:rsid w:val="00984D8C"/>
    <w:rsid w:val="009855FF"/>
    <w:rsid w:val="00985C96"/>
    <w:rsid w:val="00985D43"/>
    <w:rsid w:val="00986AAE"/>
    <w:rsid w:val="009874E5"/>
    <w:rsid w:val="009879AA"/>
    <w:rsid w:val="009903D9"/>
    <w:rsid w:val="00990AC0"/>
    <w:rsid w:val="00990D25"/>
    <w:rsid w:val="00990F27"/>
    <w:rsid w:val="0099267C"/>
    <w:rsid w:val="00993654"/>
    <w:rsid w:val="00993A55"/>
    <w:rsid w:val="00995058"/>
    <w:rsid w:val="0099700D"/>
    <w:rsid w:val="00997E4F"/>
    <w:rsid w:val="009A03A2"/>
    <w:rsid w:val="009A0854"/>
    <w:rsid w:val="009A0EEC"/>
    <w:rsid w:val="009A3499"/>
    <w:rsid w:val="009A6864"/>
    <w:rsid w:val="009A68A8"/>
    <w:rsid w:val="009A7050"/>
    <w:rsid w:val="009B063B"/>
    <w:rsid w:val="009B15D0"/>
    <w:rsid w:val="009B1792"/>
    <w:rsid w:val="009B1BE1"/>
    <w:rsid w:val="009B3134"/>
    <w:rsid w:val="009B5175"/>
    <w:rsid w:val="009B5ADF"/>
    <w:rsid w:val="009C01C5"/>
    <w:rsid w:val="009C2CCC"/>
    <w:rsid w:val="009C2F65"/>
    <w:rsid w:val="009C40DB"/>
    <w:rsid w:val="009C414E"/>
    <w:rsid w:val="009D0966"/>
    <w:rsid w:val="009D0FAA"/>
    <w:rsid w:val="009D1AC4"/>
    <w:rsid w:val="009D3036"/>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8B0"/>
    <w:rsid w:val="009F1FAB"/>
    <w:rsid w:val="009F2B96"/>
    <w:rsid w:val="009F3DF2"/>
    <w:rsid w:val="009F3ED8"/>
    <w:rsid w:val="009F49B4"/>
    <w:rsid w:val="009F50CB"/>
    <w:rsid w:val="009F748D"/>
    <w:rsid w:val="00A0133C"/>
    <w:rsid w:val="00A01D55"/>
    <w:rsid w:val="00A031A6"/>
    <w:rsid w:val="00A04ADB"/>
    <w:rsid w:val="00A04C7F"/>
    <w:rsid w:val="00A05CCF"/>
    <w:rsid w:val="00A0701F"/>
    <w:rsid w:val="00A10B7B"/>
    <w:rsid w:val="00A117E2"/>
    <w:rsid w:val="00A125E3"/>
    <w:rsid w:val="00A13788"/>
    <w:rsid w:val="00A154A6"/>
    <w:rsid w:val="00A15964"/>
    <w:rsid w:val="00A15E7C"/>
    <w:rsid w:val="00A16A70"/>
    <w:rsid w:val="00A17289"/>
    <w:rsid w:val="00A1795A"/>
    <w:rsid w:val="00A225EA"/>
    <w:rsid w:val="00A234C1"/>
    <w:rsid w:val="00A2392D"/>
    <w:rsid w:val="00A244CB"/>
    <w:rsid w:val="00A250B4"/>
    <w:rsid w:val="00A25380"/>
    <w:rsid w:val="00A27510"/>
    <w:rsid w:val="00A31209"/>
    <w:rsid w:val="00A332FE"/>
    <w:rsid w:val="00A33592"/>
    <w:rsid w:val="00A343BA"/>
    <w:rsid w:val="00A35F08"/>
    <w:rsid w:val="00A3619B"/>
    <w:rsid w:val="00A36485"/>
    <w:rsid w:val="00A36ACE"/>
    <w:rsid w:val="00A36B1B"/>
    <w:rsid w:val="00A374CB"/>
    <w:rsid w:val="00A37884"/>
    <w:rsid w:val="00A40425"/>
    <w:rsid w:val="00A411A2"/>
    <w:rsid w:val="00A411D4"/>
    <w:rsid w:val="00A413F6"/>
    <w:rsid w:val="00A41799"/>
    <w:rsid w:val="00A44352"/>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6C9A"/>
    <w:rsid w:val="00A87CA5"/>
    <w:rsid w:val="00A87DFB"/>
    <w:rsid w:val="00A90EAE"/>
    <w:rsid w:val="00A91AAD"/>
    <w:rsid w:val="00A94AB9"/>
    <w:rsid w:val="00AA0C09"/>
    <w:rsid w:val="00AA1846"/>
    <w:rsid w:val="00AA219E"/>
    <w:rsid w:val="00AA3CC1"/>
    <w:rsid w:val="00AA54C8"/>
    <w:rsid w:val="00AA6357"/>
    <w:rsid w:val="00AA6679"/>
    <w:rsid w:val="00AA6B1A"/>
    <w:rsid w:val="00AA7652"/>
    <w:rsid w:val="00AB03A5"/>
    <w:rsid w:val="00AB1098"/>
    <w:rsid w:val="00AB17C5"/>
    <w:rsid w:val="00AB2393"/>
    <w:rsid w:val="00AB2C9E"/>
    <w:rsid w:val="00AB2CB9"/>
    <w:rsid w:val="00AB2E08"/>
    <w:rsid w:val="00AB386D"/>
    <w:rsid w:val="00AB5B3A"/>
    <w:rsid w:val="00AB6DEE"/>
    <w:rsid w:val="00AC1B98"/>
    <w:rsid w:val="00AC24AE"/>
    <w:rsid w:val="00AC4FEA"/>
    <w:rsid w:val="00AC5B89"/>
    <w:rsid w:val="00AC5E9E"/>
    <w:rsid w:val="00AC67BE"/>
    <w:rsid w:val="00AC71B7"/>
    <w:rsid w:val="00AC7671"/>
    <w:rsid w:val="00AD06C8"/>
    <w:rsid w:val="00AD1587"/>
    <w:rsid w:val="00AD1D2C"/>
    <w:rsid w:val="00AD21FC"/>
    <w:rsid w:val="00AD3C80"/>
    <w:rsid w:val="00AD4033"/>
    <w:rsid w:val="00AD69F4"/>
    <w:rsid w:val="00AD7D0E"/>
    <w:rsid w:val="00AE0931"/>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06AF9"/>
    <w:rsid w:val="00B1070F"/>
    <w:rsid w:val="00B113AA"/>
    <w:rsid w:val="00B14A83"/>
    <w:rsid w:val="00B15B27"/>
    <w:rsid w:val="00B17B57"/>
    <w:rsid w:val="00B20A0E"/>
    <w:rsid w:val="00B20ACF"/>
    <w:rsid w:val="00B21926"/>
    <w:rsid w:val="00B223C6"/>
    <w:rsid w:val="00B235EB"/>
    <w:rsid w:val="00B244C8"/>
    <w:rsid w:val="00B253C7"/>
    <w:rsid w:val="00B2634A"/>
    <w:rsid w:val="00B271E1"/>
    <w:rsid w:val="00B308AD"/>
    <w:rsid w:val="00B30D14"/>
    <w:rsid w:val="00B31FB2"/>
    <w:rsid w:val="00B324F9"/>
    <w:rsid w:val="00B35785"/>
    <w:rsid w:val="00B36321"/>
    <w:rsid w:val="00B36523"/>
    <w:rsid w:val="00B37334"/>
    <w:rsid w:val="00B37615"/>
    <w:rsid w:val="00B37DA8"/>
    <w:rsid w:val="00B4039D"/>
    <w:rsid w:val="00B40AA0"/>
    <w:rsid w:val="00B42E1C"/>
    <w:rsid w:val="00B42FBE"/>
    <w:rsid w:val="00B440EF"/>
    <w:rsid w:val="00B45859"/>
    <w:rsid w:val="00B45D32"/>
    <w:rsid w:val="00B46595"/>
    <w:rsid w:val="00B465A5"/>
    <w:rsid w:val="00B4706F"/>
    <w:rsid w:val="00B505EF"/>
    <w:rsid w:val="00B50B62"/>
    <w:rsid w:val="00B50E34"/>
    <w:rsid w:val="00B51AA5"/>
    <w:rsid w:val="00B5496D"/>
    <w:rsid w:val="00B550ED"/>
    <w:rsid w:val="00B55256"/>
    <w:rsid w:val="00B5562B"/>
    <w:rsid w:val="00B56D7B"/>
    <w:rsid w:val="00B56DDB"/>
    <w:rsid w:val="00B60E32"/>
    <w:rsid w:val="00B612C5"/>
    <w:rsid w:val="00B61318"/>
    <w:rsid w:val="00B624E7"/>
    <w:rsid w:val="00B628A2"/>
    <w:rsid w:val="00B62CB4"/>
    <w:rsid w:val="00B64FD8"/>
    <w:rsid w:val="00B65932"/>
    <w:rsid w:val="00B65ED8"/>
    <w:rsid w:val="00B6781E"/>
    <w:rsid w:val="00B71182"/>
    <w:rsid w:val="00B72580"/>
    <w:rsid w:val="00B7364B"/>
    <w:rsid w:val="00B75461"/>
    <w:rsid w:val="00B7735E"/>
    <w:rsid w:val="00B82106"/>
    <w:rsid w:val="00B823FD"/>
    <w:rsid w:val="00B83652"/>
    <w:rsid w:val="00B83B21"/>
    <w:rsid w:val="00B84002"/>
    <w:rsid w:val="00B85356"/>
    <w:rsid w:val="00B86AD5"/>
    <w:rsid w:val="00B90496"/>
    <w:rsid w:val="00B91952"/>
    <w:rsid w:val="00B92596"/>
    <w:rsid w:val="00B933E2"/>
    <w:rsid w:val="00B9439F"/>
    <w:rsid w:val="00B96E87"/>
    <w:rsid w:val="00B979AD"/>
    <w:rsid w:val="00BA22FC"/>
    <w:rsid w:val="00BA3DAD"/>
    <w:rsid w:val="00BA51B8"/>
    <w:rsid w:val="00BA6992"/>
    <w:rsid w:val="00BA7730"/>
    <w:rsid w:val="00BB10DA"/>
    <w:rsid w:val="00BB1A18"/>
    <w:rsid w:val="00BB2722"/>
    <w:rsid w:val="00BB3215"/>
    <w:rsid w:val="00BB3BB8"/>
    <w:rsid w:val="00BB4661"/>
    <w:rsid w:val="00BB47FD"/>
    <w:rsid w:val="00BB55A4"/>
    <w:rsid w:val="00BB5717"/>
    <w:rsid w:val="00BB5969"/>
    <w:rsid w:val="00BB6701"/>
    <w:rsid w:val="00BC1641"/>
    <w:rsid w:val="00BC1EA2"/>
    <w:rsid w:val="00BC2514"/>
    <w:rsid w:val="00BC3B80"/>
    <w:rsid w:val="00BC5661"/>
    <w:rsid w:val="00BC5923"/>
    <w:rsid w:val="00BC5A97"/>
    <w:rsid w:val="00BC6044"/>
    <w:rsid w:val="00BC6539"/>
    <w:rsid w:val="00BC7A54"/>
    <w:rsid w:val="00BD0889"/>
    <w:rsid w:val="00BD2AD5"/>
    <w:rsid w:val="00BD32CB"/>
    <w:rsid w:val="00BD3B83"/>
    <w:rsid w:val="00BD3DA7"/>
    <w:rsid w:val="00BD7992"/>
    <w:rsid w:val="00BD7E1B"/>
    <w:rsid w:val="00BE0E70"/>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1A75"/>
    <w:rsid w:val="00C11D25"/>
    <w:rsid w:val="00C12447"/>
    <w:rsid w:val="00C13AEF"/>
    <w:rsid w:val="00C1422C"/>
    <w:rsid w:val="00C14882"/>
    <w:rsid w:val="00C149AB"/>
    <w:rsid w:val="00C1510A"/>
    <w:rsid w:val="00C15D16"/>
    <w:rsid w:val="00C17D65"/>
    <w:rsid w:val="00C212AC"/>
    <w:rsid w:val="00C21B27"/>
    <w:rsid w:val="00C21D3F"/>
    <w:rsid w:val="00C226F9"/>
    <w:rsid w:val="00C22BF5"/>
    <w:rsid w:val="00C22E7E"/>
    <w:rsid w:val="00C247D2"/>
    <w:rsid w:val="00C25DA7"/>
    <w:rsid w:val="00C26912"/>
    <w:rsid w:val="00C26A12"/>
    <w:rsid w:val="00C274B3"/>
    <w:rsid w:val="00C27772"/>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54"/>
    <w:rsid w:val="00C404A0"/>
    <w:rsid w:val="00C407C7"/>
    <w:rsid w:val="00C41010"/>
    <w:rsid w:val="00C41ECE"/>
    <w:rsid w:val="00C42780"/>
    <w:rsid w:val="00C42804"/>
    <w:rsid w:val="00C42FCF"/>
    <w:rsid w:val="00C42FED"/>
    <w:rsid w:val="00C43545"/>
    <w:rsid w:val="00C43A6D"/>
    <w:rsid w:val="00C472CF"/>
    <w:rsid w:val="00C477BA"/>
    <w:rsid w:val="00C478AE"/>
    <w:rsid w:val="00C50AC8"/>
    <w:rsid w:val="00C52578"/>
    <w:rsid w:val="00C5289F"/>
    <w:rsid w:val="00C52C69"/>
    <w:rsid w:val="00C53915"/>
    <w:rsid w:val="00C541AC"/>
    <w:rsid w:val="00C552F4"/>
    <w:rsid w:val="00C55472"/>
    <w:rsid w:val="00C5596E"/>
    <w:rsid w:val="00C56DBE"/>
    <w:rsid w:val="00C57D5F"/>
    <w:rsid w:val="00C60436"/>
    <w:rsid w:val="00C6125C"/>
    <w:rsid w:val="00C615CE"/>
    <w:rsid w:val="00C618E7"/>
    <w:rsid w:val="00C6502F"/>
    <w:rsid w:val="00C65070"/>
    <w:rsid w:val="00C6547D"/>
    <w:rsid w:val="00C6620F"/>
    <w:rsid w:val="00C70577"/>
    <w:rsid w:val="00C71AA0"/>
    <w:rsid w:val="00C72D7C"/>
    <w:rsid w:val="00C74773"/>
    <w:rsid w:val="00C7611D"/>
    <w:rsid w:val="00C7663D"/>
    <w:rsid w:val="00C769D8"/>
    <w:rsid w:val="00C77AA6"/>
    <w:rsid w:val="00C800D4"/>
    <w:rsid w:val="00C80AE3"/>
    <w:rsid w:val="00C816E0"/>
    <w:rsid w:val="00C81E4D"/>
    <w:rsid w:val="00C82936"/>
    <w:rsid w:val="00C84612"/>
    <w:rsid w:val="00C85899"/>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2028"/>
    <w:rsid w:val="00CA44CD"/>
    <w:rsid w:val="00CA4737"/>
    <w:rsid w:val="00CA4D8C"/>
    <w:rsid w:val="00CA6C1C"/>
    <w:rsid w:val="00CA6FE8"/>
    <w:rsid w:val="00CA76D5"/>
    <w:rsid w:val="00CB04D9"/>
    <w:rsid w:val="00CB1ECE"/>
    <w:rsid w:val="00CB454E"/>
    <w:rsid w:val="00CB4650"/>
    <w:rsid w:val="00CB4789"/>
    <w:rsid w:val="00CB71A1"/>
    <w:rsid w:val="00CB75F5"/>
    <w:rsid w:val="00CC0B5E"/>
    <w:rsid w:val="00CC0F55"/>
    <w:rsid w:val="00CC1339"/>
    <w:rsid w:val="00CC1AEE"/>
    <w:rsid w:val="00CC4693"/>
    <w:rsid w:val="00CC6B15"/>
    <w:rsid w:val="00CC6B23"/>
    <w:rsid w:val="00CC7CB1"/>
    <w:rsid w:val="00CD152A"/>
    <w:rsid w:val="00CD2600"/>
    <w:rsid w:val="00CD2A8D"/>
    <w:rsid w:val="00CD2B27"/>
    <w:rsid w:val="00CD2DC1"/>
    <w:rsid w:val="00CD300F"/>
    <w:rsid w:val="00CD428E"/>
    <w:rsid w:val="00CD6755"/>
    <w:rsid w:val="00CE00AB"/>
    <w:rsid w:val="00CE229E"/>
    <w:rsid w:val="00CE4D37"/>
    <w:rsid w:val="00CE5E49"/>
    <w:rsid w:val="00CE6B11"/>
    <w:rsid w:val="00CE6F39"/>
    <w:rsid w:val="00CF0442"/>
    <w:rsid w:val="00CF0D36"/>
    <w:rsid w:val="00CF154F"/>
    <w:rsid w:val="00CF2A38"/>
    <w:rsid w:val="00CF5424"/>
    <w:rsid w:val="00CF62C3"/>
    <w:rsid w:val="00CF6BF8"/>
    <w:rsid w:val="00CF7274"/>
    <w:rsid w:val="00CF7B76"/>
    <w:rsid w:val="00CF7DF7"/>
    <w:rsid w:val="00D0013B"/>
    <w:rsid w:val="00D00FDA"/>
    <w:rsid w:val="00D01365"/>
    <w:rsid w:val="00D0195F"/>
    <w:rsid w:val="00D01B21"/>
    <w:rsid w:val="00D0217B"/>
    <w:rsid w:val="00D02DC2"/>
    <w:rsid w:val="00D03F06"/>
    <w:rsid w:val="00D042C5"/>
    <w:rsid w:val="00D0446E"/>
    <w:rsid w:val="00D0577B"/>
    <w:rsid w:val="00D05C65"/>
    <w:rsid w:val="00D07E57"/>
    <w:rsid w:val="00D07FF1"/>
    <w:rsid w:val="00D10578"/>
    <w:rsid w:val="00D11003"/>
    <w:rsid w:val="00D11A90"/>
    <w:rsid w:val="00D12224"/>
    <w:rsid w:val="00D14AE3"/>
    <w:rsid w:val="00D1546F"/>
    <w:rsid w:val="00D15DC3"/>
    <w:rsid w:val="00D15EEE"/>
    <w:rsid w:val="00D16504"/>
    <w:rsid w:val="00D16717"/>
    <w:rsid w:val="00D16DA9"/>
    <w:rsid w:val="00D16FE5"/>
    <w:rsid w:val="00D17DDC"/>
    <w:rsid w:val="00D2037A"/>
    <w:rsid w:val="00D206C9"/>
    <w:rsid w:val="00D212B1"/>
    <w:rsid w:val="00D22BD1"/>
    <w:rsid w:val="00D238D5"/>
    <w:rsid w:val="00D23DA9"/>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65A7"/>
    <w:rsid w:val="00D37F9B"/>
    <w:rsid w:val="00D40775"/>
    <w:rsid w:val="00D40C6D"/>
    <w:rsid w:val="00D42703"/>
    <w:rsid w:val="00D42F36"/>
    <w:rsid w:val="00D4353A"/>
    <w:rsid w:val="00D43CAB"/>
    <w:rsid w:val="00D44601"/>
    <w:rsid w:val="00D4541C"/>
    <w:rsid w:val="00D4547E"/>
    <w:rsid w:val="00D46097"/>
    <w:rsid w:val="00D465E7"/>
    <w:rsid w:val="00D515FD"/>
    <w:rsid w:val="00D51E7C"/>
    <w:rsid w:val="00D53ACE"/>
    <w:rsid w:val="00D53B58"/>
    <w:rsid w:val="00D5428F"/>
    <w:rsid w:val="00D560E6"/>
    <w:rsid w:val="00D56382"/>
    <w:rsid w:val="00D5721D"/>
    <w:rsid w:val="00D62D75"/>
    <w:rsid w:val="00D63478"/>
    <w:rsid w:val="00D64660"/>
    <w:rsid w:val="00D66454"/>
    <w:rsid w:val="00D66482"/>
    <w:rsid w:val="00D70BAF"/>
    <w:rsid w:val="00D70E07"/>
    <w:rsid w:val="00D70F51"/>
    <w:rsid w:val="00D71D20"/>
    <w:rsid w:val="00D74CE4"/>
    <w:rsid w:val="00D74D51"/>
    <w:rsid w:val="00D7741B"/>
    <w:rsid w:val="00D80551"/>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C33"/>
    <w:rsid w:val="00DA004D"/>
    <w:rsid w:val="00DA08A9"/>
    <w:rsid w:val="00DA09D1"/>
    <w:rsid w:val="00DA0DBD"/>
    <w:rsid w:val="00DA46EA"/>
    <w:rsid w:val="00DA5EBD"/>
    <w:rsid w:val="00DA62D2"/>
    <w:rsid w:val="00DB06C4"/>
    <w:rsid w:val="00DB088E"/>
    <w:rsid w:val="00DB20A8"/>
    <w:rsid w:val="00DB2148"/>
    <w:rsid w:val="00DB3C83"/>
    <w:rsid w:val="00DB5F7C"/>
    <w:rsid w:val="00DC0B12"/>
    <w:rsid w:val="00DC0F14"/>
    <w:rsid w:val="00DC1E12"/>
    <w:rsid w:val="00DC1FAC"/>
    <w:rsid w:val="00DC2FBE"/>
    <w:rsid w:val="00DC4765"/>
    <w:rsid w:val="00DC4FCC"/>
    <w:rsid w:val="00DC772E"/>
    <w:rsid w:val="00DD0964"/>
    <w:rsid w:val="00DD0B17"/>
    <w:rsid w:val="00DD10BE"/>
    <w:rsid w:val="00DD15B7"/>
    <w:rsid w:val="00DD4C80"/>
    <w:rsid w:val="00DD5B78"/>
    <w:rsid w:val="00DD5D0E"/>
    <w:rsid w:val="00DD6A38"/>
    <w:rsid w:val="00DD6C26"/>
    <w:rsid w:val="00DE0586"/>
    <w:rsid w:val="00DE1E00"/>
    <w:rsid w:val="00DE2B43"/>
    <w:rsid w:val="00DE32AE"/>
    <w:rsid w:val="00DE34C7"/>
    <w:rsid w:val="00DE58A7"/>
    <w:rsid w:val="00DE5AB4"/>
    <w:rsid w:val="00DE7109"/>
    <w:rsid w:val="00DE73DB"/>
    <w:rsid w:val="00DE7F33"/>
    <w:rsid w:val="00DF1417"/>
    <w:rsid w:val="00DF1E61"/>
    <w:rsid w:val="00DF250A"/>
    <w:rsid w:val="00DF4E48"/>
    <w:rsid w:val="00DF4EF2"/>
    <w:rsid w:val="00DF776C"/>
    <w:rsid w:val="00E018BB"/>
    <w:rsid w:val="00E019CB"/>
    <w:rsid w:val="00E03394"/>
    <w:rsid w:val="00E037AA"/>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4D0"/>
    <w:rsid w:val="00E25938"/>
    <w:rsid w:val="00E261B5"/>
    <w:rsid w:val="00E265EE"/>
    <w:rsid w:val="00E266BE"/>
    <w:rsid w:val="00E271AC"/>
    <w:rsid w:val="00E27518"/>
    <w:rsid w:val="00E27881"/>
    <w:rsid w:val="00E320D1"/>
    <w:rsid w:val="00E3237C"/>
    <w:rsid w:val="00E33D83"/>
    <w:rsid w:val="00E3633D"/>
    <w:rsid w:val="00E3720F"/>
    <w:rsid w:val="00E37335"/>
    <w:rsid w:val="00E403EB"/>
    <w:rsid w:val="00E4155B"/>
    <w:rsid w:val="00E425B4"/>
    <w:rsid w:val="00E4367F"/>
    <w:rsid w:val="00E43F89"/>
    <w:rsid w:val="00E44441"/>
    <w:rsid w:val="00E45F74"/>
    <w:rsid w:val="00E46C65"/>
    <w:rsid w:val="00E47994"/>
    <w:rsid w:val="00E50BF3"/>
    <w:rsid w:val="00E50EDD"/>
    <w:rsid w:val="00E51A8B"/>
    <w:rsid w:val="00E53543"/>
    <w:rsid w:val="00E54DAA"/>
    <w:rsid w:val="00E56CA2"/>
    <w:rsid w:val="00E56CCA"/>
    <w:rsid w:val="00E60203"/>
    <w:rsid w:val="00E605BA"/>
    <w:rsid w:val="00E60753"/>
    <w:rsid w:val="00E60DC0"/>
    <w:rsid w:val="00E60EB9"/>
    <w:rsid w:val="00E620E1"/>
    <w:rsid w:val="00E640DB"/>
    <w:rsid w:val="00E64675"/>
    <w:rsid w:val="00E6644D"/>
    <w:rsid w:val="00E66530"/>
    <w:rsid w:val="00E66B95"/>
    <w:rsid w:val="00E66E42"/>
    <w:rsid w:val="00E66EA1"/>
    <w:rsid w:val="00E674D7"/>
    <w:rsid w:val="00E67EFE"/>
    <w:rsid w:val="00E70637"/>
    <w:rsid w:val="00E709A1"/>
    <w:rsid w:val="00E712C3"/>
    <w:rsid w:val="00E71505"/>
    <w:rsid w:val="00E720DD"/>
    <w:rsid w:val="00E72973"/>
    <w:rsid w:val="00E73AA4"/>
    <w:rsid w:val="00E740E8"/>
    <w:rsid w:val="00E77793"/>
    <w:rsid w:val="00E80C7B"/>
    <w:rsid w:val="00E8164F"/>
    <w:rsid w:val="00E81C17"/>
    <w:rsid w:val="00E81C4C"/>
    <w:rsid w:val="00E83029"/>
    <w:rsid w:val="00E839CC"/>
    <w:rsid w:val="00E83E0A"/>
    <w:rsid w:val="00E842E8"/>
    <w:rsid w:val="00E843CD"/>
    <w:rsid w:val="00E84E1D"/>
    <w:rsid w:val="00E8559F"/>
    <w:rsid w:val="00E85943"/>
    <w:rsid w:val="00E86218"/>
    <w:rsid w:val="00E866E0"/>
    <w:rsid w:val="00E878A5"/>
    <w:rsid w:val="00E91C1D"/>
    <w:rsid w:val="00E929B9"/>
    <w:rsid w:val="00E92F75"/>
    <w:rsid w:val="00E94438"/>
    <w:rsid w:val="00E95549"/>
    <w:rsid w:val="00E95EBD"/>
    <w:rsid w:val="00E961B6"/>
    <w:rsid w:val="00E9640F"/>
    <w:rsid w:val="00E97817"/>
    <w:rsid w:val="00E97839"/>
    <w:rsid w:val="00E97B81"/>
    <w:rsid w:val="00EA1B5B"/>
    <w:rsid w:val="00EA3E39"/>
    <w:rsid w:val="00EA4832"/>
    <w:rsid w:val="00EA78F6"/>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1600"/>
    <w:rsid w:val="00EC1CA3"/>
    <w:rsid w:val="00EC46FB"/>
    <w:rsid w:val="00EC4D84"/>
    <w:rsid w:val="00EC5A5F"/>
    <w:rsid w:val="00EC5C7C"/>
    <w:rsid w:val="00EC6540"/>
    <w:rsid w:val="00EC791E"/>
    <w:rsid w:val="00ED0305"/>
    <w:rsid w:val="00ED0357"/>
    <w:rsid w:val="00ED044F"/>
    <w:rsid w:val="00ED1E4C"/>
    <w:rsid w:val="00ED3258"/>
    <w:rsid w:val="00ED62A0"/>
    <w:rsid w:val="00ED711B"/>
    <w:rsid w:val="00EE0A26"/>
    <w:rsid w:val="00EE0C5D"/>
    <w:rsid w:val="00EE1070"/>
    <w:rsid w:val="00EE12DF"/>
    <w:rsid w:val="00EE15DF"/>
    <w:rsid w:val="00EE2446"/>
    <w:rsid w:val="00EE46B5"/>
    <w:rsid w:val="00EE51DE"/>
    <w:rsid w:val="00EE5A7B"/>
    <w:rsid w:val="00EE693E"/>
    <w:rsid w:val="00EE775D"/>
    <w:rsid w:val="00EE7988"/>
    <w:rsid w:val="00EE7F6E"/>
    <w:rsid w:val="00EF106A"/>
    <w:rsid w:val="00EF14FE"/>
    <w:rsid w:val="00EF17CD"/>
    <w:rsid w:val="00EF2E20"/>
    <w:rsid w:val="00EF2E73"/>
    <w:rsid w:val="00EF44D1"/>
    <w:rsid w:val="00EF4D39"/>
    <w:rsid w:val="00EF5C37"/>
    <w:rsid w:val="00EF63F7"/>
    <w:rsid w:val="00EF6CE9"/>
    <w:rsid w:val="00F00EA2"/>
    <w:rsid w:val="00F013B1"/>
    <w:rsid w:val="00F026BD"/>
    <w:rsid w:val="00F02A38"/>
    <w:rsid w:val="00F03586"/>
    <w:rsid w:val="00F045F8"/>
    <w:rsid w:val="00F04A7E"/>
    <w:rsid w:val="00F05294"/>
    <w:rsid w:val="00F109EB"/>
    <w:rsid w:val="00F10C79"/>
    <w:rsid w:val="00F12D7E"/>
    <w:rsid w:val="00F12FBA"/>
    <w:rsid w:val="00F144E9"/>
    <w:rsid w:val="00F147AD"/>
    <w:rsid w:val="00F14D86"/>
    <w:rsid w:val="00F15C14"/>
    <w:rsid w:val="00F17F79"/>
    <w:rsid w:val="00F20465"/>
    <w:rsid w:val="00F2072C"/>
    <w:rsid w:val="00F219CF"/>
    <w:rsid w:val="00F21AA4"/>
    <w:rsid w:val="00F21BE0"/>
    <w:rsid w:val="00F22A0A"/>
    <w:rsid w:val="00F22D60"/>
    <w:rsid w:val="00F242AE"/>
    <w:rsid w:val="00F258F8"/>
    <w:rsid w:val="00F25EEC"/>
    <w:rsid w:val="00F26947"/>
    <w:rsid w:val="00F26EA8"/>
    <w:rsid w:val="00F31694"/>
    <w:rsid w:val="00F332A0"/>
    <w:rsid w:val="00F334E5"/>
    <w:rsid w:val="00F352C4"/>
    <w:rsid w:val="00F37DCA"/>
    <w:rsid w:val="00F4030D"/>
    <w:rsid w:val="00F40DBF"/>
    <w:rsid w:val="00F417E3"/>
    <w:rsid w:val="00F42158"/>
    <w:rsid w:val="00F421BF"/>
    <w:rsid w:val="00F42396"/>
    <w:rsid w:val="00F43536"/>
    <w:rsid w:val="00F43C1C"/>
    <w:rsid w:val="00F448A2"/>
    <w:rsid w:val="00F465A1"/>
    <w:rsid w:val="00F46695"/>
    <w:rsid w:val="00F471AD"/>
    <w:rsid w:val="00F50825"/>
    <w:rsid w:val="00F50D72"/>
    <w:rsid w:val="00F51E38"/>
    <w:rsid w:val="00F534AB"/>
    <w:rsid w:val="00F534D3"/>
    <w:rsid w:val="00F5380F"/>
    <w:rsid w:val="00F53959"/>
    <w:rsid w:val="00F548F4"/>
    <w:rsid w:val="00F55F30"/>
    <w:rsid w:val="00F5634E"/>
    <w:rsid w:val="00F56BAB"/>
    <w:rsid w:val="00F57BB2"/>
    <w:rsid w:val="00F60111"/>
    <w:rsid w:val="00F612FD"/>
    <w:rsid w:val="00F620B0"/>
    <w:rsid w:val="00F6259F"/>
    <w:rsid w:val="00F63E97"/>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3060"/>
    <w:rsid w:val="00F84283"/>
    <w:rsid w:val="00F86022"/>
    <w:rsid w:val="00F860D9"/>
    <w:rsid w:val="00F87029"/>
    <w:rsid w:val="00F874B4"/>
    <w:rsid w:val="00F87814"/>
    <w:rsid w:val="00F90B5A"/>
    <w:rsid w:val="00F9125F"/>
    <w:rsid w:val="00F91D18"/>
    <w:rsid w:val="00F920DE"/>
    <w:rsid w:val="00F923DE"/>
    <w:rsid w:val="00F92D46"/>
    <w:rsid w:val="00F93289"/>
    <w:rsid w:val="00F9385B"/>
    <w:rsid w:val="00F93CE0"/>
    <w:rsid w:val="00F93DF8"/>
    <w:rsid w:val="00F94FF0"/>
    <w:rsid w:val="00F9581A"/>
    <w:rsid w:val="00F9612E"/>
    <w:rsid w:val="00F97F98"/>
    <w:rsid w:val="00FA0B63"/>
    <w:rsid w:val="00FA3103"/>
    <w:rsid w:val="00FA321C"/>
    <w:rsid w:val="00FA4EBD"/>
    <w:rsid w:val="00FA61AF"/>
    <w:rsid w:val="00FA68E6"/>
    <w:rsid w:val="00FA7655"/>
    <w:rsid w:val="00FA7E2C"/>
    <w:rsid w:val="00FA7E8D"/>
    <w:rsid w:val="00FB0077"/>
    <w:rsid w:val="00FB04D4"/>
    <w:rsid w:val="00FB1563"/>
    <w:rsid w:val="00FB19CE"/>
    <w:rsid w:val="00FB2083"/>
    <w:rsid w:val="00FB33F4"/>
    <w:rsid w:val="00FB5CBA"/>
    <w:rsid w:val="00FB73A8"/>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56F1"/>
    <w:rsid w:val="00FF6BA7"/>
    <w:rsid w:val="00FF72D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5698"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s>
</file>

<file path=word/webSettings.xml><?xml version="1.0" encoding="utf-8"?>
<w:webSettings xmlns:r="http://schemas.openxmlformats.org/officeDocument/2006/relationships" xmlns:w="http://schemas.openxmlformats.org/wordprocessingml/2006/main">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22C0D5-A7E8-470D-BCC8-CC1479B3A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1690</TotalTime>
  <Pages>6</Pages>
  <Words>1711</Words>
  <Characters>9757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Sudarat</cp:lastModifiedBy>
  <cp:revision>303</cp:revision>
  <cp:lastPrinted>2019-05-09T06:52:00Z</cp:lastPrinted>
  <dcterms:created xsi:type="dcterms:W3CDTF">2016-04-12T06:00:00Z</dcterms:created>
  <dcterms:modified xsi:type="dcterms:W3CDTF">2019-05-09T06:52:00Z</dcterms:modified>
</cp:coreProperties>
</file>