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940B5" w:rsidRPr="004967CC" w:rsidTr="00354B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940B5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940B5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70D27" w:rsidRPr="004967CC" w:rsidRDefault="001940B5" w:rsidP="00170D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40B5" w:rsidRPr="004967CC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4967CC" w:rsidRDefault="002222E4" w:rsidP="002222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A3CA3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4967CC" w:rsidRDefault="0024594F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A3CA3" w:rsidRPr="004967CC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4967CC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63A0E" w:rsidRPr="004967CC" w:rsidRDefault="00A63A0E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เงินลงทุนชั่วคราว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4967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63A0E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63A0E" w:rsidRPr="004967CC" w:rsidRDefault="00A63A0E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5B20DB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5B20DB" w:rsidRPr="004967CC" w:rsidRDefault="005B20DB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5B20DB" w:rsidRPr="004967CC" w:rsidRDefault="005B20DB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B20DB" w:rsidRPr="004967CC" w:rsidRDefault="005B20DB" w:rsidP="00A63A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D7D25" w:rsidRPr="004967CC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5D7D25" w:rsidRPr="004967CC" w:rsidRDefault="005D7D25" w:rsidP="005D7D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B20DB" w:rsidRPr="00496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D7D25" w:rsidRPr="004967CC" w:rsidRDefault="005D7D25" w:rsidP="005D7D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D7D25" w:rsidRPr="004967CC" w:rsidRDefault="005D7D25" w:rsidP="005D7D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:rsidR="00661CC0" w:rsidRPr="004967CC" w:rsidRDefault="001940B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br w:type="page"/>
      </w:r>
      <w:r w:rsidR="00661CC0" w:rsidRPr="004967C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F6040F" w:rsidRPr="004967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61CC0" w:rsidRPr="004967CC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7A30A9" w:rsidRPr="004967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61CC0" w:rsidRPr="004967CC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661CC0" w:rsidRPr="004967CC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33130" w:rsidRPr="004967CC" w:rsidRDefault="005B5988" w:rsidP="000F1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</w:rPr>
        <w:tab/>
      </w:r>
      <w:r w:rsidR="00E1435F" w:rsidRPr="004967C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</w:t>
      </w:r>
      <w:r w:rsidR="00476865" w:rsidRPr="004967CC">
        <w:rPr>
          <w:rFonts w:asciiTheme="majorBidi" w:hAnsiTheme="majorBidi" w:cstheme="majorBidi"/>
          <w:spacing w:val="4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</w:t>
      </w:r>
      <w:r w:rsidR="00476865" w:rsidRPr="004967CC">
        <w:rPr>
          <w:rFonts w:asciiTheme="majorBidi" w:hAnsiTheme="majorBidi" w:cstheme="majorBidi"/>
          <w:sz w:val="30"/>
          <w:szCs w:val="30"/>
          <w:cs/>
        </w:rPr>
        <w:t>และภาษาอังกฤษ และ</w:t>
      </w:r>
      <w:r w:rsidR="00E1435F" w:rsidRPr="004967CC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ได้รับอนุมัติให้ออกงบการเงินจากคณะกรรมการตรวจสอบตามการมอบหมายจากคณะกรรมการ</w:t>
      </w:r>
      <w:r w:rsidR="00D42934" w:rsidRPr="004967CC">
        <w:rPr>
          <w:rFonts w:asciiTheme="majorBidi" w:hAnsiTheme="majorBidi" w:cstheme="majorBidi"/>
          <w:sz w:val="30"/>
          <w:szCs w:val="30"/>
          <w:cs/>
        </w:rPr>
        <w:t>ของ</w:t>
      </w:r>
      <w:r w:rsidR="00E1435F" w:rsidRPr="004967CC">
        <w:rPr>
          <w:rFonts w:asciiTheme="majorBidi" w:hAnsiTheme="majorBidi" w:cstheme="majorBidi"/>
          <w:sz w:val="30"/>
          <w:szCs w:val="30"/>
          <w:cs/>
        </w:rPr>
        <w:t>บริษัทเมื่อวันที่</w:t>
      </w:r>
      <w:r w:rsidR="00F85A68" w:rsidRPr="004967CC">
        <w:rPr>
          <w:rFonts w:asciiTheme="majorBidi" w:hAnsiTheme="majorBidi" w:cstheme="majorBidi"/>
          <w:sz w:val="30"/>
          <w:szCs w:val="30"/>
        </w:rPr>
        <w:t xml:space="preserve"> 9 </w:t>
      </w:r>
      <w:r w:rsidR="00F85A68" w:rsidRPr="004967C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843112" w:rsidRPr="004967CC">
        <w:rPr>
          <w:rFonts w:asciiTheme="majorBidi" w:hAnsiTheme="majorBidi" w:cstheme="majorBidi"/>
          <w:sz w:val="30"/>
          <w:szCs w:val="30"/>
        </w:rPr>
        <w:t>2562</w:t>
      </w:r>
    </w:p>
    <w:p w:rsidR="007D41F0" w:rsidRPr="004967CC" w:rsidRDefault="007D41F0" w:rsidP="000F1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4967CC" w:rsidRDefault="00661CC0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661CC0" w:rsidRPr="004967CC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ED4081" w:rsidRPr="004967CC" w:rsidRDefault="00B942F9" w:rsidP="00515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047A00" w:rsidRPr="004967CC">
        <w:rPr>
          <w:rFonts w:asciiTheme="majorBidi" w:hAnsiTheme="majorBidi" w:cstheme="majorBidi"/>
          <w:spacing w:val="-4"/>
          <w:sz w:val="30"/>
          <w:szCs w:val="30"/>
          <w:cs/>
        </w:rPr>
        <w:t>ควอลิตี้คอนสตรัคชั่น</w:t>
      </w:r>
      <w:r w:rsidR="002B592E" w:rsidRPr="004967CC">
        <w:rPr>
          <w:rFonts w:asciiTheme="majorBidi" w:hAnsiTheme="majorBidi" w:cstheme="majorBidi"/>
          <w:spacing w:val="-4"/>
          <w:sz w:val="30"/>
          <w:szCs w:val="30"/>
          <w:cs/>
        </w:rPr>
        <w:t>โปรดั</w:t>
      </w:r>
      <w:r w:rsidR="0051586E"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ค</w:t>
      </w:r>
      <w:r w:rsidR="002B592E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ส์ </w:t>
      </w:r>
      <w:r w:rsidR="00661CC0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D42934" w:rsidRPr="004967CC">
        <w:rPr>
          <w:rFonts w:asciiTheme="majorBidi" w:hAnsiTheme="majorBidi" w:cstheme="majorBidi"/>
          <w:spacing w:val="-4"/>
          <w:sz w:val="30"/>
          <w:szCs w:val="30"/>
          <w:lang w:val="en-GB"/>
        </w:rPr>
        <w:t>(</w:t>
      </w:r>
      <w:r w:rsidR="009C75A0" w:rsidRPr="004967CC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9C75A0" w:rsidRPr="004967C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C75A0" w:rsidRPr="004967CC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D42934" w:rsidRPr="004967CC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9C75A0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61CC0" w:rsidRPr="004967CC">
        <w:rPr>
          <w:rFonts w:asciiTheme="majorBidi" w:hAnsiTheme="majorBidi" w:cstheme="majorBidi"/>
          <w:spacing w:val="-4"/>
          <w:sz w:val="30"/>
          <w:szCs w:val="30"/>
          <w:cs/>
        </w:rPr>
        <w:t>เป็นนิต</w:t>
      </w:r>
      <w:r w:rsidR="00E346BE" w:rsidRPr="004967CC">
        <w:rPr>
          <w:rFonts w:asciiTheme="majorBidi" w:hAnsiTheme="majorBidi" w:cstheme="majorBidi"/>
          <w:spacing w:val="-4"/>
          <w:sz w:val="30"/>
          <w:szCs w:val="30"/>
          <w:cs/>
        </w:rPr>
        <w:t>ิบุคคลที่จัดตั้งขึ้นในประเทศไทย</w:t>
      </w:r>
      <w:r w:rsidR="00F6040F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66D13" w:rsidRPr="004967CC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04F5" w:rsidRPr="004967CC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661CC0" w:rsidRPr="004967CC">
        <w:rPr>
          <w:rFonts w:asciiTheme="majorBidi" w:hAnsiTheme="majorBidi" w:cstheme="majorBidi"/>
          <w:spacing w:val="-4"/>
          <w:sz w:val="30"/>
          <w:szCs w:val="30"/>
          <w:cs/>
        </w:rPr>
        <w:t>ที่อยู่</w:t>
      </w:r>
      <w:r w:rsidR="00661CC0" w:rsidRPr="004967CC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2B592E" w:rsidRPr="004967CC">
        <w:rPr>
          <w:rFonts w:asciiTheme="majorBidi" w:hAnsiTheme="majorBidi" w:cstheme="majorBidi"/>
          <w:sz w:val="30"/>
          <w:szCs w:val="30"/>
          <w:cs/>
        </w:rPr>
        <w:t xml:space="preserve">ตั้งอยู่ เลขที่ </w:t>
      </w:r>
      <w:r w:rsidR="00156E32" w:rsidRPr="004967CC">
        <w:rPr>
          <w:rFonts w:asciiTheme="majorBidi" w:hAnsiTheme="majorBidi" w:cstheme="majorBidi"/>
          <w:sz w:val="30"/>
          <w:szCs w:val="30"/>
        </w:rPr>
        <w:t>144</w:t>
      </w:r>
      <w:r w:rsidR="002B592E" w:rsidRPr="004967CC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156E32" w:rsidRPr="004967CC">
        <w:rPr>
          <w:rFonts w:asciiTheme="majorBidi" w:hAnsiTheme="majorBidi" w:cstheme="majorBidi"/>
          <w:sz w:val="30"/>
          <w:szCs w:val="30"/>
        </w:rPr>
        <w:t>16</w:t>
      </w:r>
      <w:r w:rsidR="002B592E" w:rsidRPr="004967CC">
        <w:rPr>
          <w:rFonts w:asciiTheme="majorBidi" w:hAnsiTheme="majorBidi" w:cstheme="majorBidi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F41F55"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6E32" w:rsidRPr="004967CC">
        <w:rPr>
          <w:rFonts w:asciiTheme="majorBidi" w:hAnsiTheme="majorBidi" w:cstheme="majorBidi"/>
          <w:sz w:val="30"/>
          <w:szCs w:val="30"/>
        </w:rPr>
        <w:t>1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56E32" w:rsidRPr="004967CC">
        <w:rPr>
          <w:rFonts w:asciiTheme="majorBidi" w:hAnsiTheme="majorBidi" w:cstheme="majorBidi"/>
          <w:sz w:val="30"/>
          <w:szCs w:val="30"/>
        </w:rPr>
        <w:t>160</w:t>
      </w:r>
      <w:r w:rsidR="00F41F55" w:rsidRPr="004967CC">
        <w:rPr>
          <w:rFonts w:asciiTheme="majorBidi" w:hAnsiTheme="majorBidi" w:cstheme="majorBidi"/>
          <w:sz w:val="30"/>
          <w:szCs w:val="30"/>
          <w:cs/>
        </w:rPr>
        <w:t xml:space="preserve"> ประเทศไทย </w:t>
      </w:r>
    </w:p>
    <w:p w:rsidR="00661CC0" w:rsidRPr="004967CC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4967CC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4967C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B592E"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2E83" w:rsidRPr="004967CC">
        <w:rPr>
          <w:rFonts w:asciiTheme="majorBidi" w:hAnsiTheme="majorBidi" w:cstheme="majorBidi"/>
          <w:sz w:val="30"/>
          <w:szCs w:val="30"/>
        </w:rPr>
        <w:t xml:space="preserve">6 </w:t>
      </w:r>
      <w:r w:rsidR="00032E83" w:rsidRPr="004967C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32E83" w:rsidRPr="004967CC">
        <w:rPr>
          <w:rFonts w:asciiTheme="majorBidi" w:hAnsiTheme="majorBidi" w:cstheme="majorBidi"/>
          <w:sz w:val="30"/>
          <w:szCs w:val="30"/>
        </w:rPr>
        <w:t>2547</w:t>
      </w:r>
    </w:p>
    <w:p w:rsidR="00661CC0" w:rsidRPr="004967CC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4967CC" w:rsidRDefault="002B592E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pacing w:val="8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บริษัทเอสซีจี</w:t>
      </w:r>
      <w:r w:rsidRPr="004967C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pacing w:val="8"/>
          <w:sz w:val="30"/>
          <w:szCs w:val="30"/>
          <w:cs/>
        </w:rPr>
        <w:t>ผลิตภัณฑ์ก่อสร้าง จำกัด และ</w:t>
      </w:r>
      <w:r w:rsidRPr="004967CC">
        <w:rPr>
          <w:rFonts w:asciiTheme="majorBidi" w:hAnsiTheme="majorBidi" w:cstheme="majorBidi"/>
          <w:sz w:val="30"/>
          <w:szCs w:val="30"/>
          <w:cs/>
        </w:rPr>
        <w:t>บริษัทปูนซิเมนต์ไทย จำกัด (มหาชน)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2B592E" w:rsidRPr="004967CC" w:rsidRDefault="002B592E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D2607B" w:rsidRPr="004967CC" w:rsidRDefault="0007515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C13A72" w:rsidRPr="004967CC">
        <w:rPr>
          <w:rFonts w:asciiTheme="majorBidi" w:hAnsiTheme="majorBidi" w:cstheme="majorBidi"/>
          <w:sz w:val="30"/>
          <w:szCs w:val="30"/>
          <w:cs/>
        </w:rPr>
        <w:t>การผลิตและจำห</w:t>
      </w:r>
      <w:r w:rsidR="002434B9" w:rsidRPr="004967CC">
        <w:rPr>
          <w:rFonts w:asciiTheme="majorBidi" w:hAnsiTheme="majorBidi" w:cstheme="majorBidi"/>
          <w:sz w:val="30"/>
          <w:szCs w:val="30"/>
          <w:cs/>
        </w:rPr>
        <w:t>น่าย</w:t>
      </w:r>
      <w:r w:rsidR="002B592E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2B592E" w:rsidRPr="004967CC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="002B592E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E64152" w:rsidRPr="004967CC">
        <w:rPr>
          <w:rFonts w:asciiTheme="majorBidi" w:hAnsiTheme="majorBidi" w:cstheme="majorBidi"/>
          <w:sz w:val="30"/>
          <w:szCs w:val="30"/>
          <w:cs/>
        </w:rPr>
        <w:t>บริษัทคิว</w:t>
      </w:r>
      <w:r w:rsidR="00E64152" w:rsidRPr="004967CC">
        <w:rPr>
          <w:rFonts w:asciiTheme="majorBidi" w:hAnsiTheme="majorBidi" w:cstheme="majorBidi"/>
          <w:sz w:val="30"/>
          <w:szCs w:val="30"/>
        </w:rPr>
        <w:t>-</w:t>
      </w:r>
      <w:r w:rsidR="00E64152" w:rsidRPr="004967CC">
        <w:rPr>
          <w:rFonts w:asciiTheme="majorBidi" w:hAnsiTheme="majorBidi" w:cstheme="majorBidi"/>
          <w:sz w:val="30"/>
          <w:szCs w:val="30"/>
          <w:cs/>
        </w:rPr>
        <w:t>คอน อีสเทอร์น จำกัด</w:t>
      </w:r>
    </w:p>
    <w:p w:rsidR="001635C3" w:rsidRPr="004967CC" w:rsidRDefault="001635C3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D2607B" w:rsidRPr="004967CC" w:rsidRDefault="001635C3" w:rsidP="00E64152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ab/>
      </w:r>
      <w:r w:rsidR="00D2607B"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รายละเอียดของบริษัทย่อย ณ วันที่ </w:t>
      </w:r>
      <w:r w:rsidR="0024594F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2B592E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2B592E"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มีนาคม</w:t>
      </w:r>
      <w:r w:rsidR="00D2607B"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0F1B81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67426E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  <w:r w:rsidR="00A5374A" w:rsidRPr="004967C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2607B"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24594F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EE4F6F" w:rsidRPr="004967C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 </w:t>
      </w:r>
      <w:r w:rsidR="00EE4F6F"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707391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67426E" w:rsidRPr="004967CC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A5374A" w:rsidRPr="004967C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2607B" w:rsidRPr="004967C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:rsidR="00AA3A97" w:rsidRPr="004967CC" w:rsidRDefault="00AA3A97" w:rsidP="00050A8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260"/>
        <w:gridCol w:w="990"/>
        <w:gridCol w:w="270"/>
        <w:gridCol w:w="990"/>
      </w:tblGrid>
      <w:tr w:rsidR="00707391" w:rsidRPr="004967CC" w:rsidTr="00E641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7391" w:rsidRPr="004967CC" w:rsidTr="00E641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07391" w:rsidRPr="004967CC" w:rsidTr="00E641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E64152">
            <w:pPr>
              <w:tabs>
                <w:tab w:val="clear" w:pos="907"/>
                <w:tab w:val="left" w:pos="885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7391" w:rsidRPr="004967CC" w:rsidTr="00E641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3112" w:rsidRPr="004967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3112" w:rsidRPr="004967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07391" w:rsidRPr="004967CC" w:rsidTr="00E641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E64152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22" w:right="-16" w:firstLine="1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391" w:rsidRPr="004967CC" w:rsidTr="00E6415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E64152" w:rsidP="00E64152">
            <w:pPr>
              <w:tabs>
                <w:tab w:val="left" w:pos="360"/>
                <w:tab w:val="left" w:pos="1440"/>
              </w:tabs>
              <w:ind w:left="72" w:right="-1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415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6415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บริษัทคิวคอน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C54EAD" w:rsidP="00C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707391" w:rsidP="00C54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4967CC" w:rsidRDefault="00C54EAD" w:rsidP="00C54EAD">
            <w:pPr>
              <w:tabs>
                <w:tab w:val="clear" w:pos="907"/>
                <w:tab w:val="left" w:pos="885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:rsidR="00707391" w:rsidRPr="004967CC" w:rsidRDefault="00707391" w:rsidP="00050A8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61CC0" w:rsidRPr="004967CC" w:rsidRDefault="00D86EC1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  <w:r w:rsidR="002D7611" w:rsidRPr="004967C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661CC0" w:rsidRPr="004967CC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611" w:rsidRPr="004967CC" w:rsidRDefault="002D761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D7611" w:rsidRPr="004967CC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090326" w:rsidRPr="004967CC" w:rsidRDefault="00090326" w:rsidP="000C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งบการเงินระหว่างกาลนี้จัดทำขึ้นในรูปแบบย่อและ</w:t>
      </w:r>
      <w:r w:rsidR="0067426E" w:rsidRPr="004967CC">
        <w:rPr>
          <w:rFonts w:asciiTheme="majorBidi" w:hAnsiTheme="majorBidi" w:cstheme="majorBidi" w:hint="cs"/>
          <w:spacing w:val="4"/>
          <w:sz w:val="30"/>
          <w:szCs w:val="30"/>
          <w:cs/>
        </w:rPr>
        <w:t>จัดทำ</w:t>
      </w: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>ตามมาตรฐานการบัญชี</w:t>
      </w:r>
      <w:r w:rsidR="0090290F" w:rsidRPr="004967C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="0024594F" w:rsidRPr="004967CC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4967CC">
        <w:rPr>
          <w:rFonts w:asciiTheme="majorBidi" w:hAnsiTheme="majorBidi" w:cstheme="majorBidi"/>
          <w:spacing w:val="4"/>
          <w:sz w:val="30"/>
          <w:szCs w:val="30"/>
        </w:rPr>
        <w:t xml:space="preserve">4 </w:t>
      </w:r>
      <w:r w:rsidRPr="004967CC">
        <w:rPr>
          <w:rFonts w:asciiTheme="majorBidi" w:hAnsiTheme="majorBidi" w:cstheme="majorBidi"/>
          <w:spacing w:val="4"/>
          <w:sz w:val="30"/>
          <w:szCs w:val="30"/>
          <w:cs/>
        </w:rPr>
        <w:t>(ปรับ</w:t>
      </w:r>
      <w:r w:rsidR="000C5786" w:rsidRPr="004967CC">
        <w:rPr>
          <w:rFonts w:asciiTheme="majorBidi" w:hAnsiTheme="majorBidi" w:cstheme="majorBidi" w:hint="cs"/>
          <w:spacing w:val="4"/>
          <w:sz w:val="30"/>
          <w:szCs w:val="30"/>
          <w:cs/>
        </w:rPr>
        <w:t>ปรุง</w:t>
      </w:r>
      <w:r w:rsidR="00ED4A38" w:rsidRPr="004967C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66D13" w:rsidRPr="004967C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F7696" w:rsidRPr="004967CC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4967CC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4967CC">
        <w:rPr>
          <w:rFonts w:asciiTheme="majorBidi" w:hAnsiTheme="majorBidi" w:cstheme="majorBidi"/>
          <w:spacing w:val="15"/>
          <w:sz w:val="30"/>
          <w:szCs w:val="30"/>
        </w:rPr>
        <w:t xml:space="preserve"> </w:t>
      </w:r>
      <w:r w:rsidR="00B752CC" w:rsidRPr="004967CC">
        <w:rPr>
          <w:rFonts w:asciiTheme="majorBidi" w:hAnsiTheme="majorBidi" w:cstheme="majorBidi"/>
          <w:spacing w:val="8"/>
          <w:sz w:val="30"/>
          <w:szCs w:val="30"/>
          <w:cs/>
        </w:rPr>
        <w:t>เรื่อง</w:t>
      </w:r>
      <w:r w:rsidR="00B752CC" w:rsidRPr="004967C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B1100D" w:rsidRPr="004967C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4967C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</w:t>
      </w:r>
      <w:r w:rsidRPr="004967CC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</w:p>
    <w:p w:rsidR="002D7611" w:rsidRPr="004967CC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611" w:rsidRPr="004967CC" w:rsidRDefault="00275B9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56E32" w:rsidRPr="004967CC">
        <w:rPr>
          <w:rFonts w:asciiTheme="majorBidi" w:hAnsiTheme="majorBidi" w:cstheme="majorBidi"/>
          <w:sz w:val="30"/>
          <w:szCs w:val="30"/>
        </w:rPr>
        <w:t>1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752CC" w:rsidRPr="004967CC">
        <w:rPr>
          <w:rFonts w:asciiTheme="majorBidi" w:hAnsiTheme="majorBidi" w:cstheme="majorBidi"/>
          <w:sz w:val="30"/>
          <w:szCs w:val="30"/>
        </w:rPr>
        <w:t>256</w:t>
      </w:r>
      <w:r w:rsidR="0067426E" w:rsidRPr="004967CC">
        <w:rPr>
          <w:rFonts w:asciiTheme="majorBidi" w:hAnsiTheme="majorBidi" w:cstheme="majorBidi"/>
          <w:sz w:val="30"/>
          <w:szCs w:val="30"/>
        </w:rPr>
        <w:t>1</w:t>
      </w:r>
      <w:r w:rsidRPr="004967CC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967C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31561" w:rsidRPr="004967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4F3145" w:rsidRPr="004967CC">
        <w:rPr>
          <w:rFonts w:asciiTheme="majorBidi" w:hAnsiTheme="majorBidi" w:cstheme="majorBidi"/>
          <w:sz w:val="30"/>
          <w:szCs w:val="30"/>
          <w:cs/>
        </w:rPr>
        <w:t>ไม่</w:t>
      </w:r>
      <w:r w:rsidRPr="004967CC">
        <w:rPr>
          <w:rFonts w:asciiTheme="majorBidi" w:hAnsiTheme="majorBidi" w:cstheme="majorBidi"/>
          <w:sz w:val="30"/>
          <w:szCs w:val="30"/>
          <w:cs/>
        </w:rPr>
        <w:t>ได้รวมข้อมูลทางการเงินทั้งหมดตามข้อกำหนดสำหรับงบการเงิน</w:t>
      </w:r>
      <w:r w:rsidR="007F7696" w:rsidRPr="004967CC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967CC">
        <w:rPr>
          <w:rFonts w:asciiTheme="majorBidi" w:hAnsiTheme="majorBidi" w:cstheme="majorBidi"/>
          <w:sz w:val="30"/>
          <w:szCs w:val="30"/>
          <w:cs/>
        </w:rPr>
        <w:t>ประจำปี</w:t>
      </w:r>
      <w:r w:rsidR="00931561"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แต่เน้นการให้</w:t>
      </w:r>
      <w:r w:rsidRPr="004967CC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5B5988" w:rsidRPr="004967CC">
        <w:rPr>
          <w:rFonts w:asciiTheme="majorBidi" w:hAnsiTheme="majorBidi" w:cstheme="majorBidi"/>
          <w:spacing w:val="-4"/>
          <w:sz w:val="30"/>
          <w:szCs w:val="30"/>
          <w:cs/>
        </w:rPr>
        <w:t>รายงานไปแล้ว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ดังนั้น</w:t>
      </w:r>
      <w:r w:rsidR="00B752CC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</w:t>
      </w:r>
      <w:r w:rsidR="007F7696" w:rsidRPr="004967CC">
        <w:rPr>
          <w:rFonts w:asciiTheme="majorBidi" w:hAnsiTheme="majorBidi" w:cstheme="majorBidi" w:hint="cs"/>
          <w:sz w:val="30"/>
          <w:szCs w:val="30"/>
          <w:cs/>
        </w:rPr>
        <w:t>ขอ</w:t>
      </w:r>
      <w:r w:rsidR="00ED4A38" w:rsidRPr="004967CC">
        <w:rPr>
          <w:rFonts w:asciiTheme="majorBidi" w:hAnsiTheme="majorBidi" w:cstheme="majorBidi" w:hint="cs"/>
          <w:sz w:val="30"/>
          <w:szCs w:val="30"/>
          <w:cs/>
        </w:rPr>
        <w:t>งบริษัทและ</w:t>
      </w:r>
      <w:r w:rsidR="007F7696" w:rsidRPr="004967C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4A38" w:rsidRPr="004967C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56E32" w:rsidRPr="004967CC">
        <w:rPr>
          <w:rFonts w:asciiTheme="majorBidi" w:hAnsiTheme="majorBidi" w:cstheme="majorBidi"/>
          <w:sz w:val="30"/>
          <w:szCs w:val="30"/>
        </w:rPr>
        <w:t>1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752CC" w:rsidRPr="004967CC">
        <w:rPr>
          <w:rFonts w:asciiTheme="majorBidi" w:hAnsiTheme="majorBidi" w:cstheme="majorBidi"/>
          <w:sz w:val="30"/>
          <w:szCs w:val="30"/>
        </w:rPr>
        <w:t>256</w:t>
      </w:r>
      <w:r w:rsidR="0067426E" w:rsidRPr="004967CC">
        <w:rPr>
          <w:rFonts w:asciiTheme="majorBidi" w:hAnsiTheme="majorBidi" w:cstheme="majorBidi"/>
          <w:sz w:val="30"/>
          <w:szCs w:val="30"/>
        </w:rPr>
        <w:t>1</w:t>
      </w:r>
    </w:p>
    <w:p w:rsidR="00275B9A" w:rsidRPr="004967CC" w:rsidRDefault="00275B9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31561" w:rsidRPr="004967CC" w:rsidRDefault="00032284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pacing w:val="10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4967CC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งบการเงินสำหรับปีสิ้นสุดวันที่ </w:t>
      </w:r>
      <w:r w:rsidR="0024594F" w:rsidRPr="004967C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156E32" w:rsidRPr="004967C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4967C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B752CC" w:rsidRPr="004967C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67426E" w:rsidRPr="004967C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4967C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752CC"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>เว้น</w:t>
      </w:r>
      <w:r w:rsidR="003D10FB"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>แต่</w:t>
      </w:r>
      <w:r w:rsidR="00AD3696" w:rsidRPr="004967CC">
        <w:rPr>
          <w:rFonts w:asciiTheme="majorBidi" w:hAnsiTheme="majorBidi" w:cstheme="majorBidi"/>
          <w:spacing w:val="2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AD3696" w:rsidRPr="004967CC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="004732BA" w:rsidRPr="004967CC">
        <w:rPr>
          <w:rFonts w:asciiTheme="majorBidi" w:hAnsiTheme="majorBidi" w:cstheme="majorBidi"/>
          <w:spacing w:val="6"/>
          <w:sz w:val="30"/>
          <w:szCs w:val="30"/>
          <w:cs/>
        </w:rPr>
        <w:t>ออกและ</w:t>
      </w:r>
      <w:r w:rsidR="00AD3696" w:rsidRPr="004967CC">
        <w:rPr>
          <w:rFonts w:asciiTheme="majorBidi" w:hAnsiTheme="majorBidi" w:cstheme="majorBidi"/>
          <w:spacing w:val="6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AD3696" w:rsidRPr="004967CC">
        <w:rPr>
          <w:rFonts w:asciiTheme="majorBidi" w:hAnsiTheme="majorBidi" w:cstheme="majorBidi"/>
          <w:spacing w:val="6"/>
          <w:sz w:val="30"/>
          <w:szCs w:val="30"/>
        </w:rPr>
        <w:t xml:space="preserve">1 </w:t>
      </w:r>
      <w:r w:rsidR="00AD3696" w:rsidRPr="004967CC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มกราคม </w:t>
      </w:r>
      <w:r w:rsidR="00B752CC" w:rsidRPr="004967CC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3D10FB" w:rsidRPr="004967CC">
        <w:rPr>
          <w:rFonts w:asciiTheme="majorBidi" w:hAnsiTheme="majorBidi" w:cstheme="majorBidi"/>
          <w:spacing w:val="6"/>
          <w:sz w:val="30"/>
          <w:szCs w:val="30"/>
        </w:rPr>
        <w:t>2</w:t>
      </w:r>
      <w:r w:rsidR="00AD3696" w:rsidRPr="004967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D3696" w:rsidRPr="004967CC">
        <w:rPr>
          <w:rFonts w:asciiTheme="majorBidi" w:hAnsiTheme="majorBidi" w:cstheme="majorBidi"/>
          <w:spacing w:val="-2"/>
          <w:sz w:val="30"/>
          <w:szCs w:val="30"/>
          <w:cs/>
        </w:rPr>
        <w:t>มาถือปฏิบัติ</w:t>
      </w:r>
      <w:r w:rsidR="00AD3696" w:rsidRPr="004967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D3696" w:rsidRPr="004967CC">
        <w:rPr>
          <w:rFonts w:asciiTheme="majorBidi" w:hAnsiTheme="majorBidi" w:cstheme="majorBidi"/>
          <w:spacing w:val="-2"/>
          <w:sz w:val="30"/>
          <w:szCs w:val="30"/>
          <w:cs/>
        </w:rPr>
        <w:t>การนำมาตรฐานการรายงานทางการเงินที่</w:t>
      </w:r>
      <w:r w:rsidR="004732BA" w:rsidRPr="004967CC">
        <w:rPr>
          <w:rFonts w:asciiTheme="majorBidi" w:hAnsiTheme="majorBidi" w:cstheme="majorBidi"/>
          <w:spacing w:val="-2"/>
          <w:sz w:val="30"/>
          <w:szCs w:val="30"/>
          <w:cs/>
        </w:rPr>
        <w:t>ออกและ</w:t>
      </w:r>
      <w:r w:rsidR="00AD3696" w:rsidRPr="004967CC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ปรับปรุงใหม่มาถือปฏิบัติดังกล่าวไม่มีผลกระทบ</w:t>
      </w:r>
      <w:r w:rsidR="00AD3696" w:rsidRPr="004967CC">
        <w:rPr>
          <w:rFonts w:asciiTheme="majorBidi" w:hAnsiTheme="majorBidi" w:cstheme="majorBidi"/>
          <w:spacing w:val="2"/>
          <w:sz w:val="30"/>
          <w:szCs w:val="30"/>
          <w:cs/>
        </w:rPr>
        <w:t>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</w:p>
    <w:p w:rsidR="00ED64E0" w:rsidRPr="004967CC" w:rsidRDefault="00ED64E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E1343" w:rsidRPr="004967CC" w:rsidRDefault="00FE1343" w:rsidP="00FE134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4967CC">
        <w:rPr>
          <w:rFonts w:asciiTheme="majorBidi" w:hAnsiTheme="majorBidi" w:cstheme="majorBidi"/>
          <w:sz w:val="30"/>
          <w:szCs w:val="30"/>
        </w:rPr>
        <w:t xml:space="preserve">15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4967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</w:rPr>
        <w:t>(“TFRS 15”)</w:t>
      </w:r>
      <w:r w:rsidRPr="004967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967CC">
        <w:rPr>
          <w:rFonts w:asciiTheme="majorBidi" w:hAnsiTheme="majorBidi" w:cstheme="majorBidi"/>
          <w:sz w:val="30"/>
          <w:szCs w:val="30"/>
        </w:rPr>
        <w:t xml:space="preserve">1 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967CC">
        <w:rPr>
          <w:rFonts w:asciiTheme="majorBidi" w:hAnsiTheme="majorBidi" w:cstheme="majorBidi"/>
          <w:sz w:val="30"/>
          <w:szCs w:val="30"/>
        </w:rPr>
        <w:t xml:space="preserve">2562 TFRS 15 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67CC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 ซึ่งได้นำมาใช้แทน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 ฉบับที่ </w:t>
      </w:r>
      <w:r w:rsidRPr="004967CC">
        <w:rPr>
          <w:rFonts w:asciiTheme="majorBidi" w:hAnsiTheme="majorBidi" w:cstheme="majorBidi"/>
          <w:sz w:val="30"/>
          <w:szCs w:val="30"/>
        </w:rPr>
        <w:t xml:space="preserve">18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4967C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</w:rPr>
        <w:t xml:space="preserve">(“TAS 18”)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>มาตรฐานการบัญชี ฉบับที่</w:t>
      </w:r>
      <w:r w:rsidRPr="004967CC">
        <w:rPr>
          <w:rFonts w:asciiTheme="majorBidi" w:hAnsiTheme="majorBidi" w:cstheme="majorBidi"/>
          <w:sz w:val="30"/>
          <w:szCs w:val="30"/>
        </w:rPr>
        <w:t xml:space="preserve"> 11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4967C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</w:rPr>
        <w:t xml:space="preserve">(“TAS 11”) </w:t>
      </w:r>
      <w:r w:rsidRPr="004967CC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4967CC">
        <w:rPr>
          <w:rFonts w:asciiTheme="majorBidi" w:hAnsiTheme="majorBidi" w:cstheme="majorBidi"/>
          <w:sz w:val="30"/>
          <w:szCs w:val="30"/>
          <w:cs/>
        </w:rPr>
        <w:br/>
        <w:t>ที่เกี่ยวข้อง</w:t>
      </w:r>
    </w:p>
    <w:p w:rsidR="00FE1343" w:rsidRPr="004967CC" w:rsidRDefault="00FE1343" w:rsidP="00FE134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E1343" w:rsidRPr="004967CC" w:rsidRDefault="00FE1343" w:rsidP="00FE134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967CC">
        <w:rPr>
          <w:rFonts w:asciiTheme="majorBidi" w:hAnsiTheme="majorBidi"/>
          <w:sz w:val="30"/>
          <w:szCs w:val="30"/>
          <w:cs/>
        </w:rPr>
        <w:t xml:space="preserve">ตาม </w:t>
      </w:r>
      <w:r w:rsidRPr="004967CC">
        <w:rPr>
          <w:rFonts w:asciiTheme="majorBidi" w:hAnsiTheme="majorBidi" w:cstheme="majorBidi"/>
          <w:sz w:val="30"/>
          <w:szCs w:val="30"/>
        </w:rPr>
        <w:t xml:space="preserve">TFRS </w:t>
      </w:r>
      <w:r w:rsidR="009F4C28" w:rsidRPr="004967CC">
        <w:rPr>
          <w:rFonts w:asciiTheme="majorBidi" w:hAnsiTheme="majorBidi"/>
          <w:sz w:val="30"/>
          <w:szCs w:val="30"/>
        </w:rPr>
        <w:t>15</w:t>
      </w:r>
      <w:r w:rsidRPr="004967CC">
        <w:rPr>
          <w:rFonts w:asciiTheme="majorBidi" w:hAnsi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4967CC">
        <w:rPr>
          <w:rFonts w:asciiTheme="majorBidi" w:hAnsiTheme="majorBidi" w:hint="cs"/>
          <w:sz w:val="30"/>
          <w:szCs w:val="30"/>
          <w:cs/>
        </w:rPr>
        <w:t xml:space="preserve">             </w:t>
      </w:r>
      <w:r w:rsidRPr="004967CC">
        <w:rPr>
          <w:rFonts w:asciiTheme="majorBidi" w:hAnsiTheme="majorBidi"/>
          <w:sz w:val="30"/>
          <w:szCs w:val="30"/>
          <w:cs/>
        </w:rPr>
        <w:t>สิ่งตอบแทนที่กลุ่มบริษัท 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ซึ่งกลุ่มบริษัทมีจังหวะเวลาของการรับรู้รายได้ส่วนใหญ่มาจากการขาย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:rsidR="00FE1343" w:rsidRPr="004967CC" w:rsidRDefault="00FE1343" w:rsidP="00FE1343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D41F0" w:rsidRPr="004967CC" w:rsidRDefault="00F616B0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4967CC">
        <w:rPr>
          <w:rFonts w:asciiTheme="majorBidi" w:hAnsiTheme="majorBidi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1 มกราคม 2563 โดยกลุ่มบริษัทไม่ได้นำมาตรฐานการรายงานทางการเงินดังกล่าวมาใช้ในการจัดทำ</w:t>
      </w:r>
      <w:r w:rsidR="00A61B45">
        <w:rPr>
          <w:rFonts w:asciiTheme="majorBidi" w:hAnsiTheme="majorBidi"/>
          <w:sz w:val="30"/>
          <w:szCs w:val="30"/>
        </w:rPr>
        <w:br/>
      </w:r>
      <w:r w:rsidRPr="004967CC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งบการเงินระหว่างกาลนี้เนื่องจากยังไม่มีผลบังคับใช้ และได้เปิดเผยในหมายเหตุประกอบงบการเงินข้อ </w:t>
      </w:r>
      <w:r w:rsidRPr="004967CC">
        <w:rPr>
          <w:rFonts w:asciiTheme="majorBidi" w:hAnsiTheme="majorBidi"/>
          <w:sz w:val="30"/>
          <w:szCs w:val="30"/>
        </w:rPr>
        <w:t>16</w:t>
      </w:r>
    </w:p>
    <w:p w:rsidR="00F616B0" w:rsidRPr="004967CC" w:rsidRDefault="00F616B0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611" w:rsidRPr="004967CC" w:rsidRDefault="004303C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D7611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ข)</w:t>
      </w:r>
      <w:r w:rsidR="002D7611" w:rsidRPr="004967CC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ab/>
      </w:r>
      <w:r w:rsidR="002D7611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</w:t>
      </w:r>
      <w:r w:rsidR="001A0A0D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B5988" w:rsidRPr="004967CC" w:rsidRDefault="005B5988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:rsidR="002D7611" w:rsidRPr="004967CC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1A0A0D" w:rsidRPr="004967CC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</w:t>
      </w:r>
      <w:r w:rsidR="006A3AC6" w:rsidRPr="004967CC">
        <w:rPr>
          <w:rFonts w:asciiTheme="majorBidi" w:hAnsiTheme="majorBidi" w:cstheme="majorBidi"/>
          <w:sz w:val="30"/>
          <w:szCs w:val="30"/>
          <w:cs/>
        </w:rPr>
        <w:br/>
      </w:r>
      <w:r w:rsidR="001A0A0D" w:rsidRPr="004967C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</w:t>
      </w:r>
      <w:r w:rsidR="004F3145" w:rsidRPr="004967C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4967CC">
        <w:rPr>
          <w:rFonts w:asciiTheme="majorBidi" w:hAnsiTheme="majorBidi" w:cstheme="majorBidi"/>
          <w:sz w:val="30"/>
          <w:szCs w:val="30"/>
          <w:cs/>
        </w:rPr>
        <w:t>เพื่อให้แสดงเป็น</w:t>
      </w:r>
      <w:r w:rsidRPr="004967CC">
        <w:rPr>
          <w:rFonts w:asciiTheme="majorBidi" w:hAnsiTheme="majorBidi" w:cstheme="majorBidi"/>
          <w:spacing w:val="-6"/>
          <w:sz w:val="30"/>
          <w:szCs w:val="30"/>
          <w:cs/>
        </w:rPr>
        <w:t>หลักพัน</w:t>
      </w:r>
      <w:r w:rsidR="00931561" w:rsidRPr="004967CC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ยกเว้นที่ระบุไว้เป็นอย่างอื่น</w:t>
      </w:r>
    </w:p>
    <w:p w:rsidR="003F52EA" w:rsidRPr="004967CC" w:rsidRDefault="003F52EA" w:rsidP="00B35C08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2D7611" w:rsidRPr="004967CC" w:rsidRDefault="00B35C08" w:rsidP="00E20F2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D7611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การประมาณการและ</w:t>
      </w:r>
      <w:r w:rsidR="00785AA3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="003A4F5B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ดุลยพินิจ</w:t>
      </w:r>
    </w:p>
    <w:p w:rsidR="002D7611" w:rsidRPr="004967CC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4303C1" w:rsidRPr="004967CC" w:rsidRDefault="00785AA3" w:rsidP="00AB1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</w:t>
      </w:r>
      <w:r w:rsidR="003A4F5B" w:rsidRPr="004967CC">
        <w:rPr>
          <w:rFonts w:asciiTheme="majorBidi" w:hAnsiTheme="majorBidi" w:cstheme="majorBidi"/>
          <w:sz w:val="30"/>
          <w:szCs w:val="30"/>
          <w:cs/>
        </w:rPr>
        <w:t>ารเงิน ผู้บริหารต้องใช้ดุลยพินิจ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5B64" w:rsidRPr="004967CC">
        <w:rPr>
          <w:rFonts w:asciiTheme="majorBidi" w:hAnsiTheme="majorBidi" w:cstheme="majorBidi"/>
          <w:sz w:val="30"/>
          <w:szCs w:val="30"/>
        </w:rPr>
        <w:br/>
      </w:r>
      <w:r w:rsidR="006C5B64" w:rsidRPr="004967CC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13616F" w:rsidRPr="004967CC">
        <w:rPr>
          <w:rFonts w:asciiTheme="majorBidi" w:hAnsiTheme="majorBidi" w:cstheme="majorBidi"/>
          <w:sz w:val="30"/>
          <w:szCs w:val="30"/>
          <w:cs/>
        </w:rPr>
        <w:t>การ</w:t>
      </w:r>
      <w:r w:rsidR="006C5B64" w:rsidRPr="004967CC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4967CC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</w:t>
      </w:r>
      <w:r w:rsidR="008C6AC9" w:rsidRPr="004967CC">
        <w:rPr>
          <w:rFonts w:asciiTheme="majorBidi" w:hAnsiTheme="majorBidi" w:cstheme="majorBidi"/>
          <w:sz w:val="30"/>
          <w:szCs w:val="30"/>
          <w:cs/>
        </w:rPr>
        <w:t>ะการรายงานจำนวนเงินที่เกี่ยวกับ</w:t>
      </w:r>
      <w:r w:rsidRPr="004967CC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</w:t>
      </w:r>
      <w:r w:rsidR="00521F0C" w:rsidRPr="004967CC">
        <w:rPr>
          <w:rFonts w:asciiTheme="majorBidi" w:hAnsiTheme="majorBidi" w:cstheme="majorBidi"/>
          <w:sz w:val="30"/>
          <w:szCs w:val="30"/>
          <w:cs/>
        </w:rPr>
        <w:t>การ</w:t>
      </w:r>
      <w:r w:rsidRPr="004967CC">
        <w:rPr>
          <w:rFonts w:asciiTheme="majorBidi" w:hAnsiTheme="majorBidi" w:cstheme="majorBidi"/>
          <w:sz w:val="30"/>
          <w:szCs w:val="30"/>
          <w:cs/>
        </w:rPr>
        <w:t>ไว้</w:t>
      </w:r>
      <w:r w:rsidR="00330DB7" w:rsidRPr="004967CC">
        <w:rPr>
          <w:rFonts w:asciiTheme="majorBidi" w:hAnsiTheme="majorBidi" w:cstheme="majorBidi"/>
          <w:sz w:val="20"/>
          <w:szCs w:val="20"/>
        </w:rPr>
        <w:t xml:space="preserve"> </w:t>
      </w:r>
    </w:p>
    <w:p w:rsidR="00B752CC" w:rsidRPr="004967CC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B10D7" w:rsidRPr="004967CC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967CC">
        <w:rPr>
          <w:rFonts w:asciiTheme="majorBidi" w:hAnsiTheme="majorBidi"/>
          <w:sz w:val="30"/>
          <w:szCs w:val="30"/>
          <w:cs/>
        </w:rPr>
        <w:t xml:space="preserve">ข้อสมมติที่สำคัญในการถือปฏิบัติตามนโยบายการบัญชี และแหล่งข้อมูลสำคัญในการประมาณการ กลุ่มบริษัทได้ถือปฏิบัติเช่นเดียวกับการจัดทำงบการเงินรวมสำหรับปีสิ้นสุดวันที่ </w:t>
      </w:r>
      <w:r w:rsidR="00446C28" w:rsidRPr="004967CC">
        <w:rPr>
          <w:rFonts w:asciiTheme="majorBidi" w:hAnsiTheme="majorBidi"/>
          <w:sz w:val="30"/>
          <w:szCs w:val="30"/>
        </w:rPr>
        <w:t>31</w:t>
      </w:r>
      <w:r w:rsidRPr="004967C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46C28" w:rsidRPr="004967CC">
        <w:rPr>
          <w:rFonts w:asciiTheme="majorBidi" w:hAnsiTheme="majorBidi"/>
          <w:sz w:val="30"/>
          <w:szCs w:val="30"/>
        </w:rPr>
        <w:t>256</w:t>
      </w:r>
      <w:r w:rsidR="00706194" w:rsidRPr="004967CC">
        <w:rPr>
          <w:rFonts w:asciiTheme="majorBidi" w:hAnsiTheme="majorBidi"/>
          <w:sz w:val="30"/>
          <w:szCs w:val="30"/>
        </w:rPr>
        <w:t>1</w:t>
      </w:r>
      <w:r w:rsidRPr="004967CC">
        <w:rPr>
          <w:rFonts w:asciiTheme="majorBidi" w:hAnsiTheme="majorBidi"/>
          <w:sz w:val="30"/>
          <w:szCs w:val="30"/>
          <w:cs/>
        </w:rPr>
        <w:t xml:space="preserve"> และรวมอยู่ในหมายเหตุประกอบงบการเงินระหว่างกาล ดังนี้</w:t>
      </w:r>
    </w:p>
    <w:p w:rsidR="00B752CC" w:rsidRPr="004967CC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35"/>
        <w:gridCol w:w="7035"/>
      </w:tblGrid>
      <w:tr w:rsidR="00DD6C3E" w:rsidRPr="004967CC" w:rsidTr="00ED4A38">
        <w:tc>
          <w:tcPr>
            <w:tcW w:w="2235" w:type="dxa"/>
          </w:tcPr>
          <w:p w:rsidR="00DD6C3E" w:rsidRPr="004967CC" w:rsidRDefault="00DD6C3E" w:rsidP="000E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550AF4" w:rsidRPr="004967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035" w:type="dxa"/>
          </w:tcPr>
          <w:p w:rsidR="00DD6C3E" w:rsidRPr="004967CC" w:rsidRDefault="00681CFA" w:rsidP="00ED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thaiDistribute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</w:t>
            </w:r>
            <w:r w:rsidR="00727C36" w:rsidRPr="004967C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ประมาณ</w:t>
            </w:r>
            <w:r w:rsidR="00727C36" w:rsidRPr="004967C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</w:t>
            </w:r>
            <w:r w:rsidR="00727C36" w:rsidRPr="004967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ค่าที่คาดว่</w:t>
            </w:r>
            <w:r w:rsidR="003F12E2" w:rsidRPr="004967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า</w:t>
            </w:r>
            <w:r w:rsidR="00727C36" w:rsidRPr="004967C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จะได้รับคืน</w:t>
            </w:r>
          </w:p>
        </w:tc>
      </w:tr>
      <w:tr w:rsidR="00681CFA" w:rsidRPr="004967CC" w:rsidTr="00ED4A38">
        <w:tc>
          <w:tcPr>
            <w:tcW w:w="2235" w:type="dxa"/>
          </w:tcPr>
          <w:p w:rsidR="00681CFA" w:rsidRPr="004967CC" w:rsidRDefault="00681CFA" w:rsidP="0068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550AF4" w:rsidRPr="004967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035" w:type="dxa"/>
          </w:tcPr>
          <w:p w:rsidR="00681CFA" w:rsidRPr="004967CC" w:rsidRDefault="00681CFA" w:rsidP="00ED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thaiDistribute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27C36" w:rsidRPr="004967CC">
              <w:rPr>
                <w:rFonts w:ascii="Angsana New" w:hAnsi="Angsana New" w:hint="cs"/>
                <w:sz w:val="30"/>
                <w:szCs w:val="30"/>
                <w:cs/>
              </w:rPr>
              <w:t>รับรู้สินทรัพย์ภาษีเงินได้ การคาดการณ์กำไรทางภาษีในอนาคตที่จะนำผลขาดทุน</w:t>
            </w:r>
            <w:r w:rsidR="00727C36" w:rsidRPr="004967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ทางภาษีไปใช้ประโยชน์</w:t>
            </w:r>
          </w:p>
        </w:tc>
      </w:tr>
      <w:tr w:rsidR="00681CFA" w:rsidRPr="004967CC" w:rsidTr="00ED4A38">
        <w:tc>
          <w:tcPr>
            <w:tcW w:w="2235" w:type="dxa"/>
          </w:tcPr>
          <w:p w:rsidR="00681CFA" w:rsidRPr="004967CC" w:rsidRDefault="00681CFA" w:rsidP="0068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550AF4" w:rsidRPr="004967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035" w:type="dxa"/>
          </w:tcPr>
          <w:p w:rsidR="00D6488B" w:rsidRPr="004967CC" w:rsidRDefault="00681CFA" w:rsidP="00ED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thaiDistribute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</w:t>
            </w:r>
            <w:r w:rsidR="009D17F5" w:rsidRPr="004967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</w:t>
            </w:r>
            <w:r w:rsidRPr="004967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ED4A38" w:rsidRPr="004967CC" w:rsidRDefault="00ED4A38" w:rsidP="00ED4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D4A38" w:rsidRPr="004967CC" w:rsidRDefault="00ED4A38" w:rsidP="00ED4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D4A38" w:rsidRPr="004967CC" w:rsidRDefault="00ED4A38" w:rsidP="00ED4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D4A38" w:rsidRPr="004967CC" w:rsidRDefault="00ED4A38" w:rsidP="00ED4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D4A38" w:rsidRPr="004967CC" w:rsidRDefault="00ED4A38" w:rsidP="00ED4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45EB9" w:rsidRPr="004967CC" w:rsidRDefault="00C45EB9" w:rsidP="00ED4A3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C46B7A" w:rsidRPr="004967CC" w:rsidRDefault="00C46B7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sz w:val="30"/>
          <w:szCs w:val="30"/>
        </w:rPr>
      </w:pPr>
    </w:p>
    <w:p w:rsidR="00D6488B" w:rsidRPr="004967CC" w:rsidRDefault="00727C36" w:rsidP="00ED4A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45"/>
        <w:jc w:val="thaiDistribute"/>
        <w:rPr>
          <w:rFonts w:asciiTheme="majorBidi" w:hAnsiTheme="majorBidi"/>
          <w:b/>
          <w:sz w:val="30"/>
          <w:szCs w:val="30"/>
        </w:rPr>
      </w:pPr>
      <w:r w:rsidRPr="004967CC">
        <w:rPr>
          <w:rFonts w:asciiTheme="majorBidi" w:hAnsiTheme="majorBidi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ED4A38" w:rsidRPr="004967CC" w:rsidRDefault="00ED4A38" w:rsidP="00ED4A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45"/>
        <w:jc w:val="thaiDistribute"/>
        <w:rPr>
          <w:rFonts w:asciiTheme="majorBidi" w:hAnsiTheme="majorBidi"/>
          <w:b/>
          <w:sz w:val="30"/>
          <w:szCs w:val="30"/>
        </w:rPr>
      </w:pPr>
    </w:p>
    <w:p w:rsidR="00376DDE" w:rsidRPr="004967CC" w:rsidRDefault="00C46B7A" w:rsidP="004B3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967C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4967CC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:rsidR="00EB35CF" w:rsidRPr="004967CC" w:rsidRDefault="00EB35CF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55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64"/>
        <w:gridCol w:w="1400"/>
        <w:gridCol w:w="3891"/>
      </w:tblGrid>
      <w:tr w:rsidR="00FE481E" w:rsidRPr="004967CC" w:rsidTr="00E1441D">
        <w:trPr>
          <w:trHeight w:val="425"/>
          <w:tblHeader/>
        </w:trPr>
        <w:tc>
          <w:tcPr>
            <w:tcW w:w="3864" w:type="dxa"/>
            <w:shd w:val="clear" w:color="auto" w:fill="auto"/>
          </w:tcPr>
          <w:p w:rsidR="00FE481E" w:rsidRPr="004967CC" w:rsidRDefault="003977A9" w:rsidP="00F26B92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FE481E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FE481E" w:rsidP="00F26B92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481E" w:rsidRPr="004967CC" w:rsidTr="00E1441D">
        <w:trPr>
          <w:trHeight w:val="20"/>
          <w:tblHeader/>
        </w:trPr>
        <w:tc>
          <w:tcPr>
            <w:tcW w:w="3864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7F7C67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FE481E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FE481E" w:rsidP="00C54EAD">
            <w:pPr>
              <w:tabs>
                <w:tab w:val="clear" w:pos="227"/>
                <w:tab w:val="clear" w:pos="3742"/>
                <w:tab w:val="left" w:pos="0"/>
                <w:tab w:val="left" w:pos="36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67.62 </w:t>
            </w:r>
            <w:r w:rsidR="00051D2B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FE481E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</w:t>
            </w:r>
            <w:r w:rsidR="003B7873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บริษัทถือหุ้นร้อยละ </w:t>
            </w:r>
            <w:r w:rsidR="00C54EA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และมีกรรมการร่วมกัน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4861F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แลนด์ แอนด์ เฮ้าส์ จำกัด (มหาชน)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21.16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85E46" w:rsidRPr="004967C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4861F4" w:rsidP="00ED4A38">
            <w:pPr>
              <w:ind w:left="2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เอสซีจี ซิเมนต์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ผลิตภัณฑ์ก่อสร้าง             จำกัด 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EC75EF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ปูนซิเมนต์ไทย จำกัด (มหาชน) และมีกรรมการร่วมกัน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4861F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เอสซีจี แลนด์สเคป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EC75EF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ปูนซิเมนต์ไทย จำกัด (มหาชน) และมีกรรมการร่วมกัน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B43987" w:rsidRPr="004967CC" w:rsidRDefault="00FE481E" w:rsidP="00ED4A38">
            <w:pPr>
              <w:ind w:left="2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</w:t>
            </w:r>
            <w:r w:rsidR="00B43987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อินเตอร์เนชั่นแนล</w:t>
            </w:r>
            <w:r w:rsidR="00ED4A38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D4A38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43987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  <w:p w:rsidR="00B43987" w:rsidRPr="004967CC" w:rsidRDefault="00B43987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91" w:type="dxa"/>
            <w:shd w:val="clear" w:color="auto" w:fill="auto"/>
          </w:tcPr>
          <w:p w:rsidR="006A3AC6" w:rsidRPr="004967CC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</w:t>
            </w:r>
            <w:r w:rsidR="00EC75EF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็นบริษัทย่อยของบริษัท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ปูนซิเมนต์ไทย จำกัด </w:t>
            </w:r>
          </w:p>
          <w:p w:rsidR="00CA77E8" w:rsidRPr="004967CC" w:rsidRDefault="00FE481E" w:rsidP="00E36D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FE481E" w:rsidRPr="004967CC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4967CC" w:rsidRDefault="004861F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ผลิตภัณฑ์และวัตถุก่อสร้าง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8857AE" w:rsidRPr="004967CC" w:rsidRDefault="00EC75EF" w:rsidP="00F04B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ปูนซิเมนต์ไทย จำกัด (มหาชน) และมีกรรมการร่วมกัน</w:t>
            </w:r>
          </w:p>
        </w:tc>
      </w:tr>
      <w:tr w:rsidR="00FE481E" w:rsidRPr="004967CC" w:rsidTr="00706194">
        <w:trPr>
          <w:trHeight w:val="146"/>
        </w:trPr>
        <w:tc>
          <w:tcPr>
            <w:tcW w:w="3864" w:type="dxa"/>
            <w:shd w:val="clear" w:color="auto" w:fill="auto"/>
            <w:vAlign w:val="bottom"/>
          </w:tcPr>
          <w:p w:rsidR="00FE481E" w:rsidRPr="004967CC" w:rsidRDefault="004861F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ปูนซิเมนต์ไทย (ท่าหลวง)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FE481E" w:rsidRPr="004967CC" w:rsidRDefault="00FE481E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4967CC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4967CC" w:rsidRDefault="00EC75EF" w:rsidP="00051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ปูนซิเมนต์ไทย จำกัด (มหาชน) และมีกรรมการร่วมกัน</w:t>
            </w:r>
          </w:p>
        </w:tc>
      </w:tr>
      <w:tr w:rsidR="00706194" w:rsidRPr="004967CC" w:rsidTr="00706194">
        <w:trPr>
          <w:trHeight w:val="146"/>
        </w:trPr>
        <w:tc>
          <w:tcPr>
            <w:tcW w:w="3864" w:type="dxa"/>
            <w:shd w:val="clear" w:color="auto" w:fill="auto"/>
            <w:vAlign w:val="bottom"/>
          </w:tcPr>
          <w:p w:rsidR="00706194" w:rsidRPr="004967CC" w:rsidRDefault="0070619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บริษัทปูนซิเมนต์ไทย (แก่งคอย)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706194" w:rsidRPr="004967CC" w:rsidRDefault="0070619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706194" w:rsidRPr="004967CC" w:rsidRDefault="00706194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706194" w:rsidRPr="004967CC" w:rsidRDefault="00706194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706194" w:rsidRPr="004967CC" w:rsidTr="00706194">
        <w:trPr>
          <w:trHeight w:val="146"/>
        </w:trPr>
        <w:tc>
          <w:tcPr>
            <w:tcW w:w="3864" w:type="dxa"/>
            <w:shd w:val="clear" w:color="auto" w:fill="auto"/>
            <w:vAlign w:val="bottom"/>
          </w:tcPr>
          <w:p w:rsidR="00706194" w:rsidRPr="004967CC" w:rsidRDefault="0070619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โลจิสติกส์ แมเนจเม้นท์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706194" w:rsidRPr="004967CC" w:rsidRDefault="00706194" w:rsidP="00ED4A38">
            <w:pPr>
              <w:ind w:left="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706194" w:rsidRPr="004967CC" w:rsidRDefault="00706194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706194" w:rsidRPr="004967CC" w:rsidRDefault="00706194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706194" w:rsidRPr="004967CC" w:rsidTr="00D6488B">
        <w:trPr>
          <w:trHeight w:val="686"/>
        </w:trPr>
        <w:tc>
          <w:tcPr>
            <w:tcW w:w="3864" w:type="dxa"/>
            <w:shd w:val="clear" w:color="auto" w:fill="auto"/>
            <w:vAlign w:val="bottom"/>
          </w:tcPr>
          <w:p w:rsidR="0079346F" w:rsidRPr="004967CC" w:rsidRDefault="00706194" w:rsidP="007934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</w:t>
            </w:r>
            <w:r w:rsidR="0079346F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เอสซีจี เซรามิกส์ จำกัด (มหาชน)</w:t>
            </w:r>
          </w:p>
          <w:p w:rsidR="00D6488B" w:rsidRPr="004967CC" w:rsidRDefault="00D6488B" w:rsidP="007934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706194" w:rsidRPr="004967CC" w:rsidRDefault="00706194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706194" w:rsidRPr="004967CC" w:rsidRDefault="00706194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6488B" w:rsidRPr="004967CC" w:rsidTr="005946BF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594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บริษัทสยามไฟเบอร์กลาส จำกัด</w:t>
            </w:r>
          </w:p>
          <w:p w:rsidR="00D6488B" w:rsidRPr="004967CC" w:rsidRDefault="00D6488B" w:rsidP="0059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594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594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6488B" w:rsidRPr="004967CC" w:rsidTr="005946BF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3F386E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เอสซีจี เอ็กซพีเรียนซ์</w:t>
            </w:r>
            <w:r w:rsidR="009F412C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386E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บริษัทสยามวิจัยและนวัตกรรม</w:t>
            </w:r>
            <w:r w:rsidR="009F412C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แอคเค้าน์ติ้ง</w:t>
            </w:r>
            <w:r w:rsidR="009F412C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เซอร์วิสเซส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D6488B" w:rsidRPr="004967CC" w:rsidRDefault="00D6488B" w:rsidP="00D6488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บริษัทกฎหมายเอสซีจี</w:t>
            </w:r>
            <w:r w:rsidR="009F412C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</w:tcPr>
          <w:p w:rsidR="00D6488B" w:rsidRPr="004967CC" w:rsidRDefault="00D6488B" w:rsidP="00D6488B">
            <w:pPr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บริษัทเอส ซี ไอ อีโค่ เซอร์วิสเซส จำกัด</w:t>
            </w: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D6488B" w:rsidRPr="004967CC" w:rsidRDefault="00D6488B" w:rsidP="00D648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D6488B" w:rsidRPr="004967CC" w:rsidTr="00F85A68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6488B" w:rsidRPr="004967CC" w:rsidRDefault="00D6488B" w:rsidP="00D6488B">
            <w:pPr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00" w:type="dxa"/>
            <w:shd w:val="clear" w:color="auto" w:fill="auto"/>
          </w:tcPr>
          <w:p w:rsidR="00D6488B" w:rsidRPr="004967CC" w:rsidRDefault="00D6488B" w:rsidP="00D648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6488B" w:rsidRPr="004967CC" w:rsidRDefault="00D6488B" w:rsidP="00D64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:rsidR="00B43987" w:rsidRPr="004967CC" w:rsidRDefault="00B43987" w:rsidP="00B43987">
      <w:pPr>
        <w:jc w:val="both"/>
        <w:rPr>
          <w:rFonts w:asciiTheme="majorBidi" w:hAnsiTheme="majorBidi" w:cstheme="majorBidi"/>
          <w:sz w:val="30"/>
          <w:szCs w:val="30"/>
        </w:rPr>
      </w:pPr>
    </w:p>
    <w:p w:rsidR="001A4CB0" w:rsidRPr="004967CC" w:rsidRDefault="001A4CB0" w:rsidP="00543AD8">
      <w:pPr>
        <w:pStyle w:val="block"/>
        <w:spacing w:after="0" w:line="240" w:lineRule="auto"/>
        <w:ind w:left="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ED4A38" w:rsidRPr="004967CC" w:rsidRDefault="00ED4A38" w:rsidP="00543AD8">
      <w:pPr>
        <w:pStyle w:val="block"/>
        <w:spacing w:after="0" w:line="240" w:lineRule="auto"/>
        <w:ind w:left="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ED4A38" w:rsidRPr="004967CC" w:rsidRDefault="00ED4A38" w:rsidP="00543AD8">
      <w:pPr>
        <w:pStyle w:val="block"/>
        <w:spacing w:after="0" w:line="240" w:lineRule="auto"/>
        <w:ind w:left="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ED4A38" w:rsidRPr="004967CC" w:rsidRDefault="00ED4A38" w:rsidP="00543AD8">
      <w:pPr>
        <w:pStyle w:val="block"/>
        <w:spacing w:after="0" w:line="240" w:lineRule="auto"/>
        <w:ind w:left="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ED4A38" w:rsidRPr="004967CC" w:rsidRDefault="00ED4A38" w:rsidP="00543AD8">
      <w:pPr>
        <w:pStyle w:val="block"/>
        <w:spacing w:after="0" w:line="240" w:lineRule="auto"/>
        <w:ind w:left="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D47C7" w:rsidRPr="004967CC" w:rsidRDefault="00F9367B" w:rsidP="00CE34F4">
      <w:pPr>
        <w:pStyle w:val="block"/>
        <w:spacing w:after="0" w:line="240" w:lineRule="auto"/>
        <w:ind w:left="0" w:right="-45" w:firstLine="540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4967CC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</w:t>
      </w:r>
      <w:r w:rsidR="003E20E4" w:rsidRPr="004967CC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</w:t>
      </w:r>
      <w:r w:rsidRPr="004967CC">
        <w:rPr>
          <w:rFonts w:asciiTheme="majorBidi" w:hAnsiTheme="majorBidi" w:cstheme="majorBidi"/>
          <w:b/>
          <w:sz w:val="30"/>
          <w:szCs w:val="30"/>
          <w:cs/>
          <w:lang w:bidi="th-TH"/>
        </w:rPr>
        <w:t>แต่ละ</w:t>
      </w:r>
      <w:r w:rsidR="00A45BFC" w:rsidRPr="004967CC">
        <w:rPr>
          <w:rFonts w:asciiTheme="majorBidi" w:hAnsiTheme="majorBidi" w:cstheme="majorBidi"/>
          <w:b/>
          <w:sz w:val="30"/>
          <w:szCs w:val="30"/>
          <w:cs/>
          <w:lang w:bidi="th-TH"/>
        </w:rPr>
        <w:t>ประเภท</w:t>
      </w:r>
      <w:r w:rsidRPr="004967CC">
        <w:rPr>
          <w:rFonts w:asciiTheme="majorBidi" w:hAnsiTheme="majorBidi" w:cstheme="majorBidi"/>
          <w:b/>
          <w:sz w:val="30"/>
          <w:szCs w:val="30"/>
          <w:cs/>
          <w:lang w:bidi="th-TH"/>
        </w:rPr>
        <w:t>อธิบายได้ดังต่อไปนี้</w:t>
      </w:r>
    </w:p>
    <w:p w:rsidR="00F01562" w:rsidRPr="004967CC" w:rsidRDefault="00F01562" w:rsidP="00F17AE1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226465" w:rsidRPr="004967CC" w:rsidRDefault="00226465" w:rsidP="00F17AE1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6"/>
          <w:szCs w:val="6"/>
          <w:lang w:val="en-US" w:bidi="th-TH"/>
        </w:rPr>
      </w:pPr>
    </w:p>
    <w:tbl>
      <w:tblPr>
        <w:tblW w:w="94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77"/>
        <w:gridCol w:w="5000"/>
      </w:tblGrid>
      <w:tr w:rsidR="00A44A81" w:rsidRPr="004967CC" w:rsidTr="003B7873">
        <w:trPr>
          <w:trHeight w:val="20"/>
        </w:trPr>
        <w:tc>
          <w:tcPr>
            <w:tcW w:w="4477" w:type="dxa"/>
          </w:tcPr>
          <w:p w:rsidR="00A44A81" w:rsidRPr="004967CC" w:rsidRDefault="003E20E4" w:rsidP="003E20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00" w:type="dxa"/>
          </w:tcPr>
          <w:p w:rsidR="00A44A81" w:rsidRPr="004967CC" w:rsidRDefault="00A44A81" w:rsidP="002C7FD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A44A81" w:rsidRPr="004967CC" w:rsidTr="003B7873">
        <w:trPr>
          <w:trHeight w:val="20"/>
        </w:trPr>
        <w:tc>
          <w:tcPr>
            <w:tcW w:w="4477" w:type="dxa"/>
          </w:tcPr>
          <w:p w:rsidR="00A44A81" w:rsidRPr="004967CC" w:rsidRDefault="00A44A8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6641C2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5000" w:type="dxa"/>
          </w:tcPr>
          <w:p w:rsidR="006641C2" w:rsidRPr="004967CC" w:rsidRDefault="006E5EA2" w:rsidP="00590DF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081191" w:rsidRPr="004967CC" w:rsidTr="003B7873">
        <w:trPr>
          <w:trHeight w:val="20"/>
        </w:trPr>
        <w:tc>
          <w:tcPr>
            <w:tcW w:w="4477" w:type="dxa"/>
          </w:tcPr>
          <w:p w:rsidR="00081191" w:rsidRPr="004967CC" w:rsidRDefault="0008119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5000" w:type="dxa"/>
          </w:tcPr>
          <w:p w:rsidR="00081191" w:rsidRPr="004967CC" w:rsidRDefault="00081191" w:rsidP="00721F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081191" w:rsidRPr="004967CC" w:rsidTr="003B7873">
        <w:trPr>
          <w:trHeight w:val="20"/>
        </w:trPr>
        <w:tc>
          <w:tcPr>
            <w:tcW w:w="4477" w:type="dxa"/>
          </w:tcPr>
          <w:p w:rsidR="00081191" w:rsidRPr="004967CC" w:rsidRDefault="0008119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000" w:type="dxa"/>
          </w:tcPr>
          <w:p w:rsidR="00081191" w:rsidRPr="004967CC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081191" w:rsidRPr="004967CC" w:rsidTr="003B7873">
        <w:trPr>
          <w:trHeight w:val="20"/>
        </w:trPr>
        <w:tc>
          <w:tcPr>
            <w:tcW w:w="4477" w:type="dxa"/>
          </w:tcPr>
          <w:p w:rsidR="00081191" w:rsidRPr="004967CC" w:rsidRDefault="0008119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A777B5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000" w:type="dxa"/>
          </w:tcPr>
          <w:p w:rsidR="00081191" w:rsidRPr="004967CC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081191" w:rsidRPr="004967CC" w:rsidTr="003B7873">
        <w:trPr>
          <w:trHeight w:val="20"/>
        </w:trPr>
        <w:tc>
          <w:tcPr>
            <w:tcW w:w="4477" w:type="dxa"/>
          </w:tcPr>
          <w:p w:rsidR="00081191" w:rsidRPr="004967CC" w:rsidRDefault="008578B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="00081191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000" w:type="dxa"/>
          </w:tcPr>
          <w:p w:rsidR="00081191" w:rsidRPr="004967CC" w:rsidRDefault="00081191" w:rsidP="00590D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B7873" w:rsidRPr="004967CC" w:rsidTr="003B7873">
        <w:trPr>
          <w:trHeight w:val="20"/>
        </w:trPr>
        <w:tc>
          <w:tcPr>
            <w:tcW w:w="4477" w:type="dxa"/>
          </w:tcPr>
          <w:p w:rsidR="003B7873" w:rsidRPr="004967CC" w:rsidRDefault="003B7873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าร</w:t>
            </w:r>
          </w:p>
        </w:tc>
        <w:tc>
          <w:tcPr>
            <w:tcW w:w="5000" w:type="dxa"/>
            <w:vAlign w:val="bottom"/>
          </w:tcPr>
          <w:p w:rsidR="003B7873" w:rsidRPr="004967CC" w:rsidRDefault="003B7873" w:rsidP="003B787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741581" w:rsidRPr="004967CC" w:rsidTr="003B7873">
        <w:trPr>
          <w:trHeight w:val="20"/>
        </w:trPr>
        <w:tc>
          <w:tcPr>
            <w:tcW w:w="4477" w:type="dxa"/>
          </w:tcPr>
          <w:p w:rsidR="00741581" w:rsidRPr="004967CC" w:rsidRDefault="0074158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="00941B4F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5000" w:type="dxa"/>
          </w:tcPr>
          <w:p w:rsidR="00741581" w:rsidRPr="004967CC" w:rsidRDefault="00741581" w:rsidP="00590D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081191" w:rsidRPr="004967CC" w:rsidTr="003B7873">
        <w:trPr>
          <w:trHeight w:val="20"/>
        </w:trPr>
        <w:tc>
          <w:tcPr>
            <w:tcW w:w="4477" w:type="dxa"/>
          </w:tcPr>
          <w:p w:rsidR="00081191" w:rsidRPr="004967CC" w:rsidRDefault="0008119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00" w:type="dxa"/>
          </w:tcPr>
          <w:p w:rsidR="00081191" w:rsidRPr="004967CC" w:rsidRDefault="003B7873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A44A81" w:rsidRPr="004967CC" w:rsidTr="003B7873">
        <w:trPr>
          <w:trHeight w:val="20"/>
        </w:trPr>
        <w:tc>
          <w:tcPr>
            <w:tcW w:w="4477" w:type="dxa"/>
          </w:tcPr>
          <w:p w:rsidR="00A44A81" w:rsidRPr="004967CC" w:rsidRDefault="00A44A81" w:rsidP="003B7873">
            <w:pPr>
              <w:ind w:left="30"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000" w:type="dxa"/>
          </w:tcPr>
          <w:p w:rsidR="00A44A81" w:rsidRPr="004967CC" w:rsidRDefault="00A44A81" w:rsidP="001830CC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</w:t>
            </w:r>
            <w:r w:rsidR="00FE3234" w:rsidRPr="004967C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ซึ่งเทียบเคียงได้กับ</w:t>
            </w:r>
            <w:r w:rsidR="007D7FCE" w:rsidRPr="004967C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ราคาตลาด</w:t>
            </w:r>
          </w:p>
        </w:tc>
      </w:tr>
    </w:tbl>
    <w:p w:rsidR="0062760F" w:rsidRPr="004967CC" w:rsidRDefault="0062760F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6"/>
          <w:szCs w:val="6"/>
        </w:rPr>
      </w:pPr>
    </w:p>
    <w:p w:rsidR="00661CC0" w:rsidRPr="004967CC" w:rsidRDefault="00661CC0" w:rsidP="00B63378">
      <w:pPr>
        <w:pStyle w:val="block"/>
        <w:spacing w:after="0" w:line="240" w:lineRule="auto"/>
        <w:ind w:left="0" w:right="-45" w:firstLine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4967CC">
        <w:rPr>
          <w:rFonts w:asciiTheme="majorBidi" w:hAnsiTheme="majorBidi" w:cstheme="majorBidi"/>
          <w:b/>
          <w:sz w:val="30"/>
          <w:szCs w:val="30"/>
          <w:cs/>
        </w:rPr>
        <w:t>รายการ</w:t>
      </w:r>
      <w:r w:rsidR="00A45BFC" w:rsidRPr="004967CC">
        <w:rPr>
          <w:rFonts w:asciiTheme="majorBidi" w:hAnsiTheme="majorBidi" w:cstheme="majorBidi"/>
          <w:b/>
          <w:sz w:val="30"/>
          <w:szCs w:val="30"/>
          <w:cs/>
        </w:rPr>
        <w:t>ที่สำคัญ</w:t>
      </w:r>
      <w:r w:rsidR="00071703" w:rsidRPr="004967CC">
        <w:rPr>
          <w:rFonts w:asciiTheme="majorBidi" w:hAnsiTheme="majorBidi" w:cstheme="majorBidi"/>
          <w:b/>
          <w:sz w:val="30"/>
          <w:szCs w:val="30"/>
          <w:cs/>
        </w:rPr>
        <w:t>กับกิจการที่เกี่ยวข้องกัน</w:t>
      </w:r>
      <w:r w:rsidR="00DF405D" w:rsidRPr="004967CC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4967CC">
        <w:rPr>
          <w:rFonts w:asciiTheme="majorBidi" w:hAnsiTheme="majorBidi" w:cstheme="majorBidi"/>
          <w:b/>
          <w:sz w:val="30"/>
          <w:szCs w:val="30"/>
          <w:cs/>
        </w:rPr>
        <w:t>งวด</w:t>
      </w:r>
      <w:r w:rsidR="00664BEA" w:rsidRPr="004967CC">
        <w:rPr>
          <w:rFonts w:asciiTheme="majorBidi" w:hAnsiTheme="majorBidi" w:cstheme="majorBidi"/>
          <w:b/>
          <w:sz w:val="30"/>
          <w:szCs w:val="30"/>
          <w:cs/>
        </w:rPr>
        <w:t>สามเดือน</w:t>
      </w:r>
      <w:r w:rsidRPr="004967CC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24594F" w:rsidRPr="004967CC">
        <w:rPr>
          <w:rFonts w:asciiTheme="majorBidi" w:hAnsiTheme="majorBidi" w:cstheme="majorBidi"/>
          <w:bCs/>
          <w:sz w:val="30"/>
          <w:szCs w:val="30"/>
        </w:rPr>
        <w:t>3</w:t>
      </w:r>
      <w:r w:rsidR="00C141CD" w:rsidRPr="004967CC">
        <w:rPr>
          <w:rFonts w:asciiTheme="majorBidi" w:hAnsiTheme="majorBidi" w:cstheme="majorBidi"/>
          <w:bCs/>
          <w:sz w:val="30"/>
          <w:szCs w:val="30"/>
        </w:rPr>
        <w:t>1</w:t>
      </w:r>
      <w:r w:rsidR="001A56AD" w:rsidRPr="004967C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141CD" w:rsidRPr="004967CC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9C75A0" w:rsidRPr="004967C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:rsidR="00A41554" w:rsidRPr="004967CC" w:rsidRDefault="00A41554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DE086C" w:rsidRPr="004967CC" w:rsidTr="0091180D">
        <w:trPr>
          <w:tblHeader/>
        </w:trPr>
        <w:tc>
          <w:tcPr>
            <w:tcW w:w="2168" w:type="pct"/>
          </w:tcPr>
          <w:p w:rsidR="00DE086C" w:rsidRPr="004967CC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:rsidR="00DE086C" w:rsidRPr="004967CC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:rsidR="004E16FD" w:rsidRPr="004967CC" w:rsidRDefault="004E16FD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:rsidR="00DE086C" w:rsidRPr="004967CC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DE086C" w:rsidRPr="004967CC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:rsidR="004E16FD" w:rsidRPr="004967CC" w:rsidRDefault="004E16FD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843112" w:rsidRPr="004967CC" w:rsidTr="0091180D">
        <w:trPr>
          <w:tblHeader/>
        </w:trPr>
        <w:tc>
          <w:tcPr>
            <w:tcW w:w="216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43112" w:rsidRPr="004967CC" w:rsidTr="00C9040F">
        <w:trPr>
          <w:tblHeader/>
        </w:trPr>
        <w:tc>
          <w:tcPr>
            <w:tcW w:w="216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2,766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3,619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2,707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CD4F65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43112" w:rsidRPr="004967CC" w:rsidTr="00333D90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23,765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5,626</w:t>
            </w:r>
          </w:p>
        </w:tc>
      </w:tr>
      <w:tr w:rsidR="00843112" w:rsidRPr="004967CC" w:rsidTr="00333D90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="00540AE6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</w:tr>
      <w:tr w:rsidR="00843112" w:rsidRPr="004967CC" w:rsidTr="00333D90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1,682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1,607</w:t>
            </w:r>
          </w:p>
        </w:tc>
      </w:tr>
      <w:tr w:rsidR="00843112" w:rsidRPr="004967CC" w:rsidTr="00333D90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2,608</w:t>
            </w: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D831F0" w:rsidRPr="004967CC" w:rsidTr="0091180D">
        <w:tc>
          <w:tcPr>
            <w:tcW w:w="2168" w:type="pct"/>
          </w:tcPr>
          <w:p w:rsidR="00D831F0" w:rsidRPr="004967CC" w:rsidRDefault="00D831F0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1F0" w:rsidRPr="004967CC" w:rsidTr="0091180D">
        <w:tc>
          <w:tcPr>
            <w:tcW w:w="2168" w:type="pct"/>
          </w:tcPr>
          <w:p w:rsidR="00D831F0" w:rsidRPr="004967CC" w:rsidRDefault="00D831F0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D831F0" w:rsidRPr="004967CC" w:rsidRDefault="00D831F0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2C4" w:rsidRPr="004967CC" w:rsidTr="0091180D">
        <w:tc>
          <w:tcPr>
            <w:tcW w:w="2168" w:type="pct"/>
          </w:tcPr>
          <w:p w:rsidR="00A132C4" w:rsidRPr="004967CC" w:rsidRDefault="00A132C4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2C4" w:rsidRPr="004967CC" w:rsidTr="0091180D">
        <w:tc>
          <w:tcPr>
            <w:tcW w:w="2168" w:type="pct"/>
          </w:tcPr>
          <w:p w:rsidR="00A132C4" w:rsidRPr="004967CC" w:rsidRDefault="00A132C4" w:rsidP="00B6337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132C4" w:rsidRPr="004967CC" w:rsidRDefault="00A132C4" w:rsidP="0084311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2" w:rsidRPr="004967CC" w:rsidTr="0091180D">
        <w:trPr>
          <w:trHeight w:val="299"/>
        </w:trPr>
        <w:tc>
          <w:tcPr>
            <w:tcW w:w="2168" w:type="pct"/>
          </w:tcPr>
          <w:p w:rsidR="00843112" w:rsidRPr="004967CC" w:rsidRDefault="008B48BB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:rsidR="00843112" w:rsidRPr="004967CC" w:rsidRDefault="00CD4F65" w:rsidP="0063189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311,572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267,254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245,975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213,541</w:t>
            </w:r>
          </w:p>
        </w:tc>
      </w:tr>
      <w:tr w:rsidR="00843112" w:rsidRPr="004967CC" w:rsidTr="00B92F2B">
        <w:trPr>
          <w:trHeight w:val="335"/>
        </w:trPr>
        <w:tc>
          <w:tcPr>
            <w:tcW w:w="216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:rsidR="00843112" w:rsidRPr="004967CC" w:rsidRDefault="00CD4F65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92,492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78,719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71,448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60,248</w:t>
            </w:r>
          </w:p>
        </w:tc>
      </w:tr>
      <w:tr w:rsidR="00843112" w:rsidRPr="004967CC" w:rsidTr="00333D90">
        <w:tc>
          <w:tcPr>
            <w:tcW w:w="216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8,736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6,493</w:t>
            </w:r>
          </w:p>
        </w:tc>
      </w:tr>
      <w:tr w:rsidR="00843112" w:rsidRPr="004967CC" w:rsidTr="00333D90">
        <w:trPr>
          <w:trHeight w:val="209"/>
        </w:trPr>
        <w:tc>
          <w:tcPr>
            <w:tcW w:w="216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1,847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1,692</w:t>
            </w:r>
          </w:p>
        </w:tc>
      </w:tr>
      <w:tr w:rsidR="00843112" w:rsidRPr="004967CC" w:rsidTr="0091180D">
        <w:tc>
          <w:tcPr>
            <w:tcW w:w="216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843112" w:rsidRPr="004967CC" w:rsidRDefault="00CD4F65" w:rsidP="0084311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CD4F65" w:rsidP="00D831F0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:rsidR="004E16FD" w:rsidRPr="004967CC" w:rsidRDefault="004E16FD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4967CC" w:rsidRDefault="004872C7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ยอดคงเหลือ ณ วันที่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2170EC" w:rsidRPr="004967CC">
        <w:rPr>
          <w:rFonts w:asciiTheme="majorBidi" w:hAnsiTheme="majorBidi" w:cstheme="majorBidi"/>
          <w:sz w:val="30"/>
          <w:szCs w:val="30"/>
        </w:rPr>
        <w:t xml:space="preserve">1 </w:t>
      </w:r>
      <w:r w:rsidR="002170EC" w:rsidRPr="004967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0197A" w:rsidRPr="004967CC">
        <w:rPr>
          <w:rFonts w:asciiTheme="majorBidi" w:hAnsiTheme="majorBidi" w:cstheme="majorBidi"/>
          <w:sz w:val="30"/>
          <w:szCs w:val="30"/>
        </w:rPr>
        <w:t>256</w:t>
      </w:r>
      <w:r w:rsidR="004E16FD" w:rsidRPr="004967CC">
        <w:rPr>
          <w:rFonts w:asciiTheme="majorBidi" w:hAnsiTheme="majorBidi" w:cstheme="majorBidi"/>
          <w:sz w:val="30"/>
          <w:szCs w:val="30"/>
        </w:rPr>
        <w:t>2</w:t>
      </w:r>
      <w:r w:rsidR="00A5374A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03115F" w:rsidRPr="004967CC">
        <w:rPr>
          <w:rFonts w:asciiTheme="majorBidi" w:hAnsiTheme="majorBidi" w:cstheme="majorBidi"/>
          <w:sz w:val="30"/>
          <w:szCs w:val="30"/>
          <w:cs/>
        </w:rPr>
        <w:t>และ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56E32" w:rsidRPr="004967CC">
        <w:rPr>
          <w:rFonts w:asciiTheme="majorBidi" w:hAnsiTheme="majorBidi" w:cstheme="majorBidi"/>
          <w:sz w:val="30"/>
          <w:szCs w:val="30"/>
        </w:rPr>
        <w:t>1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56E32" w:rsidRPr="004967CC">
        <w:rPr>
          <w:rFonts w:asciiTheme="majorBidi" w:hAnsiTheme="majorBidi" w:cstheme="majorBidi"/>
          <w:sz w:val="30"/>
          <w:szCs w:val="30"/>
        </w:rPr>
        <w:t>25</w:t>
      </w:r>
      <w:r w:rsidR="00C9040F" w:rsidRPr="004967CC">
        <w:rPr>
          <w:rFonts w:asciiTheme="majorBidi" w:hAnsiTheme="majorBidi" w:cstheme="majorBidi"/>
          <w:sz w:val="30"/>
          <w:szCs w:val="30"/>
        </w:rPr>
        <w:t>6</w:t>
      </w:r>
      <w:r w:rsidR="004E16FD" w:rsidRPr="004967CC">
        <w:rPr>
          <w:rFonts w:asciiTheme="majorBidi" w:hAnsiTheme="majorBidi" w:cstheme="majorBidi"/>
          <w:sz w:val="30"/>
          <w:szCs w:val="30"/>
        </w:rPr>
        <w:t>1</w:t>
      </w:r>
      <w:r w:rsidR="00A5374A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274BFE" w:rsidRPr="004967CC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4967C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2D7C95" w:rsidRPr="004967CC" w:rsidRDefault="002D7C95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2D7C95" w:rsidRPr="004967CC" w:rsidTr="004928D1">
        <w:trPr>
          <w:tblHeader/>
        </w:trPr>
        <w:tc>
          <w:tcPr>
            <w:tcW w:w="2168" w:type="pct"/>
          </w:tcPr>
          <w:p w:rsidR="002D7C95" w:rsidRPr="004967CC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8" w:type="pct"/>
            <w:gridSpan w:val="3"/>
          </w:tcPr>
          <w:p w:rsidR="002D7C95" w:rsidRPr="004967CC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2D7C95" w:rsidRPr="004967CC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2D7C95" w:rsidRPr="004967CC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57D" w:rsidRPr="004967CC" w:rsidTr="004928D1">
        <w:trPr>
          <w:tblHeader/>
        </w:trPr>
        <w:tc>
          <w:tcPr>
            <w:tcW w:w="2168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gridSpan w:val="2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3112" w:rsidRPr="004967CC" w:rsidTr="004928D1">
        <w:trPr>
          <w:tblHeader/>
        </w:trPr>
        <w:tc>
          <w:tcPr>
            <w:tcW w:w="216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43112" w:rsidRPr="004967CC" w:rsidTr="004928D1">
        <w:trPr>
          <w:tblHeader/>
        </w:trPr>
        <w:tc>
          <w:tcPr>
            <w:tcW w:w="216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112" w:rsidRPr="004967CC" w:rsidTr="004928D1">
        <w:tc>
          <w:tcPr>
            <w:tcW w:w="2168" w:type="pct"/>
          </w:tcPr>
          <w:p w:rsidR="00843112" w:rsidRPr="004967CC" w:rsidRDefault="00956D42" w:rsidP="008431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</w:tcPr>
          <w:p w:rsidR="00843112" w:rsidRPr="004967CC" w:rsidRDefault="00843112" w:rsidP="00843112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843112" w:rsidP="00843112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843112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2" w:rsidRPr="004967CC" w:rsidTr="004928D1">
        <w:tc>
          <w:tcPr>
            <w:tcW w:w="2168" w:type="pct"/>
          </w:tcPr>
          <w:p w:rsidR="00843112" w:rsidRPr="004967CC" w:rsidRDefault="00843112" w:rsidP="008431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32" w:type="pct"/>
          </w:tcPr>
          <w:p w:rsidR="00843112" w:rsidRPr="004967CC" w:rsidRDefault="00BF7E4B" w:rsidP="00EB726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</w:t>
            </w:r>
            <w:r w:rsidR="00CD4F65"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D831F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t>67,779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BF7E4B" w:rsidP="00D831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CD4F65" w:rsidRPr="004967C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t>53,151</w:t>
            </w:r>
          </w:p>
        </w:tc>
      </w:tr>
      <w:tr w:rsidR="00843112" w:rsidRPr="004967CC" w:rsidTr="004928D1">
        <w:tc>
          <w:tcPr>
            <w:tcW w:w="2168" w:type="pct"/>
          </w:tcPr>
          <w:p w:rsidR="00843112" w:rsidRPr="004967CC" w:rsidRDefault="00843112" w:rsidP="008431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632" w:type="pct"/>
          </w:tcPr>
          <w:p w:rsidR="00843112" w:rsidRPr="004967CC" w:rsidRDefault="00BF7E4B" w:rsidP="00EB726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6,966</w:t>
            </w:r>
          </w:p>
        </w:tc>
        <w:tc>
          <w:tcPr>
            <w:tcW w:w="149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843112" w:rsidRPr="004967CC" w:rsidRDefault="00BF7E4B" w:rsidP="00D831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6,966</w:t>
            </w:r>
          </w:p>
        </w:tc>
        <w:tc>
          <w:tcPr>
            <w:tcW w:w="125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843112" w:rsidRPr="004967CC" w:rsidRDefault="00843112" w:rsidP="005B5AA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</w:tr>
      <w:tr w:rsidR="005E51A3" w:rsidRPr="004967CC" w:rsidTr="005946BF">
        <w:tc>
          <w:tcPr>
            <w:tcW w:w="2168" w:type="pct"/>
            <w:vAlign w:val="bottom"/>
          </w:tcPr>
          <w:p w:rsidR="005E51A3" w:rsidRPr="004967CC" w:rsidRDefault="005E51A3" w:rsidP="005E51A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</w:p>
          <w:p w:rsidR="005E51A3" w:rsidRPr="004967CC" w:rsidRDefault="005E51A3" w:rsidP="005E51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คอร์ปอเรชั่น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2" w:type="pct"/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49" w:type="pct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5E51A3" w:rsidRPr="004967CC" w:rsidRDefault="005E51A3" w:rsidP="0063189C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26" w:type="pct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5E51A3" w:rsidRPr="004967CC" w:rsidRDefault="005E51A3" w:rsidP="00D831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5" w:type="pct"/>
            <w:vAlign w:val="bottom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E51A3" w:rsidRPr="004967CC" w:rsidRDefault="005E51A3" w:rsidP="0063189C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-</w:t>
            </w:r>
          </w:p>
        </w:tc>
      </w:tr>
      <w:tr w:rsidR="005E51A3" w:rsidRPr="004967CC" w:rsidTr="004928D1">
        <w:tc>
          <w:tcPr>
            <w:tcW w:w="2168" w:type="pct"/>
            <w:vAlign w:val="bottom"/>
          </w:tcPr>
          <w:p w:rsidR="005E51A3" w:rsidRPr="004967CC" w:rsidRDefault="005E51A3" w:rsidP="005E51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632" w:type="pct"/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9" w:type="pct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26" w:type="pct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5E51A3" w:rsidRPr="004967CC" w:rsidRDefault="005E51A3" w:rsidP="00D831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5" w:type="pct"/>
            <w:vAlign w:val="bottom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</w:tr>
      <w:tr w:rsidR="005E51A3" w:rsidRPr="004967CC" w:rsidTr="004928D1">
        <w:trPr>
          <w:trHeight w:val="227"/>
        </w:trPr>
        <w:tc>
          <w:tcPr>
            <w:tcW w:w="2168" w:type="pct"/>
            <w:vAlign w:val="bottom"/>
          </w:tcPr>
          <w:p w:rsidR="005E51A3" w:rsidRPr="004967CC" w:rsidRDefault="005E51A3" w:rsidP="005E51A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94,638</w:t>
            </w:r>
          </w:p>
        </w:tc>
        <w:tc>
          <w:tcPr>
            <w:tcW w:w="149" w:type="pct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26" w:type="pct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51A3" w:rsidRPr="004967CC" w:rsidRDefault="005E51A3" w:rsidP="00D831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76,619</w:t>
            </w:r>
          </w:p>
        </w:tc>
        <w:tc>
          <w:tcPr>
            <w:tcW w:w="125" w:type="pct"/>
            <w:vAlign w:val="bottom"/>
          </w:tcPr>
          <w:p w:rsidR="005E51A3" w:rsidRPr="004967CC" w:rsidRDefault="005E51A3" w:rsidP="005E51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51A3" w:rsidRPr="004967CC" w:rsidRDefault="005E51A3" w:rsidP="005E51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60,927</w:t>
            </w:r>
          </w:p>
        </w:tc>
      </w:tr>
    </w:tbl>
    <w:p w:rsidR="005F3ADE" w:rsidRPr="004967CC" w:rsidRDefault="005F3ADE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p w:rsidR="004E16FD" w:rsidRPr="004967CC" w:rsidRDefault="004E16FD">
      <w:pPr>
        <w:rPr>
          <w:sz w:val="30"/>
          <w:szCs w:val="30"/>
        </w:rPr>
      </w:pPr>
    </w:p>
    <w:tbl>
      <w:tblPr>
        <w:tblW w:w="944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87"/>
        <w:gridCol w:w="1194"/>
        <w:gridCol w:w="289"/>
        <w:gridCol w:w="1147"/>
        <w:gridCol w:w="238"/>
        <w:gridCol w:w="1063"/>
        <w:gridCol w:w="13"/>
        <w:gridCol w:w="240"/>
        <w:gridCol w:w="1173"/>
      </w:tblGrid>
      <w:tr w:rsidR="005F3ADE" w:rsidRPr="004967CC" w:rsidTr="004B3FCE">
        <w:trPr>
          <w:tblHeader/>
        </w:trPr>
        <w:tc>
          <w:tcPr>
            <w:tcW w:w="2164" w:type="pct"/>
          </w:tcPr>
          <w:p w:rsidR="005F3ADE" w:rsidRPr="004967CC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92" w:type="pct"/>
            <w:gridSpan w:val="3"/>
          </w:tcPr>
          <w:p w:rsidR="005F3ADE" w:rsidRPr="004967CC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5F3ADE" w:rsidRPr="004967CC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5F3ADE" w:rsidRPr="004967CC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57D" w:rsidRPr="004967CC" w:rsidTr="004B3FCE">
        <w:trPr>
          <w:tblHeader/>
        </w:trPr>
        <w:tc>
          <w:tcPr>
            <w:tcW w:w="2164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" w:type="pct"/>
            <w:gridSpan w:val="2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06557D" w:rsidRPr="004967CC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3112" w:rsidRPr="004967CC" w:rsidTr="004B3FCE">
        <w:trPr>
          <w:tblHeader/>
        </w:trPr>
        <w:tc>
          <w:tcPr>
            <w:tcW w:w="2164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" w:type="pct"/>
            <w:gridSpan w:val="2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43112" w:rsidRPr="004967CC" w:rsidTr="000B2855">
        <w:trPr>
          <w:tblHeader/>
        </w:trPr>
        <w:tc>
          <w:tcPr>
            <w:tcW w:w="2164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6" w:type="pct"/>
            <w:gridSpan w:val="8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112" w:rsidRPr="004967CC" w:rsidTr="004B3FCE">
        <w:trPr>
          <w:trHeight w:val="434"/>
        </w:trPr>
        <w:tc>
          <w:tcPr>
            <w:tcW w:w="2164" w:type="pct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:rsidR="00843112" w:rsidRPr="004967CC" w:rsidRDefault="00843112" w:rsidP="008431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3112" w:rsidRPr="004967CC" w:rsidTr="004B3FCE">
        <w:tc>
          <w:tcPr>
            <w:tcW w:w="2164" w:type="pct"/>
            <w:vAlign w:val="bottom"/>
          </w:tcPr>
          <w:p w:rsidR="00843112" w:rsidRPr="004967CC" w:rsidRDefault="00843112" w:rsidP="00843112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4967CC">
              <w:rPr>
                <w:rFonts w:ascii="Angsana New" w:hAnsi="Angsana New"/>
                <w:sz w:val="30"/>
                <w:szCs w:val="30"/>
              </w:rPr>
              <w:t>-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32" w:type="pct"/>
            <w:vAlign w:val="bottom"/>
          </w:tcPr>
          <w:p w:rsidR="00843112" w:rsidRPr="004967CC" w:rsidRDefault="00F85A68" w:rsidP="00B14EA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843112" w:rsidRPr="004967CC" w:rsidRDefault="00843112" w:rsidP="00B14EAA">
            <w:pPr>
              <w:tabs>
                <w:tab w:val="decimal" w:pos="795"/>
              </w:tabs>
              <w:spacing w:line="240" w:lineRule="auto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843112" w:rsidRPr="004967CC" w:rsidRDefault="006209E6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4,176</w:t>
            </w:r>
          </w:p>
        </w:tc>
        <w:tc>
          <w:tcPr>
            <w:tcW w:w="127" w:type="pct"/>
          </w:tcPr>
          <w:p w:rsidR="00843112" w:rsidRPr="004967CC" w:rsidRDefault="00843112" w:rsidP="00B14EAA">
            <w:pPr>
              <w:tabs>
                <w:tab w:val="decimal" w:pos="795"/>
              </w:tabs>
              <w:spacing w:line="240" w:lineRule="auto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1,775</w:t>
            </w:r>
          </w:p>
        </w:tc>
      </w:tr>
      <w:tr w:rsidR="00B14EAA" w:rsidRPr="004967CC" w:rsidTr="004B3FCE">
        <w:tc>
          <w:tcPr>
            <w:tcW w:w="2164" w:type="pct"/>
            <w:vAlign w:val="bottom"/>
          </w:tcPr>
          <w:p w:rsidR="00B14EAA" w:rsidRPr="004967CC" w:rsidRDefault="00B14EAA" w:rsidP="00843112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:rsidR="00B14EAA" w:rsidRPr="004967CC" w:rsidRDefault="00B14EAA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B14EAA" w:rsidRPr="004967CC" w:rsidRDefault="00B14EAA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B14EAA" w:rsidRPr="004967CC" w:rsidRDefault="00B14EAA" w:rsidP="00B14E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B14EAA" w:rsidRPr="004967CC" w:rsidRDefault="00B14EAA" w:rsidP="00B14EAA">
            <w:pPr>
              <w:tabs>
                <w:tab w:val="decimal" w:pos="795"/>
              </w:tabs>
              <w:spacing w:line="240" w:lineRule="auto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B14EAA" w:rsidRPr="004967CC" w:rsidRDefault="00B14EAA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B14EAA" w:rsidRPr="004967CC" w:rsidRDefault="00B14EAA" w:rsidP="00B14EAA">
            <w:pPr>
              <w:tabs>
                <w:tab w:val="decimal" w:pos="795"/>
              </w:tabs>
              <w:spacing w:line="240" w:lineRule="auto"/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B14EAA" w:rsidRPr="004967CC" w:rsidRDefault="00B14EAA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3112" w:rsidRPr="004967CC" w:rsidTr="00843112">
        <w:trPr>
          <w:trHeight w:val="80"/>
        </w:trPr>
        <w:tc>
          <w:tcPr>
            <w:tcW w:w="2164" w:type="pct"/>
          </w:tcPr>
          <w:p w:rsidR="00843112" w:rsidRPr="004967CC" w:rsidRDefault="00B32004" w:rsidP="0084311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843112" w:rsidRPr="004967CC" w:rsidRDefault="00843112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7DD4" w:rsidRPr="004967CC" w:rsidTr="00843112">
        <w:trPr>
          <w:trHeight w:val="80"/>
        </w:trPr>
        <w:tc>
          <w:tcPr>
            <w:tcW w:w="2164" w:type="pct"/>
          </w:tcPr>
          <w:p w:rsidR="00647DD4" w:rsidRPr="004967CC" w:rsidRDefault="00647DD4" w:rsidP="00647DD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632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53" w:type="pct"/>
          </w:tcPr>
          <w:p w:rsidR="00647DD4" w:rsidRPr="004967CC" w:rsidRDefault="00647DD4" w:rsidP="00647DD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647DD4" w:rsidRPr="004967CC" w:rsidRDefault="00647DD4" w:rsidP="00B14EAA">
            <w:pPr>
              <w:tabs>
                <w:tab w:val="decimal" w:pos="79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647DD4" w:rsidRPr="004967CC" w:rsidRDefault="00647DD4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27" w:type="pct"/>
          </w:tcPr>
          <w:p w:rsidR="00647DD4" w:rsidRPr="004967CC" w:rsidRDefault="00647DD4" w:rsidP="00B14EAA">
            <w:pPr>
              <w:tabs>
                <w:tab w:val="decimal" w:pos="79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36ADE" w:rsidRPr="004967CC" w:rsidTr="00843112">
        <w:trPr>
          <w:trHeight w:val="80"/>
        </w:trPr>
        <w:tc>
          <w:tcPr>
            <w:tcW w:w="2164" w:type="pct"/>
          </w:tcPr>
          <w:p w:rsidR="00336ADE" w:rsidRPr="004967CC" w:rsidRDefault="00336ADE" w:rsidP="00647DD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32" w:type="pct"/>
            <w:vAlign w:val="bottom"/>
          </w:tcPr>
          <w:p w:rsidR="00336ADE" w:rsidRPr="004967CC" w:rsidRDefault="00336ADE" w:rsidP="00336AD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336ADE" w:rsidRPr="004967CC" w:rsidRDefault="00336ADE" w:rsidP="00647DD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336ADE" w:rsidRPr="004967CC" w:rsidRDefault="00336ADE" w:rsidP="00336AD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2,010</w:t>
            </w:r>
          </w:p>
        </w:tc>
        <w:tc>
          <w:tcPr>
            <w:tcW w:w="126" w:type="pct"/>
          </w:tcPr>
          <w:p w:rsidR="00336ADE" w:rsidRPr="004967CC" w:rsidRDefault="00336ADE" w:rsidP="00B14EAA">
            <w:pPr>
              <w:tabs>
                <w:tab w:val="decimal" w:pos="79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336ADE" w:rsidRPr="004967CC" w:rsidRDefault="00336ADE" w:rsidP="00336ADE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127" w:type="pct"/>
          </w:tcPr>
          <w:p w:rsidR="00336ADE" w:rsidRPr="004967CC" w:rsidRDefault="00336ADE" w:rsidP="00B14EAA">
            <w:pPr>
              <w:tabs>
                <w:tab w:val="decimal" w:pos="79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336ADE" w:rsidRPr="004967CC" w:rsidRDefault="00336ADE" w:rsidP="00336ADE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1,661</w:t>
            </w:r>
          </w:p>
        </w:tc>
      </w:tr>
      <w:tr w:rsidR="00647DD4" w:rsidRPr="004967CC" w:rsidTr="00F85A68">
        <w:tc>
          <w:tcPr>
            <w:tcW w:w="2164" w:type="pct"/>
            <w:vAlign w:val="bottom"/>
          </w:tcPr>
          <w:p w:rsidR="00647DD4" w:rsidRPr="004967CC" w:rsidRDefault="00647DD4" w:rsidP="00647DD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บริษัทเอสซีจี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อินเตอร์เนชั่นแนล</w:t>
            </w:r>
            <w:r w:rsidRPr="004967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647DD4" w:rsidRPr="004967CC" w:rsidRDefault="00647DD4" w:rsidP="00647DD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คอร์ปอเรชั่น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2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647DD4" w:rsidRPr="004967CC" w:rsidRDefault="00647DD4" w:rsidP="00647DD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26" w:type="pct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-</w:t>
            </w:r>
          </w:p>
        </w:tc>
        <w:tc>
          <w:tcPr>
            <w:tcW w:w="127" w:type="pct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</w:tr>
      <w:tr w:rsidR="00647DD4" w:rsidRPr="004967CC" w:rsidTr="00F85A68">
        <w:tc>
          <w:tcPr>
            <w:tcW w:w="2164" w:type="pct"/>
          </w:tcPr>
          <w:p w:rsidR="00647DD4" w:rsidRPr="004967CC" w:rsidRDefault="00647DD4" w:rsidP="00647DD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53" w:type="pct"/>
          </w:tcPr>
          <w:p w:rsidR="00647DD4" w:rsidRPr="004967CC" w:rsidRDefault="00647DD4" w:rsidP="00647DD4">
            <w:pPr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="00336ADE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2,10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" w:type="pct"/>
          </w:tcPr>
          <w:p w:rsidR="00647DD4" w:rsidRPr="004967CC" w:rsidRDefault="00647DD4" w:rsidP="00B14EAA">
            <w:pPr>
              <w:tabs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4,198</w:t>
            </w:r>
          </w:p>
        </w:tc>
        <w:tc>
          <w:tcPr>
            <w:tcW w:w="127" w:type="pct"/>
          </w:tcPr>
          <w:p w:rsidR="00647DD4" w:rsidRPr="004967CC" w:rsidRDefault="00647DD4" w:rsidP="00B14EAA">
            <w:pPr>
              <w:tabs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336ADE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3,530</w:t>
            </w:r>
          </w:p>
        </w:tc>
      </w:tr>
    </w:tbl>
    <w:p w:rsidR="004B3FCE" w:rsidRPr="004967CC" w:rsidRDefault="004B3FCE">
      <w:pPr>
        <w:rPr>
          <w:sz w:val="30"/>
          <w:szCs w:val="30"/>
        </w:rPr>
      </w:pPr>
    </w:p>
    <w:tbl>
      <w:tblPr>
        <w:tblW w:w="944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84"/>
        <w:gridCol w:w="1218"/>
        <w:gridCol w:w="276"/>
        <w:gridCol w:w="1150"/>
        <w:gridCol w:w="251"/>
        <w:gridCol w:w="1052"/>
        <w:gridCol w:w="249"/>
        <w:gridCol w:w="1164"/>
      </w:tblGrid>
      <w:tr w:rsidR="00C9040F" w:rsidRPr="004967CC" w:rsidTr="00843112">
        <w:tc>
          <w:tcPr>
            <w:tcW w:w="2162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00" w:type="pct"/>
            <w:gridSpan w:val="3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855" w:rsidRPr="004967CC" w:rsidTr="000B2855">
        <w:tc>
          <w:tcPr>
            <w:tcW w:w="2162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9040F" w:rsidRPr="004967CC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:rsidR="00C9040F" w:rsidRPr="004967CC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3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C9040F" w:rsidRPr="004967CC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:rsidR="00C9040F" w:rsidRPr="004967CC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3112" w:rsidRPr="004967CC" w:rsidTr="000B2855">
        <w:tc>
          <w:tcPr>
            <w:tcW w:w="216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43112" w:rsidRPr="004967CC" w:rsidTr="000B2855">
        <w:tc>
          <w:tcPr>
            <w:tcW w:w="2162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8" w:type="pct"/>
            <w:gridSpan w:val="7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112" w:rsidRPr="004967CC" w:rsidTr="000B2855">
        <w:trPr>
          <w:trHeight w:val="389"/>
        </w:trPr>
        <w:tc>
          <w:tcPr>
            <w:tcW w:w="2162" w:type="pct"/>
            <w:vAlign w:val="bottom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</w:tcPr>
          <w:p w:rsidR="00843112" w:rsidRPr="004967CC" w:rsidRDefault="00843112" w:rsidP="008431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</w:tcPr>
          <w:p w:rsidR="00843112" w:rsidRPr="004967CC" w:rsidRDefault="00843112" w:rsidP="008431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3112" w:rsidRPr="004967CC" w:rsidTr="000B2855">
        <w:tc>
          <w:tcPr>
            <w:tcW w:w="2162" w:type="pct"/>
            <w:vAlign w:val="bottom"/>
          </w:tcPr>
          <w:p w:rsidR="00843112" w:rsidRPr="004967CC" w:rsidRDefault="00843112" w:rsidP="008431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4967CC">
              <w:rPr>
                <w:rFonts w:ascii="Angsana New" w:hAnsi="Angsana New"/>
                <w:sz w:val="30"/>
                <w:szCs w:val="30"/>
              </w:rPr>
              <w:t>-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45" w:type="pct"/>
          </w:tcPr>
          <w:p w:rsidR="00843112" w:rsidRPr="004967CC" w:rsidRDefault="0017011F" w:rsidP="00B14EA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17011F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12,251</w:t>
            </w: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</w:tr>
      <w:tr w:rsidR="00843112" w:rsidRPr="004967CC" w:rsidTr="00843112">
        <w:tc>
          <w:tcPr>
            <w:tcW w:w="2162" w:type="pct"/>
          </w:tcPr>
          <w:p w:rsidR="00843112" w:rsidRPr="004967CC" w:rsidRDefault="00843112" w:rsidP="0084311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5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843112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3112" w:rsidRPr="004967CC" w:rsidTr="000B2855">
        <w:trPr>
          <w:trHeight w:val="344"/>
        </w:trPr>
        <w:tc>
          <w:tcPr>
            <w:tcW w:w="2162" w:type="pct"/>
          </w:tcPr>
          <w:p w:rsidR="00843112" w:rsidRPr="004967CC" w:rsidRDefault="00B32004" w:rsidP="0084311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843112"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45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647DD4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3112" w:rsidRPr="004967CC" w:rsidTr="000B2855">
        <w:trPr>
          <w:trHeight w:val="344"/>
        </w:trPr>
        <w:tc>
          <w:tcPr>
            <w:tcW w:w="2162" w:type="pct"/>
          </w:tcPr>
          <w:p w:rsidR="00843112" w:rsidRPr="004967CC" w:rsidRDefault="00843112" w:rsidP="0084311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45" w:type="pct"/>
            <w:vAlign w:val="bottom"/>
          </w:tcPr>
          <w:p w:rsidR="00843112" w:rsidRPr="004967CC" w:rsidRDefault="0017011F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15,653</w:t>
            </w: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843112" w:rsidRPr="004967CC" w:rsidRDefault="009B0067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7011F"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17011F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11,995</w:t>
            </w: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D0649B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9,202</w:t>
            </w:r>
          </w:p>
        </w:tc>
      </w:tr>
      <w:tr w:rsidR="00843112" w:rsidRPr="004967CC" w:rsidTr="000B2855">
        <w:trPr>
          <w:trHeight w:val="344"/>
        </w:trPr>
        <w:tc>
          <w:tcPr>
            <w:tcW w:w="2162" w:type="pct"/>
          </w:tcPr>
          <w:p w:rsidR="00843112" w:rsidRPr="004967CC" w:rsidRDefault="00843112" w:rsidP="0084311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บริษัทเอสซีจี</w:t>
            </w:r>
            <w:r w:rsidR="003A19C2"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โลจิสติกส์ แมเนจเม้นท์ จำกัด</w:t>
            </w:r>
          </w:p>
        </w:tc>
        <w:tc>
          <w:tcPr>
            <w:tcW w:w="645" w:type="pct"/>
            <w:vAlign w:val="bottom"/>
          </w:tcPr>
          <w:p w:rsidR="00843112" w:rsidRPr="004967CC" w:rsidRDefault="00415C9E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2,313</w:t>
            </w: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17011F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1,391</w:t>
            </w: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1,025</w:t>
            </w:r>
          </w:p>
        </w:tc>
      </w:tr>
      <w:tr w:rsidR="00843112" w:rsidRPr="004967CC" w:rsidTr="00843112">
        <w:trPr>
          <w:trHeight w:val="344"/>
        </w:trPr>
        <w:tc>
          <w:tcPr>
            <w:tcW w:w="2162" w:type="pct"/>
          </w:tcPr>
          <w:p w:rsidR="00843112" w:rsidRPr="004967CC" w:rsidRDefault="00843112" w:rsidP="0084311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45" w:type="pct"/>
            <w:vAlign w:val="bottom"/>
          </w:tcPr>
          <w:p w:rsidR="00843112" w:rsidRPr="004967CC" w:rsidRDefault="00415C9E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146" w:type="pct"/>
          </w:tcPr>
          <w:p w:rsidR="00843112" w:rsidRPr="004967CC" w:rsidRDefault="00843112" w:rsidP="00843112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1,336</w:t>
            </w:r>
          </w:p>
        </w:tc>
        <w:tc>
          <w:tcPr>
            <w:tcW w:w="133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843112" w:rsidRPr="004967CC" w:rsidRDefault="0017011F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132" w:type="pct"/>
          </w:tcPr>
          <w:p w:rsidR="00843112" w:rsidRPr="004967CC" w:rsidRDefault="00843112" w:rsidP="0084311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843112" w:rsidRPr="004967CC" w:rsidRDefault="00843112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1,336</w:t>
            </w:r>
          </w:p>
        </w:tc>
      </w:tr>
      <w:tr w:rsidR="00647DD4" w:rsidRPr="004967CC" w:rsidTr="00843112">
        <w:trPr>
          <w:trHeight w:val="344"/>
        </w:trPr>
        <w:tc>
          <w:tcPr>
            <w:tcW w:w="2162" w:type="pct"/>
          </w:tcPr>
          <w:p w:rsidR="00647DD4" w:rsidRPr="004967CC" w:rsidRDefault="00647DD4" w:rsidP="00647DD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ซิเมนต์</w:t>
            </w:r>
            <w:r w:rsidRPr="004967CC">
              <w:rPr>
                <w:rFonts w:ascii="Angsana New" w:hAnsi="Angsana New"/>
                <w:sz w:val="30"/>
                <w:szCs w:val="30"/>
              </w:rPr>
              <w:t>-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45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146" w:type="pct"/>
          </w:tcPr>
          <w:p w:rsidR="00647DD4" w:rsidRPr="004967CC" w:rsidRDefault="00647DD4" w:rsidP="00647DD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647DD4" w:rsidRPr="004967CC" w:rsidRDefault="00647DD4" w:rsidP="00647DD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647DD4" w:rsidRPr="004967CC" w:rsidRDefault="00647DD4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132" w:type="pct"/>
          </w:tcPr>
          <w:p w:rsidR="00647DD4" w:rsidRPr="004967CC" w:rsidRDefault="00647DD4" w:rsidP="00647DD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47DD4" w:rsidRPr="004967CC" w:rsidTr="00843112">
        <w:trPr>
          <w:trHeight w:val="344"/>
        </w:trPr>
        <w:tc>
          <w:tcPr>
            <w:tcW w:w="2162" w:type="pct"/>
          </w:tcPr>
          <w:p w:rsidR="00647DD4" w:rsidRPr="004967CC" w:rsidRDefault="00647DD4" w:rsidP="00647DD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645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46" w:type="pct"/>
          </w:tcPr>
          <w:p w:rsidR="00647DD4" w:rsidRPr="004967CC" w:rsidRDefault="00647DD4" w:rsidP="00647DD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133" w:type="pct"/>
          </w:tcPr>
          <w:p w:rsidR="00647DD4" w:rsidRPr="004967CC" w:rsidRDefault="00647DD4" w:rsidP="00647DD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647DD4" w:rsidRPr="004967CC" w:rsidRDefault="00647DD4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32" w:type="pct"/>
          </w:tcPr>
          <w:p w:rsidR="00647DD4" w:rsidRPr="004967CC" w:rsidRDefault="00647DD4" w:rsidP="00647DD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</w:t>
            </w:r>
          </w:p>
        </w:tc>
      </w:tr>
      <w:tr w:rsidR="00647DD4" w:rsidRPr="004967CC" w:rsidTr="00843112">
        <w:tc>
          <w:tcPr>
            <w:tcW w:w="2162" w:type="pct"/>
          </w:tcPr>
          <w:p w:rsidR="00647DD4" w:rsidRPr="004967CC" w:rsidRDefault="00647DD4" w:rsidP="00647DD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20,818</w:t>
            </w:r>
          </w:p>
        </w:tc>
        <w:tc>
          <w:tcPr>
            <w:tcW w:w="146" w:type="pct"/>
          </w:tcPr>
          <w:p w:rsidR="00647DD4" w:rsidRPr="004967CC" w:rsidRDefault="00647DD4" w:rsidP="00647DD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B0067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</w:t>
            </w:r>
            <w:r w:rsidR="009B0067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33" w:type="pct"/>
          </w:tcPr>
          <w:p w:rsidR="00647DD4" w:rsidRPr="004967CC" w:rsidRDefault="00647DD4" w:rsidP="00647DD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28,489</w:t>
            </w:r>
          </w:p>
        </w:tc>
        <w:tc>
          <w:tcPr>
            <w:tcW w:w="132" w:type="pct"/>
          </w:tcPr>
          <w:p w:rsidR="00647DD4" w:rsidRPr="004967CC" w:rsidRDefault="00647DD4" w:rsidP="00647DD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647DD4" w:rsidRPr="004967CC" w:rsidRDefault="00647DD4" w:rsidP="00B14EAA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B0067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2,030</w:t>
            </w:r>
          </w:p>
        </w:tc>
      </w:tr>
    </w:tbl>
    <w:p w:rsidR="005F3ADE" w:rsidRPr="004967CC" w:rsidRDefault="005F3ADE" w:rsidP="001143A9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3938"/>
        <w:gridCol w:w="1080"/>
        <w:gridCol w:w="236"/>
        <w:gridCol w:w="1093"/>
        <w:gridCol w:w="236"/>
        <w:gridCol w:w="1203"/>
        <w:gridCol w:w="236"/>
        <w:gridCol w:w="1165"/>
      </w:tblGrid>
      <w:tr w:rsidR="00E51B17" w:rsidRPr="004967CC" w:rsidTr="003A19C2">
        <w:trPr>
          <w:tblHeader/>
        </w:trPr>
        <w:tc>
          <w:tcPr>
            <w:tcW w:w="2144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</w:rPr>
              <w:lastRenderedPageBreak/>
              <w:br w:type="page"/>
            </w:r>
            <w:r w:rsidRPr="004967CC">
              <w:rPr>
                <w:rFonts w:ascii="Angsana New" w:hAnsi="Angsana New"/>
              </w:rPr>
              <w:br w:type="page"/>
            </w:r>
            <w:r w:rsidRPr="004967CC">
              <w:rPr>
                <w:rFonts w:ascii="Angsana New" w:hAnsi="Angsana New"/>
                <w:cs/>
              </w:rPr>
              <w:br w:type="page"/>
            </w:r>
            <w:r w:rsidRPr="004967CC">
              <w:rPr>
                <w:rFonts w:ascii="Angsana New" w:hAnsi="Angsana New"/>
                <w:cs/>
              </w:rPr>
              <w:br w:type="page"/>
            </w: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967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11" w:type="pct"/>
            <w:gridSpan w:val="3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B17" w:rsidRPr="004967CC" w:rsidTr="003A19C2">
        <w:trPr>
          <w:tblHeader/>
        </w:trPr>
        <w:tc>
          <w:tcPr>
            <w:tcW w:w="2144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1B17" w:rsidRPr="004967CC" w:rsidTr="003A19C2">
        <w:trPr>
          <w:tblHeader/>
        </w:trPr>
        <w:tc>
          <w:tcPr>
            <w:tcW w:w="2144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43112" w:rsidRPr="004967CC" w:rsidTr="007904D9">
        <w:trPr>
          <w:tblHeader/>
        </w:trPr>
        <w:tc>
          <w:tcPr>
            <w:tcW w:w="2144" w:type="pct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6" w:type="pct"/>
            <w:gridSpan w:val="7"/>
          </w:tcPr>
          <w:p w:rsidR="00843112" w:rsidRPr="004967CC" w:rsidRDefault="00843112" w:rsidP="00843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B17" w:rsidRPr="004967CC" w:rsidTr="003A19C2">
        <w:trPr>
          <w:trHeight w:val="416"/>
        </w:trPr>
        <w:tc>
          <w:tcPr>
            <w:tcW w:w="2144" w:type="pct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843112" w:rsidRPr="004967CC" w:rsidRDefault="00843112" w:rsidP="00843112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43112" w:rsidRPr="004967CC" w:rsidRDefault="00843112" w:rsidP="00843112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1B17" w:rsidRPr="004967CC" w:rsidTr="003A19C2">
        <w:tc>
          <w:tcPr>
            <w:tcW w:w="2144" w:type="pct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588" w:type="pct"/>
            <w:vAlign w:val="bottom"/>
          </w:tcPr>
          <w:p w:rsidR="00843112" w:rsidRPr="004967CC" w:rsidRDefault="00EB0B74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4,822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2,929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843112" w:rsidRPr="004967CC" w:rsidRDefault="00EB0B74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F14E5"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2,801</w:t>
            </w:r>
          </w:p>
        </w:tc>
      </w:tr>
      <w:tr w:rsidR="00E51B17" w:rsidRPr="004967CC" w:rsidTr="003A19C2">
        <w:tc>
          <w:tcPr>
            <w:tcW w:w="2144" w:type="pct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588" w:type="pct"/>
            <w:vAlign w:val="bottom"/>
          </w:tcPr>
          <w:p w:rsidR="00843112" w:rsidRPr="004967CC" w:rsidRDefault="00EB0B74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843112" w:rsidRPr="004967CC" w:rsidRDefault="00EB0B74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</w:tr>
      <w:tr w:rsidR="00E51B17" w:rsidRPr="004967CC" w:rsidTr="003A19C2">
        <w:tc>
          <w:tcPr>
            <w:tcW w:w="2144" w:type="pct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1B17" w:rsidRPr="004967CC" w:rsidTr="003A19C2">
        <w:tc>
          <w:tcPr>
            <w:tcW w:w="2144" w:type="pct"/>
          </w:tcPr>
          <w:p w:rsidR="00843112" w:rsidRPr="004967CC" w:rsidRDefault="00B32004" w:rsidP="0084311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843112"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843112"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88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1B17" w:rsidRPr="004967CC" w:rsidTr="003A19C2">
        <w:tc>
          <w:tcPr>
            <w:tcW w:w="2144" w:type="pct"/>
          </w:tcPr>
          <w:p w:rsidR="00843112" w:rsidRPr="004967CC" w:rsidRDefault="00843112" w:rsidP="0084311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4967CC">
              <w:rPr>
                <w:rFonts w:ascii="Angsana New" w:hAnsi="Angsana New"/>
                <w:sz w:val="30"/>
                <w:szCs w:val="30"/>
              </w:rPr>
              <w:t>-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588" w:type="pct"/>
            <w:vAlign w:val="bottom"/>
          </w:tcPr>
          <w:p w:rsidR="00843112" w:rsidRPr="004967CC" w:rsidRDefault="001E1B71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B0B74"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3,497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843112" w:rsidRPr="004967CC" w:rsidRDefault="00EB0B74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2,954</w:t>
            </w:r>
          </w:p>
        </w:tc>
        <w:tc>
          <w:tcPr>
            <w:tcW w:w="128" w:type="pct"/>
          </w:tcPr>
          <w:p w:rsidR="00843112" w:rsidRPr="004967CC" w:rsidRDefault="00843112" w:rsidP="0084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843112" w:rsidRPr="004967CC" w:rsidRDefault="00843112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3,432</w:t>
            </w:r>
          </w:p>
        </w:tc>
      </w:tr>
      <w:tr w:rsidR="00654F3D" w:rsidRPr="004967CC" w:rsidTr="003A19C2">
        <w:tc>
          <w:tcPr>
            <w:tcW w:w="2144" w:type="pct"/>
          </w:tcPr>
          <w:p w:rsidR="00654F3D" w:rsidRPr="004967CC" w:rsidRDefault="00654F3D" w:rsidP="00654F3D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เลิร์นนิ่ง เอ็กเซลเลนซ์</w:t>
            </w:r>
            <w:r w:rsidR="003A19C2" w:rsidRPr="004967C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8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28" w:type="pct"/>
          </w:tcPr>
          <w:p w:rsidR="00654F3D" w:rsidRPr="004967CC" w:rsidRDefault="00654F3D" w:rsidP="00654F3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-</w:t>
            </w:r>
          </w:p>
        </w:tc>
        <w:tc>
          <w:tcPr>
            <w:tcW w:w="128" w:type="pct"/>
          </w:tcPr>
          <w:p w:rsidR="00654F3D" w:rsidRPr="004967CC" w:rsidRDefault="00654F3D" w:rsidP="0065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28" w:type="pct"/>
          </w:tcPr>
          <w:p w:rsidR="00654F3D" w:rsidRPr="004967CC" w:rsidRDefault="00654F3D" w:rsidP="0065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-</w:t>
            </w:r>
          </w:p>
        </w:tc>
      </w:tr>
      <w:tr w:rsidR="00654F3D" w:rsidRPr="004967CC" w:rsidTr="003A19C2">
        <w:tc>
          <w:tcPr>
            <w:tcW w:w="2144" w:type="pct"/>
          </w:tcPr>
          <w:p w:rsidR="00654F3D" w:rsidRPr="004967CC" w:rsidRDefault="00654F3D" w:rsidP="00654F3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588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28" w:type="pct"/>
          </w:tcPr>
          <w:p w:rsidR="00654F3D" w:rsidRPr="004967CC" w:rsidRDefault="00654F3D" w:rsidP="00654F3D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28" w:type="pct"/>
          </w:tcPr>
          <w:p w:rsidR="00654F3D" w:rsidRPr="004967CC" w:rsidRDefault="00654F3D" w:rsidP="0065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28" w:type="pct"/>
          </w:tcPr>
          <w:p w:rsidR="00654F3D" w:rsidRPr="004967CC" w:rsidRDefault="00654F3D" w:rsidP="0065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54F3D" w:rsidRPr="004967CC" w:rsidRDefault="00654F3D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6A627D" w:rsidRPr="004967CC" w:rsidTr="003A19C2">
        <w:tc>
          <w:tcPr>
            <w:tcW w:w="2144" w:type="pct"/>
          </w:tcPr>
          <w:p w:rsidR="006A627D" w:rsidRPr="004967CC" w:rsidRDefault="006A627D" w:rsidP="006A627D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588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A627D" w:rsidRPr="004967CC" w:rsidTr="003A19C2">
        <w:tc>
          <w:tcPr>
            <w:tcW w:w="2144" w:type="pct"/>
          </w:tcPr>
          <w:p w:rsidR="006A627D" w:rsidRPr="004967CC" w:rsidRDefault="006A627D" w:rsidP="006A627D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588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6A627D" w:rsidRPr="004967CC" w:rsidTr="003A19C2">
        <w:tc>
          <w:tcPr>
            <w:tcW w:w="2144" w:type="pct"/>
          </w:tcPr>
          <w:p w:rsidR="006A627D" w:rsidRPr="004967CC" w:rsidRDefault="006A627D" w:rsidP="006A627D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</w:p>
          <w:p w:rsidR="006A627D" w:rsidRPr="004967CC" w:rsidRDefault="006A627D" w:rsidP="006A627D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คอร์ปอเรชั่น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8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</w:tr>
      <w:tr w:rsidR="006A627D" w:rsidRPr="004967CC" w:rsidTr="003A19C2">
        <w:tc>
          <w:tcPr>
            <w:tcW w:w="2144" w:type="pct"/>
          </w:tcPr>
          <w:p w:rsidR="006A627D" w:rsidRPr="004967CC" w:rsidRDefault="006A627D" w:rsidP="006A627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588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6A627D" w:rsidRPr="004967CC" w:rsidTr="003A19C2">
        <w:tc>
          <w:tcPr>
            <w:tcW w:w="2144" w:type="pct"/>
          </w:tcPr>
          <w:p w:rsidR="006A627D" w:rsidRPr="004967CC" w:rsidRDefault="006A627D" w:rsidP="006A627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8,258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7,074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7,980</w:t>
            </w:r>
          </w:p>
        </w:tc>
        <w:tc>
          <w:tcPr>
            <w:tcW w:w="128" w:type="pct"/>
          </w:tcPr>
          <w:p w:rsidR="006A627D" w:rsidRPr="004967CC" w:rsidRDefault="006A627D" w:rsidP="006A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627D" w:rsidRPr="004967CC" w:rsidRDefault="006A627D" w:rsidP="003A19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6,858</w:t>
            </w:r>
          </w:p>
        </w:tc>
      </w:tr>
    </w:tbl>
    <w:p w:rsidR="00E51B17" w:rsidRPr="004967CC" w:rsidRDefault="00E51B17" w:rsidP="00F84B75">
      <w:pPr>
        <w:tabs>
          <w:tab w:val="left" w:pos="711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080"/>
        <w:gridCol w:w="272"/>
        <w:gridCol w:w="1054"/>
        <w:gridCol w:w="236"/>
        <w:gridCol w:w="1207"/>
        <w:gridCol w:w="236"/>
        <w:gridCol w:w="1159"/>
      </w:tblGrid>
      <w:tr w:rsidR="00921985" w:rsidRPr="004967CC" w:rsidTr="003A19C2">
        <w:tc>
          <w:tcPr>
            <w:tcW w:w="2150" w:type="pct"/>
          </w:tcPr>
          <w:p w:rsidR="00921985" w:rsidRPr="004967CC" w:rsidRDefault="00921985" w:rsidP="0092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  <w:cs/>
              </w:rPr>
              <w:br w:type="page"/>
            </w:r>
            <w:r w:rsidRPr="004967CC">
              <w:rPr>
                <w:rFonts w:asciiTheme="majorBidi" w:hAnsiTheme="majorBidi" w:cstheme="majorBidi"/>
                <w:cs/>
              </w:rPr>
              <w:br w:type="page"/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967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1308" w:type="pct"/>
            <w:gridSpan w:val="3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B20" w:rsidRPr="004967CC" w:rsidTr="003A19C2">
        <w:tc>
          <w:tcPr>
            <w:tcW w:w="2150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921985" w:rsidRPr="004967CC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7477" w:rsidRPr="004967CC" w:rsidTr="003A19C2">
        <w:tc>
          <w:tcPr>
            <w:tcW w:w="215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3A19C2">
        <w:tc>
          <w:tcPr>
            <w:tcW w:w="215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pct"/>
            <w:gridSpan w:val="7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3A19C2">
        <w:trPr>
          <w:trHeight w:val="416"/>
        </w:trPr>
        <w:tc>
          <w:tcPr>
            <w:tcW w:w="2150" w:type="pct"/>
          </w:tcPr>
          <w:p w:rsidR="007F7477" w:rsidRPr="004967CC" w:rsidRDefault="007F7477" w:rsidP="007F747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7" w:type="pct"/>
            <w:vAlign w:val="bottom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7F7477" w:rsidRPr="004967CC" w:rsidRDefault="007F7477" w:rsidP="007F7477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7F7477" w:rsidRPr="004967CC" w:rsidRDefault="007F7477" w:rsidP="007F747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7F7477" w:rsidRPr="004967CC" w:rsidRDefault="007F7477" w:rsidP="007F747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A19C2" w:rsidRPr="004967CC" w:rsidTr="003A19C2">
        <w:tc>
          <w:tcPr>
            <w:tcW w:w="2150" w:type="pct"/>
          </w:tcPr>
          <w:p w:rsidR="003A19C2" w:rsidRPr="004967CC" w:rsidRDefault="003A19C2" w:rsidP="003A19C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587" w:type="pct"/>
            <w:vAlign w:val="bottom"/>
          </w:tcPr>
          <w:p w:rsidR="003A19C2" w:rsidRPr="004967CC" w:rsidRDefault="003A19C2" w:rsidP="003A19C2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16,229</w:t>
            </w:r>
          </w:p>
        </w:tc>
        <w:tc>
          <w:tcPr>
            <w:tcW w:w="148" w:type="pct"/>
          </w:tcPr>
          <w:p w:rsidR="003A19C2" w:rsidRPr="004967CC" w:rsidRDefault="003A19C2" w:rsidP="003A19C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16,229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9C2" w:rsidRPr="004967CC" w:rsidTr="003A19C2">
        <w:tc>
          <w:tcPr>
            <w:tcW w:w="2150" w:type="pct"/>
          </w:tcPr>
          <w:p w:rsidR="003A19C2" w:rsidRPr="004967CC" w:rsidRDefault="003A19C2" w:rsidP="003A19C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bottom"/>
          </w:tcPr>
          <w:p w:rsidR="003A19C2" w:rsidRPr="004967CC" w:rsidRDefault="003A19C2" w:rsidP="003A19C2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19C2" w:rsidRPr="004967CC" w:rsidRDefault="003A19C2" w:rsidP="003A19C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19C2" w:rsidRPr="004967CC" w:rsidTr="003A19C2">
        <w:tc>
          <w:tcPr>
            <w:tcW w:w="2150" w:type="pct"/>
          </w:tcPr>
          <w:p w:rsidR="003A19C2" w:rsidRPr="004967CC" w:rsidRDefault="00B32004" w:rsidP="003A19C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3A19C2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3A19C2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87" w:type="pct"/>
            <w:vAlign w:val="bottom"/>
          </w:tcPr>
          <w:p w:rsidR="003A19C2" w:rsidRPr="004967CC" w:rsidRDefault="003A19C2" w:rsidP="003A19C2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A19C2" w:rsidRPr="004967CC" w:rsidRDefault="003A19C2" w:rsidP="003A19C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19C2" w:rsidRPr="004967CC" w:rsidTr="003A19C2">
        <w:tc>
          <w:tcPr>
            <w:tcW w:w="2150" w:type="pct"/>
          </w:tcPr>
          <w:p w:rsidR="003A19C2" w:rsidRPr="004967CC" w:rsidRDefault="003A19C2" w:rsidP="003A19C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587" w:type="pct"/>
            <w:vAlign w:val="bottom"/>
          </w:tcPr>
          <w:p w:rsidR="003A19C2" w:rsidRPr="004967CC" w:rsidRDefault="003A19C2" w:rsidP="003A19C2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5,078</w:t>
            </w:r>
          </w:p>
        </w:tc>
        <w:tc>
          <w:tcPr>
            <w:tcW w:w="148" w:type="pct"/>
          </w:tcPr>
          <w:p w:rsidR="003A19C2" w:rsidRPr="004967CC" w:rsidRDefault="003A19C2" w:rsidP="003A19C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5,078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9C2" w:rsidRPr="004967CC" w:rsidTr="003A19C2">
        <w:tc>
          <w:tcPr>
            <w:tcW w:w="2150" w:type="pct"/>
          </w:tcPr>
          <w:p w:rsidR="003A19C2" w:rsidRPr="004967CC" w:rsidRDefault="003A19C2" w:rsidP="003A19C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87" w:type="pct"/>
            <w:vAlign w:val="bottom"/>
          </w:tcPr>
          <w:p w:rsidR="003A19C2" w:rsidRPr="004967CC" w:rsidRDefault="003A19C2" w:rsidP="003A19C2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:rsidR="003A19C2" w:rsidRPr="004967CC" w:rsidRDefault="003A19C2" w:rsidP="003A19C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9C2" w:rsidRPr="004967CC" w:rsidTr="003A19C2">
        <w:tc>
          <w:tcPr>
            <w:tcW w:w="2150" w:type="pct"/>
          </w:tcPr>
          <w:p w:rsidR="003A19C2" w:rsidRPr="004967CC" w:rsidRDefault="003A19C2" w:rsidP="003A19C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19C2" w:rsidRPr="004967CC" w:rsidRDefault="003A19C2" w:rsidP="003A19C2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21,308</w:t>
            </w:r>
          </w:p>
        </w:tc>
        <w:tc>
          <w:tcPr>
            <w:tcW w:w="148" w:type="pct"/>
          </w:tcPr>
          <w:p w:rsidR="003A19C2" w:rsidRPr="004967CC" w:rsidRDefault="003A19C2" w:rsidP="003A19C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21,308</w:t>
            </w:r>
          </w:p>
        </w:tc>
        <w:tc>
          <w:tcPr>
            <w:tcW w:w="128" w:type="pct"/>
          </w:tcPr>
          <w:p w:rsidR="003A19C2" w:rsidRPr="004967CC" w:rsidRDefault="003A19C2" w:rsidP="003A19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19C2" w:rsidRPr="004967CC" w:rsidRDefault="003A19C2" w:rsidP="003A19C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F52EA" w:rsidRPr="004967CC" w:rsidRDefault="003F52EA" w:rsidP="003F52E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F7477" w:rsidRPr="004967CC" w:rsidRDefault="007F7477">
      <w:r w:rsidRPr="004967CC">
        <w:br w:type="page"/>
      </w: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79"/>
        <w:gridCol w:w="1151"/>
        <w:gridCol w:w="243"/>
        <w:gridCol w:w="1135"/>
        <w:gridCol w:w="236"/>
        <w:gridCol w:w="1060"/>
        <w:gridCol w:w="236"/>
        <w:gridCol w:w="1096"/>
      </w:tblGrid>
      <w:tr w:rsidR="000B2855" w:rsidRPr="004967CC" w:rsidTr="000B2855">
        <w:tc>
          <w:tcPr>
            <w:tcW w:w="2178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</w:rPr>
              <w:lastRenderedPageBreak/>
              <w:br w:type="page"/>
            </w: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  <w:cs/>
              </w:rPr>
              <w:br w:type="page"/>
            </w:r>
            <w:r w:rsidRPr="004967CC">
              <w:rPr>
                <w:rFonts w:asciiTheme="majorBidi" w:hAnsiTheme="majorBidi" w:cstheme="majorBidi"/>
                <w:cs/>
              </w:rPr>
              <w:br w:type="page"/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4" w:type="pct"/>
            <w:gridSpan w:val="3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855" w:rsidRPr="004967CC" w:rsidTr="000B2855">
        <w:tc>
          <w:tcPr>
            <w:tcW w:w="2178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7477" w:rsidRPr="004967CC" w:rsidTr="000B2855">
        <w:tc>
          <w:tcPr>
            <w:tcW w:w="217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0B2855">
        <w:tc>
          <w:tcPr>
            <w:tcW w:w="217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2" w:type="pct"/>
            <w:gridSpan w:val="7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0B2855">
        <w:trPr>
          <w:trHeight w:val="416"/>
        </w:trPr>
        <w:tc>
          <w:tcPr>
            <w:tcW w:w="2178" w:type="pct"/>
            <w:vAlign w:val="bottom"/>
          </w:tcPr>
          <w:p w:rsidR="007F7477" w:rsidRPr="004967CC" w:rsidRDefault="007F7477" w:rsidP="007F747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:rsidR="007F7477" w:rsidRPr="004967CC" w:rsidRDefault="007F7477" w:rsidP="007F7477">
            <w:pPr>
              <w:tabs>
                <w:tab w:val="decimal" w:pos="8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7F7477" w:rsidRPr="004967CC" w:rsidRDefault="007F7477" w:rsidP="007F7477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7F7477" w:rsidRPr="004967CC" w:rsidRDefault="007F7477" w:rsidP="007F7477">
            <w:pPr>
              <w:tabs>
                <w:tab w:val="decimal" w:pos="8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F7477" w:rsidRPr="004967CC" w:rsidTr="000B2855">
        <w:tc>
          <w:tcPr>
            <w:tcW w:w="2178" w:type="pct"/>
            <w:vAlign w:val="bottom"/>
          </w:tcPr>
          <w:p w:rsidR="007F7477" w:rsidRPr="004967CC" w:rsidRDefault="007F7477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คอน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7F7477" w:rsidRPr="004967CC" w:rsidRDefault="007F7477" w:rsidP="00871A98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7F7477" w:rsidRPr="004967CC" w:rsidRDefault="007F7477" w:rsidP="007F7477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:rsidR="007F7477" w:rsidRPr="004967CC" w:rsidRDefault="007F7477" w:rsidP="00871A9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7F7477" w:rsidRPr="004967CC" w:rsidRDefault="00871A98" w:rsidP="007F747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160,000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7F7477" w:rsidRPr="004967CC" w:rsidRDefault="00697B9B" w:rsidP="007F747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F7477"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00,000</w:t>
            </w:r>
          </w:p>
        </w:tc>
      </w:tr>
    </w:tbl>
    <w:p w:rsidR="00E31A88" w:rsidRPr="004967CC" w:rsidRDefault="00E31A88" w:rsidP="0001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5374A" w:rsidRPr="004967CC" w:rsidRDefault="00A5374A" w:rsidP="000B2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รายการเคลื่อนไหวระหว่างงวดสามเดือนสิ้นสุดวันที่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56E32" w:rsidRPr="004967CC">
        <w:rPr>
          <w:rFonts w:asciiTheme="majorBidi" w:hAnsiTheme="majorBidi" w:cstheme="majorBidi"/>
          <w:sz w:val="30"/>
          <w:szCs w:val="30"/>
        </w:rPr>
        <w:t>1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มีนาคม สำหรับเงินกู้ยืมระยะสั้นจากกิจการที่เกี่ยวข้องกัน</w:t>
      </w:r>
      <w:r w:rsidR="00016D00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5B29A0" w:rsidRPr="004967CC" w:rsidRDefault="005B29A0" w:rsidP="0001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79"/>
        <w:gridCol w:w="1151"/>
        <w:gridCol w:w="245"/>
        <w:gridCol w:w="1135"/>
        <w:gridCol w:w="236"/>
        <w:gridCol w:w="1060"/>
        <w:gridCol w:w="236"/>
        <w:gridCol w:w="1094"/>
      </w:tblGrid>
      <w:tr w:rsidR="005B29A0" w:rsidRPr="004967CC" w:rsidTr="00E31A88">
        <w:tc>
          <w:tcPr>
            <w:tcW w:w="2178" w:type="pct"/>
          </w:tcPr>
          <w:p w:rsidR="005B29A0" w:rsidRPr="004967CC" w:rsidRDefault="005B29A0" w:rsidP="00F0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  <w:cs/>
              </w:rPr>
              <w:br w:type="page"/>
            </w:r>
            <w:r w:rsidRPr="004967C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385" w:type="pct"/>
            <w:gridSpan w:val="3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5B29A0" w:rsidRPr="004967CC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477" w:rsidRPr="004967CC" w:rsidTr="00E31A88">
        <w:tc>
          <w:tcPr>
            <w:tcW w:w="217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E31A88">
        <w:tc>
          <w:tcPr>
            <w:tcW w:w="217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2" w:type="pct"/>
            <w:gridSpan w:val="7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E31A88">
        <w:trPr>
          <w:trHeight w:val="416"/>
        </w:trPr>
        <w:tc>
          <w:tcPr>
            <w:tcW w:w="2178" w:type="pct"/>
          </w:tcPr>
          <w:p w:rsidR="007F7477" w:rsidRPr="004967CC" w:rsidRDefault="007F7477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0" w:type="pct"/>
          </w:tcPr>
          <w:p w:rsidR="007F7477" w:rsidRPr="004967CC" w:rsidRDefault="00871A98" w:rsidP="0084057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7F7477" w:rsidRPr="004967CC" w:rsidRDefault="007F7477" w:rsidP="007F7477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</w:tcPr>
          <w:p w:rsidR="007F7477" w:rsidRPr="004967CC" w:rsidRDefault="007F7477" w:rsidP="0084057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7F7477" w:rsidRPr="004967CC" w:rsidRDefault="00871A98" w:rsidP="007F747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7F7477" w:rsidRPr="004967CC" w:rsidTr="00E31A88">
        <w:trPr>
          <w:trHeight w:val="416"/>
        </w:trPr>
        <w:tc>
          <w:tcPr>
            <w:tcW w:w="2178" w:type="pct"/>
          </w:tcPr>
          <w:p w:rsidR="007F7477" w:rsidRPr="004967CC" w:rsidRDefault="00F37157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30" w:type="pct"/>
          </w:tcPr>
          <w:p w:rsidR="007F7477" w:rsidRPr="004967CC" w:rsidRDefault="00871A98" w:rsidP="0084057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7F7477" w:rsidRPr="004967CC" w:rsidRDefault="007F7477" w:rsidP="007F7477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</w:tcPr>
          <w:p w:rsidR="007F7477" w:rsidRPr="004967CC" w:rsidRDefault="007F7477" w:rsidP="0084057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7F7477" w:rsidRPr="004967CC" w:rsidRDefault="00871A98" w:rsidP="00871A9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(40,</w:t>
            </w: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</w:tr>
      <w:tr w:rsidR="007F7477" w:rsidRPr="004967CC" w:rsidTr="00F37157">
        <w:tc>
          <w:tcPr>
            <w:tcW w:w="2178" w:type="pct"/>
          </w:tcPr>
          <w:p w:rsidR="007F7477" w:rsidRPr="004967CC" w:rsidRDefault="007F7477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871A98" w:rsidP="0084057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7F7477" w:rsidRPr="004967CC" w:rsidRDefault="007F7477" w:rsidP="007F7477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7F7477" w:rsidP="0084057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871A98" w:rsidP="007F747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:rsidR="005B29A0" w:rsidRPr="004967CC" w:rsidRDefault="005B29A0" w:rsidP="0001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23"/>
        <w:gridCol w:w="1153"/>
        <w:gridCol w:w="266"/>
        <w:gridCol w:w="1101"/>
        <w:gridCol w:w="255"/>
        <w:gridCol w:w="1048"/>
        <w:gridCol w:w="237"/>
        <w:gridCol w:w="1096"/>
      </w:tblGrid>
      <w:tr w:rsidR="00F3170F" w:rsidRPr="004967CC" w:rsidTr="00E31A88">
        <w:tc>
          <w:tcPr>
            <w:tcW w:w="2191" w:type="pct"/>
          </w:tcPr>
          <w:p w:rsidR="00FB5259" w:rsidRPr="004967CC" w:rsidRDefault="00CA77E8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</w:rPr>
              <w:br w:type="page"/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B5259"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73" w:type="pct"/>
            <w:gridSpan w:val="3"/>
          </w:tcPr>
          <w:p w:rsidR="00FB5259" w:rsidRPr="004967CC" w:rsidRDefault="00FB5259" w:rsidP="003A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FB5259" w:rsidRPr="004967CC" w:rsidRDefault="00FB5259" w:rsidP="003A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:rsidR="00FB5259" w:rsidRPr="004967CC" w:rsidRDefault="00FB5259" w:rsidP="003A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477" w:rsidRPr="004967CC" w:rsidTr="007F7477">
        <w:tc>
          <w:tcPr>
            <w:tcW w:w="2191" w:type="pct"/>
          </w:tcPr>
          <w:p w:rsidR="007F7477" w:rsidRPr="004967CC" w:rsidRDefault="007F7477" w:rsidP="007F747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02D7B" w:rsidRPr="004967CC" w:rsidTr="00E31A88">
        <w:tc>
          <w:tcPr>
            <w:tcW w:w="2191" w:type="pct"/>
          </w:tcPr>
          <w:p w:rsidR="00502D7B" w:rsidRPr="004967CC" w:rsidRDefault="00502D7B" w:rsidP="00502D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7"/>
          </w:tcPr>
          <w:p w:rsidR="00502D7B" w:rsidRPr="004967CC" w:rsidRDefault="00502D7B" w:rsidP="00502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D7B" w:rsidRPr="004967CC" w:rsidTr="00E31A88">
        <w:tc>
          <w:tcPr>
            <w:tcW w:w="2191" w:type="pct"/>
          </w:tcPr>
          <w:p w:rsidR="00502D7B" w:rsidRPr="004967CC" w:rsidRDefault="00502D7B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09" w:type="pct"/>
            <w:gridSpan w:val="7"/>
          </w:tcPr>
          <w:p w:rsidR="00502D7B" w:rsidRPr="004967CC" w:rsidRDefault="00502D7B" w:rsidP="00502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F7477" w:rsidRPr="004967CC" w:rsidTr="007F7477">
        <w:tc>
          <w:tcPr>
            <w:tcW w:w="2191" w:type="pct"/>
          </w:tcPr>
          <w:p w:rsidR="007F7477" w:rsidRPr="004967CC" w:rsidRDefault="007F7477" w:rsidP="00237435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8" w:type="pct"/>
          </w:tcPr>
          <w:p w:rsidR="007F7477" w:rsidRPr="004967CC" w:rsidRDefault="00840579" w:rsidP="008405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5,680</w:t>
            </w:r>
          </w:p>
        </w:tc>
        <w:tc>
          <w:tcPr>
            <w:tcW w:w="145" w:type="pct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7F7477" w:rsidRPr="004967CC" w:rsidRDefault="007F7477" w:rsidP="008405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5,696</w:t>
            </w:r>
          </w:p>
        </w:tc>
        <w:tc>
          <w:tcPr>
            <w:tcW w:w="139" w:type="pct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7F7477" w:rsidRPr="004967CC" w:rsidRDefault="00840579" w:rsidP="0084057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5,680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7F7477" w:rsidRPr="004967CC" w:rsidRDefault="007F7477" w:rsidP="0084057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5,696</w:t>
            </w:r>
          </w:p>
        </w:tc>
      </w:tr>
      <w:tr w:rsidR="00D16F89" w:rsidRPr="004967CC" w:rsidTr="007F7477">
        <w:tc>
          <w:tcPr>
            <w:tcW w:w="2191" w:type="pct"/>
          </w:tcPr>
          <w:p w:rsidR="00D16F89" w:rsidRPr="004967CC" w:rsidRDefault="00D16F89" w:rsidP="00D16F89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</w:tcPr>
          <w:p w:rsidR="00D16F89" w:rsidRPr="004967CC" w:rsidRDefault="00D16F89" w:rsidP="00D16F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145" w:type="pct"/>
          </w:tcPr>
          <w:p w:rsidR="00D16F89" w:rsidRPr="004967CC" w:rsidRDefault="00D16F89" w:rsidP="00D16F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D16F89" w:rsidRPr="004967CC" w:rsidRDefault="00D16F89" w:rsidP="00D16F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39" w:type="pct"/>
          </w:tcPr>
          <w:p w:rsidR="00D16F89" w:rsidRPr="004967CC" w:rsidRDefault="00D16F89" w:rsidP="00D16F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D16F89" w:rsidRPr="004967CC" w:rsidRDefault="00D16F89" w:rsidP="00D16F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129" w:type="pct"/>
          </w:tcPr>
          <w:p w:rsidR="00D16F89" w:rsidRPr="004967CC" w:rsidRDefault="00D16F89" w:rsidP="00D16F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D16F89" w:rsidRPr="004967CC" w:rsidRDefault="00D16F89" w:rsidP="00D16F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</w:tr>
      <w:tr w:rsidR="007F7477" w:rsidRPr="004967CC" w:rsidTr="007F7477">
        <w:tc>
          <w:tcPr>
            <w:tcW w:w="2191" w:type="pct"/>
            <w:vAlign w:val="bottom"/>
          </w:tcPr>
          <w:p w:rsidR="007F7477" w:rsidRPr="004967CC" w:rsidRDefault="007F7477" w:rsidP="0023743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840579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6,300</w:t>
            </w:r>
          </w:p>
        </w:tc>
        <w:tc>
          <w:tcPr>
            <w:tcW w:w="145" w:type="pct"/>
          </w:tcPr>
          <w:p w:rsidR="007F7477" w:rsidRPr="004967CC" w:rsidRDefault="007F7477" w:rsidP="007F74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840579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6,236</w:t>
            </w:r>
          </w:p>
        </w:tc>
        <w:tc>
          <w:tcPr>
            <w:tcW w:w="139" w:type="pct"/>
          </w:tcPr>
          <w:p w:rsidR="007F7477" w:rsidRPr="004967CC" w:rsidRDefault="007F7477" w:rsidP="007F7477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840579" w:rsidP="007F747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6,300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840579" w:rsidP="00840579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6,236</w:t>
            </w:r>
          </w:p>
        </w:tc>
      </w:tr>
    </w:tbl>
    <w:p w:rsidR="009F5307" w:rsidRDefault="009F5307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0C34" w:rsidRDefault="00720C34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0C34" w:rsidRDefault="00720C34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0C34" w:rsidRDefault="00720C34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0C34" w:rsidRDefault="00720C34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0C34" w:rsidRDefault="00720C34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0C34" w:rsidRPr="004967CC" w:rsidRDefault="00720C34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0122C" w:rsidRPr="004967CC" w:rsidRDefault="00A63A0E" w:rsidP="00E31A8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เงินลงทุนชั่วคราว</w:t>
      </w:r>
    </w:p>
    <w:p w:rsidR="003A3D39" w:rsidRPr="004967CC" w:rsidRDefault="003A3D39" w:rsidP="003A3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A63A0E" w:rsidRPr="004967CC" w:rsidRDefault="00A63A0E" w:rsidP="0058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="003A3D39" w:rsidRPr="004967C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A3D39"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3A3D39" w:rsidRPr="004967C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3A3D39"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3A3D39" w:rsidRPr="004967C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3478C" w:rsidRPr="004967C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3A3D39" w:rsidRPr="004967C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23D05"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3A3D39"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บริษัทมีเงินฝากระยะสั้นกับธนาคารแห่งหนึ่งเป็นจำนวนเงินรวมประมาณ </w:t>
      </w:r>
      <w:r w:rsidR="003A3D39" w:rsidRPr="004967CC">
        <w:rPr>
          <w:rFonts w:asciiTheme="majorBidi" w:hAnsiTheme="majorBidi" w:cstheme="majorBidi"/>
          <w:spacing w:val="-4"/>
          <w:sz w:val="30"/>
          <w:szCs w:val="30"/>
        </w:rPr>
        <w:t xml:space="preserve">150 </w:t>
      </w:r>
      <w:r w:rsidR="003A3D39"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63478C" w:rsidRPr="00496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478C" w:rsidRPr="004967C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63478C" w:rsidRPr="004967CC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63478C" w:rsidRPr="004967C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3478C" w:rsidRPr="004967CC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63478C" w:rsidRPr="004967CC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63478C" w:rsidRPr="004967C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A63A0E" w:rsidRPr="004967CC" w:rsidRDefault="00A63A0E" w:rsidP="00A6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61CC0" w:rsidRPr="004967CC" w:rsidRDefault="00866DB5" w:rsidP="00E31A8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ลูกหนี้การค้า </w:t>
      </w:r>
    </w:p>
    <w:p w:rsidR="002725A2" w:rsidRPr="004967CC" w:rsidRDefault="002725A2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79"/>
        <w:gridCol w:w="271"/>
        <w:gridCol w:w="1083"/>
        <w:gridCol w:w="269"/>
        <w:gridCol w:w="1103"/>
        <w:gridCol w:w="249"/>
        <w:gridCol w:w="1103"/>
      </w:tblGrid>
      <w:tr w:rsidR="00502D7B" w:rsidRPr="004967CC" w:rsidTr="00E36120">
        <w:tc>
          <w:tcPr>
            <w:tcW w:w="1711" w:type="pct"/>
          </w:tcPr>
          <w:p w:rsidR="00502D7B" w:rsidRPr="004967CC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502D7B" w:rsidRPr="004967CC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502D7B" w:rsidRPr="004967CC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02D7B" w:rsidRPr="004967CC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502D7B" w:rsidRPr="004967CC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D7B" w:rsidRPr="004967CC" w:rsidTr="00E36120">
        <w:tc>
          <w:tcPr>
            <w:tcW w:w="1711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4967CC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7477" w:rsidRPr="004967CC" w:rsidTr="00E36120">
        <w:tc>
          <w:tcPr>
            <w:tcW w:w="171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6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9B28C6">
        <w:tc>
          <w:tcPr>
            <w:tcW w:w="171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0F1E3C">
        <w:tc>
          <w:tcPr>
            <w:tcW w:w="1711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9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6" w:type="pct"/>
          </w:tcPr>
          <w:p w:rsidR="007F7477" w:rsidRPr="004967CC" w:rsidRDefault="00871A98" w:rsidP="00A83A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C23EA4"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4,638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8" w:type="pct"/>
          </w:tcPr>
          <w:p w:rsidR="007F7477" w:rsidRPr="004967CC" w:rsidRDefault="007F7477" w:rsidP="00A83A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75,555</w:t>
            </w:r>
          </w:p>
        </w:tc>
        <w:tc>
          <w:tcPr>
            <w:tcW w:w="14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:rsidR="007F7477" w:rsidRPr="004967CC" w:rsidRDefault="00871A98" w:rsidP="00A83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23EA4" w:rsidRPr="004967CC">
              <w:rPr>
                <w:rFonts w:ascii="Angsana New" w:hAnsi="Angsana New"/>
                <w:sz w:val="30"/>
                <w:szCs w:val="30"/>
                <w:lang w:val="en-US"/>
              </w:rPr>
              <w:t>6,619</w:t>
            </w:r>
          </w:p>
        </w:tc>
        <w:tc>
          <w:tcPr>
            <w:tcW w:w="135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7F7477" w:rsidRPr="004967CC" w:rsidRDefault="007F7477" w:rsidP="00A83A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60,927</w:t>
            </w:r>
          </w:p>
        </w:tc>
      </w:tr>
      <w:tr w:rsidR="007F7477" w:rsidRPr="004967CC" w:rsidTr="000F1E3C">
        <w:tc>
          <w:tcPr>
            <w:tcW w:w="1711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9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F7477" w:rsidRPr="004967CC" w:rsidRDefault="00871A98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120,053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100,189</w:t>
            </w:r>
          </w:p>
        </w:tc>
        <w:tc>
          <w:tcPr>
            <w:tcW w:w="14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7F7477" w:rsidRPr="004967CC" w:rsidRDefault="00871A98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117,506</w:t>
            </w:r>
          </w:p>
        </w:tc>
        <w:tc>
          <w:tcPr>
            <w:tcW w:w="135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</w:tr>
      <w:tr w:rsidR="00753D6F" w:rsidRPr="004967CC" w:rsidTr="000F1E3C">
        <w:tc>
          <w:tcPr>
            <w:tcW w:w="1711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175,744</w:t>
            </w:r>
          </w:p>
        </w:tc>
        <w:tc>
          <w:tcPr>
            <w:tcW w:w="146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35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,352</w:t>
            </w:r>
          </w:p>
        </w:tc>
      </w:tr>
      <w:tr w:rsidR="00753D6F" w:rsidRPr="004967CC" w:rsidTr="00753D6F">
        <w:tc>
          <w:tcPr>
            <w:tcW w:w="1711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9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3D6F" w:rsidRPr="004967CC" w:rsidTr="00A83AEF">
        <w:tc>
          <w:tcPr>
            <w:tcW w:w="1711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9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175,744</w:t>
            </w:r>
          </w:p>
        </w:tc>
        <w:tc>
          <w:tcPr>
            <w:tcW w:w="146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35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,352</w:t>
            </w:r>
          </w:p>
        </w:tc>
      </w:tr>
    </w:tbl>
    <w:p w:rsidR="00E31A88" w:rsidRPr="004967CC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16F5D" w:rsidRPr="004967CC" w:rsidRDefault="00C23EA4" w:rsidP="00DD7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</w:rPr>
        <w:tab/>
      </w:r>
      <w:r w:rsidR="00B10199" w:rsidRPr="004967CC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="00D934E2" w:rsidRPr="004967C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55ADB" w:rsidRPr="004967CC" w:rsidRDefault="00E55ADB" w:rsidP="0014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065"/>
        <w:gridCol w:w="270"/>
        <w:gridCol w:w="1089"/>
        <w:gridCol w:w="270"/>
        <w:gridCol w:w="1078"/>
        <w:gridCol w:w="270"/>
        <w:gridCol w:w="1072"/>
      </w:tblGrid>
      <w:tr w:rsidR="00F7211B" w:rsidRPr="004967CC" w:rsidTr="00592B29">
        <w:trPr>
          <w:trHeight w:val="434"/>
        </w:trPr>
        <w:tc>
          <w:tcPr>
            <w:tcW w:w="2215" w:type="pct"/>
          </w:tcPr>
          <w:p w:rsidR="00F7211B" w:rsidRPr="004967CC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F7211B" w:rsidRPr="004967CC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7211B" w:rsidRPr="004967CC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F7211B" w:rsidRPr="004967CC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11B" w:rsidRPr="004967CC" w:rsidTr="00592B29">
        <w:tc>
          <w:tcPr>
            <w:tcW w:w="2215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7477" w:rsidRPr="004967CC" w:rsidTr="00592B29">
        <w:tc>
          <w:tcPr>
            <w:tcW w:w="2215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7211B" w:rsidRPr="004967CC" w:rsidTr="00592B29">
        <w:tc>
          <w:tcPr>
            <w:tcW w:w="2215" w:type="pct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5" w:type="pct"/>
            <w:gridSpan w:val="7"/>
          </w:tcPr>
          <w:p w:rsidR="00F7211B" w:rsidRPr="004967CC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592B29">
        <w:tc>
          <w:tcPr>
            <w:tcW w:w="2215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Pr="004967C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:rsidR="007F7477" w:rsidRPr="004967CC" w:rsidRDefault="00DD7211" w:rsidP="00B5063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208,</w:t>
            </w:r>
            <w:r w:rsidR="00C23EA4" w:rsidRPr="004967CC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F7477" w:rsidRPr="004967CC" w:rsidRDefault="007F7477" w:rsidP="009D7B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174,019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23EA4" w:rsidRPr="004967C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23EA4" w:rsidRPr="004967CC">
              <w:rPr>
                <w:rFonts w:ascii="Angsana New" w:hAnsi="Angsana New"/>
                <w:sz w:val="30"/>
                <w:szCs w:val="30"/>
              </w:rPr>
              <w:t>,861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157,874</w:t>
            </w:r>
          </w:p>
        </w:tc>
      </w:tr>
      <w:tr w:rsidR="007F7477" w:rsidRPr="004967CC" w:rsidTr="000F1E3C">
        <w:tc>
          <w:tcPr>
            <w:tcW w:w="2215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0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477" w:rsidRPr="004967CC" w:rsidTr="000F1E3C">
        <w:tc>
          <w:tcPr>
            <w:tcW w:w="2215" w:type="pct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967CC">
              <w:rPr>
                <w:rFonts w:ascii="Angsana New" w:hAnsi="Angsana New"/>
                <w:sz w:val="30"/>
                <w:szCs w:val="30"/>
              </w:rPr>
              <w:t>3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6,65</w:t>
            </w:r>
            <w:r w:rsidR="00B5063E"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5,</w:t>
            </w: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7" w:type="pct"/>
          </w:tcPr>
          <w:p w:rsidR="007F7477" w:rsidRPr="004967CC" w:rsidRDefault="007F7477" w:rsidP="007F747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</w:tr>
      <w:tr w:rsidR="00753D6F" w:rsidRPr="004967CC" w:rsidTr="000F1E3C">
        <w:tc>
          <w:tcPr>
            <w:tcW w:w="2215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214,691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175,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,125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159,352</w:t>
            </w:r>
          </w:p>
        </w:tc>
      </w:tr>
      <w:tr w:rsidR="00753D6F" w:rsidRPr="004967CC" w:rsidTr="00753D6F">
        <w:tc>
          <w:tcPr>
            <w:tcW w:w="2215" w:type="pct"/>
          </w:tcPr>
          <w:p w:rsidR="00753D6F" w:rsidRPr="004967CC" w:rsidRDefault="00753D6F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967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0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3D6F" w:rsidRPr="004967CC" w:rsidTr="007F7477">
        <w:tc>
          <w:tcPr>
            <w:tcW w:w="2215" w:type="pct"/>
          </w:tcPr>
          <w:p w:rsidR="00753D6F" w:rsidRPr="004967CC" w:rsidRDefault="00C247E2" w:rsidP="0075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214,691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175,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,125</w:t>
            </w:r>
          </w:p>
        </w:tc>
        <w:tc>
          <w:tcPr>
            <w:tcW w:w="147" w:type="pct"/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753D6F" w:rsidRPr="004967CC" w:rsidRDefault="00753D6F" w:rsidP="00753D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159,352</w:t>
            </w:r>
          </w:p>
        </w:tc>
      </w:tr>
    </w:tbl>
    <w:p w:rsidR="00F7211B" w:rsidRPr="004967CC" w:rsidRDefault="00F7211B" w:rsidP="0014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147634" w:rsidRPr="004967CC" w:rsidRDefault="00C54537" w:rsidP="00A83AEF">
      <w:pPr>
        <w:pStyle w:val="BodyTextIndent"/>
        <w:tabs>
          <w:tab w:val="clear" w:pos="907"/>
        </w:tabs>
        <w:spacing w:after="0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24"/>
          <w:szCs w:val="24"/>
        </w:rPr>
        <w:tab/>
      </w:r>
      <w:r w:rsidRPr="004967CC">
        <w:rPr>
          <w:rFonts w:asciiTheme="majorBidi" w:hAnsiTheme="majorBidi" w:cstheme="majorBidi"/>
          <w:sz w:val="24"/>
          <w:szCs w:val="24"/>
        </w:rPr>
        <w:tab/>
        <w:t xml:space="preserve">  </w:t>
      </w:r>
      <w:r w:rsidR="00147634" w:rsidRPr="004967CC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56E32" w:rsidRPr="004967CC">
        <w:rPr>
          <w:rFonts w:asciiTheme="majorBidi" w:hAnsiTheme="majorBidi" w:cstheme="majorBidi"/>
          <w:sz w:val="30"/>
          <w:szCs w:val="30"/>
        </w:rPr>
        <w:t>15</w:t>
      </w:r>
      <w:r w:rsidR="00064ABA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="00FA046B" w:rsidRPr="004967C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E2381" w:rsidRPr="004967CC">
        <w:rPr>
          <w:rFonts w:asciiTheme="majorBidi" w:hAnsiTheme="majorBidi" w:cstheme="majorBidi"/>
          <w:sz w:val="30"/>
          <w:szCs w:val="30"/>
        </w:rPr>
        <w:t>6</w:t>
      </w:r>
      <w:r w:rsidR="00156E32" w:rsidRPr="004967CC">
        <w:rPr>
          <w:rFonts w:asciiTheme="majorBidi" w:hAnsiTheme="majorBidi" w:cstheme="majorBidi"/>
          <w:sz w:val="30"/>
          <w:szCs w:val="30"/>
        </w:rPr>
        <w:t>0</w:t>
      </w:r>
      <w:r w:rsidR="00147634" w:rsidRPr="004967C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:rsidR="004035C7" w:rsidRPr="004967CC" w:rsidRDefault="004035C7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  <w:cs/>
        </w:rPr>
        <w:sectPr w:rsidR="004035C7" w:rsidRPr="004967CC" w:rsidSect="00C445F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6D06C8" w:rsidRPr="004967CC" w:rsidRDefault="006D06C8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6D06C8" w:rsidRPr="004967CC" w:rsidRDefault="006D06C8" w:rsidP="00050A83">
      <w:pPr>
        <w:pStyle w:val="BodyText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E3DA5" w:rsidRPr="004967CC" w:rsidRDefault="0081776C" w:rsidP="00050A83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16E11" w:rsidRPr="004967CC">
        <w:rPr>
          <w:rFonts w:asciiTheme="majorBidi" w:hAnsiTheme="majorBidi" w:cstheme="majorBidi"/>
          <w:sz w:val="30"/>
          <w:szCs w:val="30"/>
        </w:rPr>
        <w:t>1</w:t>
      </w:r>
      <w:r w:rsidR="001A56AD"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6E11" w:rsidRPr="004967C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6E32" w:rsidRPr="004967CC">
        <w:rPr>
          <w:rFonts w:asciiTheme="majorBidi" w:hAnsiTheme="majorBidi" w:cstheme="majorBidi"/>
          <w:sz w:val="30"/>
          <w:szCs w:val="30"/>
        </w:rPr>
        <w:t>25</w:t>
      </w:r>
      <w:r w:rsidR="00647096" w:rsidRPr="004967CC">
        <w:rPr>
          <w:rFonts w:asciiTheme="majorBidi" w:hAnsiTheme="majorBidi" w:cstheme="majorBidi"/>
          <w:sz w:val="30"/>
          <w:szCs w:val="30"/>
        </w:rPr>
        <w:t>6</w:t>
      </w:r>
      <w:r w:rsidR="007F7477" w:rsidRPr="004967CC">
        <w:rPr>
          <w:rFonts w:asciiTheme="majorBidi" w:hAnsiTheme="majorBidi" w:cstheme="majorBidi"/>
          <w:sz w:val="30"/>
          <w:szCs w:val="30"/>
        </w:rPr>
        <w:t>2</w:t>
      </w:r>
      <w:r w:rsidR="00A5374A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Pr="004967CC">
        <w:rPr>
          <w:rFonts w:asciiTheme="majorBidi" w:hAnsiTheme="majorBidi" w:cstheme="majorBidi"/>
          <w:sz w:val="30"/>
          <w:szCs w:val="30"/>
        </w:rPr>
        <w:t xml:space="preserve">1 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11C80" w:rsidRPr="004967CC">
        <w:rPr>
          <w:rFonts w:asciiTheme="majorBidi" w:hAnsiTheme="majorBidi" w:cstheme="majorBidi"/>
          <w:sz w:val="30"/>
          <w:szCs w:val="30"/>
        </w:rPr>
        <w:t>256</w:t>
      </w:r>
      <w:r w:rsidR="007F7477" w:rsidRPr="004967CC">
        <w:rPr>
          <w:rFonts w:asciiTheme="majorBidi" w:hAnsiTheme="majorBidi" w:cstheme="majorBidi"/>
          <w:sz w:val="30"/>
          <w:szCs w:val="30"/>
        </w:rPr>
        <w:t>1</w:t>
      </w:r>
      <w:r w:rsidR="00A11C80"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sz w:val="30"/>
          <w:szCs w:val="30"/>
          <w:cs/>
        </w:rPr>
        <w:t>และเงินปันผล</w:t>
      </w:r>
      <w:r w:rsidR="00127236" w:rsidRPr="004967CC">
        <w:rPr>
          <w:rFonts w:asciiTheme="majorBidi" w:hAnsiTheme="majorBidi" w:cstheme="majorBidi"/>
          <w:sz w:val="30"/>
          <w:szCs w:val="30"/>
          <w:cs/>
        </w:rPr>
        <w:t>รับ</w:t>
      </w:r>
      <w:r w:rsidR="001A198B" w:rsidRPr="004967CC">
        <w:rPr>
          <w:rFonts w:asciiTheme="majorBidi" w:hAnsiTheme="majorBidi" w:cstheme="majorBidi"/>
          <w:sz w:val="30"/>
          <w:szCs w:val="30"/>
          <w:cs/>
        </w:rPr>
        <w:t>จากเงินลงทุน</w:t>
      </w:r>
      <w:r w:rsidR="00127236" w:rsidRPr="004967CC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967CC">
        <w:rPr>
          <w:rFonts w:asciiTheme="majorBidi" w:hAnsiTheme="majorBidi" w:cstheme="majorBidi"/>
          <w:sz w:val="30"/>
          <w:szCs w:val="30"/>
          <w:cs/>
        </w:rPr>
        <w:t>งวด</w:t>
      </w:r>
      <w:r w:rsidR="00116E11" w:rsidRPr="004967CC">
        <w:rPr>
          <w:rFonts w:asciiTheme="majorBidi" w:hAnsiTheme="majorBidi" w:cstheme="majorBidi"/>
          <w:sz w:val="30"/>
          <w:szCs w:val="30"/>
          <w:cs/>
        </w:rPr>
        <w:t>สาม</w:t>
      </w:r>
      <w:r w:rsidR="001A56AD" w:rsidRPr="004967CC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4594F" w:rsidRPr="004967CC">
        <w:rPr>
          <w:rFonts w:asciiTheme="majorBidi" w:hAnsiTheme="majorBidi" w:cstheme="majorBidi"/>
          <w:sz w:val="30"/>
          <w:szCs w:val="30"/>
        </w:rPr>
        <w:t>3</w:t>
      </w:r>
      <w:r w:rsidR="00116E11" w:rsidRPr="004967CC">
        <w:rPr>
          <w:rFonts w:asciiTheme="majorBidi" w:hAnsiTheme="majorBidi" w:cstheme="majorBidi"/>
          <w:sz w:val="30"/>
          <w:szCs w:val="30"/>
        </w:rPr>
        <w:t>1</w:t>
      </w:r>
      <w:r w:rsidR="00116E11" w:rsidRPr="004967CC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4967C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6D06C8" w:rsidRPr="004967CC" w:rsidRDefault="006D06C8" w:rsidP="00050A83">
      <w:pPr>
        <w:pStyle w:val="BodyText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A11C80" w:rsidRPr="004967CC" w:rsidTr="00A01B6D">
        <w:trPr>
          <w:cantSplit/>
          <w:tblHeader/>
        </w:trPr>
        <w:tc>
          <w:tcPr>
            <w:tcW w:w="4516" w:type="dxa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:rsidR="00A11C80" w:rsidRPr="004967CC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1C80" w:rsidRPr="004967CC" w:rsidTr="00A01B6D">
        <w:trPr>
          <w:cantSplit/>
          <w:tblHeader/>
        </w:trPr>
        <w:tc>
          <w:tcPr>
            <w:tcW w:w="4516" w:type="dxa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496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A11C80" w:rsidRPr="004967CC" w:rsidRDefault="00CB414D" w:rsidP="009E443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</w:t>
            </w:r>
            <w:r w:rsidR="00A11C80"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A11C80" w:rsidRPr="004967CC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9A1B36" w:rsidRPr="004967CC" w:rsidTr="00A01B6D">
        <w:trPr>
          <w:cantSplit/>
          <w:tblHeader/>
        </w:trPr>
        <w:tc>
          <w:tcPr>
            <w:tcW w:w="4516" w:type="dxa"/>
          </w:tcPr>
          <w:p w:rsidR="009A1B36" w:rsidRPr="004967CC" w:rsidRDefault="009A1B36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A1B36" w:rsidRPr="004967CC" w:rsidRDefault="009A1B36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:rsidR="009A1B36" w:rsidRPr="004967CC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:rsidR="009A1B36" w:rsidRPr="004967CC" w:rsidRDefault="002D1332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7F7477" w:rsidRPr="004967CC" w:rsidTr="00A01B6D">
        <w:trPr>
          <w:cantSplit/>
          <w:tblHeader/>
        </w:trPr>
        <w:tc>
          <w:tcPr>
            <w:tcW w:w="4516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A01B6D">
        <w:trPr>
          <w:cantSplit/>
        </w:trPr>
        <w:tc>
          <w:tcPr>
            <w:tcW w:w="4516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spacing w:line="3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7477" w:rsidRPr="004967CC" w:rsidTr="00A01B6D">
        <w:trPr>
          <w:cantSplit/>
        </w:trPr>
        <w:tc>
          <w:tcPr>
            <w:tcW w:w="4516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:rsidR="007F7477" w:rsidRPr="004967CC" w:rsidRDefault="00C54EAD" w:rsidP="00C247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7F7477" w:rsidRPr="004967CC" w:rsidRDefault="007F7477" w:rsidP="00C247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F7477" w:rsidRPr="004967CC" w:rsidRDefault="00C54EAD" w:rsidP="00C247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F7477" w:rsidRPr="004967CC" w:rsidRDefault="00D73DBA" w:rsidP="007F747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7477" w:rsidRPr="004967CC" w:rsidTr="00A01B6D">
        <w:trPr>
          <w:cantSplit/>
        </w:trPr>
        <w:tc>
          <w:tcPr>
            <w:tcW w:w="4516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DD7211" w:rsidP="007F747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7F7477" w:rsidRPr="004967CC" w:rsidRDefault="007F7477" w:rsidP="007F7477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11C80" w:rsidRPr="004967CC" w:rsidRDefault="00A11C80" w:rsidP="00050A83">
      <w:pPr>
        <w:pStyle w:val="BodyText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81726" w:rsidRPr="004967CC" w:rsidRDefault="00481726" w:rsidP="008319E2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81726" w:rsidRPr="004967CC" w:rsidRDefault="00481726" w:rsidP="00481726">
      <w:pPr>
        <w:rPr>
          <w:rFonts w:asciiTheme="majorBidi" w:hAnsiTheme="majorBidi" w:cstheme="majorBidi"/>
          <w:b/>
          <w:bCs/>
          <w:sz w:val="30"/>
          <w:szCs w:val="30"/>
        </w:rPr>
        <w:sectPr w:rsidR="00481726" w:rsidRPr="004967CC" w:rsidSect="007A0FE8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:rsidR="00481726" w:rsidRPr="004967CC" w:rsidRDefault="00481726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:rsidR="00A41554" w:rsidRPr="004967CC" w:rsidRDefault="00A4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27612C" w:rsidRPr="004967CC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67CC">
        <w:rPr>
          <w:rFonts w:asciiTheme="majorBidi" w:hAnsiTheme="majorBidi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:rsidR="0027612C" w:rsidRPr="004967CC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</w:p>
    <w:p w:rsidR="0027612C" w:rsidRPr="004967CC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/>
          <w:spacing w:val="-6"/>
          <w:sz w:val="30"/>
          <w:szCs w:val="30"/>
          <w:cs/>
        </w:rPr>
        <w:t xml:space="preserve">บริษัทเริ่มก่อสร้างโรงงานแห่งใหม่ในจังหวัดลำพูนและได้ดำเนินงานก่อสร้างไปแล้วบางส่วนในระหว่างปี </w:t>
      </w:r>
      <w:r w:rsidR="00446C28" w:rsidRPr="004967CC">
        <w:rPr>
          <w:rFonts w:asciiTheme="majorBidi" w:hAnsiTheme="majorBidi"/>
          <w:spacing w:val="-6"/>
          <w:sz w:val="30"/>
          <w:szCs w:val="30"/>
        </w:rPr>
        <w:t>2558</w:t>
      </w:r>
      <w:r w:rsidRPr="004967CC">
        <w:rPr>
          <w:rFonts w:asciiTheme="majorBidi" w:hAnsiTheme="majorBidi"/>
          <w:spacing w:val="-6"/>
          <w:sz w:val="30"/>
          <w:szCs w:val="30"/>
          <w:cs/>
        </w:rPr>
        <w:t>-</w:t>
      </w:r>
      <w:r w:rsidR="00446C28" w:rsidRPr="004967CC">
        <w:rPr>
          <w:rFonts w:asciiTheme="majorBidi" w:hAnsiTheme="majorBidi"/>
          <w:spacing w:val="-6"/>
          <w:sz w:val="30"/>
          <w:szCs w:val="30"/>
        </w:rPr>
        <w:t>2559</w:t>
      </w:r>
      <w:r w:rsidRPr="004967CC">
        <w:rPr>
          <w:rFonts w:asciiTheme="majorBidi" w:hAnsiTheme="majorBidi"/>
          <w:sz w:val="30"/>
          <w:szCs w:val="30"/>
          <w:cs/>
        </w:rPr>
        <w:t xml:space="preserve"> ทั้งนี้ต้นทุนที่เกิดขึ้นจนถึง ณ วันที่รายงานมีจำนวนเงินทั้งสิ้น</w:t>
      </w:r>
      <w:r w:rsidR="00C23EA4" w:rsidRPr="004967CC">
        <w:rPr>
          <w:rFonts w:asciiTheme="majorBidi" w:hAnsiTheme="majorBidi"/>
          <w:sz w:val="30"/>
          <w:szCs w:val="30"/>
        </w:rPr>
        <w:t xml:space="preserve"> 2</w:t>
      </w:r>
      <w:r w:rsidR="00D73DBA" w:rsidRPr="004967CC">
        <w:rPr>
          <w:rFonts w:asciiTheme="majorBidi" w:hAnsiTheme="majorBidi"/>
          <w:sz w:val="30"/>
          <w:szCs w:val="30"/>
        </w:rPr>
        <w:t>40</w:t>
      </w:r>
      <w:r w:rsidR="00C23EA4" w:rsidRPr="004967CC">
        <w:rPr>
          <w:rFonts w:asciiTheme="majorBidi" w:hAnsiTheme="majorBidi"/>
          <w:sz w:val="30"/>
          <w:szCs w:val="30"/>
        </w:rPr>
        <w:t xml:space="preserve"> </w:t>
      </w:r>
      <w:r w:rsidRPr="004967CC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4967C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53854" w:rsidRPr="004967CC">
        <w:rPr>
          <w:rFonts w:asciiTheme="majorBidi" w:hAnsiTheme="majorBidi"/>
          <w:i/>
          <w:iCs/>
          <w:sz w:val="30"/>
          <w:szCs w:val="30"/>
        </w:rPr>
        <w:t>31</w:t>
      </w:r>
      <w:r w:rsidR="00925E28" w:rsidRPr="004967CC">
        <w:rPr>
          <w:rFonts w:asciiTheme="majorBidi" w:hAnsiTheme="majorBidi" w:hint="cs"/>
          <w:i/>
          <w:iCs/>
          <w:sz w:val="30"/>
          <w:szCs w:val="30"/>
          <w:cs/>
        </w:rPr>
        <w:t xml:space="preserve"> ธันวาคม </w:t>
      </w:r>
      <w:r w:rsidR="002D7C95" w:rsidRPr="004967CC">
        <w:rPr>
          <w:rFonts w:asciiTheme="majorBidi" w:hAnsiTheme="majorBidi"/>
          <w:i/>
          <w:iCs/>
          <w:sz w:val="30"/>
          <w:szCs w:val="30"/>
        </w:rPr>
        <w:t>256</w:t>
      </w:r>
      <w:r w:rsidR="007F7477" w:rsidRPr="004967CC">
        <w:rPr>
          <w:rFonts w:asciiTheme="majorBidi" w:hAnsiTheme="majorBidi"/>
          <w:i/>
          <w:iCs/>
          <w:sz w:val="30"/>
          <w:szCs w:val="30"/>
        </w:rPr>
        <w:t>1</w:t>
      </w:r>
      <w:r w:rsidRPr="004967C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F7477" w:rsidRPr="004967CC">
        <w:rPr>
          <w:rFonts w:asciiTheme="majorBidi" w:hAnsiTheme="majorBidi"/>
          <w:i/>
          <w:iCs/>
          <w:sz w:val="30"/>
          <w:szCs w:val="30"/>
        </w:rPr>
        <w:t>2</w:t>
      </w:r>
      <w:r w:rsidR="00D73DBA" w:rsidRPr="004967CC">
        <w:rPr>
          <w:rFonts w:asciiTheme="majorBidi" w:hAnsiTheme="majorBidi"/>
          <w:i/>
          <w:iCs/>
          <w:sz w:val="30"/>
          <w:szCs w:val="30"/>
        </w:rPr>
        <w:t>40</w:t>
      </w:r>
      <w:r w:rsidRPr="004967CC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4967CC">
        <w:rPr>
          <w:rFonts w:asciiTheme="majorBidi" w:hAnsiTheme="majorBidi"/>
          <w:sz w:val="30"/>
          <w:szCs w:val="30"/>
          <w:cs/>
        </w:rPr>
        <w:t xml:space="preserve"> </w:t>
      </w:r>
    </w:p>
    <w:p w:rsidR="0027612C" w:rsidRPr="004967CC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B414D" w:rsidRPr="004967CC" w:rsidRDefault="0027612C" w:rsidP="00B409A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967CC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446C28" w:rsidRPr="004967CC">
        <w:rPr>
          <w:rFonts w:asciiTheme="majorBidi" w:hAnsiTheme="majorBidi"/>
          <w:sz w:val="30"/>
          <w:szCs w:val="30"/>
        </w:rPr>
        <w:t>27</w:t>
      </w:r>
      <w:r w:rsidRPr="004967CC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46C28" w:rsidRPr="004967CC">
        <w:rPr>
          <w:rFonts w:asciiTheme="majorBidi" w:hAnsiTheme="majorBidi"/>
          <w:sz w:val="30"/>
          <w:szCs w:val="30"/>
        </w:rPr>
        <w:t>2558</w:t>
      </w:r>
      <w:r w:rsidRPr="004967CC">
        <w:rPr>
          <w:rFonts w:asciiTheme="majorBidi" w:hAnsiTheme="majorBidi"/>
          <w:sz w:val="30"/>
          <w:szCs w:val="30"/>
          <w:cs/>
        </w:rPr>
        <w:t xml:space="preserve"> คณะกรรมการได้พิจารณาถึงสถานการณ์การตลาดในประเทศในปัจจุบัน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 w:rsidRPr="004967CC">
        <w:rPr>
          <w:rFonts w:asciiTheme="majorBidi" w:hAnsiTheme="majorBidi"/>
          <w:spacing w:val="4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 w:rsidRPr="004967CC">
        <w:rPr>
          <w:rFonts w:asciiTheme="majorBidi" w:hAnsiTheme="majorBidi"/>
          <w:sz w:val="30"/>
          <w:szCs w:val="30"/>
          <w:cs/>
        </w:rPr>
        <w:t xml:space="preserve">   ทุกด้าน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:rsidR="00621243" w:rsidRPr="004967CC" w:rsidRDefault="00621243" w:rsidP="00B409A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27612C" w:rsidRPr="004967CC" w:rsidRDefault="00621243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967CC">
        <w:rPr>
          <w:rFonts w:asciiTheme="majorBidi" w:hAnsiTheme="majorBidi"/>
          <w:spacing w:val="4"/>
          <w:sz w:val="30"/>
          <w:szCs w:val="30"/>
          <w:cs/>
        </w:rPr>
        <w:t>ใน</w:t>
      </w:r>
      <w:r w:rsidR="004501F0" w:rsidRPr="004967CC">
        <w:rPr>
          <w:rFonts w:asciiTheme="majorBidi" w:hAnsiTheme="majorBidi" w:hint="cs"/>
          <w:spacing w:val="4"/>
          <w:sz w:val="30"/>
          <w:szCs w:val="30"/>
          <w:cs/>
        </w:rPr>
        <w:t xml:space="preserve">ไตรมาส </w:t>
      </w:r>
      <w:r w:rsidR="004501F0" w:rsidRPr="004967CC">
        <w:rPr>
          <w:rFonts w:asciiTheme="majorBidi" w:hAnsiTheme="majorBidi"/>
          <w:spacing w:val="4"/>
          <w:sz w:val="30"/>
          <w:szCs w:val="30"/>
        </w:rPr>
        <w:t xml:space="preserve">3 </w:t>
      </w:r>
      <w:r w:rsidRPr="004967CC">
        <w:rPr>
          <w:rFonts w:asciiTheme="majorBidi" w:hAnsiTheme="majorBidi"/>
          <w:spacing w:val="4"/>
          <w:sz w:val="30"/>
          <w:szCs w:val="30"/>
          <w:cs/>
        </w:rPr>
        <w:t>ปี</w:t>
      </w:r>
      <w:r w:rsidR="00B76412" w:rsidRPr="004967CC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4967CC">
        <w:rPr>
          <w:rFonts w:asciiTheme="majorBidi" w:hAnsiTheme="majorBidi"/>
          <w:spacing w:val="4"/>
          <w:sz w:val="30"/>
          <w:szCs w:val="30"/>
          <w:cs/>
        </w:rPr>
        <w:t>2561 บริษัทแต่งตั้งผู้ประเมินราคาอิสระเพื่อทำการทบทวนและทำการทดสอบการด้อยค่าของที่ดิน อาคารและอุปกรณ์ระหว่างก่อสร้างในจังหวัดลำพูน ผู้ประเมินราคาอิสระประเมินมูลค่ายุติธรรมของที่ดิน</w:t>
      </w:r>
      <w:r w:rsidRPr="004967CC">
        <w:rPr>
          <w:rFonts w:asciiTheme="majorBidi" w:hAnsiTheme="majorBidi"/>
          <w:spacing w:val="6"/>
          <w:sz w:val="30"/>
          <w:szCs w:val="30"/>
          <w:cs/>
        </w:rPr>
        <w:t>โดยใช้วิธีราคาตลาด (</w:t>
      </w:r>
      <w:r w:rsidRPr="004967CC">
        <w:rPr>
          <w:rFonts w:asciiTheme="majorBidi" w:hAnsiTheme="majorBidi" w:cstheme="majorBidi"/>
          <w:spacing w:val="6"/>
          <w:sz w:val="30"/>
          <w:szCs w:val="30"/>
        </w:rPr>
        <w:t xml:space="preserve">Market Data Approach) </w:t>
      </w:r>
      <w:r w:rsidRPr="004967CC">
        <w:rPr>
          <w:rFonts w:asciiTheme="majorBidi" w:hAnsiTheme="majorBidi"/>
          <w:spacing w:val="6"/>
          <w:sz w:val="30"/>
          <w:szCs w:val="30"/>
          <w:cs/>
        </w:rPr>
        <w:t>และประเมินมูลค่าของอาคารและอุปกรณ์ระหว่างก่อสร้างโดย</w:t>
      </w:r>
      <w:r w:rsidRPr="004967CC">
        <w:rPr>
          <w:rFonts w:asciiTheme="majorBidi" w:hAnsiTheme="majorBidi"/>
          <w:spacing w:val="4"/>
          <w:sz w:val="30"/>
          <w:szCs w:val="30"/>
          <w:cs/>
        </w:rPr>
        <w:t>ใช้วิธีราคาทุนการเปลี่ยนแทน (</w:t>
      </w:r>
      <w:r w:rsidRPr="004967CC">
        <w:rPr>
          <w:rFonts w:asciiTheme="majorBidi" w:hAnsiTheme="majorBidi" w:cstheme="majorBidi"/>
          <w:spacing w:val="4"/>
          <w:sz w:val="30"/>
          <w:szCs w:val="30"/>
        </w:rPr>
        <w:t xml:space="preserve">Cost Approach) </w:t>
      </w:r>
      <w:r w:rsidRPr="004967CC">
        <w:rPr>
          <w:rFonts w:asciiTheme="majorBidi" w:hAnsiTheme="majorBidi"/>
          <w:spacing w:val="4"/>
          <w:sz w:val="30"/>
          <w:szCs w:val="30"/>
          <w:cs/>
        </w:rPr>
        <w:t>เป็นผลให้บริษัทรับรู้ผลขาดทุนจากการด้อยค่าเป็นจำนวนเงิน</w:t>
      </w:r>
      <w:r w:rsidRPr="004967C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967CC">
        <w:rPr>
          <w:rFonts w:asciiTheme="majorBidi" w:hAnsiTheme="majorBidi"/>
          <w:spacing w:val="8"/>
          <w:sz w:val="30"/>
          <w:szCs w:val="30"/>
          <w:cs/>
        </w:rPr>
        <w:t>21 ล้านบาท</w:t>
      </w:r>
      <w:r w:rsidR="00623D05" w:rsidRPr="004967CC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4967CC">
        <w:rPr>
          <w:rFonts w:asciiTheme="majorBidi" w:hAnsiTheme="majorBidi"/>
          <w:spacing w:val="-6"/>
          <w:sz w:val="30"/>
          <w:szCs w:val="30"/>
          <w:cs/>
        </w:rPr>
        <w:t>การวัดมูลค่ายุติธรรม</w:t>
      </w:r>
      <w:r w:rsidRPr="004967CC">
        <w:rPr>
          <w:rFonts w:asciiTheme="majorBidi" w:hAnsiTheme="majorBidi"/>
          <w:sz w:val="30"/>
          <w:szCs w:val="30"/>
          <w:cs/>
        </w:rPr>
        <w:t>ดังกล่าว ถูกจัดลำดับชั้นการวัดมูลค่ายุติธรรมอยู่ในระดับที่ 3</w:t>
      </w:r>
    </w:p>
    <w:p w:rsidR="00621243" w:rsidRPr="004967CC" w:rsidRDefault="00621243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429A9" w:rsidRPr="004967CC" w:rsidRDefault="00C54537" w:rsidP="00FC0A6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 w:hanging="53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="004429A9" w:rsidRPr="004967CC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:rsidR="00A2171D" w:rsidRPr="004967CC" w:rsidRDefault="00A2171D" w:rsidP="00050A8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A2171D" w:rsidRPr="004967CC" w:rsidRDefault="00DF09EE" w:rsidP="00B409A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A2171D" w:rsidRPr="004967C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 มีดังนี้</w:t>
      </w:r>
    </w:p>
    <w:p w:rsidR="00FC4D55" w:rsidRPr="004967CC" w:rsidRDefault="00FC4D5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84"/>
        <w:gridCol w:w="1081"/>
        <w:gridCol w:w="268"/>
        <w:gridCol w:w="1083"/>
        <w:gridCol w:w="268"/>
        <w:gridCol w:w="1081"/>
        <w:gridCol w:w="266"/>
        <w:gridCol w:w="994"/>
      </w:tblGrid>
      <w:tr w:rsidR="003C617D" w:rsidRPr="004967CC" w:rsidTr="00B409AE">
        <w:trPr>
          <w:trHeight w:val="434"/>
        </w:trPr>
        <w:tc>
          <w:tcPr>
            <w:tcW w:w="2268" w:type="pct"/>
          </w:tcPr>
          <w:p w:rsidR="003C617D" w:rsidRPr="004967CC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3C617D" w:rsidRPr="004967CC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3C617D" w:rsidRPr="004967CC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:rsidR="003C617D" w:rsidRPr="004967CC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17D" w:rsidRPr="004967CC" w:rsidTr="007F7477">
        <w:tc>
          <w:tcPr>
            <w:tcW w:w="2268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:rsidR="003C617D" w:rsidRPr="004967CC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7477" w:rsidRPr="004967CC" w:rsidTr="007F7477">
        <w:tc>
          <w:tcPr>
            <w:tcW w:w="226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B409AE">
        <w:tc>
          <w:tcPr>
            <w:tcW w:w="226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7F7477">
        <w:tc>
          <w:tcPr>
            <w:tcW w:w="2268" w:type="pct"/>
          </w:tcPr>
          <w:p w:rsidR="007F7477" w:rsidRPr="004967CC" w:rsidRDefault="007F7477" w:rsidP="00AD7EFE">
            <w:pPr>
              <w:tabs>
                <w:tab w:val="left" w:pos="360"/>
              </w:tabs>
              <w:spacing w:line="240" w:lineRule="auto"/>
              <w:ind w:left="3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7F7477" w:rsidRPr="004967CC" w:rsidRDefault="009F4C28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4967CC">
              <w:rPr>
                <w:rFonts w:hint="cs"/>
                <w:b/>
                <w:bCs/>
                <w:lang w:val="en-US"/>
              </w:rPr>
              <w:t>16</w:t>
            </w:r>
            <w:r w:rsidR="00DD7211" w:rsidRPr="004967CC">
              <w:rPr>
                <w:rFonts w:hint="cs"/>
                <w:b/>
                <w:bCs/>
                <w:cs/>
              </w:rPr>
              <w:t>,</w:t>
            </w:r>
            <w:r w:rsidRPr="004967CC">
              <w:rPr>
                <w:rFonts w:hint="cs"/>
                <w:b/>
                <w:bCs/>
                <w:lang w:val="en-US"/>
              </w:rPr>
              <w:t>71</w:t>
            </w:r>
            <w:r w:rsidR="00A03DDB" w:rsidRPr="004967CC">
              <w:rPr>
                <w:b/>
                <w:bCs/>
                <w:lang w:val="en-US"/>
              </w:rPr>
              <w:t>2</w:t>
            </w:r>
          </w:p>
        </w:tc>
        <w:tc>
          <w:tcPr>
            <w:tcW w:w="145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7F7477" w:rsidRPr="004967CC" w:rsidRDefault="007F747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4967CC">
              <w:rPr>
                <w:rFonts w:hint="cs"/>
                <w:b/>
                <w:bCs/>
                <w:lang w:val="en-US"/>
              </w:rPr>
              <w:t>14</w:t>
            </w:r>
            <w:r w:rsidRPr="004967CC">
              <w:rPr>
                <w:rFonts w:hint="cs"/>
                <w:b/>
                <w:bCs/>
                <w:cs/>
              </w:rPr>
              <w:t>,</w:t>
            </w:r>
            <w:r w:rsidRPr="004967CC">
              <w:rPr>
                <w:rFonts w:hint="cs"/>
                <w:b/>
                <w:bCs/>
                <w:lang w:val="en-US"/>
              </w:rPr>
              <w:t>736</w:t>
            </w:r>
          </w:p>
        </w:tc>
        <w:tc>
          <w:tcPr>
            <w:tcW w:w="145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7F7477" w:rsidRPr="004967CC" w:rsidRDefault="009F4C28" w:rsidP="007F747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6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4967CC">
              <w:rPr>
                <w:rFonts w:hint="cs"/>
                <w:b/>
                <w:bCs/>
                <w:color w:val="000000"/>
                <w:lang w:val="en-US"/>
              </w:rPr>
              <w:t>15</w:t>
            </w:r>
            <w:r w:rsidR="00DD7211" w:rsidRPr="004967CC">
              <w:rPr>
                <w:rFonts w:hint="cs"/>
                <w:b/>
                <w:bCs/>
                <w:color w:val="000000"/>
                <w:cs/>
              </w:rPr>
              <w:t>,</w:t>
            </w:r>
            <w:r w:rsidRPr="004967CC">
              <w:rPr>
                <w:rFonts w:hint="cs"/>
                <w:b/>
                <w:bCs/>
                <w:color w:val="000000"/>
                <w:lang w:val="en-US"/>
              </w:rPr>
              <w:t>860</w:t>
            </w:r>
          </w:p>
        </w:tc>
        <w:tc>
          <w:tcPr>
            <w:tcW w:w="144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vAlign w:val="bottom"/>
          </w:tcPr>
          <w:p w:rsidR="007F7477" w:rsidRPr="004967CC" w:rsidRDefault="007F747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4967CC">
              <w:rPr>
                <w:rFonts w:hint="cs"/>
                <w:b/>
                <w:bCs/>
                <w:color w:val="000000"/>
                <w:lang w:val="en-US"/>
              </w:rPr>
              <w:t>13</w:t>
            </w:r>
            <w:r w:rsidRPr="004967CC">
              <w:rPr>
                <w:rFonts w:hint="cs"/>
                <w:b/>
                <w:bCs/>
                <w:color w:val="000000"/>
                <w:cs/>
              </w:rPr>
              <w:t>,</w:t>
            </w:r>
            <w:r w:rsidRPr="004967CC">
              <w:rPr>
                <w:rFonts w:hint="cs"/>
                <w:b/>
                <w:bCs/>
                <w:color w:val="000000"/>
                <w:lang w:val="en-US"/>
              </w:rPr>
              <w:t>917</w:t>
            </w:r>
          </w:p>
        </w:tc>
      </w:tr>
    </w:tbl>
    <w:p w:rsidR="00267CFB" w:rsidRPr="004967CC" w:rsidRDefault="00267CFB" w:rsidP="00AD7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6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1555D" w:rsidRPr="004967CC" w:rsidRDefault="00D1555D" w:rsidP="00AD7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6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D7EFE" w:rsidRPr="004967CC" w:rsidRDefault="00AD7EFE" w:rsidP="009F4E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967CC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="007E5EE5" w:rsidRPr="004967CC">
        <w:rPr>
          <w:rFonts w:ascii="Angsana New" w:hAnsi="Angsana New" w:hint="cs"/>
          <w:spacing w:val="-4"/>
          <w:sz w:val="30"/>
          <w:szCs w:val="30"/>
          <w:cs/>
        </w:rPr>
        <w:t>แตกต่างชั่วคราวที่ใช้หักภาษีและผลขาดทุนทางภาษีที่ยังไม่ได้ใช้ ซึ่งบริษัทไม่ได้รับรู้เป็นสินทรัพย์ภาษีเงินได้รอการตัดบัญชี มีรายละเอียดดังนี้</w:t>
      </w:r>
    </w:p>
    <w:p w:rsidR="00AD7EFE" w:rsidRPr="004967CC" w:rsidRDefault="00AD7EFE" w:rsidP="00AD7E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77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0"/>
        <w:gridCol w:w="1088"/>
        <w:gridCol w:w="19"/>
        <w:gridCol w:w="211"/>
        <w:gridCol w:w="6"/>
        <w:gridCol w:w="1009"/>
        <w:gridCol w:w="270"/>
        <w:gridCol w:w="1035"/>
        <w:gridCol w:w="243"/>
        <w:gridCol w:w="1077"/>
        <w:gridCol w:w="9"/>
      </w:tblGrid>
      <w:tr w:rsidR="00AD7EFE" w:rsidRPr="004967CC" w:rsidTr="00C71B6D">
        <w:trPr>
          <w:gridAfter w:val="1"/>
          <w:wAfter w:w="9" w:type="dxa"/>
          <w:cantSplit/>
        </w:trPr>
        <w:tc>
          <w:tcPr>
            <w:tcW w:w="4210" w:type="dxa"/>
          </w:tcPr>
          <w:p w:rsidR="00AD7EFE" w:rsidRPr="004967CC" w:rsidRDefault="00AD7EFE" w:rsidP="00D1555D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33" w:type="dxa"/>
            <w:gridSpan w:val="5"/>
          </w:tcPr>
          <w:p w:rsidR="00AD7EFE" w:rsidRPr="004967CC" w:rsidRDefault="00AD7EFE" w:rsidP="00D1555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AD7EFE" w:rsidRPr="004967CC" w:rsidRDefault="00AD7EFE" w:rsidP="00D1555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5" w:type="dxa"/>
            <w:gridSpan w:val="3"/>
          </w:tcPr>
          <w:p w:rsidR="00AD7EFE" w:rsidRPr="004967CC" w:rsidRDefault="00AD7EFE" w:rsidP="00D1555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1B6D" w:rsidRPr="004967CC" w:rsidTr="00C71B6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:rsidR="00C71B6D" w:rsidRPr="004967CC" w:rsidRDefault="00C71B6D" w:rsidP="00B76412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gridSpan w:val="3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71B6D" w:rsidRPr="004967CC" w:rsidTr="00C71B6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:rsidR="00C71B6D" w:rsidRPr="004967CC" w:rsidRDefault="00C71B6D" w:rsidP="00B76412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8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3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D7EFE" w:rsidRPr="004967CC" w:rsidTr="00C71B6D">
        <w:trPr>
          <w:gridAfter w:val="1"/>
          <w:wAfter w:w="9" w:type="dxa"/>
          <w:cantSplit/>
          <w:trHeight w:val="380"/>
        </w:trPr>
        <w:tc>
          <w:tcPr>
            <w:tcW w:w="4210" w:type="dxa"/>
          </w:tcPr>
          <w:p w:rsidR="00AD7EFE" w:rsidRPr="004967CC" w:rsidRDefault="00AD7EFE" w:rsidP="00D155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8" w:type="dxa"/>
            <w:gridSpan w:val="9"/>
          </w:tcPr>
          <w:p w:rsidR="00AD7EFE" w:rsidRPr="004967CC" w:rsidRDefault="00AD7EFE" w:rsidP="00D155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5EE5" w:rsidRPr="004967CC" w:rsidTr="00C71B6D">
        <w:trPr>
          <w:gridAfter w:val="1"/>
          <w:wAfter w:w="9" w:type="dxa"/>
          <w:cantSplit/>
          <w:trHeight w:val="380"/>
        </w:trPr>
        <w:tc>
          <w:tcPr>
            <w:tcW w:w="4210" w:type="dxa"/>
          </w:tcPr>
          <w:p w:rsidR="007E5EE5" w:rsidRPr="004967CC" w:rsidRDefault="007E5EE5" w:rsidP="00621243">
            <w:pPr>
              <w:pStyle w:val="acctfourfigures"/>
              <w:tabs>
                <w:tab w:val="left" w:pos="720"/>
              </w:tabs>
              <w:spacing w:line="240" w:lineRule="auto"/>
              <w:ind w:left="6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ผลแตกต่างชั่วคราว</w:t>
            </w:r>
          </w:p>
        </w:tc>
        <w:tc>
          <w:tcPr>
            <w:tcW w:w="4958" w:type="dxa"/>
            <w:gridSpan w:val="9"/>
          </w:tcPr>
          <w:p w:rsidR="007E5EE5" w:rsidRPr="004967CC" w:rsidRDefault="007E5EE5" w:rsidP="00D155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D7EFE" w:rsidRPr="004967CC" w:rsidTr="00C71B6D">
        <w:trPr>
          <w:gridAfter w:val="1"/>
          <w:wAfter w:w="9" w:type="dxa"/>
          <w:cantSplit/>
        </w:trPr>
        <w:tc>
          <w:tcPr>
            <w:tcW w:w="4210" w:type="dxa"/>
          </w:tcPr>
          <w:p w:rsidR="00AD7EFE" w:rsidRPr="004967CC" w:rsidRDefault="009F4EB7" w:rsidP="009F4EB7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      - สินค้าคงเหลือ (ค่าเผื่อการลดมูลค่าของสินค้า)</w:t>
            </w:r>
          </w:p>
        </w:tc>
        <w:tc>
          <w:tcPr>
            <w:tcW w:w="1107" w:type="dxa"/>
            <w:gridSpan w:val="2"/>
            <w:vAlign w:val="bottom"/>
          </w:tcPr>
          <w:p w:rsidR="00AD7EFE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11" w:type="dxa"/>
            <w:vAlign w:val="bottom"/>
          </w:tcPr>
          <w:p w:rsidR="00AD7EFE" w:rsidRPr="004967CC" w:rsidRDefault="00AD7EFE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AD7EFE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/>
                <w:cs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:rsidR="00AD7EFE" w:rsidRPr="004967CC" w:rsidRDefault="00AD7EFE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:rsidR="00AD7EFE" w:rsidRPr="004967CC" w:rsidRDefault="00AD7EFE" w:rsidP="00D1555D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AD7EFE" w:rsidRPr="004967CC" w:rsidRDefault="00AD7EFE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AD7EFE" w:rsidRPr="004967CC" w:rsidRDefault="00AD7EFE" w:rsidP="007E5EE5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E5EE5" w:rsidRPr="004967CC" w:rsidTr="00C71B6D">
        <w:trPr>
          <w:gridAfter w:val="1"/>
          <w:wAfter w:w="9" w:type="dxa"/>
          <w:cantSplit/>
        </w:trPr>
        <w:tc>
          <w:tcPr>
            <w:tcW w:w="4210" w:type="dxa"/>
          </w:tcPr>
          <w:p w:rsidR="007E5EE5" w:rsidRPr="004967CC" w:rsidRDefault="009F4EB7" w:rsidP="009F4EB7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- ประมาณการหนี้สิน</w:t>
            </w:r>
          </w:p>
        </w:tc>
        <w:tc>
          <w:tcPr>
            <w:tcW w:w="1107" w:type="dxa"/>
            <w:gridSpan w:val="2"/>
            <w:vAlign w:val="bottom"/>
          </w:tcPr>
          <w:p w:rsidR="007E5EE5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2,017</w:t>
            </w:r>
          </w:p>
        </w:tc>
        <w:tc>
          <w:tcPr>
            <w:tcW w:w="211" w:type="dxa"/>
            <w:vAlign w:val="bottom"/>
          </w:tcPr>
          <w:p w:rsidR="007E5EE5" w:rsidRPr="004967CC" w:rsidRDefault="007E5EE5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15" w:type="dxa"/>
            <w:gridSpan w:val="2"/>
            <w:vAlign w:val="bottom"/>
          </w:tcPr>
          <w:p w:rsidR="007E5EE5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270" w:type="dxa"/>
            <w:vAlign w:val="bottom"/>
          </w:tcPr>
          <w:p w:rsidR="007E5EE5" w:rsidRPr="004967CC" w:rsidRDefault="007E5EE5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:rsidR="007E5EE5" w:rsidRPr="004967CC" w:rsidRDefault="009F4EB7" w:rsidP="00D1555D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7E5EE5" w:rsidRPr="004967CC" w:rsidRDefault="007E5EE5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7E5EE5" w:rsidRPr="004967CC" w:rsidRDefault="009F4EB7" w:rsidP="00AD7EF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78"/>
              </w:tabs>
              <w:spacing w:line="380" w:lineRule="exact"/>
              <w:ind w:left="-108" w:right="-261"/>
              <w:rPr>
                <w:rFonts w:asciiTheme="majorBidi" w:hAnsiTheme="majorBidi" w:cstheme="majorBidi"/>
                <w:cs/>
              </w:rPr>
            </w:pPr>
            <w:r w:rsidRPr="004967CC">
              <w:rPr>
                <w:rFonts w:asciiTheme="majorBidi" w:hAnsiTheme="majorBidi" w:cstheme="majorBidi"/>
              </w:rPr>
              <w:t>-</w:t>
            </w:r>
          </w:p>
        </w:tc>
      </w:tr>
      <w:tr w:rsidR="007E5EE5" w:rsidRPr="004967CC" w:rsidTr="00C71B6D">
        <w:trPr>
          <w:gridAfter w:val="1"/>
          <w:wAfter w:w="9" w:type="dxa"/>
          <w:cantSplit/>
        </w:trPr>
        <w:tc>
          <w:tcPr>
            <w:tcW w:w="4210" w:type="dxa"/>
          </w:tcPr>
          <w:p w:rsidR="007E5EE5" w:rsidRPr="004967CC" w:rsidRDefault="009F4EB7" w:rsidP="00D1555D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7E5EE5" w:rsidRPr="004967CC" w:rsidRDefault="009F4EB7" w:rsidP="007D6D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195,7</w:t>
            </w:r>
            <w:r w:rsidR="00336ADE" w:rsidRPr="004967CC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11" w:type="dxa"/>
            <w:vAlign w:val="bottom"/>
          </w:tcPr>
          <w:p w:rsidR="007E5EE5" w:rsidRPr="004967CC" w:rsidRDefault="007E5EE5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:rsidR="007E5EE5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208,3</w:t>
            </w:r>
            <w:r w:rsidR="00336ADE" w:rsidRPr="004967CC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:rsidR="007E5EE5" w:rsidRPr="004967CC" w:rsidRDefault="007E5EE5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7E5EE5" w:rsidRPr="004967CC" w:rsidRDefault="009F4EB7" w:rsidP="00D1555D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7E5EE5" w:rsidRPr="004967CC" w:rsidRDefault="007E5EE5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E5EE5" w:rsidRPr="004967CC" w:rsidRDefault="009F4EB7" w:rsidP="00AD7EF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78"/>
              </w:tabs>
              <w:spacing w:line="380" w:lineRule="exact"/>
              <w:ind w:left="-108" w:right="-261"/>
              <w:rPr>
                <w:rFonts w:asciiTheme="majorBidi" w:hAnsiTheme="majorBidi" w:cstheme="majorBidi"/>
                <w:cs/>
              </w:rPr>
            </w:pPr>
            <w:r w:rsidRPr="004967CC">
              <w:rPr>
                <w:rFonts w:asciiTheme="majorBidi" w:hAnsiTheme="majorBidi" w:cstheme="majorBidi"/>
              </w:rPr>
              <w:t>-</w:t>
            </w:r>
          </w:p>
        </w:tc>
      </w:tr>
      <w:tr w:rsidR="009F4EB7" w:rsidRPr="004967CC" w:rsidTr="00C71B6D">
        <w:trPr>
          <w:gridAfter w:val="1"/>
          <w:wAfter w:w="9" w:type="dxa"/>
          <w:cantSplit/>
        </w:trPr>
        <w:tc>
          <w:tcPr>
            <w:tcW w:w="4210" w:type="dxa"/>
          </w:tcPr>
          <w:p w:rsidR="009F4EB7" w:rsidRPr="004967CC" w:rsidRDefault="009F4EB7" w:rsidP="00D1555D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4EB7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67CC">
              <w:rPr>
                <w:rFonts w:asciiTheme="majorBidi" w:hAnsiTheme="majorBidi" w:cstheme="majorBidi"/>
                <w:b/>
                <w:bCs/>
                <w:lang w:val="en-US"/>
              </w:rPr>
              <w:t>197,</w:t>
            </w:r>
            <w:r w:rsidR="00336ADE" w:rsidRPr="004967CC">
              <w:rPr>
                <w:rFonts w:asciiTheme="majorBidi" w:hAnsiTheme="majorBidi" w:cstheme="majorBidi"/>
                <w:b/>
                <w:bCs/>
                <w:lang w:val="en-US"/>
              </w:rPr>
              <w:t>822</w:t>
            </w:r>
          </w:p>
        </w:tc>
        <w:tc>
          <w:tcPr>
            <w:tcW w:w="211" w:type="dxa"/>
            <w:vAlign w:val="bottom"/>
          </w:tcPr>
          <w:p w:rsidR="009F4EB7" w:rsidRPr="004967CC" w:rsidRDefault="009F4EB7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4EB7" w:rsidRPr="004967CC" w:rsidRDefault="009F4EB7" w:rsidP="006212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67CC">
              <w:rPr>
                <w:rFonts w:asciiTheme="majorBidi" w:hAnsiTheme="majorBidi" w:cstheme="majorBidi"/>
                <w:b/>
                <w:bCs/>
                <w:lang w:val="en-US"/>
              </w:rPr>
              <w:t>209,</w:t>
            </w:r>
            <w:r w:rsidR="00336ADE" w:rsidRPr="004967CC">
              <w:rPr>
                <w:rFonts w:asciiTheme="majorBidi" w:hAnsiTheme="majorBidi" w:cstheme="majorBidi"/>
                <w:b/>
                <w:bCs/>
                <w:lang w:val="en-US"/>
              </w:rPr>
              <w:t>328</w:t>
            </w:r>
          </w:p>
        </w:tc>
        <w:tc>
          <w:tcPr>
            <w:tcW w:w="270" w:type="dxa"/>
            <w:vAlign w:val="bottom"/>
          </w:tcPr>
          <w:p w:rsidR="009F4EB7" w:rsidRPr="004967CC" w:rsidRDefault="009F4EB7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4EB7" w:rsidRPr="004967CC" w:rsidRDefault="009F4EB7" w:rsidP="00D1555D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9F4EB7" w:rsidRPr="004967CC" w:rsidRDefault="009F4EB7" w:rsidP="00D1555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4EB7" w:rsidRPr="004967CC" w:rsidRDefault="009F4EB7" w:rsidP="00C71B6D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AD7EFE" w:rsidRPr="004967CC" w:rsidRDefault="00AD7EFE" w:rsidP="00AD7EF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621243" w:rsidRPr="004967CC" w:rsidRDefault="00621243" w:rsidP="00C71B6D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 w:right="45"/>
        <w:jc w:val="thaiDistribute"/>
        <w:rPr>
          <w:rFonts w:ascii="Angsana New" w:hAnsi="Angsana New"/>
          <w:sz w:val="30"/>
          <w:szCs w:val="30"/>
        </w:rPr>
      </w:pPr>
      <w:r w:rsidRPr="004967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67CC">
        <w:rPr>
          <w:rFonts w:ascii="Angsana New" w:hAnsi="Angsana New"/>
          <w:sz w:val="30"/>
          <w:szCs w:val="30"/>
        </w:rPr>
        <w:t>31</w:t>
      </w:r>
      <w:r w:rsidRPr="004967CC">
        <w:rPr>
          <w:rFonts w:ascii="Angsana New" w:hAnsi="Angsana New"/>
          <w:sz w:val="30"/>
          <w:szCs w:val="30"/>
          <w:cs/>
        </w:rPr>
        <w:t xml:space="preserve"> </w:t>
      </w:r>
      <w:r w:rsidRPr="004967CC">
        <w:rPr>
          <w:rFonts w:ascii="Angsana New" w:hAnsi="Angsana New" w:hint="cs"/>
          <w:sz w:val="30"/>
          <w:szCs w:val="30"/>
          <w:cs/>
        </w:rPr>
        <w:t>มีนาคม</w:t>
      </w:r>
      <w:r w:rsidRPr="004967CC">
        <w:rPr>
          <w:rFonts w:ascii="Angsana New" w:hAnsi="Angsana New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</w:rPr>
        <w:t>2562</w:t>
      </w:r>
      <w:r w:rsidRPr="004967CC">
        <w:rPr>
          <w:rFonts w:ascii="Angsana New" w:hAnsi="Angsana New" w:hint="cs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  <w:cs/>
        </w:rPr>
        <w:t>กลุ่มบริษัทมีผลขาดทุนทางภาษีที่ยังไม่ได้ใช้จำนวน</w:t>
      </w:r>
      <w:r w:rsidRPr="004967CC">
        <w:rPr>
          <w:rFonts w:ascii="Angsana New" w:hAnsi="Angsana New"/>
          <w:sz w:val="30"/>
          <w:szCs w:val="30"/>
        </w:rPr>
        <w:t xml:space="preserve"> 196</w:t>
      </w:r>
      <w:r w:rsidRPr="004967C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967CC">
        <w:rPr>
          <w:rFonts w:ascii="Angsana New" w:hAnsi="Angsana New"/>
          <w:i/>
          <w:iCs/>
          <w:sz w:val="30"/>
          <w:szCs w:val="30"/>
        </w:rPr>
        <w:t>(31</w:t>
      </w:r>
      <w:r w:rsidRPr="004967C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4967CC">
        <w:rPr>
          <w:rFonts w:ascii="Angsana New" w:hAnsi="Angsana New"/>
          <w:i/>
          <w:iCs/>
          <w:sz w:val="30"/>
          <w:szCs w:val="30"/>
        </w:rPr>
        <w:t>2561</w:t>
      </w:r>
      <w:r w:rsidRPr="004967C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i/>
          <w:iCs/>
          <w:sz w:val="30"/>
          <w:szCs w:val="30"/>
        </w:rPr>
        <w:t xml:space="preserve">: 208 </w:t>
      </w:r>
      <w:r w:rsidRPr="004967C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967CC">
        <w:rPr>
          <w:rFonts w:ascii="Angsana New" w:hAnsi="Angsana New"/>
          <w:i/>
          <w:iCs/>
          <w:sz w:val="30"/>
          <w:szCs w:val="30"/>
        </w:rPr>
        <w:t>)</w:t>
      </w:r>
      <w:r w:rsidRPr="004967CC">
        <w:rPr>
          <w:rFonts w:ascii="Angsana New" w:hAnsi="Angsana New" w:hint="cs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Pr="004967CC">
        <w:rPr>
          <w:rFonts w:ascii="Angsana New" w:hAnsi="Angsana New"/>
          <w:sz w:val="30"/>
          <w:szCs w:val="30"/>
        </w:rPr>
        <w:t>2562</w:t>
      </w:r>
      <w:r w:rsidRPr="004967CC">
        <w:rPr>
          <w:rFonts w:ascii="Angsana New" w:hAnsi="Angsana New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</w:rPr>
        <w:t>- 2565</w:t>
      </w:r>
      <w:r w:rsidRPr="004967CC">
        <w:rPr>
          <w:rFonts w:ascii="Angsana New" w:hAnsi="Angsana New"/>
          <w:sz w:val="30"/>
          <w:szCs w:val="30"/>
          <w:cs/>
        </w:rPr>
        <w:t xml:space="preserve"> โดยพิจารณา</w:t>
      </w:r>
      <w:r w:rsidRPr="004967CC">
        <w:rPr>
          <w:rFonts w:ascii="Angsana New" w:hAnsi="Angsana New"/>
          <w:spacing w:val="-4"/>
          <w:sz w:val="30"/>
          <w:szCs w:val="30"/>
          <w:cs/>
        </w:rPr>
        <w:t xml:space="preserve">ประกอบกับแผนธุรกิจในอีก </w:t>
      </w:r>
      <w:r w:rsidRPr="004967CC">
        <w:rPr>
          <w:rFonts w:ascii="Angsana New" w:hAnsi="Angsana New"/>
          <w:spacing w:val="-4"/>
          <w:sz w:val="30"/>
          <w:szCs w:val="30"/>
        </w:rPr>
        <w:t>5</w:t>
      </w:r>
      <w:r w:rsidRPr="004967CC">
        <w:rPr>
          <w:rFonts w:ascii="Angsana New" w:hAnsi="Angsana New"/>
          <w:spacing w:val="-4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อย่างไรก็ตาม</w:t>
      </w:r>
      <w:r w:rsidRPr="004967CC">
        <w:rPr>
          <w:rFonts w:ascii="Angsana New" w:hAnsi="Angsana New"/>
          <w:sz w:val="30"/>
          <w:szCs w:val="30"/>
          <w:cs/>
        </w:rPr>
        <w:t>หากผู้บริหารพิจารณาแล้วพบว่า มีความเป็นไปได้ที่กำไรทางภาษีในอนาคตจะมีเพียงพอที่จะนำผลขาดทุนทางภาษีมาใช้ประโยชน์ทางภาษีได้ อาจทำให้มีการบันทึกสินทรัพย์ภาษีเงินได้รอการตัดบัญชีและรายได้ภาษีเงินได้</w:t>
      </w:r>
      <w:r w:rsidRPr="004967CC">
        <w:rPr>
          <w:rFonts w:ascii="Angsana New" w:hAnsi="Angsana New" w:hint="cs"/>
          <w:sz w:val="30"/>
          <w:szCs w:val="30"/>
          <w:cs/>
        </w:rPr>
        <w:t>กลับมาอีกครั้ง</w:t>
      </w:r>
    </w:p>
    <w:p w:rsidR="00621243" w:rsidRPr="004967CC" w:rsidRDefault="00621243" w:rsidP="00AD7EF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4A15DE" w:rsidRPr="004967CC" w:rsidRDefault="007A11B9" w:rsidP="0073190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1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4A15DE" w:rsidRPr="004967CC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8"/>
        <w:gridCol w:w="862"/>
        <w:gridCol w:w="1088"/>
        <w:gridCol w:w="19"/>
        <w:gridCol w:w="211"/>
        <w:gridCol w:w="6"/>
        <w:gridCol w:w="1009"/>
        <w:gridCol w:w="252"/>
        <w:gridCol w:w="1053"/>
        <w:gridCol w:w="243"/>
        <w:gridCol w:w="1080"/>
      </w:tblGrid>
      <w:tr w:rsidR="00C71B6D" w:rsidRPr="004967CC" w:rsidTr="00C71B6D">
        <w:trPr>
          <w:cantSplit/>
        </w:trPr>
        <w:tc>
          <w:tcPr>
            <w:tcW w:w="3348" w:type="dxa"/>
          </w:tcPr>
          <w:p w:rsidR="00C71B6D" w:rsidRPr="004967CC" w:rsidRDefault="00C71B6D" w:rsidP="00B76412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862" w:type="dxa"/>
          </w:tcPr>
          <w:p w:rsidR="00C71B6D" w:rsidRPr="004967CC" w:rsidRDefault="00C71B6D" w:rsidP="00C71B6D">
            <w:pPr>
              <w:pStyle w:val="acctcolumnheading"/>
              <w:tabs>
                <w:tab w:val="left" w:pos="3045"/>
              </w:tabs>
              <w:spacing w:after="0" w:line="240" w:lineRule="auto"/>
              <w:ind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5"/>
          </w:tcPr>
          <w:p w:rsidR="00C71B6D" w:rsidRPr="004967CC" w:rsidRDefault="00C71B6D" w:rsidP="00B7641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:rsidR="00C71B6D" w:rsidRPr="004967CC" w:rsidRDefault="00C71B6D" w:rsidP="00B7641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gridSpan w:val="3"/>
          </w:tcPr>
          <w:p w:rsidR="00C71B6D" w:rsidRPr="004967CC" w:rsidRDefault="00C71B6D" w:rsidP="00B7641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71B6D" w:rsidRPr="004967CC" w:rsidTr="00C71B6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48" w:type="dxa"/>
          </w:tcPr>
          <w:p w:rsidR="00C71B6D" w:rsidRPr="004967CC" w:rsidRDefault="00C71B6D" w:rsidP="00B76412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:rsidR="00C71B6D" w:rsidRPr="004967CC" w:rsidRDefault="00C71B6D" w:rsidP="00B76412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gridSpan w:val="3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71B6D" w:rsidRPr="004967CC" w:rsidTr="00C71B6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348" w:type="dxa"/>
          </w:tcPr>
          <w:p w:rsidR="00C71B6D" w:rsidRPr="004967CC" w:rsidRDefault="00C71B6D" w:rsidP="00B76412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62" w:type="dxa"/>
          </w:tcPr>
          <w:p w:rsidR="00C71B6D" w:rsidRPr="004967CC" w:rsidRDefault="00C71B6D" w:rsidP="00B76412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8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3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1B6D" w:rsidRPr="004967CC" w:rsidRDefault="00C71B6D" w:rsidP="00B7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71B6D" w:rsidRPr="004967CC" w:rsidTr="00C71B6D">
        <w:trPr>
          <w:cantSplit/>
          <w:trHeight w:val="380"/>
        </w:trPr>
        <w:tc>
          <w:tcPr>
            <w:tcW w:w="3348" w:type="dxa"/>
          </w:tcPr>
          <w:p w:rsidR="00C71B6D" w:rsidRPr="004967CC" w:rsidRDefault="00C71B6D" w:rsidP="00B764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2" w:type="dxa"/>
          </w:tcPr>
          <w:p w:rsidR="00C71B6D" w:rsidRPr="004967CC" w:rsidRDefault="00C71B6D" w:rsidP="00B764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9"/>
          </w:tcPr>
          <w:p w:rsidR="00C71B6D" w:rsidRPr="004967CC" w:rsidRDefault="00C71B6D" w:rsidP="00B764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1B6D" w:rsidRPr="004967CC" w:rsidTr="00C71B6D">
        <w:trPr>
          <w:cantSplit/>
        </w:trPr>
        <w:tc>
          <w:tcPr>
            <w:tcW w:w="3348" w:type="dxa"/>
          </w:tcPr>
          <w:p w:rsidR="00C71B6D" w:rsidRPr="004967CC" w:rsidRDefault="00C71B6D" w:rsidP="00C71B6D">
            <w:pPr>
              <w:tabs>
                <w:tab w:val="clear" w:pos="227"/>
                <w:tab w:val="left" w:pos="360"/>
              </w:tabs>
              <w:spacing w:line="240" w:lineRule="auto"/>
              <w:ind w:firstLine="63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:rsidR="00C71B6D" w:rsidRPr="004967CC" w:rsidRDefault="00C71B6D" w:rsidP="00C71B6D">
            <w:pPr>
              <w:tabs>
                <w:tab w:val="clear" w:pos="227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07" w:type="dxa"/>
            <w:gridSpan w:val="2"/>
          </w:tcPr>
          <w:p w:rsidR="00C71B6D" w:rsidRPr="004967CC" w:rsidRDefault="00C71B6D" w:rsidP="00C71B6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20,818</w:t>
            </w:r>
          </w:p>
        </w:tc>
        <w:tc>
          <w:tcPr>
            <w:tcW w:w="211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:rsidR="00C71B6D" w:rsidRPr="004967CC" w:rsidRDefault="00C71B6D" w:rsidP="00C71B6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1</w:t>
            </w:r>
            <w:r w:rsidR="003209B5">
              <w:rPr>
                <w:rFonts w:asciiTheme="majorBidi" w:hAnsiTheme="majorBidi" w:cstheme="majorBidi"/>
                <w:lang w:val="en-US"/>
              </w:rPr>
              <w:t>5</w:t>
            </w:r>
            <w:r w:rsidRPr="004967CC">
              <w:rPr>
                <w:rFonts w:asciiTheme="majorBidi" w:hAnsiTheme="majorBidi" w:cstheme="majorBidi"/>
                <w:lang w:val="en-US"/>
              </w:rPr>
              <w:t>,3</w:t>
            </w:r>
            <w:r w:rsidR="003209B5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252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71B6D" w:rsidRPr="004967CC" w:rsidRDefault="00C71B6D" w:rsidP="00C71B6D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967CC">
              <w:rPr>
                <w:rFonts w:ascii="Angsana New" w:eastAsia="Times New Roman" w:hAnsi="Angsana New" w:cs="Angsana New"/>
                <w:sz w:val="30"/>
                <w:szCs w:val="30"/>
              </w:rPr>
              <w:t>28,489</w:t>
            </w:r>
          </w:p>
        </w:tc>
        <w:tc>
          <w:tcPr>
            <w:tcW w:w="243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</w:t>
            </w:r>
            <w:r w:rsidR="003209B5">
              <w:rPr>
                <w:rFonts w:ascii="Angsana New" w:hAnsi="Angsana New"/>
                <w:sz w:val="30"/>
                <w:szCs w:val="30"/>
              </w:rPr>
              <w:t>2</w:t>
            </w:r>
            <w:r w:rsidRPr="004967CC">
              <w:rPr>
                <w:rFonts w:ascii="Angsana New" w:hAnsi="Angsana New"/>
                <w:sz w:val="30"/>
                <w:szCs w:val="30"/>
              </w:rPr>
              <w:t>,</w:t>
            </w:r>
            <w:r w:rsidR="003209B5">
              <w:rPr>
                <w:rFonts w:ascii="Angsana New" w:hAnsi="Angsana New"/>
                <w:sz w:val="30"/>
                <w:szCs w:val="30"/>
              </w:rPr>
              <w:t>030</w:t>
            </w:r>
          </w:p>
        </w:tc>
      </w:tr>
      <w:tr w:rsidR="00C71B6D" w:rsidRPr="004967CC" w:rsidTr="00C71B6D">
        <w:trPr>
          <w:cantSplit/>
        </w:trPr>
        <w:tc>
          <w:tcPr>
            <w:tcW w:w="3348" w:type="dxa"/>
          </w:tcPr>
          <w:p w:rsidR="00C71B6D" w:rsidRPr="004967CC" w:rsidRDefault="00C71B6D" w:rsidP="00C71B6D">
            <w:pPr>
              <w:tabs>
                <w:tab w:val="clear" w:pos="227"/>
                <w:tab w:val="left" w:pos="360"/>
              </w:tabs>
              <w:spacing w:line="240" w:lineRule="auto"/>
              <w:ind w:firstLine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2" w:type="dxa"/>
          </w:tcPr>
          <w:p w:rsidR="00C71B6D" w:rsidRPr="004967CC" w:rsidRDefault="00C71B6D" w:rsidP="00C71B6D">
            <w:pPr>
              <w:tabs>
                <w:tab w:val="clear" w:pos="227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</w:tcPr>
          <w:p w:rsidR="00C71B6D" w:rsidRPr="004967CC" w:rsidRDefault="00C71B6D" w:rsidP="00C71B6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100,601</w:t>
            </w:r>
          </w:p>
        </w:tc>
        <w:tc>
          <w:tcPr>
            <w:tcW w:w="211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</w:tcPr>
          <w:p w:rsidR="00C71B6D" w:rsidRPr="004967CC" w:rsidRDefault="00C71B6D" w:rsidP="00C71B6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967CC">
              <w:rPr>
                <w:rFonts w:asciiTheme="majorBidi" w:hAnsiTheme="majorBidi" w:cstheme="majorBidi"/>
                <w:lang w:val="en-US"/>
              </w:rPr>
              <w:t>89,944</w:t>
            </w:r>
          </w:p>
        </w:tc>
        <w:tc>
          <w:tcPr>
            <w:tcW w:w="252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C71B6D" w:rsidRPr="004967CC" w:rsidRDefault="00C71B6D" w:rsidP="00C71B6D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967CC">
              <w:rPr>
                <w:rFonts w:ascii="Angsana New" w:eastAsia="Times New Roman" w:hAnsi="Angsana New" w:cs="Angsana New"/>
                <w:sz w:val="30"/>
                <w:szCs w:val="30"/>
              </w:rPr>
              <w:t>86,650</w:t>
            </w:r>
          </w:p>
        </w:tc>
        <w:tc>
          <w:tcPr>
            <w:tcW w:w="243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71,</w:t>
            </w: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893</w:t>
            </w:r>
          </w:p>
        </w:tc>
      </w:tr>
      <w:tr w:rsidR="00C71B6D" w:rsidRPr="004967CC" w:rsidTr="00C71B6D">
        <w:trPr>
          <w:cantSplit/>
        </w:trPr>
        <w:tc>
          <w:tcPr>
            <w:tcW w:w="3348" w:type="dxa"/>
          </w:tcPr>
          <w:p w:rsidR="00C71B6D" w:rsidRPr="004967CC" w:rsidRDefault="00C71B6D" w:rsidP="00C71B6D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:rsidR="00C71B6D" w:rsidRPr="004967CC" w:rsidRDefault="00C71B6D" w:rsidP="00C71B6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1B6D" w:rsidRPr="004967CC" w:rsidRDefault="00C71B6D" w:rsidP="00C71B6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67CC">
              <w:rPr>
                <w:rFonts w:asciiTheme="majorBidi" w:hAnsiTheme="majorBidi" w:cstheme="majorBidi"/>
                <w:b/>
                <w:bCs/>
                <w:lang w:val="en-US"/>
              </w:rPr>
              <w:t>121,419</w:t>
            </w:r>
          </w:p>
        </w:tc>
        <w:tc>
          <w:tcPr>
            <w:tcW w:w="211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1B6D" w:rsidRPr="004967CC" w:rsidRDefault="00C71B6D" w:rsidP="00C71B6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967CC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  <w:r w:rsidR="003209B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4967CC">
              <w:rPr>
                <w:rFonts w:asciiTheme="majorBidi" w:hAnsiTheme="majorBidi" w:cstheme="majorBidi"/>
                <w:b/>
                <w:bCs/>
                <w:lang w:val="en-US"/>
              </w:rPr>
              <w:t>,29</w:t>
            </w:r>
            <w:r w:rsidR="003209B5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52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C71B6D" w:rsidRPr="004967CC" w:rsidRDefault="00C71B6D" w:rsidP="00C71B6D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115,139</w:t>
            </w:r>
          </w:p>
        </w:tc>
        <w:tc>
          <w:tcPr>
            <w:tcW w:w="243" w:type="dxa"/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1B6D" w:rsidRPr="004967CC" w:rsidRDefault="00C71B6D" w:rsidP="00C71B6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20F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09B5">
              <w:rPr>
                <w:rFonts w:ascii="Angsana New" w:hAnsi="Angsana New"/>
                <w:b/>
                <w:bCs/>
                <w:sz w:val="30"/>
                <w:szCs w:val="30"/>
              </w:rPr>
              <w:t>923</w:t>
            </w:r>
          </w:p>
        </w:tc>
      </w:tr>
    </w:tbl>
    <w:p w:rsidR="00B64242" w:rsidRPr="004967CC" w:rsidRDefault="00B64242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CE5C01" w:rsidRPr="004967CC" w:rsidRDefault="00CE5C01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F4EB7" w:rsidRPr="004967CC" w:rsidRDefault="009F4EB7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F4EB7" w:rsidRPr="004967CC" w:rsidRDefault="009F4EB7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63066" w:rsidRPr="004967CC" w:rsidRDefault="00F63066" w:rsidP="0073190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1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A83C2C" w:rsidRPr="004967CC" w:rsidRDefault="00A83C2C" w:rsidP="0087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21EA9" w:rsidRPr="004967CC" w:rsidRDefault="00621EA9" w:rsidP="007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4967CC">
        <w:rPr>
          <w:rFonts w:ascii="Angsana New" w:hAnsi="Angsana New"/>
          <w:spacing w:val="4"/>
          <w:sz w:val="30"/>
          <w:szCs w:val="30"/>
          <w:cs/>
        </w:rPr>
        <w:t>กลุ่มบริษัทจ่ายค่าชดเชยผลประโยชน์</w:t>
      </w:r>
      <w:r w:rsidRPr="004967CC">
        <w:rPr>
          <w:rFonts w:ascii="Angsana New" w:hAnsi="Angsana New" w:hint="cs"/>
          <w:spacing w:val="4"/>
          <w:sz w:val="30"/>
          <w:szCs w:val="30"/>
          <w:cs/>
        </w:rPr>
        <w:t>ที่กำหนดไว้</w:t>
      </w:r>
      <w:r w:rsidRPr="004967CC">
        <w:rPr>
          <w:rFonts w:ascii="Angsana New" w:hAnsi="Angsana New"/>
          <w:spacing w:val="4"/>
          <w:sz w:val="30"/>
          <w:szCs w:val="30"/>
          <w:cs/>
        </w:rPr>
        <w:t>ตามข้อกำหนดของพระราชบัญญัติคุ้มครองแรงงาน พ</w:t>
      </w:r>
      <w:r w:rsidRPr="004967CC">
        <w:rPr>
          <w:rFonts w:ascii="Angsana New" w:hAnsi="Angsana New"/>
          <w:spacing w:val="4"/>
          <w:sz w:val="30"/>
          <w:szCs w:val="30"/>
        </w:rPr>
        <w:t>.</w:t>
      </w:r>
      <w:r w:rsidRPr="004967CC">
        <w:rPr>
          <w:rFonts w:ascii="Angsana New" w:hAnsi="Angsana New"/>
          <w:spacing w:val="4"/>
          <w:sz w:val="30"/>
          <w:szCs w:val="30"/>
          <w:cs/>
        </w:rPr>
        <w:t>ศ</w:t>
      </w:r>
      <w:r w:rsidRPr="004967CC">
        <w:rPr>
          <w:rFonts w:ascii="Angsana New" w:hAnsi="Angsana New"/>
          <w:spacing w:val="4"/>
          <w:sz w:val="30"/>
          <w:szCs w:val="30"/>
        </w:rPr>
        <w:t>.</w:t>
      </w:r>
      <w:r w:rsidRPr="004967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pacing w:val="4"/>
          <w:sz w:val="30"/>
          <w:szCs w:val="30"/>
        </w:rPr>
        <w:t>2541</w:t>
      </w:r>
      <w:r w:rsidRPr="004967CC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</w:t>
      </w:r>
      <w:r w:rsidRPr="004967CC">
        <w:rPr>
          <w:rFonts w:ascii="Angsana New" w:hAnsi="Angsana New" w:hint="cs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:rsidR="00621EA9" w:rsidRPr="004967CC" w:rsidRDefault="00621EA9" w:rsidP="006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21EA9" w:rsidRPr="004967CC" w:rsidRDefault="00621EA9" w:rsidP="009F4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4967CC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4967CC">
        <w:rPr>
          <w:rFonts w:ascii="Angsana New" w:hAnsi="Angsana New"/>
          <w:sz w:val="30"/>
          <w:szCs w:val="30"/>
          <w:cs/>
        </w:rPr>
        <w:t>ของ</w:t>
      </w:r>
      <w:r w:rsidRPr="004967CC">
        <w:rPr>
          <w:rFonts w:ascii="Angsana New" w:hAnsi="Angsana New"/>
          <w:spacing w:val="-2"/>
          <w:sz w:val="30"/>
          <w:szCs w:val="30"/>
          <w:cs/>
        </w:rPr>
        <w:t>ช่วง</w:t>
      </w:r>
      <w:r w:rsidRPr="004967CC">
        <w:rPr>
          <w:rFonts w:ascii="Angsana New" w:hAnsi="Angsana New"/>
          <w:sz w:val="30"/>
          <w:szCs w:val="30"/>
          <w:cs/>
        </w:rPr>
        <w:t xml:space="preserve">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:rsidR="009F4EB7" w:rsidRPr="004967CC" w:rsidRDefault="009F4EB7" w:rsidP="009F4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621EA9" w:rsidRPr="004967CC" w:rsidRDefault="00621EA9" w:rsidP="007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67CC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:rsidR="00572C7B" w:rsidRPr="004967CC" w:rsidRDefault="00572C7B" w:rsidP="00572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25"/>
        <w:gridCol w:w="1170"/>
        <w:gridCol w:w="248"/>
        <w:gridCol w:w="1192"/>
        <w:gridCol w:w="248"/>
        <w:gridCol w:w="1140"/>
        <w:gridCol w:w="235"/>
        <w:gridCol w:w="1167"/>
      </w:tblGrid>
      <w:tr w:rsidR="00572C7B" w:rsidRPr="004967CC" w:rsidTr="00A01B6D">
        <w:tc>
          <w:tcPr>
            <w:tcW w:w="3825" w:type="dxa"/>
          </w:tcPr>
          <w:p w:rsidR="00572C7B" w:rsidRPr="004967CC" w:rsidRDefault="00572C7B" w:rsidP="00A01B6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72C7B" w:rsidRPr="004967CC" w:rsidRDefault="00572C7B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572C7B" w:rsidRPr="004967CC" w:rsidRDefault="00572C7B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572C7B" w:rsidRPr="004967CC" w:rsidRDefault="00572C7B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C7B" w:rsidRPr="004967CC" w:rsidTr="00A01B6D">
        <w:tc>
          <w:tcPr>
            <w:tcW w:w="3825" w:type="dxa"/>
          </w:tcPr>
          <w:p w:rsidR="00572C7B" w:rsidRPr="004967CC" w:rsidRDefault="00572C7B" w:rsidP="00572C7B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572C7B" w:rsidRPr="004967CC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7477" w:rsidRPr="004967CC" w:rsidTr="00A01B6D">
        <w:tc>
          <w:tcPr>
            <w:tcW w:w="3825" w:type="dxa"/>
          </w:tcPr>
          <w:p w:rsidR="007F7477" w:rsidRPr="004967CC" w:rsidRDefault="007F7477" w:rsidP="007F7477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A01B6D">
        <w:tc>
          <w:tcPr>
            <w:tcW w:w="3825" w:type="dxa"/>
          </w:tcPr>
          <w:p w:rsidR="007F7477" w:rsidRPr="004967CC" w:rsidRDefault="007F7477" w:rsidP="007F747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7F7477" w:rsidRPr="004967CC" w:rsidRDefault="007F7477" w:rsidP="007F747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7477" w:rsidRPr="004967CC" w:rsidTr="00A01B6D">
        <w:tc>
          <w:tcPr>
            <w:tcW w:w="3825" w:type="dxa"/>
          </w:tcPr>
          <w:p w:rsidR="007F7477" w:rsidRPr="004967CC" w:rsidRDefault="007F7477" w:rsidP="00731905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F7477" w:rsidRPr="004967CC" w:rsidTr="00A01B6D">
        <w:tc>
          <w:tcPr>
            <w:tcW w:w="3825" w:type="dxa"/>
          </w:tcPr>
          <w:p w:rsidR="007F7477" w:rsidRPr="004967CC" w:rsidRDefault="007F7477" w:rsidP="004C76FA">
            <w:pPr>
              <w:tabs>
                <w:tab w:val="clear" w:pos="227"/>
              </w:tabs>
              <w:ind w:left="207" w:hanging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:rsidR="007F7477" w:rsidRPr="004967CC" w:rsidRDefault="003049B2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37,040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:rsidR="007F7477" w:rsidRPr="004967CC" w:rsidRDefault="007F7477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35,822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7F7477" w:rsidRPr="004967CC" w:rsidRDefault="003049B2" w:rsidP="007A11B9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34,213</w:t>
            </w:r>
          </w:p>
        </w:tc>
        <w:tc>
          <w:tcPr>
            <w:tcW w:w="235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7F7477" w:rsidRPr="004967CC" w:rsidRDefault="007F7477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33,111</w:t>
            </w:r>
          </w:p>
        </w:tc>
      </w:tr>
      <w:tr w:rsidR="007F7477" w:rsidRPr="004967CC" w:rsidTr="00A01B6D">
        <w:tc>
          <w:tcPr>
            <w:tcW w:w="3825" w:type="dxa"/>
          </w:tcPr>
          <w:p w:rsidR="007F7477" w:rsidRPr="004967CC" w:rsidRDefault="007F7477" w:rsidP="00731905">
            <w:pPr>
              <w:tabs>
                <w:tab w:val="clear" w:pos="227"/>
              </w:tabs>
              <w:ind w:left="207" w:hanging="2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:rsidR="007F7477" w:rsidRPr="004967CC" w:rsidRDefault="003049B2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3,553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:rsidR="007F7477" w:rsidRPr="004967CC" w:rsidRDefault="007F7477" w:rsidP="0073190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3,462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7F7477" w:rsidRPr="004967CC" w:rsidRDefault="003049B2" w:rsidP="007A11B9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3,14</w:t>
            </w:r>
            <w:r w:rsidR="00FC52C1" w:rsidRPr="004967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bidi="th-TH"/>
              </w:rPr>
              <w:t>3,070</w:t>
            </w:r>
          </w:p>
        </w:tc>
      </w:tr>
      <w:tr w:rsidR="007F7477" w:rsidRPr="004967CC" w:rsidTr="00A01B6D">
        <w:tc>
          <w:tcPr>
            <w:tcW w:w="3825" w:type="dxa"/>
          </w:tcPr>
          <w:p w:rsidR="007F7477" w:rsidRPr="004967CC" w:rsidRDefault="007F7477" w:rsidP="00731905">
            <w:pPr>
              <w:tabs>
                <w:tab w:val="clear" w:pos="227"/>
              </w:tabs>
              <w:ind w:left="207" w:hanging="2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3049B2" w:rsidP="007F747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40,593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7F7477" w:rsidP="0073190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248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3049B2" w:rsidP="007A11B9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37,36</w:t>
            </w:r>
            <w:r w:rsidR="007B773B" w:rsidRPr="00496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7F7477" w:rsidRPr="004967CC" w:rsidRDefault="007F7477" w:rsidP="007F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7F7477" w:rsidRPr="004967CC" w:rsidRDefault="007F7477" w:rsidP="0073190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36,181</w:t>
            </w:r>
          </w:p>
        </w:tc>
      </w:tr>
    </w:tbl>
    <w:p w:rsidR="009A5271" w:rsidRPr="004967CC" w:rsidRDefault="009A5271" w:rsidP="007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B2968" w:rsidRPr="004967CC" w:rsidRDefault="00AB10D7" w:rsidP="007A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i/>
          <w:iCs/>
          <w:sz w:val="30"/>
          <w:szCs w:val="30"/>
        </w:rPr>
      </w:pP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การเปลี่ยนแปลงในมูลค่าปัจจุบัน</w:t>
      </w:r>
      <w:r w:rsidR="00F82C68" w:rsidRPr="004967CC">
        <w:rPr>
          <w:rFonts w:asciiTheme="majorBidi" w:hAnsiTheme="majorBidi" w:cstheme="majorBidi" w:hint="cs"/>
          <w:i/>
          <w:iCs/>
          <w:sz w:val="30"/>
          <w:szCs w:val="30"/>
          <w:cs/>
        </w:rPr>
        <w:t>ของประมาณการหนี้สินไม่หมุนเวียน</w:t>
      </w:r>
      <w:r w:rsidRPr="004967CC">
        <w:rPr>
          <w:rFonts w:asciiTheme="majorBidi" w:hAnsiTheme="majorBidi" w:cstheme="majorBidi"/>
          <w:i/>
          <w:iCs/>
          <w:sz w:val="30"/>
          <w:szCs w:val="30"/>
          <w:cs/>
        </w:rPr>
        <w:t>ของโครงการผลประโยชน์</w:t>
      </w:r>
    </w:p>
    <w:p w:rsidR="00AB10D7" w:rsidRPr="004967CC" w:rsidRDefault="00AB10D7" w:rsidP="0094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42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43"/>
        <w:gridCol w:w="1170"/>
        <w:gridCol w:w="251"/>
        <w:gridCol w:w="1189"/>
        <w:gridCol w:w="251"/>
        <w:gridCol w:w="1142"/>
        <w:gridCol w:w="237"/>
        <w:gridCol w:w="1159"/>
      </w:tblGrid>
      <w:tr w:rsidR="00606125" w:rsidRPr="004967CC" w:rsidTr="00362088">
        <w:trPr>
          <w:trHeight w:val="434"/>
        </w:trPr>
        <w:tc>
          <w:tcPr>
            <w:tcW w:w="2079" w:type="pct"/>
          </w:tcPr>
          <w:p w:rsidR="00143A14" w:rsidRPr="004967CC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143A14" w:rsidRPr="004967CC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:rsidR="00143A14" w:rsidRPr="004967CC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:rsidR="00143A14" w:rsidRPr="004967CC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125" w:rsidRPr="004967CC" w:rsidTr="00362088">
        <w:tc>
          <w:tcPr>
            <w:tcW w:w="2079" w:type="pct"/>
          </w:tcPr>
          <w:p w:rsidR="00DA60E2" w:rsidRPr="004967CC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DA60E2" w:rsidRPr="004967CC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477" w:rsidRPr="004967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:rsidR="00DA60E2" w:rsidRPr="004967CC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A60E2" w:rsidRPr="004967CC" w:rsidRDefault="00CE5C01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477" w:rsidRPr="004967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DA60E2" w:rsidRPr="004967CC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:rsidR="00DA60E2" w:rsidRPr="004967CC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477" w:rsidRPr="004967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DA60E2" w:rsidRPr="004967CC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DA60E2" w:rsidRPr="004967CC" w:rsidRDefault="00CE5C01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477" w:rsidRPr="004967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A78A6" w:rsidRPr="004967CC" w:rsidTr="00362088">
        <w:tc>
          <w:tcPr>
            <w:tcW w:w="2079" w:type="pct"/>
          </w:tcPr>
          <w:p w:rsidR="00CA78A6" w:rsidRPr="004967CC" w:rsidRDefault="00CA78A6" w:rsidP="00143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:rsidR="00CA78A6" w:rsidRPr="004967CC" w:rsidRDefault="00CA78A6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4B57" w:rsidRPr="004967CC" w:rsidTr="00362088">
        <w:tc>
          <w:tcPr>
            <w:tcW w:w="2079" w:type="pct"/>
          </w:tcPr>
          <w:p w:rsidR="00F04B57" w:rsidRPr="004967CC" w:rsidRDefault="00F04B57" w:rsidP="007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3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  <w:vAlign w:val="bottom"/>
          </w:tcPr>
          <w:p w:rsidR="00F04B57" w:rsidRPr="004967CC" w:rsidRDefault="00F04B57" w:rsidP="00F04B57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:rsidR="00F04B57" w:rsidRPr="004967CC" w:rsidRDefault="00F04B57" w:rsidP="00DA60E2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F04B57" w:rsidRPr="004967CC" w:rsidRDefault="00F04B57" w:rsidP="006061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F04B57" w:rsidRPr="004967CC" w:rsidRDefault="00F04B57" w:rsidP="00DA60E2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F04B57" w:rsidRPr="004967CC" w:rsidRDefault="00F04B57" w:rsidP="0060612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:rsidR="00F04B57" w:rsidRPr="004967CC" w:rsidRDefault="00F04B57" w:rsidP="00DA60E2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F04B57" w:rsidRPr="004967CC" w:rsidRDefault="00F04B57" w:rsidP="006061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477" w:rsidRPr="004967CC" w:rsidTr="00362088">
        <w:tc>
          <w:tcPr>
            <w:tcW w:w="2079" w:type="pct"/>
          </w:tcPr>
          <w:p w:rsidR="007F7477" w:rsidRPr="004967CC" w:rsidRDefault="007F7477" w:rsidP="007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hanging="270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การหนี้สินไม่หมุนเวียนขอ</w:t>
            </w:r>
            <w:r w:rsidR="007A11B9"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DD5A11" w:rsidRPr="004967CC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967C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3" w:type="pct"/>
            <w:vAlign w:val="bottom"/>
          </w:tcPr>
          <w:p w:rsidR="007F7477" w:rsidRPr="004967CC" w:rsidRDefault="003049B2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136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7F7477" w:rsidRPr="004967CC" w:rsidRDefault="007F7477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13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7F7477" w:rsidRPr="004967CC" w:rsidRDefault="003049B2" w:rsidP="00362088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36,181</w:t>
            </w:r>
          </w:p>
        </w:tc>
        <w:tc>
          <w:tcPr>
            <w:tcW w:w="128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43,959</w:t>
            </w:r>
          </w:p>
        </w:tc>
      </w:tr>
      <w:tr w:rsidR="007F7477" w:rsidRPr="004967CC" w:rsidTr="00362088">
        <w:tc>
          <w:tcPr>
            <w:tcW w:w="2079" w:type="pct"/>
          </w:tcPr>
          <w:p w:rsidR="007F7477" w:rsidRPr="004967CC" w:rsidRDefault="007F7477" w:rsidP="007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</w:t>
            </w: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633" w:type="pct"/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7F7477" w:rsidRPr="004967CC" w:rsidRDefault="007F7477" w:rsidP="00362088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7477" w:rsidRPr="004967CC" w:rsidTr="00362088">
        <w:tc>
          <w:tcPr>
            <w:tcW w:w="2079" w:type="pct"/>
          </w:tcPr>
          <w:p w:rsidR="007F7477" w:rsidRPr="004967CC" w:rsidRDefault="007F7477" w:rsidP="007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3" w:type="pct"/>
            <w:vAlign w:val="bottom"/>
          </w:tcPr>
          <w:p w:rsidR="007F7477" w:rsidRPr="004967CC" w:rsidRDefault="003049B2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36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7F7477" w:rsidRPr="004967CC" w:rsidRDefault="007F7477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1,187</w:t>
            </w:r>
          </w:p>
        </w:tc>
        <w:tc>
          <w:tcPr>
            <w:tcW w:w="13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:rsidR="007F7477" w:rsidRPr="004967CC" w:rsidRDefault="003049B2" w:rsidP="00362088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28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1,064</w:t>
            </w:r>
          </w:p>
        </w:tc>
      </w:tr>
      <w:tr w:rsidR="007F7477" w:rsidRPr="004967CC" w:rsidTr="00362088">
        <w:tc>
          <w:tcPr>
            <w:tcW w:w="2079" w:type="pct"/>
          </w:tcPr>
          <w:p w:rsidR="007F7477" w:rsidRPr="004967CC" w:rsidRDefault="007F7477" w:rsidP="007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31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7F7477" w:rsidRPr="004967CC" w:rsidRDefault="003049B2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36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7F7477" w:rsidRPr="004967CC" w:rsidRDefault="007F7477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3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:rsidR="007F7477" w:rsidRPr="004967CC" w:rsidRDefault="003049B2" w:rsidP="00362088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35</w:t>
            </w:r>
            <w:r w:rsidR="007B773B" w:rsidRPr="004967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</w:tr>
      <w:tr w:rsidR="007F7477" w:rsidRPr="004967CC" w:rsidTr="00362088">
        <w:tc>
          <w:tcPr>
            <w:tcW w:w="2079" w:type="pct"/>
          </w:tcPr>
          <w:p w:rsidR="007F7477" w:rsidRPr="004967CC" w:rsidRDefault="007F7477" w:rsidP="007A11B9">
            <w:pPr>
              <w:tabs>
                <w:tab w:val="clear" w:pos="227"/>
                <w:tab w:val="left" w:pos="0"/>
                <w:tab w:val="left" w:pos="44"/>
              </w:tabs>
              <w:ind w:left="206" w:hanging="2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4967C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77" w:rsidRPr="004967CC" w:rsidRDefault="003049B2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40,593</w:t>
            </w:r>
          </w:p>
        </w:tc>
        <w:tc>
          <w:tcPr>
            <w:tcW w:w="136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77" w:rsidRPr="004967CC" w:rsidRDefault="007F7477" w:rsidP="007A11B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50,009</w:t>
            </w:r>
          </w:p>
        </w:tc>
        <w:tc>
          <w:tcPr>
            <w:tcW w:w="136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77" w:rsidRPr="004967CC" w:rsidRDefault="003049B2" w:rsidP="00362088">
            <w:pPr>
              <w:pStyle w:val="NoSpacing"/>
              <w:tabs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37,36</w:t>
            </w:r>
            <w:r w:rsidR="007B773B" w:rsidRPr="004967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7477" w:rsidRPr="004967CC" w:rsidRDefault="007F7477" w:rsidP="0036208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45,417</w:t>
            </w:r>
          </w:p>
        </w:tc>
      </w:tr>
    </w:tbl>
    <w:p w:rsidR="00AD7EFE" w:rsidRPr="004967CC" w:rsidRDefault="009F4EB7" w:rsidP="009F4EB7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ab/>
      </w:r>
      <w:r w:rsidR="00FB5259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ข้อสมม</w:t>
      </w:r>
      <w:r w:rsidR="000D7924" w:rsidRPr="004967C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ติในการประมาณการตามหลักคณิตศาสตร์ประกันภัย</w:t>
      </w:r>
    </w:p>
    <w:p w:rsidR="00AB10D7" w:rsidRPr="004967CC" w:rsidRDefault="00AB10D7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566E55" w:rsidRPr="004967CC" w:rsidRDefault="002054AA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4967CC">
        <w:rPr>
          <w:rFonts w:asciiTheme="majorBidi" w:hAnsiTheme="majorBidi"/>
          <w:i/>
          <w:iCs/>
          <w:sz w:val="30"/>
          <w:szCs w:val="30"/>
          <w:cs/>
          <w:lang w:bidi="th-TH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2054AA" w:rsidRPr="004967CC" w:rsidRDefault="002054AA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tbl>
      <w:tblPr>
        <w:tblW w:w="9337" w:type="dxa"/>
        <w:tblInd w:w="392" w:type="dxa"/>
        <w:tblLook w:val="00A0" w:firstRow="1" w:lastRow="0" w:firstColumn="1" w:lastColumn="0" w:noHBand="0" w:noVBand="0"/>
      </w:tblPr>
      <w:tblGrid>
        <w:gridCol w:w="4144"/>
        <w:gridCol w:w="2617"/>
        <w:gridCol w:w="252"/>
        <w:gridCol w:w="2324"/>
      </w:tblGrid>
      <w:tr w:rsidR="00575DF0" w:rsidRPr="004967CC" w:rsidTr="00606125">
        <w:tc>
          <w:tcPr>
            <w:tcW w:w="4144" w:type="dxa"/>
          </w:tcPr>
          <w:p w:rsidR="00575DF0" w:rsidRPr="004967CC" w:rsidRDefault="00575DF0" w:rsidP="00F50854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93" w:type="dxa"/>
            <w:gridSpan w:val="3"/>
          </w:tcPr>
          <w:p w:rsidR="00575DF0" w:rsidRPr="004967CC" w:rsidRDefault="00575DF0" w:rsidP="00575D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</w:tc>
      </w:tr>
      <w:tr w:rsidR="00575DF0" w:rsidRPr="004967CC" w:rsidTr="00606125">
        <w:tc>
          <w:tcPr>
            <w:tcW w:w="4144" w:type="dxa"/>
          </w:tcPr>
          <w:p w:rsidR="00575DF0" w:rsidRPr="004967CC" w:rsidRDefault="00575DF0" w:rsidP="00F50854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93" w:type="dxa"/>
            <w:gridSpan w:val="3"/>
          </w:tcPr>
          <w:p w:rsidR="00575DF0" w:rsidRPr="004967CC" w:rsidRDefault="00575DF0" w:rsidP="00575DF0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B5259" w:rsidRPr="004967CC" w:rsidTr="00606125">
        <w:tc>
          <w:tcPr>
            <w:tcW w:w="4144" w:type="dxa"/>
          </w:tcPr>
          <w:p w:rsidR="00FB5259" w:rsidRPr="004967CC" w:rsidRDefault="00FB5259" w:rsidP="00F50854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7" w:type="dxa"/>
          </w:tcPr>
          <w:p w:rsidR="00FB5259" w:rsidRPr="004967CC" w:rsidRDefault="0024594F" w:rsidP="00707391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5259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B5259"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มีนาคม </w:t>
            </w:r>
            <w:r w:rsidR="00707391"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477" w:rsidRPr="004967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FB5259" w:rsidRPr="004967CC" w:rsidRDefault="00FB5259" w:rsidP="006B517A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FB5259" w:rsidRPr="004967CC" w:rsidRDefault="0024594F" w:rsidP="002B437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5259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B5259" w:rsidRPr="004967C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707391" w:rsidRPr="00496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7477" w:rsidRPr="004967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142CC" w:rsidRPr="004967CC" w:rsidTr="00606125">
        <w:trPr>
          <w:trHeight w:val="442"/>
        </w:trPr>
        <w:tc>
          <w:tcPr>
            <w:tcW w:w="4144" w:type="dxa"/>
          </w:tcPr>
          <w:p w:rsidR="008142CC" w:rsidRPr="004967CC" w:rsidRDefault="008142CC" w:rsidP="00F50854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5193" w:type="dxa"/>
            <w:gridSpan w:val="3"/>
          </w:tcPr>
          <w:p w:rsidR="008142CC" w:rsidRPr="004967CC" w:rsidRDefault="00184F9E" w:rsidP="002064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 </w:t>
            </w:r>
            <w:r w:rsidR="008142CC" w:rsidRPr="004967C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049B2" w:rsidRPr="004967CC" w:rsidTr="00606125">
        <w:tc>
          <w:tcPr>
            <w:tcW w:w="4144" w:type="dxa"/>
          </w:tcPr>
          <w:p w:rsidR="003049B2" w:rsidRPr="004967CC" w:rsidRDefault="003049B2" w:rsidP="0030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อัตราคิดลด* </w:t>
            </w:r>
          </w:p>
        </w:tc>
        <w:tc>
          <w:tcPr>
            <w:tcW w:w="2617" w:type="dxa"/>
          </w:tcPr>
          <w:p w:rsidR="003049B2" w:rsidRPr="004967CC" w:rsidRDefault="003049B2" w:rsidP="003049B2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3.02 - 3.31</w:t>
            </w:r>
          </w:p>
        </w:tc>
        <w:tc>
          <w:tcPr>
            <w:tcW w:w="252" w:type="dxa"/>
          </w:tcPr>
          <w:p w:rsidR="003049B2" w:rsidRPr="004967CC" w:rsidRDefault="003049B2" w:rsidP="003049B2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3049B2" w:rsidRPr="004967CC" w:rsidRDefault="003049B2" w:rsidP="00731905">
            <w:pPr>
              <w:pStyle w:val="acctmergecolhdg"/>
              <w:tabs>
                <w:tab w:val="left" w:pos="2232"/>
              </w:tabs>
              <w:spacing w:line="240" w:lineRule="atLeast"/>
              <w:ind w:right="83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3.02 - 3.31</w:t>
            </w:r>
          </w:p>
        </w:tc>
      </w:tr>
      <w:tr w:rsidR="003049B2" w:rsidRPr="004967CC" w:rsidTr="00606125">
        <w:tc>
          <w:tcPr>
            <w:tcW w:w="4144" w:type="dxa"/>
          </w:tcPr>
          <w:p w:rsidR="003049B2" w:rsidRPr="004967CC" w:rsidRDefault="003049B2" w:rsidP="0030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617" w:type="dxa"/>
          </w:tcPr>
          <w:p w:rsidR="003049B2" w:rsidRPr="004967CC" w:rsidRDefault="003049B2" w:rsidP="003049B2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3.00 - 6.00</w:t>
            </w:r>
          </w:p>
        </w:tc>
        <w:tc>
          <w:tcPr>
            <w:tcW w:w="252" w:type="dxa"/>
          </w:tcPr>
          <w:p w:rsidR="003049B2" w:rsidRPr="004967CC" w:rsidRDefault="003049B2" w:rsidP="003049B2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3049B2" w:rsidRPr="004967CC" w:rsidRDefault="003049B2" w:rsidP="00731905">
            <w:pPr>
              <w:pStyle w:val="acctmergecolhdg"/>
              <w:tabs>
                <w:tab w:val="left" w:pos="2232"/>
              </w:tabs>
              <w:spacing w:line="240" w:lineRule="atLeast"/>
              <w:ind w:right="83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3.00 - 6.00</w:t>
            </w:r>
          </w:p>
        </w:tc>
      </w:tr>
      <w:tr w:rsidR="003049B2" w:rsidRPr="004967CC" w:rsidTr="00606125">
        <w:tc>
          <w:tcPr>
            <w:tcW w:w="4144" w:type="dxa"/>
          </w:tcPr>
          <w:p w:rsidR="003049B2" w:rsidRPr="004967CC" w:rsidRDefault="003049B2" w:rsidP="0030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>*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2617" w:type="dxa"/>
          </w:tcPr>
          <w:p w:rsidR="003049B2" w:rsidRPr="004967CC" w:rsidRDefault="003049B2" w:rsidP="003049B2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4.00 - 24.00</w:t>
            </w:r>
          </w:p>
        </w:tc>
        <w:tc>
          <w:tcPr>
            <w:tcW w:w="252" w:type="dxa"/>
          </w:tcPr>
          <w:p w:rsidR="003049B2" w:rsidRPr="004967CC" w:rsidRDefault="003049B2" w:rsidP="003049B2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3049B2" w:rsidRPr="004967CC" w:rsidRDefault="003049B2" w:rsidP="00731905">
            <w:pPr>
              <w:pStyle w:val="acctmergecolhdg"/>
              <w:tabs>
                <w:tab w:val="left" w:pos="2232"/>
              </w:tabs>
              <w:spacing w:line="240" w:lineRule="atLeast"/>
              <w:ind w:right="83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4.00 - 24.00</w:t>
            </w:r>
          </w:p>
        </w:tc>
      </w:tr>
      <w:tr w:rsidR="003049B2" w:rsidRPr="004967CC" w:rsidTr="00606125">
        <w:tc>
          <w:tcPr>
            <w:tcW w:w="4144" w:type="dxa"/>
          </w:tcPr>
          <w:p w:rsidR="003049B2" w:rsidRPr="004967CC" w:rsidRDefault="003049B2" w:rsidP="0030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  <w:r w:rsidR="00603992" w:rsidRPr="004967CC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2617" w:type="dxa"/>
          </w:tcPr>
          <w:p w:rsidR="003049B2" w:rsidRPr="004967CC" w:rsidRDefault="003049B2" w:rsidP="003049B2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 w:rsidRPr="004967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52" w:type="dxa"/>
          </w:tcPr>
          <w:p w:rsidR="003049B2" w:rsidRPr="004967CC" w:rsidRDefault="003049B2" w:rsidP="003049B2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3049B2" w:rsidRPr="004967CC" w:rsidRDefault="003049B2" w:rsidP="00731905">
            <w:pPr>
              <w:pStyle w:val="acctmergecolhdg"/>
              <w:tabs>
                <w:tab w:val="left" w:pos="2232"/>
              </w:tabs>
              <w:spacing w:line="240" w:lineRule="atLeast"/>
              <w:ind w:right="83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 w:rsidRPr="004967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4967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:rsidR="00F04B57" w:rsidRPr="004967CC" w:rsidRDefault="00F04B57" w:rsidP="00F0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586787" w:rsidRPr="004967CC" w:rsidRDefault="00F04B57" w:rsidP="00F0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4967CC">
        <w:rPr>
          <w:rFonts w:asciiTheme="majorBidi" w:hAnsiTheme="majorBidi" w:cstheme="majorBidi"/>
          <w:sz w:val="24"/>
          <w:szCs w:val="24"/>
        </w:rPr>
        <w:t>*</w:t>
      </w:r>
      <w:r w:rsidRPr="004967CC">
        <w:rPr>
          <w:rFonts w:asciiTheme="majorBidi" w:hAnsiTheme="majorBidi" w:cstheme="majorBidi"/>
          <w:sz w:val="24"/>
          <w:szCs w:val="24"/>
          <w:cs/>
        </w:rPr>
        <w:t xml:space="preserve">      อัตราผลตอบแทนในท้องตลาดของพันธบัตรรัฐบาลสำหรับเงินชดเชยตามกฎหมายแรงงาน</w:t>
      </w:r>
    </w:p>
    <w:p w:rsidR="00E370E5" w:rsidRPr="004967CC" w:rsidRDefault="00E370E5" w:rsidP="007A1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4967CC">
        <w:rPr>
          <w:rFonts w:asciiTheme="majorBidi" w:hAnsiTheme="majorBidi" w:cstheme="majorBidi"/>
          <w:sz w:val="24"/>
          <w:szCs w:val="24"/>
        </w:rPr>
        <w:t>*</w:t>
      </w:r>
      <w:r w:rsidR="00F04B57" w:rsidRPr="004967CC">
        <w:rPr>
          <w:rFonts w:asciiTheme="majorBidi" w:hAnsiTheme="majorBidi" w:cstheme="majorBidi"/>
          <w:sz w:val="24"/>
          <w:szCs w:val="24"/>
          <w:cs/>
        </w:rPr>
        <w:t>*</w:t>
      </w:r>
      <w:r w:rsidR="00202158" w:rsidRPr="004967CC">
        <w:rPr>
          <w:rFonts w:asciiTheme="majorBidi" w:hAnsiTheme="majorBidi" w:cstheme="majorBidi"/>
          <w:sz w:val="24"/>
          <w:szCs w:val="24"/>
          <w:cs/>
        </w:rPr>
        <w:t xml:space="preserve">    </w:t>
      </w:r>
      <w:r w:rsidRPr="004967CC">
        <w:rPr>
          <w:rFonts w:asciiTheme="majorBidi" w:hAnsiTheme="majorBidi" w:cstheme="majorBidi"/>
          <w:sz w:val="24"/>
          <w:szCs w:val="24"/>
          <w:cs/>
        </w:rPr>
        <w:t>ขึ้นอยู่กับระยะเวลาการทำงานของพนักงาน</w:t>
      </w:r>
    </w:p>
    <w:p w:rsidR="00603992" w:rsidRPr="004967CC" w:rsidRDefault="00603992" w:rsidP="0060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4967CC">
        <w:rPr>
          <w:rFonts w:asciiTheme="majorBidi" w:hAnsiTheme="majorBidi" w:cstheme="majorBidi"/>
          <w:sz w:val="24"/>
          <w:szCs w:val="24"/>
        </w:rPr>
        <w:t>*</w:t>
      </w:r>
      <w:r w:rsidRPr="004967CC">
        <w:rPr>
          <w:rFonts w:asciiTheme="majorBidi" w:hAnsiTheme="majorBidi" w:cstheme="majorBidi"/>
          <w:sz w:val="24"/>
          <w:szCs w:val="24"/>
          <w:cs/>
        </w:rPr>
        <w:t>*</w:t>
      </w:r>
      <w:proofErr w:type="gramStart"/>
      <w:r w:rsidRPr="004967CC">
        <w:rPr>
          <w:rFonts w:asciiTheme="majorBidi" w:hAnsiTheme="majorBidi" w:cstheme="majorBidi"/>
          <w:sz w:val="24"/>
          <w:szCs w:val="24"/>
        </w:rPr>
        <w:t>*</w:t>
      </w:r>
      <w:r w:rsidRPr="004967CC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967CC">
        <w:rPr>
          <w:rFonts w:asciiTheme="majorBidi" w:hAnsiTheme="majorBidi" w:cstheme="majorBidi"/>
          <w:sz w:val="24"/>
          <w:szCs w:val="24"/>
        </w:rPr>
        <w:t xml:space="preserve"> </w:t>
      </w:r>
      <w:r w:rsidRPr="004967CC">
        <w:rPr>
          <w:rFonts w:asciiTheme="majorBidi" w:hAnsiTheme="majorBidi" w:cstheme="majorBidi" w:hint="cs"/>
          <w:sz w:val="24"/>
          <w:szCs w:val="24"/>
          <w:cs/>
        </w:rPr>
        <w:t>อ้างอิงตามตารางมรณะไทย</w:t>
      </w:r>
      <w:proofErr w:type="gramEnd"/>
      <w:r w:rsidRPr="004967CC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4967CC">
        <w:rPr>
          <w:rFonts w:asciiTheme="majorBidi" w:hAnsiTheme="majorBidi" w:cstheme="majorBidi"/>
          <w:sz w:val="24"/>
          <w:szCs w:val="24"/>
        </w:rPr>
        <w:t xml:space="preserve">2560 </w:t>
      </w:r>
      <w:r w:rsidRPr="004967CC">
        <w:rPr>
          <w:rFonts w:asciiTheme="majorBidi" w:hAnsiTheme="majorBidi" w:cstheme="majorBidi" w:hint="cs"/>
          <w:sz w:val="24"/>
          <w:szCs w:val="24"/>
          <w:cs/>
        </w:rPr>
        <w:t>ประเภทสามัญ</w:t>
      </w:r>
      <w:r w:rsidR="00C6017D" w:rsidRPr="004967CC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C6017D" w:rsidRPr="004967CC">
        <w:rPr>
          <w:rFonts w:asciiTheme="majorBidi" w:hAnsiTheme="majorBidi" w:cstheme="majorBidi"/>
          <w:sz w:val="24"/>
          <w:szCs w:val="24"/>
        </w:rPr>
        <w:t>(TMO2017 : Thai Mortality Ordinary Table 2017)</w:t>
      </w:r>
      <w:r w:rsidRPr="004967CC">
        <w:rPr>
          <w:rFonts w:asciiTheme="majorBidi" w:hAnsiTheme="majorBidi" w:cstheme="majorBidi"/>
          <w:sz w:val="24"/>
          <w:szCs w:val="24"/>
          <w:cs/>
        </w:rPr>
        <w:t xml:space="preserve">   </w:t>
      </w:r>
    </w:p>
    <w:p w:rsidR="009A5271" w:rsidRPr="004967CC" w:rsidRDefault="009A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:rsidR="00661CC0" w:rsidRPr="004967CC" w:rsidRDefault="00661CC0" w:rsidP="00837A3D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ข้อมูลตามส่วนงาน</w:t>
      </w:r>
      <w:r w:rsidR="006B1F88" w:rsidRPr="004967C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ธุรกิจ</w:t>
      </w:r>
    </w:p>
    <w:p w:rsidR="00C70F92" w:rsidRPr="004967CC" w:rsidRDefault="00C70F92" w:rsidP="00962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40366F" w:rsidRPr="004967CC" w:rsidRDefault="009F206F" w:rsidP="0040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967CC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4967C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Pr="004967CC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Pr="004967CC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4967CC">
        <w:rPr>
          <w:rFonts w:asciiTheme="majorBidi" w:hAnsiTheme="majorBidi" w:cstheme="majorBidi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:rsidR="00AD7EFE" w:rsidRPr="004967CC" w:rsidRDefault="00AD7EFE" w:rsidP="0040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AD7EFE" w:rsidRPr="004967CC" w:rsidRDefault="00AD7EFE" w:rsidP="0040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AD7EFE" w:rsidRPr="004967CC" w:rsidRDefault="00AD7EF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:rsidR="00AD7EFE" w:rsidRPr="004967CC" w:rsidRDefault="00AD7EF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D152DE" w:rsidRPr="004967CC" w:rsidRDefault="00D152DE" w:rsidP="00AD7EFE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492A47" w:rsidRPr="004967CC" w:rsidRDefault="00F63066" w:rsidP="00AD7EFE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967C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</w:t>
      </w:r>
      <w:r w:rsidR="00492A47" w:rsidRPr="004967C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ต่อหุ้น</w:t>
      </w:r>
      <w:r w:rsidR="00664EC5" w:rsidRPr="004967C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ขั้นพื้นฐาน</w:t>
      </w:r>
    </w:p>
    <w:p w:rsidR="00A41554" w:rsidRPr="004967CC" w:rsidRDefault="00A41554" w:rsidP="007F7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25511F" w:rsidRPr="004967CC" w:rsidRDefault="00664EC5" w:rsidP="007F7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967CC">
        <w:rPr>
          <w:rFonts w:asciiTheme="majorBidi" w:hAnsiTheme="majorBidi"/>
          <w:spacing w:val="-4"/>
          <w:sz w:val="30"/>
          <w:szCs w:val="30"/>
          <w:cs/>
        </w:rPr>
        <w:t>กำไร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>ต่อหุ้น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ขั้นพื้นฐาน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25511F" w:rsidRPr="004967CC">
        <w:rPr>
          <w:rFonts w:asciiTheme="majorBidi" w:hAnsiTheme="majorBidi" w:cstheme="majorBidi"/>
          <w:spacing w:val="-4"/>
          <w:sz w:val="30"/>
          <w:szCs w:val="30"/>
          <w:cs/>
        </w:rPr>
        <w:t>สามเดือน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24594F" w:rsidRPr="004967C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E48CC" w:rsidRPr="004967C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A56AD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E48CC" w:rsidRPr="004967CC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คำนวณจาก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กำไร</w:t>
      </w:r>
      <w:r w:rsidR="008F7916" w:rsidRPr="004967CC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D46277" w:rsidRPr="004967CC">
        <w:rPr>
          <w:rFonts w:asciiTheme="majorBidi" w:hAnsiTheme="majorBidi" w:cstheme="majorBidi"/>
          <w:spacing w:val="-4"/>
          <w:sz w:val="30"/>
          <w:szCs w:val="30"/>
          <w:cs/>
        </w:rPr>
        <w:t>ส่วน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>ที่เป็น</w:t>
      </w:r>
      <w:r w:rsidR="00111C40" w:rsidRPr="004967CC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4006EF" w:rsidRPr="004967CC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</w:t>
      </w:r>
      <w:r w:rsidR="00111C40" w:rsidRPr="004967CC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="00CF1D9A" w:rsidRPr="004967CC">
        <w:rPr>
          <w:rFonts w:asciiTheme="majorBidi" w:hAnsiTheme="majorBidi" w:cstheme="majorBidi"/>
          <w:spacing w:val="-4"/>
          <w:sz w:val="30"/>
          <w:szCs w:val="30"/>
          <w:cs/>
        </w:rPr>
        <w:t>สามัญ</w:t>
      </w:r>
      <w:r w:rsidR="00664E83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="00D46277" w:rsidRPr="004967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>และจำนวนหุ้นสามัญ</w:t>
      </w:r>
      <w:r w:rsidR="006562AD" w:rsidRPr="004967CC">
        <w:rPr>
          <w:rFonts w:asciiTheme="majorBidi" w:hAnsiTheme="majorBidi" w:cstheme="majorBidi"/>
          <w:spacing w:val="-4"/>
          <w:sz w:val="30"/>
          <w:szCs w:val="30"/>
          <w:cs/>
        </w:rPr>
        <w:t>ถัวเฉลี่ยถ่วงน้ำหนัก</w:t>
      </w:r>
      <w:r w:rsidR="001E536A" w:rsidRPr="004967CC">
        <w:rPr>
          <w:rFonts w:asciiTheme="majorBidi" w:hAnsiTheme="majorBidi" w:cstheme="majorBidi"/>
          <w:spacing w:val="-4"/>
          <w:sz w:val="30"/>
          <w:szCs w:val="30"/>
          <w:cs/>
        </w:rPr>
        <w:t>ที่ออกจำหน่ายแล้วระหว่างงวด</w:t>
      </w:r>
      <w:r w:rsidR="001E536A" w:rsidRPr="004967CC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โดยแสดงการคำนวณดังนี้</w:t>
      </w:r>
    </w:p>
    <w:p w:rsidR="00A41554" w:rsidRPr="004967CC" w:rsidRDefault="00A41554" w:rsidP="007F7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37"/>
        <w:gridCol w:w="1136"/>
        <w:gridCol w:w="236"/>
        <w:gridCol w:w="1082"/>
        <w:gridCol w:w="237"/>
        <w:gridCol w:w="1106"/>
        <w:gridCol w:w="245"/>
        <w:gridCol w:w="1125"/>
      </w:tblGrid>
      <w:tr w:rsidR="00D37342" w:rsidRPr="004967CC" w:rsidTr="006A7EC3">
        <w:trPr>
          <w:trHeight w:val="434"/>
        </w:trPr>
        <w:tc>
          <w:tcPr>
            <w:tcW w:w="2193" w:type="pct"/>
          </w:tcPr>
          <w:p w:rsidR="00F62BE8" w:rsidRPr="004967CC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F62BE8" w:rsidRPr="004967CC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F62BE8" w:rsidRPr="004967CC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:rsidR="00F62BE8" w:rsidRPr="004967CC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477" w:rsidRPr="004967CC" w:rsidTr="006A7EC3">
        <w:tc>
          <w:tcPr>
            <w:tcW w:w="2193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F7477" w:rsidRPr="004967CC" w:rsidTr="006A7EC3">
        <w:tc>
          <w:tcPr>
            <w:tcW w:w="2193" w:type="pct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F7477" w:rsidRPr="004967CC" w:rsidTr="006A7EC3">
        <w:tc>
          <w:tcPr>
            <w:tcW w:w="2193" w:type="pct"/>
          </w:tcPr>
          <w:p w:rsidR="007F7477" w:rsidRPr="004967CC" w:rsidRDefault="007F7477" w:rsidP="00AD7EFE">
            <w:pPr>
              <w:ind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967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967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4967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7" w:type="pct"/>
            <w:vAlign w:val="bottom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F7477" w:rsidRPr="004967CC" w:rsidRDefault="007F7477" w:rsidP="007F7477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7F7477" w:rsidRPr="004967CC" w:rsidRDefault="007F7477" w:rsidP="007F7477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7F7477" w:rsidRPr="004967CC" w:rsidRDefault="007F7477" w:rsidP="007F7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EFF" w:rsidRPr="004967CC" w:rsidTr="006A7EC3">
        <w:tc>
          <w:tcPr>
            <w:tcW w:w="2193" w:type="pct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60,274</w:t>
            </w:r>
          </w:p>
        </w:tc>
        <w:tc>
          <w:tcPr>
            <w:tcW w:w="128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14,974</w:t>
            </w:r>
          </w:p>
        </w:tc>
        <w:tc>
          <w:tcPr>
            <w:tcW w:w="129" w:type="pct"/>
          </w:tcPr>
          <w:p w:rsidR="00EA4EFF" w:rsidRPr="004967CC" w:rsidRDefault="00EA4EFF" w:rsidP="00EA4EF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48,660</w:t>
            </w:r>
          </w:p>
        </w:tc>
        <w:tc>
          <w:tcPr>
            <w:tcW w:w="133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</w:tr>
      <w:tr w:rsidR="00EA4EFF" w:rsidRPr="004967CC" w:rsidTr="006A7EC3">
        <w:tc>
          <w:tcPr>
            <w:tcW w:w="2193" w:type="pct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28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:rsidR="00EA4EFF" w:rsidRPr="004967CC" w:rsidRDefault="00EA4EFF" w:rsidP="00EA4EF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33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EA4EFF" w:rsidRPr="004967CC" w:rsidTr="0025481D">
        <w:trPr>
          <w:trHeight w:val="80"/>
        </w:trPr>
        <w:tc>
          <w:tcPr>
            <w:tcW w:w="2193" w:type="pct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28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right="-8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29" w:type="pct"/>
          </w:tcPr>
          <w:p w:rsidR="00EA4EFF" w:rsidRPr="004967CC" w:rsidRDefault="00EA4EFF" w:rsidP="00EA4EF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33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right="-8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EA4EFF" w:rsidRPr="004967CC" w:rsidTr="006A7EC3">
        <w:tc>
          <w:tcPr>
            <w:tcW w:w="2193" w:type="pct"/>
          </w:tcPr>
          <w:p w:rsidR="00EA4EFF" w:rsidRPr="004967CC" w:rsidRDefault="00EA4EFF" w:rsidP="00EA4EFF">
            <w:pPr>
              <w:ind w:firstLine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128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29" w:type="pct"/>
          </w:tcPr>
          <w:p w:rsidR="00EA4EFF" w:rsidRPr="004967CC" w:rsidRDefault="00EA4EFF" w:rsidP="00EA4EF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133" w:type="pct"/>
            <w:vAlign w:val="bottom"/>
          </w:tcPr>
          <w:p w:rsidR="00EA4EFF" w:rsidRPr="004967CC" w:rsidRDefault="00EA4EFF" w:rsidP="00EA4EFF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:rsidR="00EA4EFF" w:rsidRPr="004967CC" w:rsidRDefault="00EA4EFF" w:rsidP="00EA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</w:tr>
    </w:tbl>
    <w:p w:rsidR="00FD5C4B" w:rsidRPr="004967CC" w:rsidRDefault="00FD5C4B" w:rsidP="009D6C4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661CC0" w:rsidRPr="004967CC" w:rsidRDefault="00661CC0" w:rsidP="005364CB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เงินปันผล</w:t>
      </w:r>
    </w:p>
    <w:p w:rsidR="00DE5251" w:rsidRPr="004967CC" w:rsidRDefault="00DE5251" w:rsidP="00DE5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p w:rsidR="004A4B22" w:rsidRPr="004967CC" w:rsidRDefault="004A4B22" w:rsidP="006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ที่ประชุมสามัญผู้ถือหุ้นของบริษัทเมื่อวันที่ </w:t>
      </w:r>
      <w:r w:rsidRPr="004967CC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4967CC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มีมติอนุมัติการจ่ายเงินปันผลประจำปี </w:t>
      </w:r>
      <w:r w:rsidRPr="004967CC">
        <w:rPr>
          <w:rFonts w:asciiTheme="majorBidi" w:hAnsiTheme="majorBidi" w:cstheme="majorBidi"/>
          <w:spacing w:val="-4"/>
          <w:sz w:val="30"/>
          <w:szCs w:val="30"/>
        </w:rPr>
        <w:t xml:space="preserve">2560 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ในอัตราหุ้นละ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pacing w:val="2"/>
          <w:sz w:val="30"/>
          <w:szCs w:val="30"/>
        </w:rPr>
        <w:t xml:space="preserve">0.03 </w:t>
      </w:r>
      <w:r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บาท เป็นจำนวนเงิน </w:t>
      </w:r>
      <w:r w:rsidRPr="004967CC">
        <w:rPr>
          <w:rFonts w:asciiTheme="majorBidi" w:hAnsiTheme="majorBidi" w:cstheme="majorBidi"/>
          <w:spacing w:val="2"/>
          <w:sz w:val="30"/>
          <w:szCs w:val="30"/>
        </w:rPr>
        <w:t xml:space="preserve">12 </w:t>
      </w:r>
      <w:r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ล้านบาท ให้แก่ผู้ถือหุ้นเฉพาะผู้ที่มีสิทธิรับเงินปันผลคิดเป็นจำนวนเงิน </w:t>
      </w:r>
      <w:r w:rsidRPr="004967CC">
        <w:rPr>
          <w:rFonts w:asciiTheme="majorBidi" w:hAnsiTheme="majorBidi" w:cstheme="majorBidi"/>
          <w:spacing w:val="2"/>
          <w:sz w:val="30"/>
          <w:szCs w:val="30"/>
        </w:rPr>
        <w:t xml:space="preserve">12 </w:t>
      </w:r>
      <w:r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 ซึ่งจ่ายแล้วเมื่อวันที่ </w:t>
      </w:r>
      <w:r w:rsidRPr="004967CC">
        <w:rPr>
          <w:rFonts w:asciiTheme="majorBidi" w:hAnsiTheme="majorBidi" w:cstheme="majorBidi"/>
          <w:sz w:val="30"/>
          <w:szCs w:val="30"/>
        </w:rPr>
        <w:t xml:space="preserve">25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4967CC">
        <w:rPr>
          <w:rFonts w:asciiTheme="majorBidi" w:hAnsiTheme="majorBidi" w:cstheme="majorBidi"/>
          <w:sz w:val="30"/>
          <w:szCs w:val="30"/>
        </w:rPr>
        <w:t>2561</w:t>
      </w:r>
    </w:p>
    <w:p w:rsidR="004A4B22" w:rsidRPr="004967CC" w:rsidRDefault="004A4B22" w:rsidP="006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A5271" w:rsidRPr="004967CC" w:rsidRDefault="004A4B22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ที่ประชุมสามัญผู้ถือหุ้นของบริษัทเมื่อวันที่ </w:t>
      </w:r>
      <w:r w:rsidRPr="004967CC">
        <w:rPr>
          <w:rFonts w:asciiTheme="majorBidi" w:hAnsiTheme="majorBidi" w:cstheme="majorBidi"/>
          <w:spacing w:val="-4"/>
          <w:sz w:val="30"/>
          <w:szCs w:val="30"/>
        </w:rPr>
        <w:t xml:space="preserve">22 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4967CC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มีมติอนุมัติการจ่ายเงินปันผลประจำปี </w:t>
      </w:r>
      <w:r w:rsidRPr="004967CC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4967CC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ในอัตราหุ้นละ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7CC">
        <w:rPr>
          <w:rFonts w:asciiTheme="majorBidi" w:hAnsiTheme="majorBidi" w:cstheme="majorBidi"/>
          <w:spacing w:val="2"/>
          <w:sz w:val="30"/>
          <w:szCs w:val="30"/>
        </w:rPr>
        <w:t xml:space="preserve">0.06 </w:t>
      </w:r>
      <w:r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บาท เป็นจำนวนเงิน </w:t>
      </w:r>
      <w:r w:rsidRPr="004967CC">
        <w:rPr>
          <w:rFonts w:asciiTheme="majorBidi" w:hAnsiTheme="majorBidi" w:cstheme="majorBidi"/>
          <w:spacing w:val="2"/>
          <w:sz w:val="30"/>
          <w:szCs w:val="30"/>
        </w:rPr>
        <w:t xml:space="preserve">24 </w:t>
      </w:r>
      <w:r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ล้านบาท ให้แก่ผู้ถือหุ้นเฉพาะผู้ที่มีสิทธิรับเงินปันผลคิดเป็นจำนวนเงิน </w:t>
      </w:r>
      <w:r w:rsidRPr="004967CC">
        <w:rPr>
          <w:rFonts w:asciiTheme="majorBidi" w:hAnsiTheme="majorBidi" w:cstheme="majorBidi"/>
          <w:spacing w:val="2"/>
          <w:sz w:val="30"/>
          <w:szCs w:val="30"/>
        </w:rPr>
        <w:t xml:space="preserve">24 </w:t>
      </w:r>
      <w:r w:rsidRPr="004967CC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 ซึ่งจ่ายแล้วเมื่อวันที่ </w:t>
      </w:r>
      <w:r w:rsidR="00B36ECD" w:rsidRPr="004967CC">
        <w:rPr>
          <w:rFonts w:asciiTheme="majorBidi" w:hAnsiTheme="majorBidi" w:cstheme="majorBidi"/>
          <w:sz w:val="30"/>
          <w:szCs w:val="30"/>
        </w:rPr>
        <w:t>19</w:t>
      </w:r>
      <w:r w:rsidRPr="004967CC">
        <w:rPr>
          <w:rFonts w:asciiTheme="majorBidi" w:hAnsiTheme="majorBidi" w:cstheme="majorBidi"/>
          <w:sz w:val="30"/>
          <w:szCs w:val="30"/>
        </w:rPr>
        <w:t xml:space="preserve"> </w:t>
      </w:r>
      <w:r w:rsidRPr="004967CC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4967CC">
        <w:rPr>
          <w:rFonts w:asciiTheme="majorBidi" w:hAnsiTheme="majorBidi" w:cstheme="majorBidi"/>
          <w:sz w:val="30"/>
          <w:szCs w:val="30"/>
        </w:rPr>
        <w:t>2562</w:t>
      </w:r>
    </w:p>
    <w:p w:rsidR="00AD7EFE" w:rsidRPr="004967CC" w:rsidRDefault="00AD7EFE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D7EFE" w:rsidRPr="004967CC" w:rsidRDefault="00AD7EFE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D7EFE" w:rsidRPr="004967CC" w:rsidRDefault="00AD7EFE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D7EFE" w:rsidRPr="004967CC" w:rsidRDefault="00AD7EFE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D7EFE" w:rsidRPr="004967CC" w:rsidRDefault="00AD7EFE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D7EFE" w:rsidRDefault="00AD7EFE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A4EFF" w:rsidRDefault="00EA4EFF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A4EFF" w:rsidRPr="004967CC" w:rsidRDefault="00EA4EFF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A4B22" w:rsidRPr="00214C1D" w:rsidRDefault="004A4B22" w:rsidP="004A4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:rsidR="0021288D" w:rsidRPr="004967CC" w:rsidRDefault="00661CC0" w:rsidP="00B361D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</w:t>
      </w:r>
      <w:r w:rsidR="00C92A31" w:rsidRPr="004967C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และหนี้สินที่อาจเกิดขึ้น</w:t>
      </w:r>
    </w:p>
    <w:p w:rsidR="000233EE" w:rsidRPr="004967CC" w:rsidRDefault="000233EE" w:rsidP="00ED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D24E4" w:rsidRDefault="00ED24E4" w:rsidP="00ED24E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67CC">
        <w:rPr>
          <w:rFonts w:asciiTheme="majorBidi" w:hAnsiTheme="majorBidi" w:cstheme="majorBidi" w:hint="cs"/>
          <w:sz w:val="30"/>
          <w:szCs w:val="30"/>
          <w:cs/>
        </w:rPr>
        <w:t>ภาระผูกพัน</w:t>
      </w:r>
    </w:p>
    <w:p w:rsidR="00481BE1" w:rsidRPr="004967CC" w:rsidRDefault="00481BE1" w:rsidP="00481B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0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170"/>
        <w:gridCol w:w="1080"/>
        <w:gridCol w:w="270"/>
        <w:gridCol w:w="1080"/>
        <w:gridCol w:w="236"/>
        <w:gridCol w:w="1024"/>
        <w:gridCol w:w="270"/>
        <w:gridCol w:w="1080"/>
      </w:tblGrid>
      <w:tr w:rsidR="00CE48CC" w:rsidRPr="004967CC" w:rsidTr="00342B71">
        <w:trPr>
          <w:tblHeader/>
        </w:trPr>
        <w:tc>
          <w:tcPr>
            <w:tcW w:w="4170" w:type="dxa"/>
          </w:tcPr>
          <w:p w:rsidR="00CE48CC" w:rsidRPr="004967CC" w:rsidRDefault="00CE48CC" w:rsidP="00E558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E48CC" w:rsidRPr="004967CC" w:rsidRDefault="00CE48CC" w:rsidP="00E558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E48CC" w:rsidRPr="004967CC" w:rsidRDefault="00CE48CC" w:rsidP="00E558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CE48CC" w:rsidRPr="004967CC" w:rsidRDefault="00CE48CC" w:rsidP="00E558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968" w:rsidRPr="004967CC" w:rsidTr="00342B71">
        <w:trPr>
          <w:tblHeader/>
        </w:trPr>
        <w:tc>
          <w:tcPr>
            <w:tcW w:w="4170" w:type="dxa"/>
          </w:tcPr>
          <w:p w:rsidR="003B2968" w:rsidRPr="004967CC" w:rsidRDefault="003B2968" w:rsidP="00E558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968" w:rsidRPr="004967CC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B2968" w:rsidRPr="004967CC" w:rsidRDefault="003B2968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968" w:rsidRPr="004967CC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3B2968" w:rsidRPr="004967CC" w:rsidRDefault="003B2968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B2968" w:rsidRPr="004967CC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B2968" w:rsidRPr="004967CC" w:rsidRDefault="003B2968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968" w:rsidRPr="004967CC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C3D7E" w:rsidRPr="004967CC" w:rsidTr="00342B71">
        <w:trPr>
          <w:tblHeader/>
        </w:trPr>
        <w:tc>
          <w:tcPr>
            <w:tcW w:w="4170" w:type="dxa"/>
          </w:tcPr>
          <w:p w:rsidR="002C3D7E" w:rsidRPr="004967CC" w:rsidRDefault="002C3D7E" w:rsidP="002C3D7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C3D7E" w:rsidRPr="004967CC" w:rsidTr="00342B71">
        <w:trPr>
          <w:tblHeader/>
        </w:trPr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2C3D7E" w:rsidRPr="004967CC" w:rsidRDefault="002C3D7E" w:rsidP="002C3D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2C3D7E" w:rsidRPr="004967CC" w:rsidRDefault="002C3D7E" w:rsidP="002C3D7E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D7E" w:rsidRPr="004967CC" w:rsidTr="00602EC5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612"/>
              </w:tabs>
              <w:spacing w:line="240" w:lineRule="auto"/>
              <w:ind w:left="36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D7E" w:rsidRPr="004967CC" w:rsidTr="00602EC5">
        <w:tc>
          <w:tcPr>
            <w:tcW w:w="4170" w:type="dxa"/>
            <w:shd w:val="clear" w:color="auto" w:fill="auto"/>
          </w:tcPr>
          <w:p w:rsidR="002C3D7E" w:rsidRPr="004967CC" w:rsidRDefault="002C3D7E" w:rsidP="002C3D7E">
            <w:pPr>
              <w:spacing w:line="240" w:lineRule="auto"/>
              <w:ind w:left="364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080" w:type="dxa"/>
          </w:tcPr>
          <w:p w:rsidR="002C3D7E" w:rsidRPr="004967CC" w:rsidRDefault="00621EA9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1,097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1,076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1,393</w:t>
            </w:r>
          </w:p>
        </w:tc>
      </w:tr>
      <w:tr w:rsidR="002C3D7E" w:rsidRPr="004967CC" w:rsidTr="00602EC5">
        <w:tc>
          <w:tcPr>
            <w:tcW w:w="4170" w:type="dxa"/>
            <w:shd w:val="clear" w:color="auto" w:fill="auto"/>
          </w:tcPr>
          <w:p w:rsidR="002C3D7E" w:rsidRPr="004967CC" w:rsidRDefault="002C3D7E" w:rsidP="002C3D7E">
            <w:pPr>
              <w:tabs>
                <w:tab w:val="clear" w:pos="5387"/>
              </w:tabs>
              <w:spacing w:line="240" w:lineRule="auto"/>
              <w:ind w:left="364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2C3D7E" w:rsidRPr="004967CC" w:rsidRDefault="00621EA9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6,257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6,257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</w:tr>
      <w:tr w:rsidR="002C3D7E" w:rsidRPr="004967CC" w:rsidTr="00602EC5">
        <w:tc>
          <w:tcPr>
            <w:tcW w:w="4170" w:type="dxa"/>
            <w:shd w:val="clear" w:color="auto" w:fill="auto"/>
          </w:tcPr>
          <w:p w:rsidR="002C3D7E" w:rsidRPr="004967CC" w:rsidRDefault="002C3D7E" w:rsidP="002C3D7E">
            <w:pPr>
              <w:tabs>
                <w:tab w:val="clear" w:pos="5387"/>
              </w:tabs>
              <w:spacing w:line="240" w:lineRule="auto"/>
              <w:ind w:left="364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2C3D7E" w:rsidRPr="004967CC" w:rsidRDefault="00621EA9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</w:tr>
      <w:tr w:rsidR="002C3D7E" w:rsidRPr="004967CC" w:rsidTr="00602EC5">
        <w:tc>
          <w:tcPr>
            <w:tcW w:w="4170" w:type="dxa"/>
          </w:tcPr>
          <w:p w:rsidR="002C3D7E" w:rsidRPr="004967CC" w:rsidRDefault="002C3D7E" w:rsidP="002C3D7E">
            <w:pPr>
              <w:spacing w:line="240" w:lineRule="auto"/>
              <w:ind w:left="3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621EA9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7,689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2C3D7E" w:rsidP="002C3D7E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5,559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7,668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5,538</w:t>
            </w: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67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C3D7E">
            <w:pPr>
              <w:spacing w:line="240" w:lineRule="auto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2C3D7E" w:rsidRPr="004967CC" w:rsidRDefault="00621EA9" w:rsidP="002C3D7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26,828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25,879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22,254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22,833</w:t>
            </w: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C3D7E">
            <w:pPr>
              <w:tabs>
                <w:tab w:val="clear" w:pos="5387"/>
              </w:tabs>
              <w:spacing w:line="240" w:lineRule="auto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C3D7E" w:rsidRPr="004967CC" w:rsidRDefault="00621EA9" w:rsidP="002C3D7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35,315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34,302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26,627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27,944</w:t>
            </w:r>
          </w:p>
        </w:tc>
      </w:tr>
      <w:tr w:rsidR="002C3D7E" w:rsidRPr="004967CC" w:rsidTr="00C01C93">
        <w:tc>
          <w:tcPr>
            <w:tcW w:w="4170" w:type="dxa"/>
          </w:tcPr>
          <w:p w:rsidR="002C3D7E" w:rsidRPr="004967CC" w:rsidRDefault="002C3D7E" w:rsidP="002C3D7E">
            <w:pPr>
              <w:spacing w:line="240" w:lineRule="auto"/>
              <w:ind w:left="3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621EA9" w:rsidP="002C3D7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62,143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2C3D7E" w:rsidP="002C3D7E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60,181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621EA9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48,881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D7E" w:rsidRPr="004967CC" w:rsidRDefault="002C3D7E" w:rsidP="002C3D7E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4967CC">
              <w:rPr>
                <w:rFonts w:ascii="Angsana New" w:hAnsi="Angsana New" w:cs="Angsana New"/>
                <w:sz w:val="30"/>
                <w:szCs w:val="30"/>
              </w:rPr>
              <w:t>50,777</w:t>
            </w:r>
          </w:p>
        </w:tc>
      </w:tr>
      <w:tr w:rsidR="002C3D7E" w:rsidRPr="004967CC" w:rsidTr="00C01C93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C3D7E" w:rsidRPr="004967CC" w:rsidRDefault="002C3D7E" w:rsidP="002C3D7E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C3D7E" w:rsidRPr="004967CC" w:rsidRDefault="002C3D7E" w:rsidP="002C3D7E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2C3D7E" w:rsidRPr="004967CC" w:rsidRDefault="002C3D7E" w:rsidP="002C3D7E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C3D7E" w:rsidRPr="004967CC" w:rsidRDefault="002C3D7E" w:rsidP="002C3D7E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C3D7E" w:rsidRPr="004967CC" w:rsidTr="00C01C93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2054AA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decimal" w:pos="86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decimal" w:pos="86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2C3D7E" w:rsidP="002C3D7E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C3D7E" w:rsidRPr="004967CC" w:rsidTr="009F6DA4">
        <w:tc>
          <w:tcPr>
            <w:tcW w:w="4170" w:type="dxa"/>
          </w:tcPr>
          <w:p w:rsidR="002C3D7E" w:rsidRPr="004967CC" w:rsidRDefault="002C3D7E" w:rsidP="00B97AA2">
            <w:pPr>
              <w:tabs>
                <w:tab w:val="clear" w:pos="454"/>
                <w:tab w:val="left" w:pos="557"/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054AA"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แต่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ยังไม่เข้าเงื่อนไขการเป็นหนี้สิน</w:t>
            </w:r>
          </w:p>
        </w:tc>
        <w:tc>
          <w:tcPr>
            <w:tcW w:w="1080" w:type="dxa"/>
          </w:tcPr>
          <w:p w:rsidR="002C3D7E" w:rsidRPr="004967CC" w:rsidRDefault="00184F9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12,730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12,253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184F9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12,730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12,253</w:t>
            </w:r>
          </w:p>
        </w:tc>
      </w:tr>
      <w:tr w:rsidR="002C3D7E" w:rsidRPr="004967CC" w:rsidTr="00B97AA2">
        <w:tc>
          <w:tcPr>
            <w:tcW w:w="4170" w:type="dxa"/>
          </w:tcPr>
          <w:p w:rsidR="002C3D7E" w:rsidRPr="004967CC" w:rsidRDefault="002C3D7E" w:rsidP="002C3D7E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2C3D7E" w:rsidRPr="004967CC" w:rsidRDefault="00184F9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2C3D7E" w:rsidRPr="004967CC" w:rsidRDefault="00184F9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6,969</w:t>
            </w:r>
          </w:p>
        </w:tc>
        <w:tc>
          <w:tcPr>
            <w:tcW w:w="270" w:type="dxa"/>
          </w:tcPr>
          <w:p w:rsidR="002C3D7E" w:rsidRPr="004967CC" w:rsidRDefault="002C3D7E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D7E" w:rsidRPr="004967CC" w:rsidRDefault="002C3D7E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>6,969</w:t>
            </w:r>
          </w:p>
        </w:tc>
      </w:tr>
      <w:tr w:rsidR="00B97AA2" w:rsidRPr="004967CC" w:rsidTr="00B97AA2">
        <w:tc>
          <w:tcPr>
            <w:tcW w:w="4170" w:type="dxa"/>
          </w:tcPr>
          <w:p w:rsidR="00B97AA2" w:rsidRPr="004967CC" w:rsidRDefault="00B97AA2" w:rsidP="00B97AA2">
            <w:pPr>
              <w:tabs>
                <w:tab w:val="clear" w:pos="454"/>
                <w:tab w:val="left" w:pos="612"/>
              </w:tabs>
              <w:spacing w:line="240" w:lineRule="auto"/>
              <w:ind w:left="557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ค่าใช้จ่ายสำหรับการก่อสร้างเขื่อน</w:t>
            </w:r>
          </w:p>
        </w:tc>
        <w:tc>
          <w:tcPr>
            <w:tcW w:w="1080" w:type="dxa"/>
          </w:tcPr>
          <w:p w:rsidR="00B97AA2" w:rsidRPr="004967CC" w:rsidRDefault="00B97AA2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AA2" w:rsidRPr="004967CC" w:rsidRDefault="00B97AA2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AA2" w:rsidRPr="004967CC" w:rsidRDefault="00B97AA2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97AA2" w:rsidRPr="004967CC" w:rsidRDefault="00B97AA2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B97AA2" w:rsidRPr="004967CC" w:rsidRDefault="00B97AA2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7AA2" w:rsidRPr="004967CC" w:rsidRDefault="00B97AA2" w:rsidP="002C3D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7AA2" w:rsidRPr="004967CC" w:rsidRDefault="00B97AA2" w:rsidP="002C3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AA2" w:rsidRPr="004967CC" w:rsidTr="00B97AA2">
        <w:tc>
          <w:tcPr>
            <w:tcW w:w="4170" w:type="dxa"/>
          </w:tcPr>
          <w:p w:rsidR="00B97AA2" w:rsidRDefault="002C0386" w:rsidP="002C0386">
            <w:pPr>
              <w:tabs>
                <w:tab w:val="clear" w:pos="454"/>
                <w:tab w:val="left" w:pos="377"/>
                <w:tab w:val="left" w:pos="612"/>
              </w:tabs>
              <w:spacing w:line="240" w:lineRule="auto"/>
              <w:ind w:left="52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386">
              <w:rPr>
                <w:rFonts w:asciiTheme="majorBidi" w:hAnsiTheme="majorBidi"/>
                <w:sz w:val="30"/>
                <w:szCs w:val="30"/>
                <w:cs/>
              </w:rPr>
              <w:t>ป้องกัน</w:t>
            </w:r>
            <w:r w:rsidR="00B97AA2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น้ำท่วม</w:t>
            </w:r>
          </w:p>
        </w:tc>
        <w:tc>
          <w:tcPr>
            <w:tcW w:w="1080" w:type="dxa"/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11,700</w:t>
            </w:r>
          </w:p>
        </w:tc>
        <w:tc>
          <w:tcPr>
            <w:tcW w:w="270" w:type="dxa"/>
          </w:tcPr>
          <w:p w:rsidR="00B97AA2" w:rsidRPr="004967CC" w:rsidRDefault="00B97AA2" w:rsidP="00B97A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12,025</w:t>
            </w:r>
          </w:p>
        </w:tc>
        <w:tc>
          <w:tcPr>
            <w:tcW w:w="236" w:type="dxa"/>
          </w:tcPr>
          <w:p w:rsidR="00B97AA2" w:rsidRPr="004967CC" w:rsidRDefault="00B97AA2" w:rsidP="00B97A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11,700</w:t>
            </w:r>
          </w:p>
        </w:tc>
        <w:tc>
          <w:tcPr>
            <w:tcW w:w="270" w:type="dxa"/>
          </w:tcPr>
          <w:p w:rsidR="00B97AA2" w:rsidRPr="004967CC" w:rsidRDefault="00B97AA2" w:rsidP="00B97A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12,025</w:t>
            </w:r>
          </w:p>
        </w:tc>
      </w:tr>
      <w:tr w:rsidR="00B97AA2" w:rsidRPr="004967CC" w:rsidTr="00AD7EFE">
        <w:trPr>
          <w:trHeight w:val="280"/>
        </w:trPr>
        <w:tc>
          <w:tcPr>
            <w:tcW w:w="4170" w:type="dxa"/>
          </w:tcPr>
          <w:p w:rsidR="00B97AA2" w:rsidRPr="004967CC" w:rsidRDefault="00B97AA2" w:rsidP="00B97AA2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97AA2" w:rsidRPr="004967CC" w:rsidRDefault="00B97AA2" w:rsidP="00B97A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:rsidR="00B97AA2" w:rsidRPr="004967CC" w:rsidRDefault="00B97AA2" w:rsidP="00B97A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97AA2" w:rsidRPr="004967CC" w:rsidRDefault="00B97AA2" w:rsidP="00B97A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7AA2" w:rsidRPr="004967CC" w:rsidRDefault="00B97AA2" w:rsidP="00B9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67CC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</w:tbl>
    <w:p w:rsidR="002054AA" w:rsidRPr="004967CC" w:rsidRDefault="002054AA" w:rsidP="002054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2054AA" w:rsidRPr="004967CC" w:rsidRDefault="002054AA" w:rsidP="002054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2054AA" w:rsidRPr="004967CC" w:rsidRDefault="002054AA" w:rsidP="002054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ED24E4" w:rsidRPr="004967CC" w:rsidRDefault="00ED24E4" w:rsidP="00ED24E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967CC">
        <w:rPr>
          <w:rFonts w:asciiTheme="majorBidi" w:hAnsiTheme="majorBidi"/>
          <w:spacing w:val="8"/>
          <w:sz w:val="30"/>
          <w:szCs w:val="30"/>
          <w:cs/>
        </w:rPr>
        <w:t xml:space="preserve">ในเดือนมีนาคม </w:t>
      </w:r>
      <w:r w:rsidRPr="004967CC">
        <w:rPr>
          <w:rFonts w:asciiTheme="majorBidi" w:hAnsiTheme="majorBidi"/>
          <w:spacing w:val="8"/>
          <w:sz w:val="30"/>
          <w:szCs w:val="30"/>
        </w:rPr>
        <w:t>2557</w:t>
      </w:r>
      <w:r w:rsidRPr="004967CC">
        <w:rPr>
          <w:rFonts w:asciiTheme="majorBidi" w:hAnsiTheme="majorBidi"/>
          <w:spacing w:val="8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</w:t>
      </w:r>
      <w:r w:rsidRPr="004967CC">
        <w:rPr>
          <w:rFonts w:asciiTheme="majorBidi" w:hAnsiTheme="majorBidi"/>
          <w:spacing w:val="-2"/>
          <w:sz w:val="30"/>
          <w:szCs w:val="30"/>
          <w:cs/>
        </w:rPr>
        <w:t xml:space="preserve">จังหวัดลำพูน บริษัทมีภาระที่จะต้องซื้อไอน้ำในปริมาณตามที่กำหนดในสัญญา โดยมีระยะเวลาของสัญญา </w:t>
      </w:r>
      <w:r w:rsidRPr="004967CC">
        <w:rPr>
          <w:rFonts w:asciiTheme="majorBidi" w:hAnsiTheme="majorBidi"/>
          <w:spacing w:val="-2"/>
          <w:sz w:val="30"/>
          <w:szCs w:val="30"/>
        </w:rPr>
        <w:t>10</w:t>
      </w:r>
      <w:r w:rsidRPr="004967CC">
        <w:rPr>
          <w:rFonts w:asciiTheme="majorBidi" w:hAnsiTheme="majorBidi"/>
          <w:spacing w:val="-2"/>
          <w:sz w:val="30"/>
          <w:szCs w:val="30"/>
          <w:cs/>
        </w:rPr>
        <w:t xml:space="preserve"> ปี</w:t>
      </w:r>
      <w:r w:rsidRPr="004967CC">
        <w:rPr>
          <w:rFonts w:asciiTheme="majorBidi" w:hAnsiTheme="majorBidi"/>
          <w:sz w:val="30"/>
          <w:szCs w:val="30"/>
        </w:rPr>
        <w:t xml:space="preserve"> </w:t>
      </w:r>
      <w:r w:rsidRPr="004967CC">
        <w:rPr>
          <w:rFonts w:asciiTheme="majorBidi" w:hAnsiTheme="majorBidi"/>
          <w:sz w:val="30"/>
          <w:szCs w:val="30"/>
          <w:cs/>
        </w:rPr>
        <w:t xml:space="preserve">นับจากวันเริ่มต้นอายุสัญญา ซึ่งวันเริ่มต้นอายุสัญญาจะต้องไม่เกินวันที่ </w:t>
      </w:r>
      <w:r w:rsidRPr="004967CC">
        <w:rPr>
          <w:rFonts w:asciiTheme="majorBidi" w:hAnsiTheme="majorBidi"/>
          <w:sz w:val="30"/>
          <w:szCs w:val="30"/>
        </w:rPr>
        <w:t>1</w:t>
      </w:r>
      <w:r w:rsidRPr="004967CC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4967CC">
        <w:rPr>
          <w:rFonts w:asciiTheme="majorBidi" w:hAnsiTheme="majorBidi"/>
          <w:sz w:val="30"/>
          <w:szCs w:val="30"/>
        </w:rPr>
        <w:t>2562</w:t>
      </w:r>
    </w:p>
    <w:p w:rsidR="00ED24E4" w:rsidRPr="004C7813" w:rsidRDefault="00ED24E4" w:rsidP="00ED24E4">
      <w:pPr>
        <w:pStyle w:val="ListParagraph"/>
        <w:rPr>
          <w:rFonts w:asciiTheme="majorBidi" w:hAnsiTheme="majorBidi" w:cstheme="majorBidi"/>
          <w:spacing w:val="4"/>
          <w:szCs w:val="18"/>
        </w:rPr>
      </w:pPr>
    </w:p>
    <w:p w:rsidR="00336ADE" w:rsidRPr="004967CC" w:rsidRDefault="00336ADE" w:rsidP="005D7D25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336ADE" w:rsidRPr="004C7813" w:rsidRDefault="00336ADE" w:rsidP="00336AD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:rsidR="00336ADE" w:rsidRPr="004967CC" w:rsidRDefault="00336ADE" w:rsidP="00336AD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5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เมษายน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2562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มีการประกาศในราชกิจจานุเบกษาเกี่ยวกับการปรับปรุงพระราชบัญญัติคุ้มครองแรงงาน </w:t>
      </w:r>
      <w:r w:rsidRPr="00241959">
        <w:rPr>
          <w:rFonts w:asciiTheme="majorBidi" w:hAnsiTheme="majorBidi"/>
          <w:sz w:val="30"/>
          <w:szCs w:val="30"/>
          <w:cs/>
          <w:lang w:bidi="th-TH"/>
        </w:rPr>
        <w:t xml:space="preserve">โดยมีผลใช้บังคับเมื่อวันที่ </w:t>
      </w:r>
      <w:r w:rsidRPr="00241959">
        <w:rPr>
          <w:rFonts w:asciiTheme="majorBidi" w:hAnsiTheme="majorBidi" w:cstheme="majorBidi"/>
          <w:sz w:val="30"/>
          <w:szCs w:val="30"/>
          <w:lang w:bidi="th-TH"/>
        </w:rPr>
        <w:t xml:space="preserve">5 </w:t>
      </w:r>
      <w:r w:rsidRPr="00241959">
        <w:rPr>
          <w:rFonts w:asciiTheme="majorBidi" w:hAnsiTheme="majorBidi"/>
          <w:sz w:val="30"/>
          <w:szCs w:val="30"/>
          <w:cs/>
          <w:lang w:bidi="th-TH"/>
        </w:rPr>
        <w:t xml:space="preserve">พฤษภาคม </w:t>
      </w:r>
      <w:r w:rsidRPr="00241959">
        <w:rPr>
          <w:rFonts w:asciiTheme="majorBidi" w:hAnsiTheme="majorBidi" w:cstheme="majorBidi"/>
          <w:sz w:val="30"/>
          <w:szCs w:val="30"/>
          <w:lang w:bidi="th-TH"/>
        </w:rPr>
        <w:t xml:space="preserve">2562 </w:t>
      </w:r>
      <w:r w:rsidR="00241959" w:rsidRPr="00241959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Pr="00241959">
        <w:rPr>
          <w:rFonts w:asciiTheme="majorBidi" w:hAnsiTheme="majorBidi"/>
          <w:sz w:val="30"/>
          <w:szCs w:val="30"/>
          <w:cs/>
          <w:lang w:bidi="th-TH"/>
        </w:rPr>
        <w:t>กำหนดให้นายจ้างต้องจ่ายค่าชดเชยให้ลูกจ้างที่ถูกเลิกจ้างเพิ่มเติม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41959">
        <w:rPr>
          <w:rFonts w:asciiTheme="majorBidi" w:hAnsiTheme="majorBidi"/>
          <w:spacing w:val="4"/>
          <w:sz w:val="30"/>
          <w:szCs w:val="30"/>
          <w:cs/>
          <w:lang w:bidi="th-TH"/>
        </w:rPr>
        <w:t xml:space="preserve">หากลูกจ้างทำงานติดต่อกันครบ </w:t>
      </w:r>
      <w:r w:rsidRPr="0024195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20 </w:t>
      </w:r>
      <w:r w:rsidRPr="00241959">
        <w:rPr>
          <w:rFonts w:asciiTheme="majorBidi" w:hAnsiTheme="majorBidi"/>
          <w:spacing w:val="4"/>
          <w:sz w:val="30"/>
          <w:szCs w:val="30"/>
          <w:cs/>
          <w:lang w:bidi="th-TH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24195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400 </w:t>
      </w:r>
      <w:r w:rsidRPr="00241959">
        <w:rPr>
          <w:rFonts w:asciiTheme="majorBidi" w:hAnsiTheme="majorBidi"/>
          <w:spacing w:val="4"/>
          <w:sz w:val="30"/>
          <w:szCs w:val="30"/>
          <w:cs/>
          <w:lang w:bidi="th-TH"/>
        </w:rPr>
        <w:t>วัน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จากปัจจุบันอัตราค่าชดเชยสูงสุดคือ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300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วัน โดยกลุ่มบริษัทและบริษัทรับรู้ประมาณการหนี้สินไม่หมุนเวียนสำหรับผลประโยชน์พนักงานเพิ่มขึ้นประมาณ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11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ล้านบาท และ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10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ล้านบาท ตามลำดับ และทำให้กำไรสุทธิลดลงประมาณ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9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 xml:space="preserve">ล้านบาท และ </w:t>
      </w:r>
      <w:r w:rsidRPr="004967CC">
        <w:rPr>
          <w:rFonts w:asciiTheme="majorBidi" w:hAnsiTheme="majorBidi" w:cstheme="majorBidi"/>
          <w:sz w:val="30"/>
          <w:szCs w:val="30"/>
          <w:lang w:bidi="th-TH"/>
        </w:rPr>
        <w:t xml:space="preserve">8 </w:t>
      </w:r>
      <w:r w:rsidRPr="004967CC">
        <w:rPr>
          <w:rFonts w:asciiTheme="majorBidi" w:hAnsiTheme="majorBidi"/>
          <w:sz w:val="30"/>
          <w:szCs w:val="30"/>
          <w:cs/>
          <w:lang w:bidi="th-TH"/>
        </w:rPr>
        <w:t>ล้านบาท ตามลำดับ</w:t>
      </w:r>
    </w:p>
    <w:p w:rsidR="00336ADE" w:rsidRPr="004C7813" w:rsidRDefault="00336ADE" w:rsidP="00336AD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:rsidR="005D7D25" w:rsidRPr="004967CC" w:rsidRDefault="005D7D25" w:rsidP="005D7D25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67C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:rsidR="005D7D25" w:rsidRPr="004C7813" w:rsidRDefault="005D7D25" w:rsidP="005D7D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pacing w:val="4"/>
          <w:szCs w:val="18"/>
        </w:rPr>
      </w:pPr>
    </w:p>
    <w:p w:rsidR="005D7D25" w:rsidRPr="004967CC" w:rsidRDefault="005D7D25" w:rsidP="00854725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67CC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มาตรฐานการรายงานทางการเงินที่ออกและปรับปรุงใหม่ได้มีการประกาศแล้วแต่ยังไม่มีผลบังคับใช้ กลุ่มบริษัท</w:t>
      </w:r>
      <w:r w:rsidRPr="004967CC">
        <w:rPr>
          <w:rFonts w:ascii="Angsana New" w:hAnsi="Angsana New"/>
          <w:spacing w:val="-2"/>
          <w:sz w:val="30"/>
          <w:szCs w:val="30"/>
          <w:cs/>
        </w:rPr>
        <w:t>ไม่ได้นำมาใช้ในการจัดทำงบการเงินนี้ มาตรฐานการรายงานทางการเงินที่ออกและปรับปรุงใหม่นี้ อาจเกี่ยวข้องกับ</w:t>
      </w:r>
      <w:r w:rsidRPr="004967CC">
        <w:rPr>
          <w:rFonts w:ascii="Angsana New" w:hAnsi="Angsana New"/>
          <w:spacing w:val="2"/>
          <w:sz w:val="30"/>
          <w:szCs w:val="30"/>
          <w:cs/>
        </w:rPr>
        <w:t>การดำเนินงานของกลุ่มบริษัท และถือปฏิบัติกับงบการเงินสำหรับรอบระยะเวลาบัญชีที่เริ่ม</w:t>
      </w:r>
      <w:r w:rsidRPr="004967CC">
        <w:rPr>
          <w:rFonts w:ascii="Angsana New" w:hAnsi="Angsana New"/>
          <w:sz w:val="30"/>
          <w:szCs w:val="30"/>
          <w:cs/>
        </w:rPr>
        <w:t>ในหรือหลังวันที่</w:t>
      </w:r>
      <w:r w:rsidR="00854725" w:rsidRPr="004967CC">
        <w:rPr>
          <w:rFonts w:ascii="Angsana New" w:hAnsi="Angsana New"/>
          <w:sz w:val="30"/>
          <w:szCs w:val="30"/>
        </w:rPr>
        <w:br/>
      </w:r>
      <w:r w:rsidRPr="004967CC">
        <w:rPr>
          <w:rFonts w:ascii="Angsana New" w:hAnsi="Angsana New"/>
          <w:sz w:val="30"/>
          <w:szCs w:val="30"/>
        </w:rPr>
        <w:t xml:space="preserve">1 </w:t>
      </w:r>
      <w:r w:rsidRPr="004967C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967CC">
        <w:rPr>
          <w:rFonts w:ascii="Angsana New" w:hAnsi="Angsana New"/>
          <w:sz w:val="30"/>
          <w:szCs w:val="30"/>
        </w:rPr>
        <w:t xml:space="preserve">2563 </w:t>
      </w:r>
      <w:r w:rsidRPr="004967CC">
        <w:rPr>
          <w:rFonts w:ascii="Angsana New" w:hAnsi="Angsana New" w:hint="cs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:rsidR="005D7D25" w:rsidRPr="004C7813" w:rsidRDefault="005D7D25" w:rsidP="005D7D25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5D7D25" w:rsidRPr="004967CC" w:rsidTr="005946BF">
        <w:trPr>
          <w:tblHeader/>
        </w:trPr>
        <w:tc>
          <w:tcPr>
            <w:tcW w:w="2972" w:type="dxa"/>
            <w:vAlign w:val="bottom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67CC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5D7D25" w:rsidRPr="004967CC" w:rsidTr="005946BF">
        <w:tc>
          <w:tcPr>
            <w:tcW w:w="2972" w:type="dxa"/>
          </w:tcPr>
          <w:p w:rsidR="005D7D25" w:rsidRPr="004967CC" w:rsidRDefault="005D7D25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hanging="428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967C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58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D7D25" w:rsidRPr="004967CC" w:rsidTr="005946BF">
        <w:tc>
          <w:tcPr>
            <w:tcW w:w="2972" w:type="dxa"/>
          </w:tcPr>
          <w:p w:rsidR="005D7D25" w:rsidRPr="004967CC" w:rsidRDefault="005D7D25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hanging="42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  <w:cs/>
              </w:rPr>
              <w:t>มาตรฐาน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58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D7D25" w:rsidRPr="004967CC" w:rsidTr="005946BF">
        <w:tc>
          <w:tcPr>
            <w:tcW w:w="2972" w:type="dxa"/>
          </w:tcPr>
          <w:p w:rsidR="005D7D25" w:rsidRPr="004967CC" w:rsidRDefault="005D7D25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hanging="428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967CC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658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80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D7D25" w:rsidRPr="004967CC" w:rsidTr="005946BF">
        <w:tc>
          <w:tcPr>
            <w:tcW w:w="2972" w:type="dxa"/>
          </w:tcPr>
          <w:p w:rsidR="005D7D25" w:rsidRPr="004967CC" w:rsidRDefault="005D7D25" w:rsidP="00F5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58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:rsidR="005D7D25" w:rsidRPr="004967CC" w:rsidRDefault="005D7D25" w:rsidP="00F5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D7D25" w:rsidRPr="004967CC" w:rsidTr="005946BF">
        <w:tc>
          <w:tcPr>
            <w:tcW w:w="2972" w:type="dxa"/>
          </w:tcPr>
          <w:p w:rsidR="005D7D25" w:rsidRPr="004967CC" w:rsidRDefault="005D7D25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hanging="428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การตีความ</w:t>
            </w:r>
            <w:r w:rsidRPr="004967CC">
              <w:rPr>
                <w:rFonts w:ascii="Angsana New" w:eastAsia="Calibri" w:hAnsi="Angsana New"/>
                <w:sz w:val="30"/>
                <w:szCs w:val="30"/>
                <w:cs/>
              </w:rPr>
              <w:t>มาตรฐาน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658" w:type="dxa"/>
          </w:tcPr>
          <w:p w:rsidR="005D7D25" w:rsidRPr="004967CC" w:rsidRDefault="005D7D25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hanging="428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D7D25" w:rsidRPr="004967CC" w:rsidTr="005946BF">
        <w:tc>
          <w:tcPr>
            <w:tcW w:w="2972" w:type="dxa"/>
          </w:tcPr>
          <w:p w:rsidR="005D7D25" w:rsidRPr="004967CC" w:rsidRDefault="005D7D25" w:rsidP="000A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hanging="428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</w:t>
            </w:r>
            <w:r w:rsidRPr="004967CC">
              <w:rPr>
                <w:rFonts w:ascii="Angsana New" w:eastAsia="Calibri" w:hAnsi="Angsana New"/>
                <w:sz w:val="30"/>
                <w:szCs w:val="30"/>
                <w:cs/>
              </w:rPr>
              <w:t>การเงิน</w:t>
            </w:r>
            <w:r w:rsidRPr="004967CC">
              <w:rPr>
                <w:rFonts w:ascii="Angsana New" w:hAnsi="Angsana New"/>
                <w:sz w:val="30"/>
                <w:szCs w:val="30"/>
                <w:cs/>
              </w:rPr>
              <w:t xml:space="preserve"> ฉบับที่ </w:t>
            </w:r>
            <w:r w:rsidRPr="004967C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658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:rsidR="005D7D25" w:rsidRPr="004967CC" w:rsidRDefault="005D7D25" w:rsidP="0059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967C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956617" w:rsidRPr="004C7813" w:rsidRDefault="00956617" w:rsidP="004967C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</w:rPr>
      </w:pPr>
    </w:p>
    <w:p w:rsidR="005D7D25" w:rsidRPr="004967CC" w:rsidRDefault="005D7D25" w:rsidP="005D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4967CC">
        <w:rPr>
          <w:rFonts w:ascii="Angsana New" w:hAnsi="Angsana New"/>
          <w:i/>
          <w:iCs/>
          <w:sz w:val="30"/>
          <w:szCs w:val="30"/>
        </w:rPr>
        <w:t xml:space="preserve">* </w:t>
      </w:r>
      <w:r w:rsidRPr="004967C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D7D25" w:rsidRPr="004967CC" w:rsidRDefault="005D7D25" w:rsidP="005D7D25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67C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D7D25" w:rsidRPr="004967CC" w:rsidRDefault="005D7D25" w:rsidP="005D7D25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1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5D7D25" w:rsidRPr="004967CC" w:rsidRDefault="005D7D25" w:rsidP="005D7D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2"/>
        <w:jc w:val="thaiDistribute"/>
        <w:rPr>
          <w:rFonts w:ascii="Angsana New" w:hAnsi="Angsana New"/>
          <w:sz w:val="30"/>
          <w:szCs w:val="30"/>
        </w:rPr>
      </w:pPr>
      <w:r w:rsidRPr="004967CC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</w:t>
      </w:r>
      <w:r w:rsidRPr="004967CC">
        <w:rPr>
          <w:rFonts w:ascii="Angsana New" w:hAnsi="Angsana New"/>
          <w:spacing w:val="2"/>
          <w:sz w:val="30"/>
          <w:szCs w:val="30"/>
          <w:cs/>
        </w:rPr>
        <w:t>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4967CC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:rsidR="005D7D25" w:rsidRPr="004967CC" w:rsidRDefault="005D7D25" w:rsidP="005D7D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2"/>
        <w:jc w:val="thaiDistribute"/>
        <w:rPr>
          <w:rFonts w:ascii="Angsana New" w:hAnsi="Angsana New"/>
          <w:sz w:val="30"/>
          <w:szCs w:val="30"/>
        </w:rPr>
      </w:pPr>
    </w:p>
    <w:p w:rsidR="005D7D25" w:rsidRPr="004967CC" w:rsidRDefault="005D7D25" w:rsidP="005D7D25">
      <w:pPr>
        <w:pStyle w:val="block"/>
        <w:spacing w:after="0"/>
        <w:ind w:left="912"/>
        <w:rPr>
          <w:rFonts w:ascii="Angsana New" w:hAnsi="Angsana New"/>
          <w:sz w:val="30"/>
          <w:szCs w:val="30"/>
          <w:lang w:val="en-US" w:bidi="th-TH"/>
        </w:rPr>
      </w:pPr>
      <w:r w:rsidRPr="004967CC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Pr="004967CC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Pr="004967CC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ที่เกี่ยวข้องกับเครื่องมือทางการเงินเป็นครั้งแรกต่องบการเงิน</w:t>
      </w:r>
    </w:p>
    <w:p w:rsidR="005D7D25" w:rsidRPr="004967CC" w:rsidRDefault="005D7D25" w:rsidP="005D7D25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1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5D7D25" w:rsidRPr="004967CC" w:rsidRDefault="005D7D25" w:rsidP="005D7D25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67C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</w:t>
      </w:r>
      <w:r w:rsidRPr="004967C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ตรฐานการรายงานทางการเงิน ฉบับที่ </w:t>
      </w:r>
      <w:r w:rsidR="009F4C28" w:rsidRPr="004967C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4967C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5D7D25" w:rsidRPr="004967CC" w:rsidRDefault="005D7D25" w:rsidP="005D7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7D25" w:rsidRPr="004967CC" w:rsidRDefault="005D7D25" w:rsidP="005D7D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trike/>
          <w:color w:val="000000"/>
          <w:sz w:val="30"/>
          <w:szCs w:val="30"/>
        </w:rPr>
      </w:pPr>
      <w:r w:rsidRPr="004967CC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มาตรฐานการรายงานทางการเงิน ฉบับที่ </w:t>
      </w:r>
      <w:r w:rsidRPr="004967CC">
        <w:rPr>
          <w:rFonts w:asciiTheme="majorBidi" w:hAnsiTheme="majorBidi" w:cstheme="majorBidi"/>
          <w:spacing w:val="-8"/>
          <w:sz w:val="30"/>
          <w:szCs w:val="30"/>
        </w:rPr>
        <w:t>16</w:t>
      </w:r>
      <w:r w:rsidRPr="004967CC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ได้นำเสนอวิธีการ</w:t>
      </w:r>
      <w:r w:rsidRPr="004967C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บัญชีเดียวสำหรับผู้เช่า </w:t>
      </w:r>
      <w:r w:rsidRPr="004967CC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ภาระผูกพันที่</w:t>
      </w:r>
      <w:r w:rsidR="00EA0E8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967CC">
        <w:rPr>
          <w:rFonts w:asciiTheme="majorBidi" w:hAnsiTheme="majorBidi" w:cstheme="majorBidi"/>
          <w:color w:val="000000"/>
          <w:sz w:val="30"/>
          <w:szCs w:val="30"/>
          <w:cs/>
        </w:rPr>
        <w:t>ผู้เช่าต้องจ่ายชำระตามสัญญาเช่า ซึ่งยกเว้นการรับรู้รายการสำหรับสัญญาเช่าระยะสั้น</w:t>
      </w:r>
      <w:r w:rsidRPr="004967C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หรือสินทรัพย์อ้างอิงนั้นมีมูลค่าต่ำ ส่วนการบัญชีสำหรับผู้ให้เช่า</w:t>
      </w:r>
      <w:r w:rsidRPr="004967C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ไม่แตกต่างจาก</w:t>
      </w:r>
      <w:r w:rsidRPr="004967C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มาตรฐานการบัญชีที่มีผลบังคับใช้</w:t>
      </w:r>
      <w:r w:rsidRPr="004967CC">
        <w:rPr>
          <w:rFonts w:asciiTheme="majorBidi" w:hAnsiTheme="majorBidi" w:cstheme="majorBidi"/>
          <w:color w:val="000000"/>
          <w:sz w:val="30"/>
          <w:szCs w:val="30"/>
          <w:cs/>
        </w:rPr>
        <w:t>ในปัจจุบัน</w:t>
      </w:r>
      <w:r w:rsidRPr="004967CC">
        <w:rPr>
          <w:rFonts w:asciiTheme="majorBidi" w:hAnsiTheme="majorBidi" w:cstheme="majorBidi"/>
          <w:strike/>
          <w:color w:val="000000"/>
          <w:sz w:val="30"/>
          <w:szCs w:val="30"/>
          <w:cs/>
        </w:rPr>
        <w:t xml:space="preserve"> </w:t>
      </w:r>
    </w:p>
    <w:p w:rsidR="005D7D25" w:rsidRPr="004967CC" w:rsidRDefault="005D7D25" w:rsidP="00AB3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D7D25" w:rsidRDefault="005D7D25" w:rsidP="005D7D25">
      <w:pPr>
        <w:pStyle w:val="block"/>
        <w:spacing w:after="0"/>
        <w:ind w:left="900"/>
        <w:rPr>
          <w:rFonts w:ascii="Angsana New" w:hAnsi="Angsana New"/>
          <w:sz w:val="30"/>
          <w:szCs w:val="30"/>
          <w:lang w:val="en-US" w:bidi="th-TH"/>
        </w:rPr>
      </w:pPr>
      <w:bookmarkStart w:id="1" w:name="_Hlk5784835"/>
      <w:r w:rsidRPr="004967CC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Pr="004967CC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Pr="004967CC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</w:t>
      </w:r>
      <w:r w:rsidRPr="004967CC">
        <w:rPr>
          <w:rFonts w:ascii="Angsana New" w:hAnsi="Angsana New" w:hint="cs"/>
          <w:sz w:val="30"/>
          <w:szCs w:val="30"/>
          <w:cs/>
          <w:lang w:val="en-US" w:bidi="th-TH"/>
        </w:rPr>
        <w:t>สัญญาเช่า</w:t>
      </w:r>
      <w:r w:rsidRPr="004967CC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</w:t>
      </w:r>
    </w:p>
    <w:bookmarkEnd w:id="1"/>
    <w:p w:rsidR="005D7D25" w:rsidRDefault="005D7D25" w:rsidP="005D7D25">
      <w:pPr>
        <w:pStyle w:val="block"/>
        <w:ind w:left="900"/>
        <w:rPr>
          <w:rFonts w:ascii="Angsana New" w:hAnsi="Angsana New"/>
          <w:sz w:val="30"/>
          <w:szCs w:val="30"/>
          <w:lang w:val="en-US" w:bidi="th-TH"/>
        </w:rPr>
      </w:pPr>
    </w:p>
    <w:p w:rsidR="005D7D25" w:rsidRPr="00094423" w:rsidRDefault="005D7D25" w:rsidP="005D7D25">
      <w:pPr>
        <w:pStyle w:val="block"/>
        <w:ind w:left="900"/>
        <w:rPr>
          <w:rFonts w:ascii="Angsana New" w:hAnsi="Angsana New"/>
          <w:sz w:val="30"/>
          <w:szCs w:val="30"/>
          <w:cs/>
          <w:lang w:bidi="th-TH"/>
        </w:rPr>
      </w:pPr>
    </w:p>
    <w:p w:rsidR="008265E5" w:rsidRPr="008265E5" w:rsidRDefault="008265E5" w:rsidP="00B3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8265E5" w:rsidRPr="008265E5" w:rsidSect="00E522D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E3A" w:rsidRDefault="00FB5E3A">
      <w:r>
        <w:separator/>
      </w:r>
    </w:p>
  </w:endnote>
  <w:endnote w:type="continuationSeparator" w:id="0">
    <w:p w:rsidR="00FB5E3A" w:rsidRDefault="00FB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3504BC" w:rsidRDefault="00AD2803" w:rsidP="003504BC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00659" w:rsidRDefault="00AD2803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9F4C28">
      <w:rPr>
        <w:rStyle w:val="PageNumber"/>
        <w:rFonts w:ascii="Angsana New" w:hAnsi="Angsana New"/>
        <w:noProof/>
        <w:sz w:val="30"/>
        <w:szCs w:val="30"/>
      </w:rPr>
      <w:t>0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D2803" w:rsidRPr="006D2137" w:rsidRDefault="00AD2803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00659" w:rsidRDefault="00AD2803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9F4C28">
      <w:rPr>
        <w:rStyle w:val="PageNumber"/>
        <w:rFonts w:ascii="Angsana New" w:hAnsi="Angsana New"/>
        <w:noProof/>
        <w:sz w:val="30"/>
        <w:szCs w:val="30"/>
      </w:rPr>
      <w:t>6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D2803" w:rsidRPr="000257B8" w:rsidRDefault="00AD2803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6D2137" w:rsidRDefault="00AD2803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20C34">
      <w:rPr>
        <w:rFonts w:ascii="Angsana New" w:hAnsi="Angsana New"/>
        <w:i/>
        <w:iCs/>
        <w:noProof/>
        <w:sz w:val="30"/>
        <w:szCs w:val="30"/>
      </w:rPr>
      <w:t>qua009a191b-03t-1 Rev 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E3A" w:rsidRDefault="00FB5E3A">
      <w:r>
        <w:separator/>
      </w:r>
    </w:p>
  </w:footnote>
  <w:footnote w:type="continuationSeparator" w:id="0">
    <w:p w:rsidR="00FB5E3A" w:rsidRDefault="00FB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D2803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9367B" w:rsidRDefault="00AD2803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D2803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GB"/>
      </w:rPr>
      <w:t>62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9367B" w:rsidRDefault="00AD2803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D2803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AD2803" w:rsidRPr="00F9367B" w:rsidRDefault="00AD2803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03" w:rsidRPr="00F9367B" w:rsidRDefault="00AD2803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D2803" w:rsidRPr="00F9367B" w:rsidRDefault="00AD2803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D2803" w:rsidRPr="00F9367B" w:rsidRDefault="00AD2803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 w:rsidRPr="00156E32">
      <w:rPr>
        <w:rFonts w:ascii="Angsana New" w:hAnsi="Angsana New" w:hint="cs"/>
        <w:b/>
        <w:bCs/>
        <w:sz w:val="32"/>
        <w:szCs w:val="32"/>
      </w:rPr>
      <w:t>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:rsidR="00AD2803" w:rsidRPr="00F9367B" w:rsidRDefault="00AD2803" w:rsidP="00A02394">
    <w:pPr>
      <w:pStyle w:val="Header"/>
      <w:rPr>
        <w:sz w:val="16"/>
        <w:szCs w:val="16"/>
      </w:rPr>
    </w:pPr>
  </w:p>
  <w:p w:rsidR="00AD2803" w:rsidRPr="00F9367B" w:rsidRDefault="00AD2803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E654688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2AF763E"/>
    <w:multiLevelType w:val="hybridMultilevel"/>
    <w:tmpl w:val="BF584756"/>
    <w:lvl w:ilvl="0" w:tplc="F392AA38">
      <w:start w:val="1"/>
      <w:numFmt w:val="thaiLetters"/>
      <w:lvlText w:val="(%1)"/>
      <w:lvlJc w:val="left"/>
      <w:pPr>
        <w:ind w:left="91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CE20AD5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5"/>
  </w:num>
  <w:num w:numId="14">
    <w:abstractNumId w:val="17"/>
  </w:num>
  <w:num w:numId="15">
    <w:abstractNumId w:val="20"/>
  </w:num>
  <w:num w:numId="16">
    <w:abstractNumId w:val="26"/>
  </w:num>
  <w:num w:numId="17">
    <w:abstractNumId w:val="27"/>
  </w:num>
  <w:num w:numId="18">
    <w:abstractNumId w:val="11"/>
  </w:num>
  <w:num w:numId="19">
    <w:abstractNumId w:val="18"/>
  </w:num>
  <w:num w:numId="20">
    <w:abstractNumId w:val="10"/>
  </w:num>
  <w:num w:numId="21">
    <w:abstractNumId w:val="16"/>
  </w:num>
  <w:num w:numId="22">
    <w:abstractNumId w:val="1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24"/>
  </w:num>
  <w:num w:numId="29">
    <w:abstractNumId w:val="12"/>
  </w:num>
  <w:num w:numId="30">
    <w:abstractNumId w:val="22"/>
  </w:num>
  <w:num w:numId="31">
    <w:abstractNumId w:val="23"/>
  </w:num>
  <w:num w:numId="32">
    <w:abstractNumId w:val="15"/>
  </w:num>
  <w:num w:numId="33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D4C"/>
    <w:rsid w:val="0000303E"/>
    <w:rsid w:val="00005144"/>
    <w:rsid w:val="00005218"/>
    <w:rsid w:val="0000550F"/>
    <w:rsid w:val="00006270"/>
    <w:rsid w:val="00006A97"/>
    <w:rsid w:val="00006D8F"/>
    <w:rsid w:val="00006E55"/>
    <w:rsid w:val="000073B9"/>
    <w:rsid w:val="0000741F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45F"/>
    <w:rsid w:val="000149D7"/>
    <w:rsid w:val="00014ED6"/>
    <w:rsid w:val="0001516F"/>
    <w:rsid w:val="0001523D"/>
    <w:rsid w:val="000156A3"/>
    <w:rsid w:val="00015DF2"/>
    <w:rsid w:val="00015E0E"/>
    <w:rsid w:val="00016C76"/>
    <w:rsid w:val="00016D00"/>
    <w:rsid w:val="00016DF6"/>
    <w:rsid w:val="00016F31"/>
    <w:rsid w:val="000171A8"/>
    <w:rsid w:val="0001721D"/>
    <w:rsid w:val="000205E4"/>
    <w:rsid w:val="00020800"/>
    <w:rsid w:val="000212FC"/>
    <w:rsid w:val="00022187"/>
    <w:rsid w:val="000233EE"/>
    <w:rsid w:val="00023A10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863"/>
    <w:rsid w:val="00031B6D"/>
    <w:rsid w:val="00032173"/>
    <w:rsid w:val="000321ED"/>
    <w:rsid w:val="00032284"/>
    <w:rsid w:val="00032E07"/>
    <w:rsid w:val="00032E83"/>
    <w:rsid w:val="00034CC4"/>
    <w:rsid w:val="000376CA"/>
    <w:rsid w:val="00040229"/>
    <w:rsid w:val="0004048C"/>
    <w:rsid w:val="00041514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CD4"/>
    <w:rsid w:val="00046D1C"/>
    <w:rsid w:val="0004707C"/>
    <w:rsid w:val="00047454"/>
    <w:rsid w:val="0004764A"/>
    <w:rsid w:val="00047A00"/>
    <w:rsid w:val="00047EAF"/>
    <w:rsid w:val="0005055E"/>
    <w:rsid w:val="00050A83"/>
    <w:rsid w:val="00050E37"/>
    <w:rsid w:val="00051D2B"/>
    <w:rsid w:val="00051E34"/>
    <w:rsid w:val="00052976"/>
    <w:rsid w:val="00052F3E"/>
    <w:rsid w:val="000534E0"/>
    <w:rsid w:val="000538FD"/>
    <w:rsid w:val="00053BE8"/>
    <w:rsid w:val="00054103"/>
    <w:rsid w:val="00055FE1"/>
    <w:rsid w:val="00056CB8"/>
    <w:rsid w:val="0006031C"/>
    <w:rsid w:val="00060600"/>
    <w:rsid w:val="0006086C"/>
    <w:rsid w:val="00060AA7"/>
    <w:rsid w:val="00060AD0"/>
    <w:rsid w:val="00061503"/>
    <w:rsid w:val="0006242A"/>
    <w:rsid w:val="00062B9E"/>
    <w:rsid w:val="00063026"/>
    <w:rsid w:val="00063FCE"/>
    <w:rsid w:val="00064635"/>
    <w:rsid w:val="00064784"/>
    <w:rsid w:val="00064ABA"/>
    <w:rsid w:val="00064FCF"/>
    <w:rsid w:val="000653B7"/>
    <w:rsid w:val="0006557D"/>
    <w:rsid w:val="000659EA"/>
    <w:rsid w:val="00065F14"/>
    <w:rsid w:val="00065F20"/>
    <w:rsid w:val="00066571"/>
    <w:rsid w:val="000668AB"/>
    <w:rsid w:val="00066B57"/>
    <w:rsid w:val="00066D13"/>
    <w:rsid w:val="00066EAF"/>
    <w:rsid w:val="000706AF"/>
    <w:rsid w:val="00070792"/>
    <w:rsid w:val="00071180"/>
    <w:rsid w:val="00071703"/>
    <w:rsid w:val="0007191E"/>
    <w:rsid w:val="000728EE"/>
    <w:rsid w:val="00072CBA"/>
    <w:rsid w:val="00072E6D"/>
    <w:rsid w:val="00073639"/>
    <w:rsid w:val="00073B38"/>
    <w:rsid w:val="00074169"/>
    <w:rsid w:val="00074D9C"/>
    <w:rsid w:val="00074FF3"/>
    <w:rsid w:val="0007515B"/>
    <w:rsid w:val="00075675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EF3"/>
    <w:rsid w:val="00081191"/>
    <w:rsid w:val="00081618"/>
    <w:rsid w:val="0008179B"/>
    <w:rsid w:val="00082D49"/>
    <w:rsid w:val="00083062"/>
    <w:rsid w:val="00083356"/>
    <w:rsid w:val="000835DC"/>
    <w:rsid w:val="000838CE"/>
    <w:rsid w:val="00084150"/>
    <w:rsid w:val="00084E52"/>
    <w:rsid w:val="00084EC4"/>
    <w:rsid w:val="000851AC"/>
    <w:rsid w:val="00086E2D"/>
    <w:rsid w:val="000876C8"/>
    <w:rsid w:val="00087771"/>
    <w:rsid w:val="000879A9"/>
    <w:rsid w:val="00087CF8"/>
    <w:rsid w:val="00087EA8"/>
    <w:rsid w:val="0009010F"/>
    <w:rsid w:val="00090326"/>
    <w:rsid w:val="00090335"/>
    <w:rsid w:val="000903C2"/>
    <w:rsid w:val="00090466"/>
    <w:rsid w:val="000918BC"/>
    <w:rsid w:val="00091A53"/>
    <w:rsid w:val="0009325E"/>
    <w:rsid w:val="000934A0"/>
    <w:rsid w:val="00093881"/>
    <w:rsid w:val="000942A9"/>
    <w:rsid w:val="000944F9"/>
    <w:rsid w:val="00094B0E"/>
    <w:rsid w:val="00095610"/>
    <w:rsid w:val="00095761"/>
    <w:rsid w:val="00095770"/>
    <w:rsid w:val="00095CD4"/>
    <w:rsid w:val="000960D5"/>
    <w:rsid w:val="00096333"/>
    <w:rsid w:val="00096528"/>
    <w:rsid w:val="00096BD0"/>
    <w:rsid w:val="000970D5"/>
    <w:rsid w:val="00097EA6"/>
    <w:rsid w:val="00097F05"/>
    <w:rsid w:val="000A0615"/>
    <w:rsid w:val="000A0D74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E5E"/>
    <w:rsid w:val="000A7164"/>
    <w:rsid w:val="000A7499"/>
    <w:rsid w:val="000A75C3"/>
    <w:rsid w:val="000A75CB"/>
    <w:rsid w:val="000B054E"/>
    <w:rsid w:val="000B0D72"/>
    <w:rsid w:val="000B0F0E"/>
    <w:rsid w:val="000B1196"/>
    <w:rsid w:val="000B1370"/>
    <w:rsid w:val="000B16D9"/>
    <w:rsid w:val="000B2855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DBA"/>
    <w:rsid w:val="000C0B73"/>
    <w:rsid w:val="000C11BF"/>
    <w:rsid w:val="000C1261"/>
    <w:rsid w:val="000C14F4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86"/>
    <w:rsid w:val="000C57E3"/>
    <w:rsid w:val="000C588A"/>
    <w:rsid w:val="000C6363"/>
    <w:rsid w:val="000C648A"/>
    <w:rsid w:val="000C6564"/>
    <w:rsid w:val="000D09C8"/>
    <w:rsid w:val="000D1EB8"/>
    <w:rsid w:val="000D3189"/>
    <w:rsid w:val="000D3C8D"/>
    <w:rsid w:val="000D5970"/>
    <w:rsid w:val="000D670D"/>
    <w:rsid w:val="000D69DF"/>
    <w:rsid w:val="000D6B87"/>
    <w:rsid w:val="000D6D7C"/>
    <w:rsid w:val="000D78E0"/>
    <w:rsid w:val="000D7924"/>
    <w:rsid w:val="000E049A"/>
    <w:rsid w:val="000E088C"/>
    <w:rsid w:val="000E0ED5"/>
    <w:rsid w:val="000E0FE8"/>
    <w:rsid w:val="000E10A4"/>
    <w:rsid w:val="000E4034"/>
    <w:rsid w:val="000E483C"/>
    <w:rsid w:val="000E48A5"/>
    <w:rsid w:val="000E493D"/>
    <w:rsid w:val="000E4B76"/>
    <w:rsid w:val="000E4D1B"/>
    <w:rsid w:val="000E4DF1"/>
    <w:rsid w:val="000E6210"/>
    <w:rsid w:val="000E6A6A"/>
    <w:rsid w:val="000E7D75"/>
    <w:rsid w:val="000E7E5C"/>
    <w:rsid w:val="000F09D8"/>
    <w:rsid w:val="000F0F93"/>
    <w:rsid w:val="000F13D7"/>
    <w:rsid w:val="000F14E5"/>
    <w:rsid w:val="000F1B81"/>
    <w:rsid w:val="000F1E3C"/>
    <w:rsid w:val="000F290C"/>
    <w:rsid w:val="000F3093"/>
    <w:rsid w:val="000F39E1"/>
    <w:rsid w:val="000F4025"/>
    <w:rsid w:val="000F4D17"/>
    <w:rsid w:val="000F54A1"/>
    <w:rsid w:val="000F5522"/>
    <w:rsid w:val="000F55FC"/>
    <w:rsid w:val="000F5724"/>
    <w:rsid w:val="000F5BD5"/>
    <w:rsid w:val="000F5FB4"/>
    <w:rsid w:val="000F609E"/>
    <w:rsid w:val="000F6405"/>
    <w:rsid w:val="000F661B"/>
    <w:rsid w:val="001000D4"/>
    <w:rsid w:val="00100A18"/>
    <w:rsid w:val="00100BFA"/>
    <w:rsid w:val="00101E3D"/>
    <w:rsid w:val="001022EC"/>
    <w:rsid w:val="001024D2"/>
    <w:rsid w:val="00102BE5"/>
    <w:rsid w:val="0010357D"/>
    <w:rsid w:val="001037FC"/>
    <w:rsid w:val="00103AD6"/>
    <w:rsid w:val="0010429A"/>
    <w:rsid w:val="00104377"/>
    <w:rsid w:val="001047E9"/>
    <w:rsid w:val="001056C3"/>
    <w:rsid w:val="001058E0"/>
    <w:rsid w:val="00105963"/>
    <w:rsid w:val="00105C87"/>
    <w:rsid w:val="0010600A"/>
    <w:rsid w:val="00107359"/>
    <w:rsid w:val="00107676"/>
    <w:rsid w:val="0011062F"/>
    <w:rsid w:val="00111614"/>
    <w:rsid w:val="00111B28"/>
    <w:rsid w:val="00111C40"/>
    <w:rsid w:val="00111DC4"/>
    <w:rsid w:val="001125EA"/>
    <w:rsid w:val="00112F85"/>
    <w:rsid w:val="0011318A"/>
    <w:rsid w:val="0011428B"/>
    <w:rsid w:val="001143A9"/>
    <w:rsid w:val="0011460E"/>
    <w:rsid w:val="00115D81"/>
    <w:rsid w:val="00116284"/>
    <w:rsid w:val="001169FA"/>
    <w:rsid w:val="00116E11"/>
    <w:rsid w:val="001173BE"/>
    <w:rsid w:val="001179F6"/>
    <w:rsid w:val="001201C4"/>
    <w:rsid w:val="001229C5"/>
    <w:rsid w:val="00122C75"/>
    <w:rsid w:val="0012436A"/>
    <w:rsid w:val="00124C22"/>
    <w:rsid w:val="00124DF3"/>
    <w:rsid w:val="00125673"/>
    <w:rsid w:val="00125905"/>
    <w:rsid w:val="001266D2"/>
    <w:rsid w:val="00127105"/>
    <w:rsid w:val="00127236"/>
    <w:rsid w:val="0013036D"/>
    <w:rsid w:val="00130643"/>
    <w:rsid w:val="001308A6"/>
    <w:rsid w:val="00130F88"/>
    <w:rsid w:val="00130F99"/>
    <w:rsid w:val="00130FF9"/>
    <w:rsid w:val="0013101C"/>
    <w:rsid w:val="001314A4"/>
    <w:rsid w:val="00131727"/>
    <w:rsid w:val="001324D5"/>
    <w:rsid w:val="001326A6"/>
    <w:rsid w:val="001329FD"/>
    <w:rsid w:val="00132C14"/>
    <w:rsid w:val="001330D0"/>
    <w:rsid w:val="001332DA"/>
    <w:rsid w:val="00133523"/>
    <w:rsid w:val="00133FE0"/>
    <w:rsid w:val="0013467C"/>
    <w:rsid w:val="0013616F"/>
    <w:rsid w:val="00136469"/>
    <w:rsid w:val="001368DD"/>
    <w:rsid w:val="00136E62"/>
    <w:rsid w:val="00137091"/>
    <w:rsid w:val="00137748"/>
    <w:rsid w:val="00137921"/>
    <w:rsid w:val="00137E32"/>
    <w:rsid w:val="001405D6"/>
    <w:rsid w:val="00140C06"/>
    <w:rsid w:val="0014277D"/>
    <w:rsid w:val="0014301C"/>
    <w:rsid w:val="00143945"/>
    <w:rsid w:val="001439C9"/>
    <w:rsid w:val="00143A14"/>
    <w:rsid w:val="00143E3D"/>
    <w:rsid w:val="00143E58"/>
    <w:rsid w:val="00146BD5"/>
    <w:rsid w:val="00147634"/>
    <w:rsid w:val="00147BA9"/>
    <w:rsid w:val="001515CA"/>
    <w:rsid w:val="00151DCE"/>
    <w:rsid w:val="0015206F"/>
    <w:rsid w:val="00152FC1"/>
    <w:rsid w:val="00153378"/>
    <w:rsid w:val="0015368B"/>
    <w:rsid w:val="00153772"/>
    <w:rsid w:val="00154B5C"/>
    <w:rsid w:val="00154C83"/>
    <w:rsid w:val="0015512A"/>
    <w:rsid w:val="0015535B"/>
    <w:rsid w:val="00155797"/>
    <w:rsid w:val="001562C6"/>
    <w:rsid w:val="00156E32"/>
    <w:rsid w:val="00157664"/>
    <w:rsid w:val="0016090C"/>
    <w:rsid w:val="00160970"/>
    <w:rsid w:val="0016156F"/>
    <w:rsid w:val="00161623"/>
    <w:rsid w:val="001635C3"/>
    <w:rsid w:val="00163EF0"/>
    <w:rsid w:val="001657DF"/>
    <w:rsid w:val="00165B77"/>
    <w:rsid w:val="00165D27"/>
    <w:rsid w:val="00165EB6"/>
    <w:rsid w:val="00165EEC"/>
    <w:rsid w:val="00166402"/>
    <w:rsid w:val="00166923"/>
    <w:rsid w:val="0016792D"/>
    <w:rsid w:val="0017011F"/>
    <w:rsid w:val="001704F3"/>
    <w:rsid w:val="001706FA"/>
    <w:rsid w:val="00170D27"/>
    <w:rsid w:val="00170D3B"/>
    <w:rsid w:val="00171BBA"/>
    <w:rsid w:val="00171F6F"/>
    <w:rsid w:val="00172BF0"/>
    <w:rsid w:val="0017314A"/>
    <w:rsid w:val="0017436B"/>
    <w:rsid w:val="00174B85"/>
    <w:rsid w:val="0017539E"/>
    <w:rsid w:val="001753DF"/>
    <w:rsid w:val="001756AB"/>
    <w:rsid w:val="00175880"/>
    <w:rsid w:val="00175EC3"/>
    <w:rsid w:val="00175EEE"/>
    <w:rsid w:val="00176140"/>
    <w:rsid w:val="00177CEB"/>
    <w:rsid w:val="00180510"/>
    <w:rsid w:val="00180EC1"/>
    <w:rsid w:val="001815B4"/>
    <w:rsid w:val="00181696"/>
    <w:rsid w:val="001830CC"/>
    <w:rsid w:val="00183F4E"/>
    <w:rsid w:val="0018434C"/>
    <w:rsid w:val="00184F9E"/>
    <w:rsid w:val="00185813"/>
    <w:rsid w:val="00185C47"/>
    <w:rsid w:val="00186501"/>
    <w:rsid w:val="00186F41"/>
    <w:rsid w:val="00187030"/>
    <w:rsid w:val="001871EB"/>
    <w:rsid w:val="00190481"/>
    <w:rsid w:val="00190DC4"/>
    <w:rsid w:val="00190F9D"/>
    <w:rsid w:val="00191547"/>
    <w:rsid w:val="00192366"/>
    <w:rsid w:val="0019279A"/>
    <w:rsid w:val="00192995"/>
    <w:rsid w:val="0019345E"/>
    <w:rsid w:val="0019384A"/>
    <w:rsid w:val="001940B5"/>
    <w:rsid w:val="001949A1"/>
    <w:rsid w:val="00194B31"/>
    <w:rsid w:val="00195EA1"/>
    <w:rsid w:val="001962AA"/>
    <w:rsid w:val="001967E5"/>
    <w:rsid w:val="00197472"/>
    <w:rsid w:val="001A0A0D"/>
    <w:rsid w:val="001A0F79"/>
    <w:rsid w:val="001A198B"/>
    <w:rsid w:val="001A2F00"/>
    <w:rsid w:val="001A3123"/>
    <w:rsid w:val="001A3BE9"/>
    <w:rsid w:val="001A43B3"/>
    <w:rsid w:val="001A49F1"/>
    <w:rsid w:val="001A4CB0"/>
    <w:rsid w:val="001A52E9"/>
    <w:rsid w:val="001A54C2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30"/>
    <w:rsid w:val="001B06D2"/>
    <w:rsid w:val="001B09E7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B5B"/>
    <w:rsid w:val="001C130E"/>
    <w:rsid w:val="001C14B7"/>
    <w:rsid w:val="001C22D3"/>
    <w:rsid w:val="001C3B3F"/>
    <w:rsid w:val="001C3FEE"/>
    <w:rsid w:val="001C43FA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C7DD4"/>
    <w:rsid w:val="001D01A1"/>
    <w:rsid w:val="001D124B"/>
    <w:rsid w:val="001D17D5"/>
    <w:rsid w:val="001D2017"/>
    <w:rsid w:val="001D21CA"/>
    <w:rsid w:val="001D29BC"/>
    <w:rsid w:val="001D311E"/>
    <w:rsid w:val="001D3802"/>
    <w:rsid w:val="001D51A4"/>
    <w:rsid w:val="001D5262"/>
    <w:rsid w:val="001D54D5"/>
    <w:rsid w:val="001D695D"/>
    <w:rsid w:val="001D7270"/>
    <w:rsid w:val="001D7302"/>
    <w:rsid w:val="001D74E1"/>
    <w:rsid w:val="001D75B1"/>
    <w:rsid w:val="001D7D35"/>
    <w:rsid w:val="001E036B"/>
    <w:rsid w:val="001E11DE"/>
    <w:rsid w:val="001E1B56"/>
    <w:rsid w:val="001E1B71"/>
    <w:rsid w:val="001E21C4"/>
    <w:rsid w:val="001E28EA"/>
    <w:rsid w:val="001E2A3C"/>
    <w:rsid w:val="001E3A07"/>
    <w:rsid w:val="001E3C05"/>
    <w:rsid w:val="001E3EB0"/>
    <w:rsid w:val="001E52AE"/>
    <w:rsid w:val="001E536A"/>
    <w:rsid w:val="001E6E89"/>
    <w:rsid w:val="001F05F8"/>
    <w:rsid w:val="001F0A31"/>
    <w:rsid w:val="001F1B69"/>
    <w:rsid w:val="001F1F43"/>
    <w:rsid w:val="001F28ED"/>
    <w:rsid w:val="001F3889"/>
    <w:rsid w:val="001F3B1C"/>
    <w:rsid w:val="001F3B93"/>
    <w:rsid w:val="001F60AC"/>
    <w:rsid w:val="001F63B7"/>
    <w:rsid w:val="001F63DA"/>
    <w:rsid w:val="001F71AF"/>
    <w:rsid w:val="00200BC3"/>
    <w:rsid w:val="00200F14"/>
    <w:rsid w:val="0020197A"/>
    <w:rsid w:val="00201E47"/>
    <w:rsid w:val="00202158"/>
    <w:rsid w:val="002021B1"/>
    <w:rsid w:val="002028C4"/>
    <w:rsid w:val="002029A7"/>
    <w:rsid w:val="00202DAC"/>
    <w:rsid w:val="00202F87"/>
    <w:rsid w:val="00203290"/>
    <w:rsid w:val="00203744"/>
    <w:rsid w:val="00203C4A"/>
    <w:rsid w:val="00203CA9"/>
    <w:rsid w:val="00204B0C"/>
    <w:rsid w:val="00204BCD"/>
    <w:rsid w:val="002054AA"/>
    <w:rsid w:val="0020571B"/>
    <w:rsid w:val="002058E1"/>
    <w:rsid w:val="002064E9"/>
    <w:rsid w:val="002065C1"/>
    <w:rsid w:val="00206E3E"/>
    <w:rsid w:val="002072C1"/>
    <w:rsid w:val="00207CB8"/>
    <w:rsid w:val="00211791"/>
    <w:rsid w:val="00211E6A"/>
    <w:rsid w:val="00211FCE"/>
    <w:rsid w:val="00212181"/>
    <w:rsid w:val="00212750"/>
    <w:rsid w:val="0021288D"/>
    <w:rsid w:val="00212A50"/>
    <w:rsid w:val="00213245"/>
    <w:rsid w:val="0021344A"/>
    <w:rsid w:val="00213A79"/>
    <w:rsid w:val="00213E67"/>
    <w:rsid w:val="00213F76"/>
    <w:rsid w:val="002144CF"/>
    <w:rsid w:val="00214809"/>
    <w:rsid w:val="00214C1D"/>
    <w:rsid w:val="0021551A"/>
    <w:rsid w:val="0021580A"/>
    <w:rsid w:val="0021580C"/>
    <w:rsid w:val="00215BD0"/>
    <w:rsid w:val="00215D60"/>
    <w:rsid w:val="00216B9F"/>
    <w:rsid w:val="002170EC"/>
    <w:rsid w:val="00217312"/>
    <w:rsid w:val="0021792C"/>
    <w:rsid w:val="002201F3"/>
    <w:rsid w:val="00220645"/>
    <w:rsid w:val="002207B1"/>
    <w:rsid w:val="00220D8C"/>
    <w:rsid w:val="00220F42"/>
    <w:rsid w:val="0022102C"/>
    <w:rsid w:val="00221A28"/>
    <w:rsid w:val="00221E29"/>
    <w:rsid w:val="002222E4"/>
    <w:rsid w:val="00224965"/>
    <w:rsid w:val="00225EC1"/>
    <w:rsid w:val="00226465"/>
    <w:rsid w:val="002265F1"/>
    <w:rsid w:val="002266F7"/>
    <w:rsid w:val="00226F3B"/>
    <w:rsid w:val="002302EF"/>
    <w:rsid w:val="00230FF4"/>
    <w:rsid w:val="002315E2"/>
    <w:rsid w:val="00231A71"/>
    <w:rsid w:val="00232181"/>
    <w:rsid w:val="00233328"/>
    <w:rsid w:val="002336B7"/>
    <w:rsid w:val="002337A5"/>
    <w:rsid w:val="00233C4E"/>
    <w:rsid w:val="002341D8"/>
    <w:rsid w:val="002343FF"/>
    <w:rsid w:val="00234410"/>
    <w:rsid w:val="00234822"/>
    <w:rsid w:val="00234F4A"/>
    <w:rsid w:val="002352CE"/>
    <w:rsid w:val="00235EED"/>
    <w:rsid w:val="00235F8D"/>
    <w:rsid w:val="0023640F"/>
    <w:rsid w:val="002365DF"/>
    <w:rsid w:val="00236E3D"/>
    <w:rsid w:val="00237435"/>
    <w:rsid w:val="00237EF0"/>
    <w:rsid w:val="00240062"/>
    <w:rsid w:val="00241959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146"/>
    <w:rsid w:val="0024594F"/>
    <w:rsid w:val="00245E95"/>
    <w:rsid w:val="00245EDE"/>
    <w:rsid w:val="00245F32"/>
    <w:rsid w:val="00246281"/>
    <w:rsid w:val="00246708"/>
    <w:rsid w:val="00247CE5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481D"/>
    <w:rsid w:val="002548A1"/>
    <w:rsid w:val="00254CC2"/>
    <w:rsid w:val="0025511F"/>
    <w:rsid w:val="00255BA1"/>
    <w:rsid w:val="00255E3B"/>
    <w:rsid w:val="00256791"/>
    <w:rsid w:val="002573B7"/>
    <w:rsid w:val="00257F3E"/>
    <w:rsid w:val="00260EAA"/>
    <w:rsid w:val="00260F25"/>
    <w:rsid w:val="00261630"/>
    <w:rsid w:val="00261A21"/>
    <w:rsid w:val="002623C2"/>
    <w:rsid w:val="00262BDE"/>
    <w:rsid w:val="00263117"/>
    <w:rsid w:val="00263929"/>
    <w:rsid w:val="002654E4"/>
    <w:rsid w:val="002658FC"/>
    <w:rsid w:val="00265BF7"/>
    <w:rsid w:val="00265C4B"/>
    <w:rsid w:val="00266D0C"/>
    <w:rsid w:val="00267CFB"/>
    <w:rsid w:val="0027046C"/>
    <w:rsid w:val="002704F7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A96"/>
    <w:rsid w:val="00275B9A"/>
    <w:rsid w:val="00275F61"/>
    <w:rsid w:val="0027612C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35BA"/>
    <w:rsid w:val="002839DB"/>
    <w:rsid w:val="00283D60"/>
    <w:rsid w:val="002858EF"/>
    <w:rsid w:val="00285AF1"/>
    <w:rsid w:val="00285B9D"/>
    <w:rsid w:val="00285D88"/>
    <w:rsid w:val="00286159"/>
    <w:rsid w:val="00287CAB"/>
    <w:rsid w:val="00290BFF"/>
    <w:rsid w:val="00290C70"/>
    <w:rsid w:val="0029192E"/>
    <w:rsid w:val="002925CB"/>
    <w:rsid w:val="002928E2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153B"/>
    <w:rsid w:val="002A15F4"/>
    <w:rsid w:val="002A161C"/>
    <w:rsid w:val="002A2055"/>
    <w:rsid w:val="002A266D"/>
    <w:rsid w:val="002A28CB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160D"/>
    <w:rsid w:val="002B1C38"/>
    <w:rsid w:val="002B1C89"/>
    <w:rsid w:val="002B1EFD"/>
    <w:rsid w:val="002B1F2E"/>
    <w:rsid w:val="002B27A1"/>
    <w:rsid w:val="002B2B9C"/>
    <w:rsid w:val="002B36D3"/>
    <w:rsid w:val="002B3F9C"/>
    <w:rsid w:val="002B4373"/>
    <w:rsid w:val="002B4472"/>
    <w:rsid w:val="002B4893"/>
    <w:rsid w:val="002B55CF"/>
    <w:rsid w:val="002B57E6"/>
    <w:rsid w:val="002B592E"/>
    <w:rsid w:val="002B5AF1"/>
    <w:rsid w:val="002B615B"/>
    <w:rsid w:val="002B6D08"/>
    <w:rsid w:val="002B72A3"/>
    <w:rsid w:val="002B7A60"/>
    <w:rsid w:val="002C0386"/>
    <w:rsid w:val="002C1380"/>
    <w:rsid w:val="002C1846"/>
    <w:rsid w:val="002C2031"/>
    <w:rsid w:val="002C351B"/>
    <w:rsid w:val="002C3D7E"/>
    <w:rsid w:val="002C3EB3"/>
    <w:rsid w:val="002C4C10"/>
    <w:rsid w:val="002C4D7A"/>
    <w:rsid w:val="002C5163"/>
    <w:rsid w:val="002C5CE7"/>
    <w:rsid w:val="002C61DB"/>
    <w:rsid w:val="002C64A8"/>
    <w:rsid w:val="002C6F0A"/>
    <w:rsid w:val="002C70F4"/>
    <w:rsid w:val="002C72A6"/>
    <w:rsid w:val="002C7BE1"/>
    <w:rsid w:val="002C7FD1"/>
    <w:rsid w:val="002D05CA"/>
    <w:rsid w:val="002D0BA3"/>
    <w:rsid w:val="002D1332"/>
    <w:rsid w:val="002D1427"/>
    <w:rsid w:val="002D1610"/>
    <w:rsid w:val="002D1804"/>
    <w:rsid w:val="002D2003"/>
    <w:rsid w:val="002D2A4E"/>
    <w:rsid w:val="002D2BC7"/>
    <w:rsid w:val="002D2C0F"/>
    <w:rsid w:val="002D2F2F"/>
    <w:rsid w:val="002D4A06"/>
    <w:rsid w:val="002D4D4C"/>
    <w:rsid w:val="002D53D8"/>
    <w:rsid w:val="002D6909"/>
    <w:rsid w:val="002D6F76"/>
    <w:rsid w:val="002D73E0"/>
    <w:rsid w:val="002D7611"/>
    <w:rsid w:val="002D7C95"/>
    <w:rsid w:val="002E0630"/>
    <w:rsid w:val="002E0A09"/>
    <w:rsid w:val="002E1433"/>
    <w:rsid w:val="002E1489"/>
    <w:rsid w:val="002E1639"/>
    <w:rsid w:val="002E2174"/>
    <w:rsid w:val="002E219A"/>
    <w:rsid w:val="002E2AC8"/>
    <w:rsid w:val="002E37C0"/>
    <w:rsid w:val="002E44A9"/>
    <w:rsid w:val="002E4D17"/>
    <w:rsid w:val="002E5B07"/>
    <w:rsid w:val="002E633D"/>
    <w:rsid w:val="002E659E"/>
    <w:rsid w:val="002E6BD8"/>
    <w:rsid w:val="002E6D40"/>
    <w:rsid w:val="002E6E16"/>
    <w:rsid w:val="002E7A50"/>
    <w:rsid w:val="002E7A83"/>
    <w:rsid w:val="002F053E"/>
    <w:rsid w:val="002F099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ECF"/>
    <w:rsid w:val="002F70A8"/>
    <w:rsid w:val="002F70F3"/>
    <w:rsid w:val="002F7A51"/>
    <w:rsid w:val="0030059F"/>
    <w:rsid w:val="00301215"/>
    <w:rsid w:val="0030206C"/>
    <w:rsid w:val="00302411"/>
    <w:rsid w:val="00302C09"/>
    <w:rsid w:val="00304462"/>
    <w:rsid w:val="0030478A"/>
    <w:rsid w:val="003049B2"/>
    <w:rsid w:val="00304E36"/>
    <w:rsid w:val="00304EAD"/>
    <w:rsid w:val="0030541E"/>
    <w:rsid w:val="003055E1"/>
    <w:rsid w:val="00305726"/>
    <w:rsid w:val="00306246"/>
    <w:rsid w:val="0030630A"/>
    <w:rsid w:val="003066E0"/>
    <w:rsid w:val="003070A0"/>
    <w:rsid w:val="00307261"/>
    <w:rsid w:val="00307BD7"/>
    <w:rsid w:val="00307F0C"/>
    <w:rsid w:val="00307F7F"/>
    <w:rsid w:val="00310357"/>
    <w:rsid w:val="00310C67"/>
    <w:rsid w:val="00311461"/>
    <w:rsid w:val="00312045"/>
    <w:rsid w:val="00312638"/>
    <w:rsid w:val="00313E5A"/>
    <w:rsid w:val="00314116"/>
    <w:rsid w:val="0031562B"/>
    <w:rsid w:val="003168F1"/>
    <w:rsid w:val="00316BA3"/>
    <w:rsid w:val="00317B69"/>
    <w:rsid w:val="0032065D"/>
    <w:rsid w:val="0032078D"/>
    <w:rsid w:val="003209B5"/>
    <w:rsid w:val="00320B7D"/>
    <w:rsid w:val="00320D7E"/>
    <w:rsid w:val="00320F89"/>
    <w:rsid w:val="003212A7"/>
    <w:rsid w:val="00321934"/>
    <w:rsid w:val="00321DBC"/>
    <w:rsid w:val="00321FC8"/>
    <w:rsid w:val="0032220C"/>
    <w:rsid w:val="00322992"/>
    <w:rsid w:val="003247D9"/>
    <w:rsid w:val="00325802"/>
    <w:rsid w:val="00325C97"/>
    <w:rsid w:val="0032631F"/>
    <w:rsid w:val="00326F36"/>
    <w:rsid w:val="00327247"/>
    <w:rsid w:val="00327B90"/>
    <w:rsid w:val="00327F50"/>
    <w:rsid w:val="00330B79"/>
    <w:rsid w:val="00330DB7"/>
    <w:rsid w:val="003311F9"/>
    <w:rsid w:val="00331213"/>
    <w:rsid w:val="003312FA"/>
    <w:rsid w:val="0033390C"/>
    <w:rsid w:val="00333B14"/>
    <w:rsid w:val="00333CF5"/>
    <w:rsid w:val="00333D90"/>
    <w:rsid w:val="00334D99"/>
    <w:rsid w:val="0033504E"/>
    <w:rsid w:val="00335288"/>
    <w:rsid w:val="003355CD"/>
    <w:rsid w:val="00335846"/>
    <w:rsid w:val="003363FA"/>
    <w:rsid w:val="003367B5"/>
    <w:rsid w:val="00336ADE"/>
    <w:rsid w:val="00337031"/>
    <w:rsid w:val="003371F9"/>
    <w:rsid w:val="0033733C"/>
    <w:rsid w:val="00337519"/>
    <w:rsid w:val="0034004B"/>
    <w:rsid w:val="00340394"/>
    <w:rsid w:val="003409EB"/>
    <w:rsid w:val="00340AC5"/>
    <w:rsid w:val="00340D71"/>
    <w:rsid w:val="00340F7F"/>
    <w:rsid w:val="003414B8"/>
    <w:rsid w:val="003415E8"/>
    <w:rsid w:val="0034191B"/>
    <w:rsid w:val="0034218E"/>
    <w:rsid w:val="0034272A"/>
    <w:rsid w:val="00342969"/>
    <w:rsid w:val="00342B71"/>
    <w:rsid w:val="00343876"/>
    <w:rsid w:val="00343E7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47776"/>
    <w:rsid w:val="00350055"/>
    <w:rsid w:val="003504BC"/>
    <w:rsid w:val="00350958"/>
    <w:rsid w:val="003518EB"/>
    <w:rsid w:val="00351983"/>
    <w:rsid w:val="00351A87"/>
    <w:rsid w:val="00352778"/>
    <w:rsid w:val="003529D6"/>
    <w:rsid w:val="00353004"/>
    <w:rsid w:val="003535F7"/>
    <w:rsid w:val="00353B40"/>
    <w:rsid w:val="0035475C"/>
    <w:rsid w:val="00354B6F"/>
    <w:rsid w:val="00355073"/>
    <w:rsid w:val="00355524"/>
    <w:rsid w:val="00356EF7"/>
    <w:rsid w:val="0035765A"/>
    <w:rsid w:val="00357F84"/>
    <w:rsid w:val="00357FCD"/>
    <w:rsid w:val="00357FE5"/>
    <w:rsid w:val="00360D30"/>
    <w:rsid w:val="00362088"/>
    <w:rsid w:val="00363CC8"/>
    <w:rsid w:val="003640CF"/>
    <w:rsid w:val="003645EF"/>
    <w:rsid w:val="00364870"/>
    <w:rsid w:val="003648B0"/>
    <w:rsid w:val="00364FC5"/>
    <w:rsid w:val="00365045"/>
    <w:rsid w:val="00365828"/>
    <w:rsid w:val="003663FA"/>
    <w:rsid w:val="003667C9"/>
    <w:rsid w:val="00366AC1"/>
    <w:rsid w:val="0036705C"/>
    <w:rsid w:val="003671D7"/>
    <w:rsid w:val="0037041F"/>
    <w:rsid w:val="003716B5"/>
    <w:rsid w:val="00371BC2"/>
    <w:rsid w:val="00371BFC"/>
    <w:rsid w:val="00372067"/>
    <w:rsid w:val="00372294"/>
    <w:rsid w:val="003728BC"/>
    <w:rsid w:val="00372C59"/>
    <w:rsid w:val="00373431"/>
    <w:rsid w:val="00374BBA"/>
    <w:rsid w:val="00374BFA"/>
    <w:rsid w:val="00374C21"/>
    <w:rsid w:val="00374DB7"/>
    <w:rsid w:val="00374EC7"/>
    <w:rsid w:val="003755FA"/>
    <w:rsid w:val="003761C4"/>
    <w:rsid w:val="0037626C"/>
    <w:rsid w:val="00376DDE"/>
    <w:rsid w:val="00380110"/>
    <w:rsid w:val="00380385"/>
    <w:rsid w:val="003803DD"/>
    <w:rsid w:val="0038057D"/>
    <w:rsid w:val="00380C1C"/>
    <w:rsid w:val="0038124D"/>
    <w:rsid w:val="0038147C"/>
    <w:rsid w:val="003816BE"/>
    <w:rsid w:val="00381B74"/>
    <w:rsid w:val="00383FB7"/>
    <w:rsid w:val="00384775"/>
    <w:rsid w:val="00385607"/>
    <w:rsid w:val="00386C52"/>
    <w:rsid w:val="003876B9"/>
    <w:rsid w:val="00387856"/>
    <w:rsid w:val="0038795E"/>
    <w:rsid w:val="00392376"/>
    <w:rsid w:val="0039332D"/>
    <w:rsid w:val="00393E22"/>
    <w:rsid w:val="003940BF"/>
    <w:rsid w:val="00394D10"/>
    <w:rsid w:val="00395599"/>
    <w:rsid w:val="003957D3"/>
    <w:rsid w:val="003958EE"/>
    <w:rsid w:val="00397473"/>
    <w:rsid w:val="003977A9"/>
    <w:rsid w:val="00397AF7"/>
    <w:rsid w:val="00397E9C"/>
    <w:rsid w:val="003A1369"/>
    <w:rsid w:val="003A19C2"/>
    <w:rsid w:val="003A1D07"/>
    <w:rsid w:val="003A2AA9"/>
    <w:rsid w:val="003A3058"/>
    <w:rsid w:val="003A3C00"/>
    <w:rsid w:val="003A3D39"/>
    <w:rsid w:val="003A43C6"/>
    <w:rsid w:val="003A4994"/>
    <w:rsid w:val="003A4A49"/>
    <w:rsid w:val="003A4F5B"/>
    <w:rsid w:val="003A5092"/>
    <w:rsid w:val="003A540F"/>
    <w:rsid w:val="003A6BF4"/>
    <w:rsid w:val="003A6C80"/>
    <w:rsid w:val="003A6CD2"/>
    <w:rsid w:val="003A74AE"/>
    <w:rsid w:val="003A763A"/>
    <w:rsid w:val="003B099F"/>
    <w:rsid w:val="003B0A9F"/>
    <w:rsid w:val="003B0F8A"/>
    <w:rsid w:val="003B105D"/>
    <w:rsid w:val="003B128A"/>
    <w:rsid w:val="003B174F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7C8"/>
    <w:rsid w:val="003B5C8F"/>
    <w:rsid w:val="003B6775"/>
    <w:rsid w:val="003B6C57"/>
    <w:rsid w:val="003B7873"/>
    <w:rsid w:val="003C026F"/>
    <w:rsid w:val="003C073A"/>
    <w:rsid w:val="003C0C4A"/>
    <w:rsid w:val="003C13A2"/>
    <w:rsid w:val="003C3C47"/>
    <w:rsid w:val="003C46F2"/>
    <w:rsid w:val="003C4D5E"/>
    <w:rsid w:val="003C547B"/>
    <w:rsid w:val="003C617D"/>
    <w:rsid w:val="003C6798"/>
    <w:rsid w:val="003C67ED"/>
    <w:rsid w:val="003C7C06"/>
    <w:rsid w:val="003C7D8E"/>
    <w:rsid w:val="003D02A1"/>
    <w:rsid w:val="003D0540"/>
    <w:rsid w:val="003D084A"/>
    <w:rsid w:val="003D10FB"/>
    <w:rsid w:val="003D12EF"/>
    <w:rsid w:val="003D13AE"/>
    <w:rsid w:val="003D2108"/>
    <w:rsid w:val="003D2F7B"/>
    <w:rsid w:val="003D3886"/>
    <w:rsid w:val="003D3ECC"/>
    <w:rsid w:val="003D3FB3"/>
    <w:rsid w:val="003D43A8"/>
    <w:rsid w:val="003D4A64"/>
    <w:rsid w:val="003D4BCB"/>
    <w:rsid w:val="003D4EB7"/>
    <w:rsid w:val="003D523E"/>
    <w:rsid w:val="003D52A1"/>
    <w:rsid w:val="003D5327"/>
    <w:rsid w:val="003D57CF"/>
    <w:rsid w:val="003D5A85"/>
    <w:rsid w:val="003D5F89"/>
    <w:rsid w:val="003D6018"/>
    <w:rsid w:val="003D6BBA"/>
    <w:rsid w:val="003D71FD"/>
    <w:rsid w:val="003D76BD"/>
    <w:rsid w:val="003D77CD"/>
    <w:rsid w:val="003E20E4"/>
    <w:rsid w:val="003E21B6"/>
    <w:rsid w:val="003E2253"/>
    <w:rsid w:val="003E286A"/>
    <w:rsid w:val="003E2C86"/>
    <w:rsid w:val="003E3020"/>
    <w:rsid w:val="003E3BC7"/>
    <w:rsid w:val="003E5A42"/>
    <w:rsid w:val="003E6086"/>
    <w:rsid w:val="003E6682"/>
    <w:rsid w:val="003E6A83"/>
    <w:rsid w:val="003E7AAE"/>
    <w:rsid w:val="003F0285"/>
    <w:rsid w:val="003F04D2"/>
    <w:rsid w:val="003F0EAE"/>
    <w:rsid w:val="003F0EDA"/>
    <w:rsid w:val="003F12E2"/>
    <w:rsid w:val="003F1F59"/>
    <w:rsid w:val="003F2073"/>
    <w:rsid w:val="003F20F9"/>
    <w:rsid w:val="003F2A9C"/>
    <w:rsid w:val="003F30D6"/>
    <w:rsid w:val="003F386E"/>
    <w:rsid w:val="003F43D1"/>
    <w:rsid w:val="003F4A77"/>
    <w:rsid w:val="003F52EA"/>
    <w:rsid w:val="003F6591"/>
    <w:rsid w:val="003F78B7"/>
    <w:rsid w:val="003F7B76"/>
    <w:rsid w:val="00400435"/>
    <w:rsid w:val="004006EF"/>
    <w:rsid w:val="0040074F"/>
    <w:rsid w:val="004015BB"/>
    <w:rsid w:val="004015C7"/>
    <w:rsid w:val="00401845"/>
    <w:rsid w:val="00402166"/>
    <w:rsid w:val="004023E6"/>
    <w:rsid w:val="00402EE7"/>
    <w:rsid w:val="004035C7"/>
    <w:rsid w:val="0040366F"/>
    <w:rsid w:val="004050F5"/>
    <w:rsid w:val="0040515F"/>
    <w:rsid w:val="00405A86"/>
    <w:rsid w:val="00405E06"/>
    <w:rsid w:val="00405F65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3468"/>
    <w:rsid w:val="00413702"/>
    <w:rsid w:val="00413A8B"/>
    <w:rsid w:val="004141D1"/>
    <w:rsid w:val="00414690"/>
    <w:rsid w:val="00414FF3"/>
    <w:rsid w:val="004151FB"/>
    <w:rsid w:val="00415C3B"/>
    <w:rsid w:val="00415C9E"/>
    <w:rsid w:val="004164FB"/>
    <w:rsid w:val="004166F8"/>
    <w:rsid w:val="00416950"/>
    <w:rsid w:val="004169C7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6F0E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A28"/>
    <w:rsid w:val="00433C86"/>
    <w:rsid w:val="00433F51"/>
    <w:rsid w:val="00434A03"/>
    <w:rsid w:val="00434BEC"/>
    <w:rsid w:val="00435436"/>
    <w:rsid w:val="00437C77"/>
    <w:rsid w:val="0044001E"/>
    <w:rsid w:val="00440CBF"/>
    <w:rsid w:val="00441BE8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C28"/>
    <w:rsid w:val="00446CB1"/>
    <w:rsid w:val="00447F89"/>
    <w:rsid w:val="004501F0"/>
    <w:rsid w:val="00450CAE"/>
    <w:rsid w:val="00450EE7"/>
    <w:rsid w:val="004512D4"/>
    <w:rsid w:val="004513BF"/>
    <w:rsid w:val="00451CF0"/>
    <w:rsid w:val="00451E38"/>
    <w:rsid w:val="004523D8"/>
    <w:rsid w:val="004526D9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252B"/>
    <w:rsid w:val="00462EDC"/>
    <w:rsid w:val="004645B9"/>
    <w:rsid w:val="00465DBB"/>
    <w:rsid w:val="004661AE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2BA"/>
    <w:rsid w:val="00473734"/>
    <w:rsid w:val="00474910"/>
    <w:rsid w:val="0047568A"/>
    <w:rsid w:val="00475AC8"/>
    <w:rsid w:val="00476173"/>
    <w:rsid w:val="00476865"/>
    <w:rsid w:val="004775BD"/>
    <w:rsid w:val="00477A14"/>
    <w:rsid w:val="0048060A"/>
    <w:rsid w:val="00480682"/>
    <w:rsid w:val="004808C0"/>
    <w:rsid w:val="004809AE"/>
    <w:rsid w:val="00481084"/>
    <w:rsid w:val="00481226"/>
    <w:rsid w:val="00481726"/>
    <w:rsid w:val="004819E1"/>
    <w:rsid w:val="00481BE1"/>
    <w:rsid w:val="00482214"/>
    <w:rsid w:val="00482B97"/>
    <w:rsid w:val="00482EA5"/>
    <w:rsid w:val="00482FE6"/>
    <w:rsid w:val="004831A8"/>
    <w:rsid w:val="004835A8"/>
    <w:rsid w:val="00483CCD"/>
    <w:rsid w:val="00484D3E"/>
    <w:rsid w:val="00484EF3"/>
    <w:rsid w:val="00485A8C"/>
    <w:rsid w:val="00485B01"/>
    <w:rsid w:val="00485EE6"/>
    <w:rsid w:val="004861F4"/>
    <w:rsid w:val="0048649B"/>
    <w:rsid w:val="00486AC2"/>
    <w:rsid w:val="004872C7"/>
    <w:rsid w:val="004876BC"/>
    <w:rsid w:val="00487B08"/>
    <w:rsid w:val="00491034"/>
    <w:rsid w:val="00491D71"/>
    <w:rsid w:val="00491F73"/>
    <w:rsid w:val="004920D5"/>
    <w:rsid w:val="004928D1"/>
    <w:rsid w:val="00492A47"/>
    <w:rsid w:val="00492B34"/>
    <w:rsid w:val="00492B5F"/>
    <w:rsid w:val="00493B6A"/>
    <w:rsid w:val="00493F63"/>
    <w:rsid w:val="00494840"/>
    <w:rsid w:val="00494AE8"/>
    <w:rsid w:val="004956F7"/>
    <w:rsid w:val="004959FF"/>
    <w:rsid w:val="00495CAF"/>
    <w:rsid w:val="004967CC"/>
    <w:rsid w:val="00496B25"/>
    <w:rsid w:val="00496BC0"/>
    <w:rsid w:val="004A08F9"/>
    <w:rsid w:val="004A11B0"/>
    <w:rsid w:val="004A15DE"/>
    <w:rsid w:val="004A1918"/>
    <w:rsid w:val="004A23BA"/>
    <w:rsid w:val="004A2ACC"/>
    <w:rsid w:val="004A2FD6"/>
    <w:rsid w:val="004A3455"/>
    <w:rsid w:val="004A3935"/>
    <w:rsid w:val="004A3988"/>
    <w:rsid w:val="004A3CB0"/>
    <w:rsid w:val="004A3CB2"/>
    <w:rsid w:val="004A3DFC"/>
    <w:rsid w:val="004A45E1"/>
    <w:rsid w:val="004A467E"/>
    <w:rsid w:val="004A4826"/>
    <w:rsid w:val="004A4958"/>
    <w:rsid w:val="004A4B22"/>
    <w:rsid w:val="004A59C0"/>
    <w:rsid w:val="004A5F47"/>
    <w:rsid w:val="004A6105"/>
    <w:rsid w:val="004A6B5F"/>
    <w:rsid w:val="004A6CC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3FCE"/>
    <w:rsid w:val="004B526A"/>
    <w:rsid w:val="004B66D6"/>
    <w:rsid w:val="004C0850"/>
    <w:rsid w:val="004C0E5B"/>
    <w:rsid w:val="004C1E8E"/>
    <w:rsid w:val="004C25C6"/>
    <w:rsid w:val="004C2964"/>
    <w:rsid w:val="004C2A06"/>
    <w:rsid w:val="004C3A31"/>
    <w:rsid w:val="004C3DAF"/>
    <w:rsid w:val="004C41CE"/>
    <w:rsid w:val="004C4933"/>
    <w:rsid w:val="004C4A6E"/>
    <w:rsid w:val="004C4C01"/>
    <w:rsid w:val="004C5468"/>
    <w:rsid w:val="004C546E"/>
    <w:rsid w:val="004C5672"/>
    <w:rsid w:val="004C6349"/>
    <w:rsid w:val="004C7677"/>
    <w:rsid w:val="004C76D3"/>
    <w:rsid w:val="004C76FA"/>
    <w:rsid w:val="004C7813"/>
    <w:rsid w:val="004C791D"/>
    <w:rsid w:val="004D108A"/>
    <w:rsid w:val="004D1235"/>
    <w:rsid w:val="004D15CA"/>
    <w:rsid w:val="004D1642"/>
    <w:rsid w:val="004D1A1D"/>
    <w:rsid w:val="004D1F15"/>
    <w:rsid w:val="004D2478"/>
    <w:rsid w:val="004D2909"/>
    <w:rsid w:val="004D3341"/>
    <w:rsid w:val="004D34BE"/>
    <w:rsid w:val="004D3938"/>
    <w:rsid w:val="004D4CDC"/>
    <w:rsid w:val="004D59FC"/>
    <w:rsid w:val="004D5DCF"/>
    <w:rsid w:val="004D7CC6"/>
    <w:rsid w:val="004D7FB1"/>
    <w:rsid w:val="004E06D6"/>
    <w:rsid w:val="004E0D02"/>
    <w:rsid w:val="004E16FD"/>
    <w:rsid w:val="004E1DB5"/>
    <w:rsid w:val="004E230D"/>
    <w:rsid w:val="004E2A15"/>
    <w:rsid w:val="004E4955"/>
    <w:rsid w:val="004E529B"/>
    <w:rsid w:val="004E52FC"/>
    <w:rsid w:val="004E537B"/>
    <w:rsid w:val="004E5523"/>
    <w:rsid w:val="004E5CAD"/>
    <w:rsid w:val="004E6140"/>
    <w:rsid w:val="004E6171"/>
    <w:rsid w:val="004E6724"/>
    <w:rsid w:val="004E6CC3"/>
    <w:rsid w:val="004E77C8"/>
    <w:rsid w:val="004E7F98"/>
    <w:rsid w:val="004F1930"/>
    <w:rsid w:val="004F2A03"/>
    <w:rsid w:val="004F2DAB"/>
    <w:rsid w:val="004F3145"/>
    <w:rsid w:val="004F37B2"/>
    <w:rsid w:val="004F388E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5E7"/>
    <w:rsid w:val="004F7617"/>
    <w:rsid w:val="00500018"/>
    <w:rsid w:val="005006EE"/>
    <w:rsid w:val="005007EF"/>
    <w:rsid w:val="00501090"/>
    <w:rsid w:val="0050174F"/>
    <w:rsid w:val="0050178E"/>
    <w:rsid w:val="00502514"/>
    <w:rsid w:val="00502986"/>
    <w:rsid w:val="00502D7B"/>
    <w:rsid w:val="005039E5"/>
    <w:rsid w:val="00504049"/>
    <w:rsid w:val="00504451"/>
    <w:rsid w:val="005052DB"/>
    <w:rsid w:val="0050783A"/>
    <w:rsid w:val="005104AB"/>
    <w:rsid w:val="0051147D"/>
    <w:rsid w:val="0051156F"/>
    <w:rsid w:val="00511810"/>
    <w:rsid w:val="00511DAA"/>
    <w:rsid w:val="00511F50"/>
    <w:rsid w:val="00512D25"/>
    <w:rsid w:val="00514234"/>
    <w:rsid w:val="00514CFA"/>
    <w:rsid w:val="005157DA"/>
    <w:rsid w:val="0051586E"/>
    <w:rsid w:val="005159B0"/>
    <w:rsid w:val="005159E9"/>
    <w:rsid w:val="00515BDA"/>
    <w:rsid w:val="00516755"/>
    <w:rsid w:val="00517367"/>
    <w:rsid w:val="00517967"/>
    <w:rsid w:val="00520682"/>
    <w:rsid w:val="00521F0C"/>
    <w:rsid w:val="005225E0"/>
    <w:rsid w:val="00522C97"/>
    <w:rsid w:val="0052370C"/>
    <w:rsid w:val="00523B52"/>
    <w:rsid w:val="00524B04"/>
    <w:rsid w:val="00524B5A"/>
    <w:rsid w:val="00525094"/>
    <w:rsid w:val="005250B4"/>
    <w:rsid w:val="0052544D"/>
    <w:rsid w:val="00525AE9"/>
    <w:rsid w:val="00526B51"/>
    <w:rsid w:val="005274E5"/>
    <w:rsid w:val="00527771"/>
    <w:rsid w:val="00530AEA"/>
    <w:rsid w:val="00530C60"/>
    <w:rsid w:val="00531E3C"/>
    <w:rsid w:val="00532C74"/>
    <w:rsid w:val="00532FE9"/>
    <w:rsid w:val="005334DA"/>
    <w:rsid w:val="00533F07"/>
    <w:rsid w:val="0053418D"/>
    <w:rsid w:val="00535488"/>
    <w:rsid w:val="00535767"/>
    <w:rsid w:val="00536399"/>
    <w:rsid w:val="005363F0"/>
    <w:rsid w:val="005364CB"/>
    <w:rsid w:val="005371A3"/>
    <w:rsid w:val="0053754E"/>
    <w:rsid w:val="005377A4"/>
    <w:rsid w:val="00537819"/>
    <w:rsid w:val="00537845"/>
    <w:rsid w:val="00537D5E"/>
    <w:rsid w:val="00540AE6"/>
    <w:rsid w:val="00540CE9"/>
    <w:rsid w:val="00542794"/>
    <w:rsid w:val="00542AB3"/>
    <w:rsid w:val="00543AD8"/>
    <w:rsid w:val="00543C74"/>
    <w:rsid w:val="00543CA6"/>
    <w:rsid w:val="00543CCF"/>
    <w:rsid w:val="0054440A"/>
    <w:rsid w:val="00545235"/>
    <w:rsid w:val="005452D5"/>
    <w:rsid w:val="00545C28"/>
    <w:rsid w:val="005465E7"/>
    <w:rsid w:val="0054756C"/>
    <w:rsid w:val="00547EEF"/>
    <w:rsid w:val="005500CD"/>
    <w:rsid w:val="00550816"/>
    <w:rsid w:val="00550AF4"/>
    <w:rsid w:val="00551307"/>
    <w:rsid w:val="0055190D"/>
    <w:rsid w:val="00552803"/>
    <w:rsid w:val="00552F24"/>
    <w:rsid w:val="005533D9"/>
    <w:rsid w:val="00553854"/>
    <w:rsid w:val="005546D2"/>
    <w:rsid w:val="00554D3B"/>
    <w:rsid w:val="005550D9"/>
    <w:rsid w:val="0055523A"/>
    <w:rsid w:val="00556994"/>
    <w:rsid w:val="0055753C"/>
    <w:rsid w:val="00560ED2"/>
    <w:rsid w:val="005614C7"/>
    <w:rsid w:val="00561746"/>
    <w:rsid w:val="005619B0"/>
    <w:rsid w:val="00561D4F"/>
    <w:rsid w:val="00562524"/>
    <w:rsid w:val="00565115"/>
    <w:rsid w:val="0056564B"/>
    <w:rsid w:val="00565ED0"/>
    <w:rsid w:val="00566E55"/>
    <w:rsid w:val="00566E95"/>
    <w:rsid w:val="00566EDA"/>
    <w:rsid w:val="005675DF"/>
    <w:rsid w:val="0057063A"/>
    <w:rsid w:val="00571334"/>
    <w:rsid w:val="00572143"/>
    <w:rsid w:val="00572300"/>
    <w:rsid w:val="00572385"/>
    <w:rsid w:val="00572C7B"/>
    <w:rsid w:val="005731AF"/>
    <w:rsid w:val="005735B3"/>
    <w:rsid w:val="00573696"/>
    <w:rsid w:val="005740D3"/>
    <w:rsid w:val="00574431"/>
    <w:rsid w:val="005747C9"/>
    <w:rsid w:val="00574C3D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517"/>
    <w:rsid w:val="0058226D"/>
    <w:rsid w:val="00582411"/>
    <w:rsid w:val="00582641"/>
    <w:rsid w:val="00582671"/>
    <w:rsid w:val="00583F6C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90507"/>
    <w:rsid w:val="00590DF2"/>
    <w:rsid w:val="0059119F"/>
    <w:rsid w:val="00591221"/>
    <w:rsid w:val="005913B1"/>
    <w:rsid w:val="00591A49"/>
    <w:rsid w:val="00592B29"/>
    <w:rsid w:val="00592C5F"/>
    <w:rsid w:val="00592CBF"/>
    <w:rsid w:val="00592F0D"/>
    <w:rsid w:val="0059360E"/>
    <w:rsid w:val="00593E45"/>
    <w:rsid w:val="00593F1B"/>
    <w:rsid w:val="005946BF"/>
    <w:rsid w:val="0059496B"/>
    <w:rsid w:val="00594A15"/>
    <w:rsid w:val="005950D5"/>
    <w:rsid w:val="005951F4"/>
    <w:rsid w:val="00595461"/>
    <w:rsid w:val="00595CD7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2F8C"/>
    <w:rsid w:val="005A3CE1"/>
    <w:rsid w:val="005A3E6D"/>
    <w:rsid w:val="005A427C"/>
    <w:rsid w:val="005A4E77"/>
    <w:rsid w:val="005A4F1E"/>
    <w:rsid w:val="005A5420"/>
    <w:rsid w:val="005A5498"/>
    <w:rsid w:val="005A59D9"/>
    <w:rsid w:val="005A638B"/>
    <w:rsid w:val="005A6609"/>
    <w:rsid w:val="005B0471"/>
    <w:rsid w:val="005B0CC2"/>
    <w:rsid w:val="005B0F26"/>
    <w:rsid w:val="005B1112"/>
    <w:rsid w:val="005B16AB"/>
    <w:rsid w:val="005B16C7"/>
    <w:rsid w:val="005B185F"/>
    <w:rsid w:val="005B20DB"/>
    <w:rsid w:val="005B24EC"/>
    <w:rsid w:val="005B29A0"/>
    <w:rsid w:val="005B2C1D"/>
    <w:rsid w:val="005B3BBE"/>
    <w:rsid w:val="005B46DA"/>
    <w:rsid w:val="005B4F0D"/>
    <w:rsid w:val="005B55B4"/>
    <w:rsid w:val="005B5620"/>
    <w:rsid w:val="005B5988"/>
    <w:rsid w:val="005B5AAE"/>
    <w:rsid w:val="005B63F8"/>
    <w:rsid w:val="005B6926"/>
    <w:rsid w:val="005B6D84"/>
    <w:rsid w:val="005C0E86"/>
    <w:rsid w:val="005C14EE"/>
    <w:rsid w:val="005C26C9"/>
    <w:rsid w:val="005C2B99"/>
    <w:rsid w:val="005C2C8C"/>
    <w:rsid w:val="005C3E10"/>
    <w:rsid w:val="005C5304"/>
    <w:rsid w:val="005C58D2"/>
    <w:rsid w:val="005C5B16"/>
    <w:rsid w:val="005C5FDA"/>
    <w:rsid w:val="005C63E1"/>
    <w:rsid w:val="005C678A"/>
    <w:rsid w:val="005C69AC"/>
    <w:rsid w:val="005C7D7B"/>
    <w:rsid w:val="005D1D4D"/>
    <w:rsid w:val="005D20BC"/>
    <w:rsid w:val="005D2ECF"/>
    <w:rsid w:val="005D3A19"/>
    <w:rsid w:val="005D44C9"/>
    <w:rsid w:val="005D44D8"/>
    <w:rsid w:val="005D45EB"/>
    <w:rsid w:val="005D4FB3"/>
    <w:rsid w:val="005D544A"/>
    <w:rsid w:val="005D54D5"/>
    <w:rsid w:val="005D5855"/>
    <w:rsid w:val="005D5FCC"/>
    <w:rsid w:val="005D7727"/>
    <w:rsid w:val="005D7D25"/>
    <w:rsid w:val="005D7DA7"/>
    <w:rsid w:val="005D7DCE"/>
    <w:rsid w:val="005E080A"/>
    <w:rsid w:val="005E1BC8"/>
    <w:rsid w:val="005E37CB"/>
    <w:rsid w:val="005E3DAC"/>
    <w:rsid w:val="005E4C0E"/>
    <w:rsid w:val="005E51A3"/>
    <w:rsid w:val="005E53EC"/>
    <w:rsid w:val="005E5AD4"/>
    <w:rsid w:val="005E5ED8"/>
    <w:rsid w:val="005E6186"/>
    <w:rsid w:val="005E731A"/>
    <w:rsid w:val="005F00EF"/>
    <w:rsid w:val="005F05CE"/>
    <w:rsid w:val="005F1A96"/>
    <w:rsid w:val="005F1D4D"/>
    <w:rsid w:val="005F2E9A"/>
    <w:rsid w:val="005F2F6F"/>
    <w:rsid w:val="005F3170"/>
    <w:rsid w:val="005F349F"/>
    <w:rsid w:val="005F3ADE"/>
    <w:rsid w:val="005F477A"/>
    <w:rsid w:val="005F4850"/>
    <w:rsid w:val="005F4E5D"/>
    <w:rsid w:val="005F4FA0"/>
    <w:rsid w:val="005F5865"/>
    <w:rsid w:val="005F58A5"/>
    <w:rsid w:val="005F5ADA"/>
    <w:rsid w:val="005F6CE0"/>
    <w:rsid w:val="005F78A1"/>
    <w:rsid w:val="00600063"/>
    <w:rsid w:val="006009B0"/>
    <w:rsid w:val="00601D10"/>
    <w:rsid w:val="00601F6F"/>
    <w:rsid w:val="00602A13"/>
    <w:rsid w:val="00602EC5"/>
    <w:rsid w:val="006036BF"/>
    <w:rsid w:val="00603883"/>
    <w:rsid w:val="00603992"/>
    <w:rsid w:val="00605014"/>
    <w:rsid w:val="00605139"/>
    <w:rsid w:val="00605FBD"/>
    <w:rsid w:val="00606125"/>
    <w:rsid w:val="0060614E"/>
    <w:rsid w:val="00606191"/>
    <w:rsid w:val="006116E5"/>
    <w:rsid w:val="00611D04"/>
    <w:rsid w:val="00612AA0"/>
    <w:rsid w:val="00612B23"/>
    <w:rsid w:val="00612C9A"/>
    <w:rsid w:val="00612E09"/>
    <w:rsid w:val="00613E12"/>
    <w:rsid w:val="00613E2E"/>
    <w:rsid w:val="00614615"/>
    <w:rsid w:val="00615E91"/>
    <w:rsid w:val="0061629D"/>
    <w:rsid w:val="00616F3E"/>
    <w:rsid w:val="00616F5D"/>
    <w:rsid w:val="00616FB0"/>
    <w:rsid w:val="006174C0"/>
    <w:rsid w:val="006175AF"/>
    <w:rsid w:val="00617675"/>
    <w:rsid w:val="00617A57"/>
    <w:rsid w:val="00620248"/>
    <w:rsid w:val="006202E2"/>
    <w:rsid w:val="00620597"/>
    <w:rsid w:val="006208BE"/>
    <w:rsid w:val="006209E6"/>
    <w:rsid w:val="00621243"/>
    <w:rsid w:val="00621466"/>
    <w:rsid w:val="00621A6D"/>
    <w:rsid w:val="00621EA9"/>
    <w:rsid w:val="0062254B"/>
    <w:rsid w:val="0062276E"/>
    <w:rsid w:val="00622BFC"/>
    <w:rsid w:val="00622CD6"/>
    <w:rsid w:val="00622F03"/>
    <w:rsid w:val="00623A9E"/>
    <w:rsid w:val="00623D05"/>
    <w:rsid w:val="006240D3"/>
    <w:rsid w:val="006247E4"/>
    <w:rsid w:val="00626721"/>
    <w:rsid w:val="00626730"/>
    <w:rsid w:val="00627269"/>
    <w:rsid w:val="006274BD"/>
    <w:rsid w:val="0062760F"/>
    <w:rsid w:val="006300D8"/>
    <w:rsid w:val="00630671"/>
    <w:rsid w:val="00630F30"/>
    <w:rsid w:val="006310F3"/>
    <w:rsid w:val="006314FF"/>
    <w:rsid w:val="0063189C"/>
    <w:rsid w:val="00631B93"/>
    <w:rsid w:val="006329C2"/>
    <w:rsid w:val="00632C93"/>
    <w:rsid w:val="00633284"/>
    <w:rsid w:val="006335D0"/>
    <w:rsid w:val="00633717"/>
    <w:rsid w:val="00633E5D"/>
    <w:rsid w:val="006341BA"/>
    <w:rsid w:val="00634451"/>
    <w:rsid w:val="006346F3"/>
    <w:rsid w:val="0063478C"/>
    <w:rsid w:val="0063484E"/>
    <w:rsid w:val="00636488"/>
    <w:rsid w:val="006364ED"/>
    <w:rsid w:val="00636DAC"/>
    <w:rsid w:val="00636DF0"/>
    <w:rsid w:val="00636E08"/>
    <w:rsid w:val="00636E57"/>
    <w:rsid w:val="00637F26"/>
    <w:rsid w:val="00640CD2"/>
    <w:rsid w:val="0064183F"/>
    <w:rsid w:val="006418E2"/>
    <w:rsid w:val="00641931"/>
    <w:rsid w:val="00641B90"/>
    <w:rsid w:val="00642ECF"/>
    <w:rsid w:val="0064323A"/>
    <w:rsid w:val="00643BA2"/>
    <w:rsid w:val="00644E3A"/>
    <w:rsid w:val="006454EA"/>
    <w:rsid w:val="00645A14"/>
    <w:rsid w:val="00646D04"/>
    <w:rsid w:val="00646ED4"/>
    <w:rsid w:val="00647096"/>
    <w:rsid w:val="00647763"/>
    <w:rsid w:val="00647B07"/>
    <w:rsid w:val="00647DD4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D18"/>
    <w:rsid w:val="0065444E"/>
    <w:rsid w:val="00654504"/>
    <w:rsid w:val="00654B39"/>
    <w:rsid w:val="00654D0A"/>
    <w:rsid w:val="00654D90"/>
    <w:rsid w:val="00654F3D"/>
    <w:rsid w:val="00655E1E"/>
    <w:rsid w:val="006562AD"/>
    <w:rsid w:val="006605C0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41C2"/>
    <w:rsid w:val="00664BEA"/>
    <w:rsid w:val="00664E83"/>
    <w:rsid w:val="00664EC5"/>
    <w:rsid w:val="00665433"/>
    <w:rsid w:val="00665B4B"/>
    <w:rsid w:val="00666B4A"/>
    <w:rsid w:val="00666D88"/>
    <w:rsid w:val="00667AEF"/>
    <w:rsid w:val="0067082A"/>
    <w:rsid w:val="006713EC"/>
    <w:rsid w:val="006714CE"/>
    <w:rsid w:val="00671A9F"/>
    <w:rsid w:val="00671F22"/>
    <w:rsid w:val="006721B1"/>
    <w:rsid w:val="006722E7"/>
    <w:rsid w:val="00672716"/>
    <w:rsid w:val="00673225"/>
    <w:rsid w:val="0067407E"/>
    <w:rsid w:val="00674147"/>
    <w:rsid w:val="0067426E"/>
    <w:rsid w:val="00674B12"/>
    <w:rsid w:val="00674E82"/>
    <w:rsid w:val="00676435"/>
    <w:rsid w:val="006769B7"/>
    <w:rsid w:val="00676A43"/>
    <w:rsid w:val="00676B89"/>
    <w:rsid w:val="00676D22"/>
    <w:rsid w:val="00676D5F"/>
    <w:rsid w:val="00677778"/>
    <w:rsid w:val="00681962"/>
    <w:rsid w:val="00681AB1"/>
    <w:rsid w:val="00681CFA"/>
    <w:rsid w:val="00681EFF"/>
    <w:rsid w:val="00682D07"/>
    <w:rsid w:val="00682FBC"/>
    <w:rsid w:val="00683F1C"/>
    <w:rsid w:val="00684192"/>
    <w:rsid w:val="00684BE1"/>
    <w:rsid w:val="00685F54"/>
    <w:rsid w:val="0068757E"/>
    <w:rsid w:val="00687685"/>
    <w:rsid w:val="00687D56"/>
    <w:rsid w:val="00690514"/>
    <w:rsid w:val="00690B59"/>
    <w:rsid w:val="00690D5F"/>
    <w:rsid w:val="00691ECC"/>
    <w:rsid w:val="006920DB"/>
    <w:rsid w:val="006923CE"/>
    <w:rsid w:val="00692582"/>
    <w:rsid w:val="00693E53"/>
    <w:rsid w:val="00694245"/>
    <w:rsid w:val="00696166"/>
    <w:rsid w:val="00696179"/>
    <w:rsid w:val="00696363"/>
    <w:rsid w:val="00696AED"/>
    <w:rsid w:val="006970A6"/>
    <w:rsid w:val="00697449"/>
    <w:rsid w:val="00697939"/>
    <w:rsid w:val="00697B9B"/>
    <w:rsid w:val="006A0E25"/>
    <w:rsid w:val="006A15AC"/>
    <w:rsid w:val="006A29CD"/>
    <w:rsid w:val="006A32E3"/>
    <w:rsid w:val="006A339F"/>
    <w:rsid w:val="006A39F4"/>
    <w:rsid w:val="006A3AC6"/>
    <w:rsid w:val="006A4041"/>
    <w:rsid w:val="006A4AD4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27D"/>
    <w:rsid w:val="006A6448"/>
    <w:rsid w:val="006A6C2D"/>
    <w:rsid w:val="006A732C"/>
    <w:rsid w:val="006A7EC3"/>
    <w:rsid w:val="006A7F17"/>
    <w:rsid w:val="006B0EEB"/>
    <w:rsid w:val="006B0F33"/>
    <w:rsid w:val="006B1824"/>
    <w:rsid w:val="006B1F88"/>
    <w:rsid w:val="006B340E"/>
    <w:rsid w:val="006B43A2"/>
    <w:rsid w:val="006B517A"/>
    <w:rsid w:val="006B62A2"/>
    <w:rsid w:val="006B6ACB"/>
    <w:rsid w:val="006B7A11"/>
    <w:rsid w:val="006C1620"/>
    <w:rsid w:val="006C1A77"/>
    <w:rsid w:val="006C1B65"/>
    <w:rsid w:val="006C1FA1"/>
    <w:rsid w:val="006C2BD3"/>
    <w:rsid w:val="006C3011"/>
    <w:rsid w:val="006C3119"/>
    <w:rsid w:val="006C3597"/>
    <w:rsid w:val="006C4D8F"/>
    <w:rsid w:val="006C4FF8"/>
    <w:rsid w:val="006C5B64"/>
    <w:rsid w:val="006C62BA"/>
    <w:rsid w:val="006C70CA"/>
    <w:rsid w:val="006C7449"/>
    <w:rsid w:val="006C777B"/>
    <w:rsid w:val="006C7910"/>
    <w:rsid w:val="006C798A"/>
    <w:rsid w:val="006C7CA2"/>
    <w:rsid w:val="006D03A5"/>
    <w:rsid w:val="006D06C8"/>
    <w:rsid w:val="006D0CCC"/>
    <w:rsid w:val="006D12F9"/>
    <w:rsid w:val="006D2137"/>
    <w:rsid w:val="006D32F7"/>
    <w:rsid w:val="006D3407"/>
    <w:rsid w:val="006D39F5"/>
    <w:rsid w:val="006D3C69"/>
    <w:rsid w:val="006D464A"/>
    <w:rsid w:val="006D480A"/>
    <w:rsid w:val="006D4DA4"/>
    <w:rsid w:val="006D4E82"/>
    <w:rsid w:val="006D52B7"/>
    <w:rsid w:val="006D56A9"/>
    <w:rsid w:val="006D6B46"/>
    <w:rsid w:val="006D71C0"/>
    <w:rsid w:val="006D7547"/>
    <w:rsid w:val="006D75C1"/>
    <w:rsid w:val="006D75DC"/>
    <w:rsid w:val="006E0191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9A8"/>
    <w:rsid w:val="006E7CED"/>
    <w:rsid w:val="006F002F"/>
    <w:rsid w:val="006F1811"/>
    <w:rsid w:val="006F2812"/>
    <w:rsid w:val="006F3016"/>
    <w:rsid w:val="006F3840"/>
    <w:rsid w:val="006F390D"/>
    <w:rsid w:val="006F43A2"/>
    <w:rsid w:val="006F4981"/>
    <w:rsid w:val="006F4D61"/>
    <w:rsid w:val="006F64BD"/>
    <w:rsid w:val="006F6997"/>
    <w:rsid w:val="006F6ECA"/>
    <w:rsid w:val="006F71D4"/>
    <w:rsid w:val="006F7506"/>
    <w:rsid w:val="006F7A1F"/>
    <w:rsid w:val="006F7AD1"/>
    <w:rsid w:val="006F7E76"/>
    <w:rsid w:val="00700CC5"/>
    <w:rsid w:val="00701B52"/>
    <w:rsid w:val="00701E4A"/>
    <w:rsid w:val="0070230B"/>
    <w:rsid w:val="0070263A"/>
    <w:rsid w:val="007029B7"/>
    <w:rsid w:val="00702C06"/>
    <w:rsid w:val="00703173"/>
    <w:rsid w:val="00703D04"/>
    <w:rsid w:val="00705E6D"/>
    <w:rsid w:val="0070608B"/>
    <w:rsid w:val="00706194"/>
    <w:rsid w:val="0070654E"/>
    <w:rsid w:val="007072E0"/>
    <w:rsid w:val="00707332"/>
    <w:rsid w:val="00707391"/>
    <w:rsid w:val="0071022E"/>
    <w:rsid w:val="00710992"/>
    <w:rsid w:val="007109BF"/>
    <w:rsid w:val="00711806"/>
    <w:rsid w:val="007122C9"/>
    <w:rsid w:val="007132C7"/>
    <w:rsid w:val="007140DB"/>
    <w:rsid w:val="007143A1"/>
    <w:rsid w:val="007152C5"/>
    <w:rsid w:val="007153F9"/>
    <w:rsid w:val="007154D6"/>
    <w:rsid w:val="007155DA"/>
    <w:rsid w:val="00715820"/>
    <w:rsid w:val="00716370"/>
    <w:rsid w:val="00716F48"/>
    <w:rsid w:val="0071795D"/>
    <w:rsid w:val="00720C34"/>
    <w:rsid w:val="00720E97"/>
    <w:rsid w:val="00721A2D"/>
    <w:rsid w:val="00721FBA"/>
    <w:rsid w:val="007224D9"/>
    <w:rsid w:val="00723638"/>
    <w:rsid w:val="00724250"/>
    <w:rsid w:val="007249FB"/>
    <w:rsid w:val="00724A24"/>
    <w:rsid w:val="007273BA"/>
    <w:rsid w:val="007276AF"/>
    <w:rsid w:val="00727999"/>
    <w:rsid w:val="00727BD8"/>
    <w:rsid w:val="00727C36"/>
    <w:rsid w:val="00727F11"/>
    <w:rsid w:val="00731905"/>
    <w:rsid w:val="007327A5"/>
    <w:rsid w:val="00732889"/>
    <w:rsid w:val="00733A2D"/>
    <w:rsid w:val="00735246"/>
    <w:rsid w:val="007359CC"/>
    <w:rsid w:val="00735A60"/>
    <w:rsid w:val="0073607B"/>
    <w:rsid w:val="00736DBD"/>
    <w:rsid w:val="00737123"/>
    <w:rsid w:val="007378FC"/>
    <w:rsid w:val="00737A43"/>
    <w:rsid w:val="00737ABA"/>
    <w:rsid w:val="00740B75"/>
    <w:rsid w:val="00740BB9"/>
    <w:rsid w:val="00740E9F"/>
    <w:rsid w:val="00741581"/>
    <w:rsid w:val="00741B60"/>
    <w:rsid w:val="0074301B"/>
    <w:rsid w:val="007434BB"/>
    <w:rsid w:val="00744087"/>
    <w:rsid w:val="0074464D"/>
    <w:rsid w:val="0074466F"/>
    <w:rsid w:val="00744EFD"/>
    <w:rsid w:val="00744F13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003"/>
    <w:rsid w:val="00752776"/>
    <w:rsid w:val="007529A6"/>
    <w:rsid w:val="007536FB"/>
    <w:rsid w:val="007539AC"/>
    <w:rsid w:val="007539B0"/>
    <w:rsid w:val="00753AF9"/>
    <w:rsid w:val="00753D6F"/>
    <w:rsid w:val="00754D89"/>
    <w:rsid w:val="00754F09"/>
    <w:rsid w:val="00755102"/>
    <w:rsid w:val="007553DB"/>
    <w:rsid w:val="007556A0"/>
    <w:rsid w:val="00756835"/>
    <w:rsid w:val="0075711E"/>
    <w:rsid w:val="0075717D"/>
    <w:rsid w:val="007576DF"/>
    <w:rsid w:val="0075770A"/>
    <w:rsid w:val="007604E4"/>
    <w:rsid w:val="00760AEA"/>
    <w:rsid w:val="00760CD3"/>
    <w:rsid w:val="00760E1D"/>
    <w:rsid w:val="00761844"/>
    <w:rsid w:val="00762252"/>
    <w:rsid w:val="00762336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5E1"/>
    <w:rsid w:val="00770881"/>
    <w:rsid w:val="00770B72"/>
    <w:rsid w:val="00770BF2"/>
    <w:rsid w:val="00771C97"/>
    <w:rsid w:val="0077218B"/>
    <w:rsid w:val="00773908"/>
    <w:rsid w:val="00773E98"/>
    <w:rsid w:val="00774380"/>
    <w:rsid w:val="00774EA8"/>
    <w:rsid w:val="00775BDD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D46"/>
    <w:rsid w:val="00784708"/>
    <w:rsid w:val="00784FA9"/>
    <w:rsid w:val="00785355"/>
    <w:rsid w:val="00785552"/>
    <w:rsid w:val="00785AA3"/>
    <w:rsid w:val="00786290"/>
    <w:rsid w:val="007862E4"/>
    <w:rsid w:val="00786BC1"/>
    <w:rsid w:val="00786F99"/>
    <w:rsid w:val="00787021"/>
    <w:rsid w:val="007871B5"/>
    <w:rsid w:val="007872E6"/>
    <w:rsid w:val="007876EB"/>
    <w:rsid w:val="00787850"/>
    <w:rsid w:val="00787888"/>
    <w:rsid w:val="007904D9"/>
    <w:rsid w:val="007904DA"/>
    <w:rsid w:val="0079070F"/>
    <w:rsid w:val="007912CF"/>
    <w:rsid w:val="007919CD"/>
    <w:rsid w:val="00792772"/>
    <w:rsid w:val="0079301E"/>
    <w:rsid w:val="00793211"/>
    <w:rsid w:val="0079346F"/>
    <w:rsid w:val="00793999"/>
    <w:rsid w:val="007946BC"/>
    <w:rsid w:val="00795FFE"/>
    <w:rsid w:val="00796117"/>
    <w:rsid w:val="007A0764"/>
    <w:rsid w:val="007A0FE8"/>
    <w:rsid w:val="007A11B9"/>
    <w:rsid w:val="007A1580"/>
    <w:rsid w:val="007A168A"/>
    <w:rsid w:val="007A193B"/>
    <w:rsid w:val="007A1CCD"/>
    <w:rsid w:val="007A1E04"/>
    <w:rsid w:val="007A20B4"/>
    <w:rsid w:val="007A238F"/>
    <w:rsid w:val="007A27B4"/>
    <w:rsid w:val="007A30A9"/>
    <w:rsid w:val="007A337D"/>
    <w:rsid w:val="007A3587"/>
    <w:rsid w:val="007A41A2"/>
    <w:rsid w:val="007A4381"/>
    <w:rsid w:val="007A6654"/>
    <w:rsid w:val="007A67D0"/>
    <w:rsid w:val="007A701C"/>
    <w:rsid w:val="007A7216"/>
    <w:rsid w:val="007A7D30"/>
    <w:rsid w:val="007B0A51"/>
    <w:rsid w:val="007B10E7"/>
    <w:rsid w:val="007B1D9F"/>
    <w:rsid w:val="007B1DFC"/>
    <w:rsid w:val="007B2B75"/>
    <w:rsid w:val="007B324A"/>
    <w:rsid w:val="007B327D"/>
    <w:rsid w:val="007B3485"/>
    <w:rsid w:val="007B3C44"/>
    <w:rsid w:val="007B442F"/>
    <w:rsid w:val="007B4A38"/>
    <w:rsid w:val="007B4BF1"/>
    <w:rsid w:val="007B5278"/>
    <w:rsid w:val="007B76A1"/>
    <w:rsid w:val="007B773B"/>
    <w:rsid w:val="007B7842"/>
    <w:rsid w:val="007B79FD"/>
    <w:rsid w:val="007C0011"/>
    <w:rsid w:val="007C00D3"/>
    <w:rsid w:val="007C02B1"/>
    <w:rsid w:val="007C0522"/>
    <w:rsid w:val="007C0C22"/>
    <w:rsid w:val="007C0D5B"/>
    <w:rsid w:val="007C1EBF"/>
    <w:rsid w:val="007C3346"/>
    <w:rsid w:val="007C3412"/>
    <w:rsid w:val="007C35F9"/>
    <w:rsid w:val="007C48D5"/>
    <w:rsid w:val="007C4A64"/>
    <w:rsid w:val="007C575F"/>
    <w:rsid w:val="007C5860"/>
    <w:rsid w:val="007C6777"/>
    <w:rsid w:val="007C6877"/>
    <w:rsid w:val="007C6BBD"/>
    <w:rsid w:val="007C6CD9"/>
    <w:rsid w:val="007C6D44"/>
    <w:rsid w:val="007C6F46"/>
    <w:rsid w:val="007C764C"/>
    <w:rsid w:val="007C7B5D"/>
    <w:rsid w:val="007D005A"/>
    <w:rsid w:val="007D01C9"/>
    <w:rsid w:val="007D037F"/>
    <w:rsid w:val="007D0C86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1F0"/>
    <w:rsid w:val="007D42BD"/>
    <w:rsid w:val="007D4669"/>
    <w:rsid w:val="007D4FF8"/>
    <w:rsid w:val="007D607F"/>
    <w:rsid w:val="007D6D0C"/>
    <w:rsid w:val="007D6FD3"/>
    <w:rsid w:val="007D70D3"/>
    <w:rsid w:val="007D7759"/>
    <w:rsid w:val="007D7FCE"/>
    <w:rsid w:val="007E079A"/>
    <w:rsid w:val="007E0F95"/>
    <w:rsid w:val="007E128A"/>
    <w:rsid w:val="007E1317"/>
    <w:rsid w:val="007E16A5"/>
    <w:rsid w:val="007E1D0F"/>
    <w:rsid w:val="007E2982"/>
    <w:rsid w:val="007E2E54"/>
    <w:rsid w:val="007E3090"/>
    <w:rsid w:val="007E3D21"/>
    <w:rsid w:val="007E3DA5"/>
    <w:rsid w:val="007E488B"/>
    <w:rsid w:val="007E5132"/>
    <w:rsid w:val="007E5145"/>
    <w:rsid w:val="007E5D45"/>
    <w:rsid w:val="007E5EE5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5009"/>
    <w:rsid w:val="007F53A7"/>
    <w:rsid w:val="007F55FC"/>
    <w:rsid w:val="007F6877"/>
    <w:rsid w:val="007F70C2"/>
    <w:rsid w:val="007F7477"/>
    <w:rsid w:val="007F7696"/>
    <w:rsid w:val="007F792C"/>
    <w:rsid w:val="007F7C67"/>
    <w:rsid w:val="007F7F88"/>
    <w:rsid w:val="00800BA7"/>
    <w:rsid w:val="00800C16"/>
    <w:rsid w:val="00800D5B"/>
    <w:rsid w:val="00800E01"/>
    <w:rsid w:val="00800E46"/>
    <w:rsid w:val="008014C0"/>
    <w:rsid w:val="00801EA6"/>
    <w:rsid w:val="008021D8"/>
    <w:rsid w:val="00802372"/>
    <w:rsid w:val="008032EC"/>
    <w:rsid w:val="008034FB"/>
    <w:rsid w:val="008035EC"/>
    <w:rsid w:val="00803659"/>
    <w:rsid w:val="00803D25"/>
    <w:rsid w:val="00805434"/>
    <w:rsid w:val="008058F8"/>
    <w:rsid w:val="00806DAC"/>
    <w:rsid w:val="0080780E"/>
    <w:rsid w:val="008107D4"/>
    <w:rsid w:val="008111E8"/>
    <w:rsid w:val="00811208"/>
    <w:rsid w:val="008134CE"/>
    <w:rsid w:val="00813B0C"/>
    <w:rsid w:val="00813F35"/>
    <w:rsid w:val="008142CC"/>
    <w:rsid w:val="00814FA6"/>
    <w:rsid w:val="008150FF"/>
    <w:rsid w:val="00815A2C"/>
    <w:rsid w:val="00815A63"/>
    <w:rsid w:val="008164E9"/>
    <w:rsid w:val="00816FFA"/>
    <w:rsid w:val="0081776C"/>
    <w:rsid w:val="008202C3"/>
    <w:rsid w:val="00821301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B6A"/>
    <w:rsid w:val="00826326"/>
    <w:rsid w:val="008265E5"/>
    <w:rsid w:val="008267AB"/>
    <w:rsid w:val="00826AB1"/>
    <w:rsid w:val="00827489"/>
    <w:rsid w:val="00827B34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6374"/>
    <w:rsid w:val="00836A78"/>
    <w:rsid w:val="00836C69"/>
    <w:rsid w:val="00837028"/>
    <w:rsid w:val="0083747F"/>
    <w:rsid w:val="008377A4"/>
    <w:rsid w:val="00837A3D"/>
    <w:rsid w:val="00837C01"/>
    <w:rsid w:val="00837E5E"/>
    <w:rsid w:val="00837FFB"/>
    <w:rsid w:val="00840579"/>
    <w:rsid w:val="00840AD3"/>
    <w:rsid w:val="008418F2"/>
    <w:rsid w:val="00841F0D"/>
    <w:rsid w:val="0084224B"/>
    <w:rsid w:val="0084299C"/>
    <w:rsid w:val="00843112"/>
    <w:rsid w:val="00843253"/>
    <w:rsid w:val="0084331F"/>
    <w:rsid w:val="0084392E"/>
    <w:rsid w:val="0084460B"/>
    <w:rsid w:val="0084484D"/>
    <w:rsid w:val="00844D55"/>
    <w:rsid w:val="00844F04"/>
    <w:rsid w:val="00845ABB"/>
    <w:rsid w:val="0084615C"/>
    <w:rsid w:val="008469F3"/>
    <w:rsid w:val="00847288"/>
    <w:rsid w:val="0084782E"/>
    <w:rsid w:val="00847BDF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585"/>
    <w:rsid w:val="008538FC"/>
    <w:rsid w:val="008540BF"/>
    <w:rsid w:val="00854725"/>
    <w:rsid w:val="0085490F"/>
    <w:rsid w:val="00854B0C"/>
    <w:rsid w:val="00855B68"/>
    <w:rsid w:val="00855D0A"/>
    <w:rsid w:val="00855DE8"/>
    <w:rsid w:val="00856153"/>
    <w:rsid w:val="00856E31"/>
    <w:rsid w:val="008578B1"/>
    <w:rsid w:val="00857AC6"/>
    <w:rsid w:val="00857B2C"/>
    <w:rsid w:val="00857C49"/>
    <w:rsid w:val="00857EEC"/>
    <w:rsid w:val="00860958"/>
    <w:rsid w:val="00860E1F"/>
    <w:rsid w:val="0086112B"/>
    <w:rsid w:val="00862C13"/>
    <w:rsid w:val="00862F74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DB9"/>
    <w:rsid w:val="00867FF1"/>
    <w:rsid w:val="008703FA"/>
    <w:rsid w:val="008704F5"/>
    <w:rsid w:val="00870E65"/>
    <w:rsid w:val="00870E80"/>
    <w:rsid w:val="00871189"/>
    <w:rsid w:val="00871A98"/>
    <w:rsid w:val="00871BCD"/>
    <w:rsid w:val="008722BE"/>
    <w:rsid w:val="00872893"/>
    <w:rsid w:val="008729DE"/>
    <w:rsid w:val="0087329F"/>
    <w:rsid w:val="008735AB"/>
    <w:rsid w:val="008736EA"/>
    <w:rsid w:val="008737B0"/>
    <w:rsid w:val="00874D6D"/>
    <w:rsid w:val="008752EF"/>
    <w:rsid w:val="00876936"/>
    <w:rsid w:val="00876FE3"/>
    <w:rsid w:val="00877114"/>
    <w:rsid w:val="00877121"/>
    <w:rsid w:val="00877565"/>
    <w:rsid w:val="0088029A"/>
    <w:rsid w:val="00881116"/>
    <w:rsid w:val="00881EAB"/>
    <w:rsid w:val="008820B9"/>
    <w:rsid w:val="008822A0"/>
    <w:rsid w:val="008848C5"/>
    <w:rsid w:val="00884BB4"/>
    <w:rsid w:val="0088527C"/>
    <w:rsid w:val="008857AE"/>
    <w:rsid w:val="00885B3D"/>
    <w:rsid w:val="0088600A"/>
    <w:rsid w:val="00886177"/>
    <w:rsid w:val="00886331"/>
    <w:rsid w:val="00886502"/>
    <w:rsid w:val="00886F71"/>
    <w:rsid w:val="0088704D"/>
    <w:rsid w:val="00887A99"/>
    <w:rsid w:val="00890728"/>
    <w:rsid w:val="00890C20"/>
    <w:rsid w:val="008910F4"/>
    <w:rsid w:val="00891201"/>
    <w:rsid w:val="0089122D"/>
    <w:rsid w:val="00891D58"/>
    <w:rsid w:val="008927F8"/>
    <w:rsid w:val="00892B0B"/>
    <w:rsid w:val="00892D88"/>
    <w:rsid w:val="00893E4D"/>
    <w:rsid w:val="00894E83"/>
    <w:rsid w:val="0089509C"/>
    <w:rsid w:val="008967CB"/>
    <w:rsid w:val="00896C4E"/>
    <w:rsid w:val="0089701E"/>
    <w:rsid w:val="00897535"/>
    <w:rsid w:val="00897695"/>
    <w:rsid w:val="00897A68"/>
    <w:rsid w:val="008A0A40"/>
    <w:rsid w:val="008A0C5F"/>
    <w:rsid w:val="008A1091"/>
    <w:rsid w:val="008A1629"/>
    <w:rsid w:val="008A16D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B5D"/>
    <w:rsid w:val="008A3D85"/>
    <w:rsid w:val="008A3DF3"/>
    <w:rsid w:val="008A4CED"/>
    <w:rsid w:val="008A63C0"/>
    <w:rsid w:val="008A6E11"/>
    <w:rsid w:val="008A7C66"/>
    <w:rsid w:val="008B002B"/>
    <w:rsid w:val="008B01F4"/>
    <w:rsid w:val="008B084E"/>
    <w:rsid w:val="008B0F23"/>
    <w:rsid w:val="008B143F"/>
    <w:rsid w:val="008B18BC"/>
    <w:rsid w:val="008B20B9"/>
    <w:rsid w:val="008B22A5"/>
    <w:rsid w:val="008B2719"/>
    <w:rsid w:val="008B3210"/>
    <w:rsid w:val="008B467B"/>
    <w:rsid w:val="008B48BB"/>
    <w:rsid w:val="008B5433"/>
    <w:rsid w:val="008B5DB2"/>
    <w:rsid w:val="008B6343"/>
    <w:rsid w:val="008B6359"/>
    <w:rsid w:val="008B76AA"/>
    <w:rsid w:val="008C00B3"/>
    <w:rsid w:val="008C037E"/>
    <w:rsid w:val="008C052C"/>
    <w:rsid w:val="008C05B2"/>
    <w:rsid w:val="008C0C85"/>
    <w:rsid w:val="008C0F63"/>
    <w:rsid w:val="008C0FD4"/>
    <w:rsid w:val="008C163A"/>
    <w:rsid w:val="008C1892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488"/>
    <w:rsid w:val="008C6953"/>
    <w:rsid w:val="008C6AC9"/>
    <w:rsid w:val="008C6EDD"/>
    <w:rsid w:val="008C717B"/>
    <w:rsid w:val="008C7395"/>
    <w:rsid w:val="008D0464"/>
    <w:rsid w:val="008D0D19"/>
    <w:rsid w:val="008D1420"/>
    <w:rsid w:val="008D1959"/>
    <w:rsid w:val="008D19BF"/>
    <w:rsid w:val="008D2207"/>
    <w:rsid w:val="008D3007"/>
    <w:rsid w:val="008D3436"/>
    <w:rsid w:val="008D3EA0"/>
    <w:rsid w:val="008D4BE8"/>
    <w:rsid w:val="008D5488"/>
    <w:rsid w:val="008D675E"/>
    <w:rsid w:val="008D729F"/>
    <w:rsid w:val="008D7CB2"/>
    <w:rsid w:val="008E022B"/>
    <w:rsid w:val="008E1097"/>
    <w:rsid w:val="008E137A"/>
    <w:rsid w:val="008E17A4"/>
    <w:rsid w:val="008E180D"/>
    <w:rsid w:val="008E2083"/>
    <w:rsid w:val="008E27CC"/>
    <w:rsid w:val="008E2A29"/>
    <w:rsid w:val="008E2E35"/>
    <w:rsid w:val="008E33DC"/>
    <w:rsid w:val="008E3AE6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B20"/>
    <w:rsid w:val="008F1E99"/>
    <w:rsid w:val="008F207B"/>
    <w:rsid w:val="008F21EB"/>
    <w:rsid w:val="008F2329"/>
    <w:rsid w:val="008F26C0"/>
    <w:rsid w:val="008F28C9"/>
    <w:rsid w:val="008F3418"/>
    <w:rsid w:val="008F362A"/>
    <w:rsid w:val="008F3A93"/>
    <w:rsid w:val="008F3E05"/>
    <w:rsid w:val="008F3FAC"/>
    <w:rsid w:val="008F51D9"/>
    <w:rsid w:val="008F531F"/>
    <w:rsid w:val="008F5B2E"/>
    <w:rsid w:val="008F5BF1"/>
    <w:rsid w:val="008F6090"/>
    <w:rsid w:val="008F647F"/>
    <w:rsid w:val="008F7427"/>
    <w:rsid w:val="008F7916"/>
    <w:rsid w:val="008F7988"/>
    <w:rsid w:val="0090037E"/>
    <w:rsid w:val="009005E3"/>
    <w:rsid w:val="009006E0"/>
    <w:rsid w:val="00901B83"/>
    <w:rsid w:val="0090201A"/>
    <w:rsid w:val="009021F6"/>
    <w:rsid w:val="0090225E"/>
    <w:rsid w:val="0090290F"/>
    <w:rsid w:val="0090316B"/>
    <w:rsid w:val="00904AD4"/>
    <w:rsid w:val="00904FF0"/>
    <w:rsid w:val="00905243"/>
    <w:rsid w:val="0090553E"/>
    <w:rsid w:val="00905609"/>
    <w:rsid w:val="00905E86"/>
    <w:rsid w:val="00907165"/>
    <w:rsid w:val="00907AC7"/>
    <w:rsid w:val="00907DE8"/>
    <w:rsid w:val="00910B4B"/>
    <w:rsid w:val="00910DAA"/>
    <w:rsid w:val="009117A5"/>
    <w:rsid w:val="0091180D"/>
    <w:rsid w:val="009119DD"/>
    <w:rsid w:val="00911BF8"/>
    <w:rsid w:val="00911C97"/>
    <w:rsid w:val="009121AD"/>
    <w:rsid w:val="0091253D"/>
    <w:rsid w:val="009128DF"/>
    <w:rsid w:val="009131AD"/>
    <w:rsid w:val="00913D8D"/>
    <w:rsid w:val="00913EEA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1053"/>
    <w:rsid w:val="009210D2"/>
    <w:rsid w:val="00921575"/>
    <w:rsid w:val="00921749"/>
    <w:rsid w:val="00921985"/>
    <w:rsid w:val="00921AE9"/>
    <w:rsid w:val="009226AE"/>
    <w:rsid w:val="00922C45"/>
    <w:rsid w:val="009232B0"/>
    <w:rsid w:val="0092334F"/>
    <w:rsid w:val="0092380F"/>
    <w:rsid w:val="00924265"/>
    <w:rsid w:val="00924C97"/>
    <w:rsid w:val="00925BFF"/>
    <w:rsid w:val="00925E28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A86"/>
    <w:rsid w:val="00927B0C"/>
    <w:rsid w:val="00927FEE"/>
    <w:rsid w:val="00927FFC"/>
    <w:rsid w:val="00930468"/>
    <w:rsid w:val="00931561"/>
    <w:rsid w:val="0093234E"/>
    <w:rsid w:val="00932C6B"/>
    <w:rsid w:val="009335F1"/>
    <w:rsid w:val="00933E85"/>
    <w:rsid w:val="00934574"/>
    <w:rsid w:val="00935052"/>
    <w:rsid w:val="00935721"/>
    <w:rsid w:val="0093704B"/>
    <w:rsid w:val="00937117"/>
    <w:rsid w:val="00937A67"/>
    <w:rsid w:val="00937ECB"/>
    <w:rsid w:val="00937FB7"/>
    <w:rsid w:val="0094027E"/>
    <w:rsid w:val="00940885"/>
    <w:rsid w:val="00941338"/>
    <w:rsid w:val="009414A8"/>
    <w:rsid w:val="00941B4F"/>
    <w:rsid w:val="0094269D"/>
    <w:rsid w:val="00943332"/>
    <w:rsid w:val="009433D2"/>
    <w:rsid w:val="00943C03"/>
    <w:rsid w:val="00943FF9"/>
    <w:rsid w:val="009445E7"/>
    <w:rsid w:val="00944D71"/>
    <w:rsid w:val="00945F21"/>
    <w:rsid w:val="00946064"/>
    <w:rsid w:val="00947364"/>
    <w:rsid w:val="009504EC"/>
    <w:rsid w:val="00950E27"/>
    <w:rsid w:val="00950F78"/>
    <w:rsid w:val="00951707"/>
    <w:rsid w:val="00951F1F"/>
    <w:rsid w:val="009521EE"/>
    <w:rsid w:val="009535AE"/>
    <w:rsid w:val="00953717"/>
    <w:rsid w:val="00954A66"/>
    <w:rsid w:val="00955BB4"/>
    <w:rsid w:val="00955FBD"/>
    <w:rsid w:val="00956617"/>
    <w:rsid w:val="00956AE7"/>
    <w:rsid w:val="00956D42"/>
    <w:rsid w:val="00956EC5"/>
    <w:rsid w:val="00956F71"/>
    <w:rsid w:val="00957F14"/>
    <w:rsid w:val="009606CE"/>
    <w:rsid w:val="0096096A"/>
    <w:rsid w:val="00961CE1"/>
    <w:rsid w:val="00962453"/>
    <w:rsid w:val="00962584"/>
    <w:rsid w:val="00962A56"/>
    <w:rsid w:val="00963C4D"/>
    <w:rsid w:val="00963E02"/>
    <w:rsid w:val="00965C17"/>
    <w:rsid w:val="00965CA1"/>
    <w:rsid w:val="00965D71"/>
    <w:rsid w:val="00966113"/>
    <w:rsid w:val="009661A0"/>
    <w:rsid w:val="0096680B"/>
    <w:rsid w:val="0096686A"/>
    <w:rsid w:val="00966B6B"/>
    <w:rsid w:val="00966EA0"/>
    <w:rsid w:val="009672A3"/>
    <w:rsid w:val="00967AE1"/>
    <w:rsid w:val="00967D7E"/>
    <w:rsid w:val="00967EC4"/>
    <w:rsid w:val="00970111"/>
    <w:rsid w:val="00970400"/>
    <w:rsid w:val="009704FB"/>
    <w:rsid w:val="00970764"/>
    <w:rsid w:val="0097089E"/>
    <w:rsid w:val="00970E67"/>
    <w:rsid w:val="00971113"/>
    <w:rsid w:val="009738B3"/>
    <w:rsid w:val="00973BCD"/>
    <w:rsid w:val="00973E4B"/>
    <w:rsid w:val="00973FB1"/>
    <w:rsid w:val="0097472D"/>
    <w:rsid w:val="009748B4"/>
    <w:rsid w:val="00974A10"/>
    <w:rsid w:val="00974B80"/>
    <w:rsid w:val="00974C1E"/>
    <w:rsid w:val="00974CA8"/>
    <w:rsid w:val="00975787"/>
    <w:rsid w:val="009759DE"/>
    <w:rsid w:val="00975AD0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7DF"/>
    <w:rsid w:val="00984E09"/>
    <w:rsid w:val="009854ED"/>
    <w:rsid w:val="00985942"/>
    <w:rsid w:val="00985F8F"/>
    <w:rsid w:val="009863F7"/>
    <w:rsid w:val="009867BA"/>
    <w:rsid w:val="009869C2"/>
    <w:rsid w:val="00986DB3"/>
    <w:rsid w:val="0099104B"/>
    <w:rsid w:val="00991206"/>
    <w:rsid w:val="0099191A"/>
    <w:rsid w:val="009919CC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135D"/>
    <w:rsid w:val="009A1B36"/>
    <w:rsid w:val="009A1E6A"/>
    <w:rsid w:val="009A226B"/>
    <w:rsid w:val="009A2DCD"/>
    <w:rsid w:val="009A352C"/>
    <w:rsid w:val="009A360E"/>
    <w:rsid w:val="009A4248"/>
    <w:rsid w:val="009A5271"/>
    <w:rsid w:val="009A5733"/>
    <w:rsid w:val="009A5B87"/>
    <w:rsid w:val="009A60BA"/>
    <w:rsid w:val="009A6519"/>
    <w:rsid w:val="009A6B9D"/>
    <w:rsid w:val="009A6CEF"/>
    <w:rsid w:val="009A7496"/>
    <w:rsid w:val="009B0067"/>
    <w:rsid w:val="009B06A9"/>
    <w:rsid w:val="009B18ED"/>
    <w:rsid w:val="009B22DC"/>
    <w:rsid w:val="009B28C6"/>
    <w:rsid w:val="009B3929"/>
    <w:rsid w:val="009B3B6A"/>
    <w:rsid w:val="009B494C"/>
    <w:rsid w:val="009B4B4C"/>
    <w:rsid w:val="009B53F8"/>
    <w:rsid w:val="009B543B"/>
    <w:rsid w:val="009B5F90"/>
    <w:rsid w:val="009B62F6"/>
    <w:rsid w:val="009B6B96"/>
    <w:rsid w:val="009B71B2"/>
    <w:rsid w:val="009B78BE"/>
    <w:rsid w:val="009B7D54"/>
    <w:rsid w:val="009C0502"/>
    <w:rsid w:val="009C05B7"/>
    <w:rsid w:val="009C0656"/>
    <w:rsid w:val="009C141F"/>
    <w:rsid w:val="009C15C3"/>
    <w:rsid w:val="009C1EF0"/>
    <w:rsid w:val="009C2CA2"/>
    <w:rsid w:val="009C37D0"/>
    <w:rsid w:val="009C3865"/>
    <w:rsid w:val="009C3B11"/>
    <w:rsid w:val="009C44CF"/>
    <w:rsid w:val="009C50ED"/>
    <w:rsid w:val="009C60B4"/>
    <w:rsid w:val="009C691E"/>
    <w:rsid w:val="009C6C8F"/>
    <w:rsid w:val="009C75A0"/>
    <w:rsid w:val="009C7D9D"/>
    <w:rsid w:val="009C7E4F"/>
    <w:rsid w:val="009D0358"/>
    <w:rsid w:val="009D102B"/>
    <w:rsid w:val="009D17F5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C4B"/>
    <w:rsid w:val="009D6F72"/>
    <w:rsid w:val="009D703A"/>
    <w:rsid w:val="009D75E6"/>
    <w:rsid w:val="009D7A90"/>
    <w:rsid w:val="009D7B23"/>
    <w:rsid w:val="009D7BB8"/>
    <w:rsid w:val="009D7FCA"/>
    <w:rsid w:val="009E049B"/>
    <w:rsid w:val="009E0647"/>
    <w:rsid w:val="009E0DC8"/>
    <w:rsid w:val="009E0FFB"/>
    <w:rsid w:val="009E11D6"/>
    <w:rsid w:val="009E25A9"/>
    <w:rsid w:val="009E2BF8"/>
    <w:rsid w:val="009E2D40"/>
    <w:rsid w:val="009E2E6D"/>
    <w:rsid w:val="009E33D7"/>
    <w:rsid w:val="009E35C4"/>
    <w:rsid w:val="009E4316"/>
    <w:rsid w:val="009E4433"/>
    <w:rsid w:val="009E4A1A"/>
    <w:rsid w:val="009E4FE1"/>
    <w:rsid w:val="009E6A06"/>
    <w:rsid w:val="009E6C41"/>
    <w:rsid w:val="009E6F70"/>
    <w:rsid w:val="009F156B"/>
    <w:rsid w:val="009F1C7C"/>
    <w:rsid w:val="009F206F"/>
    <w:rsid w:val="009F2199"/>
    <w:rsid w:val="009F27EE"/>
    <w:rsid w:val="009F3658"/>
    <w:rsid w:val="009F3E0C"/>
    <w:rsid w:val="009F412C"/>
    <w:rsid w:val="009F4C28"/>
    <w:rsid w:val="009F4E93"/>
    <w:rsid w:val="009F4EB7"/>
    <w:rsid w:val="009F5307"/>
    <w:rsid w:val="009F598E"/>
    <w:rsid w:val="009F6629"/>
    <w:rsid w:val="009F6DA4"/>
    <w:rsid w:val="009F6E27"/>
    <w:rsid w:val="009F6EE9"/>
    <w:rsid w:val="009F7800"/>
    <w:rsid w:val="00A00770"/>
    <w:rsid w:val="00A01080"/>
    <w:rsid w:val="00A01439"/>
    <w:rsid w:val="00A01B6D"/>
    <w:rsid w:val="00A02394"/>
    <w:rsid w:val="00A03DDB"/>
    <w:rsid w:val="00A03E1D"/>
    <w:rsid w:val="00A04730"/>
    <w:rsid w:val="00A04BF3"/>
    <w:rsid w:val="00A04C15"/>
    <w:rsid w:val="00A0583C"/>
    <w:rsid w:val="00A05B02"/>
    <w:rsid w:val="00A05DBE"/>
    <w:rsid w:val="00A05F0A"/>
    <w:rsid w:val="00A06498"/>
    <w:rsid w:val="00A07AE1"/>
    <w:rsid w:val="00A07D8E"/>
    <w:rsid w:val="00A07F52"/>
    <w:rsid w:val="00A11A21"/>
    <w:rsid w:val="00A11C80"/>
    <w:rsid w:val="00A127B5"/>
    <w:rsid w:val="00A132C4"/>
    <w:rsid w:val="00A13625"/>
    <w:rsid w:val="00A14304"/>
    <w:rsid w:val="00A144EC"/>
    <w:rsid w:val="00A147D2"/>
    <w:rsid w:val="00A14E53"/>
    <w:rsid w:val="00A15269"/>
    <w:rsid w:val="00A153EB"/>
    <w:rsid w:val="00A1620B"/>
    <w:rsid w:val="00A165B8"/>
    <w:rsid w:val="00A16E7A"/>
    <w:rsid w:val="00A17618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BD4"/>
    <w:rsid w:val="00A25244"/>
    <w:rsid w:val="00A2674D"/>
    <w:rsid w:val="00A277B0"/>
    <w:rsid w:val="00A27D4C"/>
    <w:rsid w:val="00A302D6"/>
    <w:rsid w:val="00A30838"/>
    <w:rsid w:val="00A3117C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CC6"/>
    <w:rsid w:val="00A34D87"/>
    <w:rsid w:val="00A35030"/>
    <w:rsid w:val="00A353B9"/>
    <w:rsid w:val="00A358C2"/>
    <w:rsid w:val="00A376D5"/>
    <w:rsid w:val="00A378C5"/>
    <w:rsid w:val="00A37A04"/>
    <w:rsid w:val="00A406F8"/>
    <w:rsid w:val="00A40A1F"/>
    <w:rsid w:val="00A410BE"/>
    <w:rsid w:val="00A41554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C36"/>
    <w:rsid w:val="00A504ED"/>
    <w:rsid w:val="00A50EC7"/>
    <w:rsid w:val="00A51756"/>
    <w:rsid w:val="00A529E0"/>
    <w:rsid w:val="00A53224"/>
    <w:rsid w:val="00A532D9"/>
    <w:rsid w:val="00A533D0"/>
    <w:rsid w:val="00A534B5"/>
    <w:rsid w:val="00A5372B"/>
    <w:rsid w:val="00A5374A"/>
    <w:rsid w:val="00A5477E"/>
    <w:rsid w:val="00A54EA5"/>
    <w:rsid w:val="00A55A13"/>
    <w:rsid w:val="00A55EF1"/>
    <w:rsid w:val="00A56B93"/>
    <w:rsid w:val="00A56F96"/>
    <w:rsid w:val="00A611CB"/>
    <w:rsid w:val="00A618B3"/>
    <w:rsid w:val="00A61AF8"/>
    <w:rsid w:val="00A61B45"/>
    <w:rsid w:val="00A6265F"/>
    <w:rsid w:val="00A63670"/>
    <w:rsid w:val="00A63A0E"/>
    <w:rsid w:val="00A64836"/>
    <w:rsid w:val="00A64A3F"/>
    <w:rsid w:val="00A6575B"/>
    <w:rsid w:val="00A65820"/>
    <w:rsid w:val="00A65A6B"/>
    <w:rsid w:val="00A675A7"/>
    <w:rsid w:val="00A7030F"/>
    <w:rsid w:val="00A70390"/>
    <w:rsid w:val="00A7046C"/>
    <w:rsid w:val="00A70621"/>
    <w:rsid w:val="00A71B89"/>
    <w:rsid w:val="00A72DD1"/>
    <w:rsid w:val="00A73DE4"/>
    <w:rsid w:val="00A7414A"/>
    <w:rsid w:val="00A75433"/>
    <w:rsid w:val="00A754D0"/>
    <w:rsid w:val="00A75704"/>
    <w:rsid w:val="00A75BD3"/>
    <w:rsid w:val="00A7607D"/>
    <w:rsid w:val="00A768E0"/>
    <w:rsid w:val="00A775C0"/>
    <w:rsid w:val="00A777B5"/>
    <w:rsid w:val="00A77880"/>
    <w:rsid w:val="00A77D34"/>
    <w:rsid w:val="00A8041B"/>
    <w:rsid w:val="00A812C2"/>
    <w:rsid w:val="00A8172F"/>
    <w:rsid w:val="00A8177D"/>
    <w:rsid w:val="00A81CF2"/>
    <w:rsid w:val="00A8250C"/>
    <w:rsid w:val="00A82ED1"/>
    <w:rsid w:val="00A82F4D"/>
    <w:rsid w:val="00A83429"/>
    <w:rsid w:val="00A83AEF"/>
    <w:rsid w:val="00A83C2C"/>
    <w:rsid w:val="00A84262"/>
    <w:rsid w:val="00A84413"/>
    <w:rsid w:val="00A84737"/>
    <w:rsid w:val="00A84ACD"/>
    <w:rsid w:val="00A84F33"/>
    <w:rsid w:val="00A854B0"/>
    <w:rsid w:val="00A85AEE"/>
    <w:rsid w:val="00A862AE"/>
    <w:rsid w:val="00A86623"/>
    <w:rsid w:val="00A867DE"/>
    <w:rsid w:val="00A87292"/>
    <w:rsid w:val="00A878FB"/>
    <w:rsid w:val="00A90170"/>
    <w:rsid w:val="00A90242"/>
    <w:rsid w:val="00A90BDB"/>
    <w:rsid w:val="00A90FF9"/>
    <w:rsid w:val="00A91BE2"/>
    <w:rsid w:val="00A92791"/>
    <w:rsid w:val="00A92A2B"/>
    <w:rsid w:val="00A934C4"/>
    <w:rsid w:val="00A93DD4"/>
    <w:rsid w:val="00A951ED"/>
    <w:rsid w:val="00A954DA"/>
    <w:rsid w:val="00A95648"/>
    <w:rsid w:val="00A95723"/>
    <w:rsid w:val="00A95AC6"/>
    <w:rsid w:val="00A95B26"/>
    <w:rsid w:val="00A95FA5"/>
    <w:rsid w:val="00A9788C"/>
    <w:rsid w:val="00A97BC4"/>
    <w:rsid w:val="00AA081C"/>
    <w:rsid w:val="00AA1957"/>
    <w:rsid w:val="00AA2141"/>
    <w:rsid w:val="00AA21D6"/>
    <w:rsid w:val="00AA301E"/>
    <w:rsid w:val="00AA32AF"/>
    <w:rsid w:val="00AA331C"/>
    <w:rsid w:val="00AA36E1"/>
    <w:rsid w:val="00AA3A97"/>
    <w:rsid w:val="00AA3F5A"/>
    <w:rsid w:val="00AA4237"/>
    <w:rsid w:val="00AA4B6A"/>
    <w:rsid w:val="00AA52DE"/>
    <w:rsid w:val="00AA5A63"/>
    <w:rsid w:val="00AA5E1C"/>
    <w:rsid w:val="00AA6704"/>
    <w:rsid w:val="00AA70D4"/>
    <w:rsid w:val="00AA71EA"/>
    <w:rsid w:val="00AA79C5"/>
    <w:rsid w:val="00AA7FC4"/>
    <w:rsid w:val="00AB10D7"/>
    <w:rsid w:val="00AB3A09"/>
    <w:rsid w:val="00AB3AF9"/>
    <w:rsid w:val="00AB3D54"/>
    <w:rsid w:val="00AB3E6B"/>
    <w:rsid w:val="00AB413D"/>
    <w:rsid w:val="00AB41D8"/>
    <w:rsid w:val="00AB5D12"/>
    <w:rsid w:val="00AB635F"/>
    <w:rsid w:val="00AB6A4A"/>
    <w:rsid w:val="00AB708E"/>
    <w:rsid w:val="00AB73B7"/>
    <w:rsid w:val="00AB759B"/>
    <w:rsid w:val="00AC099C"/>
    <w:rsid w:val="00AC0BC2"/>
    <w:rsid w:val="00AC10C6"/>
    <w:rsid w:val="00AC10ED"/>
    <w:rsid w:val="00AC166B"/>
    <w:rsid w:val="00AC1D25"/>
    <w:rsid w:val="00AC1DBE"/>
    <w:rsid w:val="00AC1F0A"/>
    <w:rsid w:val="00AC1FCD"/>
    <w:rsid w:val="00AC2664"/>
    <w:rsid w:val="00AC362D"/>
    <w:rsid w:val="00AC3659"/>
    <w:rsid w:val="00AC37D0"/>
    <w:rsid w:val="00AC3EAF"/>
    <w:rsid w:val="00AC46CD"/>
    <w:rsid w:val="00AC46FD"/>
    <w:rsid w:val="00AC47E4"/>
    <w:rsid w:val="00AC4CF4"/>
    <w:rsid w:val="00AC4E4E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659"/>
    <w:rsid w:val="00AD18A1"/>
    <w:rsid w:val="00AD2803"/>
    <w:rsid w:val="00AD2D22"/>
    <w:rsid w:val="00AD3696"/>
    <w:rsid w:val="00AD39B8"/>
    <w:rsid w:val="00AD3AF0"/>
    <w:rsid w:val="00AD451E"/>
    <w:rsid w:val="00AD4AC6"/>
    <w:rsid w:val="00AD51D0"/>
    <w:rsid w:val="00AD526B"/>
    <w:rsid w:val="00AD5A1F"/>
    <w:rsid w:val="00AD651C"/>
    <w:rsid w:val="00AD65C2"/>
    <w:rsid w:val="00AD6637"/>
    <w:rsid w:val="00AD66BD"/>
    <w:rsid w:val="00AD67C8"/>
    <w:rsid w:val="00AD6BAE"/>
    <w:rsid w:val="00AD6E00"/>
    <w:rsid w:val="00AD7066"/>
    <w:rsid w:val="00AD72CB"/>
    <w:rsid w:val="00AD732C"/>
    <w:rsid w:val="00AD7352"/>
    <w:rsid w:val="00AD7EFE"/>
    <w:rsid w:val="00AE0FF8"/>
    <w:rsid w:val="00AE11CB"/>
    <w:rsid w:val="00AE1276"/>
    <w:rsid w:val="00AE19B4"/>
    <w:rsid w:val="00AE1C88"/>
    <w:rsid w:val="00AE1EDD"/>
    <w:rsid w:val="00AE1F4A"/>
    <w:rsid w:val="00AE3100"/>
    <w:rsid w:val="00AE3473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60A5"/>
    <w:rsid w:val="00AE69C1"/>
    <w:rsid w:val="00AE7A7D"/>
    <w:rsid w:val="00AE7BD1"/>
    <w:rsid w:val="00AF0058"/>
    <w:rsid w:val="00AF06FC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D15"/>
    <w:rsid w:val="00AF6F2B"/>
    <w:rsid w:val="00AF6F7B"/>
    <w:rsid w:val="00AF725D"/>
    <w:rsid w:val="00AF7503"/>
    <w:rsid w:val="00AF7C2E"/>
    <w:rsid w:val="00B0014E"/>
    <w:rsid w:val="00B00C2D"/>
    <w:rsid w:val="00B010DC"/>
    <w:rsid w:val="00B0122C"/>
    <w:rsid w:val="00B016F5"/>
    <w:rsid w:val="00B01920"/>
    <w:rsid w:val="00B01F49"/>
    <w:rsid w:val="00B024C9"/>
    <w:rsid w:val="00B0262D"/>
    <w:rsid w:val="00B02B14"/>
    <w:rsid w:val="00B03F7A"/>
    <w:rsid w:val="00B04583"/>
    <w:rsid w:val="00B045D9"/>
    <w:rsid w:val="00B04C96"/>
    <w:rsid w:val="00B04CF9"/>
    <w:rsid w:val="00B04DBC"/>
    <w:rsid w:val="00B04FFF"/>
    <w:rsid w:val="00B05CBE"/>
    <w:rsid w:val="00B05E9D"/>
    <w:rsid w:val="00B0693A"/>
    <w:rsid w:val="00B0716C"/>
    <w:rsid w:val="00B10199"/>
    <w:rsid w:val="00B105B9"/>
    <w:rsid w:val="00B10B9A"/>
    <w:rsid w:val="00B10E8A"/>
    <w:rsid w:val="00B10F59"/>
    <w:rsid w:val="00B1100D"/>
    <w:rsid w:val="00B1169B"/>
    <w:rsid w:val="00B1177B"/>
    <w:rsid w:val="00B11849"/>
    <w:rsid w:val="00B12A96"/>
    <w:rsid w:val="00B12B1C"/>
    <w:rsid w:val="00B13259"/>
    <w:rsid w:val="00B13D76"/>
    <w:rsid w:val="00B13DC2"/>
    <w:rsid w:val="00B13FF9"/>
    <w:rsid w:val="00B14134"/>
    <w:rsid w:val="00B14228"/>
    <w:rsid w:val="00B1464E"/>
    <w:rsid w:val="00B14EAA"/>
    <w:rsid w:val="00B1643C"/>
    <w:rsid w:val="00B1643E"/>
    <w:rsid w:val="00B168A6"/>
    <w:rsid w:val="00B16A1F"/>
    <w:rsid w:val="00B16E76"/>
    <w:rsid w:val="00B171D1"/>
    <w:rsid w:val="00B1746B"/>
    <w:rsid w:val="00B179B2"/>
    <w:rsid w:val="00B20E3F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789"/>
    <w:rsid w:val="00B24AFA"/>
    <w:rsid w:val="00B2572C"/>
    <w:rsid w:val="00B259C4"/>
    <w:rsid w:val="00B25E47"/>
    <w:rsid w:val="00B265B1"/>
    <w:rsid w:val="00B2673B"/>
    <w:rsid w:val="00B26F0D"/>
    <w:rsid w:val="00B27C97"/>
    <w:rsid w:val="00B27DD9"/>
    <w:rsid w:val="00B27F63"/>
    <w:rsid w:val="00B3029B"/>
    <w:rsid w:val="00B313A1"/>
    <w:rsid w:val="00B32004"/>
    <w:rsid w:val="00B32220"/>
    <w:rsid w:val="00B32C5A"/>
    <w:rsid w:val="00B32FCC"/>
    <w:rsid w:val="00B333D5"/>
    <w:rsid w:val="00B33F53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622"/>
    <w:rsid w:val="00B36701"/>
    <w:rsid w:val="00B36ECD"/>
    <w:rsid w:val="00B374BA"/>
    <w:rsid w:val="00B375F0"/>
    <w:rsid w:val="00B37708"/>
    <w:rsid w:val="00B379A1"/>
    <w:rsid w:val="00B4058A"/>
    <w:rsid w:val="00B409AE"/>
    <w:rsid w:val="00B40F8F"/>
    <w:rsid w:val="00B413DF"/>
    <w:rsid w:val="00B41B2D"/>
    <w:rsid w:val="00B41C6C"/>
    <w:rsid w:val="00B4242E"/>
    <w:rsid w:val="00B42432"/>
    <w:rsid w:val="00B42696"/>
    <w:rsid w:val="00B42B30"/>
    <w:rsid w:val="00B430FD"/>
    <w:rsid w:val="00B43987"/>
    <w:rsid w:val="00B43E46"/>
    <w:rsid w:val="00B43F98"/>
    <w:rsid w:val="00B44808"/>
    <w:rsid w:val="00B4487E"/>
    <w:rsid w:val="00B44AB9"/>
    <w:rsid w:val="00B44F1F"/>
    <w:rsid w:val="00B45017"/>
    <w:rsid w:val="00B45DCE"/>
    <w:rsid w:val="00B46093"/>
    <w:rsid w:val="00B4694E"/>
    <w:rsid w:val="00B47BE2"/>
    <w:rsid w:val="00B47C58"/>
    <w:rsid w:val="00B50376"/>
    <w:rsid w:val="00B50593"/>
    <w:rsid w:val="00B5063E"/>
    <w:rsid w:val="00B508F4"/>
    <w:rsid w:val="00B50E2D"/>
    <w:rsid w:val="00B50F8D"/>
    <w:rsid w:val="00B51456"/>
    <w:rsid w:val="00B51CD8"/>
    <w:rsid w:val="00B52BDA"/>
    <w:rsid w:val="00B53F57"/>
    <w:rsid w:val="00B54008"/>
    <w:rsid w:val="00B54557"/>
    <w:rsid w:val="00B55079"/>
    <w:rsid w:val="00B55A36"/>
    <w:rsid w:val="00B55ACD"/>
    <w:rsid w:val="00B55B3A"/>
    <w:rsid w:val="00B55D67"/>
    <w:rsid w:val="00B564CF"/>
    <w:rsid w:val="00B57049"/>
    <w:rsid w:val="00B571DA"/>
    <w:rsid w:val="00B5742A"/>
    <w:rsid w:val="00B60A71"/>
    <w:rsid w:val="00B61D65"/>
    <w:rsid w:val="00B6216A"/>
    <w:rsid w:val="00B62214"/>
    <w:rsid w:val="00B63378"/>
    <w:rsid w:val="00B63F62"/>
    <w:rsid w:val="00B64242"/>
    <w:rsid w:val="00B6539C"/>
    <w:rsid w:val="00B65C8B"/>
    <w:rsid w:val="00B65DFA"/>
    <w:rsid w:val="00B66005"/>
    <w:rsid w:val="00B6633F"/>
    <w:rsid w:val="00B66BD3"/>
    <w:rsid w:val="00B67A7E"/>
    <w:rsid w:val="00B7170E"/>
    <w:rsid w:val="00B73614"/>
    <w:rsid w:val="00B738CB"/>
    <w:rsid w:val="00B738FE"/>
    <w:rsid w:val="00B73CC5"/>
    <w:rsid w:val="00B73DF7"/>
    <w:rsid w:val="00B73FA5"/>
    <w:rsid w:val="00B7479C"/>
    <w:rsid w:val="00B74B54"/>
    <w:rsid w:val="00B74E75"/>
    <w:rsid w:val="00B74EA9"/>
    <w:rsid w:val="00B74EBA"/>
    <w:rsid w:val="00B74EFF"/>
    <w:rsid w:val="00B75061"/>
    <w:rsid w:val="00B752CC"/>
    <w:rsid w:val="00B75B16"/>
    <w:rsid w:val="00B75BE0"/>
    <w:rsid w:val="00B75F3E"/>
    <w:rsid w:val="00B76412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8B7"/>
    <w:rsid w:val="00B91D4D"/>
    <w:rsid w:val="00B91FE7"/>
    <w:rsid w:val="00B92340"/>
    <w:rsid w:val="00B92F2B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60F1"/>
    <w:rsid w:val="00B96509"/>
    <w:rsid w:val="00B97151"/>
    <w:rsid w:val="00B97556"/>
    <w:rsid w:val="00B97562"/>
    <w:rsid w:val="00B97AA2"/>
    <w:rsid w:val="00BA1527"/>
    <w:rsid w:val="00BA1BDA"/>
    <w:rsid w:val="00BA1C58"/>
    <w:rsid w:val="00BA2525"/>
    <w:rsid w:val="00BA2681"/>
    <w:rsid w:val="00BA2BB2"/>
    <w:rsid w:val="00BA317E"/>
    <w:rsid w:val="00BA416A"/>
    <w:rsid w:val="00BA5432"/>
    <w:rsid w:val="00BA5E94"/>
    <w:rsid w:val="00BA64DE"/>
    <w:rsid w:val="00BA6818"/>
    <w:rsid w:val="00BA68AB"/>
    <w:rsid w:val="00BA7CCF"/>
    <w:rsid w:val="00BA7D89"/>
    <w:rsid w:val="00BB1337"/>
    <w:rsid w:val="00BB14DE"/>
    <w:rsid w:val="00BB1895"/>
    <w:rsid w:val="00BB231C"/>
    <w:rsid w:val="00BB3520"/>
    <w:rsid w:val="00BB3555"/>
    <w:rsid w:val="00BB3ABF"/>
    <w:rsid w:val="00BB3DEA"/>
    <w:rsid w:val="00BB43AF"/>
    <w:rsid w:val="00BB43BA"/>
    <w:rsid w:val="00BB4D58"/>
    <w:rsid w:val="00BB530E"/>
    <w:rsid w:val="00BB5C6E"/>
    <w:rsid w:val="00BB5D72"/>
    <w:rsid w:val="00BB65A3"/>
    <w:rsid w:val="00BB65B3"/>
    <w:rsid w:val="00BB709B"/>
    <w:rsid w:val="00BB7292"/>
    <w:rsid w:val="00BC1354"/>
    <w:rsid w:val="00BC1706"/>
    <w:rsid w:val="00BC1941"/>
    <w:rsid w:val="00BC1B37"/>
    <w:rsid w:val="00BC2359"/>
    <w:rsid w:val="00BC27F8"/>
    <w:rsid w:val="00BC2EC9"/>
    <w:rsid w:val="00BC3084"/>
    <w:rsid w:val="00BC3436"/>
    <w:rsid w:val="00BC3CC0"/>
    <w:rsid w:val="00BC4658"/>
    <w:rsid w:val="00BC497A"/>
    <w:rsid w:val="00BC4D27"/>
    <w:rsid w:val="00BC4D87"/>
    <w:rsid w:val="00BC5403"/>
    <w:rsid w:val="00BC6268"/>
    <w:rsid w:val="00BC649F"/>
    <w:rsid w:val="00BC6525"/>
    <w:rsid w:val="00BC6900"/>
    <w:rsid w:val="00BC6B64"/>
    <w:rsid w:val="00BC7F79"/>
    <w:rsid w:val="00BC7F8A"/>
    <w:rsid w:val="00BD060C"/>
    <w:rsid w:val="00BD1494"/>
    <w:rsid w:val="00BD2AFD"/>
    <w:rsid w:val="00BD3499"/>
    <w:rsid w:val="00BD39A3"/>
    <w:rsid w:val="00BD3D44"/>
    <w:rsid w:val="00BD3E58"/>
    <w:rsid w:val="00BD47C7"/>
    <w:rsid w:val="00BD5555"/>
    <w:rsid w:val="00BD6ED4"/>
    <w:rsid w:val="00BD6F26"/>
    <w:rsid w:val="00BD77BF"/>
    <w:rsid w:val="00BE0387"/>
    <w:rsid w:val="00BE09B4"/>
    <w:rsid w:val="00BE116A"/>
    <w:rsid w:val="00BE1741"/>
    <w:rsid w:val="00BE2194"/>
    <w:rsid w:val="00BE343D"/>
    <w:rsid w:val="00BE3716"/>
    <w:rsid w:val="00BE3D1A"/>
    <w:rsid w:val="00BE40C7"/>
    <w:rsid w:val="00BE414D"/>
    <w:rsid w:val="00BE4BF0"/>
    <w:rsid w:val="00BE4C85"/>
    <w:rsid w:val="00BE51FB"/>
    <w:rsid w:val="00BE5827"/>
    <w:rsid w:val="00BE5945"/>
    <w:rsid w:val="00BF00E7"/>
    <w:rsid w:val="00BF010F"/>
    <w:rsid w:val="00BF018F"/>
    <w:rsid w:val="00BF0572"/>
    <w:rsid w:val="00BF139D"/>
    <w:rsid w:val="00BF13CC"/>
    <w:rsid w:val="00BF1B4A"/>
    <w:rsid w:val="00BF1FCB"/>
    <w:rsid w:val="00BF3171"/>
    <w:rsid w:val="00BF45BC"/>
    <w:rsid w:val="00BF4621"/>
    <w:rsid w:val="00BF4927"/>
    <w:rsid w:val="00BF4AAF"/>
    <w:rsid w:val="00BF5311"/>
    <w:rsid w:val="00BF59CB"/>
    <w:rsid w:val="00BF5B5E"/>
    <w:rsid w:val="00BF657A"/>
    <w:rsid w:val="00BF672A"/>
    <w:rsid w:val="00BF6BE4"/>
    <w:rsid w:val="00BF6D2E"/>
    <w:rsid w:val="00BF7562"/>
    <w:rsid w:val="00BF77A7"/>
    <w:rsid w:val="00BF79D5"/>
    <w:rsid w:val="00BF7B1C"/>
    <w:rsid w:val="00BF7E4B"/>
    <w:rsid w:val="00BF7F04"/>
    <w:rsid w:val="00C0033C"/>
    <w:rsid w:val="00C00CF8"/>
    <w:rsid w:val="00C0131E"/>
    <w:rsid w:val="00C013D8"/>
    <w:rsid w:val="00C01C93"/>
    <w:rsid w:val="00C02CA5"/>
    <w:rsid w:val="00C02E1E"/>
    <w:rsid w:val="00C0300C"/>
    <w:rsid w:val="00C03391"/>
    <w:rsid w:val="00C03BCA"/>
    <w:rsid w:val="00C03D3B"/>
    <w:rsid w:val="00C03F20"/>
    <w:rsid w:val="00C0433B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0DCE"/>
    <w:rsid w:val="00C11042"/>
    <w:rsid w:val="00C11F34"/>
    <w:rsid w:val="00C12552"/>
    <w:rsid w:val="00C1290E"/>
    <w:rsid w:val="00C12E4F"/>
    <w:rsid w:val="00C13236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DF"/>
    <w:rsid w:val="00C225A6"/>
    <w:rsid w:val="00C22C80"/>
    <w:rsid w:val="00C23276"/>
    <w:rsid w:val="00C2367D"/>
    <w:rsid w:val="00C23EA4"/>
    <w:rsid w:val="00C246D3"/>
    <w:rsid w:val="00C247E2"/>
    <w:rsid w:val="00C24979"/>
    <w:rsid w:val="00C249DA"/>
    <w:rsid w:val="00C2523C"/>
    <w:rsid w:val="00C25909"/>
    <w:rsid w:val="00C26153"/>
    <w:rsid w:val="00C26869"/>
    <w:rsid w:val="00C26B83"/>
    <w:rsid w:val="00C27132"/>
    <w:rsid w:val="00C27BC3"/>
    <w:rsid w:val="00C30E2E"/>
    <w:rsid w:val="00C321C8"/>
    <w:rsid w:val="00C324D9"/>
    <w:rsid w:val="00C328A9"/>
    <w:rsid w:val="00C330E4"/>
    <w:rsid w:val="00C331EE"/>
    <w:rsid w:val="00C33371"/>
    <w:rsid w:val="00C3354B"/>
    <w:rsid w:val="00C3356C"/>
    <w:rsid w:val="00C33EAF"/>
    <w:rsid w:val="00C34E1B"/>
    <w:rsid w:val="00C354A3"/>
    <w:rsid w:val="00C35A9D"/>
    <w:rsid w:val="00C35EFE"/>
    <w:rsid w:val="00C36088"/>
    <w:rsid w:val="00C366D8"/>
    <w:rsid w:val="00C413AC"/>
    <w:rsid w:val="00C41498"/>
    <w:rsid w:val="00C418EB"/>
    <w:rsid w:val="00C41EA7"/>
    <w:rsid w:val="00C4237A"/>
    <w:rsid w:val="00C4335F"/>
    <w:rsid w:val="00C43EBF"/>
    <w:rsid w:val="00C445F6"/>
    <w:rsid w:val="00C44955"/>
    <w:rsid w:val="00C44DC1"/>
    <w:rsid w:val="00C453D0"/>
    <w:rsid w:val="00C45EB9"/>
    <w:rsid w:val="00C46091"/>
    <w:rsid w:val="00C46605"/>
    <w:rsid w:val="00C46B7A"/>
    <w:rsid w:val="00C47212"/>
    <w:rsid w:val="00C475CD"/>
    <w:rsid w:val="00C500EF"/>
    <w:rsid w:val="00C50E0F"/>
    <w:rsid w:val="00C50FE0"/>
    <w:rsid w:val="00C517BA"/>
    <w:rsid w:val="00C51AFD"/>
    <w:rsid w:val="00C52859"/>
    <w:rsid w:val="00C52F0F"/>
    <w:rsid w:val="00C53DA5"/>
    <w:rsid w:val="00C54537"/>
    <w:rsid w:val="00C546D0"/>
    <w:rsid w:val="00C54EAD"/>
    <w:rsid w:val="00C550DD"/>
    <w:rsid w:val="00C5691E"/>
    <w:rsid w:val="00C570A1"/>
    <w:rsid w:val="00C574A3"/>
    <w:rsid w:val="00C6017D"/>
    <w:rsid w:val="00C6096A"/>
    <w:rsid w:val="00C60D7A"/>
    <w:rsid w:val="00C60FC8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F7D"/>
    <w:rsid w:val="00C67528"/>
    <w:rsid w:val="00C676B7"/>
    <w:rsid w:val="00C6785A"/>
    <w:rsid w:val="00C700B0"/>
    <w:rsid w:val="00C70743"/>
    <w:rsid w:val="00C70F92"/>
    <w:rsid w:val="00C71B6D"/>
    <w:rsid w:val="00C720B7"/>
    <w:rsid w:val="00C72705"/>
    <w:rsid w:val="00C74067"/>
    <w:rsid w:val="00C74370"/>
    <w:rsid w:val="00C746D8"/>
    <w:rsid w:val="00C74E46"/>
    <w:rsid w:val="00C75E97"/>
    <w:rsid w:val="00C75EB7"/>
    <w:rsid w:val="00C760A2"/>
    <w:rsid w:val="00C76841"/>
    <w:rsid w:val="00C7779C"/>
    <w:rsid w:val="00C802E9"/>
    <w:rsid w:val="00C8088E"/>
    <w:rsid w:val="00C815C4"/>
    <w:rsid w:val="00C81BEC"/>
    <w:rsid w:val="00C81E64"/>
    <w:rsid w:val="00C820A4"/>
    <w:rsid w:val="00C829E4"/>
    <w:rsid w:val="00C82A2A"/>
    <w:rsid w:val="00C82A8B"/>
    <w:rsid w:val="00C82C5F"/>
    <w:rsid w:val="00C83F6C"/>
    <w:rsid w:val="00C84122"/>
    <w:rsid w:val="00C8435B"/>
    <w:rsid w:val="00C84521"/>
    <w:rsid w:val="00C84CAF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40F"/>
    <w:rsid w:val="00C9061D"/>
    <w:rsid w:val="00C910DB"/>
    <w:rsid w:val="00C92A31"/>
    <w:rsid w:val="00C92DD7"/>
    <w:rsid w:val="00C934B6"/>
    <w:rsid w:val="00C94012"/>
    <w:rsid w:val="00C940EF"/>
    <w:rsid w:val="00C94B1A"/>
    <w:rsid w:val="00C94CE4"/>
    <w:rsid w:val="00C955E4"/>
    <w:rsid w:val="00C956DD"/>
    <w:rsid w:val="00C95D77"/>
    <w:rsid w:val="00C964FA"/>
    <w:rsid w:val="00C96725"/>
    <w:rsid w:val="00C96A4B"/>
    <w:rsid w:val="00C96A75"/>
    <w:rsid w:val="00CA0597"/>
    <w:rsid w:val="00CA14C6"/>
    <w:rsid w:val="00CA21E5"/>
    <w:rsid w:val="00CA2572"/>
    <w:rsid w:val="00CA3554"/>
    <w:rsid w:val="00CA433E"/>
    <w:rsid w:val="00CA4E97"/>
    <w:rsid w:val="00CA5040"/>
    <w:rsid w:val="00CA515F"/>
    <w:rsid w:val="00CA5278"/>
    <w:rsid w:val="00CA5365"/>
    <w:rsid w:val="00CA707C"/>
    <w:rsid w:val="00CA71E4"/>
    <w:rsid w:val="00CA77E8"/>
    <w:rsid w:val="00CA785D"/>
    <w:rsid w:val="00CA78A6"/>
    <w:rsid w:val="00CA7FB9"/>
    <w:rsid w:val="00CB04B9"/>
    <w:rsid w:val="00CB0FEE"/>
    <w:rsid w:val="00CB13E4"/>
    <w:rsid w:val="00CB1B66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3D5E"/>
    <w:rsid w:val="00CB40EE"/>
    <w:rsid w:val="00CB414D"/>
    <w:rsid w:val="00CB44AF"/>
    <w:rsid w:val="00CB5143"/>
    <w:rsid w:val="00CB539C"/>
    <w:rsid w:val="00CB5AD3"/>
    <w:rsid w:val="00CB6E22"/>
    <w:rsid w:val="00CC036B"/>
    <w:rsid w:val="00CC087B"/>
    <w:rsid w:val="00CC19F2"/>
    <w:rsid w:val="00CC1A61"/>
    <w:rsid w:val="00CC2055"/>
    <w:rsid w:val="00CC22E2"/>
    <w:rsid w:val="00CC3292"/>
    <w:rsid w:val="00CC3C51"/>
    <w:rsid w:val="00CC4421"/>
    <w:rsid w:val="00CC4E2D"/>
    <w:rsid w:val="00CC5A00"/>
    <w:rsid w:val="00CC5AB1"/>
    <w:rsid w:val="00CC6093"/>
    <w:rsid w:val="00CC6F9E"/>
    <w:rsid w:val="00CC73FA"/>
    <w:rsid w:val="00CD02DD"/>
    <w:rsid w:val="00CD03A8"/>
    <w:rsid w:val="00CD052F"/>
    <w:rsid w:val="00CD086C"/>
    <w:rsid w:val="00CD0EC0"/>
    <w:rsid w:val="00CD15F0"/>
    <w:rsid w:val="00CD21B2"/>
    <w:rsid w:val="00CD2F52"/>
    <w:rsid w:val="00CD35E0"/>
    <w:rsid w:val="00CD3E30"/>
    <w:rsid w:val="00CD4F65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34F4"/>
    <w:rsid w:val="00CE48CC"/>
    <w:rsid w:val="00CE4F49"/>
    <w:rsid w:val="00CE589B"/>
    <w:rsid w:val="00CE5B38"/>
    <w:rsid w:val="00CE5C01"/>
    <w:rsid w:val="00CE6338"/>
    <w:rsid w:val="00CE6E6C"/>
    <w:rsid w:val="00CE71AD"/>
    <w:rsid w:val="00CF025C"/>
    <w:rsid w:val="00CF06E9"/>
    <w:rsid w:val="00CF095E"/>
    <w:rsid w:val="00CF0AEB"/>
    <w:rsid w:val="00CF1286"/>
    <w:rsid w:val="00CF17C0"/>
    <w:rsid w:val="00CF1D9A"/>
    <w:rsid w:val="00CF3929"/>
    <w:rsid w:val="00CF3FE3"/>
    <w:rsid w:val="00CF61A3"/>
    <w:rsid w:val="00CF6373"/>
    <w:rsid w:val="00CF653B"/>
    <w:rsid w:val="00CF6E97"/>
    <w:rsid w:val="00CF7270"/>
    <w:rsid w:val="00D00784"/>
    <w:rsid w:val="00D0084F"/>
    <w:rsid w:val="00D00A1C"/>
    <w:rsid w:val="00D01F26"/>
    <w:rsid w:val="00D03E39"/>
    <w:rsid w:val="00D03F13"/>
    <w:rsid w:val="00D0499B"/>
    <w:rsid w:val="00D04A5F"/>
    <w:rsid w:val="00D0649B"/>
    <w:rsid w:val="00D06BB7"/>
    <w:rsid w:val="00D06ECE"/>
    <w:rsid w:val="00D07B1F"/>
    <w:rsid w:val="00D07DD6"/>
    <w:rsid w:val="00D1006F"/>
    <w:rsid w:val="00D107C2"/>
    <w:rsid w:val="00D10C5B"/>
    <w:rsid w:val="00D119EF"/>
    <w:rsid w:val="00D121FF"/>
    <w:rsid w:val="00D12675"/>
    <w:rsid w:val="00D12904"/>
    <w:rsid w:val="00D1316B"/>
    <w:rsid w:val="00D1379D"/>
    <w:rsid w:val="00D13D04"/>
    <w:rsid w:val="00D1474C"/>
    <w:rsid w:val="00D14A03"/>
    <w:rsid w:val="00D14DF9"/>
    <w:rsid w:val="00D152DE"/>
    <w:rsid w:val="00D1555D"/>
    <w:rsid w:val="00D15DD2"/>
    <w:rsid w:val="00D16166"/>
    <w:rsid w:val="00D167DD"/>
    <w:rsid w:val="00D16ED8"/>
    <w:rsid w:val="00D16EF1"/>
    <w:rsid w:val="00D16F89"/>
    <w:rsid w:val="00D17744"/>
    <w:rsid w:val="00D202F6"/>
    <w:rsid w:val="00D207DB"/>
    <w:rsid w:val="00D21182"/>
    <w:rsid w:val="00D2234F"/>
    <w:rsid w:val="00D223AD"/>
    <w:rsid w:val="00D2257C"/>
    <w:rsid w:val="00D2316B"/>
    <w:rsid w:val="00D23382"/>
    <w:rsid w:val="00D24112"/>
    <w:rsid w:val="00D2607B"/>
    <w:rsid w:val="00D26963"/>
    <w:rsid w:val="00D26E2E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A4D"/>
    <w:rsid w:val="00D32FC1"/>
    <w:rsid w:val="00D33380"/>
    <w:rsid w:val="00D339D8"/>
    <w:rsid w:val="00D33CC4"/>
    <w:rsid w:val="00D340DC"/>
    <w:rsid w:val="00D34274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934"/>
    <w:rsid w:val="00D42CC1"/>
    <w:rsid w:val="00D42D03"/>
    <w:rsid w:val="00D4356D"/>
    <w:rsid w:val="00D43888"/>
    <w:rsid w:val="00D441A9"/>
    <w:rsid w:val="00D453AC"/>
    <w:rsid w:val="00D4597C"/>
    <w:rsid w:val="00D46277"/>
    <w:rsid w:val="00D466FB"/>
    <w:rsid w:val="00D46D86"/>
    <w:rsid w:val="00D46FA3"/>
    <w:rsid w:val="00D47741"/>
    <w:rsid w:val="00D47FC6"/>
    <w:rsid w:val="00D5066E"/>
    <w:rsid w:val="00D509D2"/>
    <w:rsid w:val="00D5149B"/>
    <w:rsid w:val="00D51B4D"/>
    <w:rsid w:val="00D5205E"/>
    <w:rsid w:val="00D52DB4"/>
    <w:rsid w:val="00D52DDA"/>
    <w:rsid w:val="00D52FC2"/>
    <w:rsid w:val="00D53B46"/>
    <w:rsid w:val="00D53EF3"/>
    <w:rsid w:val="00D54063"/>
    <w:rsid w:val="00D542D3"/>
    <w:rsid w:val="00D549AD"/>
    <w:rsid w:val="00D552F3"/>
    <w:rsid w:val="00D56532"/>
    <w:rsid w:val="00D56B2C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88B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BA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80E46"/>
    <w:rsid w:val="00D81BDC"/>
    <w:rsid w:val="00D81D16"/>
    <w:rsid w:val="00D831F0"/>
    <w:rsid w:val="00D832AD"/>
    <w:rsid w:val="00D83C21"/>
    <w:rsid w:val="00D83F6F"/>
    <w:rsid w:val="00D84551"/>
    <w:rsid w:val="00D84707"/>
    <w:rsid w:val="00D853D7"/>
    <w:rsid w:val="00D8552D"/>
    <w:rsid w:val="00D859DD"/>
    <w:rsid w:val="00D85D5F"/>
    <w:rsid w:val="00D86EC1"/>
    <w:rsid w:val="00D871D7"/>
    <w:rsid w:val="00D8744B"/>
    <w:rsid w:val="00D90072"/>
    <w:rsid w:val="00D90831"/>
    <w:rsid w:val="00D90D15"/>
    <w:rsid w:val="00D92114"/>
    <w:rsid w:val="00D9258B"/>
    <w:rsid w:val="00D92B65"/>
    <w:rsid w:val="00D92DEF"/>
    <w:rsid w:val="00D92FD8"/>
    <w:rsid w:val="00D934E2"/>
    <w:rsid w:val="00D94865"/>
    <w:rsid w:val="00D94983"/>
    <w:rsid w:val="00D94BAE"/>
    <w:rsid w:val="00D94D01"/>
    <w:rsid w:val="00D958FA"/>
    <w:rsid w:val="00D96433"/>
    <w:rsid w:val="00D979B4"/>
    <w:rsid w:val="00D97A76"/>
    <w:rsid w:val="00D97B6D"/>
    <w:rsid w:val="00DA002B"/>
    <w:rsid w:val="00DA0EE5"/>
    <w:rsid w:val="00DA116D"/>
    <w:rsid w:val="00DA2D8E"/>
    <w:rsid w:val="00DA2EDB"/>
    <w:rsid w:val="00DA3B79"/>
    <w:rsid w:val="00DA4DEC"/>
    <w:rsid w:val="00DA55CB"/>
    <w:rsid w:val="00DA5BDE"/>
    <w:rsid w:val="00DA5F72"/>
    <w:rsid w:val="00DA60E2"/>
    <w:rsid w:val="00DA6B0C"/>
    <w:rsid w:val="00DA6FB5"/>
    <w:rsid w:val="00DA7242"/>
    <w:rsid w:val="00DA7288"/>
    <w:rsid w:val="00DA78DF"/>
    <w:rsid w:val="00DA7B14"/>
    <w:rsid w:val="00DB0142"/>
    <w:rsid w:val="00DB12A4"/>
    <w:rsid w:val="00DB1C03"/>
    <w:rsid w:val="00DB2236"/>
    <w:rsid w:val="00DB274F"/>
    <w:rsid w:val="00DB2828"/>
    <w:rsid w:val="00DB2E47"/>
    <w:rsid w:val="00DB3170"/>
    <w:rsid w:val="00DB4BE9"/>
    <w:rsid w:val="00DB4C84"/>
    <w:rsid w:val="00DB5328"/>
    <w:rsid w:val="00DB5D2E"/>
    <w:rsid w:val="00DB60CD"/>
    <w:rsid w:val="00DB6A6E"/>
    <w:rsid w:val="00DB6A75"/>
    <w:rsid w:val="00DB6ADD"/>
    <w:rsid w:val="00DB6B58"/>
    <w:rsid w:val="00DB71CB"/>
    <w:rsid w:val="00DB770C"/>
    <w:rsid w:val="00DB78A8"/>
    <w:rsid w:val="00DB7A33"/>
    <w:rsid w:val="00DC16F3"/>
    <w:rsid w:val="00DC1838"/>
    <w:rsid w:val="00DC199E"/>
    <w:rsid w:val="00DC1DFE"/>
    <w:rsid w:val="00DC1F1B"/>
    <w:rsid w:val="00DC34BF"/>
    <w:rsid w:val="00DC3D0A"/>
    <w:rsid w:val="00DC3FC5"/>
    <w:rsid w:val="00DC45DE"/>
    <w:rsid w:val="00DC4664"/>
    <w:rsid w:val="00DC4C47"/>
    <w:rsid w:val="00DC5119"/>
    <w:rsid w:val="00DC595E"/>
    <w:rsid w:val="00DC5970"/>
    <w:rsid w:val="00DC6373"/>
    <w:rsid w:val="00DC6487"/>
    <w:rsid w:val="00DC7D39"/>
    <w:rsid w:val="00DC7D60"/>
    <w:rsid w:val="00DD0A7B"/>
    <w:rsid w:val="00DD1FB1"/>
    <w:rsid w:val="00DD2696"/>
    <w:rsid w:val="00DD27FC"/>
    <w:rsid w:val="00DD2A03"/>
    <w:rsid w:val="00DD2F2D"/>
    <w:rsid w:val="00DD3708"/>
    <w:rsid w:val="00DD389B"/>
    <w:rsid w:val="00DD3A1B"/>
    <w:rsid w:val="00DD3D47"/>
    <w:rsid w:val="00DD3FE1"/>
    <w:rsid w:val="00DD4AB7"/>
    <w:rsid w:val="00DD5A11"/>
    <w:rsid w:val="00DD6359"/>
    <w:rsid w:val="00DD6C3E"/>
    <w:rsid w:val="00DD6F06"/>
    <w:rsid w:val="00DD7211"/>
    <w:rsid w:val="00DE0216"/>
    <w:rsid w:val="00DE086C"/>
    <w:rsid w:val="00DE0F0E"/>
    <w:rsid w:val="00DE1311"/>
    <w:rsid w:val="00DE14D8"/>
    <w:rsid w:val="00DE1E25"/>
    <w:rsid w:val="00DE2247"/>
    <w:rsid w:val="00DE243B"/>
    <w:rsid w:val="00DE2E38"/>
    <w:rsid w:val="00DE334F"/>
    <w:rsid w:val="00DE3E49"/>
    <w:rsid w:val="00DE43ED"/>
    <w:rsid w:val="00DE4B99"/>
    <w:rsid w:val="00DE4F46"/>
    <w:rsid w:val="00DE5251"/>
    <w:rsid w:val="00DE5551"/>
    <w:rsid w:val="00DE7087"/>
    <w:rsid w:val="00DE7B96"/>
    <w:rsid w:val="00DF06AF"/>
    <w:rsid w:val="00DF09EE"/>
    <w:rsid w:val="00DF26EA"/>
    <w:rsid w:val="00DF2782"/>
    <w:rsid w:val="00DF2BF3"/>
    <w:rsid w:val="00DF3C85"/>
    <w:rsid w:val="00DF405D"/>
    <w:rsid w:val="00DF4595"/>
    <w:rsid w:val="00DF5751"/>
    <w:rsid w:val="00DF66B3"/>
    <w:rsid w:val="00DF6726"/>
    <w:rsid w:val="00DF67FE"/>
    <w:rsid w:val="00DF6FD1"/>
    <w:rsid w:val="00DF7333"/>
    <w:rsid w:val="00DF76B1"/>
    <w:rsid w:val="00DF77A0"/>
    <w:rsid w:val="00E01138"/>
    <w:rsid w:val="00E012D7"/>
    <w:rsid w:val="00E0192D"/>
    <w:rsid w:val="00E01BBA"/>
    <w:rsid w:val="00E021CC"/>
    <w:rsid w:val="00E02776"/>
    <w:rsid w:val="00E04A70"/>
    <w:rsid w:val="00E04B1C"/>
    <w:rsid w:val="00E0504A"/>
    <w:rsid w:val="00E05527"/>
    <w:rsid w:val="00E0588B"/>
    <w:rsid w:val="00E05F38"/>
    <w:rsid w:val="00E06769"/>
    <w:rsid w:val="00E0716C"/>
    <w:rsid w:val="00E109E3"/>
    <w:rsid w:val="00E115D1"/>
    <w:rsid w:val="00E11650"/>
    <w:rsid w:val="00E119D1"/>
    <w:rsid w:val="00E11DEE"/>
    <w:rsid w:val="00E11E26"/>
    <w:rsid w:val="00E140BD"/>
    <w:rsid w:val="00E1421D"/>
    <w:rsid w:val="00E1435F"/>
    <w:rsid w:val="00E1441D"/>
    <w:rsid w:val="00E148CA"/>
    <w:rsid w:val="00E14DCA"/>
    <w:rsid w:val="00E15601"/>
    <w:rsid w:val="00E15DCE"/>
    <w:rsid w:val="00E165E2"/>
    <w:rsid w:val="00E17482"/>
    <w:rsid w:val="00E1764E"/>
    <w:rsid w:val="00E178A5"/>
    <w:rsid w:val="00E178C4"/>
    <w:rsid w:val="00E17B10"/>
    <w:rsid w:val="00E2047F"/>
    <w:rsid w:val="00E20F22"/>
    <w:rsid w:val="00E2183B"/>
    <w:rsid w:val="00E21F21"/>
    <w:rsid w:val="00E229A7"/>
    <w:rsid w:val="00E22E10"/>
    <w:rsid w:val="00E2353F"/>
    <w:rsid w:val="00E23BE8"/>
    <w:rsid w:val="00E240D2"/>
    <w:rsid w:val="00E248AB"/>
    <w:rsid w:val="00E25636"/>
    <w:rsid w:val="00E259D8"/>
    <w:rsid w:val="00E25E7D"/>
    <w:rsid w:val="00E25EE1"/>
    <w:rsid w:val="00E2618D"/>
    <w:rsid w:val="00E261C3"/>
    <w:rsid w:val="00E2648A"/>
    <w:rsid w:val="00E26729"/>
    <w:rsid w:val="00E26BA6"/>
    <w:rsid w:val="00E27B1B"/>
    <w:rsid w:val="00E30BFE"/>
    <w:rsid w:val="00E31A88"/>
    <w:rsid w:val="00E3259E"/>
    <w:rsid w:val="00E32E77"/>
    <w:rsid w:val="00E32F62"/>
    <w:rsid w:val="00E334DC"/>
    <w:rsid w:val="00E33751"/>
    <w:rsid w:val="00E346BE"/>
    <w:rsid w:val="00E34DF0"/>
    <w:rsid w:val="00E35756"/>
    <w:rsid w:val="00E36120"/>
    <w:rsid w:val="00E36DF3"/>
    <w:rsid w:val="00E370E5"/>
    <w:rsid w:val="00E37653"/>
    <w:rsid w:val="00E406B7"/>
    <w:rsid w:val="00E42433"/>
    <w:rsid w:val="00E42830"/>
    <w:rsid w:val="00E43148"/>
    <w:rsid w:val="00E439ED"/>
    <w:rsid w:val="00E440FD"/>
    <w:rsid w:val="00E444B6"/>
    <w:rsid w:val="00E44856"/>
    <w:rsid w:val="00E44AE2"/>
    <w:rsid w:val="00E44C09"/>
    <w:rsid w:val="00E459E1"/>
    <w:rsid w:val="00E45E8E"/>
    <w:rsid w:val="00E463FC"/>
    <w:rsid w:val="00E46EED"/>
    <w:rsid w:val="00E47192"/>
    <w:rsid w:val="00E47505"/>
    <w:rsid w:val="00E4772D"/>
    <w:rsid w:val="00E50242"/>
    <w:rsid w:val="00E50A5A"/>
    <w:rsid w:val="00E50E02"/>
    <w:rsid w:val="00E5109B"/>
    <w:rsid w:val="00E515B3"/>
    <w:rsid w:val="00E51B17"/>
    <w:rsid w:val="00E522D4"/>
    <w:rsid w:val="00E52326"/>
    <w:rsid w:val="00E525A1"/>
    <w:rsid w:val="00E52606"/>
    <w:rsid w:val="00E52EEB"/>
    <w:rsid w:val="00E53211"/>
    <w:rsid w:val="00E54072"/>
    <w:rsid w:val="00E542B3"/>
    <w:rsid w:val="00E5587F"/>
    <w:rsid w:val="00E55ADB"/>
    <w:rsid w:val="00E55B00"/>
    <w:rsid w:val="00E56177"/>
    <w:rsid w:val="00E56345"/>
    <w:rsid w:val="00E57F39"/>
    <w:rsid w:val="00E6036D"/>
    <w:rsid w:val="00E60871"/>
    <w:rsid w:val="00E609D5"/>
    <w:rsid w:val="00E60BC6"/>
    <w:rsid w:val="00E611D9"/>
    <w:rsid w:val="00E617DF"/>
    <w:rsid w:val="00E61D2B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152"/>
    <w:rsid w:val="00E64306"/>
    <w:rsid w:val="00E64C8E"/>
    <w:rsid w:val="00E64DE3"/>
    <w:rsid w:val="00E6529A"/>
    <w:rsid w:val="00E6538D"/>
    <w:rsid w:val="00E6633A"/>
    <w:rsid w:val="00E6656C"/>
    <w:rsid w:val="00E66F36"/>
    <w:rsid w:val="00E670BD"/>
    <w:rsid w:val="00E67DA2"/>
    <w:rsid w:val="00E714CD"/>
    <w:rsid w:val="00E71A01"/>
    <w:rsid w:val="00E7219F"/>
    <w:rsid w:val="00E72379"/>
    <w:rsid w:val="00E723E4"/>
    <w:rsid w:val="00E72D14"/>
    <w:rsid w:val="00E73341"/>
    <w:rsid w:val="00E73871"/>
    <w:rsid w:val="00E739B9"/>
    <w:rsid w:val="00E73C53"/>
    <w:rsid w:val="00E745BF"/>
    <w:rsid w:val="00E74D32"/>
    <w:rsid w:val="00E74DE9"/>
    <w:rsid w:val="00E74F6C"/>
    <w:rsid w:val="00E75016"/>
    <w:rsid w:val="00E753C3"/>
    <w:rsid w:val="00E76478"/>
    <w:rsid w:val="00E7699B"/>
    <w:rsid w:val="00E76FF9"/>
    <w:rsid w:val="00E776B8"/>
    <w:rsid w:val="00E77AA2"/>
    <w:rsid w:val="00E80071"/>
    <w:rsid w:val="00E80191"/>
    <w:rsid w:val="00E816E0"/>
    <w:rsid w:val="00E819D1"/>
    <w:rsid w:val="00E82281"/>
    <w:rsid w:val="00E8244D"/>
    <w:rsid w:val="00E82F7D"/>
    <w:rsid w:val="00E8310F"/>
    <w:rsid w:val="00E838B9"/>
    <w:rsid w:val="00E83D4B"/>
    <w:rsid w:val="00E84286"/>
    <w:rsid w:val="00E84693"/>
    <w:rsid w:val="00E85E27"/>
    <w:rsid w:val="00E870FA"/>
    <w:rsid w:val="00E87839"/>
    <w:rsid w:val="00E87BEB"/>
    <w:rsid w:val="00E900A6"/>
    <w:rsid w:val="00E901D0"/>
    <w:rsid w:val="00E90478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055"/>
    <w:rsid w:val="00E94315"/>
    <w:rsid w:val="00E943E0"/>
    <w:rsid w:val="00E9465E"/>
    <w:rsid w:val="00E95EBB"/>
    <w:rsid w:val="00E9657D"/>
    <w:rsid w:val="00E96987"/>
    <w:rsid w:val="00E97608"/>
    <w:rsid w:val="00E97658"/>
    <w:rsid w:val="00EA01BB"/>
    <w:rsid w:val="00EA02F2"/>
    <w:rsid w:val="00EA07B7"/>
    <w:rsid w:val="00EA0A4E"/>
    <w:rsid w:val="00EA0E85"/>
    <w:rsid w:val="00EA1314"/>
    <w:rsid w:val="00EA13CB"/>
    <w:rsid w:val="00EA152E"/>
    <w:rsid w:val="00EA1855"/>
    <w:rsid w:val="00EA1CDA"/>
    <w:rsid w:val="00EA1EA5"/>
    <w:rsid w:val="00EA2AD9"/>
    <w:rsid w:val="00EA3730"/>
    <w:rsid w:val="00EA48CC"/>
    <w:rsid w:val="00EA4A49"/>
    <w:rsid w:val="00EA4EFF"/>
    <w:rsid w:val="00EA533A"/>
    <w:rsid w:val="00EA5710"/>
    <w:rsid w:val="00EA5B92"/>
    <w:rsid w:val="00EA6083"/>
    <w:rsid w:val="00EA63F3"/>
    <w:rsid w:val="00EA6999"/>
    <w:rsid w:val="00EA6EAE"/>
    <w:rsid w:val="00EA7802"/>
    <w:rsid w:val="00EA7BFD"/>
    <w:rsid w:val="00EA7E94"/>
    <w:rsid w:val="00EB0B74"/>
    <w:rsid w:val="00EB111F"/>
    <w:rsid w:val="00EB1393"/>
    <w:rsid w:val="00EB1ED2"/>
    <w:rsid w:val="00EB227B"/>
    <w:rsid w:val="00EB2FA7"/>
    <w:rsid w:val="00EB324D"/>
    <w:rsid w:val="00EB35CF"/>
    <w:rsid w:val="00EB3CA5"/>
    <w:rsid w:val="00EB3F48"/>
    <w:rsid w:val="00EB4110"/>
    <w:rsid w:val="00EB4D2C"/>
    <w:rsid w:val="00EB50F3"/>
    <w:rsid w:val="00EB567C"/>
    <w:rsid w:val="00EB59B1"/>
    <w:rsid w:val="00EB6159"/>
    <w:rsid w:val="00EB6748"/>
    <w:rsid w:val="00EB71C3"/>
    <w:rsid w:val="00EB7267"/>
    <w:rsid w:val="00EB72C3"/>
    <w:rsid w:val="00EB7762"/>
    <w:rsid w:val="00EB783F"/>
    <w:rsid w:val="00EB78CD"/>
    <w:rsid w:val="00EB7D3B"/>
    <w:rsid w:val="00EC07EF"/>
    <w:rsid w:val="00EC19AF"/>
    <w:rsid w:val="00EC1B8C"/>
    <w:rsid w:val="00EC208B"/>
    <w:rsid w:val="00EC27FE"/>
    <w:rsid w:val="00EC297B"/>
    <w:rsid w:val="00EC2D32"/>
    <w:rsid w:val="00EC345A"/>
    <w:rsid w:val="00EC3A5E"/>
    <w:rsid w:val="00EC57A3"/>
    <w:rsid w:val="00EC596C"/>
    <w:rsid w:val="00EC5976"/>
    <w:rsid w:val="00EC5C3E"/>
    <w:rsid w:val="00EC5E1B"/>
    <w:rsid w:val="00EC60AD"/>
    <w:rsid w:val="00EC62EA"/>
    <w:rsid w:val="00EC75EF"/>
    <w:rsid w:val="00EC78D9"/>
    <w:rsid w:val="00EC7DBE"/>
    <w:rsid w:val="00ED0908"/>
    <w:rsid w:val="00ED163E"/>
    <w:rsid w:val="00ED1853"/>
    <w:rsid w:val="00ED1D2E"/>
    <w:rsid w:val="00ED1EE5"/>
    <w:rsid w:val="00ED24E4"/>
    <w:rsid w:val="00ED2A1C"/>
    <w:rsid w:val="00ED2A2A"/>
    <w:rsid w:val="00ED4081"/>
    <w:rsid w:val="00ED4459"/>
    <w:rsid w:val="00ED4918"/>
    <w:rsid w:val="00ED4A38"/>
    <w:rsid w:val="00ED5139"/>
    <w:rsid w:val="00ED5D4B"/>
    <w:rsid w:val="00ED64E0"/>
    <w:rsid w:val="00ED6DC9"/>
    <w:rsid w:val="00ED7D2C"/>
    <w:rsid w:val="00EE03F8"/>
    <w:rsid w:val="00EE0A89"/>
    <w:rsid w:val="00EE0BED"/>
    <w:rsid w:val="00EE0D69"/>
    <w:rsid w:val="00EE0F65"/>
    <w:rsid w:val="00EE1C96"/>
    <w:rsid w:val="00EE1D3E"/>
    <w:rsid w:val="00EE29D1"/>
    <w:rsid w:val="00EE3BA0"/>
    <w:rsid w:val="00EE4AC6"/>
    <w:rsid w:val="00EE4F6F"/>
    <w:rsid w:val="00EE50DF"/>
    <w:rsid w:val="00EE5BE5"/>
    <w:rsid w:val="00EE61F1"/>
    <w:rsid w:val="00EE6B45"/>
    <w:rsid w:val="00EE6E82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C7E"/>
    <w:rsid w:val="00EF3DC6"/>
    <w:rsid w:val="00EF3EE2"/>
    <w:rsid w:val="00EF4384"/>
    <w:rsid w:val="00EF446E"/>
    <w:rsid w:val="00EF451B"/>
    <w:rsid w:val="00EF5165"/>
    <w:rsid w:val="00EF52FF"/>
    <w:rsid w:val="00EF53C4"/>
    <w:rsid w:val="00EF5BC8"/>
    <w:rsid w:val="00EF5CBD"/>
    <w:rsid w:val="00EF5F72"/>
    <w:rsid w:val="00EF66A9"/>
    <w:rsid w:val="00EF687B"/>
    <w:rsid w:val="00F001EC"/>
    <w:rsid w:val="00F00659"/>
    <w:rsid w:val="00F0114C"/>
    <w:rsid w:val="00F01562"/>
    <w:rsid w:val="00F01798"/>
    <w:rsid w:val="00F02610"/>
    <w:rsid w:val="00F02C25"/>
    <w:rsid w:val="00F034DB"/>
    <w:rsid w:val="00F037DB"/>
    <w:rsid w:val="00F042D8"/>
    <w:rsid w:val="00F04B57"/>
    <w:rsid w:val="00F0537D"/>
    <w:rsid w:val="00F0567C"/>
    <w:rsid w:val="00F05AB3"/>
    <w:rsid w:val="00F05F65"/>
    <w:rsid w:val="00F064C1"/>
    <w:rsid w:val="00F06544"/>
    <w:rsid w:val="00F066BE"/>
    <w:rsid w:val="00F066CC"/>
    <w:rsid w:val="00F069E1"/>
    <w:rsid w:val="00F06A63"/>
    <w:rsid w:val="00F06D17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0F32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4187"/>
    <w:rsid w:val="00F15790"/>
    <w:rsid w:val="00F15B7A"/>
    <w:rsid w:val="00F16405"/>
    <w:rsid w:val="00F16439"/>
    <w:rsid w:val="00F1669C"/>
    <w:rsid w:val="00F17AE1"/>
    <w:rsid w:val="00F17D74"/>
    <w:rsid w:val="00F20A5B"/>
    <w:rsid w:val="00F215AC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4F24"/>
    <w:rsid w:val="00F25250"/>
    <w:rsid w:val="00F257A5"/>
    <w:rsid w:val="00F257D2"/>
    <w:rsid w:val="00F26B92"/>
    <w:rsid w:val="00F26E48"/>
    <w:rsid w:val="00F26EBA"/>
    <w:rsid w:val="00F27326"/>
    <w:rsid w:val="00F27FEC"/>
    <w:rsid w:val="00F3170F"/>
    <w:rsid w:val="00F3190C"/>
    <w:rsid w:val="00F31A28"/>
    <w:rsid w:val="00F3274F"/>
    <w:rsid w:val="00F3285D"/>
    <w:rsid w:val="00F328DF"/>
    <w:rsid w:val="00F33130"/>
    <w:rsid w:val="00F33632"/>
    <w:rsid w:val="00F34723"/>
    <w:rsid w:val="00F34A95"/>
    <w:rsid w:val="00F35669"/>
    <w:rsid w:val="00F35D1B"/>
    <w:rsid w:val="00F35EDF"/>
    <w:rsid w:val="00F36074"/>
    <w:rsid w:val="00F36234"/>
    <w:rsid w:val="00F3648B"/>
    <w:rsid w:val="00F3706F"/>
    <w:rsid w:val="00F37157"/>
    <w:rsid w:val="00F401A4"/>
    <w:rsid w:val="00F40FAA"/>
    <w:rsid w:val="00F41B92"/>
    <w:rsid w:val="00F41D37"/>
    <w:rsid w:val="00F41DA1"/>
    <w:rsid w:val="00F41F55"/>
    <w:rsid w:val="00F4296C"/>
    <w:rsid w:val="00F44AE5"/>
    <w:rsid w:val="00F44D63"/>
    <w:rsid w:val="00F45B17"/>
    <w:rsid w:val="00F46403"/>
    <w:rsid w:val="00F47C61"/>
    <w:rsid w:val="00F50854"/>
    <w:rsid w:val="00F50B52"/>
    <w:rsid w:val="00F50DC5"/>
    <w:rsid w:val="00F52760"/>
    <w:rsid w:val="00F527E6"/>
    <w:rsid w:val="00F53484"/>
    <w:rsid w:val="00F5362C"/>
    <w:rsid w:val="00F53D58"/>
    <w:rsid w:val="00F5402B"/>
    <w:rsid w:val="00F54EC2"/>
    <w:rsid w:val="00F55234"/>
    <w:rsid w:val="00F5534D"/>
    <w:rsid w:val="00F556C4"/>
    <w:rsid w:val="00F5624F"/>
    <w:rsid w:val="00F56A56"/>
    <w:rsid w:val="00F574F6"/>
    <w:rsid w:val="00F57680"/>
    <w:rsid w:val="00F57C82"/>
    <w:rsid w:val="00F57F7A"/>
    <w:rsid w:val="00F60032"/>
    <w:rsid w:val="00F601C8"/>
    <w:rsid w:val="00F6040F"/>
    <w:rsid w:val="00F60C7A"/>
    <w:rsid w:val="00F616B0"/>
    <w:rsid w:val="00F61E40"/>
    <w:rsid w:val="00F61FB0"/>
    <w:rsid w:val="00F622C5"/>
    <w:rsid w:val="00F62BE8"/>
    <w:rsid w:val="00F63066"/>
    <w:rsid w:val="00F641BA"/>
    <w:rsid w:val="00F64230"/>
    <w:rsid w:val="00F6464C"/>
    <w:rsid w:val="00F64C0A"/>
    <w:rsid w:val="00F6522D"/>
    <w:rsid w:val="00F65756"/>
    <w:rsid w:val="00F65878"/>
    <w:rsid w:val="00F66A3C"/>
    <w:rsid w:val="00F67373"/>
    <w:rsid w:val="00F674AF"/>
    <w:rsid w:val="00F67972"/>
    <w:rsid w:val="00F67B2E"/>
    <w:rsid w:val="00F67C63"/>
    <w:rsid w:val="00F704A0"/>
    <w:rsid w:val="00F70EF0"/>
    <w:rsid w:val="00F71656"/>
    <w:rsid w:val="00F720D8"/>
    <w:rsid w:val="00F72103"/>
    <w:rsid w:val="00F7211B"/>
    <w:rsid w:val="00F730FF"/>
    <w:rsid w:val="00F73349"/>
    <w:rsid w:val="00F73433"/>
    <w:rsid w:val="00F73FBB"/>
    <w:rsid w:val="00F74123"/>
    <w:rsid w:val="00F74585"/>
    <w:rsid w:val="00F74587"/>
    <w:rsid w:val="00F74C1E"/>
    <w:rsid w:val="00F755CD"/>
    <w:rsid w:val="00F75BA0"/>
    <w:rsid w:val="00F75ED7"/>
    <w:rsid w:val="00F76434"/>
    <w:rsid w:val="00F7677A"/>
    <w:rsid w:val="00F76844"/>
    <w:rsid w:val="00F7745A"/>
    <w:rsid w:val="00F80ADA"/>
    <w:rsid w:val="00F80E2D"/>
    <w:rsid w:val="00F8160C"/>
    <w:rsid w:val="00F82766"/>
    <w:rsid w:val="00F8298D"/>
    <w:rsid w:val="00F82C68"/>
    <w:rsid w:val="00F835DE"/>
    <w:rsid w:val="00F83FE9"/>
    <w:rsid w:val="00F84728"/>
    <w:rsid w:val="00F84B75"/>
    <w:rsid w:val="00F85019"/>
    <w:rsid w:val="00F850C1"/>
    <w:rsid w:val="00F8589A"/>
    <w:rsid w:val="00F85A68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1AE"/>
    <w:rsid w:val="00F9443F"/>
    <w:rsid w:val="00F94EF4"/>
    <w:rsid w:val="00F95F02"/>
    <w:rsid w:val="00F96C76"/>
    <w:rsid w:val="00F97280"/>
    <w:rsid w:val="00FA000B"/>
    <w:rsid w:val="00FA046B"/>
    <w:rsid w:val="00FA063E"/>
    <w:rsid w:val="00FA085C"/>
    <w:rsid w:val="00FA16B4"/>
    <w:rsid w:val="00FA4104"/>
    <w:rsid w:val="00FA471C"/>
    <w:rsid w:val="00FA4CEF"/>
    <w:rsid w:val="00FA4D33"/>
    <w:rsid w:val="00FA5123"/>
    <w:rsid w:val="00FA58B7"/>
    <w:rsid w:val="00FA5C3D"/>
    <w:rsid w:val="00FA6B9A"/>
    <w:rsid w:val="00FA6F3B"/>
    <w:rsid w:val="00FA7847"/>
    <w:rsid w:val="00FA7E65"/>
    <w:rsid w:val="00FB036D"/>
    <w:rsid w:val="00FB0E3D"/>
    <w:rsid w:val="00FB15E9"/>
    <w:rsid w:val="00FB1FED"/>
    <w:rsid w:val="00FB2448"/>
    <w:rsid w:val="00FB2ADB"/>
    <w:rsid w:val="00FB3849"/>
    <w:rsid w:val="00FB46FD"/>
    <w:rsid w:val="00FB5252"/>
    <w:rsid w:val="00FB5259"/>
    <w:rsid w:val="00FB5275"/>
    <w:rsid w:val="00FB545F"/>
    <w:rsid w:val="00FB5E3A"/>
    <w:rsid w:val="00FB5E80"/>
    <w:rsid w:val="00FB5F34"/>
    <w:rsid w:val="00FB603F"/>
    <w:rsid w:val="00FB6878"/>
    <w:rsid w:val="00FB69CA"/>
    <w:rsid w:val="00FB6E80"/>
    <w:rsid w:val="00FB7781"/>
    <w:rsid w:val="00FB7DD1"/>
    <w:rsid w:val="00FB7DDE"/>
    <w:rsid w:val="00FC0955"/>
    <w:rsid w:val="00FC09DD"/>
    <w:rsid w:val="00FC0A66"/>
    <w:rsid w:val="00FC0BAB"/>
    <w:rsid w:val="00FC0D21"/>
    <w:rsid w:val="00FC223F"/>
    <w:rsid w:val="00FC25AA"/>
    <w:rsid w:val="00FC3407"/>
    <w:rsid w:val="00FC35DB"/>
    <w:rsid w:val="00FC3749"/>
    <w:rsid w:val="00FC3D39"/>
    <w:rsid w:val="00FC47C2"/>
    <w:rsid w:val="00FC4AEB"/>
    <w:rsid w:val="00FC4D55"/>
    <w:rsid w:val="00FC52C1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1365"/>
    <w:rsid w:val="00FD3F75"/>
    <w:rsid w:val="00FD509F"/>
    <w:rsid w:val="00FD5C4B"/>
    <w:rsid w:val="00FD60FE"/>
    <w:rsid w:val="00FD6843"/>
    <w:rsid w:val="00FD7F94"/>
    <w:rsid w:val="00FE080F"/>
    <w:rsid w:val="00FE0D0F"/>
    <w:rsid w:val="00FE1343"/>
    <w:rsid w:val="00FE1AED"/>
    <w:rsid w:val="00FE1FDF"/>
    <w:rsid w:val="00FE3234"/>
    <w:rsid w:val="00FE40CE"/>
    <w:rsid w:val="00FE447D"/>
    <w:rsid w:val="00FE45B1"/>
    <w:rsid w:val="00FE481E"/>
    <w:rsid w:val="00FE4B76"/>
    <w:rsid w:val="00FE4E60"/>
    <w:rsid w:val="00FE5389"/>
    <w:rsid w:val="00FE55A6"/>
    <w:rsid w:val="00FE61A2"/>
    <w:rsid w:val="00FE691E"/>
    <w:rsid w:val="00FE6E75"/>
    <w:rsid w:val="00FE708F"/>
    <w:rsid w:val="00FE70F4"/>
    <w:rsid w:val="00FF0246"/>
    <w:rsid w:val="00FF03A1"/>
    <w:rsid w:val="00FF15A0"/>
    <w:rsid w:val="00FF2087"/>
    <w:rsid w:val="00FF2E0C"/>
    <w:rsid w:val="00FF3059"/>
    <w:rsid w:val="00FF34B7"/>
    <w:rsid w:val="00FF3C9F"/>
    <w:rsid w:val="00FF423D"/>
    <w:rsid w:val="00FF5577"/>
    <w:rsid w:val="00FF5E9D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39A99C4-4E77-4C10-9478-B7D144E3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basedOn w:val="AccPolicysubhead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8862C-41A8-490E-83C5-07758E09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21</Pages>
  <Words>4911</Words>
  <Characters>20268</Characters>
  <Application>Microsoft Office Word</Application>
  <DocSecurity>0</DocSecurity>
  <Lines>168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Saisamorn, Chimyoo</cp:lastModifiedBy>
  <cp:revision>3</cp:revision>
  <cp:lastPrinted>2019-05-03T03:23:00Z</cp:lastPrinted>
  <dcterms:created xsi:type="dcterms:W3CDTF">2019-05-08T08:00:00Z</dcterms:created>
  <dcterms:modified xsi:type="dcterms:W3CDTF">2019-05-08T08:00:00Z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