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4603D8" w:rsidRDefault="00027555" w:rsidP="0059060C">
      <w:pPr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โนมูระ 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พัฒนสิน จำกัด 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E42A6D" w:rsidRPr="004603D8" w:rsidRDefault="00E42A6D" w:rsidP="0059060C">
      <w:pPr>
        <w:tabs>
          <w:tab w:val="left" w:pos="1440"/>
        </w:tabs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42A6D" w:rsidRPr="004603D8" w:rsidRDefault="00E42A6D" w:rsidP="0059060C">
      <w:pPr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F6230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260FB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AC6401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สิ้</w:t>
      </w:r>
      <w:r w:rsidR="000B2ED1"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นสุดวันที่ </w:t>
      </w:r>
      <w:r w:rsidR="003B1283" w:rsidRPr="004603D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</w:t>
      </w:r>
      <w:r w:rsidR="00B475DA" w:rsidRPr="004603D8">
        <w:rPr>
          <w:rFonts w:asciiTheme="majorBidi" w:hAnsiTheme="majorBidi" w:cstheme="majorBidi"/>
          <w:b/>
          <w:bCs/>
          <w:sz w:val="32"/>
          <w:szCs w:val="32"/>
        </w:rPr>
        <w:t xml:space="preserve"> 2562</w:t>
      </w:r>
    </w:p>
    <w:p w:rsidR="000560CF" w:rsidRPr="004603D8" w:rsidRDefault="003B1283" w:rsidP="0059060C">
      <w:pPr>
        <w:pStyle w:val="PlainText"/>
        <w:widowControl/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0560CF" w:rsidRPr="004603D8" w:rsidRDefault="003B1283" w:rsidP="0059060C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1B52F0" w:rsidRPr="004603D8" w:rsidRDefault="001B52F0" w:rsidP="001B52F0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1F6230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บริษัทหลักทรัพย์ โนมูระ พัฒนสิน จำกัด </w:t>
      </w:r>
      <w:r w:rsidR="001F6230" w:rsidRPr="004603D8">
        <w:rPr>
          <w:rFonts w:asciiTheme="majorBidi" w:eastAsia="Angsana New" w:hAnsiTheme="majorBidi" w:cstheme="majorBidi"/>
          <w:sz w:val="32"/>
          <w:szCs w:val="32"/>
        </w:rPr>
        <w:t>(</w:t>
      </w:r>
      <w:r w:rsidR="001F6230" w:rsidRPr="004603D8">
        <w:rPr>
          <w:rFonts w:asciiTheme="majorBidi" w:eastAsia="Angsana New" w:hAnsiTheme="majorBidi" w:cstheme="majorBidi"/>
          <w:sz w:val="32"/>
          <w:szCs w:val="32"/>
          <w:cs/>
        </w:rPr>
        <w:t>มหาชน</w:t>
      </w:r>
      <w:r w:rsidR="001F6230" w:rsidRPr="004603D8">
        <w:rPr>
          <w:rFonts w:asciiTheme="majorBidi" w:eastAsia="Angsana New" w:hAnsiTheme="majorBidi" w:cstheme="majorBidi"/>
          <w:sz w:val="32"/>
          <w:szCs w:val="32"/>
        </w:rPr>
        <w:t xml:space="preserve">) </w:t>
      </w:r>
      <w:r w:rsidR="001F6230" w:rsidRPr="004603D8">
        <w:rPr>
          <w:rFonts w:asciiTheme="majorBidi" w:eastAsia="Angsana New" w:hAnsiTheme="majorBidi" w:cstheme="majorBidi"/>
          <w:sz w:val="32"/>
          <w:szCs w:val="32"/>
          <w:cs/>
        </w:rPr>
        <w:t>(</w:t>
      </w:r>
      <w:r w:rsidR="001F6230" w:rsidRPr="004603D8">
        <w:rPr>
          <w:rFonts w:asciiTheme="majorBidi" w:eastAsia="Angsana New" w:hAnsiTheme="majorBidi" w:cstheme="majorBidi"/>
          <w:sz w:val="32"/>
          <w:szCs w:val="32"/>
        </w:rPr>
        <w:t>“</w:t>
      </w:r>
      <w:r w:rsidR="001F6230" w:rsidRPr="004603D8">
        <w:rPr>
          <w:rFonts w:asciiTheme="majorBidi" w:eastAsia="Angsana New" w:hAnsiTheme="majorBidi" w:cstheme="majorBidi"/>
          <w:sz w:val="32"/>
          <w:szCs w:val="32"/>
          <w:cs/>
        </w:rPr>
        <w:t>บริษัทฯ</w:t>
      </w:r>
      <w:r w:rsidR="001F6230" w:rsidRPr="004603D8">
        <w:rPr>
          <w:rFonts w:asciiTheme="majorBidi" w:eastAsia="Angsana New" w:hAnsiTheme="majorBidi" w:cstheme="majorBidi"/>
          <w:sz w:val="32"/>
          <w:szCs w:val="32"/>
        </w:rPr>
        <w:t>”</w:t>
      </w:r>
      <w:r w:rsidR="001F6230" w:rsidRPr="004603D8">
        <w:rPr>
          <w:rFonts w:asciiTheme="majorBidi" w:eastAsia="Angsana New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1F6230" w:rsidRPr="004603D8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0975C4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โดยมีบริษัท </w:t>
      </w:r>
      <w:r w:rsidR="000975C4" w:rsidRPr="004603D8">
        <w:rPr>
          <w:rFonts w:asciiTheme="majorBidi" w:eastAsia="Angsana New" w:hAnsiTheme="majorBidi" w:cstheme="majorBidi"/>
          <w:sz w:val="32"/>
          <w:szCs w:val="32"/>
        </w:rPr>
        <w:t>Nomura Asia Investment (Singapore) Pte.</w:t>
      </w:r>
      <w:r w:rsidR="000975C4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0975C4" w:rsidRPr="004603D8">
        <w:rPr>
          <w:rFonts w:asciiTheme="majorBidi" w:eastAsia="Angsana New" w:hAnsiTheme="majorBidi" w:cstheme="majorBidi"/>
          <w:sz w:val="32"/>
          <w:szCs w:val="32"/>
        </w:rPr>
        <w:t>Ltd.</w:t>
      </w:r>
      <w:r w:rsidR="000975C4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ซึ่งเป็นบริษัทที่จดทะเบียนจัดตั้งในประเทศสิงคโปร์เป็นบริษัทใหญ่ และมี </w:t>
      </w:r>
      <w:r w:rsidR="000975C4" w:rsidRPr="004603D8">
        <w:rPr>
          <w:rFonts w:asciiTheme="majorBidi" w:eastAsia="Angsana New" w:hAnsiTheme="majorBidi" w:cstheme="majorBidi"/>
          <w:sz w:val="32"/>
          <w:szCs w:val="32"/>
        </w:rPr>
        <w:t>Nomura Holding</w:t>
      </w:r>
      <w:r w:rsidR="00585891" w:rsidRPr="004603D8">
        <w:rPr>
          <w:rFonts w:asciiTheme="majorBidi" w:eastAsia="Angsana New" w:hAnsiTheme="majorBidi" w:cstheme="majorBidi"/>
          <w:sz w:val="32"/>
          <w:szCs w:val="32"/>
        </w:rPr>
        <w:t>s,</w:t>
      </w:r>
      <w:r w:rsidR="000975C4" w:rsidRPr="004603D8">
        <w:rPr>
          <w:rFonts w:asciiTheme="majorBidi" w:eastAsia="Angsana New" w:hAnsiTheme="majorBidi" w:cstheme="majorBidi"/>
          <w:sz w:val="32"/>
          <w:szCs w:val="32"/>
        </w:rPr>
        <w:t xml:space="preserve"> Inc. </w:t>
      </w:r>
      <w:r w:rsidR="000975C4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เป็นบริษัทใหญ่ของกลุ่มบริษัท 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>บริษัทฯประกอบธุรกิจหลักทรัพย์และธุรกิจสัญญาซื้อขายล่วงหน้า โดยการเป็นนายหน้าซื้อขายหลักทรัพย์ เป็นตัวแทนซื้อขายสัญญาซื้อขายล่วงหน้า เป็นตัวแทนสนับสนุนการขายและรับซื้อคืนหน่วยลงทุน การค้า</w:t>
      </w:r>
      <w:r w:rsidRPr="004603D8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หลักทรัพย์ </w:t>
      </w:r>
      <w:r w:rsidRPr="004603D8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การยืมและให้ยืมหลักทรัพย์ การเป็นที่ปรึกษาทางการเงินและการลงทุน และการจัดจำหน่ายหลักทรัพย์</w:t>
      </w:r>
      <w:r w:rsidRPr="004603D8">
        <w:rPr>
          <w:rFonts w:asciiTheme="majorBidi" w:eastAsia="Angsana New" w:hAnsiTheme="majorBidi" w:cstheme="majorBidi"/>
          <w:spacing w:val="-8"/>
          <w:sz w:val="32"/>
          <w:szCs w:val="32"/>
        </w:rPr>
        <w:t xml:space="preserve"> </w:t>
      </w:r>
    </w:p>
    <w:p w:rsidR="001B52F0" w:rsidRPr="004603D8" w:rsidRDefault="001B52F0" w:rsidP="001B52F0">
      <w:pPr>
        <w:spacing w:before="80" w:after="80"/>
        <w:ind w:left="547" w:hanging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603D8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="002E041C" w:rsidRPr="004603D8">
        <w:rPr>
          <w:rFonts w:asciiTheme="majorBidi" w:eastAsia="Angsana New" w:hAnsiTheme="majorBidi" w:cstheme="majorBidi"/>
          <w:sz w:val="32"/>
          <w:szCs w:val="32"/>
        </w:rPr>
        <w:t>25</w:t>
      </w:r>
      <w:r w:rsidRPr="004603D8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อาคารกรุงเทพประกันภัย ชั้น </w:t>
      </w:r>
      <w:r w:rsidRPr="004603D8">
        <w:rPr>
          <w:rFonts w:asciiTheme="majorBidi" w:eastAsia="Angsana New" w:hAnsiTheme="majorBidi" w:cstheme="majorBidi"/>
          <w:sz w:val="32"/>
          <w:szCs w:val="32"/>
        </w:rPr>
        <w:t xml:space="preserve">15 - 17 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>ถนนสาทรใต้ แขวง</w:t>
      </w:r>
      <w:r w:rsidRPr="004603D8">
        <w:rPr>
          <w:rFonts w:asciiTheme="majorBidi" w:eastAsia="Angsana New" w:hAnsiTheme="majorBidi" w:cstheme="majorBidi"/>
          <w:sz w:val="32"/>
          <w:szCs w:val="32"/>
        </w:rPr>
        <w:t xml:space="preserve">               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ทุ่งมหาเมฆ เขตสาทร กรุงเทพมหานคร ณ วันที่ </w:t>
      </w:r>
      <w:r w:rsidR="002E041C" w:rsidRPr="004603D8">
        <w:rPr>
          <w:rFonts w:asciiTheme="majorBidi" w:eastAsia="Angsana New" w:hAnsiTheme="majorBidi" w:cstheme="majorBidi"/>
          <w:sz w:val="32"/>
          <w:szCs w:val="32"/>
        </w:rPr>
        <w:t>31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มีนาคม </w:t>
      </w:r>
      <w:r w:rsidRPr="004603D8">
        <w:rPr>
          <w:rFonts w:asciiTheme="majorBidi" w:eastAsia="Angsana New" w:hAnsiTheme="majorBidi" w:cstheme="majorBidi"/>
          <w:sz w:val="32"/>
          <w:szCs w:val="32"/>
        </w:rPr>
        <w:t>256</w:t>
      </w:r>
      <w:r w:rsidR="00A822AD" w:rsidRPr="004603D8">
        <w:rPr>
          <w:rFonts w:asciiTheme="majorBidi" w:eastAsia="Angsana New" w:hAnsiTheme="majorBidi" w:cstheme="majorBidi"/>
          <w:sz w:val="32"/>
          <w:szCs w:val="32"/>
        </w:rPr>
        <w:t>2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บริษัทฯมีสำนักงานทั้งสิ้น </w:t>
      </w:r>
      <w:r w:rsidRPr="004603D8">
        <w:rPr>
          <w:rFonts w:asciiTheme="majorBidi" w:eastAsia="Angsana New" w:hAnsiTheme="majorBidi" w:cstheme="majorBidi"/>
          <w:sz w:val="32"/>
          <w:szCs w:val="32"/>
        </w:rPr>
        <w:t>1</w:t>
      </w:r>
      <w:r w:rsidR="00A822AD" w:rsidRPr="004603D8">
        <w:rPr>
          <w:rFonts w:asciiTheme="majorBidi" w:eastAsia="Angsana New" w:hAnsiTheme="majorBidi" w:cstheme="majorBidi"/>
          <w:sz w:val="32"/>
          <w:szCs w:val="32"/>
        </w:rPr>
        <w:t>6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แห่งคือสำนักงานใหญ่ สำนักงานสาขาในกรุงเทพมหานครและต่างจังหวัดอีก </w:t>
      </w:r>
      <w:r w:rsidR="00A822AD" w:rsidRPr="004603D8">
        <w:rPr>
          <w:rFonts w:asciiTheme="majorBidi" w:eastAsia="Angsana New" w:hAnsiTheme="majorBidi" w:cstheme="majorBidi"/>
          <w:sz w:val="32"/>
          <w:szCs w:val="32"/>
        </w:rPr>
        <w:t>15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</w:t>
      </w:r>
    </w:p>
    <w:p w:rsidR="000560CF" w:rsidRPr="004603D8" w:rsidRDefault="000560CF" w:rsidP="0059060C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560CF" w:rsidRPr="004603D8" w:rsidRDefault="000560CF" w:rsidP="0059060C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eastAsia="Angsana New" w:hAnsiTheme="majorBidi" w:cstheme="majorBidi"/>
          <w:spacing w:val="-6"/>
          <w:sz w:val="32"/>
          <w:szCs w:val="32"/>
          <w:cs/>
        </w:rPr>
        <w:tab/>
      </w:r>
      <w:r w:rsidRPr="004603D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4E0DA8" w:rsidRPr="004603D8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4603D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</w:t>
      </w:r>
      <w:r w:rsidR="003D48C4" w:rsidRPr="004603D8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</w:t>
      </w:r>
      <w:r w:rsidR="009E5123" w:rsidRPr="004603D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D48C4" w:rsidRPr="004603D8">
        <w:rPr>
          <w:rFonts w:asciiTheme="majorBidi" w:hAnsiTheme="majorBidi" w:cstheme="majorBidi"/>
          <w:spacing w:val="-6"/>
          <w:sz w:val="32"/>
          <w:szCs w:val="32"/>
          <w:cs/>
        </w:rPr>
        <w:t>การเงิน</w:t>
      </w:r>
      <w:r w:rsidRPr="004603D8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Pr="004603D8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</w:t>
      </w:r>
      <w:r w:rsidR="00767275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งบแสดงการเปลี่ยนแปลงในส่วนของเจ้าของและงบกระแสเงินสดในรูปแบบเช่นเดียวกับงบการเงินประจำปี</w:t>
      </w:r>
      <w:r w:rsidR="00CE136C" w:rsidRPr="004603D8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</w:t>
      </w:r>
      <w:r w:rsidRPr="004603D8">
        <w:rPr>
          <w:rFonts w:asciiTheme="majorBidi" w:hAnsiTheme="majorBidi" w:cstheme="majorBidi"/>
          <w:sz w:val="32"/>
          <w:szCs w:val="32"/>
          <w:cs/>
        </w:rPr>
        <w:t>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1B52F0" w:rsidRPr="004603D8">
        <w:rPr>
          <w:rFonts w:asciiTheme="majorBidi" w:hAnsiTheme="majorBidi" w:cstheme="majorBidi"/>
          <w:sz w:val="32"/>
          <w:szCs w:val="32"/>
          <w:cs/>
        </w:rPr>
        <w:t>.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0DA8" w:rsidRPr="004603D8">
        <w:rPr>
          <w:rFonts w:asciiTheme="majorBidi" w:hAnsiTheme="majorBidi" w:cstheme="majorBidi"/>
          <w:sz w:val="32"/>
          <w:szCs w:val="32"/>
        </w:rPr>
        <w:t>22/2559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635B66" w:rsidRPr="004603D8">
        <w:rPr>
          <w:rFonts w:asciiTheme="majorBidi" w:hAnsiTheme="majorBidi" w:cstheme="majorBidi"/>
          <w:sz w:val="32"/>
          <w:szCs w:val="32"/>
          <w:cs/>
        </w:rPr>
        <w:t xml:space="preserve"> (ฉบับที่ </w:t>
      </w:r>
      <w:r w:rsidR="00635B66" w:rsidRPr="004603D8">
        <w:rPr>
          <w:rFonts w:asciiTheme="majorBidi" w:hAnsiTheme="majorBidi" w:cstheme="majorBidi"/>
          <w:sz w:val="32"/>
          <w:szCs w:val="32"/>
        </w:rPr>
        <w:t>2</w:t>
      </w:r>
      <w:r w:rsidR="00635B66" w:rsidRPr="004603D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4E0DA8" w:rsidRPr="004603D8">
        <w:rPr>
          <w:rFonts w:asciiTheme="majorBidi" w:hAnsiTheme="majorBidi" w:cstheme="majorBidi"/>
          <w:sz w:val="32"/>
          <w:szCs w:val="32"/>
        </w:rPr>
        <w:t>2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52F0" w:rsidRPr="004603D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E0DA8" w:rsidRPr="004603D8">
        <w:rPr>
          <w:rFonts w:asciiTheme="majorBidi" w:hAnsiTheme="majorBidi" w:cstheme="majorBidi"/>
          <w:sz w:val="32"/>
          <w:szCs w:val="32"/>
        </w:rPr>
        <w:t xml:space="preserve"> 2559</w:t>
      </w:r>
    </w:p>
    <w:p w:rsidR="000560CF" w:rsidRPr="004603D8" w:rsidRDefault="000560CF" w:rsidP="0059060C">
      <w:pPr>
        <w:tabs>
          <w:tab w:val="left" w:pos="90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</w:t>
      </w:r>
      <w:r w:rsidR="00A40D3F" w:rsidRPr="004603D8">
        <w:rPr>
          <w:rFonts w:asciiTheme="majorBidi" w:hAnsiTheme="majorBidi" w:cstheme="majorBidi"/>
          <w:sz w:val="32"/>
          <w:szCs w:val="32"/>
          <w:cs/>
        </w:rPr>
        <w:t>จกรรม เหตุการณ์และสถานการณ์ใหม่</w:t>
      </w:r>
      <w:r w:rsidRPr="004603D8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560CF" w:rsidRPr="004603D8" w:rsidRDefault="000560CF" w:rsidP="0059060C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   งบการเงินระหว่างกาลฉบับภาษาอังกฤษแปลมาจากงบการเงิน</w:t>
      </w:r>
      <w:r w:rsidR="00805CAB" w:rsidRPr="004603D8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:rsidR="00F21118" w:rsidRPr="004603D8" w:rsidRDefault="004B45D7" w:rsidP="00F21118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118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F21118" w:rsidRPr="004603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21118" w:rsidRPr="004603D8" w:rsidRDefault="00F21118" w:rsidP="00F21118">
      <w:pPr>
        <w:pStyle w:val="ListParagraph"/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03D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F21118" w:rsidRPr="004603D8" w:rsidRDefault="00F21118" w:rsidP="00F2111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603D8">
        <w:rPr>
          <w:rFonts w:asciiTheme="majorBidi" w:hAnsiTheme="majorBidi" w:cstheme="majorBidi"/>
          <w:sz w:val="32"/>
          <w:szCs w:val="32"/>
        </w:rPr>
        <w:t>25</w:t>
      </w:r>
      <w:r w:rsidR="00F12526">
        <w:rPr>
          <w:rFonts w:asciiTheme="majorBidi" w:hAnsiTheme="majorBidi" w:cstheme="majorBidi"/>
          <w:sz w:val="32"/>
          <w:szCs w:val="32"/>
        </w:rPr>
        <w:t>61</w:t>
      </w:r>
      <w:r w:rsidRPr="004603D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603D8">
        <w:rPr>
          <w:rFonts w:asciiTheme="majorBidi" w:hAnsiTheme="majorBidi" w:cstheme="majorBidi"/>
          <w:sz w:val="32"/>
          <w:szCs w:val="32"/>
        </w:rPr>
        <w:t xml:space="preserve"> 1 </w:t>
      </w:r>
      <w:r w:rsidRPr="004603D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603D8">
        <w:rPr>
          <w:rFonts w:asciiTheme="majorBidi" w:hAnsiTheme="majorBidi" w:cstheme="majorBidi"/>
          <w:sz w:val="32"/>
          <w:szCs w:val="32"/>
        </w:rPr>
        <w:t xml:space="preserve"> 25</w:t>
      </w:r>
      <w:r w:rsidRPr="004603D8">
        <w:rPr>
          <w:rFonts w:asciiTheme="majorBidi" w:hAnsiTheme="majorBidi" w:cstheme="majorBidi"/>
          <w:sz w:val="32"/>
          <w:szCs w:val="32"/>
          <w:cs/>
        </w:rPr>
        <w:t>6</w:t>
      </w:r>
      <w:r w:rsidRPr="004603D8">
        <w:rPr>
          <w:rFonts w:asciiTheme="majorBidi" w:hAnsiTheme="majorBidi" w:cstheme="majorBidi"/>
          <w:sz w:val="32"/>
          <w:szCs w:val="32"/>
        </w:rPr>
        <w:t>2</w:t>
      </w:r>
      <w:r w:rsidRPr="004603D8">
        <w:rPr>
          <w:rFonts w:asciiTheme="majorBidi" w:hAnsiTheme="majorBidi" w:cstheme="majorBidi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603D8">
        <w:rPr>
          <w:rFonts w:asciiTheme="majorBidi" w:hAnsiTheme="majorBidi" w:cstheme="majorBidi"/>
          <w:szCs w:val="22"/>
          <w:cs/>
        </w:rPr>
        <w:t xml:space="preserve"> </w:t>
      </w:r>
      <w:r w:rsidRPr="004603D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F21118" w:rsidRPr="004603D8" w:rsidRDefault="00F21118" w:rsidP="00F2111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F21118" w:rsidRPr="004603D8" w:rsidRDefault="00F21118" w:rsidP="00F2111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603D8">
        <w:rPr>
          <w:rFonts w:asciiTheme="majorBidi" w:hAnsiTheme="majorBidi" w:cstheme="majorBidi"/>
          <w:sz w:val="32"/>
          <w:szCs w:val="32"/>
        </w:rPr>
        <w:t>15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21118" w:rsidRPr="004603D8" w:rsidTr="00F21118">
        <w:tc>
          <w:tcPr>
            <w:tcW w:w="5130" w:type="dxa"/>
            <w:hideMark/>
          </w:tcPr>
          <w:p w:rsidR="00F21118" w:rsidRPr="004603D8" w:rsidRDefault="00F21118" w:rsidP="00F2111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21118" w:rsidRPr="004603D8" w:rsidRDefault="00F21118" w:rsidP="00F2111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21118" w:rsidRPr="004603D8" w:rsidTr="00F21118">
        <w:tc>
          <w:tcPr>
            <w:tcW w:w="5130" w:type="dxa"/>
            <w:hideMark/>
          </w:tcPr>
          <w:p w:rsidR="00F21118" w:rsidRPr="004603D8" w:rsidRDefault="00F21118" w:rsidP="00F2111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21118" w:rsidRPr="004603D8" w:rsidRDefault="00F21118" w:rsidP="00F2111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21118" w:rsidRPr="004603D8" w:rsidTr="00F21118">
        <w:tc>
          <w:tcPr>
            <w:tcW w:w="5130" w:type="dxa"/>
            <w:hideMark/>
          </w:tcPr>
          <w:p w:rsidR="00F21118" w:rsidRPr="004603D8" w:rsidRDefault="00F21118" w:rsidP="00F21118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21118" w:rsidRPr="004603D8" w:rsidRDefault="00F21118" w:rsidP="00F2111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F21118" w:rsidRPr="004603D8" w:rsidTr="00F21118">
        <w:tc>
          <w:tcPr>
            <w:tcW w:w="5130" w:type="dxa"/>
          </w:tcPr>
          <w:p w:rsidR="00F21118" w:rsidRPr="004603D8" w:rsidRDefault="00F21118" w:rsidP="00F21118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21118" w:rsidRPr="004603D8" w:rsidRDefault="00F21118" w:rsidP="00F21118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21118" w:rsidRPr="004603D8" w:rsidTr="00F21118">
        <w:tc>
          <w:tcPr>
            <w:tcW w:w="5130" w:type="dxa"/>
          </w:tcPr>
          <w:p w:rsidR="00F21118" w:rsidRPr="004603D8" w:rsidRDefault="00F21118" w:rsidP="00F21118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21118" w:rsidRPr="004603D8" w:rsidRDefault="00F21118" w:rsidP="00F21118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21118" w:rsidRPr="004603D8" w:rsidTr="00F21118">
        <w:tc>
          <w:tcPr>
            <w:tcW w:w="5130" w:type="dxa"/>
          </w:tcPr>
          <w:p w:rsidR="00F21118" w:rsidRPr="004603D8" w:rsidRDefault="00F21118" w:rsidP="00F21118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21118" w:rsidRPr="004603D8" w:rsidRDefault="00F21118" w:rsidP="00F21118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F21118" w:rsidRPr="004603D8" w:rsidRDefault="00F21118" w:rsidP="00F2111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603D8">
        <w:rPr>
          <w:rFonts w:asciiTheme="majorBidi" w:hAnsiTheme="majorBidi" w:cstheme="majorBidi"/>
          <w:sz w:val="32"/>
          <w:szCs w:val="32"/>
        </w:rPr>
        <w:t>15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4603D8">
        <w:rPr>
          <w:rFonts w:asciiTheme="majorBidi" w:hAnsiTheme="majorBidi" w:cstheme="majorBidi"/>
          <w:sz w:val="32"/>
          <w:szCs w:val="32"/>
        </w:rPr>
        <w:t xml:space="preserve"> 5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21118" w:rsidRPr="004603D8" w:rsidRDefault="00F21118" w:rsidP="00F2111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F21118" w:rsidRPr="004603D8" w:rsidRDefault="00F21118" w:rsidP="00F21118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F21118" w:rsidRPr="004603D8" w:rsidRDefault="00F21118" w:rsidP="00F21118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603D8">
        <w:rPr>
          <w:rFonts w:asciiTheme="majorBidi" w:hAnsiTheme="majorBidi" w:cstheme="majorBidi"/>
          <w:sz w:val="32"/>
          <w:szCs w:val="32"/>
        </w:rPr>
        <w:t xml:space="preserve">1 </w:t>
      </w:r>
      <w:r w:rsidRPr="004603D8">
        <w:rPr>
          <w:rFonts w:asciiTheme="majorBidi" w:hAnsiTheme="majorBidi" w:cstheme="majorBidi"/>
          <w:szCs w:val="32"/>
          <w:cs/>
        </w:rPr>
        <w:t>มกราคม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</w:rPr>
        <w:t xml:space="preserve">2563 </w:t>
      </w:r>
      <w:r w:rsidRPr="004603D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F21118" w:rsidRPr="004603D8" w:rsidRDefault="00F21118" w:rsidP="00F21118">
      <w:pPr>
        <w:ind w:left="634"/>
        <w:jc w:val="thaiDistribute"/>
        <w:rPr>
          <w:rFonts w:asciiTheme="majorBidi" w:hAnsiTheme="majorBidi" w:cstheme="majorBidi"/>
          <w:b/>
          <w:bCs/>
          <w:szCs w:val="32"/>
        </w:rPr>
      </w:pPr>
      <w:r w:rsidRPr="004603D8">
        <w:rPr>
          <w:rFonts w:asciiTheme="majorBidi" w:hAnsiTheme="majorBidi" w:cstheme="majorBidi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21118" w:rsidRPr="004603D8" w:rsidRDefault="00F21118" w:rsidP="00F21118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630"/>
        <w:contextualSpacing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4603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603D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603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21118" w:rsidRPr="004603D8" w:rsidTr="00F21118">
        <w:tc>
          <w:tcPr>
            <w:tcW w:w="8820" w:type="dxa"/>
            <w:gridSpan w:val="2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03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21118" w:rsidRPr="004603D8" w:rsidTr="00F21118">
        <w:tc>
          <w:tcPr>
            <w:tcW w:w="2610" w:type="dxa"/>
          </w:tcPr>
          <w:p w:rsidR="00F21118" w:rsidRPr="004603D8" w:rsidRDefault="00F21118" w:rsidP="00F2111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21118" w:rsidRPr="004603D8" w:rsidTr="00F21118">
        <w:tc>
          <w:tcPr>
            <w:tcW w:w="2610" w:type="dxa"/>
          </w:tcPr>
          <w:p w:rsidR="00F21118" w:rsidRPr="004603D8" w:rsidRDefault="00F21118" w:rsidP="00F2111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21118" w:rsidRPr="004603D8" w:rsidTr="00F21118">
        <w:tc>
          <w:tcPr>
            <w:tcW w:w="8820" w:type="dxa"/>
            <w:gridSpan w:val="2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03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21118" w:rsidRPr="004603D8" w:rsidTr="00F21118">
        <w:tc>
          <w:tcPr>
            <w:tcW w:w="2610" w:type="dxa"/>
          </w:tcPr>
          <w:p w:rsidR="00F21118" w:rsidRPr="004603D8" w:rsidRDefault="00F21118" w:rsidP="00F2111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603D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21118" w:rsidRPr="004603D8" w:rsidTr="00F21118">
        <w:tc>
          <w:tcPr>
            <w:tcW w:w="8820" w:type="dxa"/>
            <w:gridSpan w:val="2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21118" w:rsidRPr="004603D8" w:rsidTr="00F21118">
        <w:tc>
          <w:tcPr>
            <w:tcW w:w="2610" w:type="dxa"/>
          </w:tcPr>
          <w:p w:rsidR="00F21118" w:rsidRPr="004603D8" w:rsidRDefault="00F21118" w:rsidP="00F2111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03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603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21118" w:rsidRPr="004603D8" w:rsidTr="00F21118">
        <w:tc>
          <w:tcPr>
            <w:tcW w:w="2610" w:type="dxa"/>
          </w:tcPr>
          <w:p w:rsidR="00F21118" w:rsidRPr="004603D8" w:rsidRDefault="00F21118" w:rsidP="00F2111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03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603D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21118" w:rsidRPr="004603D8" w:rsidRDefault="00F21118" w:rsidP="00F2111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03D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21118" w:rsidRPr="004603D8" w:rsidRDefault="00F21118" w:rsidP="00F21118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63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603D8">
        <w:rPr>
          <w:rFonts w:asciiTheme="majorBidi" w:hAnsiTheme="majorBidi" w:cstheme="majorBidi"/>
          <w:sz w:val="32"/>
          <w:szCs w:val="32"/>
        </w:rPr>
        <w:t>(Business Model)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F21118" w:rsidRPr="004603D8" w:rsidRDefault="00F21118" w:rsidP="00F21118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21118" w:rsidRPr="004603D8" w:rsidRDefault="00F21118" w:rsidP="00F21118">
      <w:pPr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F21118" w:rsidRPr="004603D8" w:rsidRDefault="00F21118" w:rsidP="00F21118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63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603D8">
        <w:rPr>
          <w:rFonts w:asciiTheme="majorBidi" w:hAnsiTheme="majorBidi" w:cstheme="majorBidi"/>
          <w:sz w:val="32"/>
          <w:szCs w:val="32"/>
        </w:rPr>
        <w:t>16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4603D8">
        <w:rPr>
          <w:rFonts w:asciiTheme="majorBidi" w:hAnsiTheme="majorBidi" w:cstheme="majorBidi"/>
          <w:sz w:val="32"/>
          <w:szCs w:val="32"/>
        </w:rPr>
        <w:t>17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603D8">
        <w:rPr>
          <w:rFonts w:asciiTheme="majorBidi" w:hAnsiTheme="majorBidi" w:cstheme="majorBidi"/>
          <w:sz w:val="32"/>
          <w:szCs w:val="32"/>
        </w:rPr>
        <w:t xml:space="preserve">12 </w:t>
      </w:r>
      <w:r w:rsidRPr="004603D8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21118" w:rsidRPr="004603D8" w:rsidRDefault="00F21118" w:rsidP="00F21118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630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603D8">
        <w:rPr>
          <w:rFonts w:asciiTheme="majorBidi" w:hAnsiTheme="majorBidi" w:cstheme="majorBidi"/>
          <w:sz w:val="32"/>
          <w:szCs w:val="32"/>
        </w:rPr>
        <w:t xml:space="preserve">17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603D8">
        <w:rPr>
          <w:rFonts w:asciiTheme="majorBidi" w:hAnsiTheme="majorBidi" w:cstheme="majorBidi"/>
          <w:sz w:val="32"/>
          <w:szCs w:val="32"/>
        </w:rPr>
        <w:t>17</w:t>
      </w:r>
    </w:p>
    <w:p w:rsidR="00F21118" w:rsidRPr="004603D8" w:rsidRDefault="00F21118" w:rsidP="00F21118">
      <w:pPr>
        <w:ind w:left="634"/>
        <w:jc w:val="thaiDistribute"/>
        <w:rPr>
          <w:rFonts w:asciiTheme="majorBidi" w:hAnsiTheme="majorBidi" w:cstheme="majorBidi"/>
          <w:b/>
          <w:bCs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0560CF" w:rsidRPr="004603D8" w:rsidRDefault="00447695" w:rsidP="0059060C">
      <w:pPr>
        <w:pStyle w:val="PlainText"/>
        <w:widowControl/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0CF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9956C9" w:rsidRPr="004603D8" w:rsidRDefault="000560CF" w:rsidP="0059060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งบการเงินสำหรับปีสิ้นสุดวันที่ </w:t>
      </w:r>
      <w:r w:rsidR="00447695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695" w:rsidRPr="004603D8">
        <w:rPr>
          <w:rFonts w:asciiTheme="majorBidi" w:hAnsiTheme="majorBidi" w:cstheme="majorBidi"/>
          <w:sz w:val="32"/>
          <w:szCs w:val="32"/>
        </w:rPr>
        <w:t>256</w:t>
      </w:r>
      <w:r w:rsidR="00A822AD" w:rsidRPr="004603D8">
        <w:rPr>
          <w:rFonts w:asciiTheme="majorBidi" w:hAnsiTheme="majorBidi" w:cstheme="majorBidi"/>
          <w:sz w:val="32"/>
          <w:szCs w:val="32"/>
        </w:rPr>
        <w:t>1</w:t>
      </w:r>
      <w:r w:rsidR="009E3C56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A7576" w:rsidRPr="004603D8" w:rsidRDefault="008E17A1" w:rsidP="003A7576">
      <w:pPr>
        <w:tabs>
          <w:tab w:val="left" w:pos="900"/>
          <w:tab w:val="left" w:pos="1440"/>
        </w:tabs>
        <w:spacing w:before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A7576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576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7576"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4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"/>
        <w:gridCol w:w="5640"/>
        <w:gridCol w:w="12"/>
        <w:gridCol w:w="18"/>
        <w:gridCol w:w="320"/>
        <w:gridCol w:w="1360"/>
        <w:gridCol w:w="60"/>
        <w:gridCol w:w="42"/>
        <w:gridCol w:w="218"/>
        <w:gridCol w:w="1360"/>
        <w:gridCol w:w="150"/>
        <w:gridCol w:w="30"/>
        <w:gridCol w:w="140"/>
      </w:tblGrid>
      <w:tr w:rsidR="003A7576" w:rsidRPr="004603D8" w:rsidTr="00A81F6A">
        <w:trPr>
          <w:gridBefore w:val="1"/>
          <w:gridAfter w:val="2"/>
          <w:wBefore w:w="108" w:type="dxa"/>
          <w:wAfter w:w="170" w:type="dxa"/>
        </w:trPr>
        <w:tc>
          <w:tcPr>
            <w:tcW w:w="9180" w:type="dxa"/>
            <w:gridSpan w:val="10"/>
          </w:tcPr>
          <w:p w:rsidR="003A7576" w:rsidRPr="004603D8" w:rsidRDefault="003A7576" w:rsidP="007A4971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A7576" w:rsidRPr="004603D8" w:rsidTr="00A81F6A">
        <w:trPr>
          <w:gridBefore w:val="1"/>
          <w:gridAfter w:val="2"/>
          <w:wBefore w:w="108" w:type="dxa"/>
          <w:wAfter w:w="170" w:type="dxa"/>
        </w:trPr>
        <w:tc>
          <w:tcPr>
            <w:tcW w:w="5640" w:type="dxa"/>
          </w:tcPr>
          <w:p w:rsidR="003A7576" w:rsidRPr="004603D8" w:rsidRDefault="003A7576" w:rsidP="007A4971">
            <w:pPr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gridSpan w:val="5"/>
          </w:tcPr>
          <w:p w:rsidR="003A7576" w:rsidRPr="004603D8" w:rsidRDefault="00447695" w:rsidP="00FB703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B703C" w:rsidRPr="00460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D0DBF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70" w:type="dxa"/>
            <w:gridSpan w:val="4"/>
          </w:tcPr>
          <w:p w:rsidR="003A7576" w:rsidRPr="004603D8" w:rsidRDefault="00447695" w:rsidP="00FB703C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0DBF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60A01" w:rsidRPr="004603D8" w:rsidTr="00A81F6A">
        <w:trPr>
          <w:gridBefore w:val="1"/>
          <w:gridAfter w:val="2"/>
          <w:wBefore w:w="108" w:type="dxa"/>
          <w:wAfter w:w="170" w:type="dxa"/>
        </w:trPr>
        <w:tc>
          <w:tcPr>
            <w:tcW w:w="5640" w:type="dxa"/>
          </w:tcPr>
          <w:p w:rsidR="00D60A01" w:rsidRPr="004603D8" w:rsidRDefault="00D60A01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70" w:type="dxa"/>
            <w:gridSpan w:val="5"/>
          </w:tcPr>
          <w:p w:rsidR="00D60A01" w:rsidRPr="004603D8" w:rsidRDefault="0052194A" w:rsidP="0087544C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770" w:type="dxa"/>
            <w:gridSpan w:val="4"/>
          </w:tcPr>
          <w:p w:rsidR="00D60A01" w:rsidRPr="004603D8" w:rsidRDefault="0069331A" w:rsidP="00A0759B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68</w:t>
            </w:r>
          </w:p>
        </w:tc>
      </w:tr>
      <w:tr w:rsidR="00D60A01" w:rsidRPr="004603D8" w:rsidTr="00A81F6A">
        <w:trPr>
          <w:gridBefore w:val="1"/>
          <w:gridAfter w:val="2"/>
          <w:wBefore w:w="108" w:type="dxa"/>
          <w:wAfter w:w="170" w:type="dxa"/>
        </w:trPr>
        <w:tc>
          <w:tcPr>
            <w:tcW w:w="5640" w:type="dxa"/>
          </w:tcPr>
          <w:p w:rsidR="00D60A01" w:rsidRPr="004603D8" w:rsidRDefault="00D60A01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70" w:type="dxa"/>
            <w:gridSpan w:val="5"/>
          </w:tcPr>
          <w:p w:rsidR="00D60A01" w:rsidRPr="004603D8" w:rsidRDefault="0052194A" w:rsidP="0087544C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577,276</w:t>
            </w:r>
          </w:p>
        </w:tc>
        <w:tc>
          <w:tcPr>
            <w:tcW w:w="1770" w:type="dxa"/>
            <w:gridSpan w:val="4"/>
          </w:tcPr>
          <w:p w:rsidR="00D60A01" w:rsidRPr="004603D8" w:rsidRDefault="0069331A" w:rsidP="00A0759B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1,108</w:t>
            </w:r>
            <w:r w:rsidR="00D47794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B62A97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</w:p>
        </w:tc>
      </w:tr>
      <w:tr w:rsidR="002E347F" w:rsidRPr="004603D8" w:rsidTr="00A81F6A">
        <w:trPr>
          <w:gridBefore w:val="1"/>
          <w:gridAfter w:val="2"/>
          <w:wBefore w:w="108" w:type="dxa"/>
          <w:wAfter w:w="170" w:type="dxa"/>
        </w:trPr>
        <w:tc>
          <w:tcPr>
            <w:tcW w:w="5640" w:type="dxa"/>
          </w:tcPr>
          <w:p w:rsidR="002E347F" w:rsidRPr="004603D8" w:rsidRDefault="002E347F" w:rsidP="00081DB7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770" w:type="dxa"/>
            <w:gridSpan w:val="5"/>
          </w:tcPr>
          <w:p w:rsidR="002E347F" w:rsidRPr="004603D8" w:rsidRDefault="0052194A" w:rsidP="008754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395,000</w:t>
            </w:r>
          </w:p>
        </w:tc>
        <w:tc>
          <w:tcPr>
            <w:tcW w:w="1770" w:type="dxa"/>
            <w:gridSpan w:val="4"/>
          </w:tcPr>
          <w:p w:rsidR="002E347F" w:rsidRPr="004603D8" w:rsidRDefault="0069331A" w:rsidP="00A0759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322</w:t>
            </w:r>
            <w:r w:rsidR="002E347F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B62A97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000</w:t>
            </w:r>
          </w:p>
        </w:tc>
      </w:tr>
      <w:tr w:rsidR="002E347F" w:rsidRPr="004603D8" w:rsidTr="00A81F6A">
        <w:trPr>
          <w:gridBefore w:val="1"/>
          <w:gridAfter w:val="2"/>
          <w:wBefore w:w="108" w:type="dxa"/>
          <w:wAfter w:w="170" w:type="dxa"/>
        </w:trPr>
        <w:tc>
          <w:tcPr>
            <w:tcW w:w="5640" w:type="dxa"/>
          </w:tcPr>
          <w:p w:rsidR="002E347F" w:rsidRPr="004603D8" w:rsidRDefault="002E347F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770" w:type="dxa"/>
            <w:gridSpan w:val="5"/>
          </w:tcPr>
          <w:p w:rsidR="002E347F" w:rsidRPr="004603D8" w:rsidRDefault="0052194A" w:rsidP="0087544C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972,344</w:t>
            </w:r>
          </w:p>
        </w:tc>
        <w:tc>
          <w:tcPr>
            <w:tcW w:w="1770" w:type="dxa"/>
            <w:gridSpan w:val="4"/>
          </w:tcPr>
          <w:p w:rsidR="002E347F" w:rsidRPr="004603D8" w:rsidRDefault="002E347F" w:rsidP="00A0759B">
            <w:pP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</w:t>
            </w:r>
            <w:r w:rsidR="0069331A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430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69331A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B62A97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 w:rsidR="0069331A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</w:tr>
      <w:tr w:rsidR="002E347F" w:rsidRPr="004603D8" w:rsidTr="00A81F6A">
        <w:trPr>
          <w:gridBefore w:val="1"/>
          <w:gridAfter w:val="2"/>
          <w:wBefore w:w="108" w:type="dxa"/>
          <w:wAfter w:w="170" w:type="dxa"/>
          <w:trHeight w:val="80"/>
        </w:trPr>
        <w:tc>
          <w:tcPr>
            <w:tcW w:w="5640" w:type="dxa"/>
          </w:tcPr>
          <w:p w:rsidR="002E347F" w:rsidRPr="004603D8" w:rsidRDefault="002E347F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เงินฝากในนามบริษัทฯเพื่อลูกค้า</w:t>
            </w:r>
          </w:p>
        </w:tc>
        <w:tc>
          <w:tcPr>
            <w:tcW w:w="1770" w:type="dxa"/>
            <w:gridSpan w:val="5"/>
          </w:tcPr>
          <w:p w:rsidR="002E347F" w:rsidRPr="004603D8" w:rsidRDefault="0052194A" w:rsidP="0087544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(506,662)</w:t>
            </w:r>
          </w:p>
        </w:tc>
        <w:tc>
          <w:tcPr>
            <w:tcW w:w="1770" w:type="dxa"/>
            <w:gridSpan w:val="4"/>
          </w:tcPr>
          <w:p w:rsidR="002E347F" w:rsidRPr="004603D8" w:rsidRDefault="002E347F" w:rsidP="00A0759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69331A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1,042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69331A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222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2E347F" w:rsidRPr="004603D8" w:rsidTr="00A81F6A">
        <w:trPr>
          <w:gridBefore w:val="1"/>
          <w:gridAfter w:val="2"/>
          <w:wBefore w:w="108" w:type="dxa"/>
          <w:wAfter w:w="170" w:type="dxa"/>
        </w:trPr>
        <w:tc>
          <w:tcPr>
            <w:tcW w:w="5640" w:type="dxa"/>
          </w:tcPr>
          <w:p w:rsidR="002E347F" w:rsidRPr="004603D8" w:rsidRDefault="002E347F" w:rsidP="00CD2918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770" w:type="dxa"/>
            <w:gridSpan w:val="5"/>
          </w:tcPr>
          <w:p w:rsidR="002E347F" w:rsidRPr="004603D8" w:rsidRDefault="0052194A" w:rsidP="0087544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465,682</w:t>
            </w:r>
          </w:p>
        </w:tc>
        <w:tc>
          <w:tcPr>
            <w:tcW w:w="1770" w:type="dxa"/>
            <w:gridSpan w:val="4"/>
          </w:tcPr>
          <w:p w:rsidR="002E347F" w:rsidRPr="004603D8" w:rsidRDefault="00CD0DBF" w:rsidP="00A0759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388</w:t>
            </w:r>
            <w:r w:rsidR="002E347F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056</w:t>
            </w:r>
          </w:p>
        </w:tc>
      </w:tr>
      <w:tr w:rsidR="00A81F6A" w:rsidRPr="004603D8" w:rsidTr="00A81F6A">
        <w:trPr>
          <w:gridAfter w:val="3"/>
          <w:wAfter w:w="320" w:type="dxa"/>
        </w:trPr>
        <w:tc>
          <w:tcPr>
            <w:tcW w:w="5778" w:type="dxa"/>
            <w:gridSpan w:val="4"/>
          </w:tcPr>
          <w:p w:rsidR="00A81F6A" w:rsidRPr="004603D8" w:rsidRDefault="00A81F6A" w:rsidP="00A81F6A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gridSpan w:val="2"/>
          </w:tcPr>
          <w:p w:rsidR="00A81F6A" w:rsidRPr="004603D8" w:rsidRDefault="00A81F6A" w:rsidP="00A81F6A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gridSpan w:val="4"/>
          </w:tcPr>
          <w:p w:rsidR="00A81F6A" w:rsidRPr="004603D8" w:rsidRDefault="00A81F6A" w:rsidP="00A81F6A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A81F6A" w:rsidRPr="004603D8" w:rsidTr="00A81F6A">
        <w:tc>
          <w:tcPr>
            <w:tcW w:w="6098" w:type="dxa"/>
            <w:gridSpan w:val="5"/>
          </w:tcPr>
          <w:p w:rsidR="00A81F6A" w:rsidRPr="004603D8" w:rsidRDefault="00A81F6A" w:rsidP="00A81F6A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gridSpan w:val="4"/>
          </w:tcPr>
          <w:p w:rsidR="00A81F6A" w:rsidRPr="004603D8" w:rsidRDefault="00A81F6A" w:rsidP="00A81F6A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gridSpan w:val="4"/>
          </w:tcPr>
          <w:p w:rsidR="00A81F6A" w:rsidRPr="004603D8" w:rsidRDefault="00A81F6A" w:rsidP="00A81F6A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81F6A" w:rsidRPr="004603D8" w:rsidTr="00A81F6A">
        <w:trPr>
          <w:gridAfter w:val="1"/>
          <w:wAfter w:w="140" w:type="dxa"/>
        </w:trPr>
        <w:tc>
          <w:tcPr>
            <w:tcW w:w="5760" w:type="dxa"/>
            <w:gridSpan w:val="3"/>
          </w:tcPr>
          <w:p w:rsidR="00A81F6A" w:rsidRPr="004603D8" w:rsidRDefault="00A81F6A" w:rsidP="00617686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58" w:type="dxa"/>
            <w:gridSpan w:val="9"/>
            <w:tcBorders>
              <w:bottom w:val="single" w:sz="4" w:space="0" w:color="auto"/>
            </w:tcBorders>
          </w:tcPr>
          <w:p w:rsidR="00A81F6A" w:rsidRPr="004603D8" w:rsidRDefault="00A81F6A" w:rsidP="00617686">
            <w:pPr>
              <w:tabs>
                <w:tab w:val="decimal" w:pos="1332"/>
              </w:tabs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A81F6A" w:rsidRPr="004603D8" w:rsidTr="00A81F6A">
        <w:trPr>
          <w:gridAfter w:val="1"/>
          <w:wAfter w:w="140" w:type="dxa"/>
        </w:trPr>
        <w:tc>
          <w:tcPr>
            <w:tcW w:w="5760" w:type="dxa"/>
            <w:gridSpan w:val="3"/>
          </w:tcPr>
          <w:p w:rsidR="00A81F6A" w:rsidRPr="004603D8" w:rsidRDefault="00A81F6A" w:rsidP="00617686">
            <w:pPr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</w:tcBorders>
          </w:tcPr>
          <w:p w:rsidR="00A81F6A" w:rsidRPr="004603D8" w:rsidRDefault="00A81F6A" w:rsidP="0061768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</w:tcBorders>
          </w:tcPr>
          <w:p w:rsidR="00A81F6A" w:rsidRPr="004603D8" w:rsidRDefault="00A81F6A" w:rsidP="0061768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A81F6A" w:rsidRPr="004603D8" w:rsidTr="00A81F6A">
        <w:trPr>
          <w:gridAfter w:val="1"/>
          <w:wAfter w:w="140" w:type="dxa"/>
        </w:trPr>
        <w:tc>
          <w:tcPr>
            <w:tcW w:w="5760" w:type="dxa"/>
            <w:gridSpan w:val="3"/>
          </w:tcPr>
          <w:p w:rsidR="00A81F6A" w:rsidRPr="004603D8" w:rsidRDefault="00A81F6A" w:rsidP="00617686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ข้อมูลเพิ่มเติมประกอบกระแสเงินสด</w:t>
            </w:r>
          </w:p>
        </w:tc>
        <w:tc>
          <w:tcPr>
            <w:tcW w:w="1800" w:type="dxa"/>
            <w:gridSpan w:val="5"/>
          </w:tcPr>
          <w:p w:rsidR="00A81F6A" w:rsidRPr="004603D8" w:rsidRDefault="00A81F6A" w:rsidP="00617686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gridSpan w:val="4"/>
          </w:tcPr>
          <w:p w:rsidR="00A81F6A" w:rsidRPr="004603D8" w:rsidRDefault="00A81F6A" w:rsidP="00617686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81F6A" w:rsidRPr="004603D8" w:rsidTr="00A81F6A">
        <w:trPr>
          <w:gridAfter w:val="1"/>
          <w:wAfter w:w="140" w:type="dxa"/>
        </w:trPr>
        <w:tc>
          <w:tcPr>
            <w:tcW w:w="5760" w:type="dxa"/>
            <w:gridSpan w:val="3"/>
          </w:tcPr>
          <w:p w:rsidR="00A81F6A" w:rsidRPr="004603D8" w:rsidRDefault="00A81F6A" w:rsidP="00617686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รายการที่ไม่เกี่ยวข้องกับกระแสเงินสด</w:t>
            </w:r>
          </w:p>
        </w:tc>
        <w:tc>
          <w:tcPr>
            <w:tcW w:w="1800" w:type="dxa"/>
            <w:gridSpan w:val="5"/>
          </w:tcPr>
          <w:p w:rsidR="00A81F6A" w:rsidRPr="004603D8" w:rsidRDefault="00A81F6A" w:rsidP="00617686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gridSpan w:val="4"/>
          </w:tcPr>
          <w:p w:rsidR="00A81F6A" w:rsidRPr="004603D8" w:rsidRDefault="00A81F6A" w:rsidP="00617686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81F6A" w:rsidRPr="004603D8" w:rsidTr="00A81F6A">
        <w:trPr>
          <w:gridAfter w:val="1"/>
          <w:wAfter w:w="140" w:type="dxa"/>
        </w:trPr>
        <w:tc>
          <w:tcPr>
            <w:tcW w:w="5760" w:type="dxa"/>
            <w:gridSpan w:val="3"/>
          </w:tcPr>
          <w:p w:rsidR="00A81F6A" w:rsidRPr="004603D8" w:rsidRDefault="00A81F6A" w:rsidP="00617686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เจ้าหนี้ค่าซื้อสินทรัพย์และสินทรัพย์ไม่มีตัวตน </w:t>
            </w:r>
          </w:p>
        </w:tc>
        <w:tc>
          <w:tcPr>
            <w:tcW w:w="1800" w:type="dxa"/>
            <w:gridSpan w:val="5"/>
          </w:tcPr>
          <w:p w:rsidR="00A81F6A" w:rsidRPr="004603D8" w:rsidRDefault="0052194A" w:rsidP="00617686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2,10</w:t>
            </w:r>
            <w:r w:rsidR="00BA66C2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58" w:type="dxa"/>
            <w:gridSpan w:val="4"/>
          </w:tcPr>
          <w:p w:rsidR="00A81F6A" w:rsidRPr="004603D8" w:rsidRDefault="00A81F6A" w:rsidP="00617686">
            <w:pPr>
              <w:tabs>
                <w:tab w:val="decimal" w:pos="1332"/>
              </w:tabs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4603D8" w:rsidRDefault="004603D8" w:rsidP="00007766">
      <w:pPr>
        <w:tabs>
          <w:tab w:val="left" w:pos="900"/>
          <w:tab w:val="left" w:pos="144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0732" w:rsidRPr="004603D8" w:rsidRDefault="00D47794" w:rsidP="00007766">
      <w:pPr>
        <w:tabs>
          <w:tab w:val="left" w:pos="900"/>
          <w:tab w:val="left" w:pos="144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40"/>
        <w:gridCol w:w="1770"/>
        <w:gridCol w:w="1770"/>
      </w:tblGrid>
      <w:tr w:rsidR="00EC1B1C" w:rsidRPr="004603D8" w:rsidTr="00007766">
        <w:tc>
          <w:tcPr>
            <w:tcW w:w="9180" w:type="dxa"/>
            <w:gridSpan w:val="3"/>
            <w:vAlign w:val="bottom"/>
          </w:tcPr>
          <w:p w:rsidR="00220732" w:rsidRPr="004603D8" w:rsidRDefault="00CD788A" w:rsidP="005906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83013" w:rsidRPr="004603D8" w:rsidTr="00007766">
        <w:tc>
          <w:tcPr>
            <w:tcW w:w="5640" w:type="dxa"/>
            <w:vAlign w:val="bottom"/>
          </w:tcPr>
          <w:p w:rsidR="00883013" w:rsidRPr="004603D8" w:rsidRDefault="00883013" w:rsidP="00883013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:rsidR="00883013" w:rsidRPr="004603D8" w:rsidRDefault="003E0C9E" w:rsidP="00883013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83013"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3013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883013"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3BFE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70" w:type="dxa"/>
          </w:tcPr>
          <w:p w:rsidR="00883013" w:rsidRPr="004603D8" w:rsidRDefault="00883013" w:rsidP="00883013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3BFE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83013" w:rsidRPr="004603D8" w:rsidTr="00007766">
        <w:tc>
          <w:tcPr>
            <w:tcW w:w="5640" w:type="dxa"/>
            <w:vAlign w:val="bottom"/>
          </w:tcPr>
          <w:p w:rsidR="00883013" w:rsidRPr="004603D8" w:rsidRDefault="00883013" w:rsidP="00883013">
            <w:pPr>
              <w:tabs>
                <w:tab w:val="left" w:pos="263"/>
                <w:tab w:val="left" w:pos="900"/>
              </w:tabs>
              <w:ind w:left="263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ลูกหนี้สำนักหักบัญชี                                       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                   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                ตราสารทุนและตราสารหนี้</w:t>
            </w:r>
          </w:p>
        </w:tc>
        <w:tc>
          <w:tcPr>
            <w:tcW w:w="1770" w:type="dxa"/>
            <w:vAlign w:val="bottom"/>
          </w:tcPr>
          <w:p w:rsidR="00883013" w:rsidRPr="004603D8" w:rsidRDefault="00077D73" w:rsidP="00883013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623,354</w:t>
            </w:r>
          </w:p>
        </w:tc>
        <w:tc>
          <w:tcPr>
            <w:tcW w:w="1770" w:type="dxa"/>
            <w:vAlign w:val="bottom"/>
          </w:tcPr>
          <w:p w:rsidR="00883013" w:rsidRPr="004603D8" w:rsidRDefault="00A81F6A" w:rsidP="00077D73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83013" w:rsidRPr="004603D8" w:rsidTr="00007766">
        <w:tc>
          <w:tcPr>
            <w:tcW w:w="5640" w:type="dxa"/>
            <w:vAlign w:val="bottom"/>
          </w:tcPr>
          <w:p w:rsidR="00883013" w:rsidRPr="004603D8" w:rsidRDefault="00883013" w:rsidP="00883013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770" w:type="dxa"/>
            <w:vAlign w:val="bottom"/>
          </w:tcPr>
          <w:p w:rsidR="00883013" w:rsidRPr="004603D8" w:rsidRDefault="00077D73" w:rsidP="00077D7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53,093</w:t>
            </w:r>
          </w:p>
        </w:tc>
        <w:tc>
          <w:tcPr>
            <w:tcW w:w="1770" w:type="dxa"/>
            <w:vAlign w:val="bottom"/>
          </w:tcPr>
          <w:p w:rsidR="00883013" w:rsidRPr="004603D8" w:rsidRDefault="00A81F6A" w:rsidP="00077D7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60,740</w:t>
            </w:r>
          </w:p>
        </w:tc>
      </w:tr>
      <w:tr w:rsidR="00883013" w:rsidRPr="004603D8" w:rsidTr="00007766">
        <w:tc>
          <w:tcPr>
            <w:tcW w:w="5640" w:type="dxa"/>
            <w:vAlign w:val="bottom"/>
          </w:tcPr>
          <w:p w:rsidR="00883013" w:rsidRPr="004603D8" w:rsidRDefault="00883013" w:rsidP="00883013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70" w:type="dxa"/>
            <w:vAlign w:val="bottom"/>
          </w:tcPr>
          <w:p w:rsidR="00883013" w:rsidRPr="004603D8" w:rsidRDefault="00077D73" w:rsidP="00883013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676,447</w:t>
            </w:r>
          </w:p>
        </w:tc>
        <w:tc>
          <w:tcPr>
            <w:tcW w:w="1770" w:type="dxa"/>
            <w:vAlign w:val="bottom"/>
          </w:tcPr>
          <w:p w:rsidR="00883013" w:rsidRPr="004603D8" w:rsidRDefault="00A81F6A" w:rsidP="00077D73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60</w:t>
            </w:r>
            <w:r w:rsidR="000C4B8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740</w:t>
            </w:r>
          </w:p>
        </w:tc>
      </w:tr>
      <w:tr w:rsidR="00883013" w:rsidRPr="004603D8" w:rsidTr="00007766">
        <w:tc>
          <w:tcPr>
            <w:tcW w:w="5640" w:type="dxa"/>
            <w:vAlign w:val="bottom"/>
          </w:tcPr>
          <w:p w:rsidR="00883013" w:rsidRPr="004603D8" w:rsidRDefault="00883013" w:rsidP="00883013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770" w:type="dxa"/>
            <w:vAlign w:val="bottom"/>
          </w:tcPr>
          <w:p w:rsidR="00883013" w:rsidRPr="004603D8" w:rsidRDefault="00077D73" w:rsidP="0088301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(34,712)</w:t>
            </w:r>
          </w:p>
        </w:tc>
        <w:tc>
          <w:tcPr>
            <w:tcW w:w="1770" w:type="dxa"/>
            <w:vAlign w:val="bottom"/>
          </w:tcPr>
          <w:p w:rsidR="00883013" w:rsidRPr="004603D8" w:rsidRDefault="00883013" w:rsidP="00077D7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A81F6A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31,363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883013" w:rsidRPr="004603D8" w:rsidTr="00007766">
        <w:tc>
          <w:tcPr>
            <w:tcW w:w="5640" w:type="dxa"/>
            <w:vAlign w:val="bottom"/>
          </w:tcPr>
          <w:p w:rsidR="00883013" w:rsidRPr="004603D8" w:rsidRDefault="00883013" w:rsidP="00883013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ลูกหนี้สำนักหักบัญชีและบริษัทหลักทรัพย์ </w:t>
            </w:r>
          </w:p>
        </w:tc>
        <w:tc>
          <w:tcPr>
            <w:tcW w:w="1770" w:type="dxa"/>
            <w:vAlign w:val="bottom"/>
          </w:tcPr>
          <w:p w:rsidR="00883013" w:rsidRPr="004603D8" w:rsidRDefault="00077D73" w:rsidP="0088301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641,735</w:t>
            </w:r>
          </w:p>
        </w:tc>
        <w:tc>
          <w:tcPr>
            <w:tcW w:w="1770" w:type="dxa"/>
            <w:vAlign w:val="bottom"/>
          </w:tcPr>
          <w:p w:rsidR="00883013" w:rsidRPr="004603D8" w:rsidRDefault="00A81F6A" w:rsidP="00077D7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29</w:t>
            </w:r>
            <w:r w:rsidR="0088301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0C4B8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77</w:t>
            </w:r>
          </w:p>
        </w:tc>
      </w:tr>
    </w:tbl>
    <w:p w:rsidR="00220732" w:rsidRPr="004603D8" w:rsidRDefault="00B470A2" w:rsidP="0059060C">
      <w:pPr>
        <w:tabs>
          <w:tab w:val="left" w:pos="720"/>
          <w:tab w:val="left" w:pos="900"/>
          <w:tab w:val="left" w:pos="1418"/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57"/>
        <w:gridCol w:w="1630"/>
        <w:gridCol w:w="1631"/>
      </w:tblGrid>
      <w:tr w:rsidR="00EC1B1C" w:rsidRPr="004603D8" w:rsidTr="0018414B">
        <w:tc>
          <w:tcPr>
            <w:tcW w:w="9018" w:type="dxa"/>
            <w:gridSpan w:val="3"/>
          </w:tcPr>
          <w:p w:rsidR="00220732" w:rsidRPr="004603D8" w:rsidRDefault="003619D2" w:rsidP="0059060C">
            <w:pPr>
              <w:tabs>
                <w:tab w:val="left" w:pos="-18"/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C0B05" w:rsidRPr="004603D8" w:rsidTr="0018414B">
        <w:tc>
          <w:tcPr>
            <w:tcW w:w="5757" w:type="dxa"/>
          </w:tcPr>
          <w:p w:rsidR="003C0B05" w:rsidRPr="004603D8" w:rsidRDefault="003C0B05" w:rsidP="0059060C">
            <w:pPr>
              <w:tabs>
                <w:tab w:val="left" w:pos="-18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</w:tcPr>
          <w:p w:rsidR="003C0B05" w:rsidRPr="004603D8" w:rsidRDefault="00AC6401" w:rsidP="00B470A2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470A2" w:rsidRPr="00460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81F6A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31" w:type="dxa"/>
          </w:tcPr>
          <w:p w:rsidR="003C0B05" w:rsidRPr="004603D8" w:rsidRDefault="000C4B81" w:rsidP="00B470A2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1F6A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C0B05" w:rsidRPr="004603D8" w:rsidTr="0018414B">
        <w:tc>
          <w:tcPr>
            <w:tcW w:w="5757" w:type="dxa"/>
          </w:tcPr>
          <w:p w:rsidR="003C0B05" w:rsidRPr="004603D8" w:rsidRDefault="003C0B05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30" w:type="dxa"/>
          </w:tcPr>
          <w:p w:rsidR="003C0B05" w:rsidRPr="004603D8" w:rsidRDefault="003C0B05" w:rsidP="0059060C">
            <w:pPr>
              <w:tabs>
                <w:tab w:val="decimal" w:pos="1572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dxa"/>
          </w:tcPr>
          <w:p w:rsidR="003C0B05" w:rsidRPr="004603D8" w:rsidRDefault="003C0B05" w:rsidP="0059060C">
            <w:pPr>
              <w:tabs>
                <w:tab w:val="decimal" w:pos="1572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30" w:type="dxa"/>
          </w:tcPr>
          <w:p w:rsidR="00D60A01" w:rsidRPr="004603D8" w:rsidRDefault="00284353" w:rsidP="00F943DF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339,444</w:t>
            </w:r>
          </w:p>
        </w:tc>
        <w:tc>
          <w:tcPr>
            <w:tcW w:w="1631" w:type="dxa"/>
            <w:vAlign w:val="bottom"/>
          </w:tcPr>
          <w:p w:rsidR="00D60A01" w:rsidRPr="004603D8" w:rsidRDefault="008A6127" w:rsidP="008A6127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81F6A" w:rsidRPr="004603D8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1F6A" w:rsidRPr="004603D8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5,357,148</w:t>
            </w:r>
          </w:p>
        </w:tc>
        <w:tc>
          <w:tcPr>
            <w:tcW w:w="1631" w:type="dxa"/>
            <w:vAlign w:val="bottom"/>
          </w:tcPr>
          <w:p w:rsidR="008A6127" w:rsidRPr="004603D8" w:rsidRDefault="00A81F6A" w:rsidP="008A6127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A6127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8A6127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339,843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CD291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8A6127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290,145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CD291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8A6127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113,857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8A6127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6,440,437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CD291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บวก: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24,049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CD291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A6127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(113,193)</w:t>
            </w:r>
          </w:p>
        </w:tc>
        <w:tc>
          <w:tcPr>
            <w:tcW w:w="1631" w:type="dxa"/>
            <w:vAlign w:val="bottom"/>
          </w:tcPr>
          <w:p w:rsidR="00D60A01" w:rsidRPr="004603D8" w:rsidRDefault="008A6127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1F6A" w:rsidRPr="004603D8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1F6A" w:rsidRPr="004603D8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ลูกหนี้ธุรกิจหลักทรัพย์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6,351,293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D60A01" w:rsidRPr="004603D8" w:rsidRDefault="00D60A01" w:rsidP="0059060C">
            <w:pPr>
              <w:tabs>
                <w:tab w:val="decimal" w:pos="1332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1" w:type="dxa"/>
            <w:vAlign w:val="bottom"/>
          </w:tcPr>
          <w:p w:rsidR="00D60A01" w:rsidRPr="004603D8" w:rsidRDefault="00D60A01" w:rsidP="00CD2918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631" w:type="dxa"/>
            <w:vAlign w:val="bottom"/>
          </w:tcPr>
          <w:p w:rsidR="00D60A01" w:rsidRPr="004603D8" w:rsidRDefault="00986726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81F6A" w:rsidRPr="004603D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D60A01" w:rsidRPr="004603D8" w:rsidTr="00CD2918">
        <w:tc>
          <w:tcPr>
            <w:tcW w:w="5757" w:type="dxa"/>
          </w:tcPr>
          <w:p w:rsidR="00D60A01" w:rsidRPr="004603D8" w:rsidRDefault="00D60A01" w:rsidP="0059060C">
            <w:pPr>
              <w:tabs>
                <w:tab w:val="left" w:pos="-18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630" w:type="dxa"/>
          </w:tcPr>
          <w:p w:rsidR="00D60A01" w:rsidRPr="004603D8" w:rsidRDefault="00284353" w:rsidP="0055051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6,351,613</w:t>
            </w:r>
          </w:p>
        </w:tc>
        <w:tc>
          <w:tcPr>
            <w:tcW w:w="1631" w:type="dxa"/>
            <w:vAlign w:val="bottom"/>
          </w:tcPr>
          <w:p w:rsidR="00D60A01" w:rsidRPr="004603D8" w:rsidRDefault="00A81F6A" w:rsidP="00B470A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986726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</w:tbl>
    <w:p w:rsidR="004B45D7" w:rsidRPr="004603D8" w:rsidRDefault="008A6127" w:rsidP="0059060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20732" w:rsidRPr="004603D8">
        <w:rPr>
          <w:rFonts w:asciiTheme="majorBidi" w:hAnsiTheme="majorBidi" w:cstheme="majorBidi"/>
          <w:sz w:val="32"/>
          <w:szCs w:val="32"/>
        </w:rPr>
        <w:tab/>
      </w:r>
      <w:r w:rsidR="001A0609" w:rsidRPr="004603D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6726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86726" w:rsidRPr="004603D8">
        <w:rPr>
          <w:rFonts w:asciiTheme="majorBidi" w:hAnsiTheme="majorBidi" w:cstheme="majorBidi"/>
          <w:sz w:val="32"/>
          <w:szCs w:val="32"/>
        </w:rPr>
        <w:t>256</w:t>
      </w:r>
      <w:r w:rsidR="00590C26" w:rsidRPr="004603D8">
        <w:rPr>
          <w:rFonts w:asciiTheme="majorBidi" w:hAnsiTheme="majorBidi" w:cstheme="majorBidi"/>
          <w:sz w:val="32"/>
          <w:szCs w:val="32"/>
        </w:rPr>
        <w:t>2</w:t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4603D8">
        <w:rPr>
          <w:rFonts w:asciiTheme="majorBidi" w:hAnsiTheme="majorBidi" w:cstheme="majorBidi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บริษัทฯมีลูกหนี้ธุรกิจหลักทรัพย์ที่ระงับการรับรู้รายได้ตามเกณฑ์คงค้างเป็นจำนวนเงินประมาณ</w:t>
      </w:r>
      <w:r w:rsidR="00FD2F87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284353" w:rsidRPr="004603D8">
        <w:rPr>
          <w:rFonts w:asciiTheme="majorBidi" w:hAnsiTheme="majorBidi" w:cstheme="majorBidi"/>
          <w:sz w:val="32"/>
          <w:szCs w:val="32"/>
        </w:rPr>
        <w:t>113</w:t>
      </w:r>
      <w:r w:rsidR="00D64038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220732" w:rsidRPr="004603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20732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220732" w:rsidRPr="004603D8">
        <w:rPr>
          <w:rFonts w:asciiTheme="majorBidi" w:hAnsiTheme="majorBidi" w:cstheme="majorBidi"/>
          <w:sz w:val="32"/>
          <w:szCs w:val="32"/>
          <w:cs/>
        </w:rPr>
        <w:t>(</w:t>
      </w:r>
      <w:r w:rsidR="00986726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07766" w:rsidRPr="004603D8">
        <w:rPr>
          <w:rFonts w:asciiTheme="majorBidi" w:hAnsiTheme="majorBidi" w:cstheme="majorBidi"/>
          <w:sz w:val="32"/>
          <w:szCs w:val="32"/>
        </w:rPr>
        <w:t>256</w:t>
      </w:r>
      <w:r w:rsidR="00590C26" w:rsidRPr="004603D8">
        <w:rPr>
          <w:rFonts w:asciiTheme="majorBidi" w:hAnsiTheme="majorBidi" w:cstheme="majorBidi"/>
          <w:sz w:val="32"/>
          <w:szCs w:val="32"/>
        </w:rPr>
        <w:t>1</w:t>
      </w:r>
      <w:r w:rsidR="00220732" w:rsidRPr="004603D8">
        <w:rPr>
          <w:rFonts w:asciiTheme="majorBidi" w:hAnsiTheme="majorBidi" w:cstheme="majorBidi"/>
          <w:sz w:val="32"/>
          <w:szCs w:val="32"/>
        </w:rPr>
        <w:t xml:space="preserve">: </w:t>
      </w:r>
      <w:r w:rsidR="00BC7A1A" w:rsidRPr="004603D8">
        <w:rPr>
          <w:rFonts w:asciiTheme="majorBidi" w:hAnsiTheme="majorBidi" w:cstheme="majorBidi"/>
          <w:sz w:val="32"/>
          <w:szCs w:val="32"/>
        </w:rPr>
        <w:t>113</w:t>
      </w:r>
      <w:r w:rsidR="00220732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220732" w:rsidRPr="004603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20732" w:rsidRPr="004603D8">
        <w:rPr>
          <w:rFonts w:asciiTheme="majorBidi" w:hAnsiTheme="majorBidi" w:cstheme="majorBidi"/>
          <w:sz w:val="32"/>
          <w:szCs w:val="32"/>
        </w:rPr>
        <w:t>)</w:t>
      </w: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0732" w:rsidRPr="004603D8" w:rsidRDefault="008A6127" w:rsidP="0059060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0732" w:rsidRPr="004603D8">
        <w:rPr>
          <w:rFonts w:asciiTheme="majorBidi" w:hAnsiTheme="majorBidi" w:cstheme="majorBidi"/>
          <w:sz w:val="32"/>
          <w:szCs w:val="32"/>
        </w:rPr>
        <w:tab/>
      </w:r>
      <w:r w:rsidR="001A0609" w:rsidRPr="004603D8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986726" w:rsidRPr="004603D8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86726" w:rsidRPr="004603D8">
        <w:rPr>
          <w:rFonts w:asciiTheme="majorBidi" w:hAnsiTheme="majorBidi" w:cstheme="majorBidi"/>
          <w:sz w:val="32"/>
          <w:szCs w:val="32"/>
        </w:rPr>
        <w:t>256</w:t>
      </w:r>
      <w:r w:rsidR="00BC7A1A" w:rsidRPr="004603D8">
        <w:rPr>
          <w:rFonts w:asciiTheme="majorBidi" w:hAnsiTheme="majorBidi" w:cstheme="majorBidi"/>
          <w:sz w:val="32"/>
          <w:szCs w:val="32"/>
        </w:rPr>
        <w:t>2</w:t>
      </w:r>
      <w:r w:rsidR="00C14A86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6726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986726" w:rsidRPr="004603D8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BC7A1A" w:rsidRPr="004603D8">
        <w:rPr>
          <w:rFonts w:asciiTheme="majorBidi" w:hAnsiTheme="majorBidi" w:cstheme="majorBidi"/>
          <w:spacing w:val="2"/>
          <w:sz w:val="32"/>
          <w:szCs w:val="32"/>
        </w:rPr>
        <w:t>1</w:t>
      </w:r>
      <w:r w:rsidR="00DB29D7" w:rsidRPr="004603D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220732" w:rsidRPr="004603D8">
        <w:rPr>
          <w:rFonts w:asciiTheme="majorBidi" w:hAnsiTheme="majorBidi" w:cstheme="majorBidi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</w:t>
      </w:r>
      <w:r w:rsidR="000975C4" w:rsidRPr="004603D8">
        <w:rPr>
          <w:rFonts w:asciiTheme="majorBidi" w:hAnsiTheme="majorBidi" w:cstheme="majorBidi"/>
          <w:spacing w:val="2"/>
          <w:sz w:val="32"/>
          <w:szCs w:val="32"/>
          <w:cs/>
        </w:rPr>
        <w:t xml:space="preserve">   </w:t>
      </w:r>
      <w:r w:rsidR="00220732" w:rsidRPr="004603D8">
        <w:rPr>
          <w:rFonts w:asciiTheme="majorBidi" w:hAnsiTheme="majorBidi" w:cstheme="majorBidi"/>
          <w:spacing w:val="2"/>
          <w:sz w:val="32"/>
          <w:szCs w:val="32"/>
          <w:cs/>
        </w:rPr>
        <w:t>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:rsidR="004C29F0" w:rsidRPr="004603D8" w:rsidRDefault="004C29F0">
      <w:pPr>
        <w:rPr>
          <w:rFonts w:asciiTheme="majorBidi" w:hAnsiTheme="majorBidi" w:cstheme="majorBidi"/>
        </w:rPr>
      </w:pP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EC1B1C" w:rsidRPr="004603D8" w:rsidTr="004D602A">
        <w:tc>
          <w:tcPr>
            <w:tcW w:w="3480" w:type="dxa"/>
            <w:vAlign w:val="bottom"/>
          </w:tcPr>
          <w:p w:rsidR="007A4045" w:rsidRPr="004603D8" w:rsidRDefault="007A4045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4603D8" w:rsidRDefault="007A4045" w:rsidP="000975C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975C4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1B1C" w:rsidRPr="004603D8" w:rsidTr="004D602A">
        <w:tc>
          <w:tcPr>
            <w:tcW w:w="3480" w:type="dxa"/>
            <w:vAlign w:val="bottom"/>
          </w:tcPr>
          <w:p w:rsidR="007A4045" w:rsidRPr="004603D8" w:rsidRDefault="007A4045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4603D8" w:rsidRDefault="00986726" w:rsidP="008A612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5133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C1B1C" w:rsidRPr="004603D8" w:rsidTr="004D602A">
        <w:tc>
          <w:tcPr>
            <w:tcW w:w="3480" w:type="dxa"/>
            <w:vAlign w:val="bottom"/>
          </w:tcPr>
          <w:p w:rsidR="007A4045" w:rsidRPr="004603D8" w:rsidRDefault="007A4045" w:rsidP="0059060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4603D8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4603D8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4603D8" w:rsidRDefault="007A4045" w:rsidP="0059060C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ค่าเผื่อหนี้ส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งสัยจะสูญ</w:t>
            </w:r>
          </w:p>
        </w:tc>
      </w:tr>
      <w:tr w:rsidR="00EC1B1C" w:rsidRPr="004603D8" w:rsidTr="004D602A">
        <w:tc>
          <w:tcPr>
            <w:tcW w:w="3480" w:type="dxa"/>
            <w:vAlign w:val="bottom"/>
          </w:tcPr>
          <w:p w:rsidR="00D63789" w:rsidRPr="004603D8" w:rsidRDefault="00D63789" w:rsidP="0059060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4603D8" w:rsidRDefault="00B63E25" w:rsidP="005C1F39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6,351</w:t>
            </w:r>
          </w:p>
        </w:tc>
        <w:tc>
          <w:tcPr>
            <w:tcW w:w="1860" w:type="dxa"/>
            <w:vAlign w:val="bottom"/>
          </w:tcPr>
          <w:p w:rsidR="00D63789" w:rsidRPr="004603D8" w:rsidRDefault="00B63E25" w:rsidP="005C1F3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4603D8" w:rsidRDefault="00204CB0" w:rsidP="005C1F3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6,351</w:t>
            </w:r>
          </w:p>
        </w:tc>
      </w:tr>
      <w:tr w:rsidR="00E411BC" w:rsidRPr="004603D8" w:rsidTr="00BC1B36">
        <w:tc>
          <w:tcPr>
            <w:tcW w:w="3480" w:type="dxa"/>
            <w:vAlign w:val="bottom"/>
          </w:tcPr>
          <w:p w:rsidR="00E411BC" w:rsidRPr="004603D8" w:rsidRDefault="00E411BC" w:rsidP="00BC1B36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E411BC" w:rsidRPr="004603D8" w:rsidRDefault="00B63E25" w:rsidP="00BC1B36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860" w:type="dxa"/>
            <w:vAlign w:val="bottom"/>
          </w:tcPr>
          <w:p w:rsidR="00E411BC" w:rsidRPr="004603D8" w:rsidRDefault="00B63E25" w:rsidP="00E411B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60" w:type="dxa"/>
            <w:vAlign w:val="bottom"/>
          </w:tcPr>
          <w:p w:rsidR="00E411BC" w:rsidRPr="004603D8" w:rsidRDefault="00204CB0" w:rsidP="00E411BC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411BC" w:rsidRPr="004603D8" w:rsidTr="004D602A">
        <w:tc>
          <w:tcPr>
            <w:tcW w:w="3480" w:type="dxa"/>
            <w:vAlign w:val="bottom"/>
          </w:tcPr>
          <w:p w:rsidR="00E411BC" w:rsidRPr="004603D8" w:rsidRDefault="00E411BC" w:rsidP="00E411BC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E411BC" w:rsidRPr="004603D8" w:rsidRDefault="00B63E25" w:rsidP="00E411B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E411BC" w:rsidRPr="004603D8" w:rsidRDefault="00B63E25" w:rsidP="00E411B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60" w:type="dxa"/>
          </w:tcPr>
          <w:p w:rsidR="00E411BC" w:rsidRPr="004603D8" w:rsidRDefault="00204CB0" w:rsidP="00E411B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1BC" w:rsidRPr="004603D8" w:rsidTr="004D602A">
        <w:tc>
          <w:tcPr>
            <w:tcW w:w="3480" w:type="dxa"/>
            <w:vAlign w:val="bottom"/>
          </w:tcPr>
          <w:p w:rsidR="00E411BC" w:rsidRPr="004603D8" w:rsidRDefault="00E411BC" w:rsidP="00E411B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E411BC" w:rsidRPr="004603D8" w:rsidRDefault="00B63E25" w:rsidP="005C1F3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6,465</w:t>
            </w:r>
          </w:p>
        </w:tc>
        <w:tc>
          <w:tcPr>
            <w:tcW w:w="1860" w:type="dxa"/>
            <w:vAlign w:val="bottom"/>
          </w:tcPr>
          <w:p w:rsidR="00E411BC" w:rsidRPr="004603D8" w:rsidRDefault="002F6DB3" w:rsidP="005C1F3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3E25" w:rsidRPr="004603D8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0" w:type="dxa"/>
          </w:tcPr>
          <w:p w:rsidR="00E411BC" w:rsidRPr="004603D8" w:rsidRDefault="00204CB0" w:rsidP="005C1F3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6,352</w:t>
            </w:r>
          </w:p>
        </w:tc>
      </w:tr>
    </w:tbl>
    <w:p w:rsidR="00D318D9" w:rsidRPr="004603D8" w:rsidRDefault="00D318D9">
      <w:pPr>
        <w:rPr>
          <w:rFonts w:asciiTheme="majorBidi" w:hAnsiTheme="majorBidi" w:cstheme="majorBidi"/>
        </w:rPr>
      </w:pP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EC1B1C" w:rsidRPr="004603D8" w:rsidTr="00DF6828">
        <w:trPr>
          <w:trHeight w:val="70"/>
        </w:trPr>
        <w:tc>
          <w:tcPr>
            <w:tcW w:w="3480" w:type="dxa"/>
            <w:vAlign w:val="bottom"/>
          </w:tcPr>
          <w:p w:rsidR="00E42A6D" w:rsidRPr="004603D8" w:rsidRDefault="008A6127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03D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80" w:type="dxa"/>
            <w:gridSpan w:val="3"/>
            <w:vAlign w:val="bottom"/>
          </w:tcPr>
          <w:p w:rsidR="00E42A6D" w:rsidRPr="004603D8" w:rsidRDefault="00E42A6D" w:rsidP="000975C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975C4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1B1C" w:rsidRPr="004603D8" w:rsidTr="00DF6828">
        <w:tc>
          <w:tcPr>
            <w:tcW w:w="3480" w:type="dxa"/>
            <w:vAlign w:val="bottom"/>
          </w:tcPr>
          <w:p w:rsidR="00E42A6D" w:rsidRPr="004603D8" w:rsidRDefault="00E42A6D" w:rsidP="005906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E42A6D" w:rsidRPr="004603D8" w:rsidRDefault="00057A70" w:rsidP="008A61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5133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4603D8" w:rsidTr="00DF6828">
        <w:tc>
          <w:tcPr>
            <w:tcW w:w="3480" w:type="dxa"/>
            <w:vAlign w:val="bottom"/>
          </w:tcPr>
          <w:p w:rsidR="00E42A6D" w:rsidRPr="004603D8" w:rsidRDefault="00E42A6D" w:rsidP="0059060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ind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275133" w:rsidRPr="004603D8" w:rsidTr="00DF6828">
        <w:tc>
          <w:tcPr>
            <w:tcW w:w="3480" w:type="dxa"/>
            <w:vAlign w:val="bottom"/>
          </w:tcPr>
          <w:p w:rsidR="00275133" w:rsidRPr="004603D8" w:rsidRDefault="00275133" w:rsidP="00275133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8,347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8,347</w:t>
            </w:r>
          </w:p>
        </w:tc>
      </w:tr>
      <w:tr w:rsidR="00275133" w:rsidRPr="004603D8" w:rsidTr="00DF6828">
        <w:tc>
          <w:tcPr>
            <w:tcW w:w="3480" w:type="dxa"/>
            <w:vAlign w:val="bottom"/>
          </w:tcPr>
          <w:p w:rsidR="00275133" w:rsidRPr="004603D8" w:rsidRDefault="00275133" w:rsidP="00275133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512433663"/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bookmarkEnd w:id="0"/>
      <w:tr w:rsidR="00275133" w:rsidRPr="004603D8" w:rsidTr="00CD2918">
        <w:tc>
          <w:tcPr>
            <w:tcW w:w="3480" w:type="dxa"/>
            <w:vAlign w:val="bottom"/>
          </w:tcPr>
          <w:p w:rsidR="00275133" w:rsidRPr="004603D8" w:rsidRDefault="00275133" w:rsidP="00275133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5133" w:rsidRPr="004603D8" w:rsidTr="00CD2918">
        <w:tc>
          <w:tcPr>
            <w:tcW w:w="3480" w:type="dxa"/>
            <w:vAlign w:val="bottom"/>
          </w:tcPr>
          <w:p w:rsidR="00275133" w:rsidRPr="004603D8" w:rsidRDefault="00275133" w:rsidP="00275133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8,461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1860" w:type="dxa"/>
            <w:vAlign w:val="bottom"/>
          </w:tcPr>
          <w:p w:rsidR="00275133" w:rsidRPr="004603D8" w:rsidRDefault="00275133" w:rsidP="00275133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8,348</w:t>
            </w:r>
          </w:p>
        </w:tc>
      </w:tr>
    </w:tbl>
    <w:p w:rsidR="00275133" w:rsidRPr="004603D8" w:rsidRDefault="0011182E" w:rsidP="00AB69C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</w:rPr>
        <w:tab/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75133" w:rsidRPr="004603D8">
        <w:rPr>
          <w:rFonts w:asciiTheme="majorBidi" w:hAnsiTheme="majorBidi" w:cstheme="majorBidi"/>
          <w:sz w:val="32"/>
          <w:szCs w:val="32"/>
        </w:rPr>
        <w:t>23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75133" w:rsidRPr="004603D8">
        <w:rPr>
          <w:rFonts w:asciiTheme="majorBidi" w:hAnsiTheme="majorBidi" w:cstheme="majorBidi"/>
          <w:sz w:val="32"/>
          <w:szCs w:val="32"/>
        </w:rPr>
        <w:t>2561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ให้อายัดหลักประกันทั้งหมดของลูกหนี้บัญชีเงินให้กู้ยืมเพื่อซื้อหลักทรัพย์รายหนึ่ง และเมื่อวันที่ </w:t>
      </w:r>
      <w:r w:rsidR="00275133" w:rsidRPr="004603D8">
        <w:rPr>
          <w:rFonts w:asciiTheme="majorBidi" w:hAnsiTheme="majorBidi" w:cstheme="majorBidi"/>
          <w:sz w:val="32"/>
          <w:szCs w:val="32"/>
        </w:rPr>
        <w:t>3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275133" w:rsidRPr="004603D8">
        <w:rPr>
          <w:rFonts w:asciiTheme="majorBidi" w:hAnsiTheme="majorBidi" w:cstheme="majorBidi"/>
          <w:sz w:val="32"/>
          <w:szCs w:val="32"/>
        </w:rPr>
        <w:t>2561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ได้รับคำสั่งจากส่วนราชการดังกล่าวให้ยกเลิกการอายัดหุ้นหลักประกันบางส่วน และ ณ วันที่ </w:t>
      </w:r>
      <w:r w:rsidR="00275133" w:rsidRPr="004603D8">
        <w:rPr>
          <w:rFonts w:asciiTheme="majorBidi" w:hAnsiTheme="majorBidi" w:cstheme="majorBidi"/>
          <w:sz w:val="32"/>
          <w:szCs w:val="32"/>
        </w:rPr>
        <w:t>31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75133" w:rsidRPr="004603D8">
        <w:rPr>
          <w:rFonts w:asciiTheme="majorBidi" w:hAnsiTheme="majorBidi" w:cstheme="majorBidi"/>
          <w:sz w:val="32"/>
          <w:szCs w:val="32"/>
        </w:rPr>
        <w:t>2562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ลูกหนี้รายดังกล่าวมียอดหนี้คงค้างประมาณ </w:t>
      </w:r>
      <w:r w:rsidR="00E966BE" w:rsidRPr="004603D8">
        <w:rPr>
          <w:rFonts w:asciiTheme="majorBidi" w:hAnsiTheme="majorBidi" w:cstheme="majorBidi"/>
          <w:sz w:val="32"/>
          <w:szCs w:val="32"/>
        </w:rPr>
        <w:t>106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โดยมีหลักประกันรวมประมาณ </w:t>
      </w:r>
      <w:r w:rsidR="00E966BE" w:rsidRPr="004603D8">
        <w:rPr>
          <w:rFonts w:asciiTheme="majorBidi" w:hAnsiTheme="majorBidi" w:cstheme="majorBidi"/>
          <w:sz w:val="32"/>
          <w:szCs w:val="32"/>
        </w:rPr>
        <w:t xml:space="preserve">234 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ล้านบาท ซึ่งอยู่ภายใต้คำสั่งอายัดทั้งจำนวน ทั้งนี้บริษัทฯ ได้ยื่นฟ้องลูกหนี้เป็นคดีแพ่งเรียกให้ชำระหนี้เต็มจำนวน ส่วนลูกหนี้ยื่นคำให้การและฟ้องแย้งว่า บริษัทฯไม่มีอำนาจฟ้อง และเรียกร้องให้บริษัทฯ ชดใช้ค่าเสียหาย อย่างไรก็ดีฝ่ายบริหาร โดยความเห็นของที่ปรึกษากฎหมายเห็นว่า บริษัทฯ สามารถต่อสู้คดีได้ในประเด็นนี้และคำฟ้องแย้งไม่มีมูลเพียงพอ โอกาสที่จะเกิดความเสียหายเพิ่มเติมน้อยมาก นอกจากนี้บริษัทฯ ยังได้ยื่นคำร้องขอให้ศาลเพิกถอนการอายัดหลักประกันดังกล่าวซึ่งเป็นการใช้สิทธิตามกฎหมายที่เกี่ยวข้อง เพื่อให้เป็นไปตามหลักความระมัดระวัง บริษัทฯ จัดประเภทบัญชีดังกล่าวเป็นมูลหนี้ชั้นต่ำกว่ามาตรฐานและตั้งสำรองค่าเผื่อหนี้สงสัยจะสูญจำนวน </w:t>
      </w:r>
      <w:r w:rsidR="00275133" w:rsidRPr="004603D8">
        <w:rPr>
          <w:rFonts w:asciiTheme="majorBidi" w:hAnsiTheme="majorBidi" w:cstheme="majorBidi"/>
          <w:sz w:val="32"/>
          <w:szCs w:val="32"/>
        </w:rPr>
        <w:t>106</w:t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 xml:space="preserve"> ล้านบาทสำหรับกรณีนี้ไว้ในบัญชี บริษัทฯเชื่อว่าสำรองค่าเผื่อหนี้สงสัยจะสูญที่ตั้งไว้มีความเพียงพอและเหมาะสมแล้ว</w:t>
      </w:r>
    </w:p>
    <w:p w:rsidR="00220732" w:rsidRPr="004603D8" w:rsidRDefault="008A6127" w:rsidP="0059060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69CB" w:rsidRPr="004603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0732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771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F5771" w:rsidRPr="004603D8">
        <w:rPr>
          <w:rFonts w:asciiTheme="majorBidi" w:hAnsiTheme="majorBidi" w:cstheme="majorBidi"/>
          <w:sz w:val="32"/>
          <w:szCs w:val="32"/>
        </w:rPr>
        <w:t>256</w:t>
      </w:r>
      <w:r w:rsidR="00275133" w:rsidRPr="004603D8">
        <w:rPr>
          <w:rFonts w:asciiTheme="majorBidi" w:hAnsiTheme="majorBidi" w:cstheme="majorBidi"/>
          <w:sz w:val="32"/>
          <w:szCs w:val="32"/>
        </w:rPr>
        <w:t>2</w:t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EE4" w:rsidRPr="004603D8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ลูกหนี้ทรัพย์สินวางประกันจำนวนประมาณ</w:t>
      </w:r>
      <w:r w:rsidR="00DB20F3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66BE" w:rsidRPr="004603D8">
        <w:rPr>
          <w:rFonts w:asciiTheme="majorBidi" w:hAnsiTheme="majorBidi" w:cstheme="majorBidi"/>
          <w:sz w:val="32"/>
          <w:szCs w:val="32"/>
        </w:rPr>
        <w:t>340</w:t>
      </w:r>
      <w:r w:rsidR="00A47002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4603D8">
        <w:rPr>
          <w:rFonts w:asciiTheme="majorBidi" w:hAnsiTheme="majorBidi" w:cstheme="majorBidi"/>
          <w:sz w:val="32"/>
          <w:szCs w:val="32"/>
          <w:cs/>
        </w:rPr>
        <w:t>ล้านบาท เป็นเงินสดที่บริษัทฯวางเป็นประกันการยืมหลักทรัพย์เพื่อธุรกรรมการยืมและให้ยืมหลักทรัพย์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4603D8">
        <w:rPr>
          <w:rFonts w:asciiTheme="majorBidi" w:hAnsiTheme="majorBidi" w:cstheme="majorBidi"/>
          <w:spacing w:val="-2"/>
          <w:sz w:val="32"/>
          <w:szCs w:val="32"/>
          <w:cs/>
        </w:rPr>
        <w:t>หลักทรัพย์ที่ยืมมามีจำนวนประมาณ</w:t>
      </w:r>
      <w:r w:rsidR="00460C02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66BE" w:rsidRPr="004603D8">
        <w:rPr>
          <w:rFonts w:asciiTheme="majorBidi" w:hAnsiTheme="majorBidi" w:cstheme="majorBidi"/>
          <w:spacing w:val="-2"/>
          <w:sz w:val="32"/>
          <w:szCs w:val="32"/>
        </w:rPr>
        <w:t>308</w:t>
      </w:r>
      <w:r w:rsidR="00460C02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4603D8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571E10" w:rsidRPr="004603D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proofErr w:type="gramStart"/>
      <w:r w:rsidR="009F5771" w:rsidRPr="004603D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75133" w:rsidRPr="004603D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F5771" w:rsidRPr="004603D8">
        <w:rPr>
          <w:rFonts w:asciiTheme="majorBidi" w:hAnsiTheme="majorBidi" w:cstheme="majorBidi"/>
          <w:spacing w:val="-2"/>
          <w:sz w:val="32"/>
          <w:szCs w:val="32"/>
        </w:rPr>
        <w:t>:</w:t>
      </w:r>
      <w:proofErr w:type="gramEnd"/>
      <w:r w:rsidR="00C36119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75133" w:rsidRPr="004603D8">
        <w:rPr>
          <w:rFonts w:asciiTheme="majorBidi" w:hAnsiTheme="majorBidi" w:cstheme="majorBidi"/>
          <w:spacing w:val="-2"/>
          <w:sz w:val="32"/>
          <w:szCs w:val="32"/>
        </w:rPr>
        <w:t>643</w:t>
      </w:r>
      <w:r w:rsidR="00C36119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4603D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C36119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9F5771" w:rsidRPr="004603D8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275133" w:rsidRPr="004603D8">
        <w:rPr>
          <w:rFonts w:asciiTheme="majorBidi" w:hAnsiTheme="majorBidi" w:cstheme="majorBidi"/>
          <w:spacing w:val="-2"/>
          <w:sz w:val="32"/>
          <w:szCs w:val="32"/>
        </w:rPr>
        <w:t>88</w:t>
      </w:r>
      <w:r w:rsidR="00E42A6D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20732" w:rsidRPr="004603D8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220732" w:rsidRPr="004603D8">
        <w:rPr>
          <w:rFonts w:asciiTheme="majorBidi" w:hAnsiTheme="majorBidi" w:cstheme="majorBidi"/>
          <w:sz w:val="32"/>
          <w:szCs w:val="32"/>
          <w:cs/>
        </w:rPr>
        <w:t xml:space="preserve">บาท ตามลำดับ) </w:t>
      </w:r>
    </w:p>
    <w:p w:rsidR="00956DE1" w:rsidRPr="004603D8" w:rsidRDefault="00956DE1" w:rsidP="007A694F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สินทรัพย์ตราสารอนุพันธ์ / หนี้สินตราสารอนุพันธ์ </w:t>
      </w:r>
    </w:p>
    <w:p w:rsidR="00275133" w:rsidRPr="004603D8" w:rsidRDefault="00275133" w:rsidP="007A694F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4603D8">
        <w:rPr>
          <w:rFonts w:asciiTheme="majorBidi" w:hAnsiTheme="majorBidi" w:cstheme="majorBidi"/>
          <w:sz w:val="28"/>
          <w:szCs w:val="28"/>
        </w:rPr>
        <w:t>(</w:t>
      </w:r>
      <w:r w:rsidRPr="004603D8">
        <w:rPr>
          <w:rFonts w:asciiTheme="majorBidi" w:hAnsiTheme="majorBidi" w:cstheme="majorBidi"/>
          <w:sz w:val="28"/>
          <w:szCs w:val="28"/>
          <w:cs/>
        </w:rPr>
        <w:t xml:space="preserve">หน่วย: </w:t>
      </w:r>
      <w:r w:rsidR="00C6594B" w:rsidRPr="004603D8">
        <w:rPr>
          <w:rFonts w:asciiTheme="majorBidi" w:hAnsiTheme="majorBidi" w:cstheme="majorBidi"/>
          <w:sz w:val="28"/>
          <w:szCs w:val="28"/>
          <w:cs/>
        </w:rPr>
        <w:t>พัน</w:t>
      </w:r>
      <w:r w:rsidRPr="004603D8">
        <w:rPr>
          <w:rFonts w:asciiTheme="majorBidi" w:hAnsiTheme="majorBidi" w:cstheme="majorBidi"/>
          <w:sz w:val="28"/>
          <w:szCs w:val="28"/>
          <w:cs/>
        </w:rPr>
        <w:t>บาท</w:t>
      </w:r>
      <w:r w:rsidRPr="004603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275133" w:rsidRPr="004603D8" w:rsidTr="00617686">
        <w:tc>
          <w:tcPr>
            <w:tcW w:w="4680" w:type="dxa"/>
            <w:vAlign w:val="bottom"/>
          </w:tcPr>
          <w:p w:rsidR="00275133" w:rsidRPr="004603D8" w:rsidRDefault="00275133" w:rsidP="0061768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75133" w:rsidRPr="004603D8" w:rsidTr="00617686">
        <w:tc>
          <w:tcPr>
            <w:tcW w:w="4680" w:type="dxa"/>
          </w:tcPr>
          <w:p w:rsidR="00275133" w:rsidRPr="004603D8" w:rsidRDefault="00275133" w:rsidP="0061768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275133" w:rsidRPr="004603D8" w:rsidTr="00617686">
        <w:tc>
          <w:tcPr>
            <w:tcW w:w="4680" w:type="dxa"/>
          </w:tcPr>
          <w:p w:rsidR="00275133" w:rsidRPr="004603D8" w:rsidRDefault="00275133" w:rsidP="0061768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275133" w:rsidRPr="004603D8" w:rsidTr="00617686">
        <w:tc>
          <w:tcPr>
            <w:tcW w:w="4680" w:type="dxa"/>
            <w:hideMark/>
          </w:tcPr>
          <w:p w:rsidR="00275133" w:rsidRPr="004603D8" w:rsidRDefault="00275133" w:rsidP="0061768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5133" w:rsidRPr="004603D8" w:rsidTr="00617686">
        <w:tc>
          <w:tcPr>
            <w:tcW w:w="4680" w:type="dxa"/>
            <w:hideMark/>
          </w:tcPr>
          <w:p w:rsidR="00275133" w:rsidRPr="004603D8" w:rsidRDefault="00275133" w:rsidP="0061768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4603D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077D7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162,216</w:t>
            </w:r>
          </w:p>
        </w:tc>
      </w:tr>
      <w:tr w:rsidR="00275133" w:rsidRPr="004603D8" w:rsidTr="00617686">
        <w:tc>
          <w:tcPr>
            <w:tcW w:w="4680" w:type="dxa"/>
            <w:hideMark/>
          </w:tcPr>
          <w:p w:rsidR="00275133" w:rsidRPr="004603D8" w:rsidRDefault="00275133" w:rsidP="0061768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077D73" w:rsidP="006176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162,216</w:t>
            </w:r>
          </w:p>
        </w:tc>
      </w:tr>
    </w:tbl>
    <w:p w:rsidR="00275133" w:rsidRPr="004603D8" w:rsidRDefault="00275133" w:rsidP="00275133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4603D8">
        <w:rPr>
          <w:rFonts w:asciiTheme="majorBidi" w:hAnsiTheme="majorBidi" w:cstheme="majorBidi"/>
          <w:vertAlign w:val="superscript"/>
        </w:rPr>
        <w:t>(1)</w:t>
      </w:r>
      <w:r w:rsidRPr="004603D8">
        <w:rPr>
          <w:rFonts w:asciiTheme="majorBidi" w:hAnsiTheme="majorBidi" w:cstheme="majorBidi"/>
        </w:rPr>
        <w:tab/>
      </w:r>
      <w:r w:rsidRPr="004603D8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วันสิ้นงวด/ปี บันทึกรวมอยู่ใน “ลูกหนี้สำนักหักบัญชีและบริษัทหลักทรัพย์” ณ วันที่ </w:t>
      </w:r>
      <w:r w:rsidRPr="004603D8">
        <w:rPr>
          <w:rFonts w:asciiTheme="majorBidi" w:hAnsiTheme="majorBidi" w:cstheme="majorBidi"/>
        </w:rPr>
        <w:t>31</w:t>
      </w:r>
      <w:r w:rsidRPr="004603D8">
        <w:rPr>
          <w:rFonts w:asciiTheme="majorBidi" w:hAnsiTheme="majorBidi" w:cstheme="majorBidi"/>
          <w:cs/>
        </w:rPr>
        <w:t xml:space="preserve"> มีนาคม </w:t>
      </w:r>
      <w:r w:rsidRPr="004603D8">
        <w:rPr>
          <w:rFonts w:asciiTheme="majorBidi" w:hAnsiTheme="majorBidi" w:cstheme="majorBidi"/>
        </w:rPr>
        <w:t xml:space="preserve">2562: </w:t>
      </w:r>
      <w:r w:rsidRPr="004603D8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- สัญญาฟิวเจอร์ มีจำนวน </w:t>
      </w:r>
      <w:r w:rsidR="00077D73" w:rsidRPr="004603D8">
        <w:rPr>
          <w:rFonts w:asciiTheme="majorBidi" w:hAnsiTheme="majorBidi" w:cstheme="majorBidi"/>
        </w:rPr>
        <w:t>5</w:t>
      </w:r>
      <w:r w:rsidRPr="004603D8">
        <w:rPr>
          <w:rFonts w:asciiTheme="majorBidi" w:hAnsiTheme="majorBidi" w:cstheme="majorBidi"/>
        </w:rPr>
        <w:t xml:space="preserve"> </w:t>
      </w:r>
      <w:r w:rsidRPr="004603D8">
        <w:rPr>
          <w:rFonts w:asciiTheme="majorBidi" w:hAnsiTheme="majorBidi" w:cstheme="majorBidi"/>
          <w:cs/>
        </w:rPr>
        <w:t xml:space="preserve">ล้านบาท และ </w:t>
      </w:r>
      <w:r w:rsidR="00077D73" w:rsidRPr="004603D8">
        <w:rPr>
          <w:rFonts w:asciiTheme="majorBidi" w:hAnsiTheme="majorBidi" w:cstheme="majorBidi"/>
        </w:rPr>
        <w:t>1</w:t>
      </w:r>
      <w:r w:rsidRPr="004603D8">
        <w:rPr>
          <w:rFonts w:asciiTheme="majorBidi" w:hAnsiTheme="majorBidi" w:cstheme="majorBidi"/>
        </w:rPr>
        <w:t xml:space="preserve"> </w:t>
      </w:r>
      <w:r w:rsidRPr="004603D8">
        <w:rPr>
          <w:rFonts w:asciiTheme="majorBidi" w:hAnsiTheme="majorBidi" w:cstheme="majorBidi"/>
          <w:cs/>
        </w:rPr>
        <w:t>ล้านบาท ตามลำดับ</w:t>
      </w:r>
    </w:p>
    <w:p w:rsidR="00275133" w:rsidRPr="004603D8" w:rsidRDefault="00956DE1" w:rsidP="00275133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133" w:rsidRPr="004603D8">
        <w:rPr>
          <w:rFonts w:asciiTheme="majorBidi" w:hAnsiTheme="majorBidi" w:cstheme="majorBidi"/>
          <w:sz w:val="32"/>
          <w:szCs w:val="32"/>
          <w:cs/>
        </w:rPr>
        <w:tab/>
      </w:r>
      <w:r w:rsidR="00275133" w:rsidRPr="004603D8">
        <w:rPr>
          <w:rFonts w:asciiTheme="majorBidi" w:hAnsiTheme="majorBidi" w:cstheme="majorBidi"/>
          <w:sz w:val="28"/>
          <w:szCs w:val="28"/>
        </w:rPr>
        <w:t>(</w:t>
      </w:r>
      <w:r w:rsidR="00275133" w:rsidRPr="004603D8">
        <w:rPr>
          <w:rFonts w:asciiTheme="majorBidi" w:hAnsiTheme="majorBidi" w:cstheme="majorBidi"/>
          <w:sz w:val="28"/>
          <w:szCs w:val="28"/>
          <w:cs/>
        </w:rPr>
        <w:t xml:space="preserve">หน่วย: </w:t>
      </w:r>
      <w:r w:rsidR="00C6594B" w:rsidRPr="004603D8">
        <w:rPr>
          <w:rFonts w:asciiTheme="majorBidi" w:hAnsiTheme="majorBidi" w:cstheme="majorBidi"/>
          <w:sz w:val="28"/>
          <w:szCs w:val="28"/>
          <w:cs/>
        </w:rPr>
        <w:t>พัน</w:t>
      </w:r>
      <w:r w:rsidR="00275133" w:rsidRPr="004603D8">
        <w:rPr>
          <w:rFonts w:asciiTheme="majorBidi" w:hAnsiTheme="majorBidi" w:cstheme="majorBidi"/>
          <w:sz w:val="28"/>
          <w:szCs w:val="28"/>
          <w:cs/>
        </w:rPr>
        <w:t>บาท</w:t>
      </w:r>
      <w:r w:rsidR="00275133" w:rsidRPr="004603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275133" w:rsidRPr="004603D8" w:rsidTr="00617686">
        <w:tc>
          <w:tcPr>
            <w:tcW w:w="4680" w:type="dxa"/>
            <w:vAlign w:val="bottom"/>
          </w:tcPr>
          <w:p w:rsidR="00275133" w:rsidRPr="004603D8" w:rsidRDefault="00275133" w:rsidP="0061768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75133" w:rsidRPr="004603D8" w:rsidTr="00617686">
        <w:tc>
          <w:tcPr>
            <w:tcW w:w="4680" w:type="dxa"/>
          </w:tcPr>
          <w:p w:rsidR="00275133" w:rsidRPr="004603D8" w:rsidRDefault="00275133" w:rsidP="0061768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275133" w:rsidRPr="004603D8" w:rsidTr="00617686">
        <w:tc>
          <w:tcPr>
            <w:tcW w:w="4680" w:type="dxa"/>
          </w:tcPr>
          <w:p w:rsidR="00275133" w:rsidRPr="004603D8" w:rsidRDefault="00275133" w:rsidP="00617686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275133" w:rsidRPr="004603D8" w:rsidRDefault="00275133" w:rsidP="00617686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275133" w:rsidRPr="004603D8" w:rsidTr="00617686">
        <w:tc>
          <w:tcPr>
            <w:tcW w:w="4680" w:type="dxa"/>
            <w:hideMark/>
          </w:tcPr>
          <w:p w:rsidR="00275133" w:rsidRPr="004603D8" w:rsidRDefault="00275133" w:rsidP="0061768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5133" w:rsidRPr="004603D8" w:rsidTr="00617686">
        <w:tc>
          <w:tcPr>
            <w:tcW w:w="4680" w:type="dxa"/>
            <w:hideMark/>
          </w:tcPr>
          <w:p w:rsidR="00275133" w:rsidRPr="004603D8" w:rsidRDefault="00275133" w:rsidP="0061768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4603D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213,710</w:t>
            </w:r>
          </w:p>
        </w:tc>
      </w:tr>
      <w:tr w:rsidR="00275133" w:rsidRPr="004603D8" w:rsidTr="00617686">
        <w:tc>
          <w:tcPr>
            <w:tcW w:w="4680" w:type="dxa"/>
            <w:hideMark/>
          </w:tcPr>
          <w:p w:rsidR="00275133" w:rsidRPr="004603D8" w:rsidRDefault="00275133" w:rsidP="00617686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5133" w:rsidRPr="004603D8" w:rsidRDefault="00275133" w:rsidP="006176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213,710</w:t>
            </w:r>
          </w:p>
        </w:tc>
      </w:tr>
    </w:tbl>
    <w:p w:rsidR="00275133" w:rsidRPr="004603D8" w:rsidRDefault="00275133" w:rsidP="00275133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4603D8">
        <w:rPr>
          <w:rFonts w:asciiTheme="majorBidi" w:hAnsiTheme="majorBidi" w:cstheme="majorBidi"/>
          <w:vertAlign w:val="superscript"/>
        </w:rPr>
        <w:t>(1)</w:t>
      </w:r>
      <w:r w:rsidRPr="004603D8">
        <w:rPr>
          <w:rFonts w:asciiTheme="majorBidi" w:hAnsiTheme="majorBidi" w:cstheme="majorBidi"/>
        </w:rPr>
        <w:tab/>
      </w:r>
      <w:r w:rsidRPr="004603D8">
        <w:rPr>
          <w:rFonts w:asciiTheme="majorBidi" w:hAnsiTheme="majorBidi" w:cstheme="majorBidi"/>
          <w:cs/>
        </w:rPr>
        <w:t xml:space="preserve"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วันสิ้นงวด/ปี บันทึกรวมอยู่ใน “ลูกหนี้สำนักหักบัญชีและบริษัทหลักทรัพย์” ณ วันที่ </w:t>
      </w:r>
      <w:r w:rsidRPr="004603D8">
        <w:rPr>
          <w:rFonts w:asciiTheme="majorBidi" w:hAnsiTheme="majorBidi" w:cstheme="majorBidi"/>
        </w:rPr>
        <w:t>31</w:t>
      </w:r>
      <w:r w:rsidRPr="004603D8">
        <w:rPr>
          <w:rFonts w:asciiTheme="majorBidi" w:hAnsiTheme="majorBidi" w:cstheme="majorBidi"/>
          <w:cs/>
        </w:rPr>
        <w:t xml:space="preserve"> ธันวาคม </w:t>
      </w:r>
      <w:r w:rsidRPr="004603D8">
        <w:rPr>
          <w:rFonts w:asciiTheme="majorBidi" w:hAnsiTheme="majorBidi" w:cstheme="majorBidi"/>
        </w:rPr>
        <w:t xml:space="preserve">2561: </w:t>
      </w:r>
      <w:r w:rsidRPr="004603D8">
        <w:rPr>
          <w:rFonts w:asciiTheme="majorBidi" w:hAnsiTheme="majorBidi" w:cstheme="majorBidi"/>
          <w:cs/>
        </w:rPr>
        <w:t>มูลค่ายุติธรรมของสินทรัพย์และหนี้สินตราสารอนุพันธ์ - สัญญาฟิวเจอร์ มีจำนวน</w:t>
      </w:r>
      <w:r w:rsidRPr="004603D8">
        <w:rPr>
          <w:rFonts w:asciiTheme="majorBidi" w:hAnsiTheme="majorBidi" w:cstheme="majorBidi"/>
        </w:rPr>
        <w:t xml:space="preserve"> 11 </w:t>
      </w:r>
      <w:r w:rsidRPr="004603D8">
        <w:rPr>
          <w:rFonts w:asciiTheme="majorBidi" w:hAnsiTheme="majorBidi" w:cstheme="majorBidi"/>
          <w:cs/>
        </w:rPr>
        <w:t xml:space="preserve">ล้านบาท และ </w:t>
      </w:r>
      <w:r w:rsidRPr="004603D8">
        <w:rPr>
          <w:rFonts w:asciiTheme="majorBidi" w:hAnsiTheme="majorBidi" w:cstheme="majorBidi"/>
        </w:rPr>
        <w:t xml:space="preserve">4 </w:t>
      </w:r>
      <w:r w:rsidRPr="004603D8">
        <w:rPr>
          <w:rFonts w:asciiTheme="majorBidi" w:hAnsiTheme="majorBidi" w:cstheme="majorBidi"/>
          <w:cs/>
        </w:rPr>
        <w:t>ล้านบาท ตามลำดับ</w:t>
      </w: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4603D8" w:rsidRDefault="005D1AF1" w:rsidP="0059060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F35635" w:rsidRPr="004603D8" w:rsidRDefault="005D1AF1" w:rsidP="005D1AF1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6.1</w:t>
      </w:r>
      <w:r w:rsidR="00F35635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ind w:left="605" w:hanging="6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603D8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4603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617686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142,842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107,84</w:t>
            </w:r>
            <w:r w:rsidRPr="004603D8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101,319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(582)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(6,52</w:t>
            </w:r>
            <w:r w:rsidRPr="004603D8">
              <w:rPr>
                <w:rFonts w:asciiTheme="majorBidi" w:hAnsiTheme="majorBidi" w:cstheme="majorBidi"/>
                <w:cs/>
              </w:rPr>
              <w:t>9</w:t>
            </w:r>
            <w:r w:rsidRPr="004603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-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101,319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101,31</w:t>
            </w:r>
            <w:r w:rsidRPr="004603D8">
              <w:rPr>
                <w:rFonts w:asciiTheme="majorBidi" w:hAnsiTheme="majorBidi" w:cstheme="majorBidi"/>
                <w:cs/>
              </w:rPr>
              <w:t>9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5,023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</w:t>
            </w:r>
            <w:r w:rsidRPr="004603D8">
              <w:rPr>
                <w:rFonts w:asciiTheme="majorBidi" w:hAnsiTheme="majorBidi" w:cstheme="majorBidi"/>
                <w:cs/>
              </w:rPr>
              <w:t>80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-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ตราสารหนี้-สุทธิ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5,023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284353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5,023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</w:t>
            </w:r>
            <w:r w:rsidR="00C55269" w:rsidRPr="004603D8">
              <w:rPr>
                <w:rFonts w:asciiTheme="majorBidi" w:hAnsiTheme="majorBidi" w:cstheme="majorBidi"/>
                <w:cs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499,9</w:t>
            </w:r>
            <w:r w:rsidRPr="004603D8">
              <w:rPr>
                <w:rFonts w:asciiTheme="majorBidi" w:hAnsiTheme="majorBidi" w:cstheme="majorBidi"/>
                <w:cs/>
              </w:rPr>
              <w:t>80</w:t>
            </w:r>
          </w:p>
        </w:tc>
      </w:tr>
      <w:tr w:rsidR="007A694F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A72DE4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147,283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601,29</w:t>
            </w:r>
            <w:r w:rsidR="00C55269" w:rsidRPr="004603D8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4F" w:rsidRPr="004603D8" w:rsidRDefault="007A694F" w:rsidP="007A694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C43E07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E07" w:rsidRPr="004603D8" w:rsidRDefault="00C43E07" w:rsidP="0061768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E07" w:rsidRPr="004603D8" w:rsidRDefault="00C43E07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E07" w:rsidRPr="004603D8" w:rsidRDefault="00C43E07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E07" w:rsidRPr="004603D8" w:rsidRDefault="00C43E07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E07" w:rsidRPr="004603D8" w:rsidRDefault="00C43E07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617686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617686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84,287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84,28</w:t>
            </w:r>
            <w:r w:rsidRPr="004603D8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2,802,602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2,935,44</w:t>
            </w:r>
            <w:r w:rsidRPr="004603D8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2,886,889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3,019,73</w:t>
            </w:r>
            <w:r w:rsidRPr="004603D8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(2,794,641)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(2,923,64</w:t>
            </w:r>
            <w:r w:rsidRPr="004603D8">
              <w:rPr>
                <w:rFonts w:asciiTheme="majorBidi" w:hAnsiTheme="majorBidi" w:cstheme="majorBidi"/>
                <w:cs/>
              </w:rPr>
              <w:t>8</w:t>
            </w:r>
            <w:r w:rsidRPr="004603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1260"/>
              </w:tabs>
              <w:ind w:left="222" w:right="-19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92,248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96,08</w:t>
            </w:r>
            <w:r w:rsidRPr="004603D8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CD6E8E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E8E" w:rsidRPr="004603D8" w:rsidRDefault="00CD6E8E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E8E" w:rsidRPr="004603D8" w:rsidRDefault="00CD6E8E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E8E" w:rsidRPr="004603D8" w:rsidRDefault="00CD6E8E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E8E" w:rsidRPr="004603D8" w:rsidRDefault="00CD6E8E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E8E" w:rsidRPr="004603D8" w:rsidRDefault="00CD6E8E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4603D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(9,224)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(9,22</w:t>
            </w:r>
            <w:r w:rsidRPr="004603D8">
              <w:rPr>
                <w:rFonts w:asciiTheme="majorBidi" w:hAnsiTheme="majorBidi" w:cstheme="majorBidi"/>
                <w:cs/>
              </w:rPr>
              <w:t>4</w:t>
            </w:r>
            <w:r w:rsidRPr="004603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5,228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5,228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tabs>
                <w:tab w:val="left" w:pos="900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08615C" w:rsidRPr="004603D8" w:rsidTr="0008615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B96A32" w:rsidP="0008615C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244,759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702,61</w:t>
            </w:r>
            <w:r w:rsidRPr="004603D8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15C" w:rsidRPr="004603D8" w:rsidRDefault="0008615C" w:rsidP="0008615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</w:tbl>
    <w:p w:rsidR="004603D8" w:rsidRDefault="004603D8" w:rsidP="0059060C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73987" w:rsidRPr="004603D8" w:rsidRDefault="005D1AF1" w:rsidP="0059060C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8E17A1" w:rsidRPr="004603D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73987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3987" w:rsidRPr="004603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4603D8" w:rsidRDefault="00B73987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ab/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3063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A13063" w:rsidRPr="004603D8">
        <w:rPr>
          <w:rFonts w:asciiTheme="majorBidi" w:hAnsiTheme="majorBidi" w:cstheme="majorBidi"/>
          <w:sz w:val="32"/>
          <w:szCs w:val="32"/>
        </w:rPr>
        <w:t xml:space="preserve"> 256</w:t>
      </w:r>
      <w:r w:rsidR="0008615C" w:rsidRPr="004603D8">
        <w:rPr>
          <w:rFonts w:asciiTheme="majorBidi" w:hAnsiTheme="majorBidi" w:cstheme="majorBidi"/>
          <w:sz w:val="32"/>
          <w:szCs w:val="32"/>
        </w:rPr>
        <w:t>2</w:t>
      </w:r>
      <w:r w:rsidR="003E187B" w:rsidRPr="004603D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13063" w:rsidRPr="004603D8">
        <w:rPr>
          <w:rFonts w:asciiTheme="majorBidi" w:hAnsiTheme="majorBidi" w:cstheme="majorBidi"/>
          <w:sz w:val="32"/>
          <w:szCs w:val="32"/>
        </w:rPr>
        <w:t xml:space="preserve"> 31</w:t>
      </w:r>
      <w:r w:rsidR="003E187B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13063" w:rsidRPr="004603D8">
        <w:rPr>
          <w:rFonts w:asciiTheme="majorBidi" w:hAnsiTheme="majorBidi" w:cstheme="majorBidi"/>
          <w:sz w:val="32"/>
          <w:szCs w:val="32"/>
        </w:rPr>
        <w:t>256</w:t>
      </w:r>
      <w:r w:rsidR="0008615C" w:rsidRPr="004603D8">
        <w:rPr>
          <w:rFonts w:asciiTheme="majorBidi" w:hAnsiTheme="majorBidi" w:cstheme="majorBidi"/>
          <w:sz w:val="32"/>
          <w:szCs w:val="32"/>
        </w:rPr>
        <w:t>1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E42A6D" w:rsidRPr="004603D8" w:rsidRDefault="00E42A6D" w:rsidP="0059060C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4603D8">
        <w:rPr>
          <w:rFonts w:asciiTheme="majorBidi" w:hAnsiTheme="majorBidi" w:cstheme="majorBidi"/>
          <w:sz w:val="28"/>
          <w:szCs w:val="28"/>
        </w:rPr>
        <w:t>(</w:t>
      </w:r>
      <w:r w:rsidRPr="004603D8">
        <w:rPr>
          <w:rFonts w:asciiTheme="majorBidi" w:hAnsiTheme="majorBidi" w:cstheme="majorBidi"/>
          <w:sz w:val="28"/>
          <w:szCs w:val="28"/>
          <w:cs/>
        </w:rPr>
        <w:t xml:space="preserve">หน่วย: </w:t>
      </w:r>
      <w:r w:rsidR="00357E3E" w:rsidRPr="004603D8">
        <w:rPr>
          <w:rFonts w:asciiTheme="majorBidi" w:hAnsiTheme="majorBidi" w:cstheme="majorBidi"/>
          <w:sz w:val="28"/>
          <w:szCs w:val="28"/>
          <w:cs/>
        </w:rPr>
        <w:t>พัน</w:t>
      </w:r>
      <w:r w:rsidRPr="004603D8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4603D8" w:rsidTr="00DF6828">
        <w:tc>
          <w:tcPr>
            <w:tcW w:w="3251" w:type="dxa"/>
            <w:vAlign w:val="bottom"/>
          </w:tcPr>
          <w:p w:rsidR="00E42A6D" w:rsidRPr="004603D8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E42A6D" w:rsidRPr="004603D8" w:rsidRDefault="00A13063" w:rsidP="00E028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7D35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C1B1C" w:rsidRPr="004603D8" w:rsidTr="00DF6828">
        <w:tc>
          <w:tcPr>
            <w:tcW w:w="3251" w:type="dxa"/>
            <w:vAlign w:val="bottom"/>
          </w:tcPr>
          <w:p w:rsidR="00E42A6D" w:rsidRPr="004603D8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E42A6D" w:rsidRPr="004603D8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1B1C" w:rsidRPr="004603D8" w:rsidTr="00DF6828">
        <w:tc>
          <w:tcPr>
            <w:tcW w:w="3251" w:type="dxa"/>
            <w:vAlign w:val="bottom"/>
          </w:tcPr>
          <w:p w:rsidR="00E42A6D" w:rsidRPr="004603D8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5 ปี</w:t>
            </w:r>
          </w:p>
        </w:tc>
        <w:tc>
          <w:tcPr>
            <w:tcW w:w="1462" w:type="dxa"/>
            <w:vAlign w:val="bottom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E42A6D" w:rsidRPr="004603D8" w:rsidRDefault="00E42A6D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1B1C" w:rsidRPr="004603D8" w:rsidTr="00DF6828">
        <w:tc>
          <w:tcPr>
            <w:tcW w:w="3251" w:type="dxa"/>
            <w:vAlign w:val="bottom"/>
          </w:tcPr>
          <w:p w:rsidR="00E42A6D" w:rsidRPr="004603D8" w:rsidRDefault="00E42A6D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E42A6D" w:rsidRPr="004603D8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4603D8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E42A6D" w:rsidRPr="004603D8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E42A6D" w:rsidRPr="004603D8" w:rsidRDefault="00E42A6D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6A32" w:rsidRPr="004603D8" w:rsidTr="00E028D5">
        <w:tc>
          <w:tcPr>
            <w:tcW w:w="3251" w:type="dxa"/>
            <w:vAlign w:val="bottom"/>
          </w:tcPr>
          <w:p w:rsidR="00B96A32" w:rsidRPr="004603D8" w:rsidRDefault="00B96A32" w:rsidP="00B96A32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84,287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84,287</w:t>
            </w:r>
          </w:p>
        </w:tc>
      </w:tr>
      <w:tr w:rsidR="00B96A32" w:rsidRPr="004603D8" w:rsidTr="00DF6828">
        <w:tc>
          <w:tcPr>
            <w:tcW w:w="3251" w:type="dxa"/>
            <w:vAlign w:val="bottom"/>
          </w:tcPr>
          <w:p w:rsidR="00B96A32" w:rsidRPr="004603D8" w:rsidRDefault="00B96A32" w:rsidP="00B96A32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ตั๋ว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คลัง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2,802,602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2,802,602</w:t>
            </w:r>
          </w:p>
        </w:tc>
      </w:tr>
      <w:tr w:rsidR="00B96A32" w:rsidRPr="004603D8" w:rsidTr="00DF6828">
        <w:tc>
          <w:tcPr>
            <w:tcW w:w="3251" w:type="dxa"/>
            <w:vAlign w:val="bottom"/>
          </w:tcPr>
          <w:p w:rsidR="00B96A32" w:rsidRPr="004603D8" w:rsidRDefault="00B96A32" w:rsidP="00B96A3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(2,794,641)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(2,794,641)</w:t>
            </w:r>
          </w:p>
        </w:tc>
      </w:tr>
      <w:tr w:rsidR="00B96A32" w:rsidRPr="004603D8" w:rsidTr="00DF6828">
        <w:tc>
          <w:tcPr>
            <w:tcW w:w="3251" w:type="dxa"/>
            <w:vAlign w:val="bottom"/>
          </w:tcPr>
          <w:p w:rsidR="00B96A32" w:rsidRPr="004603D8" w:rsidRDefault="00B96A32" w:rsidP="00B96A3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รวมเงินลงทุนในตราสารหนี้ที่จะ</w:t>
            </w: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</w:t>
            </w: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ถือจนครบกำหนด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92,248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B96A32" w:rsidRPr="004603D8" w:rsidRDefault="00B96A32" w:rsidP="00B96A3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B96A32" w:rsidRPr="004603D8" w:rsidRDefault="00B96A32" w:rsidP="00B96A3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92,248</w:t>
            </w:r>
          </w:p>
        </w:tc>
      </w:tr>
    </w:tbl>
    <w:p w:rsidR="00B73987" w:rsidRPr="004603D8" w:rsidRDefault="00B73987" w:rsidP="00CA6CAF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4603D8">
        <w:rPr>
          <w:rFonts w:asciiTheme="majorBidi" w:hAnsiTheme="majorBidi" w:cstheme="majorBidi"/>
          <w:sz w:val="28"/>
          <w:szCs w:val="28"/>
        </w:rPr>
        <w:t>(</w:t>
      </w:r>
      <w:r w:rsidRPr="004603D8">
        <w:rPr>
          <w:rFonts w:asciiTheme="majorBidi" w:hAnsiTheme="majorBidi" w:cstheme="majorBidi"/>
          <w:sz w:val="28"/>
          <w:szCs w:val="28"/>
          <w:cs/>
        </w:rPr>
        <w:t xml:space="preserve">หน่วย: </w:t>
      </w:r>
      <w:r w:rsidR="00357E3E" w:rsidRPr="004603D8">
        <w:rPr>
          <w:rFonts w:asciiTheme="majorBidi" w:hAnsiTheme="majorBidi" w:cstheme="majorBidi"/>
          <w:sz w:val="28"/>
          <w:szCs w:val="28"/>
          <w:cs/>
        </w:rPr>
        <w:t>พัน</w:t>
      </w:r>
      <w:r w:rsidRPr="004603D8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EC1B1C" w:rsidRPr="004603D8" w:rsidTr="008F5D77">
        <w:tc>
          <w:tcPr>
            <w:tcW w:w="3251" w:type="dxa"/>
            <w:vAlign w:val="bottom"/>
          </w:tcPr>
          <w:p w:rsidR="00B73987" w:rsidRPr="004603D8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4603D8" w:rsidRDefault="00583BDC" w:rsidP="00E028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7D35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4603D8" w:rsidTr="0063628B">
        <w:tc>
          <w:tcPr>
            <w:tcW w:w="3251" w:type="dxa"/>
            <w:vAlign w:val="bottom"/>
          </w:tcPr>
          <w:p w:rsidR="00B73987" w:rsidRPr="004603D8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4603D8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4603D8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1B1C" w:rsidRPr="004603D8" w:rsidTr="008F5D77">
        <w:tc>
          <w:tcPr>
            <w:tcW w:w="3251" w:type="dxa"/>
            <w:vAlign w:val="bottom"/>
          </w:tcPr>
          <w:p w:rsidR="00B73987" w:rsidRPr="004603D8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4603D8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B73987" w:rsidRPr="004603D8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5 ปี</w:t>
            </w:r>
          </w:p>
        </w:tc>
        <w:tc>
          <w:tcPr>
            <w:tcW w:w="1462" w:type="dxa"/>
            <w:vAlign w:val="bottom"/>
          </w:tcPr>
          <w:p w:rsidR="00B73987" w:rsidRPr="004603D8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B73987" w:rsidRPr="004603D8" w:rsidRDefault="00B73987" w:rsidP="0059060C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1B1C" w:rsidRPr="004603D8" w:rsidTr="008F5D77">
        <w:tc>
          <w:tcPr>
            <w:tcW w:w="3251" w:type="dxa"/>
            <w:vAlign w:val="bottom"/>
          </w:tcPr>
          <w:p w:rsidR="00B73987" w:rsidRPr="004603D8" w:rsidRDefault="00B73987" w:rsidP="0059060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4603D8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4603D8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4603D8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4603D8" w:rsidRDefault="00B73987" w:rsidP="0059060C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7D35" w:rsidRPr="004603D8" w:rsidTr="00073C27">
        <w:tc>
          <w:tcPr>
            <w:tcW w:w="3251" w:type="dxa"/>
            <w:vAlign w:val="bottom"/>
          </w:tcPr>
          <w:p w:rsidR="00417D35" w:rsidRPr="004603D8" w:rsidRDefault="00417D35" w:rsidP="00417D35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84,287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84,287</w:t>
            </w:r>
          </w:p>
        </w:tc>
      </w:tr>
      <w:tr w:rsidR="00417D35" w:rsidRPr="004603D8" w:rsidTr="008F5D77">
        <w:tc>
          <w:tcPr>
            <w:tcW w:w="3251" w:type="dxa"/>
            <w:vAlign w:val="bottom"/>
          </w:tcPr>
          <w:p w:rsidR="00417D35" w:rsidRPr="004603D8" w:rsidRDefault="00417D35" w:rsidP="00417D3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2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935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2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935</w:t>
            </w:r>
            <w:r w:rsidRPr="004603D8">
              <w:rPr>
                <w:rFonts w:asciiTheme="majorBidi" w:hAnsiTheme="majorBidi" w:cstheme="majorBidi"/>
                <w:cs/>
              </w:rPr>
              <w:t>,</w:t>
            </w:r>
            <w:r w:rsidRPr="004603D8">
              <w:rPr>
                <w:rFonts w:asciiTheme="majorBidi" w:hAnsiTheme="majorBidi" w:cstheme="majorBidi"/>
              </w:rPr>
              <w:t>445</w:t>
            </w:r>
          </w:p>
        </w:tc>
      </w:tr>
      <w:tr w:rsidR="00417D35" w:rsidRPr="004603D8" w:rsidTr="008F5D77">
        <w:tc>
          <w:tcPr>
            <w:tcW w:w="3251" w:type="dxa"/>
            <w:vAlign w:val="bottom"/>
          </w:tcPr>
          <w:p w:rsidR="00417D35" w:rsidRPr="004603D8" w:rsidRDefault="00417D35" w:rsidP="00417D3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(2,923,648)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(2,923,648)</w:t>
            </w:r>
          </w:p>
        </w:tc>
      </w:tr>
      <w:tr w:rsidR="00417D35" w:rsidRPr="004603D8" w:rsidTr="008F5D77">
        <w:tc>
          <w:tcPr>
            <w:tcW w:w="3251" w:type="dxa"/>
            <w:vAlign w:val="bottom"/>
          </w:tcPr>
          <w:p w:rsidR="00417D35" w:rsidRPr="004603D8" w:rsidRDefault="00417D35" w:rsidP="00417D3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รวมเงินลงทุนในตราสารหนี้ที่จะ</w:t>
            </w: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</w:t>
            </w: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ถือจนครบกำหนด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96,084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:rsidR="00417D35" w:rsidRPr="004603D8" w:rsidRDefault="00417D35" w:rsidP="00417D3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417D35" w:rsidRPr="004603D8" w:rsidRDefault="00417D35" w:rsidP="00417D3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96,084</w:t>
            </w:r>
          </w:p>
        </w:tc>
      </w:tr>
    </w:tbl>
    <w:p w:rsidR="004603D8" w:rsidRDefault="004603D8" w:rsidP="0059060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4603D8" w:rsidRDefault="000B0124" w:rsidP="0059060C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="00B73987" w:rsidRPr="004603D8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150"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F33772" w:rsidRPr="004603D8"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 w:rsidR="00585150"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799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</w:t>
      </w:r>
      <w:r w:rsidR="006F1BE3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F33772" w:rsidRPr="004603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(ต่ำกว่าทุน) 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3"/>
        <w:gridCol w:w="1979"/>
      </w:tblGrid>
      <w:tr w:rsidR="00EC1B1C" w:rsidRPr="004603D8" w:rsidTr="0018414B">
        <w:tc>
          <w:tcPr>
            <w:tcW w:w="5103" w:type="dxa"/>
            <w:vAlign w:val="bottom"/>
          </w:tcPr>
          <w:p w:rsidR="009922C2" w:rsidRPr="004603D8" w:rsidRDefault="009922C2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2" w:type="dxa"/>
            <w:gridSpan w:val="2"/>
            <w:vAlign w:val="bottom"/>
          </w:tcPr>
          <w:p w:rsidR="009922C2" w:rsidRPr="004603D8" w:rsidRDefault="009922C2" w:rsidP="0059060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D577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4603D8" w:rsidTr="0018414B">
        <w:tc>
          <w:tcPr>
            <w:tcW w:w="5103" w:type="dxa"/>
            <w:vAlign w:val="bottom"/>
          </w:tcPr>
          <w:p w:rsidR="00E42A6D" w:rsidRPr="004603D8" w:rsidRDefault="00E42A6D" w:rsidP="0059060C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:rsidR="00E42A6D" w:rsidRPr="004603D8" w:rsidRDefault="002A597B" w:rsidP="00F3377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742DA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6A4FAC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AD577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AD5771"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  <w:r w:rsidR="00AD577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</w:t>
            </w:r>
            <w:r w:rsidR="000B0124"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0B0124"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1599F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79" w:type="dxa"/>
            <w:vAlign w:val="bottom"/>
          </w:tcPr>
          <w:p w:rsidR="00E42A6D" w:rsidRPr="004603D8" w:rsidRDefault="00AD5771" w:rsidP="00F3377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0B0124"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0B0124"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1599F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171DB" w:rsidRPr="004603D8" w:rsidTr="0018414B">
        <w:trPr>
          <w:trHeight w:val="126"/>
        </w:trPr>
        <w:tc>
          <w:tcPr>
            <w:tcW w:w="5103" w:type="dxa"/>
          </w:tcPr>
          <w:p w:rsidR="00F171DB" w:rsidRPr="004603D8" w:rsidRDefault="00F171DB" w:rsidP="005906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83" w:type="dxa"/>
          </w:tcPr>
          <w:p w:rsidR="00F171DB" w:rsidRPr="004603D8" w:rsidRDefault="00E1599F" w:rsidP="0059060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F171DB" w:rsidRPr="004603D8" w:rsidRDefault="00E1599F" w:rsidP="00F171D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F171DB" w:rsidRPr="004603D8" w:rsidTr="0018414B">
        <w:tc>
          <w:tcPr>
            <w:tcW w:w="5103" w:type="dxa"/>
          </w:tcPr>
          <w:p w:rsidR="00F171DB" w:rsidRPr="004603D8" w:rsidRDefault="00F171DB" w:rsidP="005906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เปลี่ยนแปลงระหว่างงวดจาก</w:t>
            </w:r>
          </w:p>
        </w:tc>
        <w:tc>
          <w:tcPr>
            <w:tcW w:w="1983" w:type="dxa"/>
          </w:tcPr>
          <w:p w:rsidR="00F171DB" w:rsidRPr="004603D8" w:rsidRDefault="00F171DB" w:rsidP="0059060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</w:tcPr>
          <w:p w:rsidR="00F171DB" w:rsidRPr="004603D8" w:rsidRDefault="00F171DB" w:rsidP="00F171D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71DB" w:rsidRPr="004603D8" w:rsidTr="0018414B">
        <w:tc>
          <w:tcPr>
            <w:tcW w:w="5103" w:type="dxa"/>
          </w:tcPr>
          <w:p w:rsidR="00F171DB" w:rsidRPr="004603D8" w:rsidRDefault="00F171DB" w:rsidP="0059060C">
            <w:pPr>
              <w:ind w:left="263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83" w:type="dxa"/>
          </w:tcPr>
          <w:p w:rsidR="003507A1" w:rsidRPr="004603D8" w:rsidRDefault="00E1599F" w:rsidP="00B46AF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F171DB" w:rsidRPr="004603D8" w:rsidRDefault="00FF42CF" w:rsidP="00F171D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599F" w:rsidRPr="004603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171DB" w:rsidRPr="004603D8" w:rsidTr="0018414B">
        <w:tc>
          <w:tcPr>
            <w:tcW w:w="5103" w:type="dxa"/>
          </w:tcPr>
          <w:p w:rsidR="00F171DB" w:rsidRPr="004603D8" w:rsidRDefault="00F171DB" w:rsidP="0059060C">
            <w:pPr>
              <w:ind w:left="263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การขาย</w:t>
            </w:r>
          </w:p>
        </w:tc>
        <w:tc>
          <w:tcPr>
            <w:tcW w:w="1983" w:type="dxa"/>
          </w:tcPr>
          <w:p w:rsidR="00F171DB" w:rsidRPr="004603D8" w:rsidRDefault="00E1599F" w:rsidP="0059060C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F171DB" w:rsidRPr="004603D8" w:rsidRDefault="00F33772" w:rsidP="00F171D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599F" w:rsidRPr="004603D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71DB" w:rsidRPr="004603D8" w:rsidTr="0018414B">
        <w:tc>
          <w:tcPr>
            <w:tcW w:w="5103" w:type="dxa"/>
          </w:tcPr>
          <w:p w:rsidR="00F171DB" w:rsidRPr="004603D8" w:rsidRDefault="00F171DB" w:rsidP="0059060C">
            <w:pPr>
              <w:ind w:left="263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3" w:type="dxa"/>
          </w:tcPr>
          <w:p w:rsidR="00F171DB" w:rsidRPr="004603D8" w:rsidRDefault="00E1599F" w:rsidP="0059060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F171DB" w:rsidRPr="004603D8" w:rsidRDefault="00E1599F" w:rsidP="00F171D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171DB" w:rsidRPr="004603D8" w:rsidTr="0018414B">
        <w:tc>
          <w:tcPr>
            <w:tcW w:w="5103" w:type="dxa"/>
          </w:tcPr>
          <w:p w:rsidR="00F171DB" w:rsidRPr="004603D8" w:rsidRDefault="00F171DB" w:rsidP="005906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3" w:type="dxa"/>
          </w:tcPr>
          <w:p w:rsidR="00F171DB" w:rsidRPr="004603D8" w:rsidRDefault="00E1599F" w:rsidP="0059060C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 w:rsidR="00F171DB" w:rsidRPr="004603D8" w:rsidRDefault="00E1599F" w:rsidP="00F171DB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8C4430" w:rsidRPr="004603D8" w:rsidRDefault="002B2102" w:rsidP="004603D8">
      <w:pPr>
        <w:tabs>
          <w:tab w:val="left" w:pos="2160"/>
          <w:tab w:val="right" w:pos="720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C4430"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C4430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อาคารและอุปกรณ์</w:t>
      </w:r>
    </w:p>
    <w:p w:rsidR="008C4430" w:rsidRPr="004603D8" w:rsidRDefault="008C4430" w:rsidP="00007766">
      <w:pPr>
        <w:pStyle w:val="BodyTextIndent"/>
        <w:tabs>
          <w:tab w:val="left" w:pos="900"/>
        </w:tabs>
        <w:spacing w:after="0"/>
        <w:ind w:left="547" w:hanging="547"/>
        <w:jc w:val="thaiDistribute"/>
        <w:rPr>
          <w:rFonts w:asciiTheme="majorBidi" w:hAnsiTheme="majorBidi" w:cstheme="majorBidi"/>
          <w:b w:val="0"/>
          <w:bCs w:val="0"/>
          <w:cs/>
          <w:lang w:val="en-US"/>
        </w:rPr>
      </w:pPr>
      <w:r w:rsidRPr="004603D8">
        <w:rPr>
          <w:rFonts w:asciiTheme="majorBidi" w:hAnsiTheme="majorBidi" w:cstheme="majorBidi"/>
          <w:b w:val="0"/>
          <w:bCs w:val="0"/>
          <w:lang w:val="en-US"/>
        </w:rPr>
        <w:tab/>
      </w:r>
      <w:r w:rsidRPr="004603D8">
        <w:rPr>
          <w:rFonts w:asciiTheme="majorBidi" w:hAnsiTheme="majorBidi" w:cstheme="majorBidi"/>
          <w:b w:val="0"/>
          <w:bCs w:val="0"/>
          <w:cs/>
        </w:rPr>
        <w:t>รายการเปลี่ยนแปลงของบัญชีอาคารและอุปกรณ์สำหรับงวด</w:t>
      </w:r>
      <w:r w:rsidR="006A4FAC" w:rsidRPr="004603D8">
        <w:rPr>
          <w:rFonts w:asciiTheme="majorBidi" w:hAnsiTheme="majorBidi" w:cstheme="majorBidi"/>
          <w:b w:val="0"/>
          <w:bCs w:val="0"/>
          <w:cs/>
          <w:lang w:val="en-US"/>
        </w:rPr>
        <w:t>สาม</w:t>
      </w:r>
      <w:r w:rsidRPr="004603D8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CB3AFE">
        <w:rPr>
          <w:rFonts w:asciiTheme="majorBidi" w:hAnsiTheme="majorBidi" w:cstheme="majorBidi"/>
          <w:b w:val="0"/>
          <w:bCs w:val="0"/>
          <w:lang w:val="en-US"/>
        </w:rPr>
        <w:t>31</w:t>
      </w:r>
      <w:r w:rsidR="00AC6401" w:rsidRPr="004603D8">
        <w:rPr>
          <w:rFonts w:asciiTheme="majorBidi" w:hAnsiTheme="majorBidi" w:cstheme="majorBidi"/>
          <w:b w:val="0"/>
          <w:bCs w:val="0"/>
          <w:cs/>
        </w:rPr>
        <w:t xml:space="preserve"> มีนาคม</w:t>
      </w:r>
      <w:r w:rsidR="00CB3AFE">
        <w:rPr>
          <w:rFonts w:asciiTheme="majorBidi" w:hAnsiTheme="majorBidi" w:cstheme="majorBidi" w:hint="cs"/>
          <w:b w:val="0"/>
          <w:bCs w:val="0"/>
          <w:cs/>
        </w:rPr>
        <w:t xml:space="preserve"> 2562</w:t>
      </w:r>
      <w:r w:rsidRPr="004603D8">
        <w:rPr>
          <w:rFonts w:asciiTheme="majorBidi" w:hAnsiTheme="majorBidi" w:cstheme="majorBidi"/>
          <w:b w:val="0"/>
          <w:bCs w:val="0"/>
          <w:cs/>
        </w:rPr>
        <w:t xml:space="preserve"> สรุปได้ดังนี้</w:t>
      </w:r>
    </w:p>
    <w:p w:rsidR="008C4430" w:rsidRPr="004603D8" w:rsidRDefault="008C4430" w:rsidP="0059060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4603D8">
        <w:rPr>
          <w:rFonts w:asciiTheme="majorBidi" w:hAnsiTheme="majorBidi" w:cstheme="majorBidi"/>
          <w:sz w:val="28"/>
          <w:szCs w:val="28"/>
        </w:rPr>
        <w:t>(</w:t>
      </w:r>
      <w:r w:rsidRPr="004603D8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4603D8">
        <w:rPr>
          <w:rFonts w:asciiTheme="majorBidi" w:hAnsiTheme="majorBidi" w:cstheme="majorBidi"/>
          <w:sz w:val="28"/>
          <w:szCs w:val="28"/>
        </w:rPr>
        <w:t xml:space="preserve"> </w:t>
      </w:r>
      <w:r w:rsidRPr="004603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603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650"/>
        <w:gridCol w:w="1620"/>
      </w:tblGrid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:rsidR="008C4430" w:rsidRPr="004603D8" w:rsidRDefault="008C4430" w:rsidP="0059060C">
            <w:pPr>
              <w:tabs>
                <w:tab w:val="decimal" w:pos="12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2B2102" w:rsidP="001B6B3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8C4430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8B663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:rsidR="008C4430" w:rsidRPr="004603D8" w:rsidRDefault="008B6631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526,075</w:t>
            </w:r>
          </w:p>
        </w:tc>
      </w:tr>
      <w:tr w:rsidR="007D004D" w:rsidRPr="004603D8" w:rsidTr="00007766">
        <w:tc>
          <w:tcPr>
            <w:tcW w:w="7650" w:type="dxa"/>
            <w:vAlign w:val="bottom"/>
          </w:tcPr>
          <w:p w:rsidR="007D004D" w:rsidRPr="004603D8" w:rsidRDefault="007D004D" w:rsidP="0059060C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:rsidR="007D004D" w:rsidRPr="004603D8" w:rsidRDefault="00B96A32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21,546</w:t>
            </w: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6C18C5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350003" w:rsidRPr="004603D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7D004D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:rsidR="008C4430" w:rsidRPr="004603D8" w:rsidRDefault="00B96A32" w:rsidP="0000776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(24)</w:t>
            </w: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6D49C8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8B663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:rsidR="008C4430" w:rsidRPr="004603D8" w:rsidRDefault="00B96A32" w:rsidP="00007766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547,597</w:t>
            </w: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:rsidR="008C4430" w:rsidRPr="004603D8" w:rsidRDefault="008C4430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6D49C8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8C4430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8B663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:rsidR="008C4430" w:rsidRPr="004603D8" w:rsidRDefault="008B6631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437,176</w:t>
            </w:r>
          </w:p>
        </w:tc>
      </w:tr>
      <w:tr w:rsidR="00765367" w:rsidRPr="004603D8" w:rsidTr="00007766">
        <w:tc>
          <w:tcPr>
            <w:tcW w:w="7650" w:type="dxa"/>
            <w:vAlign w:val="bottom"/>
          </w:tcPr>
          <w:p w:rsidR="00765367" w:rsidRPr="004603D8" w:rsidRDefault="00765367" w:rsidP="0059060C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:rsidR="00765367" w:rsidRPr="004603D8" w:rsidRDefault="00B96A32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11,874</w:t>
            </w: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8C4430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BC1A99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สำหร</w:t>
            </w:r>
            <w:r w:rsidR="00765367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ับส่วนที่</w:t>
            </w:r>
            <w:r w:rsidR="006C18C5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350003" w:rsidRPr="004603D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765367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:rsidR="008C4430" w:rsidRPr="004603D8" w:rsidRDefault="00B96A32" w:rsidP="0000776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(8)</w:t>
            </w: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6D49C8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8B663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:rsidR="008C4430" w:rsidRPr="004603D8" w:rsidRDefault="00B96A32" w:rsidP="00007766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449,042</w:t>
            </w: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8C4430" w:rsidP="005906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:rsidR="008C4430" w:rsidRPr="004603D8" w:rsidRDefault="008C4430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C1B1C" w:rsidRPr="004603D8" w:rsidTr="00007766">
        <w:tc>
          <w:tcPr>
            <w:tcW w:w="7650" w:type="dxa"/>
            <w:vAlign w:val="bottom"/>
          </w:tcPr>
          <w:p w:rsidR="008C4430" w:rsidRPr="004603D8" w:rsidRDefault="006D49C8" w:rsidP="005906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8B663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:rsidR="008C4430" w:rsidRPr="004603D8" w:rsidRDefault="00B96A32" w:rsidP="00007766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98,555</w:t>
            </w:r>
          </w:p>
        </w:tc>
      </w:tr>
    </w:tbl>
    <w:p w:rsidR="004603D8" w:rsidRDefault="004603D8" w:rsidP="00007766">
      <w:pPr>
        <w:tabs>
          <w:tab w:val="left" w:pos="2160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4603D8" w:rsidRDefault="006D49C8" w:rsidP="00007766">
      <w:pPr>
        <w:tabs>
          <w:tab w:val="left" w:pos="2160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4B1556" w:rsidRPr="004603D8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FA4EF7" w:rsidRPr="004603D8" w:rsidRDefault="00345FFA" w:rsidP="00FA4EF7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4603D8">
        <w:rPr>
          <w:rFonts w:asciiTheme="majorBidi" w:hAnsiTheme="majorBidi" w:cstheme="majorBidi"/>
          <w:b w:val="0"/>
          <w:bCs w:val="0"/>
          <w:lang w:val="en-US"/>
        </w:rPr>
        <w:tab/>
      </w:r>
      <w:r w:rsidR="00FA4EF7"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ค่าใช้จ่ายภาษีเงินได้สำหรับงวดสามเดือนสิ้นสุดวันที่ </w:t>
      </w:r>
      <w:r w:rsidR="006D49C8" w:rsidRPr="004603D8">
        <w:rPr>
          <w:rFonts w:asciiTheme="majorBidi" w:hAnsiTheme="majorBidi" w:cstheme="majorBidi"/>
          <w:b w:val="0"/>
          <w:bCs w:val="0"/>
          <w:lang w:val="en-US"/>
        </w:rPr>
        <w:t>31</w:t>
      </w:r>
      <w:r w:rsidR="00FA4EF7"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 มีนาคม </w:t>
      </w:r>
      <w:r w:rsidR="006D49C8" w:rsidRPr="004603D8">
        <w:rPr>
          <w:rFonts w:asciiTheme="majorBidi" w:hAnsiTheme="majorBidi" w:cstheme="majorBidi"/>
          <w:b w:val="0"/>
          <w:bCs w:val="0"/>
          <w:lang w:val="en-US"/>
        </w:rPr>
        <w:t>256</w:t>
      </w:r>
      <w:r w:rsidR="00F62C9D" w:rsidRPr="004603D8">
        <w:rPr>
          <w:rFonts w:asciiTheme="majorBidi" w:hAnsiTheme="majorBidi" w:cstheme="majorBidi"/>
          <w:b w:val="0"/>
          <w:bCs w:val="0"/>
          <w:lang w:val="en-US"/>
        </w:rPr>
        <w:t>2</w:t>
      </w:r>
      <w:r w:rsidR="00FA4EF7"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 และ </w:t>
      </w:r>
      <w:r w:rsidR="006D49C8" w:rsidRPr="004603D8">
        <w:rPr>
          <w:rFonts w:asciiTheme="majorBidi" w:hAnsiTheme="majorBidi" w:cstheme="majorBidi"/>
          <w:b w:val="0"/>
          <w:bCs w:val="0"/>
          <w:lang w:val="en-US"/>
        </w:rPr>
        <w:t>256</w:t>
      </w:r>
      <w:r w:rsidR="00F62C9D" w:rsidRPr="004603D8">
        <w:rPr>
          <w:rFonts w:asciiTheme="majorBidi" w:hAnsiTheme="majorBidi" w:cstheme="majorBidi"/>
          <w:b w:val="0"/>
          <w:bCs w:val="0"/>
          <w:lang w:val="en-US"/>
        </w:rPr>
        <w:t>1</w:t>
      </w:r>
      <w:r w:rsidR="00FA4EF7"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 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10"/>
        <w:gridCol w:w="1680"/>
        <w:gridCol w:w="1680"/>
      </w:tblGrid>
      <w:tr w:rsidR="00FA4EF7" w:rsidRPr="004603D8" w:rsidTr="00007766">
        <w:tc>
          <w:tcPr>
            <w:tcW w:w="5910" w:type="dxa"/>
            <w:vAlign w:val="bottom"/>
          </w:tcPr>
          <w:p w:rsidR="00FA4EF7" w:rsidRPr="004603D8" w:rsidRDefault="00FA4EF7" w:rsidP="00CD2918">
            <w:pPr>
              <w:ind w:left="600" w:hanging="6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0" w:type="dxa"/>
            <w:gridSpan w:val="2"/>
            <w:vAlign w:val="bottom"/>
          </w:tcPr>
          <w:p w:rsidR="00FA4EF7" w:rsidRPr="004603D8" w:rsidRDefault="00FA4EF7" w:rsidP="00CD2918">
            <w:pPr>
              <w:ind w:left="12" w:hanging="12"/>
              <w:jc w:val="right"/>
              <w:rPr>
                <w:rFonts w:asciiTheme="majorBidi" w:hAnsiTheme="majorBidi" w:cstheme="majorBidi"/>
                <w:sz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FA4EF7" w:rsidRPr="004603D8" w:rsidTr="00007766">
        <w:tc>
          <w:tcPr>
            <w:tcW w:w="5910" w:type="dxa"/>
            <w:vAlign w:val="bottom"/>
          </w:tcPr>
          <w:p w:rsidR="00FA4EF7" w:rsidRPr="004603D8" w:rsidRDefault="00FA4EF7" w:rsidP="00CD2918">
            <w:pPr>
              <w:ind w:left="600" w:hanging="6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0" w:type="dxa"/>
            <w:gridSpan w:val="2"/>
            <w:vAlign w:val="bottom"/>
          </w:tcPr>
          <w:p w:rsidR="00FA4EF7" w:rsidRPr="004603D8" w:rsidRDefault="00FA4EF7" w:rsidP="00CD29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:rsidR="00FA4EF7" w:rsidRPr="004603D8" w:rsidRDefault="00FA4EF7" w:rsidP="00CD29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6D49C8"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62C9D" w:rsidRPr="004603D8" w:rsidTr="00007766">
        <w:tc>
          <w:tcPr>
            <w:tcW w:w="5910" w:type="dxa"/>
            <w:vAlign w:val="bottom"/>
          </w:tcPr>
          <w:p w:rsidR="00F62C9D" w:rsidRPr="004603D8" w:rsidRDefault="00F62C9D" w:rsidP="00F62C9D">
            <w:pPr>
              <w:ind w:left="600" w:hanging="6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62C9D" w:rsidRPr="004603D8" w:rsidTr="00007766">
        <w:tc>
          <w:tcPr>
            <w:tcW w:w="5910" w:type="dxa"/>
          </w:tcPr>
          <w:p w:rsidR="00F62C9D" w:rsidRPr="004603D8" w:rsidRDefault="00F62C9D" w:rsidP="00F62C9D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tabs>
                <w:tab w:val="decimal" w:pos="972"/>
              </w:tabs>
              <w:ind w:left="-18" w:firstLine="18"/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tabs>
                <w:tab w:val="decimal" w:pos="972"/>
              </w:tabs>
              <w:ind w:left="-18" w:firstLine="18"/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F62C9D" w:rsidRPr="004603D8" w:rsidTr="00007766">
        <w:tc>
          <w:tcPr>
            <w:tcW w:w="5910" w:type="dxa"/>
          </w:tcPr>
          <w:p w:rsidR="00F62C9D" w:rsidRPr="004603D8" w:rsidRDefault="00F62C9D" w:rsidP="00F62C9D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tabs>
                <w:tab w:val="decimal" w:pos="972"/>
              </w:tabs>
              <w:ind w:left="-18" w:firstLine="18"/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tabs>
                <w:tab w:val="decimal" w:pos="972"/>
              </w:tabs>
              <w:ind w:left="-18" w:firstLine="18"/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F62C9D" w:rsidRPr="004603D8" w:rsidTr="00007766">
        <w:tc>
          <w:tcPr>
            <w:tcW w:w="5910" w:type="dxa"/>
          </w:tcPr>
          <w:p w:rsidR="00F62C9D" w:rsidRPr="004603D8" w:rsidRDefault="00F62C9D" w:rsidP="00F62C9D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ภาษีเงินได้สำหรับงวด</w:t>
            </w:r>
          </w:p>
        </w:tc>
        <w:tc>
          <w:tcPr>
            <w:tcW w:w="1680" w:type="dxa"/>
            <w:vAlign w:val="bottom"/>
          </w:tcPr>
          <w:p w:rsidR="00F62C9D" w:rsidRPr="004603D8" w:rsidRDefault="00BA66C2" w:rsidP="00F62C9D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F62C9D" w:rsidRPr="004603D8" w:rsidRDefault="00BA66C2" w:rsidP="00F62C9D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F62C9D" w:rsidRPr="004603D8" w:rsidTr="00007766">
        <w:tc>
          <w:tcPr>
            <w:tcW w:w="5910" w:type="dxa"/>
          </w:tcPr>
          <w:p w:rsidR="00F62C9D" w:rsidRPr="004603D8" w:rsidRDefault="00F62C9D" w:rsidP="00F62C9D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tabs>
                <w:tab w:val="decimal" w:pos="1242"/>
              </w:tabs>
              <w:ind w:left="-14" w:firstLine="14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tabs>
                <w:tab w:val="decimal" w:pos="1242"/>
              </w:tabs>
              <w:ind w:left="-14" w:firstLine="14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F62C9D" w:rsidRPr="004603D8" w:rsidTr="00007766">
        <w:tc>
          <w:tcPr>
            <w:tcW w:w="5910" w:type="dxa"/>
          </w:tcPr>
          <w:p w:rsidR="00F62C9D" w:rsidRPr="004603D8" w:rsidRDefault="00F62C9D" w:rsidP="00F62C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:rsidR="00F62C9D" w:rsidRPr="004603D8" w:rsidRDefault="00F62C9D" w:rsidP="00F62C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และการกลับรายการผลแตกต่างชั่วคราว</w:t>
            </w:r>
          </w:p>
        </w:tc>
        <w:tc>
          <w:tcPr>
            <w:tcW w:w="1680" w:type="dxa"/>
            <w:vAlign w:val="bottom"/>
          </w:tcPr>
          <w:p w:rsidR="00F62C9D" w:rsidRPr="004603D8" w:rsidRDefault="00BA66C2" w:rsidP="00F62C9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2A1EC4">
              <w:rPr>
                <w:rFonts w:asciiTheme="majorBidi" w:eastAsia="Angsana New" w:hAnsiTheme="majorBidi" w:cstheme="majorBidi"/>
                <w:sz w:val="28"/>
                <w:szCs w:val="28"/>
              </w:rPr>
              <w:t>3,573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BA66C2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BA66C2">
              <w:rPr>
                <w:rFonts w:asciiTheme="majorBidi" w:eastAsia="Angsana New" w:hAnsiTheme="majorBidi" w:cstheme="majorBidi"/>
                <w:sz w:val="28"/>
                <w:szCs w:val="28"/>
              </w:rPr>
              <w:t>565</w:t>
            </w:r>
          </w:p>
        </w:tc>
      </w:tr>
      <w:tr w:rsidR="00F62C9D" w:rsidRPr="004603D8" w:rsidTr="00007766">
        <w:tc>
          <w:tcPr>
            <w:tcW w:w="5910" w:type="dxa"/>
            <w:vAlign w:val="bottom"/>
          </w:tcPr>
          <w:p w:rsidR="00F62C9D" w:rsidRPr="004603D8" w:rsidRDefault="00F62C9D" w:rsidP="00F62C9D">
            <w:pPr>
              <w:tabs>
                <w:tab w:val="left" w:pos="900"/>
              </w:tabs>
              <w:ind w:left="222" w:hanging="222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4603D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DF5F45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(</w:t>
            </w:r>
            <w:r w:rsidR="00DF5F45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</w:rPr>
              <w:t>รายได้)</w:t>
            </w:r>
            <w:bookmarkStart w:id="1" w:name="_GoBack"/>
            <w:bookmarkEnd w:id="1"/>
            <w:r w:rsidRPr="004603D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680" w:type="dxa"/>
            <w:vAlign w:val="bottom"/>
          </w:tcPr>
          <w:p w:rsidR="00F62C9D" w:rsidRPr="004603D8" w:rsidRDefault="00906712" w:rsidP="00F62C9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firstLine="14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>(</w:t>
            </w:r>
            <w:r w:rsidR="002A1EC4">
              <w:rPr>
                <w:rFonts w:asciiTheme="majorBidi" w:eastAsia="Angsana New" w:hAnsiTheme="majorBidi" w:cstheme="majorBidi"/>
                <w:sz w:val="28"/>
              </w:rPr>
              <w:t>3</w:t>
            </w:r>
            <w:r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2A1EC4">
              <w:rPr>
                <w:rFonts w:asciiTheme="majorBidi" w:eastAsia="Angsana New" w:hAnsiTheme="majorBidi" w:cstheme="majorBidi"/>
                <w:sz w:val="28"/>
              </w:rPr>
              <w:t>573</w:t>
            </w:r>
            <w:r>
              <w:rPr>
                <w:rFonts w:asciiTheme="majorBidi" w:eastAsia="Angsana New" w:hAnsiTheme="majorBidi" w:cstheme="majorBidi"/>
                <w:sz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F62C9D" w:rsidRPr="004603D8" w:rsidRDefault="00F62C9D" w:rsidP="00F62C9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firstLine="14"/>
              <w:rPr>
                <w:rFonts w:asciiTheme="majorBidi" w:eastAsia="Angsana New" w:hAnsiTheme="majorBidi" w:cstheme="majorBidi"/>
                <w:sz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</w:rPr>
              <w:t>11,565</w:t>
            </w:r>
          </w:p>
        </w:tc>
      </w:tr>
    </w:tbl>
    <w:p w:rsidR="00FA4EF7" w:rsidRPr="004603D8" w:rsidRDefault="00FA4EF7" w:rsidP="004603D8">
      <w:pPr>
        <w:pStyle w:val="BodyTextIndent"/>
        <w:tabs>
          <w:tab w:val="left" w:pos="900"/>
        </w:tabs>
        <w:spacing w:before="240" w:after="0"/>
        <w:ind w:left="547" w:firstLine="0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8B3E10" w:rsidRPr="004603D8">
        <w:rPr>
          <w:rFonts w:asciiTheme="majorBidi" w:hAnsiTheme="majorBidi" w:cstheme="majorBidi"/>
          <w:b w:val="0"/>
          <w:bCs w:val="0"/>
          <w:lang w:val="en-US"/>
        </w:rPr>
        <w:t>31</w:t>
      </w:r>
      <w:r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 มีนาคม </w:t>
      </w:r>
      <w:r w:rsidR="008B3E10" w:rsidRPr="004603D8">
        <w:rPr>
          <w:rFonts w:asciiTheme="majorBidi" w:hAnsiTheme="majorBidi" w:cstheme="majorBidi"/>
          <w:b w:val="0"/>
          <w:bCs w:val="0"/>
          <w:lang w:val="en-US"/>
        </w:rPr>
        <w:t>256</w:t>
      </w:r>
      <w:r w:rsidR="00F62C9D" w:rsidRPr="004603D8">
        <w:rPr>
          <w:rFonts w:asciiTheme="majorBidi" w:hAnsiTheme="majorBidi" w:cstheme="majorBidi"/>
          <w:b w:val="0"/>
          <w:bCs w:val="0"/>
          <w:lang w:val="en-US"/>
        </w:rPr>
        <w:t>2</w:t>
      </w:r>
      <w:r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 และ </w:t>
      </w:r>
      <w:r w:rsidR="008B3E10" w:rsidRPr="004603D8">
        <w:rPr>
          <w:rFonts w:asciiTheme="majorBidi" w:hAnsiTheme="majorBidi" w:cstheme="majorBidi"/>
          <w:b w:val="0"/>
          <w:bCs w:val="0"/>
          <w:lang w:val="en-US"/>
        </w:rPr>
        <w:t>256</w:t>
      </w:r>
      <w:r w:rsidR="00F62C9D" w:rsidRPr="004603D8">
        <w:rPr>
          <w:rFonts w:asciiTheme="majorBidi" w:hAnsiTheme="majorBidi" w:cstheme="majorBidi"/>
          <w:b w:val="0"/>
          <w:bCs w:val="0"/>
          <w:lang w:val="en-US"/>
        </w:rPr>
        <w:t>1</w:t>
      </w:r>
      <w:r w:rsidRPr="004603D8">
        <w:rPr>
          <w:rFonts w:asciiTheme="majorBidi" w:hAnsiTheme="majorBidi" w:cstheme="majorBidi"/>
          <w:b w:val="0"/>
          <w:bCs w:val="0"/>
          <w:cs/>
          <w:lang w:val="en-US"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A4EF7" w:rsidRPr="004603D8" w:rsidTr="00007766">
        <w:tc>
          <w:tcPr>
            <w:tcW w:w="5670" w:type="dxa"/>
            <w:vAlign w:val="bottom"/>
          </w:tcPr>
          <w:p w:rsidR="00FA4EF7" w:rsidRPr="004603D8" w:rsidRDefault="00FA4EF7" w:rsidP="00CD291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FA4EF7" w:rsidRPr="004603D8" w:rsidRDefault="00FA4EF7" w:rsidP="00CD29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4EF7" w:rsidRPr="004603D8" w:rsidTr="00007766">
        <w:tc>
          <w:tcPr>
            <w:tcW w:w="5670" w:type="dxa"/>
            <w:vAlign w:val="bottom"/>
          </w:tcPr>
          <w:p w:rsidR="00FA4EF7" w:rsidRPr="004603D8" w:rsidRDefault="00FA4EF7" w:rsidP="00CD291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85891" w:rsidRPr="004603D8" w:rsidRDefault="00FA4EF7" w:rsidP="00CD29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:rsidR="00FA4EF7" w:rsidRPr="004603D8" w:rsidRDefault="00FA4EF7" w:rsidP="00CD29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8B3E10"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2C9D" w:rsidRPr="004603D8" w:rsidTr="00007766">
        <w:tc>
          <w:tcPr>
            <w:tcW w:w="5670" w:type="dxa"/>
            <w:vAlign w:val="bottom"/>
          </w:tcPr>
          <w:p w:rsidR="00F62C9D" w:rsidRPr="004603D8" w:rsidRDefault="00F62C9D" w:rsidP="00F62C9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F62C9D" w:rsidRPr="004603D8" w:rsidRDefault="00F62C9D" w:rsidP="00F62C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bottom"/>
          </w:tcPr>
          <w:p w:rsidR="00F62C9D" w:rsidRPr="004603D8" w:rsidRDefault="00F62C9D" w:rsidP="00F62C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62C9D" w:rsidRPr="004603D8" w:rsidTr="00007766">
        <w:tc>
          <w:tcPr>
            <w:tcW w:w="5670" w:type="dxa"/>
            <w:vAlign w:val="bottom"/>
          </w:tcPr>
          <w:p w:rsidR="00F62C9D" w:rsidRPr="004603D8" w:rsidRDefault="00F62C9D" w:rsidP="00F62C9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F62C9D" w:rsidRPr="004603D8" w:rsidRDefault="00F62C9D" w:rsidP="00F62C9D">
            <w:pPr>
              <w:tabs>
                <w:tab w:val="decimal" w:pos="1310"/>
              </w:tabs>
              <w:ind w:left="-18" w:firstLine="1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F62C9D" w:rsidRPr="004603D8" w:rsidRDefault="00F62C9D" w:rsidP="00F62C9D">
            <w:pPr>
              <w:tabs>
                <w:tab w:val="decimal" w:pos="1310"/>
              </w:tabs>
              <w:ind w:left="-18" w:firstLine="1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F62C9D" w:rsidRPr="004603D8" w:rsidTr="00007766">
        <w:tc>
          <w:tcPr>
            <w:tcW w:w="5670" w:type="dxa"/>
            <w:vAlign w:val="bottom"/>
          </w:tcPr>
          <w:p w:rsidR="00F62C9D" w:rsidRPr="004603D8" w:rsidRDefault="00F62C9D" w:rsidP="00F62C9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ภาษีเงินได้รอการตัดบัญชีที่เกี่ยวข้องกับกำไร(ขาดทุน)                                                 จากการวัดมูลค่าเงินลงทุนเผื่อขาย</w:t>
            </w:r>
          </w:p>
        </w:tc>
        <w:tc>
          <w:tcPr>
            <w:tcW w:w="1755" w:type="dxa"/>
            <w:vAlign w:val="bottom"/>
          </w:tcPr>
          <w:p w:rsidR="00F62C9D" w:rsidRPr="004603D8" w:rsidRDefault="00C24913" w:rsidP="00F62C9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:rsidR="00F62C9D" w:rsidRPr="004603D8" w:rsidRDefault="00F62C9D" w:rsidP="00F62C9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</w:rPr>
              <w:t>(2)</w:t>
            </w:r>
          </w:p>
        </w:tc>
      </w:tr>
      <w:tr w:rsidR="00F62C9D" w:rsidRPr="004603D8" w:rsidTr="00007766">
        <w:tc>
          <w:tcPr>
            <w:tcW w:w="5670" w:type="dxa"/>
            <w:vAlign w:val="bottom"/>
          </w:tcPr>
          <w:p w:rsidR="00F62C9D" w:rsidRPr="004603D8" w:rsidRDefault="00F62C9D" w:rsidP="00F62C9D">
            <w:pPr>
              <w:ind w:left="312" w:right="-43" w:hanging="3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755" w:type="dxa"/>
            <w:vAlign w:val="bottom"/>
          </w:tcPr>
          <w:p w:rsidR="00F62C9D" w:rsidRPr="004603D8" w:rsidRDefault="00C24913" w:rsidP="00F62C9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:rsidR="00F62C9D" w:rsidRPr="004603D8" w:rsidRDefault="00F62C9D" w:rsidP="00F62C9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</w:rPr>
              <w:t>(2)</w:t>
            </w:r>
          </w:p>
        </w:tc>
      </w:tr>
    </w:tbl>
    <w:p w:rsidR="004603D8" w:rsidRDefault="004603D8" w:rsidP="00A3022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cs/>
        </w:rPr>
      </w:pPr>
    </w:p>
    <w:p w:rsidR="004603D8" w:rsidRDefault="004603D8">
      <w:pPr>
        <w:rPr>
          <w:rFonts w:asciiTheme="majorBidi" w:eastAsia="Angsana New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FA4EF7" w:rsidRPr="004603D8" w:rsidRDefault="00FA4EF7" w:rsidP="00A3022C">
      <w:pPr>
        <w:pStyle w:val="BodyTextIndent"/>
        <w:tabs>
          <w:tab w:val="left" w:pos="900"/>
        </w:tabs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cs/>
        </w:rPr>
      </w:pPr>
      <w:r w:rsidRPr="004603D8">
        <w:rPr>
          <w:rFonts w:asciiTheme="majorBidi" w:hAnsiTheme="majorBidi" w:cstheme="majorBidi"/>
          <w:b w:val="0"/>
          <w:bCs w:val="0"/>
          <w:cs/>
        </w:rPr>
        <w:lastRenderedPageBreak/>
        <w:tab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607FEB" w:rsidRPr="004603D8">
        <w:rPr>
          <w:rFonts w:asciiTheme="majorBidi" w:hAnsiTheme="majorBidi" w:cstheme="majorBidi"/>
          <w:b w:val="0"/>
          <w:bCs w:val="0"/>
          <w:cs/>
        </w:rPr>
        <w:t>31</w:t>
      </w:r>
      <w:r w:rsidRPr="004603D8">
        <w:rPr>
          <w:rFonts w:asciiTheme="majorBidi" w:hAnsiTheme="majorBidi" w:cstheme="majorBidi"/>
          <w:b w:val="0"/>
          <w:bCs w:val="0"/>
          <w:cs/>
        </w:rPr>
        <w:t xml:space="preserve"> มีนาคม </w:t>
      </w:r>
      <w:r w:rsidR="00277686" w:rsidRPr="004603D8">
        <w:rPr>
          <w:rFonts w:asciiTheme="majorBidi" w:hAnsiTheme="majorBidi" w:cstheme="majorBidi"/>
          <w:b w:val="0"/>
          <w:bCs w:val="0"/>
          <w:lang w:val="en-US"/>
        </w:rPr>
        <w:t>256</w:t>
      </w:r>
      <w:r w:rsidR="00607FEB" w:rsidRPr="004603D8">
        <w:rPr>
          <w:rFonts w:asciiTheme="majorBidi" w:hAnsiTheme="majorBidi" w:cstheme="majorBidi"/>
          <w:b w:val="0"/>
          <w:bCs w:val="0"/>
          <w:lang w:val="en-US"/>
        </w:rPr>
        <w:t>2</w:t>
      </w:r>
      <w:r w:rsidRPr="004603D8">
        <w:rPr>
          <w:rFonts w:asciiTheme="majorBidi" w:hAnsiTheme="majorBidi" w:cstheme="majorBidi"/>
          <w:b w:val="0"/>
          <w:bCs w:val="0"/>
          <w:cs/>
        </w:rPr>
        <w:t xml:space="preserve"> และ</w:t>
      </w:r>
      <w:r w:rsidR="00277686" w:rsidRPr="004603D8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CA0453" w:rsidRPr="004603D8">
        <w:rPr>
          <w:rFonts w:asciiTheme="majorBidi" w:hAnsiTheme="majorBidi" w:cstheme="majorBidi"/>
          <w:b w:val="0"/>
          <w:bCs w:val="0"/>
          <w:lang w:val="en-US"/>
        </w:rPr>
        <w:t>256</w:t>
      </w:r>
      <w:r w:rsidR="00607FEB" w:rsidRPr="004603D8">
        <w:rPr>
          <w:rFonts w:asciiTheme="majorBidi" w:hAnsiTheme="majorBidi" w:cstheme="majorBidi"/>
          <w:b w:val="0"/>
          <w:bCs w:val="0"/>
          <w:lang w:val="en-US"/>
        </w:rPr>
        <w:t xml:space="preserve">1 </w:t>
      </w:r>
      <w:r w:rsidRPr="004603D8">
        <w:rPr>
          <w:rFonts w:asciiTheme="majorBidi" w:hAnsiTheme="majorBidi" w:cstheme="majorBidi"/>
          <w:b w:val="0"/>
          <w:bCs w:val="0"/>
          <w:cs/>
        </w:rPr>
        <w:t>สามารถแสดงได้ดังนี้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007766" w:rsidRPr="004603D8" w:rsidTr="00007766">
        <w:tc>
          <w:tcPr>
            <w:tcW w:w="5670" w:type="dxa"/>
            <w:vAlign w:val="bottom"/>
          </w:tcPr>
          <w:p w:rsidR="00007766" w:rsidRPr="004603D8" w:rsidRDefault="00007766" w:rsidP="00CD291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007766" w:rsidRPr="004603D8" w:rsidRDefault="00007766" w:rsidP="00CD29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4EF7" w:rsidRPr="004603D8" w:rsidTr="00007766">
        <w:tc>
          <w:tcPr>
            <w:tcW w:w="5670" w:type="dxa"/>
            <w:vAlign w:val="bottom"/>
          </w:tcPr>
          <w:p w:rsidR="00FA4EF7" w:rsidRPr="004603D8" w:rsidRDefault="00FA4EF7" w:rsidP="00CD291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FA4EF7" w:rsidRPr="004603D8" w:rsidRDefault="00FA4EF7" w:rsidP="00CD29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77686"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FA4EF7" w:rsidRPr="004603D8" w:rsidTr="00007766">
        <w:tc>
          <w:tcPr>
            <w:tcW w:w="5670" w:type="dxa"/>
            <w:vAlign w:val="bottom"/>
          </w:tcPr>
          <w:p w:rsidR="00FA4EF7" w:rsidRPr="004603D8" w:rsidRDefault="00FA4EF7" w:rsidP="00CD291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FA4EF7" w:rsidRPr="004603D8" w:rsidRDefault="00F61835" w:rsidP="00DA05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A05AC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3E3FC4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bottom"/>
          </w:tcPr>
          <w:p w:rsidR="00FA4EF7" w:rsidRPr="004603D8" w:rsidRDefault="00F61835" w:rsidP="00DA05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FC4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05AC" w:rsidRPr="004603D8" w:rsidTr="00007766">
        <w:tc>
          <w:tcPr>
            <w:tcW w:w="5670" w:type="dxa"/>
            <w:vAlign w:val="bottom"/>
          </w:tcPr>
          <w:p w:rsidR="00DA05AC" w:rsidRPr="004603D8" w:rsidRDefault="00DA05AC" w:rsidP="00CD291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Pr="004603D8" w:rsidRDefault="00DA05AC" w:rsidP="00DA05AC">
            <w:pPr>
              <w:tabs>
                <w:tab w:val="decimal" w:pos="1452"/>
              </w:tabs>
              <w:ind w:left="-29" w:right="-29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Pr="004603D8" w:rsidRDefault="00DA05AC" w:rsidP="00DA05AC">
            <w:pPr>
              <w:tabs>
                <w:tab w:val="decimal" w:pos="1452"/>
              </w:tabs>
              <w:ind w:left="-29" w:right="-29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DA05AC" w:rsidRPr="004603D8" w:rsidTr="00007766">
        <w:tc>
          <w:tcPr>
            <w:tcW w:w="5670" w:type="dxa"/>
            <w:vAlign w:val="bottom"/>
          </w:tcPr>
          <w:p w:rsidR="00DA05AC" w:rsidRPr="004603D8" w:rsidRDefault="00DA05AC" w:rsidP="00CD291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F260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0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ขาดทุน)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755" w:type="dxa"/>
            <w:vAlign w:val="bottom"/>
          </w:tcPr>
          <w:p w:rsidR="00DA05AC" w:rsidRPr="004603D8" w:rsidRDefault="00BF4559" w:rsidP="00CD2918">
            <w:pPr>
              <w:pBdr>
                <w:bottom w:val="double" w:sz="4" w:space="1" w:color="auto"/>
              </w:pBdr>
              <w:tabs>
                <w:tab w:val="decimal" w:pos="1452"/>
              </w:tabs>
              <w:ind w:left="-29" w:righ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(13,937)</w:t>
            </w:r>
          </w:p>
        </w:tc>
        <w:tc>
          <w:tcPr>
            <w:tcW w:w="1755" w:type="dxa"/>
            <w:vAlign w:val="bottom"/>
          </w:tcPr>
          <w:p w:rsidR="00DA05AC" w:rsidRPr="004603D8" w:rsidRDefault="00787491" w:rsidP="0000776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75,235</w:t>
            </w:r>
          </w:p>
        </w:tc>
      </w:tr>
      <w:tr w:rsidR="00DA05AC" w:rsidRPr="004603D8" w:rsidTr="00007766">
        <w:tc>
          <w:tcPr>
            <w:tcW w:w="5670" w:type="dxa"/>
            <w:vAlign w:val="bottom"/>
          </w:tcPr>
          <w:p w:rsidR="00DA05AC" w:rsidRPr="004603D8" w:rsidRDefault="00DA05AC" w:rsidP="00CD291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Pr="004603D8" w:rsidRDefault="00DA05AC" w:rsidP="00CD2918">
            <w:pP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A05AC" w:rsidRPr="004603D8" w:rsidRDefault="00DA05AC" w:rsidP="00073C27">
            <w:pP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DA05AC" w:rsidRPr="004603D8" w:rsidTr="00007766">
        <w:tc>
          <w:tcPr>
            <w:tcW w:w="5670" w:type="dxa"/>
            <w:vAlign w:val="bottom"/>
          </w:tcPr>
          <w:p w:rsidR="00DA05AC" w:rsidRPr="004603D8" w:rsidRDefault="00DA05AC" w:rsidP="00CD2918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55" w:type="dxa"/>
            <w:vAlign w:val="bottom"/>
          </w:tcPr>
          <w:p w:rsidR="00DA05AC" w:rsidRPr="004603D8" w:rsidRDefault="00DA05AC" w:rsidP="00CD2918">
            <w:pP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F61835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55" w:type="dxa"/>
            <w:vAlign w:val="bottom"/>
          </w:tcPr>
          <w:p w:rsidR="00DA05AC" w:rsidRPr="004603D8" w:rsidRDefault="00DA05AC" w:rsidP="00073C27">
            <w:pP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F61835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20</w:t>
            </w:r>
          </w:p>
        </w:tc>
      </w:tr>
      <w:tr w:rsidR="00DA05AC" w:rsidRPr="004603D8" w:rsidTr="00007766">
        <w:tc>
          <w:tcPr>
            <w:tcW w:w="5670" w:type="dxa"/>
            <w:vAlign w:val="bottom"/>
          </w:tcPr>
          <w:p w:rsidR="00DA05AC" w:rsidRPr="004603D8" w:rsidRDefault="00DA05AC" w:rsidP="00CD2918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BF45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455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ขาดทุน)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ทางบัญชีก่อนภาษีเงินได้คูณอัตราภาษี</w:t>
            </w:r>
          </w:p>
        </w:tc>
        <w:tc>
          <w:tcPr>
            <w:tcW w:w="1755" w:type="dxa"/>
            <w:vAlign w:val="bottom"/>
          </w:tcPr>
          <w:p w:rsidR="00DA05AC" w:rsidRPr="004603D8" w:rsidRDefault="00BF4559" w:rsidP="00CD2918">
            <w:pPr>
              <w:tabs>
                <w:tab w:val="decimal" w:pos="1435"/>
              </w:tabs>
              <w:ind w:left="-29" w:righ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(2,787)</w:t>
            </w:r>
          </w:p>
        </w:tc>
        <w:tc>
          <w:tcPr>
            <w:tcW w:w="1755" w:type="dxa"/>
            <w:vAlign w:val="bottom"/>
          </w:tcPr>
          <w:p w:rsidR="00DA05AC" w:rsidRPr="004603D8" w:rsidRDefault="00787491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15,047</w:t>
            </w:r>
          </w:p>
        </w:tc>
      </w:tr>
      <w:tr w:rsidR="00DA05AC" w:rsidRPr="004603D8" w:rsidTr="00007766">
        <w:tc>
          <w:tcPr>
            <w:tcW w:w="5670" w:type="dxa"/>
            <w:vAlign w:val="bottom"/>
          </w:tcPr>
          <w:p w:rsidR="00DA05AC" w:rsidRPr="004603D8" w:rsidRDefault="00DA05AC" w:rsidP="00CD2918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:rsidR="00DA05AC" w:rsidRPr="004603D8" w:rsidRDefault="00165749" w:rsidP="00007766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219075</wp:posOffset>
                      </wp:positionV>
                      <wp:extent cx="1010920" cy="746760"/>
                      <wp:effectExtent l="5715" t="13970" r="12065" b="10795"/>
                      <wp:wrapNone/>
                      <wp:docPr id="3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0920" cy="74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B08CC" id="Rectangle 19" o:spid="_x0000_s1026" style="position:absolute;margin-left:-.75pt;margin-top:17.25pt;width:79.6pt;height:58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"/>
                  </w:pict>
                </mc:Fallback>
              </mc:AlternateContent>
            </w:r>
          </w:p>
        </w:tc>
        <w:tc>
          <w:tcPr>
            <w:tcW w:w="1755" w:type="dxa"/>
            <w:vAlign w:val="bottom"/>
          </w:tcPr>
          <w:p w:rsidR="00DA05AC" w:rsidRPr="004603D8" w:rsidRDefault="00165749" w:rsidP="00007766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217805</wp:posOffset>
                      </wp:positionV>
                      <wp:extent cx="1003935" cy="742950"/>
                      <wp:effectExtent l="6985" t="12700" r="8255" b="6350"/>
                      <wp:wrapNone/>
                      <wp:docPr id="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93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160E6" id="Rectangle 20" o:spid="_x0000_s1026" style="position:absolute;margin-left:-1.4pt;margin-top:17.15pt;width:79.05pt;height:5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"/>
                  </w:pict>
                </mc:Fallback>
              </mc:AlternateContent>
            </w:r>
          </w:p>
        </w:tc>
      </w:tr>
      <w:tr w:rsidR="00BF68EA" w:rsidRPr="004603D8" w:rsidTr="00007766">
        <w:tc>
          <w:tcPr>
            <w:tcW w:w="5670" w:type="dxa"/>
            <w:vAlign w:val="bottom"/>
          </w:tcPr>
          <w:p w:rsidR="00BF68EA" w:rsidRPr="004603D8" w:rsidRDefault="00BF68EA" w:rsidP="00CD2918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755" w:type="dxa"/>
            <w:vAlign w:val="bottom"/>
          </w:tcPr>
          <w:p w:rsidR="00BF68EA" w:rsidRPr="004603D8" w:rsidRDefault="00947BB2" w:rsidP="00007766">
            <w:pPr>
              <w:tabs>
                <w:tab w:val="decimal" w:pos="1452"/>
              </w:tabs>
              <w:ind w:left="-29" w:righ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755" w:type="dxa"/>
            <w:vAlign w:val="bottom"/>
          </w:tcPr>
          <w:p w:rsidR="00BF68EA" w:rsidRPr="004603D8" w:rsidRDefault="00277686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78749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44</w:t>
            </w:r>
          </w:p>
        </w:tc>
      </w:tr>
      <w:tr w:rsidR="00BF68EA" w:rsidRPr="004603D8" w:rsidTr="00007766">
        <w:tc>
          <w:tcPr>
            <w:tcW w:w="5670" w:type="dxa"/>
            <w:vAlign w:val="bottom"/>
          </w:tcPr>
          <w:p w:rsidR="00BF68EA" w:rsidRPr="004603D8" w:rsidRDefault="00BF68EA" w:rsidP="00BF68EA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755" w:type="dxa"/>
            <w:vAlign w:val="bottom"/>
          </w:tcPr>
          <w:p w:rsidR="00BF68EA" w:rsidRPr="004603D8" w:rsidRDefault="00947BB2" w:rsidP="00007766">
            <w:pPr>
              <w:tabs>
                <w:tab w:val="decimal" w:pos="1452"/>
              </w:tabs>
              <w:ind w:left="-29" w:righ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(8</w:t>
            </w:r>
            <w:r w:rsidR="00BF4559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  <w:vAlign w:val="bottom"/>
          </w:tcPr>
          <w:p w:rsidR="00BF68EA" w:rsidRPr="004603D8" w:rsidRDefault="00787491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(43)</w:t>
            </w:r>
          </w:p>
        </w:tc>
      </w:tr>
      <w:tr w:rsidR="00BF68EA" w:rsidRPr="004603D8" w:rsidTr="00007766">
        <w:tc>
          <w:tcPr>
            <w:tcW w:w="5670" w:type="dxa"/>
            <w:vAlign w:val="bottom"/>
          </w:tcPr>
          <w:p w:rsidR="00BF68EA" w:rsidRPr="004603D8" w:rsidRDefault="00BF68EA" w:rsidP="00073C27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755" w:type="dxa"/>
            <w:vAlign w:val="bottom"/>
          </w:tcPr>
          <w:p w:rsidR="00BF68EA" w:rsidRPr="004603D8" w:rsidRDefault="00947BB2" w:rsidP="00007766">
            <w:pPr>
              <w:tabs>
                <w:tab w:val="decimal" w:pos="1452"/>
              </w:tabs>
              <w:ind w:left="-29" w:right="-29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3A1E35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876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  <w:vAlign w:val="bottom"/>
          </w:tcPr>
          <w:p w:rsidR="00BF68EA" w:rsidRPr="004603D8" w:rsidRDefault="00277686" w:rsidP="00007766">
            <w:pP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(3,</w:t>
            </w:r>
            <w:r w:rsidR="0078749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583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BF68EA" w:rsidRPr="004603D8" w:rsidTr="00007766">
        <w:tc>
          <w:tcPr>
            <w:tcW w:w="5670" w:type="dxa"/>
            <w:vAlign w:val="bottom"/>
          </w:tcPr>
          <w:p w:rsidR="00BF68EA" w:rsidRPr="004603D8" w:rsidRDefault="00BF68EA" w:rsidP="00CD2918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BF68EA" w:rsidRPr="004603D8" w:rsidRDefault="00947BB2" w:rsidP="00CD2918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3A1E35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786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  <w:vAlign w:val="bottom"/>
          </w:tcPr>
          <w:p w:rsidR="00BF68EA" w:rsidRPr="004603D8" w:rsidRDefault="00277686" w:rsidP="0000776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78749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78749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="00787491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BF68EA" w:rsidRPr="004603D8" w:rsidTr="00007766">
        <w:tc>
          <w:tcPr>
            <w:tcW w:w="5670" w:type="dxa"/>
            <w:vAlign w:val="bottom"/>
          </w:tcPr>
          <w:p w:rsidR="00BF68EA" w:rsidRPr="004603D8" w:rsidRDefault="00BF68EA" w:rsidP="00CD2918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</w:t>
            </w:r>
            <w:r w:rsidR="002F6DB3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2F6DB3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รายได้)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755" w:type="dxa"/>
            <w:vAlign w:val="bottom"/>
          </w:tcPr>
          <w:p w:rsidR="00BF68EA" w:rsidRPr="004603D8" w:rsidRDefault="00BF4559" w:rsidP="00E92DAE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3A1E35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3A1E35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573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  <w:vAlign w:val="bottom"/>
          </w:tcPr>
          <w:p w:rsidR="00BF68EA" w:rsidRPr="004603D8" w:rsidRDefault="00787491" w:rsidP="0000776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11,565</w:t>
            </w:r>
          </w:p>
        </w:tc>
      </w:tr>
    </w:tbl>
    <w:p w:rsidR="002F5880" w:rsidRPr="004603D8" w:rsidRDefault="002F5880" w:rsidP="00007766">
      <w:pPr>
        <w:pStyle w:val="BodyTextIndent"/>
        <w:tabs>
          <w:tab w:val="left" w:pos="900"/>
        </w:tabs>
        <w:spacing w:before="240" w:after="120"/>
        <w:ind w:left="547" w:firstLine="0"/>
        <w:jc w:val="thaiDistribute"/>
        <w:rPr>
          <w:rFonts w:asciiTheme="majorBidi" w:hAnsiTheme="majorBidi" w:cstheme="majorBidi"/>
          <w:b w:val="0"/>
          <w:bCs w:val="0"/>
          <w:cs/>
        </w:rPr>
      </w:pPr>
      <w:r w:rsidRPr="004603D8">
        <w:rPr>
          <w:rFonts w:asciiTheme="majorBidi" w:hAnsiTheme="majorBidi" w:cstheme="majorBidi"/>
          <w:b w:val="0"/>
          <w:bCs w:val="0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00"/>
        <w:gridCol w:w="1980"/>
        <w:gridCol w:w="1980"/>
      </w:tblGrid>
      <w:tr w:rsidR="00EC1B1C" w:rsidRPr="004603D8" w:rsidTr="00007766">
        <w:tc>
          <w:tcPr>
            <w:tcW w:w="5100" w:type="dxa"/>
          </w:tcPr>
          <w:p w:rsidR="00551C85" w:rsidRPr="004603D8" w:rsidRDefault="00551C85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1C85" w:rsidRPr="004603D8" w:rsidRDefault="00551C85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1C85" w:rsidRPr="004603D8" w:rsidRDefault="00551C85" w:rsidP="0059060C">
            <w:pPr>
              <w:ind w:left="600" w:right="-66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3C61F7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4603D8" w:rsidTr="00007766">
        <w:tc>
          <w:tcPr>
            <w:tcW w:w="5100" w:type="dxa"/>
          </w:tcPr>
          <w:p w:rsidR="00E42A6D" w:rsidRPr="004603D8" w:rsidRDefault="00E42A6D" w:rsidP="0059060C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E42A6D" w:rsidRPr="004603D8" w:rsidRDefault="00F61835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40A6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bottom"/>
          </w:tcPr>
          <w:p w:rsidR="00E42A6D" w:rsidRPr="004603D8" w:rsidRDefault="00F61835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40A6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1B1C" w:rsidRPr="004603D8" w:rsidTr="00007766">
        <w:tc>
          <w:tcPr>
            <w:tcW w:w="5100" w:type="dxa"/>
          </w:tcPr>
          <w:p w:rsidR="00E42A6D" w:rsidRPr="004603D8" w:rsidRDefault="00E42A6D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:rsidR="00E42A6D" w:rsidRPr="004603D8" w:rsidRDefault="00E42A6D" w:rsidP="0059060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:rsidR="00E42A6D" w:rsidRPr="004603D8" w:rsidRDefault="00E42A6D" w:rsidP="0059060C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980" w:type="dxa"/>
          </w:tcPr>
          <w:p w:rsidR="00062FB9" w:rsidRPr="004603D8" w:rsidRDefault="00947BB2" w:rsidP="00081DB7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1,845</w:t>
            </w:r>
          </w:p>
        </w:tc>
        <w:tc>
          <w:tcPr>
            <w:tcW w:w="1980" w:type="dxa"/>
          </w:tcPr>
          <w:p w:rsidR="00062FB9" w:rsidRPr="004603D8" w:rsidRDefault="00062FB9" w:rsidP="00CD2918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1,845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980" w:type="dxa"/>
          </w:tcPr>
          <w:p w:rsidR="00062FB9" w:rsidRPr="004603D8" w:rsidRDefault="00947BB2" w:rsidP="00081DB7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5,570</w:t>
            </w:r>
          </w:p>
        </w:tc>
        <w:tc>
          <w:tcPr>
            <w:tcW w:w="1980" w:type="dxa"/>
          </w:tcPr>
          <w:p w:rsidR="00062FB9" w:rsidRPr="004603D8" w:rsidRDefault="00062FB9" w:rsidP="00CD2918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5,570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/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สำรองลูกหนี้อื่น</w:t>
            </w:r>
          </w:p>
        </w:tc>
        <w:tc>
          <w:tcPr>
            <w:tcW w:w="1980" w:type="dxa"/>
          </w:tcPr>
          <w:p w:rsidR="00062FB9" w:rsidRPr="004603D8" w:rsidRDefault="00947BB2" w:rsidP="00062FB9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22,653</w:t>
            </w:r>
          </w:p>
        </w:tc>
        <w:tc>
          <w:tcPr>
            <w:tcW w:w="1980" w:type="dxa"/>
          </w:tcPr>
          <w:p w:rsidR="00062FB9" w:rsidRPr="004603D8" w:rsidRDefault="008440A6" w:rsidP="00CD2918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22,653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980" w:type="dxa"/>
          </w:tcPr>
          <w:p w:rsidR="00062FB9" w:rsidRPr="004603D8" w:rsidRDefault="00BF4559" w:rsidP="00081DB7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26,540</w:t>
            </w:r>
          </w:p>
        </w:tc>
        <w:tc>
          <w:tcPr>
            <w:tcW w:w="1980" w:type="dxa"/>
          </w:tcPr>
          <w:p w:rsidR="00062FB9" w:rsidRPr="004603D8" w:rsidRDefault="008440A6" w:rsidP="00495906">
            <w:pPr>
              <w:tabs>
                <w:tab w:val="decimal" w:pos="1435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19</w:t>
            </w:r>
            <w:r w:rsidR="0049590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482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980" w:type="dxa"/>
          </w:tcPr>
          <w:p w:rsidR="00062FB9" w:rsidRPr="004603D8" w:rsidRDefault="00947BB2" w:rsidP="00062FB9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12,589</w:t>
            </w:r>
          </w:p>
        </w:tc>
        <w:tc>
          <w:tcPr>
            <w:tcW w:w="1980" w:type="dxa"/>
          </w:tcPr>
          <w:p w:rsidR="00062FB9" w:rsidRPr="004603D8" w:rsidRDefault="008440A6" w:rsidP="00534BEB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23</w:t>
            </w:r>
            <w:r w:rsidR="0049590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651</w:t>
            </w:r>
          </w:p>
        </w:tc>
      </w:tr>
      <w:tr w:rsidR="00BA66C2" w:rsidRPr="004603D8" w:rsidTr="00A73981">
        <w:tc>
          <w:tcPr>
            <w:tcW w:w="5100" w:type="dxa"/>
          </w:tcPr>
          <w:p w:rsidR="00BA66C2" w:rsidRPr="004603D8" w:rsidRDefault="00BA66C2" w:rsidP="00A73981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ขาดทุนทางภาษีที่ยังไม่ได้ใช้ประโยชน์</w:t>
            </w:r>
          </w:p>
        </w:tc>
        <w:tc>
          <w:tcPr>
            <w:tcW w:w="1980" w:type="dxa"/>
          </w:tcPr>
          <w:p w:rsidR="00BA66C2" w:rsidRPr="004603D8" w:rsidRDefault="00BA66C2" w:rsidP="00A73981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3A1E35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1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3A1E35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202</w:t>
            </w:r>
          </w:p>
        </w:tc>
        <w:tc>
          <w:tcPr>
            <w:tcW w:w="1980" w:type="dxa"/>
          </w:tcPr>
          <w:p w:rsidR="00BA66C2" w:rsidRPr="004603D8" w:rsidRDefault="00BA66C2" w:rsidP="00A73981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80" w:type="dxa"/>
          </w:tcPr>
          <w:p w:rsidR="00062FB9" w:rsidRPr="004603D8" w:rsidRDefault="00947BB2" w:rsidP="00062FB9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7,05</w:t>
            </w:r>
            <w:r w:rsidR="0074302B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:rsidR="00062FB9" w:rsidRPr="004603D8" w:rsidRDefault="00495906" w:rsidP="00CD2918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8440A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8440A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556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</w:tcPr>
          <w:p w:rsidR="00062FB9" w:rsidRPr="004603D8" w:rsidRDefault="003A1E35" w:rsidP="00081DB7">
            <w:pPr>
              <w:pBdr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87</w:t>
            </w:r>
            <w:r w:rsidR="00BF4559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455</w:t>
            </w:r>
          </w:p>
        </w:tc>
        <w:tc>
          <w:tcPr>
            <w:tcW w:w="1980" w:type="dxa"/>
          </w:tcPr>
          <w:p w:rsidR="00062FB9" w:rsidRPr="004603D8" w:rsidRDefault="008440A6" w:rsidP="00534BEB">
            <w:pPr>
              <w:pBdr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85</w:t>
            </w:r>
            <w:r w:rsidR="0049590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757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:rsidR="00062FB9" w:rsidRPr="004603D8" w:rsidRDefault="00062FB9" w:rsidP="00081DB7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062FB9" w:rsidRPr="004603D8" w:rsidRDefault="00062FB9" w:rsidP="00CD2918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62FB9" w:rsidRPr="004603D8" w:rsidTr="00007766">
        <w:tc>
          <w:tcPr>
            <w:tcW w:w="5100" w:type="dxa"/>
            <w:vAlign w:val="bottom"/>
          </w:tcPr>
          <w:p w:rsidR="00062FB9" w:rsidRPr="004603D8" w:rsidRDefault="00062FB9" w:rsidP="0059060C">
            <w:pPr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80" w:type="dxa"/>
            <w:vAlign w:val="bottom"/>
          </w:tcPr>
          <w:p w:rsidR="00062FB9" w:rsidRPr="004603D8" w:rsidRDefault="00947BB2" w:rsidP="00062FB9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:rsidR="00062FB9" w:rsidRPr="004603D8" w:rsidRDefault="00062FB9" w:rsidP="00CD2918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="0049590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</w:t>
            </w:r>
            <w:r w:rsidR="008440A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875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:rsidR="00062FB9" w:rsidRPr="004603D8" w:rsidRDefault="00947BB2" w:rsidP="00081DB7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:rsidR="00062FB9" w:rsidRPr="004603D8" w:rsidRDefault="00495906" w:rsidP="00CD2918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1,</w:t>
            </w:r>
            <w:r w:rsidR="00062FB9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</w:t>
            </w:r>
            <w:r w:rsidR="008440A6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75</w:t>
            </w:r>
            <w:r w:rsidR="00062FB9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62FB9" w:rsidRPr="004603D8" w:rsidTr="00007766">
        <w:tc>
          <w:tcPr>
            <w:tcW w:w="5100" w:type="dxa"/>
          </w:tcPr>
          <w:p w:rsidR="00062FB9" w:rsidRPr="004603D8" w:rsidRDefault="00062FB9" w:rsidP="0059060C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:rsidR="00062FB9" w:rsidRPr="004603D8" w:rsidRDefault="003A1E35" w:rsidP="00062FB9">
            <w:pPr>
              <w:pBdr>
                <w:bottom w:val="double" w:sz="6" w:space="1" w:color="auto"/>
              </w:pBdr>
              <w:tabs>
                <w:tab w:val="decimal" w:pos="1435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87</w:t>
            </w:r>
            <w:r w:rsidR="00BF4559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455</w:t>
            </w:r>
          </w:p>
        </w:tc>
        <w:tc>
          <w:tcPr>
            <w:tcW w:w="1980" w:type="dxa"/>
          </w:tcPr>
          <w:p w:rsidR="00062FB9" w:rsidRPr="004603D8" w:rsidRDefault="008440A6" w:rsidP="00534BEB">
            <w:pPr>
              <w:pBdr>
                <w:bottom w:val="double" w:sz="6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83</w:t>
            </w:r>
            <w:r w:rsidR="00062FB9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882</w:t>
            </w:r>
          </w:p>
        </w:tc>
      </w:tr>
    </w:tbl>
    <w:p w:rsidR="004603D8" w:rsidRDefault="004603D8" w:rsidP="00261A99">
      <w:pPr>
        <w:tabs>
          <w:tab w:val="left" w:pos="720"/>
        </w:tabs>
        <w:spacing w:before="24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4603D8" w:rsidRDefault="00495906" w:rsidP="00261A99">
      <w:pPr>
        <w:tabs>
          <w:tab w:val="left" w:pos="720"/>
        </w:tabs>
        <w:spacing w:before="24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06C02" w:rsidRPr="004603D8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906C02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65"/>
        <w:gridCol w:w="1965"/>
      </w:tblGrid>
      <w:tr w:rsidR="00EC1B1C" w:rsidRPr="004603D8" w:rsidTr="00007766">
        <w:tc>
          <w:tcPr>
            <w:tcW w:w="9060" w:type="dxa"/>
            <w:gridSpan w:val="3"/>
          </w:tcPr>
          <w:p w:rsidR="00027555" w:rsidRPr="004603D8" w:rsidRDefault="009B4F12" w:rsidP="0059060C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0010A3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1B1C" w:rsidRPr="004603D8" w:rsidTr="00007766">
        <w:tc>
          <w:tcPr>
            <w:tcW w:w="5130" w:type="dxa"/>
          </w:tcPr>
          <w:p w:rsidR="00E42A6D" w:rsidRPr="004603D8" w:rsidRDefault="00E42A6D" w:rsidP="0059060C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  <w:vAlign w:val="bottom"/>
          </w:tcPr>
          <w:p w:rsidR="00E42A6D" w:rsidRPr="004603D8" w:rsidRDefault="00495906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40A6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65" w:type="dxa"/>
            <w:vAlign w:val="bottom"/>
          </w:tcPr>
          <w:p w:rsidR="00E42A6D" w:rsidRPr="004603D8" w:rsidRDefault="00495906" w:rsidP="00534BEB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40A6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57,497</w:t>
            </w:r>
          </w:p>
        </w:tc>
        <w:tc>
          <w:tcPr>
            <w:tcW w:w="1965" w:type="dxa"/>
            <w:vAlign w:val="bottom"/>
          </w:tcPr>
          <w:p w:rsidR="00FA4EF7" w:rsidRPr="004603D8" w:rsidRDefault="0052034B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60003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6,4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44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84,316</w:t>
            </w:r>
          </w:p>
        </w:tc>
        <w:tc>
          <w:tcPr>
            <w:tcW w:w="1965" w:type="dxa"/>
            <w:vAlign w:val="bottom"/>
          </w:tcPr>
          <w:p w:rsidR="00FA4EF7" w:rsidRPr="004603D8" w:rsidRDefault="0052034B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81</w:t>
            </w:r>
            <w:r w:rsidR="0060003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52</w:t>
            </w:r>
            <w:r w:rsidR="0060003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33,681</w:t>
            </w:r>
          </w:p>
        </w:tc>
        <w:tc>
          <w:tcPr>
            <w:tcW w:w="1965" w:type="dxa"/>
            <w:vAlign w:val="bottom"/>
          </w:tcPr>
          <w:p w:rsidR="00FA4EF7" w:rsidRPr="004603D8" w:rsidRDefault="00600033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="0052034B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52034B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39</w:t>
            </w:r>
            <w:r w:rsidR="005176B4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18,549</w:t>
            </w:r>
          </w:p>
        </w:tc>
        <w:tc>
          <w:tcPr>
            <w:tcW w:w="1965" w:type="dxa"/>
            <w:vAlign w:val="bottom"/>
          </w:tcPr>
          <w:p w:rsidR="00FA4EF7" w:rsidRPr="004603D8" w:rsidRDefault="00600033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52034B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52034B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548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FA4EF7" w:rsidRPr="004603D8" w:rsidRDefault="00FA4EF7" w:rsidP="0059060C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สุทธิจากค่าเผื่อการด้อยค่าจำนวนประมาณ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28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ล้านบาท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965" w:type="dxa"/>
            <w:vAlign w:val="bottom"/>
          </w:tcPr>
          <w:p w:rsidR="00FA4EF7" w:rsidRPr="004603D8" w:rsidRDefault="00600033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15,000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2,97</w:t>
            </w:r>
            <w:r w:rsidR="00856CC0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65" w:type="dxa"/>
            <w:vAlign w:val="bottom"/>
          </w:tcPr>
          <w:p w:rsidR="00FA4EF7" w:rsidRPr="004603D8" w:rsidRDefault="0052034B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  <w:r w:rsidR="0060003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464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965" w:type="dxa"/>
            <w:vAlign w:val="bottom"/>
          </w:tcPr>
          <w:p w:rsidR="00FA4EF7" w:rsidRPr="004603D8" w:rsidRDefault="00600033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5,000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43,774</w:t>
            </w:r>
          </w:p>
        </w:tc>
        <w:tc>
          <w:tcPr>
            <w:tcW w:w="1965" w:type="dxa"/>
            <w:vAlign w:val="bottom"/>
          </w:tcPr>
          <w:p w:rsidR="00FA4EF7" w:rsidRPr="004603D8" w:rsidRDefault="0052034B" w:rsidP="00007766">
            <w:pP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46</w:t>
            </w:r>
            <w:r w:rsidR="0060003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056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65" w:type="dxa"/>
            <w:vAlign w:val="bottom"/>
          </w:tcPr>
          <w:p w:rsidR="00FA4EF7" w:rsidRPr="004603D8" w:rsidRDefault="00A73981" w:rsidP="0000776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6,579</w:t>
            </w:r>
          </w:p>
        </w:tc>
        <w:tc>
          <w:tcPr>
            <w:tcW w:w="1965" w:type="dxa"/>
            <w:vAlign w:val="bottom"/>
          </w:tcPr>
          <w:p w:rsidR="00FA4EF7" w:rsidRPr="004603D8" w:rsidRDefault="0052034B" w:rsidP="00007766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60003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673</w:t>
            </w:r>
          </w:p>
        </w:tc>
      </w:tr>
      <w:tr w:rsidR="00FA4EF7" w:rsidRPr="004603D8" w:rsidTr="00007766">
        <w:tc>
          <w:tcPr>
            <w:tcW w:w="5130" w:type="dxa"/>
          </w:tcPr>
          <w:p w:rsidR="00FA4EF7" w:rsidRPr="004603D8" w:rsidRDefault="00FA4EF7" w:rsidP="0059060C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965" w:type="dxa"/>
            <w:vAlign w:val="bottom"/>
          </w:tcPr>
          <w:p w:rsidR="00FA4EF7" w:rsidRPr="004603D8" w:rsidRDefault="00E9609B" w:rsidP="0000776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26</w:t>
            </w:r>
            <w:r w:rsidR="00856CC0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856CC0">
              <w:rPr>
                <w:rFonts w:asciiTheme="majorBidi" w:eastAsia="Angsana New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965" w:type="dxa"/>
            <w:vAlign w:val="bottom"/>
          </w:tcPr>
          <w:p w:rsidR="00FA4EF7" w:rsidRPr="004603D8" w:rsidRDefault="00600033" w:rsidP="00007766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5176B4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85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5176B4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="005176B4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</w:p>
        </w:tc>
      </w:tr>
    </w:tbl>
    <w:p w:rsidR="001B2F36" w:rsidRPr="004603D8" w:rsidRDefault="00600033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B2F36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B2F36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2F36" w:rsidRPr="004603D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4603D8" w:rsidRDefault="00E42A6D" w:rsidP="0059060C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00033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00033" w:rsidRPr="004603D8">
        <w:rPr>
          <w:rFonts w:asciiTheme="majorBidi" w:hAnsiTheme="majorBidi" w:cstheme="majorBidi"/>
          <w:sz w:val="32"/>
          <w:szCs w:val="32"/>
        </w:rPr>
        <w:t>256</w:t>
      </w:r>
      <w:r w:rsidR="005176B4" w:rsidRPr="004603D8">
        <w:rPr>
          <w:rFonts w:asciiTheme="majorBidi" w:hAnsiTheme="majorBidi" w:cstheme="majorBidi"/>
          <w:sz w:val="32"/>
          <w:szCs w:val="32"/>
        </w:rPr>
        <w:t>2</w:t>
      </w:r>
      <w:r w:rsidR="001B40E2" w:rsidRPr="004603D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00033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00033" w:rsidRPr="004603D8">
        <w:rPr>
          <w:rFonts w:asciiTheme="majorBidi" w:hAnsiTheme="majorBidi" w:cstheme="majorBidi"/>
          <w:sz w:val="32"/>
          <w:szCs w:val="32"/>
        </w:rPr>
        <w:t>256</w:t>
      </w:r>
      <w:r w:rsidR="005176B4" w:rsidRPr="004603D8">
        <w:rPr>
          <w:rFonts w:asciiTheme="majorBidi" w:hAnsiTheme="majorBidi" w:cstheme="majorBidi"/>
          <w:sz w:val="32"/>
          <w:szCs w:val="32"/>
        </w:rPr>
        <w:t>1</w:t>
      </w:r>
      <w:r w:rsidR="002A4F9E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7B90" w:rsidRPr="004603D8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เงินกู้ยืมจากสถาบันการเงินเป็นเงินกู้ยืมในประเทศ</w:t>
      </w:r>
      <w:r w:rsidR="000975C4" w:rsidRPr="004603D8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357B90" w:rsidRPr="004603D8">
        <w:rPr>
          <w:rFonts w:asciiTheme="majorBidi" w:hAnsiTheme="majorBidi" w:cstheme="majorBidi"/>
          <w:sz w:val="32"/>
          <w:szCs w:val="32"/>
          <w:cs/>
        </w:rPr>
        <w:t xml:space="preserve"> โดยสามารถจำแนกได้ดังนี้</w:t>
      </w:r>
    </w:p>
    <w:p w:rsidR="00E42A6D" w:rsidRPr="004603D8" w:rsidRDefault="00E42A6D" w:rsidP="0059060C">
      <w:pPr>
        <w:jc w:val="right"/>
        <w:rPr>
          <w:rFonts w:asciiTheme="majorBidi" w:hAnsiTheme="majorBidi" w:cstheme="majorBidi"/>
          <w:sz w:val="28"/>
          <w:szCs w:val="28"/>
        </w:rPr>
      </w:pPr>
      <w:r w:rsidRPr="004603D8">
        <w:rPr>
          <w:rFonts w:asciiTheme="majorBidi" w:hAnsiTheme="majorBidi" w:cstheme="majorBidi"/>
          <w:sz w:val="28"/>
          <w:szCs w:val="28"/>
          <w:cs/>
        </w:rPr>
        <w:t>(หน่วย:</w:t>
      </w:r>
      <w:r w:rsidRPr="004603D8">
        <w:rPr>
          <w:rFonts w:asciiTheme="majorBidi" w:hAnsiTheme="majorBidi" w:cstheme="majorBidi"/>
          <w:sz w:val="28"/>
          <w:szCs w:val="28"/>
        </w:rPr>
        <w:t xml:space="preserve"> </w:t>
      </w:r>
      <w:r w:rsidRPr="004603D8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780961" w:rsidRPr="004603D8" w:rsidTr="0078096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176B4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80961" w:rsidRPr="004603D8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0961" w:rsidRPr="004603D8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61" w:rsidRPr="004603D8" w:rsidRDefault="00780961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0961" w:rsidRPr="004603D8" w:rsidTr="00A46E42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1.950 – 2.520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650,000</w:t>
            </w:r>
          </w:p>
        </w:tc>
      </w:tr>
      <w:tr w:rsidR="00780961" w:rsidRPr="004603D8" w:rsidTr="00A46E42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961" w:rsidRPr="004603D8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35D61" w:rsidRPr="004603D8" w:rsidRDefault="00947BB2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780961" w:rsidRPr="004603D8" w:rsidTr="00A46E4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780961" w:rsidP="00A46E4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80961" w:rsidRPr="004603D8" w:rsidRDefault="00947BB2" w:rsidP="00A46E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</w:tr>
    </w:tbl>
    <w:p w:rsidR="00FA4EF7" w:rsidRPr="004603D8" w:rsidRDefault="00FA4EF7" w:rsidP="00FA4EF7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4603D8">
        <w:rPr>
          <w:rFonts w:asciiTheme="majorBidi" w:hAnsiTheme="majorBidi" w:cstheme="majorBidi"/>
          <w:sz w:val="28"/>
          <w:szCs w:val="28"/>
          <w:cs/>
        </w:rPr>
        <w:t>(หน่วย:</w:t>
      </w:r>
      <w:r w:rsidRPr="004603D8">
        <w:rPr>
          <w:rFonts w:asciiTheme="majorBidi" w:hAnsiTheme="majorBidi" w:cstheme="majorBidi"/>
          <w:sz w:val="28"/>
          <w:szCs w:val="28"/>
        </w:rPr>
        <w:t xml:space="preserve"> </w:t>
      </w:r>
      <w:r w:rsidRPr="004603D8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9652B4" w:rsidRPr="004603D8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9652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9652B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176B4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652B4" w:rsidRPr="004603D8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652B4" w:rsidRPr="004603D8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2B4" w:rsidRPr="004603D8" w:rsidRDefault="009652B4" w:rsidP="00A46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76B4" w:rsidRPr="004603D8" w:rsidTr="009652B4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1.950 -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2.300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</w:tr>
      <w:tr w:rsidR="005176B4" w:rsidRPr="004603D8" w:rsidTr="009652B4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76B4" w:rsidRPr="004603D8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5176B4" w:rsidRPr="004603D8" w:rsidTr="009652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5176B4" w:rsidRPr="004603D8" w:rsidRDefault="005176B4" w:rsidP="005176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1,250,00</w:t>
            </w:r>
          </w:p>
        </w:tc>
      </w:tr>
    </w:tbl>
    <w:p w:rsidR="00FA4EF7" w:rsidRPr="004603D8" w:rsidRDefault="00FA4EF7" w:rsidP="00FA4EF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780961" w:rsidRPr="004603D8">
        <w:rPr>
          <w:rFonts w:asciiTheme="majorBidi" w:hAnsiTheme="majorBidi" w:cstheme="majorBidi"/>
          <w:sz w:val="32"/>
          <w:szCs w:val="32"/>
        </w:rPr>
        <w:t>31</w:t>
      </w:r>
      <w:r w:rsidR="006A4FAC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80961" w:rsidRPr="004603D8">
        <w:rPr>
          <w:rFonts w:asciiTheme="majorBidi" w:hAnsiTheme="majorBidi" w:cstheme="majorBidi"/>
          <w:sz w:val="32"/>
          <w:szCs w:val="32"/>
        </w:rPr>
        <w:t>256</w:t>
      </w:r>
      <w:r w:rsidR="001B7747" w:rsidRPr="004603D8">
        <w:rPr>
          <w:rFonts w:asciiTheme="majorBidi" w:hAnsiTheme="majorBidi" w:cstheme="majorBidi"/>
          <w:sz w:val="32"/>
          <w:szCs w:val="32"/>
        </w:rPr>
        <w:t>2</w:t>
      </w:r>
      <w:r w:rsidR="006A4FAC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เงินกู้ยืมดังกล่าวข้างต้นจำนวน</w:t>
      </w:r>
      <w:r w:rsidR="00780961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947BB2" w:rsidRPr="004603D8">
        <w:rPr>
          <w:rFonts w:asciiTheme="majorBidi" w:hAnsiTheme="majorBidi" w:cstheme="majorBidi"/>
          <w:sz w:val="32"/>
          <w:szCs w:val="32"/>
        </w:rPr>
        <w:t>300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25DE4" w:rsidRPr="004603D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80961" w:rsidRPr="004603D8">
        <w:rPr>
          <w:rFonts w:asciiTheme="majorBidi" w:hAnsiTheme="majorBidi" w:cstheme="majorBidi"/>
          <w:sz w:val="32"/>
          <w:szCs w:val="32"/>
        </w:rPr>
        <w:t>31</w:t>
      </w:r>
      <w:r w:rsidR="00325DE4" w:rsidRPr="004603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80961" w:rsidRPr="004603D8">
        <w:rPr>
          <w:rFonts w:asciiTheme="majorBidi" w:hAnsiTheme="majorBidi" w:cstheme="majorBidi"/>
          <w:sz w:val="32"/>
          <w:szCs w:val="32"/>
        </w:rPr>
        <w:t>256</w:t>
      </w:r>
      <w:r w:rsidR="001B7747" w:rsidRPr="004603D8">
        <w:rPr>
          <w:rFonts w:asciiTheme="majorBidi" w:hAnsiTheme="majorBidi" w:cstheme="majorBidi"/>
          <w:sz w:val="32"/>
          <w:szCs w:val="32"/>
        </w:rPr>
        <w:t>1</w:t>
      </w:r>
      <w:r w:rsidR="00325DE4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5DE4" w:rsidRPr="004603D8">
        <w:rPr>
          <w:rFonts w:asciiTheme="majorBidi" w:hAnsiTheme="majorBidi" w:cstheme="majorBidi"/>
          <w:sz w:val="32"/>
          <w:szCs w:val="32"/>
        </w:rPr>
        <w:t xml:space="preserve">: </w:t>
      </w:r>
      <w:r w:rsidR="001B7747" w:rsidRPr="004603D8">
        <w:rPr>
          <w:rFonts w:asciiTheme="majorBidi" w:hAnsiTheme="majorBidi" w:cstheme="majorBidi"/>
          <w:sz w:val="32"/>
          <w:szCs w:val="32"/>
        </w:rPr>
        <w:t>3</w:t>
      </w:r>
      <w:r w:rsidR="00325DE4" w:rsidRPr="004603D8">
        <w:rPr>
          <w:rFonts w:asciiTheme="majorBidi" w:hAnsiTheme="majorBidi" w:cstheme="majorBidi"/>
          <w:sz w:val="32"/>
          <w:szCs w:val="32"/>
        </w:rPr>
        <w:t xml:space="preserve">00 </w:t>
      </w:r>
      <w:r w:rsidR="00325DE4" w:rsidRPr="004603D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4603D8">
        <w:rPr>
          <w:rFonts w:asciiTheme="majorBidi" w:hAnsiTheme="majorBidi" w:cstheme="majorBidi"/>
          <w:sz w:val="32"/>
          <w:szCs w:val="32"/>
          <w:cs/>
        </w:rPr>
        <w:t>เป็นเงินกู้ยืมจากธนาคารในประเทศ โดยมีกำหนดชำระคืนเงินต้น</w:t>
      </w:r>
      <w:r w:rsidRPr="004603D8">
        <w:rPr>
          <w:rFonts w:asciiTheme="majorBidi" w:hAnsiTheme="majorBidi" w:cstheme="majorBidi"/>
          <w:sz w:val="32"/>
          <w:szCs w:val="32"/>
        </w:rPr>
        <w:t xml:space="preserve"> 2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</w:rPr>
        <w:t>-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</w:rPr>
        <w:t>3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และมีกำหนดจ่ายดอกเบี้ยตามที่ตกลงในสัญญา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BA24C3" w:rsidRPr="004603D8" w:rsidRDefault="00780961" w:rsidP="00ED0DD3">
      <w:pPr>
        <w:tabs>
          <w:tab w:val="left" w:pos="720"/>
          <w:tab w:val="left" w:pos="90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="00BA24C3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4C3" w:rsidRPr="004603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540826" w:rsidRPr="004603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57"/>
        <w:gridCol w:w="1683"/>
        <w:gridCol w:w="1740"/>
      </w:tblGrid>
      <w:tr w:rsidR="00EC1B1C" w:rsidRPr="004603D8" w:rsidTr="00007766">
        <w:tc>
          <w:tcPr>
            <w:tcW w:w="9180" w:type="dxa"/>
            <w:gridSpan w:val="3"/>
            <w:vAlign w:val="bottom"/>
          </w:tcPr>
          <w:p w:rsidR="00BA24C3" w:rsidRPr="004603D8" w:rsidRDefault="00BA24C3" w:rsidP="00007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37399D"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C1B1C" w:rsidRPr="004603D8" w:rsidTr="00007766">
        <w:tc>
          <w:tcPr>
            <w:tcW w:w="5757" w:type="dxa"/>
            <w:vAlign w:val="bottom"/>
          </w:tcPr>
          <w:p w:rsidR="00E42A6D" w:rsidRPr="004603D8" w:rsidRDefault="00E42A6D" w:rsidP="00007766">
            <w:pPr>
              <w:ind w:left="600" w:hanging="6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</w:tcPr>
          <w:p w:rsidR="00E42A6D" w:rsidRPr="004603D8" w:rsidRDefault="00780961" w:rsidP="000077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7747"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40" w:type="dxa"/>
          </w:tcPr>
          <w:p w:rsidR="00E42A6D" w:rsidRPr="004603D8" w:rsidRDefault="00780961" w:rsidP="000077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7747"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263EC" w:rsidRPr="004603D8" w:rsidTr="00007766">
        <w:tc>
          <w:tcPr>
            <w:tcW w:w="5757" w:type="dxa"/>
            <w:vAlign w:val="bottom"/>
          </w:tcPr>
          <w:p w:rsidR="004263EC" w:rsidRPr="004603D8" w:rsidRDefault="004263EC" w:rsidP="00007766">
            <w:pPr>
              <w:tabs>
                <w:tab w:val="left" w:pos="263"/>
                <w:tab w:val="left" w:pos="900"/>
              </w:tabs>
              <w:ind w:left="261" w:hanging="279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เจ้าหนี้สำนักหักบัญชี                                                           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              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4263EC" w:rsidRPr="004603D8" w:rsidRDefault="004263EC" w:rsidP="00007766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4263EC" w:rsidRPr="004603D8" w:rsidRDefault="004263EC" w:rsidP="00007766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766" w:rsidRPr="004603D8" w:rsidTr="00007766">
        <w:tc>
          <w:tcPr>
            <w:tcW w:w="5757" w:type="dxa"/>
            <w:vAlign w:val="bottom"/>
          </w:tcPr>
          <w:p w:rsidR="00007766" w:rsidRPr="004603D8" w:rsidRDefault="00007766" w:rsidP="00007766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ตราสารทุนและตราสารหนี้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07766" w:rsidRPr="004603D8" w:rsidRDefault="00947BB2" w:rsidP="00007766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07766" w:rsidRPr="004603D8" w:rsidRDefault="001B7747" w:rsidP="00007766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007766"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0C2CEB" w:rsidRPr="004603D8" w:rsidTr="00007766">
        <w:tc>
          <w:tcPr>
            <w:tcW w:w="5757" w:type="dxa"/>
            <w:vAlign w:val="bottom"/>
          </w:tcPr>
          <w:p w:rsidR="000C2CEB" w:rsidRPr="004603D8" w:rsidRDefault="000C2CEB" w:rsidP="00007766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C2CEB" w:rsidRPr="004603D8" w:rsidRDefault="00947BB2" w:rsidP="00007766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CEB" w:rsidRPr="004603D8" w:rsidRDefault="001B7747" w:rsidP="00007766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</w:tr>
      <w:tr w:rsidR="000C2CEB" w:rsidRPr="004603D8" w:rsidTr="00007766">
        <w:tc>
          <w:tcPr>
            <w:tcW w:w="5757" w:type="dxa"/>
            <w:vAlign w:val="bottom"/>
          </w:tcPr>
          <w:p w:rsidR="000C2CEB" w:rsidRPr="004603D8" w:rsidRDefault="003E1A21" w:rsidP="00007766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C2CEB" w:rsidRPr="004603D8" w:rsidRDefault="00947BB2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3,783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CEB" w:rsidRPr="004603D8" w:rsidRDefault="001B7747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2CEB" w:rsidRPr="004603D8" w:rsidTr="00007766">
        <w:tc>
          <w:tcPr>
            <w:tcW w:w="5757" w:type="dxa"/>
            <w:vAlign w:val="bottom"/>
          </w:tcPr>
          <w:p w:rsidR="000C2CEB" w:rsidRPr="004603D8" w:rsidRDefault="000C2CEB" w:rsidP="00007766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เจ้าหนี้สำนักหักบัญชีและบริษัทหลักทรัพย์                                                           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              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="000C2CEB" w:rsidRPr="004603D8" w:rsidRDefault="00947BB2" w:rsidP="0000776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0C2CEB" w:rsidRPr="004603D8" w:rsidRDefault="001B7747" w:rsidP="0000776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="00DE2620"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</w:tbl>
    <w:p w:rsidR="00027555" w:rsidRPr="004603D8" w:rsidRDefault="000E5FA6" w:rsidP="0059060C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6201"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57"/>
        <w:gridCol w:w="1651"/>
        <w:gridCol w:w="1742"/>
      </w:tblGrid>
      <w:tr w:rsidR="00EC1B1C" w:rsidRPr="004603D8" w:rsidTr="00007766">
        <w:tc>
          <w:tcPr>
            <w:tcW w:w="9150" w:type="dxa"/>
            <w:gridSpan w:val="3"/>
          </w:tcPr>
          <w:p w:rsidR="00027555" w:rsidRPr="004603D8" w:rsidRDefault="004B1BE7" w:rsidP="00007766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="009B4F12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(</w:t>
            </w:r>
            <w:r w:rsidR="001E77B3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หน่วย:</w:t>
            </w:r>
            <w:r w:rsidR="001E77B3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="00EB34B1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พัน</w:t>
            </w:r>
            <w:r w:rsidR="009B4F12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1" w:type="dxa"/>
          </w:tcPr>
          <w:p w:rsidR="00EC6201" w:rsidRPr="004603D8" w:rsidRDefault="00EC6201" w:rsidP="000077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42" w:type="dxa"/>
          </w:tcPr>
          <w:p w:rsidR="00EC6201" w:rsidRPr="004603D8" w:rsidRDefault="00EC6201" w:rsidP="000077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EC6201" w:rsidRPr="004603D8" w:rsidRDefault="00EC6201" w:rsidP="00007766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:rsidR="00EC6201" w:rsidRPr="004603D8" w:rsidRDefault="00EC6201" w:rsidP="00007766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905,213</w:t>
            </w:r>
          </w:p>
        </w:tc>
        <w:tc>
          <w:tcPr>
            <w:tcW w:w="1742" w:type="dxa"/>
            <w:vAlign w:val="bottom"/>
          </w:tcPr>
          <w:p w:rsidR="00EC6201" w:rsidRPr="004603D8" w:rsidRDefault="00EC6201" w:rsidP="00007766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เจ้าหนี้ทรัพย์สินวางประกัน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322,861</w:t>
            </w:r>
          </w:p>
        </w:tc>
        <w:tc>
          <w:tcPr>
            <w:tcW w:w="1742" w:type="dxa"/>
            <w:vAlign w:val="bottom"/>
          </w:tcPr>
          <w:p w:rsidR="00EC6201" w:rsidRPr="004603D8" w:rsidRDefault="00EC6201" w:rsidP="00007766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307,560</w:t>
            </w:r>
          </w:p>
        </w:tc>
        <w:tc>
          <w:tcPr>
            <w:tcW w:w="1742" w:type="dxa"/>
            <w:vAlign w:val="bottom"/>
          </w:tcPr>
          <w:p w:rsidR="00EC6201" w:rsidRPr="004603D8" w:rsidRDefault="00ED0DD3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="00EC6201"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EC6201" w:rsidRPr="004603D8" w:rsidRDefault="00947BB2" w:rsidP="00007766">
            <w:pP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1,535,634</w:t>
            </w:r>
          </w:p>
        </w:tc>
        <w:tc>
          <w:tcPr>
            <w:tcW w:w="1742" w:type="dxa"/>
            <w:shd w:val="clear" w:color="auto" w:fill="auto"/>
            <w:vAlign w:val="bottom"/>
          </w:tcPr>
          <w:p w:rsidR="00EC6201" w:rsidRPr="004603D8" w:rsidRDefault="00EC6201" w:rsidP="00007766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2,626</w:t>
            </w:r>
          </w:p>
        </w:tc>
        <w:tc>
          <w:tcPr>
            <w:tcW w:w="1742" w:type="dxa"/>
            <w:vAlign w:val="bottom"/>
          </w:tcPr>
          <w:p w:rsidR="00EC6201" w:rsidRPr="004603D8" w:rsidRDefault="00ED0DD3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C6201"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1,538,260</w:t>
            </w:r>
          </w:p>
        </w:tc>
        <w:tc>
          <w:tcPr>
            <w:tcW w:w="1742" w:type="dxa"/>
            <w:vAlign w:val="bottom"/>
          </w:tcPr>
          <w:p w:rsidR="00EC6201" w:rsidRPr="004603D8" w:rsidRDefault="00EC6201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00F1" w:rsidRPr="004603D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601" w:hanging="601"/>
              <w:rPr>
                <w:rFonts w:asciiTheme="majorBidi" w:eastAsia="Angsana New" w:hAnsiTheme="majorBidi" w:cstheme="majorBidi"/>
                <w:sz w:val="30"/>
                <w:szCs w:val="30"/>
                <w:u w:val="single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C6201" w:rsidRPr="004603D8" w:rsidRDefault="00EC6201" w:rsidP="00007766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:rsidR="00EC6201" w:rsidRPr="004603D8" w:rsidRDefault="00EC6201" w:rsidP="00007766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742" w:type="dxa"/>
            <w:vAlign w:val="bottom"/>
          </w:tcPr>
          <w:p w:rsidR="00EC6201" w:rsidRPr="004603D8" w:rsidRDefault="00ED0DD3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742" w:type="dxa"/>
            <w:vAlign w:val="bottom"/>
          </w:tcPr>
          <w:p w:rsidR="00EC6201" w:rsidRPr="004603D8" w:rsidRDefault="00ED0DD3" w:rsidP="0000776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201"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EC6201" w:rsidRPr="004603D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C6201" w:rsidRPr="004603D8" w:rsidTr="00007766">
        <w:tc>
          <w:tcPr>
            <w:tcW w:w="5757" w:type="dxa"/>
          </w:tcPr>
          <w:p w:rsidR="00EC6201" w:rsidRPr="004603D8" w:rsidRDefault="00EC6201" w:rsidP="00007766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-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651" w:type="dxa"/>
            <w:vAlign w:val="bottom"/>
          </w:tcPr>
          <w:p w:rsidR="00EC6201" w:rsidRPr="004603D8" w:rsidRDefault="00947BB2" w:rsidP="0000776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1,538,325</w:t>
            </w:r>
          </w:p>
        </w:tc>
        <w:tc>
          <w:tcPr>
            <w:tcW w:w="1742" w:type="dxa"/>
            <w:vAlign w:val="bottom"/>
          </w:tcPr>
          <w:p w:rsidR="00EC6201" w:rsidRPr="004603D8" w:rsidRDefault="00EC6201" w:rsidP="0000776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D0DD3" w:rsidRPr="004603D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:rsidR="004603D8" w:rsidRDefault="004603D8" w:rsidP="00ED0DD3">
      <w:pPr>
        <w:tabs>
          <w:tab w:val="left" w:pos="720"/>
          <w:tab w:val="left" w:pos="900"/>
          <w:tab w:val="left" w:pos="432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24BF7" w:rsidRPr="004603D8" w:rsidRDefault="00F24BF7" w:rsidP="00ED0DD3">
      <w:pPr>
        <w:tabs>
          <w:tab w:val="left" w:pos="720"/>
          <w:tab w:val="left" w:pos="900"/>
          <w:tab w:val="left" w:pos="432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ตราสารหนี้ที่ออกและเงินกู้ยืมอื่น </w:t>
      </w:r>
    </w:p>
    <w:tbl>
      <w:tblPr>
        <w:tblW w:w="9522" w:type="dxa"/>
        <w:tblInd w:w="450" w:type="dxa"/>
        <w:tblLook w:val="0000" w:firstRow="0" w:lastRow="0" w:firstColumn="0" w:lastColumn="0" w:noHBand="0" w:noVBand="0"/>
      </w:tblPr>
      <w:tblGrid>
        <w:gridCol w:w="2952"/>
        <w:gridCol w:w="1314"/>
        <w:gridCol w:w="1314"/>
        <w:gridCol w:w="1314"/>
        <w:gridCol w:w="1314"/>
        <w:gridCol w:w="1314"/>
      </w:tblGrid>
      <w:tr w:rsidR="00ED0DD3" w:rsidRPr="004603D8" w:rsidTr="006176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0DD3" w:rsidRPr="004603D8" w:rsidTr="006176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D0DD3" w:rsidRPr="004603D8" w:rsidTr="006176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อัตราดอกเบี้ย/ส่วนลด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ระยะเวลาคงเหลือของหนี้ที่</w:t>
            </w:r>
          </w:p>
          <w:p w:rsidR="00ED0DD3" w:rsidRPr="004603D8" w:rsidRDefault="00ED0DD3" w:rsidP="006176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จะครบกำหนดชำระ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DD3" w:rsidRPr="004603D8" w:rsidTr="006176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 1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0DD3" w:rsidRPr="004603D8" w:rsidTr="006176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left="158" w:right="-486" w:hanging="1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0DD3" w:rsidRPr="004603D8" w:rsidTr="006176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ตั๋วแลกเงิน                    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0DD3" w:rsidRPr="004603D8" w:rsidRDefault="00ED0DD3" w:rsidP="00617686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0DD3" w:rsidRPr="004603D8" w:rsidTr="006176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left="162" w:right="-108" w:firstLine="22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(มูลค่าหน้าตั๋ว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และ ไม่มีดอกเบี้ยหน้าตั๋ว)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1.64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299,532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299,532</w:t>
            </w:r>
          </w:p>
        </w:tc>
      </w:tr>
      <w:tr w:rsidR="00ED0DD3" w:rsidRPr="004603D8" w:rsidTr="00617686">
        <w:trPr>
          <w:trHeight w:val="28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D0DD3" w:rsidRPr="004603D8" w:rsidRDefault="00ED0DD3" w:rsidP="00617686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tabs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299,53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ED0DD3" w:rsidRPr="004603D8" w:rsidRDefault="00ED0DD3" w:rsidP="00617686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299,532</w:t>
            </w:r>
          </w:p>
        </w:tc>
      </w:tr>
    </w:tbl>
    <w:p w:rsidR="00D32CEF" w:rsidRPr="004603D8" w:rsidRDefault="006225E8" w:rsidP="00D32CEF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4BF7" w:rsidRPr="004603D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D4E32"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E32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2CEF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 - ผลประโยชน์ระยะยาวของพนักงาน</w:t>
      </w:r>
    </w:p>
    <w:p w:rsidR="00D32CEF" w:rsidRPr="004603D8" w:rsidRDefault="00D32CEF" w:rsidP="00D32C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72"/>
        <w:gridCol w:w="1890"/>
        <w:gridCol w:w="1890"/>
      </w:tblGrid>
      <w:tr w:rsidR="00D32CEF" w:rsidRPr="004603D8" w:rsidTr="0083335D">
        <w:tc>
          <w:tcPr>
            <w:tcW w:w="5472" w:type="dxa"/>
          </w:tcPr>
          <w:p w:rsidR="00D32CEF" w:rsidRPr="004603D8" w:rsidRDefault="00D32CEF" w:rsidP="00D32C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32CEF" w:rsidRPr="004603D8" w:rsidRDefault="00D32CEF" w:rsidP="00D32CEF">
            <w:pP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D32CEF" w:rsidRPr="004603D8" w:rsidRDefault="00D32CEF" w:rsidP="00D32CE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603D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603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EF1535" w:rsidRPr="004603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</w:t>
            </w:r>
            <w:r w:rsidRPr="004603D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32CEF" w:rsidRPr="004603D8" w:rsidTr="0083335D">
        <w:tc>
          <w:tcPr>
            <w:tcW w:w="5472" w:type="dxa"/>
          </w:tcPr>
          <w:p w:rsidR="00D32CEF" w:rsidRPr="004603D8" w:rsidRDefault="00D32CEF" w:rsidP="00D32C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32CEF" w:rsidRPr="004603D8" w:rsidRDefault="00D32CEF" w:rsidP="00AE712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A4FAC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              </w:t>
            </w:r>
            <w:r w:rsidR="00F032B7"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F032B7"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0DD3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90" w:type="dxa"/>
            <w:vAlign w:val="bottom"/>
          </w:tcPr>
          <w:p w:rsidR="00D32CEF" w:rsidRPr="004603D8" w:rsidRDefault="00D32CEF" w:rsidP="00AE712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F032B7"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032B7"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0DD3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890" w:type="dxa"/>
          </w:tcPr>
          <w:p w:rsidR="00AE712E" w:rsidRPr="004603D8" w:rsidRDefault="009A13DC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97,412</w:t>
            </w:r>
          </w:p>
        </w:tc>
        <w:tc>
          <w:tcPr>
            <w:tcW w:w="1890" w:type="dxa"/>
          </w:tcPr>
          <w:p w:rsidR="00AE712E" w:rsidRPr="004603D8" w:rsidRDefault="00617686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E712E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32B7" w:rsidRPr="004603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</w:p>
        </w:tc>
        <w:tc>
          <w:tcPr>
            <w:tcW w:w="1890" w:type="dxa"/>
          </w:tcPr>
          <w:p w:rsidR="00AE712E" w:rsidRPr="004603D8" w:rsidRDefault="00AE712E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AE712E" w:rsidRPr="004603D8" w:rsidRDefault="00AE712E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</w:tcPr>
          <w:p w:rsidR="00AE712E" w:rsidRPr="004603D8" w:rsidRDefault="00947BB2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1890" w:type="dxa"/>
          </w:tcPr>
          <w:p w:rsidR="00AE712E" w:rsidRPr="004603D8" w:rsidRDefault="00F032B7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17686" w:rsidRPr="004603D8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A946FA" w:rsidRPr="004603D8" w:rsidTr="0083335D">
        <w:tc>
          <w:tcPr>
            <w:tcW w:w="5472" w:type="dxa"/>
          </w:tcPr>
          <w:p w:rsidR="00A946FA" w:rsidRPr="004603D8" w:rsidRDefault="00A946FA" w:rsidP="00A7398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อดีต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:rsidR="00A946FA" w:rsidRPr="004603D8" w:rsidRDefault="00A946FA" w:rsidP="00A7398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33,089</w:t>
            </w:r>
          </w:p>
        </w:tc>
        <w:tc>
          <w:tcPr>
            <w:tcW w:w="1890" w:type="dxa"/>
          </w:tcPr>
          <w:p w:rsidR="00A946FA" w:rsidRPr="004603D8" w:rsidRDefault="00A946FA" w:rsidP="00A73981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:rsidR="00AE712E" w:rsidRPr="004603D8" w:rsidRDefault="00947BB2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890" w:type="dxa"/>
          </w:tcPr>
          <w:p w:rsidR="00AE712E" w:rsidRPr="004603D8" w:rsidRDefault="00E03EFE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032B7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7686" w:rsidRPr="004603D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</w:p>
        </w:tc>
        <w:tc>
          <w:tcPr>
            <w:tcW w:w="1890" w:type="dxa"/>
          </w:tcPr>
          <w:p w:rsidR="00AE712E" w:rsidRPr="004603D8" w:rsidRDefault="00AE712E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AE712E" w:rsidRPr="004603D8" w:rsidRDefault="00AE712E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382A64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(กำไร)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AE712E" w:rsidRPr="004603D8" w:rsidRDefault="00AE712E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AE712E" w:rsidRPr="004603D8" w:rsidRDefault="00AE712E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4603D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AE712E" w:rsidRPr="004603D8" w:rsidRDefault="006C664D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AE712E" w:rsidRPr="004603D8" w:rsidRDefault="009E7525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13DC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AE712E" w:rsidRPr="004603D8" w:rsidRDefault="006C664D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AE712E" w:rsidRPr="004603D8" w:rsidRDefault="009E7525" w:rsidP="00BA525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9A13DC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354)</w:t>
            </w:r>
          </w:p>
        </w:tc>
      </w:tr>
      <w:tr w:rsidR="002622DF" w:rsidRPr="004603D8" w:rsidTr="0083335D">
        <w:tc>
          <w:tcPr>
            <w:tcW w:w="5472" w:type="dxa"/>
          </w:tcPr>
          <w:p w:rsidR="002622DF" w:rsidRPr="004603D8" w:rsidRDefault="002622DF" w:rsidP="002622D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2622DF" w:rsidRPr="004603D8" w:rsidRDefault="002622DF" w:rsidP="002622D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2622DF" w:rsidRPr="004603D8" w:rsidRDefault="002622DF" w:rsidP="002622D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(7,032)</w:t>
            </w:r>
          </w:p>
        </w:tc>
      </w:tr>
      <w:tr w:rsidR="00AE712E" w:rsidRPr="004603D8" w:rsidTr="0083335D">
        <w:tc>
          <w:tcPr>
            <w:tcW w:w="5472" w:type="dxa"/>
          </w:tcPr>
          <w:p w:rsidR="00AE712E" w:rsidRPr="004603D8" w:rsidRDefault="00AE712E" w:rsidP="00BA52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  <w:vAlign w:val="bottom"/>
          </w:tcPr>
          <w:p w:rsidR="00AE712E" w:rsidRPr="004603D8" w:rsidRDefault="00A946FA" w:rsidP="00BA5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947BB2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890" w:type="dxa"/>
            <w:vAlign w:val="bottom"/>
          </w:tcPr>
          <w:p w:rsidR="00AE712E" w:rsidRPr="004603D8" w:rsidRDefault="009A13DC" w:rsidP="00E03E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97,</w:t>
            </w:r>
            <w:r w:rsidR="00F032B7" w:rsidRPr="004603D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:rsidR="004603D8" w:rsidRDefault="00A946FA" w:rsidP="004263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946FA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ส่วนที่รับรู้ใน</w:t>
      </w:r>
      <w:r w:rsidRPr="00A946FA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รับรู้ในค่าใช้จ่าย</w:t>
      </w:r>
      <w:r w:rsidR="0083335D">
        <w:rPr>
          <w:rFonts w:asciiTheme="majorBidi" w:hAnsiTheme="majorBidi" w:cstheme="majorBidi" w:hint="cs"/>
          <w:sz w:val="32"/>
          <w:szCs w:val="32"/>
          <w:cs/>
        </w:rPr>
        <w:t>ผลประโยชน์พนักงาน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ทั้งหมด</w:t>
      </w:r>
    </w:p>
    <w:p w:rsidR="004603D8" w:rsidRDefault="004603D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32CEF" w:rsidRPr="004603D8" w:rsidRDefault="00D32CEF" w:rsidP="00A302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  <w:r w:rsidR="00E03EFE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2790"/>
        <w:gridCol w:w="3060"/>
      </w:tblGrid>
      <w:tr w:rsidR="00E03EFE" w:rsidRPr="004603D8" w:rsidTr="00BA5250">
        <w:tc>
          <w:tcPr>
            <w:tcW w:w="3240" w:type="dxa"/>
          </w:tcPr>
          <w:p w:rsidR="00E03EFE" w:rsidRPr="004603D8" w:rsidRDefault="00E03EFE" w:rsidP="00BA5250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E03EFE" w:rsidRPr="004603D8" w:rsidRDefault="00E03EFE" w:rsidP="00E03EF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9A13DC"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vAlign w:val="bottom"/>
          </w:tcPr>
          <w:p w:rsidR="00E03EFE" w:rsidRPr="004603D8" w:rsidRDefault="00E03EFE" w:rsidP="00E03EFE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EB3D72" w:rsidRPr="00460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A13DC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A13DC" w:rsidRPr="004603D8" w:rsidTr="00BA5250">
        <w:tc>
          <w:tcPr>
            <w:tcW w:w="3240" w:type="dxa"/>
          </w:tcPr>
          <w:p w:rsidR="009A13DC" w:rsidRPr="004603D8" w:rsidRDefault="009A13DC" w:rsidP="009A13DC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</w:tcPr>
          <w:p w:rsidR="009A13DC" w:rsidRPr="004603D8" w:rsidRDefault="009A13DC" w:rsidP="009A13DC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9A13DC" w:rsidRPr="004603D8" w:rsidRDefault="009A13DC" w:rsidP="009A13DC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9A13DC" w:rsidRPr="004603D8" w:rsidTr="00BA5250">
        <w:tc>
          <w:tcPr>
            <w:tcW w:w="3240" w:type="dxa"/>
          </w:tcPr>
          <w:p w:rsidR="009A13DC" w:rsidRPr="004603D8" w:rsidRDefault="009A13DC" w:rsidP="009A13DC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</w:tcPr>
          <w:p w:rsidR="009A13DC" w:rsidRPr="004603D8" w:rsidRDefault="009A13DC" w:rsidP="009A13DC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9A13DC" w:rsidRPr="004603D8" w:rsidRDefault="009A13DC" w:rsidP="009A13DC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9A13DC" w:rsidRPr="004603D8" w:rsidTr="00BA5250">
        <w:tc>
          <w:tcPr>
            <w:tcW w:w="3240" w:type="dxa"/>
          </w:tcPr>
          <w:p w:rsidR="009A13DC" w:rsidRPr="004603D8" w:rsidRDefault="009A13DC" w:rsidP="009A13DC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</w:tcPr>
          <w:p w:rsidR="009A13DC" w:rsidRPr="004603D8" w:rsidRDefault="009A13DC" w:rsidP="009A13DC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9A13DC" w:rsidRPr="004603D8" w:rsidRDefault="009A13DC" w:rsidP="009A13DC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</w:tcPr>
          <w:p w:rsidR="009A13DC" w:rsidRPr="004603D8" w:rsidRDefault="009A13DC" w:rsidP="009A13DC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9A13DC" w:rsidRPr="004603D8" w:rsidRDefault="009A13DC" w:rsidP="009A13DC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A946FA" w:rsidRPr="00A946FA" w:rsidRDefault="00A946FA" w:rsidP="00A946FA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946F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A946FA">
        <w:rPr>
          <w:rFonts w:asciiTheme="majorBidi" w:hAnsiTheme="majorBidi" w:cstheme="majorBidi"/>
          <w:sz w:val="32"/>
          <w:szCs w:val="32"/>
        </w:rPr>
        <w:t xml:space="preserve">5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A946FA">
        <w:rPr>
          <w:rFonts w:asciiTheme="majorBidi" w:hAnsiTheme="majorBidi" w:cstheme="majorBidi"/>
          <w:sz w:val="32"/>
          <w:szCs w:val="32"/>
        </w:rPr>
        <w:t>256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2</w:t>
      </w:r>
      <w:r w:rsidRPr="00A946FA">
        <w:rPr>
          <w:rFonts w:asciiTheme="majorBidi" w:hAnsiTheme="majorBidi" w:cstheme="majorBidi"/>
          <w:sz w:val="32"/>
          <w:szCs w:val="32"/>
        </w:rPr>
        <w:t xml:space="preserve"> </w:t>
      </w:r>
      <w:r w:rsidRPr="00A946FA">
        <w:rPr>
          <w:rFonts w:asciiTheme="majorBidi" w:hAnsiTheme="majorBidi" w:cstheme="majorBidi"/>
          <w:sz w:val="32"/>
          <w:szCs w:val="32"/>
          <w:cs/>
        </w:rPr>
        <w:t>พระราชบัญญัติคุ้มครองแรงงาน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 xml:space="preserve"> (ฉบับที่ </w:t>
      </w:r>
      <w:r w:rsidRPr="00A946FA">
        <w:rPr>
          <w:rFonts w:asciiTheme="majorBidi" w:hAnsiTheme="majorBidi" w:cstheme="majorBidi"/>
          <w:sz w:val="32"/>
          <w:szCs w:val="32"/>
        </w:rPr>
        <w:t xml:space="preserve">7)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Pr="00A946FA">
        <w:rPr>
          <w:rFonts w:asciiTheme="majorBidi" w:hAnsiTheme="majorBidi" w:cstheme="majorBidi"/>
          <w:sz w:val="32"/>
          <w:szCs w:val="32"/>
        </w:rPr>
        <w:t xml:space="preserve">2562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ได้ประกาศลงใน              ราชกิจจานุเบกษา</w:t>
      </w:r>
      <w:r w:rsidRPr="00A946FA">
        <w:rPr>
          <w:rFonts w:asciiTheme="majorBidi" w:hAnsiTheme="majorBidi" w:cstheme="majorBidi"/>
          <w:sz w:val="32"/>
          <w:szCs w:val="32"/>
        </w:rPr>
        <w:t xml:space="preserve">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ซึ่งได้กำหนดอั</w:t>
      </w:r>
      <w:r w:rsidRPr="00A946FA">
        <w:rPr>
          <w:rFonts w:asciiTheme="majorBidi" w:hAnsiTheme="majorBidi" w:cstheme="majorBidi"/>
          <w:sz w:val="32"/>
          <w:szCs w:val="32"/>
          <w:cs/>
        </w:rPr>
        <w:t>ตราค่าชดเชยเพิ่มเติมกรณีนายจ้างเลิกจ้าง</w:t>
      </w:r>
      <w:r w:rsidRPr="00A946FA">
        <w:rPr>
          <w:rFonts w:asciiTheme="majorBidi" w:hAnsiTheme="majorBidi" w:cstheme="majorBidi"/>
          <w:sz w:val="32"/>
          <w:szCs w:val="32"/>
        </w:rPr>
        <w:t xml:space="preserve"> </w:t>
      </w:r>
      <w:r w:rsidRPr="00A946FA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A946FA">
        <w:rPr>
          <w:rFonts w:asciiTheme="majorBidi" w:hAnsiTheme="majorBidi" w:cstheme="majorBidi"/>
          <w:sz w:val="32"/>
          <w:szCs w:val="32"/>
        </w:rPr>
        <w:t>20</w:t>
      </w:r>
      <w:r w:rsidRPr="00A946FA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946FA">
        <w:rPr>
          <w:rFonts w:asciiTheme="majorBidi" w:hAnsiTheme="majorBidi" w:cstheme="majorBidi"/>
          <w:sz w:val="32"/>
          <w:szCs w:val="32"/>
        </w:rPr>
        <w:t>400</w:t>
      </w:r>
      <w:r w:rsidRPr="00A946FA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A946FA">
        <w:rPr>
          <w:rFonts w:asciiTheme="majorBidi" w:hAnsiTheme="majorBidi" w:cstheme="majorBidi"/>
          <w:sz w:val="32"/>
          <w:szCs w:val="32"/>
        </w:rPr>
        <w:t xml:space="preserve">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="00A90B74">
        <w:rPr>
          <w:rFonts w:asciiTheme="majorBidi" w:hAnsiTheme="majorBidi" w:cstheme="majorBidi"/>
          <w:sz w:val="32"/>
          <w:szCs w:val="32"/>
        </w:rPr>
        <w:t>5</w:t>
      </w:r>
      <w:r w:rsidRPr="00A946FA">
        <w:rPr>
          <w:rFonts w:asciiTheme="majorBidi" w:hAnsiTheme="majorBidi" w:cstheme="majorBidi"/>
          <w:sz w:val="32"/>
          <w:szCs w:val="32"/>
        </w:rPr>
        <w:t xml:space="preserve">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A946FA">
        <w:rPr>
          <w:rFonts w:asciiTheme="majorBidi" w:hAnsiTheme="majorBidi" w:cstheme="majorBidi"/>
          <w:sz w:val="32"/>
          <w:szCs w:val="32"/>
        </w:rPr>
        <w:t xml:space="preserve">2562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A946FA">
        <w:rPr>
          <w:rFonts w:asciiTheme="majorBidi" w:hAnsiTheme="majorBidi" w:cstheme="majorBidi"/>
          <w:sz w:val="32"/>
          <w:szCs w:val="32"/>
          <w:cs/>
        </w:rPr>
        <w:t>บริษัทฯได้บันทึกผลกระทบจากการเปลี่ยนแปลงดังกล่าว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โดยรับรู้ต้นทุนบริการในอดีตเป็นค่าใช้จ่ายในงบกำไรขาดทุน</w:t>
      </w:r>
      <w:r w:rsidR="00A90B74">
        <w:rPr>
          <w:rFonts w:asciiTheme="majorBidi" w:hAnsiTheme="majorBidi" w:cstheme="majorBidi" w:hint="cs"/>
          <w:sz w:val="32"/>
          <w:szCs w:val="32"/>
          <w:cs/>
        </w:rPr>
        <w:t>สำหรับไตรมาสที่</w:t>
      </w:r>
      <w:r w:rsidR="00A90B74">
        <w:rPr>
          <w:rFonts w:asciiTheme="majorBidi" w:hAnsiTheme="majorBidi" w:cstheme="majorBidi"/>
          <w:sz w:val="32"/>
          <w:szCs w:val="32"/>
        </w:rPr>
        <w:t xml:space="preserve"> 1 </w:t>
      </w:r>
      <w:r w:rsidRPr="00A946FA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:rsidR="00027555" w:rsidRPr="004603D8" w:rsidRDefault="006900A6" w:rsidP="00E43DD5">
      <w:pPr>
        <w:tabs>
          <w:tab w:val="left" w:pos="720"/>
          <w:tab w:val="left" w:pos="900"/>
        </w:tabs>
        <w:spacing w:before="120" w:after="120"/>
        <w:ind w:left="544" w:hanging="544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4BF7" w:rsidRPr="004603D8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E5FA6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70"/>
        <w:gridCol w:w="1890"/>
        <w:gridCol w:w="1890"/>
      </w:tblGrid>
      <w:tr w:rsidR="00EC1B1C" w:rsidRPr="004603D8" w:rsidTr="00007766">
        <w:tc>
          <w:tcPr>
            <w:tcW w:w="9150" w:type="dxa"/>
            <w:gridSpan w:val="3"/>
          </w:tcPr>
          <w:p w:rsidR="00027555" w:rsidRPr="004603D8" w:rsidRDefault="009B4F12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หน่วย:</w:t>
            </w:r>
            <w:r w:rsidR="00883AFB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="00883AFB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พัน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C1B1C" w:rsidRPr="004603D8" w:rsidTr="00007766">
        <w:tc>
          <w:tcPr>
            <w:tcW w:w="5370" w:type="dxa"/>
          </w:tcPr>
          <w:p w:rsidR="00F33704" w:rsidRPr="004603D8" w:rsidRDefault="00F33704" w:rsidP="0059060C">
            <w:pPr>
              <w:ind w:left="605" w:hanging="6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F33704" w:rsidRPr="004603D8" w:rsidRDefault="00EB3D72" w:rsidP="00E03EF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3DC"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:rsidR="00F33704" w:rsidRPr="004603D8" w:rsidRDefault="00EB3D72" w:rsidP="00E03EF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3DC"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263EC" w:rsidRPr="004603D8" w:rsidTr="00007766">
        <w:tc>
          <w:tcPr>
            <w:tcW w:w="5370" w:type="dxa"/>
          </w:tcPr>
          <w:p w:rsidR="004263EC" w:rsidRPr="004603D8" w:rsidRDefault="004263EC" w:rsidP="0059060C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ค่าใช้จ่ายพนักงานค้างจ่าย</w:t>
            </w:r>
          </w:p>
        </w:tc>
        <w:tc>
          <w:tcPr>
            <w:tcW w:w="1890" w:type="dxa"/>
          </w:tcPr>
          <w:p w:rsidR="004263EC" w:rsidRPr="004603D8" w:rsidRDefault="00077BC3" w:rsidP="0059060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6</w:t>
            </w:r>
            <w:r w:rsidR="00982C86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="00644DF3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1890" w:type="dxa"/>
          </w:tcPr>
          <w:p w:rsidR="004263EC" w:rsidRPr="004603D8" w:rsidRDefault="00BD0F7A" w:rsidP="00CD291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1</w:t>
            </w:r>
            <w:r w:rsidR="009A13DC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32</w:t>
            </w:r>
            <w:r w:rsidR="00794668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3</w:t>
            </w:r>
            <w:r w:rsidR="009A13DC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39</w:t>
            </w:r>
          </w:p>
        </w:tc>
      </w:tr>
      <w:tr w:rsidR="004263EC" w:rsidRPr="004603D8" w:rsidTr="00007766">
        <w:tc>
          <w:tcPr>
            <w:tcW w:w="5370" w:type="dxa"/>
          </w:tcPr>
          <w:p w:rsidR="004263EC" w:rsidRPr="004603D8" w:rsidRDefault="004263EC" w:rsidP="0059060C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90" w:type="dxa"/>
          </w:tcPr>
          <w:p w:rsidR="004263EC" w:rsidRPr="004603D8" w:rsidRDefault="00077BC3" w:rsidP="0059060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6</w:t>
            </w:r>
            <w:r w:rsidR="00644DF3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90" w:type="dxa"/>
          </w:tcPr>
          <w:p w:rsidR="004263EC" w:rsidRPr="004603D8" w:rsidRDefault="009A13DC" w:rsidP="00CD291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="00794668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="00BD0F7A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6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41</w:t>
            </w:r>
          </w:p>
        </w:tc>
      </w:tr>
      <w:tr w:rsidR="004263EC" w:rsidRPr="004603D8" w:rsidTr="00007766">
        <w:tc>
          <w:tcPr>
            <w:tcW w:w="5370" w:type="dxa"/>
          </w:tcPr>
          <w:p w:rsidR="004263EC" w:rsidRPr="004603D8" w:rsidRDefault="004263EC" w:rsidP="0059060C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:rsidR="004263EC" w:rsidRPr="004603D8" w:rsidRDefault="00077BC3" w:rsidP="0059060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35</w:t>
            </w:r>
            <w:r w:rsidR="00644DF3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="00982C86">
              <w:rPr>
                <w:rFonts w:asciiTheme="majorBidi" w:eastAsia="Angsana New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890" w:type="dxa"/>
          </w:tcPr>
          <w:p w:rsidR="004263EC" w:rsidRPr="004603D8" w:rsidRDefault="009A13DC" w:rsidP="00CD2918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35</w:t>
            </w:r>
            <w:r w:rsidR="00794668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="00BD0F7A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9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24</w:t>
            </w:r>
          </w:p>
        </w:tc>
      </w:tr>
      <w:tr w:rsidR="004263EC" w:rsidRPr="004603D8" w:rsidTr="00007766">
        <w:tc>
          <w:tcPr>
            <w:tcW w:w="5370" w:type="dxa"/>
          </w:tcPr>
          <w:p w:rsidR="004263EC" w:rsidRPr="004603D8" w:rsidRDefault="004263EC" w:rsidP="0059060C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890" w:type="dxa"/>
          </w:tcPr>
          <w:p w:rsidR="004263EC" w:rsidRPr="004603D8" w:rsidRDefault="00077BC3" w:rsidP="0059060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112</w:t>
            </w:r>
            <w:r w:rsidR="00644DF3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="00644DF3">
              <w:rPr>
                <w:rFonts w:asciiTheme="majorBidi" w:eastAsia="Angsana New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90" w:type="dxa"/>
          </w:tcPr>
          <w:p w:rsidR="004263EC" w:rsidRPr="004603D8" w:rsidRDefault="009A13DC" w:rsidP="00CD291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 w:rsidR="00BD0F7A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4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8</w:t>
            </w:r>
            <w:r w:rsidR="00794668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="00BD0F7A"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7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44</w:t>
            </w:r>
          </w:p>
        </w:tc>
      </w:tr>
      <w:tr w:rsidR="004263EC" w:rsidRPr="004603D8" w:rsidTr="00007766">
        <w:tc>
          <w:tcPr>
            <w:tcW w:w="5370" w:type="dxa"/>
          </w:tcPr>
          <w:p w:rsidR="004263EC" w:rsidRPr="004603D8" w:rsidRDefault="004263EC" w:rsidP="0059060C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รวมหนี้สินอื่น</w:t>
            </w:r>
          </w:p>
        </w:tc>
        <w:tc>
          <w:tcPr>
            <w:tcW w:w="1890" w:type="dxa"/>
          </w:tcPr>
          <w:p w:rsidR="004263EC" w:rsidRPr="004603D8" w:rsidRDefault="00644DF3" w:rsidP="0059060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219,53</w:t>
            </w:r>
            <w:r w:rsidR="00982C86">
              <w:rPr>
                <w:rFonts w:asciiTheme="majorBidi" w:eastAsia="Angsan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:rsidR="004263EC" w:rsidRPr="004603D8" w:rsidRDefault="00794668" w:rsidP="00E03EF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3</w:t>
            </w:r>
            <w:r w:rsidR="009A13DC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21</w:t>
            </w: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,6</w:t>
            </w:r>
            <w:r w:rsidR="009A13DC"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48</w:t>
            </w:r>
          </w:p>
        </w:tc>
      </w:tr>
    </w:tbl>
    <w:p w:rsidR="00D32CEF" w:rsidRPr="004603D8" w:rsidRDefault="00A956A5" w:rsidP="00E43D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6948" w:rsidRPr="004603D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33A3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33A3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2CEF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:rsidR="00CD2918" w:rsidRPr="004603D8" w:rsidRDefault="00CD2918" w:rsidP="00CD291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</w:rPr>
      </w:pPr>
      <w:r w:rsidRPr="004603D8">
        <w:rPr>
          <w:rFonts w:asciiTheme="majorBidi" w:hAnsiTheme="majorBidi" w:cstheme="majorBidi"/>
          <w:sz w:val="30"/>
          <w:szCs w:val="30"/>
        </w:rPr>
        <w:t>(</w:t>
      </w:r>
      <w:r w:rsidRPr="004603D8">
        <w:rPr>
          <w:rFonts w:asciiTheme="majorBidi" w:hAnsiTheme="majorBidi" w:cstheme="majorBidi"/>
          <w:sz w:val="30"/>
          <w:szCs w:val="30"/>
          <w:cs/>
        </w:rPr>
        <w:t>หน่วย:</w:t>
      </w:r>
      <w:r w:rsidRPr="004603D8">
        <w:rPr>
          <w:rFonts w:asciiTheme="majorBidi" w:hAnsiTheme="majorBidi" w:cstheme="majorBidi"/>
          <w:sz w:val="30"/>
          <w:szCs w:val="30"/>
        </w:rPr>
        <w:t xml:space="preserve"> </w:t>
      </w:r>
      <w:r w:rsidRPr="004603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4603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62"/>
        <w:gridCol w:w="1909"/>
        <w:gridCol w:w="1909"/>
      </w:tblGrid>
      <w:tr w:rsidR="00CD2918" w:rsidRPr="004603D8" w:rsidTr="00007766">
        <w:tc>
          <w:tcPr>
            <w:tcW w:w="5362" w:type="dxa"/>
            <w:vAlign w:val="bottom"/>
          </w:tcPr>
          <w:p w:rsidR="00CD2918" w:rsidRPr="004603D8" w:rsidRDefault="00CD2918" w:rsidP="00CD291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818" w:type="dxa"/>
            <w:gridSpan w:val="2"/>
            <w:vAlign w:val="bottom"/>
          </w:tcPr>
          <w:p w:rsidR="00CD2918" w:rsidRPr="004603D8" w:rsidRDefault="00CD2918" w:rsidP="00353A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B6948"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E54EC" w:rsidRPr="004603D8" w:rsidTr="00007766">
        <w:tc>
          <w:tcPr>
            <w:tcW w:w="5362" w:type="dxa"/>
            <w:vAlign w:val="bottom"/>
          </w:tcPr>
          <w:p w:rsidR="00BE54EC" w:rsidRPr="004603D8" w:rsidRDefault="00BE54EC" w:rsidP="00BE54E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9" w:type="dxa"/>
            <w:vAlign w:val="bottom"/>
          </w:tcPr>
          <w:p w:rsidR="00BE54EC" w:rsidRPr="004603D8" w:rsidRDefault="00BE54EC" w:rsidP="00BE54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09" w:type="dxa"/>
            <w:vAlign w:val="bottom"/>
          </w:tcPr>
          <w:p w:rsidR="00BE54EC" w:rsidRPr="004603D8" w:rsidRDefault="00BE54EC" w:rsidP="00BE54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E54EC" w:rsidRPr="004603D8" w:rsidTr="00007766">
        <w:tc>
          <w:tcPr>
            <w:tcW w:w="5362" w:type="dxa"/>
            <w:vAlign w:val="bottom"/>
          </w:tcPr>
          <w:p w:rsidR="00BE54EC" w:rsidRPr="004603D8" w:rsidRDefault="00BE54EC" w:rsidP="00BE54EC">
            <w:pPr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ค่านายหน้าจากการซื้อขายหลักทรัพย์ </w:t>
            </w:r>
          </w:p>
        </w:tc>
        <w:tc>
          <w:tcPr>
            <w:tcW w:w="1909" w:type="dxa"/>
            <w:vAlign w:val="bottom"/>
          </w:tcPr>
          <w:p w:rsidR="00BE54EC" w:rsidRPr="004603D8" w:rsidRDefault="00E84803" w:rsidP="00BE54E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114,518</w:t>
            </w:r>
          </w:p>
        </w:tc>
        <w:tc>
          <w:tcPr>
            <w:tcW w:w="1909" w:type="dxa"/>
            <w:vAlign w:val="bottom"/>
          </w:tcPr>
          <w:p w:rsidR="00BE54EC" w:rsidRPr="004603D8" w:rsidRDefault="00BE54EC" w:rsidP="00BE54E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215,159</w:t>
            </w:r>
          </w:p>
        </w:tc>
      </w:tr>
      <w:tr w:rsidR="00BE54EC" w:rsidRPr="004603D8" w:rsidTr="00007766">
        <w:tc>
          <w:tcPr>
            <w:tcW w:w="5362" w:type="dxa"/>
            <w:vAlign w:val="bottom"/>
          </w:tcPr>
          <w:p w:rsidR="00BE54EC" w:rsidRPr="004603D8" w:rsidRDefault="00BE54EC" w:rsidP="00BE54EC">
            <w:pPr>
              <w:ind w:left="252" w:right="-108" w:hanging="252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909" w:type="dxa"/>
            <w:vAlign w:val="bottom"/>
          </w:tcPr>
          <w:p w:rsidR="00BE54EC" w:rsidRPr="004603D8" w:rsidRDefault="00E84803" w:rsidP="00BE54E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14,962</w:t>
            </w:r>
          </w:p>
        </w:tc>
        <w:tc>
          <w:tcPr>
            <w:tcW w:w="1909" w:type="dxa"/>
            <w:vAlign w:val="bottom"/>
          </w:tcPr>
          <w:p w:rsidR="00BE54EC" w:rsidRPr="004603D8" w:rsidRDefault="00BE54EC" w:rsidP="00BE54EC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22,782</w:t>
            </w:r>
          </w:p>
        </w:tc>
      </w:tr>
      <w:tr w:rsidR="00BE54EC" w:rsidRPr="004603D8" w:rsidTr="00007766">
        <w:tc>
          <w:tcPr>
            <w:tcW w:w="5362" w:type="dxa"/>
            <w:vAlign w:val="bottom"/>
          </w:tcPr>
          <w:p w:rsidR="00BE54EC" w:rsidRPr="004603D8" w:rsidRDefault="00BE54EC" w:rsidP="00BE54EC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รวมรายได้ค่านายหน้า</w:t>
            </w:r>
          </w:p>
        </w:tc>
        <w:tc>
          <w:tcPr>
            <w:tcW w:w="1909" w:type="dxa"/>
            <w:vAlign w:val="bottom"/>
          </w:tcPr>
          <w:p w:rsidR="00BE54EC" w:rsidRPr="004603D8" w:rsidRDefault="00E84803" w:rsidP="00BE5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129,480</w:t>
            </w:r>
          </w:p>
        </w:tc>
        <w:tc>
          <w:tcPr>
            <w:tcW w:w="1909" w:type="dxa"/>
            <w:vAlign w:val="bottom"/>
          </w:tcPr>
          <w:p w:rsidR="00BE54EC" w:rsidRPr="004603D8" w:rsidRDefault="00BE54EC" w:rsidP="00BE54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237,941</w:t>
            </w:r>
          </w:p>
        </w:tc>
      </w:tr>
    </w:tbl>
    <w:p w:rsidR="00567C30" w:rsidRDefault="00567C30" w:rsidP="00D32C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67C30" w:rsidRDefault="00567C30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32CEF" w:rsidRPr="004603D8" w:rsidRDefault="00D01C46" w:rsidP="00D32CE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67625" w:rsidRPr="004603D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00F71"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0F71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2CEF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:rsidR="00CD2918" w:rsidRPr="004603D8" w:rsidRDefault="00CD2918" w:rsidP="00CD2918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603D8">
        <w:rPr>
          <w:rFonts w:asciiTheme="majorBidi" w:eastAsia="Angsana New" w:hAnsiTheme="majorBidi" w:cstheme="majorBidi"/>
          <w:sz w:val="30"/>
          <w:szCs w:val="30"/>
        </w:rPr>
        <w:t>(</w:t>
      </w:r>
      <w:r w:rsidRPr="004603D8">
        <w:rPr>
          <w:rFonts w:asciiTheme="majorBidi" w:eastAsia="Angsana New" w:hAnsiTheme="majorBidi" w:cstheme="majorBidi"/>
          <w:sz w:val="30"/>
          <w:szCs w:val="30"/>
          <w:cs/>
        </w:rPr>
        <w:t xml:space="preserve">หน่วย: </w:t>
      </w:r>
      <w:r w:rsidRPr="004603D8">
        <w:rPr>
          <w:rFonts w:asciiTheme="majorBidi" w:hAnsiTheme="majorBidi" w:cstheme="majorBidi"/>
          <w:sz w:val="30"/>
          <w:szCs w:val="30"/>
          <w:cs/>
        </w:rPr>
        <w:t>พัน</w:t>
      </w:r>
      <w:r w:rsidRPr="004603D8">
        <w:rPr>
          <w:rFonts w:asciiTheme="majorBidi" w:eastAsia="Angsana New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D2918" w:rsidRPr="004603D8" w:rsidTr="00007766">
        <w:tc>
          <w:tcPr>
            <w:tcW w:w="5400" w:type="dxa"/>
            <w:vAlign w:val="bottom"/>
          </w:tcPr>
          <w:p w:rsidR="00CD2918" w:rsidRPr="004603D8" w:rsidRDefault="00CD2918" w:rsidP="00CD2918">
            <w:pPr>
              <w:ind w:left="600" w:hanging="6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CD2918" w:rsidRPr="004603D8" w:rsidRDefault="00CD2918" w:rsidP="00CD291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E398D"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ind w:left="600" w:hanging="6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890" w:type="dxa"/>
            <w:vAlign w:val="bottom"/>
          </w:tcPr>
          <w:p w:rsidR="00FC024A" w:rsidRPr="004603D8" w:rsidRDefault="00E84803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5,932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890" w:type="dxa"/>
            <w:vAlign w:val="bottom"/>
          </w:tcPr>
          <w:p w:rsidR="00FC024A" w:rsidRPr="004603D8" w:rsidRDefault="00E84803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700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tabs>
                <w:tab w:val="left" w:pos="360"/>
                <w:tab w:val="left" w:pos="900"/>
              </w:tabs>
              <w:ind w:left="162" w:hanging="162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ค่าธรรมเนียมจากการซื้อขายหน่วยลงทุนนอก                                 ตลาดหลักทรัพย์แห่งประเทศไทย</w:t>
            </w:r>
          </w:p>
        </w:tc>
        <w:tc>
          <w:tcPr>
            <w:tcW w:w="1890" w:type="dxa"/>
            <w:vAlign w:val="bottom"/>
          </w:tcPr>
          <w:p w:rsidR="00FC024A" w:rsidRPr="004603D8" w:rsidRDefault="00E84803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35,280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100,611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890" w:type="dxa"/>
            <w:vAlign w:val="bottom"/>
          </w:tcPr>
          <w:p w:rsidR="00FC024A" w:rsidRPr="004603D8" w:rsidRDefault="00E84803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3,979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10,358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การสนับสนุนธุรกิจ</w:t>
            </w:r>
          </w:p>
        </w:tc>
        <w:tc>
          <w:tcPr>
            <w:tcW w:w="1890" w:type="dxa"/>
            <w:vAlign w:val="bottom"/>
          </w:tcPr>
          <w:p w:rsidR="00FC024A" w:rsidRPr="004603D8" w:rsidRDefault="00E84803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20,576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26,184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:rsidR="00FC024A" w:rsidRPr="004603D8" w:rsidRDefault="00E84803" w:rsidP="00FC024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571</w:t>
            </w:r>
          </w:p>
        </w:tc>
      </w:tr>
      <w:tr w:rsidR="00FC024A" w:rsidRPr="004603D8" w:rsidTr="00007766">
        <w:tc>
          <w:tcPr>
            <w:tcW w:w="5400" w:type="dxa"/>
            <w:vAlign w:val="bottom"/>
          </w:tcPr>
          <w:p w:rsidR="00FC024A" w:rsidRPr="004603D8" w:rsidRDefault="00FC024A" w:rsidP="00FC024A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รวมรายได้ค่าธรรมเนียมและบริการ</w:t>
            </w:r>
          </w:p>
        </w:tc>
        <w:tc>
          <w:tcPr>
            <w:tcW w:w="1890" w:type="dxa"/>
            <w:vAlign w:val="bottom"/>
          </w:tcPr>
          <w:p w:rsidR="00FC024A" w:rsidRPr="004603D8" w:rsidRDefault="00E84803" w:rsidP="00FC024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66,849</w:t>
            </w:r>
          </w:p>
        </w:tc>
        <w:tc>
          <w:tcPr>
            <w:tcW w:w="1890" w:type="dxa"/>
            <w:vAlign w:val="bottom"/>
          </w:tcPr>
          <w:p w:rsidR="00FC024A" w:rsidRPr="004603D8" w:rsidRDefault="00FC024A" w:rsidP="00FC024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138,424</w:t>
            </w:r>
          </w:p>
        </w:tc>
      </w:tr>
    </w:tbl>
    <w:p w:rsidR="0045107C" w:rsidRPr="004603D8" w:rsidRDefault="0045107C" w:rsidP="0045107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7625" w:rsidRPr="004603D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กำไรและผลตอบแทนจากเครื่องมือทางการเงิน </w:t>
      </w:r>
    </w:p>
    <w:p w:rsidR="0045107C" w:rsidRPr="004603D8" w:rsidRDefault="0045107C" w:rsidP="0045107C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603D8">
        <w:rPr>
          <w:rFonts w:asciiTheme="majorBidi" w:eastAsia="Angsana New" w:hAnsiTheme="majorBidi" w:cstheme="majorBidi"/>
          <w:sz w:val="30"/>
          <w:szCs w:val="30"/>
        </w:rPr>
        <w:t>(</w:t>
      </w:r>
      <w:r w:rsidRPr="004603D8">
        <w:rPr>
          <w:rFonts w:asciiTheme="majorBidi" w:eastAsia="Angsana New" w:hAnsiTheme="majorBidi" w:cstheme="majorBidi"/>
          <w:sz w:val="30"/>
          <w:szCs w:val="30"/>
          <w:cs/>
        </w:rPr>
        <w:t xml:space="preserve">หน่วย: </w:t>
      </w:r>
      <w:r w:rsidRPr="004603D8">
        <w:rPr>
          <w:rFonts w:asciiTheme="majorBidi" w:hAnsiTheme="majorBidi" w:cstheme="majorBidi"/>
          <w:sz w:val="30"/>
          <w:szCs w:val="30"/>
          <w:cs/>
        </w:rPr>
        <w:t>พัน</w:t>
      </w:r>
      <w:r w:rsidRPr="004603D8">
        <w:rPr>
          <w:rFonts w:asciiTheme="majorBidi" w:eastAsia="Angsana New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45107C" w:rsidRPr="004603D8" w:rsidTr="00BA5250">
        <w:tc>
          <w:tcPr>
            <w:tcW w:w="5400" w:type="dxa"/>
            <w:vAlign w:val="bottom"/>
          </w:tcPr>
          <w:p w:rsidR="0045107C" w:rsidRPr="004603D8" w:rsidRDefault="0045107C" w:rsidP="00BA5250">
            <w:pPr>
              <w:ind w:left="600" w:hanging="6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45107C" w:rsidRPr="004603D8" w:rsidRDefault="0045107C" w:rsidP="00BA525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67625" w:rsidRPr="004603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D126BB" w:rsidRPr="004603D8" w:rsidTr="00BA5250">
        <w:tc>
          <w:tcPr>
            <w:tcW w:w="5400" w:type="dxa"/>
            <w:vAlign w:val="bottom"/>
          </w:tcPr>
          <w:p w:rsidR="00D126BB" w:rsidRPr="004603D8" w:rsidRDefault="00D126BB" w:rsidP="00D126BB">
            <w:pPr>
              <w:ind w:left="600" w:hanging="6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D126BB" w:rsidRPr="004603D8" w:rsidRDefault="00D126BB" w:rsidP="00D126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:rsidR="00D126BB" w:rsidRPr="004603D8" w:rsidRDefault="00D126BB" w:rsidP="00D126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126BB" w:rsidRPr="004603D8" w:rsidTr="00BA5250">
        <w:tc>
          <w:tcPr>
            <w:tcW w:w="5400" w:type="dxa"/>
            <w:vAlign w:val="bottom"/>
          </w:tcPr>
          <w:p w:rsidR="00D126BB" w:rsidRPr="004603D8" w:rsidRDefault="00D126BB" w:rsidP="00D126BB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กำไรจากเงินลงทุน </w:t>
            </w:r>
          </w:p>
        </w:tc>
        <w:tc>
          <w:tcPr>
            <w:tcW w:w="1890" w:type="dxa"/>
            <w:vAlign w:val="bottom"/>
          </w:tcPr>
          <w:p w:rsidR="00D126BB" w:rsidRPr="004603D8" w:rsidRDefault="00E84803" w:rsidP="00D126B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6,784</w:t>
            </w:r>
          </w:p>
        </w:tc>
        <w:tc>
          <w:tcPr>
            <w:tcW w:w="1890" w:type="dxa"/>
            <w:vAlign w:val="bottom"/>
          </w:tcPr>
          <w:p w:rsidR="00D126BB" w:rsidRPr="004603D8" w:rsidRDefault="00D126BB" w:rsidP="00D126B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28,547</w:t>
            </w:r>
          </w:p>
        </w:tc>
      </w:tr>
      <w:tr w:rsidR="00D126BB" w:rsidRPr="004603D8" w:rsidTr="00BA5250">
        <w:tc>
          <w:tcPr>
            <w:tcW w:w="5400" w:type="dxa"/>
            <w:vAlign w:val="bottom"/>
          </w:tcPr>
          <w:p w:rsidR="00D126BB" w:rsidRPr="004603D8" w:rsidRDefault="00D126BB" w:rsidP="00D126BB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ขาดทุนจากตราสารอนุพันธ์ </w:t>
            </w:r>
          </w:p>
        </w:tc>
        <w:tc>
          <w:tcPr>
            <w:tcW w:w="1890" w:type="dxa"/>
            <w:vAlign w:val="bottom"/>
          </w:tcPr>
          <w:p w:rsidR="00D126BB" w:rsidRPr="004603D8" w:rsidRDefault="00E84803" w:rsidP="00D126B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(1,634)</w:t>
            </w:r>
          </w:p>
        </w:tc>
        <w:tc>
          <w:tcPr>
            <w:tcW w:w="1890" w:type="dxa"/>
            <w:vAlign w:val="bottom"/>
          </w:tcPr>
          <w:p w:rsidR="00D126BB" w:rsidRPr="004603D8" w:rsidRDefault="00D126BB" w:rsidP="00D126BB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(23,884)</w:t>
            </w:r>
          </w:p>
        </w:tc>
      </w:tr>
      <w:tr w:rsidR="00D126BB" w:rsidRPr="004603D8" w:rsidTr="00BA5250">
        <w:tc>
          <w:tcPr>
            <w:tcW w:w="5400" w:type="dxa"/>
            <w:vAlign w:val="bottom"/>
          </w:tcPr>
          <w:p w:rsidR="00D126BB" w:rsidRPr="004603D8" w:rsidRDefault="00D126BB" w:rsidP="00D126BB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รายได้ดอกเบี้ยและเงินปันผล</w:t>
            </w:r>
          </w:p>
        </w:tc>
        <w:tc>
          <w:tcPr>
            <w:tcW w:w="1890" w:type="dxa"/>
            <w:vAlign w:val="bottom"/>
          </w:tcPr>
          <w:p w:rsidR="00D126BB" w:rsidRPr="004603D8" w:rsidRDefault="00E84803" w:rsidP="00D126B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14,694</w:t>
            </w:r>
          </w:p>
        </w:tc>
        <w:tc>
          <w:tcPr>
            <w:tcW w:w="1890" w:type="dxa"/>
            <w:vAlign w:val="bottom"/>
          </w:tcPr>
          <w:p w:rsidR="00D126BB" w:rsidRPr="004603D8" w:rsidRDefault="00D126BB" w:rsidP="00D126B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11,740</w:t>
            </w:r>
          </w:p>
        </w:tc>
      </w:tr>
      <w:tr w:rsidR="00D126BB" w:rsidRPr="004603D8" w:rsidTr="00BA5250">
        <w:tc>
          <w:tcPr>
            <w:tcW w:w="5400" w:type="dxa"/>
            <w:vAlign w:val="bottom"/>
          </w:tcPr>
          <w:p w:rsidR="00D126BB" w:rsidRPr="004603D8" w:rsidRDefault="00D126BB" w:rsidP="00D126BB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890" w:type="dxa"/>
            <w:vAlign w:val="bottom"/>
          </w:tcPr>
          <w:p w:rsidR="00D126BB" w:rsidRPr="004603D8" w:rsidRDefault="00E84803" w:rsidP="00D126B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19,844</w:t>
            </w:r>
          </w:p>
        </w:tc>
        <w:tc>
          <w:tcPr>
            <w:tcW w:w="1890" w:type="dxa"/>
            <w:vAlign w:val="bottom"/>
          </w:tcPr>
          <w:p w:rsidR="00D126BB" w:rsidRPr="004603D8" w:rsidRDefault="00D126BB" w:rsidP="00D126B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eastAsia="Angsana New" w:hAnsiTheme="majorBidi" w:cstheme="majorBidi"/>
                <w:sz w:val="30"/>
                <w:szCs w:val="30"/>
              </w:rPr>
              <w:t>16,403</w:t>
            </w:r>
          </w:p>
        </w:tc>
      </w:tr>
    </w:tbl>
    <w:p w:rsidR="00027555" w:rsidRPr="004603D8" w:rsidRDefault="004C29F0" w:rsidP="0000776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05A" w:rsidRPr="004603D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135AC9" w:rsidRPr="004603D8" w:rsidRDefault="009F12A0" w:rsidP="00E43D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4" w:hanging="544"/>
        <w:jc w:val="thaiDistribute"/>
        <w:rPr>
          <w:rFonts w:asciiTheme="majorBidi" w:hAnsiTheme="majorBidi" w:cstheme="majorBidi"/>
          <w:spacing w:val="8"/>
          <w:sz w:val="32"/>
          <w:szCs w:val="32"/>
          <w:cs/>
        </w:rPr>
      </w:pPr>
      <w:r w:rsidRPr="004603D8">
        <w:rPr>
          <w:rFonts w:asciiTheme="majorBidi" w:hAnsiTheme="majorBidi" w:cstheme="majorBidi"/>
          <w:sz w:val="32"/>
          <w:szCs w:val="32"/>
        </w:rPr>
        <w:tab/>
      </w:r>
      <w:r w:rsidR="00F83543" w:rsidRPr="004603D8">
        <w:rPr>
          <w:rFonts w:asciiTheme="majorBidi" w:hAnsiTheme="majorBidi" w:cstheme="majorBidi"/>
          <w:spacing w:val="8"/>
          <w:sz w:val="32"/>
          <w:szCs w:val="32"/>
          <w:cs/>
        </w:rPr>
        <w:t>กําไรต่อหุ้นขั้นพื้นฐานคำนวณโดยการหารกำไร</w:t>
      </w:r>
      <w:r w:rsidR="00567C30">
        <w:rPr>
          <w:rFonts w:asciiTheme="majorBidi" w:hAnsiTheme="majorBidi" w:cstheme="majorBidi"/>
          <w:spacing w:val="8"/>
          <w:sz w:val="32"/>
          <w:szCs w:val="32"/>
        </w:rPr>
        <w:t>(</w:t>
      </w:r>
      <w:r w:rsidR="00567C30">
        <w:rPr>
          <w:rFonts w:asciiTheme="majorBidi" w:hAnsiTheme="majorBidi" w:cstheme="majorBidi" w:hint="cs"/>
          <w:spacing w:val="8"/>
          <w:sz w:val="32"/>
          <w:szCs w:val="32"/>
          <w:cs/>
        </w:rPr>
        <w:t>ขาดทุน)</w:t>
      </w:r>
      <w:r w:rsidR="00F83543" w:rsidRPr="004603D8">
        <w:rPr>
          <w:rFonts w:asciiTheme="majorBidi" w:hAnsiTheme="majorBidi" w:cstheme="majorBidi"/>
          <w:spacing w:val="8"/>
          <w:sz w:val="32"/>
          <w:szCs w:val="32"/>
          <w:cs/>
        </w:rPr>
        <w:t>สำหรับ</w:t>
      </w:r>
      <w:r w:rsidR="00187A09" w:rsidRPr="004603D8">
        <w:rPr>
          <w:rFonts w:asciiTheme="majorBidi" w:hAnsiTheme="majorBidi" w:cstheme="majorBidi"/>
          <w:spacing w:val="8"/>
          <w:sz w:val="32"/>
          <w:szCs w:val="32"/>
          <w:cs/>
        </w:rPr>
        <w:t>งวด</w:t>
      </w:r>
      <w:r w:rsidR="00C36119" w:rsidRPr="004603D8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76023A" w:rsidRPr="004603D8">
        <w:rPr>
          <w:rFonts w:asciiTheme="majorBidi" w:hAnsiTheme="majorBidi" w:cstheme="majorBidi"/>
          <w:spacing w:val="8"/>
          <w:sz w:val="32"/>
          <w:szCs w:val="32"/>
          <w:cs/>
        </w:rPr>
        <w:t>(ไม่รวมกำไรขาดทุนเบ็ดเสร็จอื่น)</w:t>
      </w:r>
      <w:r w:rsidR="00C36119" w:rsidRPr="004603D8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F83543" w:rsidRPr="004603D8">
        <w:rPr>
          <w:rFonts w:asciiTheme="majorBidi" w:hAnsiTheme="majorBidi" w:cstheme="majorBidi"/>
          <w:spacing w:val="8"/>
          <w:sz w:val="32"/>
          <w:szCs w:val="32"/>
          <w:cs/>
        </w:rPr>
        <w:t>ด้วยจำนวนหุ้นสามัญถัวเฉลี่ยถ่วงน้ำหนักที่ออกจำหน่ายอยู่ในระหว่าง</w:t>
      </w:r>
      <w:r w:rsidR="00187A09" w:rsidRPr="004603D8">
        <w:rPr>
          <w:rFonts w:asciiTheme="majorBidi" w:hAnsiTheme="majorBidi" w:cstheme="majorBidi"/>
          <w:spacing w:val="8"/>
          <w:sz w:val="32"/>
          <w:szCs w:val="32"/>
          <w:cs/>
        </w:rPr>
        <w:t>งวด</w:t>
      </w: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4603D8" w:rsidRDefault="0013305A" w:rsidP="0059060C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4603D8" w:rsidRDefault="00027555" w:rsidP="00007766">
      <w:pPr>
        <w:tabs>
          <w:tab w:val="right" w:pos="5040"/>
          <w:tab w:val="right" w:pos="6390"/>
          <w:tab w:val="right" w:pos="819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</w:rPr>
        <w:tab/>
      </w:r>
      <w:r w:rsidR="00D33471" w:rsidRPr="004603D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1F2D" w:rsidRPr="004603D8">
        <w:rPr>
          <w:rFonts w:asciiTheme="majorBidi" w:hAnsiTheme="majorBidi" w:cstheme="majorBidi"/>
          <w:sz w:val="32"/>
          <w:szCs w:val="32"/>
          <w:cs/>
        </w:rPr>
        <w:t>งวด</w:t>
      </w:r>
      <w:r w:rsidR="00D33471" w:rsidRPr="004603D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547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2D503A" w:rsidRPr="004603D8" w:rsidTr="007C114A">
        <w:tc>
          <w:tcPr>
            <w:tcW w:w="5321" w:type="dxa"/>
          </w:tcPr>
          <w:p w:rsidR="002D503A" w:rsidRPr="004603D8" w:rsidRDefault="002D503A" w:rsidP="00007766">
            <w:pPr>
              <w:pBdr>
                <w:bottom w:val="single" w:sz="4" w:space="1" w:color="auto"/>
              </w:pBdr>
              <w:tabs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2D503A" w:rsidRPr="004603D8" w:rsidRDefault="002D503A" w:rsidP="0000776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56E90" w:rsidRPr="004603D8" w:rsidTr="007C114A">
        <w:tc>
          <w:tcPr>
            <w:tcW w:w="5321" w:type="dxa"/>
            <w:vAlign w:val="bottom"/>
          </w:tcPr>
          <w:p w:rsidR="00756E90" w:rsidRPr="004603D8" w:rsidRDefault="00756E90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Nomura Holdings</w:t>
            </w:r>
            <w:r w:rsidR="00EA7C63" w:rsidRPr="004603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 xml:space="preserve"> Inc.</w:t>
            </w:r>
          </w:p>
        </w:tc>
        <w:tc>
          <w:tcPr>
            <w:tcW w:w="3728" w:type="dxa"/>
            <w:vAlign w:val="bottom"/>
          </w:tcPr>
          <w:p w:rsidR="00756E90" w:rsidRPr="004603D8" w:rsidRDefault="00756E90" w:rsidP="000077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2D503A" w:rsidRPr="004603D8" w:rsidTr="007C114A">
        <w:tc>
          <w:tcPr>
            <w:tcW w:w="5321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4603D8" w:rsidTr="007C114A">
        <w:tc>
          <w:tcPr>
            <w:tcW w:w="5321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 xml:space="preserve">Nomura Securities </w:t>
            </w:r>
            <w:proofErr w:type="spellStart"/>
            <w:proofErr w:type="gramStart"/>
            <w:r w:rsidRPr="004603D8">
              <w:rPr>
                <w:rFonts w:asciiTheme="majorBidi" w:hAnsiTheme="majorBidi" w:cstheme="majorBidi"/>
                <w:sz w:val="30"/>
                <w:szCs w:val="30"/>
              </w:rPr>
              <w:t>Co.,Ltd</w:t>
            </w:r>
            <w:proofErr w:type="spellEnd"/>
            <w:r w:rsidRPr="004603D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proofErr w:type="gramEnd"/>
          </w:p>
        </w:tc>
        <w:tc>
          <w:tcPr>
            <w:tcW w:w="3728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4603D8" w:rsidTr="007C114A">
        <w:tc>
          <w:tcPr>
            <w:tcW w:w="5321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Nomura International (Hong Kong) Limited</w:t>
            </w:r>
          </w:p>
        </w:tc>
        <w:tc>
          <w:tcPr>
            <w:tcW w:w="3728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4603D8" w:rsidTr="007C114A">
        <w:tc>
          <w:tcPr>
            <w:tcW w:w="5321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Nomura International Plc.</w:t>
            </w:r>
          </w:p>
        </w:tc>
        <w:tc>
          <w:tcPr>
            <w:tcW w:w="3728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C2FEC" w:rsidRPr="004603D8" w:rsidTr="007C114A">
        <w:tc>
          <w:tcPr>
            <w:tcW w:w="5321" w:type="dxa"/>
            <w:vAlign w:val="bottom"/>
          </w:tcPr>
          <w:p w:rsidR="002C2FEC" w:rsidRPr="004603D8" w:rsidRDefault="002C2FEC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Nomura Mauritius Limited</w:t>
            </w:r>
          </w:p>
        </w:tc>
        <w:tc>
          <w:tcPr>
            <w:tcW w:w="3728" w:type="dxa"/>
            <w:vAlign w:val="bottom"/>
          </w:tcPr>
          <w:p w:rsidR="002C2FEC" w:rsidRPr="004603D8" w:rsidRDefault="002C2FEC" w:rsidP="000077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2D503A" w:rsidRPr="004603D8" w:rsidTr="007C114A">
        <w:tc>
          <w:tcPr>
            <w:tcW w:w="5321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2D503A" w:rsidRPr="004603D8" w:rsidRDefault="002D503A" w:rsidP="000077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มีผู้ถือหุ้นใหญ่ร่วมกัน</w:t>
            </w:r>
          </w:p>
        </w:tc>
      </w:tr>
      <w:tr w:rsidR="008B7C95" w:rsidRPr="004603D8" w:rsidTr="007C114A">
        <w:tc>
          <w:tcPr>
            <w:tcW w:w="5321" w:type="dxa"/>
            <w:vAlign w:val="bottom"/>
          </w:tcPr>
          <w:p w:rsidR="00756E90" w:rsidRPr="004603D8" w:rsidRDefault="008B7C95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8B7C95" w:rsidRPr="004603D8" w:rsidRDefault="008B7C95" w:rsidP="000077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CD2918" w:rsidRPr="004603D8" w:rsidRDefault="00027555" w:rsidP="004603D8">
      <w:pPr>
        <w:tabs>
          <w:tab w:val="right" w:pos="5040"/>
          <w:tab w:val="right" w:pos="6390"/>
          <w:tab w:val="right" w:pos="819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E816EC" w:rsidRPr="004603D8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Pr="004603D8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4603D8">
        <w:rPr>
          <w:rFonts w:asciiTheme="majorBidi" w:hAnsiTheme="majorBidi" w:cstheme="majorBidi"/>
          <w:sz w:val="32"/>
          <w:szCs w:val="32"/>
          <w:cs/>
        </w:rPr>
        <w:t>ซึ่งเป็นไป</w:t>
      </w:r>
      <w:r w:rsidRPr="004603D8">
        <w:rPr>
          <w:rFonts w:asciiTheme="majorBidi" w:hAnsiTheme="majorBidi" w:cstheme="majorBidi"/>
          <w:sz w:val="32"/>
          <w:szCs w:val="32"/>
          <w:cs/>
        </w:rPr>
        <w:t>ตามปกติธุรกิจ</w:t>
      </w:r>
      <w:r w:rsidR="00411AC0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โดย</w:t>
      </w:r>
      <w:r w:rsidR="00E92F80" w:rsidRPr="004603D8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</w:t>
      </w:r>
      <w:r w:rsidRPr="004603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6"/>
        <w:gridCol w:w="994"/>
        <w:gridCol w:w="927"/>
        <w:gridCol w:w="3463"/>
      </w:tblGrid>
      <w:tr w:rsidR="00E76FAA" w:rsidRPr="004603D8" w:rsidTr="00B27BED">
        <w:trPr>
          <w:trHeight w:val="418"/>
        </w:trPr>
        <w:tc>
          <w:tcPr>
            <w:tcW w:w="3796" w:type="dxa"/>
          </w:tcPr>
          <w:p w:rsidR="00E76FAA" w:rsidRPr="004603D8" w:rsidRDefault="00E76FAA" w:rsidP="00B27BE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E76FAA" w:rsidRPr="004603D8" w:rsidRDefault="00E76FAA" w:rsidP="00B27BED">
            <w:pPr>
              <w:spacing w:line="300" w:lineRule="exact"/>
              <w:ind w:left="-29" w:right="-29"/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vAlign w:val="bottom"/>
          </w:tcPr>
          <w:p w:rsidR="00E76FAA" w:rsidRPr="004603D8" w:rsidRDefault="00E76FAA" w:rsidP="00B27BED">
            <w:pPr>
              <w:spacing w:line="300" w:lineRule="exact"/>
              <w:ind w:firstLine="12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</w:rPr>
              <w:t>(</w:t>
            </w:r>
            <w:r w:rsidRPr="004603D8">
              <w:rPr>
                <w:rFonts w:asciiTheme="majorBidi" w:eastAsia="Angsana New" w:hAnsiTheme="majorBidi" w:cstheme="majorBidi"/>
                <w:cs/>
              </w:rPr>
              <w:t>หน่วย: พันบาท)</w:t>
            </w:r>
          </w:p>
        </w:tc>
      </w:tr>
      <w:tr w:rsidR="00CD2918" w:rsidRPr="004603D8" w:rsidTr="00B27BED">
        <w:trPr>
          <w:trHeight w:val="207"/>
        </w:trPr>
        <w:tc>
          <w:tcPr>
            <w:tcW w:w="3796" w:type="dxa"/>
          </w:tcPr>
          <w:p w:rsidR="00CD2918" w:rsidRPr="004603D8" w:rsidRDefault="00CD2918" w:rsidP="00B27BED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CD2918" w:rsidRPr="004603D8" w:rsidRDefault="00CD2918" w:rsidP="00B27BE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E76FAA" w:rsidRPr="004603D8">
              <w:rPr>
                <w:rFonts w:asciiTheme="majorBidi" w:eastAsia="Angsana New" w:hAnsiTheme="majorBidi" w:cstheme="majorBidi"/>
              </w:rPr>
              <w:t>31</w:t>
            </w:r>
            <w:r w:rsidRPr="004603D8">
              <w:rPr>
                <w:rFonts w:asciiTheme="majorBidi" w:eastAsia="Angsana New" w:hAnsiTheme="majorBidi" w:cstheme="majorBidi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cs/>
              </w:rPr>
              <w:t>มีนาคม</w:t>
            </w:r>
          </w:p>
        </w:tc>
        <w:tc>
          <w:tcPr>
            <w:tcW w:w="3463" w:type="dxa"/>
            <w:vAlign w:val="bottom"/>
          </w:tcPr>
          <w:p w:rsidR="00CD2918" w:rsidRPr="004603D8" w:rsidRDefault="00CD2918" w:rsidP="00B27BED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นโยบายการกำหนดราคา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spacing w:line="300" w:lineRule="exact"/>
              <w:ind w:hanging="6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:rsidR="00E26CDB" w:rsidRPr="004603D8" w:rsidRDefault="00E26CDB" w:rsidP="00E26CDB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>256</w:t>
            </w:r>
            <w:r w:rsidRPr="004603D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27" w:type="dxa"/>
            <w:vAlign w:val="bottom"/>
          </w:tcPr>
          <w:p w:rsidR="00E26CDB" w:rsidRPr="004603D8" w:rsidRDefault="00E26CDB" w:rsidP="00E26CDB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>256</w:t>
            </w:r>
            <w:r w:rsidRPr="004603D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463" w:type="dxa"/>
            <w:vAlign w:val="bottom"/>
          </w:tcPr>
          <w:p w:rsidR="00E26CDB" w:rsidRPr="004603D8" w:rsidRDefault="00E26CDB" w:rsidP="00E26CDB">
            <w:pP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 xml:space="preserve">(สำหรับงวด </w:t>
            </w:r>
            <w:r w:rsidRPr="004603D8">
              <w:rPr>
                <w:rFonts w:asciiTheme="majorBidi" w:eastAsia="Angsana New" w:hAnsiTheme="majorBidi" w:cstheme="majorBidi"/>
              </w:rPr>
              <w:t>2562</w:t>
            </w:r>
            <w:r w:rsidRPr="004603D8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</w:tr>
      <w:tr w:rsidR="00E26CDB" w:rsidRPr="004603D8" w:rsidTr="00B27BED">
        <w:trPr>
          <w:trHeight w:val="171"/>
        </w:trPr>
        <w:tc>
          <w:tcPr>
            <w:tcW w:w="3796" w:type="dxa"/>
          </w:tcPr>
          <w:p w:rsidR="00E26CDB" w:rsidRPr="004603D8" w:rsidRDefault="00E26CDB" w:rsidP="00E26CDB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รายการที่เกิดขึ้นในระหว่างงวด</w:t>
            </w:r>
            <w:r w:rsidRPr="004603D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4" w:type="dxa"/>
          </w:tcPr>
          <w:p w:rsidR="00E26CDB" w:rsidRPr="004603D8" w:rsidRDefault="00E26CDB" w:rsidP="00E26CDB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994" w:type="dxa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ab/>
              <w:t>- Nomura International Plc.</w:t>
            </w:r>
          </w:p>
        </w:tc>
        <w:tc>
          <w:tcPr>
            <w:tcW w:w="994" w:type="dxa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47</w:t>
            </w:r>
          </w:p>
        </w:tc>
        <w:tc>
          <w:tcPr>
            <w:tcW w:w="3463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ab/>
              <w:t>- Instinet Pacific Limited</w:t>
            </w:r>
          </w:p>
        </w:tc>
        <w:tc>
          <w:tcPr>
            <w:tcW w:w="994" w:type="dxa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10,922</w:t>
            </w: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</w:rPr>
              <w:t>16,986</w:t>
            </w:r>
          </w:p>
        </w:tc>
        <w:tc>
          <w:tcPr>
            <w:tcW w:w="3463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E26CDB" w:rsidRPr="004603D8" w:rsidTr="00287986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ab/>
              <w:t xml:space="preserve">- </w:t>
            </w:r>
            <w:r w:rsidRPr="004603D8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994" w:type="dxa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67</w:t>
            </w: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115</w:t>
            </w: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อัตราค่านายหน้าที่คิดกับลูกค้าทั่วไป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:rsidR="00E26CDB" w:rsidRPr="004603D8" w:rsidRDefault="00E26CDB" w:rsidP="00E26CDB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ค่าธรรมเนียมรับจากการให้บริการสนับสนุนธุรกิจ</w:t>
            </w:r>
          </w:p>
        </w:tc>
        <w:tc>
          <w:tcPr>
            <w:tcW w:w="994" w:type="dxa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ab/>
            </w:r>
            <w:r w:rsidRPr="004603D8">
              <w:rPr>
                <w:rFonts w:asciiTheme="majorBidi" w:hAnsiTheme="majorBidi" w:cstheme="majorBidi"/>
              </w:rPr>
              <w:t>- Nomura Singapore Limited</w:t>
            </w:r>
          </w:p>
        </w:tc>
        <w:tc>
          <w:tcPr>
            <w:tcW w:w="994" w:type="dxa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3,630</w:t>
            </w: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3,870</w:t>
            </w:r>
          </w:p>
        </w:tc>
        <w:tc>
          <w:tcPr>
            <w:tcW w:w="3463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ต้นทุนที่เกิดขึ้นจริงบวกอัตรากำไรร้อยละ </w:t>
            </w:r>
            <w:r w:rsidRPr="004603D8">
              <w:rPr>
                <w:rFonts w:asciiTheme="majorBidi" w:hAnsiTheme="majorBidi" w:cstheme="majorBidi"/>
              </w:rPr>
              <w:t xml:space="preserve">10 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:rsidR="00E26CDB" w:rsidRPr="004603D8" w:rsidRDefault="00E26CDB" w:rsidP="00E26CDB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</w:rPr>
            </w:pPr>
          </w:p>
        </w:tc>
      </w:tr>
      <w:tr w:rsidR="00E26CDB" w:rsidRPr="004603D8" w:rsidTr="00B27BED">
        <w:trPr>
          <w:trHeight w:val="418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ค่าธรรมเนียมรับจากการให้บริการงานวาณิชธนกิจระหว่างประเทศ</w:t>
            </w:r>
          </w:p>
        </w:tc>
        <w:tc>
          <w:tcPr>
            <w:tcW w:w="994" w:type="dxa"/>
          </w:tcPr>
          <w:p w:rsidR="00E26CDB" w:rsidRPr="004603D8" w:rsidRDefault="00E26CDB" w:rsidP="00E26CDB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4"/>
              </w:tabs>
              <w:spacing w:line="300" w:lineRule="exact"/>
              <w:ind w:left="-101" w:hanging="1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ab/>
            </w:r>
            <w:r w:rsidRPr="004603D8">
              <w:rPr>
                <w:rFonts w:asciiTheme="majorBidi" w:hAnsiTheme="majorBidi" w:cstheme="majorBidi"/>
              </w:rPr>
              <w:t>- Nomura Singapore Limited</w:t>
            </w:r>
          </w:p>
        </w:tc>
        <w:tc>
          <w:tcPr>
            <w:tcW w:w="994" w:type="dxa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7,974</w:t>
            </w: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4,791</w:t>
            </w:r>
          </w:p>
        </w:tc>
        <w:tc>
          <w:tcPr>
            <w:tcW w:w="3463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ต้นทุนที่เกิดขึ้นจริงบวกอัตรากำไรร้อยละ </w:t>
            </w:r>
            <w:r w:rsidRPr="004603D8">
              <w:rPr>
                <w:rFonts w:asciiTheme="majorBidi" w:hAnsiTheme="majorBidi" w:cstheme="majorBidi"/>
              </w:rPr>
              <w:t>10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994" w:type="dxa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418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ab/>
            </w:r>
            <w:r w:rsidRPr="004603D8">
              <w:rPr>
                <w:rFonts w:asciiTheme="majorBidi" w:hAnsiTheme="majorBidi" w:cstheme="majorBidi"/>
              </w:rPr>
              <w:t xml:space="preserve">- Nomura Singapore Limited </w:t>
            </w:r>
          </w:p>
        </w:tc>
        <w:tc>
          <w:tcPr>
            <w:tcW w:w="994" w:type="dxa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532</w:t>
            </w: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</w:rPr>
            </w:pPr>
            <w:r w:rsidRPr="004603D8">
              <w:rPr>
                <w:rFonts w:asciiTheme="majorBidi" w:eastAsia="Angsana New" w:hAnsiTheme="majorBidi" w:cstheme="majorBidi"/>
              </w:rPr>
              <w:t>170</w:t>
            </w: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         ซึ่งเทียบเคียงได้กับธุรกิจที่มีลักษณะเดียวกัน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 ค่าธรรมเนียมรับจากการยืมและให้ยืมหลักทรัพย์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  </w:t>
            </w:r>
            <w:r w:rsidRPr="004603D8">
              <w:rPr>
                <w:rFonts w:asciiTheme="majorBidi" w:hAnsiTheme="majorBidi" w:cstheme="majorBidi"/>
              </w:rPr>
              <w:t>- Nomura International Plc.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  </w:t>
            </w:r>
            <w:r w:rsidRPr="004603D8">
              <w:rPr>
                <w:rFonts w:asciiTheme="majorBidi" w:hAnsiTheme="majorBidi" w:cstheme="majorBidi"/>
              </w:rPr>
              <w:t>- Instinet Pacific Limited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</w:tbl>
    <w:p w:rsidR="004603D8" w:rsidRDefault="004603D8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6"/>
        <w:gridCol w:w="994"/>
        <w:gridCol w:w="927"/>
        <w:gridCol w:w="3463"/>
      </w:tblGrid>
      <w:tr w:rsidR="004603D8" w:rsidRPr="004603D8" w:rsidTr="00906712">
        <w:trPr>
          <w:trHeight w:val="418"/>
        </w:trPr>
        <w:tc>
          <w:tcPr>
            <w:tcW w:w="3796" w:type="dxa"/>
          </w:tcPr>
          <w:p w:rsidR="004603D8" w:rsidRPr="004603D8" w:rsidRDefault="004603D8" w:rsidP="0090671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4603D8" w:rsidRPr="004603D8" w:rsidRDefault="004603D8" w:rsidP="00906712">
            <w:pPr>
              <w:spacing w:line="300" w:lineRule="exact"/>
              <w:ind w:left="-29" w:right="-29"/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vAlign w:val="bottom"/>
          </w:tcPr>
          <w:p w:rsidR="004603D8" w:rsidRPr="004603D8" w:rsidRDefault="004603D8" w:rsidP="00906712">
            <w:pPr>
              <w:spacing w:line="300" w:lineRule="exact"/>
              <w:ind w:firstLine="12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</w:rPr>
              <w:t>(</w:t>
            </w:r>
            <w:r w:rsidRPr="004603D8">
              <w:rPr>
                <w:rFonts w:asciiTheme="majorBidi" w:eastAsia="Angsana New" w:hAnsiTheme="majorBidi" w:cstheme="majorBidi"/>
                <w:cs/>
              </w:rPr>
              <w:t>หน่วย: พันบาท)</w:t>
            </w:r>
          </w:p>
        </w:tc>
      </w:tr>
      <w:tr w:rsidR="004603D8" w:rsidRPr="004603D8" w:rsidTr="00906712">
        <w:trPr>
          <w:trHeight w:val="207"/>
        </w:trPr>
        <w:tc>
          <w:tcPr>
            <w:tcW w:w="3796" w:type="dxa"/>
          </w:tcPr>
          <w:p w:rsidR="004603D8" w:rsidRPr="004603D8" w:rsidRDefault="004603D8" w:rsidP="0090671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21" w:type="dxa"/>
            <w:gridSpan w:val="2"/>
            <w:vAlign w:val="bottom"/>
          </w:tcPr>
          <w:p w:rsidR="004603D8" w:rsidRPr="004603D8" w:rsidRDefault="004603D8" w:rsidP="00906712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603D8">
              <w:rPr>
                <w:rFonts w:asciiTheme="majorBidi" w:eastAsia="Angsana New" w:hAnsiTheme="majorBidi" w:cstheme="majorBidi"/>
              </w:rPr>
              <w:t xml:space="preserve">31 </w:t>
            </w:r>
            <w:r w:rsidRPr="004603D8">
              <w:rPr>
                <w:rFonts w:asciiTheme="majorBidi" w:eastAsia="Angsana New" w:hAnsiTheme="majorBidi" w:cstheme="majorBidi"/>
                <w:cs/>
              </w:rPr>
              <w:t>มีนาคม</w:t>
            </w:r>
          </w:p>
        </w:tc>
        <w:tc>
          <w:tcPr>
            <w:tcW w:w="3463" w:type="dxa"/>
            <w:vAlign w:val="bottom"/>
          </w:tcPr>
          <w:p w:rsidR="004603D8" w:rsidRPr="004603D8" w:rsidRDefault="004603D8" w:rsidP="00906712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นโยบายการกำหนดราคา</w:t>
            </w:r>
          </w:p>
        </w:tc>
      </w:tr>
      <w:tr w:rsidR="004603D8" w:rsidRPr="004603D8" w:rsidTr="00906712">
        <w:trPr>
          <w:trHeight w:val="65"/>
        </w:trPr>
        <w:tc>
          <w:tcPr>
            <w:tcW w:w="3796" w:type="dxa"/>
          </w:tcPr>
          <w:p w:rsidR="004603D8" w:rsidRPr="004603D8" w:rsidRDefault="004603D8" w:rsidP="00906712">
            <w:pPr>
              <w:spacing w:line="300" w:lineRule="exact"/>
              <w:ind w:hanging="6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:rsidR="004603D8" w:rsidRPr="004603D8" w:rsidRDefault="004603D8" w:rsidP="00906712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>256</w:t>
            </w:r>
            <w:r w:rsidRPr="004603D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27" w:type="dxa"/>
            <w:vAlign w:val="bottom"/>
          </w:tcPr>
          <w:p w:rsidR="004603D8" w:rsidRPr="004603D8" w:rsidRDefault="004603D8" w:rsidP="00906712">
            <w:pPr>
              <w:pBdr>
                <w:bottom w:val="single" w:sz="4" w:space="1" w:color="auto"/>
              </w:pBdr>
              <w:spacing w:line="300" w:lineRule="exact"/>
              <w:ind w:firstLine="12"/>
              <w:jc w:val="center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cs/>
              </w:rPr>
              <w:t>256</w:t>
            </w:r>
            <w:r w:rsidRPr="004603D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463" w:type="dxa"/>
            <w:vAlign w:val="bottom"/>
          </w:tcPr>
          <w:p w:rsidR="004603D8" w:rsidRPr="004603D8" w:rsidRDefault="004603D8" w:rsidP="00906712">
            <w:pPr>
              <w:spacing w:line="300" w:lineRule="exact"/>
              <w:ind w:firstLine="12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 xml:space="preserve">(สำหรับงวด </w:t>
            </w:r>
            <w:r w:rsidRPr="004603D8">
              <w:rPr>
                <w:rFonts w:asciiTheme="majorBidi" w:eastAsia="Angsana New" w:hAnsiTheme="majorBidi" w:cstheme="majorBidi"/>
              </w:rPr>
              <w:t>2562</w:t>
            </w:r>
            <w:r w:rsidRPr="004603D8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</w:tr>
      <w:tr w:rsidR="0087721B" w:rsidRPr="004603D8" w:rsidTr="00AD0FB2">
        <w:trPr>
          <w:trHeight w:val="171"/>
        </w:trPr>
        <w:tc>
          <w:tcPr>
            <w:tcW w:w="3796" w:type="dxa"/>
          </w:tcPr>
          <w:p w:rsidR="0087721B" w:rsidRPr="004603D8" w:rsidRDefault="0087721B" w:rsidP="00AD0FB2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รายการที่เกิดขึ้นในระหว่างงวด (ต่อ)</w:t>
            </w:r>
          </w:p>
        </w:tc>
        <w:tc>
          <w:tcPr>
            <w:tcW w:w="994" w:type="dxa"/>
          </w:tcPr>
          <w:p w:rsidR="0087721B" w:rsidRPr="004603D8" w:rsidRDefault="0087721B" w:rsidP="00AD0FB2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87721B" w:rsidRPr="004603D8" w:rsidRDefault="0087721B" w:rsidP="00AD0FB2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87721B" w:rsidRPr="004603D8" w:rsidRDefault="0087721B" w:rsidP="00AD0FB2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287986">
        <w:trPr>
          <w:trHeight w:val="180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ค่าธรรมเนียมรับจากการให้บริการอื่นๆ  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E26CDB" w:rsidRPr="004603D8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 xml:space="preserve">  - Nomura Securities Co., Ltd.                     </w:t>
            </w:r>
          </w:p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1,423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8,790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E26CDB" w:rsidRPr="004603D8" w:rsidTr="00934C44">
        <w:trPr>
          <w:trHeight w:val="418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 xml:space="preserve">  - Nomura Singapore Limited                     </w:t>
            </w:r>
          </w:p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>1,455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E26CDB" w:rsidRPr="004603D8" w:rsidTr="00287986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180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ค่าธรรมเนียมรับจากการให้บริการซื้อขายหลักทรัพย์และงานวิจัย 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418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 xml:space="preserve">  - Nomura Singapore Limited                     </w:t>
            </w:r>
          </w:p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7,548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</w:rPr>
              <w:t>7,277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 xml:space="preserve">ต้นทุนที่เกิดขึ้นจริงบวกอัตรากำไรร้อยละ </w:t>
            </w:r>
            <w:r w:rsidRPr="004603D8">
              <w:rPr>
                <w:rFonts w:asciiTheme="majorBidi" w:eastAsia="Angsana New" w:hAnsiTheme="majorBidi" w:cstheme="majorBidi"/>
              </w:rPr>
              <w:t xml:space="preserve">10 </w:t>
            </w:r>
            <w:r w:rsidRPr="004603D8">
              <w:rPr>
                <w:rFonts w:asciiTheme="majorBidi" w:eastAsia="Angsana New" w:hAnsiTheme="majorBidi" w:cstheme="majorBidi"/>
                <w:cs/>
              </w:rPr>
              <w:t>สุทธิจากรายได้ค่านายหน้าซื้อขายหลักทรัพย์</w:t>
            </w: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287986">
        <w:trPr>
          <w:trHeight w:val="180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44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E26CDB" w:rsidRPr="004603D8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t xml:space="preserve">  - Instinet Pacific Limited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167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6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E26CDB" w:rsidRPr="004603D8" w:rsidTr="00287986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62" w:right="-78" w:hanging="162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E26CD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 </w:t>
            </w:r>
            <w:r w:rsidRPr="004603D8">
              <w:rPr>
                <w:rFonts w:asciiTheme="majorBidi" w:hAnsiTheme="majorBidi" w:cstheme="majorBidi"/>
              </w:rPr>
              <w:tab/>
            </w:r>
            <w:r w:rsidRPr="004603D8">
              <w:rPr>
                <w:rFonts w:asciiTheme="majorBidi" w:hAnsiTheme="majorBidi" w:cstheme="majorBidi"/>
                <w:cs/>
              </w:rPr>
              <w:t>-</w:t>
            </w:r>
            <w:r w:rsidRPr="004603D8">
              <w:rPr>
                <w:rFonts w:asciiTheme="majorBidi" w:hAnsiTheme="majorBidi" w:cstheme="majorBidi"/>
              </w:rPr>
              <w:t xml:space="preserve"> </w:t>
            </w:r>
            <w:r w:rsidRPr="004603D8">
              <w:rPr>
                <w:rFonts w:asciiTheme="majorBidi" w:hAnsiTheme="majorBidi" w:cstheme="majorBidi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610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  <w:r w:rsidRPr="004603D8">
              <w:rPr>
                <w:rFonts w:asciiTheme="majorBidi" w:eastAsia="Angsana New" w:hAnsiTheme="majorBidi" w:cstheme="majorBidi"/>
              </w:rPr>
              <w:t>518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อัตราเดียวกับลูกค้าทั่วไปที่ไม่มีความเกี่ยวโยงกัน</w:t>
            </w:r>
          </w:p>
        </w:tc>
      </w:tr>
      <w:tr w:rsidR="0087721B" w:rsidRPr="004603D8" w:rsidTr="00B27BED">
        <w:trPr>
          <w:trHeight w:val="65"/>
        </w:trPr>
        <w:tc>
          <w:tcPr>
            <w:tcW w:w="3796" w:type="dxa"/>
            <w:shd w:val="clear" w:color="auto" w:fill="auto"/>
          </w:tcPr>
          <w:p w:rsidR="0087721B" w:rsidRPr="004603D8" w:rsidRDefault="0087721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87721B" w:rsidRDefault="0087721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  <w:shd w:val="clear" w:color="auto" w:fill="auto"/>
          </w:tcPr>
          <w:p w:rsidR="0087721B" w:rsidRPr="004603D8" w:rsidRDefault="0087721B" w:rsidP="00E26CDB">
            <w:pPr>
              <w:spacing w:line="300" w:lineRule="exact"/>
              <w:ind w:left="-108" w:hanging="12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  <w:shd w:val="clear" w:color="auto" w:fill="auto"/>
          </w:tcPr>
          <w:p w:rsidR="0087721B" w:rsidRPr="004603D8" w:rsidRDefault="0087721B" w:rsidP="00E26CDB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601ECF">
        <w:trPr>
          <w:trHeight w:val="72"/>
        </w:trPr>
        <w:tc>
          <w:tcPr>
            <w:tcW w:w="3796" w:type="dxa"/>
          </w:tcPr>
          <w:p w:rsidR="00E26CDB" w:rsidRPr="004603D8" w:rsidRDefault="00E26CDB" w:rsidP="00E26CDB">
            <w:pPr>
              <w:tabs>
                <w:tab w:val="left" w:pos="132"/>
              </w:tabs>
              <w:spacing w:line="300" w:lineRule="exact"/>
              <w:ind w:left="144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ค่านายหน้าจ่ายจากการซื้อขายหลักทรัพย์ต่างประเทศ</w:t>
            </w:r>
          </w:p>
        </w:tc>
        <w:tc>
          <w:tcPr>
            <w:tcW w:w="994" w:type="dxa"/>
          </w:tcPr>
          <w:p w:rsidR="00E26CDB" w:rsidRPr="004603D8" w:rsidRDefault="00E26CDB" w:rsidP="00E26CDB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27" w:type="dxa"/>
          </w:tcPr>
          <w:p w:rsidR="00E26CDB" w:rsidRPr="004603D8" w:rsidRDefault="00E26CDB" w:rsidP="00E26CDB">
            <w:pPr>
              <w:tabs>
                <w:tab w:val="decimal" w:pos="1206"/>
              </w:tabs>
              <w:spacing w:line="300" w:lineRule="exac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463" w:type="dxa"/>
          </w:tcPr>
          <w:p w:rsidR="00E26CDB" w:rsidRPr="004603D8" w:rsidRDefault="00E26CDB" w:rsidP="00E26CDB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E26CDB" w:rsidRPr="004603D8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</w:rPr>
              <w:t xml:space="preserve">  - Nomura Singapore Limited                     </w:t>
            </w:r>
          </w:p>
          <w:p w:rsidR="00E26CDB" w:rsidRPr="004603D8" w:rsidRDefault="00E26CDB" w:rsidP="00E26CDB">
            <w:pPr>
              <w:tabs>
                <w:tab w:val="left" w:pos="132"/>
                <w:tab w:val="left" w:pos="25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คำนวณจากมูลค่าซื้อขายหลักทรัพย์และอัตราค่านายหน้าที่เทียบเคียงกับผู้ให้บริการทั่วไปที่ไม่มีความเกี่ยวโยงกัน</w:t>
            </w:r>
          </w:p>
        </w:tc>
      </w:tr>
      <w:tr w:rsidR="00E26CDB" w:rsidRPr="004603D8" w:rsidTr="00601ECF">
        <w:trPr>
          <w:trHeight w:val="270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E26CDB" w:rsidRPr="004603D8" w:rsidTr="00287986">
        <w:trPr>
          <w:trHeight w:val="418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</w:p>
        </w:tc>
      </w:tr>
      <w:tr w:rsidR="00E26CDB" w:rsidRPr="004603D8" w:rsidTr="007C7121">
        <w:trPr>
          <w:trHeight w:val="194"/>
        </w:trPr>
        <w:tc>
          <w:tcPr>
            <w:tcW w:w="3796" w:type="dxa"/>
            <w:shd w:val="clear" w:color="auto" w:fill="auto"/>
          </w:tcPr>
          <w:p w:rsidR="00E26CDB" w:rsidRPr="004603D8" w:rsidRDefault="00E26CDB" w:rsidP="00E26CDB">
            <w:pPr>
              <w:tabs>
                <w:tab w:val="left" w:pos="1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 xml:space="preserve">  </w:t>
            </w:r>
            <w:r w:rsidRPr="004603D8">
              <w:rPr>
                <w:rFonts w:asciiTheme="majorBidi" w:hAnsiTheme="majorBidi" w:cstheme="majorBidi"/>
              </w:rPr>
              <w:t xml:space="preserve">- </w:t>
            </w:r>
            <w:r w:rsidRPr="004603D8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994" w:type="dxa"/>
            <w:shd w:val="clear" w:color="auto" w:fill="auto"/>
          </w:tcPr>
          <w:p w:rsidR="00E26CDB" w:rsidRPr="004603D8" w:rsidRDefault="0059247D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:rsidR="00E26CDB" w:rsidRPr="004603D8" w:rsidRDefault="00E26CDB" w:rsidP="00E26CDB">
            <w:pPr>
              <w:tabs>
                <w:tab w:val="decimal" w:pos="708"/>
              </w:tabs>
              <w:spacing w:line="300" w:lineRule="exact"/>
              <w:ind w:left="-108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4603D8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3463" w:type="dxa"/>
            <w:shd w:val="clear" w:color="auto" w:fill="auto"/>
          </w:tcPr>
          <w:p w:rsidR="00E26CDB" w:rsidRPr="004603D8" w:rsidRDefault="00E26CDB" w:rsidP="00E26CDB">
            <w:pPr>
              <w:spacing w:line="300" w:lineRule="exact"/>
              <w:ind w:left="144" w:right="-115" w:hanging="144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4603D8" w:rsidRDefault="00E43DD5" w:rsidP="00B27BED">
      <w:pPr>
        <w:tabs>
          <w:tab w:val="right" w:pos="5040"/>
          <w:tab w:val="right" w:pos="6390"/>
          <w:tab w:val="right" w:pos="8190"/>
        </w:tabs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03D8">
        <w:rPr>
          <w:rFonts w:asciiTheme="majorBidi" w:hAnsiTheme="majorBidi" w:cstheme="majorBidi"/>
          <w:spacing w:val="-4"/>
          <w:sz w:val="32"/>
          <w:szCs w:val="32"/>
        </w:rPr>
        <w:tab/>
      </w:r>
    </w:p>
    <w:p w:rsidR="004603D8" w:rsidRDefault="004603D8">
      <w:pPr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:rsidR="0085390D" w:rsidRPr="004603D8" w:rsidRDefault="0085390D" w:rsidP="00B27BED">
      <w:pPr>
        <w:tabs>
          <w:tab w:val="right" w:pos="5040"/>
          <w:tab w:val="right" w:pos="6390"/>
          <w:tab w:val="right" w:pos="819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ยอดคงค้างของรายการระหว่างกัน </w:t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7BED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27BED" w:rsidRPr="004603D8">
        <w:rPr>
          <w:rFonts w:asciiTheme="majorBidi" w:hAnsiTheme="majorBidi" w:cstheme="majorBidi"/>
          <w:sz w:val="32"/>
          <w:szCs w:val="32"/>
        </w:rPr>
        <w:t>256</w:t>
      </w:r>
      <w:r w:rsidR="00E26CDB" w:rsidRPr="004603D8">
        <w:rPr>
          <w:rFonts w:asciiTheme="majorBidi" w:hAnsiTheme="majorBidi" w:cstheme="majorBidi"/>
          <w:sz w:val="32"/>
          <w:szCs w:val="32"/>
        </w:rPr>
        <w:t>2</w:t>
      </w:r>
      <w:r w:rsidR="00AA5FF8" w:rsidRPr="004603D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27BED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7BED" w:rsidRPr="004603D8">
        <w:rPr>
          <w:rFonts w:asciiTheme="majorBidi" w:hAnsiTheme="majorBidi" w:cstheme="majorBidi"/>
          <w:sz w:val="32"/>
          <w:szCs w:val="32"/>
        </w:rPr>
        <w:t>256</w:t>
      </w:r>
      <w:r w:rsidR="00E26CDB" w:rsidRPr="004603D8">
        <w:rPr>
          <w:rFonts w:asciiTheme="majorBidi" w:hAnsiTheme="majorBidi" w:cstheme="majorBidi"/>
          <w:sz w:val="32"/>
          <w:szCs w:val="32"/>
        </w:rPr>
        <w:t>1</w:t>
      </w:r>
      <w:r w:rsidR="00480312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แสดงภายใต้รายการดังต่อไปนี้</w:t>
      </w: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6"/>
        <w:gridCol w:w="1704"/>
        <w:gridCol w:w="13"/>
      </w:tblGrid>
      <w:tr w:rsidR="00231929" w:rsidRPr="004603D8" w:rsidTr="00B27BED">
        <w:trPr>
          <w:gridAfter w:val="1"/>
          <w:wAfter w:w="13" w:type="dxa"/>
        </w:trPr>
        <w:tc>
          <w:tcPr>
            <w:tcW w:w="9270" w:type="dxa"/>
            <w:gridSpan w:val="4"/>
            <w:vAlign w:val="bottom"/>
          </w:tcPr>
          <w:p w:rsidR="00231929" w:rsidRPr="004603D8" w:rsidRDefault="00231929" w:rsidP="00B27BED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31929" w:rsidRPr="004603D8" w:rsidTr="00B27BED">
        <w:trPr>
          <w:gridAfter w:val="1"/>
          <w:wAfter w:w="13" w:type="dxa"/>
        </w:trPr>
        <w:tc>
          <w:tcPr>
            <w:tcW w:w="5850" w:type="dxa"/>
            <w:vAlign w:val="bottom"/>
          </w:tcPr>
          <w:p w:rsidR="00231929" w:rsidRPr="004603D8" w:rsidRDefault="00231929" w:rsidP="00B27BED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31929" w:rsidRPr="004603D8" w:rsidRDefault="002347DB" w:rsidP="00B27BED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27CED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710" w:type="dxa"/>
            <w:gridSpan w:val="2"/>
            <w:vAlign w:val="bottom"/>
          </w:tcPr>
          <w:p w:rsidR="00231929" w:rsidRPr="004603D8" w:rsidRDefault="00127CED" w:rsidP="00B27BED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AC6401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7BED" w:rsidRPr="004603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347DB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D2918" w:rsidRPr="004603D8" w:rsidTr="00B27BED">
        <w:tc>
          <w:tcPr>
            <w:tcW w:w="5850" w:type="dxa"/>
            <w:vAlign w:val="bottom"/>
          </w:tcPr>
          <w:p w:rsidR="00CD2918" w:rsidRPr="004603D8" w:rsidRDefault="00CD2918" w:rsidP="00B27BE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4603D8" w:rsidRDefault="00CD2918" w:rsidP="00B27BED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4603D8" w:rsidRDefault="00CD2918" w:rsidP="00B27BED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CD2918" w:rsidRPr="004603D8" w:rsidTr="00B27BED">
        <w:tc>
          <w:tcPr>
            <w:tcW w:w="5850" w:type="dxa"/>
            <w:vAlign w:val="bottom"/>
          </w:tcPr>
          <w:p w:rsidR="00CD2918" w:rsidRPr="004603D8" w:rsidRDefault="00CD2918" w:rsidP="00B27BE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4603D8" w:rsidRDefault="0059247D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100,380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4603D8" w:rsidRDefault="00A903EB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296</w:t>
            </w:r>
            <w:r w:rsidR="00C10D6E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851</w:t>
            </w:r>
          </w:p>
        </w:tc>
      </w:tr>
      <w:tr w:rsidR="00CD2918" w:rsidRPr="004603D8" w:rsidTr="00B27BED">
        <w:tc>
          <w:tcPr>
            <w:tcW w:w="5850" w:type="dxa"/>
            <w:vAlign w:val="bottom"/>
          </w:tcPr>
          <w:p w:rsidR="00CD2918" w:rsidRPr="004603D8" w:rsidRDefault="00CD2918" w:rsidP="00B27BE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รายได้ค่าธรรมเนียมค้างรับ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4603D8" w:rsidRDefault="00CD2918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4603D8" w:rsidRDefault="00CD2918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A231C9" w:rsidRPr="004603D8" w:rsidTr="00B27BED">
        <w:tc>
          <w:tcPr>
            <w:tcW w:w="5850" w:type="dxa"/>
            <w:vAlign w:val="bottom"/>
          </w:tcPr>
          <w:p w:rsidR="00A231C9" w:rsidRPr="004603D8" w:rsidRDefault="00A231C9" w:rsidP="00B27BED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lang w:val="sv-SE"/>
              </w:rPr>
              <w:t>- Nomura Singapore Limited</w:t>
            </w:r>
          </w:p>
        </w:tc>
        <w:tc>
          <w:tcPr>
            <w:tcW w:w="1716" w:type="dxa"/>
            <w:gridSpan w:val="2"/>
            <w:vAlign w:val="bottom"/>
          </w:tcPr>
          <w:p w:rsidR="00A231C9" w:rsidRPr="004603D8" w:rsidRDefault="0059247D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31,983</w:t>
            </w:r>
          </w:p>
        </w:tc>
        <w:tc>
          <w:tcPr>
            <w:tcW w:w="1717" w:type="dxa"/>
            <w:gridSpan w:val="2"/>
            <w:vAlign w:val="bottom"/>
          </w:tcPr>
          <w:p w:rsidR="00A231C9" w:rsidRPr="004603D8" w:rsidRDefault="00A903EB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36</w:t>
            </w:r>
            <w:r w:rsidR="00C10D6E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544</w:t>
            </w:r>
          </w:p>
        </w:tc>
      </w:tr>
      <w:tr w:rsidR="00CD2918" w:rsidRPr="004603D8" w:rsidTr="00B27BED">
        <w:tc>
          <w:tcPr>
            <w:tcW w:w="5850" w:type="dxa"/>
            <w:vAlign w:val="bottom"/>
          </w:tcPr>
          <w:p w:rsidR="00CD2918" w:rsidRPr="004603D8" w:rsidRDefault="00CD2918" w:rsidP="00B27BED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4603D8" w:rsidRDefault="00CD2918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4603D8" w:rsidRDefault="00CD2918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D2918" w:rsidRPr="004603D8" w:rsidTr="00B27BED">
        <w:tc>
          <w:tcPr>
            <w:tcW w:w="5850" w:type="dxa"/>
            <w:vAlign w:val="bottom"/>
          </w:tcPr>
          <w:p w:rsidR="00CD2918" w:rsidRPr="004603D8" w:rsidRDefault="00CD2918" w:rsidP="00B27BE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Nomura International Plc.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4603D8" w:rsidRDefault="0059247D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4603D8" w:rsidRDefault="00A903EB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2,350</w:t>
            </w:r>
          </w:p>
        </w:tc>
      </w:tr>
      <w:tr w:rsidR="00CD2918" w:rsidRPr="004603D8" w:rsidTr="00B27BED">
        <w:tc>
          <w:tcPr>
            <w:tcW w:w="5850" w:type="dxa"/>
            <w:vAlign w:val="bottom"/>
          </w:tcPr>
          <w:p w:rsidR="00CD2918" w:rsidRPr="004603D8" w:rsidRDefault="00CD2918" w:rsidP="00B27BED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4603D8" w:rsidRDefault="0059247D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7" w:type="dxa"/>
            <w:gridSpan w:val="2"/>
            <w:vAlign w:val="bottom"/>
          </w:tcPr>
          <w:p w:rsidR="00CD2918" w:rsidRPr="004603D8" w:rsidRDefault="00A903EB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  <w:t>3,000</w:t>
            </w:r>
          </w:p>
        </w:tc>
      </w:tr>
      <w:tr w:rsidR="00CD2918" w:rsidRPr="004603D8" w:rsidTr="00B27BED">
        <w:tc>
          <w:tcPr>
            <w:tcW w:w="5850" w:type="dxa"/>
            <w:vAlign w:val="bottom"/>
          </w:tcPr>
          <w:p w:rsidR="00CD2918" w:rsidRPr="004603D8" w:rsidRDefault="00CD2918" w:rsidP="00B27BED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-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16" w:type="dxa"/>
            <w:gridSpan w:val="2"/>
            <w:vAlign w:val="bottom"/>
          </w:tcPr>
          <w:p w:rsidR="00CD2918" w:rsidRPr="004603D8" w:rsidRDefault="00CD2918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CD2918" w:rsidRPr="004603D8" w:rsidRDefault="00CD2918" w:rsidP="00B27BED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01ECF" w:rsidRPr="004603D8" w:rsidTr="00B27BED">
        <w:tc>
          <w:tcPr>
            <w:tcW w:w="5850" w:type="dxa"/>
            <w:vAlign w:val="bottom"/>
          </w:tcPr>
          <w:p w:rsidR="00601ECF" w:rsidRPr="004603D8" w:rsidRDefault="00601EC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- Nomura Securities Co., Ltd.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4603D8" w:rsidRDefault="0059247D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7" w:type="dxa"/>
            <w:gridSpan w:val="2"/>
            <w:vAlign w:val="bottom"/>
          </w:tcPr>
          <w:p w:rsidR="00601ECF" w:rsidRPr="004603D8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4250ED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65</w:t>
            </w:r>
          </w:p>
        </w:tc>
      </w:tr>
      <w:tr w:rsidR="00601ECF" w:rsidRPr="004603D8" w:rsidTr="00B27BED">
        <w:tc>
          <w:tcPr>
            <w:tcW w:w="5850" w:type="dxa"/>
            <w:vAlign w:val="bottom"/>
          </w:tcPr>
          <w:p w:rsidR="00601ECF" w:rsidRPr="004603D8" w:rsidRDefault="00601ECF" w:rsidP="00601ECF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4603D8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601ECF" w:rsidRPr="004603D8" w:rsidRDefault="00601ECF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01ECF" w:rsidRPr="004603D8" w:rsidTr="00B27BED">
        <w:tc>
          <w:tcPr>
            <w:tcW w:w="5850" w:type="dxa"/>
            <w:vAlign w:val="bottom"/>
          </w:tcPr>
          <w:p w:rsidR="00601ECF" w:rsidRPr="004603D8" w:rsidRDefault="00601ECF" w:rsidP="00601ECF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- Instinet Pacific Limited</w:t>
            </w:r>
          </w:p>
        </w:tc>
        <w:tc>
          <w:tcPr>
            <w:tcW w:w="1716" w:type="dxa"/>
            <w:gridSpan w:val="2"/>
            <w:vAlign w:val="bottom"/>
          </w:tcPr>
          <w:p w:rsidR="00601ECF" w:rsidRPr="004603D8" w:rsidRDefault="0059247D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444,686</w:t>
            </w:r>
          </w:p>
        </w:tc>
        <w:tc>
          <w:tcPr>
            <w:tcW w:w="1717" w:type="dxa"/>
            <w:gridSpan w:val="2"/>
            <w:vAlign w:val="bottom"/>
          </w:tcPr>
          <w:p w:rsidR="00601ECF" w:rsidRPr="004603D8" w:rsidRDefault="004250ED" w:rsidP="00601ECF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="00601ECF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601ECF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168</w:t>
            </w:r>
          </w:p>
        </w:tc>
      </w:tr>
    </w:tbl>
    <w:p w:rsidR="0003528E" w:rsidRPr="004603D8" w:rsidRDefault="0003528E" w:rsidP="00777392">
      <w:pPr>
        <w:pStyle w:val="NormalAngsanaNew"/>
        <w:spacing w:before="120"/>
        <w:ind w:left="547"/>
        <w:rPr>
          <w:rFonts w:asciiTheme="majorBidi" w:hAnsiTheme="majorBidi" w:cstheme="majorBidi"/>
          <w:b/>
          <w:bCs/>
        </w:rPr>
      </w:pPr>
      <w:r w:rsidRPr="004603D8">
        <w:rPr>
          <w:rFonts w:asciiTheme="majorBidi" w:hAnsiTheme="majorBidi" w:cstheme="majorBidi"/>
          <w:b/>
          <w:bCs/>
          <w:cs/>
        </w:rPr>
        <w:t>ค่าตอบแทนที่จ่ายให้ผู้บริหารสำคัญ</w:t>
      </w:r>
      <w:r w:rsidRPr="004603D8">
        <w:rPr>
          <w:rFonts w:asciiTheme="majorBidi" w:hAnsiTheme="majorBidi" w:cstheme="majorBidi"/>
          <w:b/>
          <w:bCs/>
        </w:rPr>
        <w:t xml:space="preserve">  </w:t>
      </w:r>
    </w:p>
    <w:p w:rsidR="0003528E" w:rsidRPr="004603D8" w:rsidRDefault="0003528E" w:rsidP="00B27BED">
      <w:pPr>
        <w:tabs>
          <w:tab w:val="right" w:pos="5040"/>
          <w:tab w:val="right" w:pos="6390"/>
          <w:tab w:val="right" w:pos="819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pacing w:val="-4"/>
          <w:cs/>
        </w:rPr>
        <w:tab/>
      </w:r>
      <w:r w:rsidR="006E3C9B" w:rsidRPr="004603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B27BED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27BED" w:rsidRPr="004603D8">
        <w:rPr>
          <w:rFonts w:asciiTheme="majorBidi" w:hAnsiTheme="majorBidi" w:cstheme="majorBidi"/>
          <w:sz w:val="32"/>
          <w:szCs w:val="32"/>
        </w:rPr>
        <w:t>256</w:t>
      </w:r>
      <w:r w:rsidR="004250ED" w:rsidRPr="004603D8">
        <w:rPr>
          <w:rFonts w:asciiTheme="majorBidi" w:hAnsiTheme="majorBidi" w:cstheme="majorBidi"/>
          <w:sz w:val="32"/>
          <w:szCs w:val="32"/>
        </w:rPr>
        <w:t>2</w:t>
      </w:r>
      <w:r w:rsidR="006E3C9B" w:rsidRPr="004603D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27BED" w:rsidRPr="004603D8">
        <w:rPr>
          <w:rFonts w:asciiTheme="majorBidi" w:hAnsiTheme="majorBidi" w:cstheme="majorBidi"/>
          <w:sz w:val="32"/>
          <w:szCs w:val="32"/>
        </w:rPr>
        <w:t>256</w:t>
      </w:r>
      <w:r w:rsidR="004250ED" w:rsidRPr="004603D8">
        <w:rPr>
          <w:rFonts w:asciiTheme="majorBidi" w:hAnsiTheme="majorBidi" w:cstheme="majorBidi"/>
          <w:sz w:val="32"/>
          <w:szCs w:val="32"/>
        </w:rPr>
        <w:t>1</w:t>
      </w:r>
      <w:r w:rsidR="006E3C9B" w:rsidRPr="004603D8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บริษัทฯมีค่าใช้จ่ายผลประโยชน์พนักงานที่ให้แก่กรรมการและผู้บริหารสำคัญดังต่อไปนี้ </w:t>
      </w:r>
    </w:p>
    <w:p w:rsidR="00CD2918" w:rsidRPr="004603D8" w:rsidRDefault="00CD2918" w:rsidP="00777392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4603D8">
        <w:rPr>
          <w:rFonts w:asciiTheme="majorBidi" w:hAnsiTheme="majorBidi" w:cstheme="majorBidi"/>
          <w:sz w:val="30"/>
          <w:szCs w:val="30"/>
        </w:rPr>
        <w:t>(</w:t>
      </w:r>
      <w:r w:rsidRPr="004603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603D8">
        <w:rPr>
          <w:rFonts w:asciiTheme="majorBidi" w:hAnsiTheme="majorBidi" w:cstheme="majorBidi"/>
          <w:sz w:val="30"/>
          <w:szCs w:val="30"/>
        </w:rPr>
        <w:t xml:space="preserve">: </w:t>
      </w:r>
      <w:r w:rsidRPr="004603D8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D2918" w:rsidRPr="004603D8" w:rsidTr="00CD2918">
        <w:tc>
          <w:tcPr>
            <w:tcW w:w="5130" w:type="dxa"/>
            <w:vAlign w:val="bottom"/>
          </w:tcPr>
          <w:p w:rsidR="00CD2918" w:rsidRPr="004603D8" w:rsidRDefault="00CD2918" w:rsidP="0077739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CD2918" w:rsidRPr="004603D8" w:rsidRDefault="00CD2918" w:rsidP="007773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250ED" w:rsidRPr="004603D8" w:rsidTr="00CD2918">
        <w:tc>
          <w:tcPr>
            <w:tcW w:w="5130" w:type="dxa"/>
            <w:vAlign w:val="bottom"/>
          </w:tcPr>
          <w:p w:rsidR="004250ED" w:rsidRPr="004603D8" w:rsidRDefault="004250ED" w:rsidP="004250E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4603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250ED" w:rsidRPr="004603D8" w:rsidTr="00CD2918">
        <w:tc>
          <w:tcPr>
            <w:tcW w:w="5130" w:type="dxa"/>
            <w:vAlign w:val="bottom"/>
          </w:tcPr>
          <w:p w:rsidR="004250ED" w:rsidRPr="004603D8" w:rsidRDefault="004250ED" w:rsidP="004250E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0" w:type="dxa"/>
            <w:vAlign w:val="bottom"/>
          </w:tcPr>
          <w:p w:rsidR="004250ED" w:rsidRPr="004603D8" w:rsidRDefault="0059247D" w:rsidP="004250ED">
            <w:pPr>
              <w:tabs>
                <w:tab w:val="decimal" w:pos="130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25,789</w:t>
            </w:r>
          </w:p>
        </w:tc>
        <w:tc>
          <w:tcPr>
            <w:tcW w:w="1980" w:type="dxa"/>
            <w:vAlign w:val="bottom"/>
          </w:tcPr>
          <w:p w:rsidR="004250ED" w:rsidRPr="004603D8" w:rsidRDefault="004250ED" w:rsidP="004250ED">
            <w:pPr>
              <w:tabs>
                <w:tab w:val="decimal" w:pos="130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21,988</w:t>
            </w:r>
          </w:p>
        </w:tc>
      </w:tr>
      <w:tr w:rsidR="004250ED" w:rsidRPr="004603D8" w:rsidTr="00CD2918">
        <w:tc>
          <w:tcPr>
            <w:tcW w:w="5130" w:type="dxa"/>
            <w:vAlign w:val="bottom"/>
          </w:tcPr>
          <w:p w:rsidR="004250ED" w:rsidRPr="004603D8" w:rsidRDefault="004250ED" w:rsidP="004250ED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:rsidR="004250ED" w:rsidRPr="004603D8" w:rsidRDefault="0059247D" w:rsidP="004250ED">
            <w:pPr>
              <w:pBdr>
                <w:bottom w:val="single" w:sz="4" w:space="1" w:color="auto"/>
              </w:pBdr>
              <w:tabs>
                <w:tab w:val="decimal" w:pos="130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1980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decimal" w:pos="130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1,213</w:t>
            </w:r>
          </w:p>
        </w:tc>
      </w:tr>
      <w:tr w:rsidR="004250ED" w:rsidRPr="004603D8" w:rsidTr="00CD2918">
        <w:tc>
          <w:tcPr>
            <w:tcW w:w="5130" w:type="dxa"/>
            <w:vAlign w:val="bottom"/>
          </w:tcPr>
          <w:p w:rsidR="004250ED" w:rsidRPr="004603D8" w:rsidRDefault="004250ED" w:rsidP="004250ED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4250ED" w:rsidRPr="004603D8" w:rsidRDefault="0059247D" w:rsidP="004250ED">
            <w:pPr>
              <w:pBdr>
                <w:bottom w:val="double" w:sz="4" w:space="1" w:color="auto"/>
              </w:pBdr>
              <w:tabs>
                <w:tab w:val="decimal" w:pos="130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27,385</w:t>
            </w:r>
          </w:p>
        </w:tc>
        <w:tc>
          <w:tcPr>
            <w:tcW w:w="1980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130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3D8">
              <w:rPr>
                <w:rFonts w:asciiTheme="majorBidi" w:hAnsiTheme="majorBidi" w:cstheme="majorBidi"/>
                <w:sz w:val="30"/>
                <w:szCs w:val="30"/>
              </w:rPr>
              <w:t>23,201</w:t>
            </w:r>
          </w:p>
        </w:tc>
      </w:tr>
    </w:tbl>
    <w:p w:rsidR="004603D8" w:rsidRDefault="004603D8" w:rsidP="00AF2055">
      <w:pPr>
        <w:tabs>
          <w:tab w:val="left" w:pos="900"/>
        </w:tabs>
        <w:spacing w:before="80" w:after="8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4603D8" w:rsidRDefault="004603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72BE" w:rsidRPr="004603D8" w:rsidRDefault="00F503A0" w:rsidP="004603D8">
      <w:pPr>
        <w:tabs>
          <w:tab w:val="left" w:pos="900"/>
        </w:tabs>
        <w:spacing w:before="80" w:after="80" w:line="420" w:lineRule="exact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6972BE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72BE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2BE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143F65" w:rsidRPr="004603D8" w:rsidRDefault="00143F65" w:rsidP="004603D8">
      <w:pPr>
        <w:tabs>
          <w:tab w:val="left" w:pos="960"/>
        </w:tabs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43F65" w:rsidRPr="004603D8" w:rsidRDefault="00143F65" w:rsidP="004603D8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ข้อมูลทางการเงินจำแนกตามส่วนงานของบริษัทฯ 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ณ วันที่ </w:t>
      </w:r>
      <w:r w:rsidR="00F503A0" w:rsidRPr="004603D8">
        <w:rPr>
          <w:rFonts w:asciiTheme="majorBidi" w:eastAsia="Angsana New" w:hAnsiTheme="majorBidi" w:cstheme="majorBidi"/>
          <w:sz w:val="32"/>
          <w:szCs w:val="32"/>
        </w:rPr>
        <w:t>31</w:t>
      </w:r>
      <w:r w:rsidR="00AC6401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มีนาคม </w:t>
      </w:r>
      <w:r w:rsidR="00F503A0" w:rsidRPr="004603D8">
        <w:rPr>
          <w:rFonts w:asciiTheme="majorBidi" w:eastAsia="Angsana New" w:hAnsiTheme="majorBidi" w:cstheme="majorBidi"/>
          <w:sz w:val="32"/>
          <w:szCs w:val="32"/>
        </w:rPr>
        <w:t>256</w:t>
      </w:r>
      <w:r w:rsidR="004250ED" w:rsidRPr="004603D8">
        <w:rPr>
          <w:rFonts w:asciiTheme="majorBidi" w:eastAsia="Angsana New" w:hAnsiTheme="majorBidi" w:cstheme="majorBidi"/>
          <w:sz w:val="32"/>
          <w:szCs w:val="32"/>
        </w:rPr>
        <w:t>2</w:t>
      </w:r>
      <w:r w:rsidR="008B23EE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F503A0" w:rsidRPr="004603D8">
        <w:rPr>
          <w:rFonts w:asciiTheme="majorBidi" w:eastAsia="Angsana New" w:hAnsiTheme="majorBidi" w:cstheme="majorBidi"/>
          <w:sz w:val="32"/>
          <w:szCs w:val="32"/>
        </w:rPr>
        <w:t>31</w:t>
      </w:r>
      <w:r w:rsidR="00AC6401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F503A0" w:rsidRPr="004603D8">
        <w:rPr>
          <w:rFonts w:asciiTheme="majorBidi" w:eastAsia="Angsana New" w:hAnsiTheme="majorBidi" w:cstheme="majorBidi"/>
          <w:sz w:val="32"/>
          <w:szCs w:val="32"/>
        </w:rPr>
        <w:t>256</w:t>
      </w:r>
      <w:r w:rsidR="004250ED" w:rsidRPr="004603D8">
        <w:rPr>
          <w:rFonts w:asciiTheme="majorBidi" w:eastAsia="Angsana New" w:hAnsiTheme="majorBidi" w:cstheme="majorBidi"/>
          <w:sz w:val="32"/>
          <w:szCs w:val="32"/>
        </w:rPr>
        <w:t>1</w:t>
      </w:r>
      <w:r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และสำหรับงวดสามเดือนสิ้นสุดวันที่ </w:t>
      </w:r>
      <w:r w:rsidR="00F503A0" w:rsidRPr="004603D8">
        <w:rPr>
          <w:rFonts w:asciiTheme="majorBidi" w:eastAsia="Angsana New" w:hAnsiTheme="majorBidi" w:cstheme="majorBidi"/>
          <w:sz w:val="32"/>
          <w:szCs w:val="32"/>
        </w:rPr>
        <w:t>31</w:t>
      </w:r>
      <w:r w:rsidR="00AC6401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มีนาคม </w:t>
      </w:r>
      <w:r w:rsidR="00F503A0" w:rsidRPr="004603D8">
        <w:rPr>
          <w:rFonts w:asciiTheme="majorBidi" w:eastAsia="Angsana New" w:hAnsiTheme="majorBidi" w:cstheme="majorBidi"/>
          <w:sz w:val="32"/>
          <w:szCs w:val="32"/>
        </w:rPr>
        <w:t>256</w:t>
      </w:r>
      <w:r w:rsidR="004250ED" w:rsidRPr="004603D8">
        <w:rPr>
          <w:rFonts w:asciiTheme="majorBidi" w:eastAsia="Angsana New" w:hAnsiTheme="majorBidi" w:cstheme="majorBidi"/>
          <w:sz w:val="32"/>
          <w:szCs w:val="32"/>
        </w:rPr>
        <w:t>2</w:t>
      </w:r>
      <w:r w:rsidR="008B23EE" w:rsidRPr="004603D8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F503A0" w:rsidRPr="004603D8">
        <w:rPr>
          <w:rFonts w:asciiTheme="majorBidi" w:eastAsia="Angsana New" w:hAnsiTheme="majorBidi" w:cstheme="majorBidi"/>
          <w:sz w:val="32"/>
          <w:szCs w:val="32"/>
        </w:rPr>
        <w:t>256</w:t>
      </w:r>
      <w:r w:rsidR="004250ED" w:rsidRPr="004603D8">
        <w:rPr>
          <w:rFonts w:asciiTheme="majorBidi" w:eastAsia="Angsana New" w:hAnsiTheme="majorBidi" w:cstheme="majorBidi"/>
          <w:sz w:val="32"/>
          <w:szCs w:val="32"/>
        </w:rPr>
        <w:t>1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66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BD43B9" w:rsidRPr="004603D8" w:rsidTr="00563EC0">
        <w:tc>
          <w:tcPr>
            <w:tcW w:w="2370" w:type="dxa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: 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BD43B9" w:rsidRPr="004603D8" w:rsidTr="00563EC0">
        <w:tc>
          <w:tcPr>
            <w:tcW w:w="2370" w:type="dxa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D43B9" w:rsidRPr="004603D8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</w:t>
            </w:r>
            <w:r w:rsidR="00F503A0"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นที่ </w:t>
            </w:r>
            <w:r w:rsidR="00F503A0" w:rsidRPr="004603D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BD43B9" w:rsidRPr="004603D8" w:rsidTr="00563EC0">
        <w:tc>
          <w:tcPr>
            <w:tcW w:w="2370" w:type="dxa"/>
            <w:vAlign w:val="bottom"/>
          </w:tcPr>
          <w:p w:rsidR="00BD43B9" w:rsidRPr="004603D8" w:rsidRDefault="00BD43B9" w:rsidP="00777392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77739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2561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4B435E" w:rsidRPr="004603D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="004B435E" w:rsidRPr="004603D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4250ED" w:rsidRPr="004603D8" w:rsidTr="00394C47">
        <w:tc>
          <w:tcPr>
            <w:tcW w:w="2370" w:type="dxa"/>
            <w:vAlign w:val="center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4B435E" w:rsidRPr="004603D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B435E" w:rsidRPr="004603D8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250ED" w:rsidRPr="004603D8" w:rsidTr="00563EC0">
        <w:trPr>
          <w:trHeight w:val="495"/>
        </w:trPr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4250ED" w:rsidRPr="004603D8" w:rsidTr="00563EC0">
        <w:trPr>
          <w:trHeight w:val="70"/>
        </w:trPr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</w:tr>
      <w:tr w:rsidR="004250ED" w:rsidRPr="004603D8" w:rsidTr="00563EC0">
        <w:trPr>
          <w:trHeight w:val="70"/>
        </w:trPr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(86)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B435E" w:rsidRPr="004603D8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(65)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8D74CD" w:rsidP="004250E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</w:tr>
      <w:tr w:rsidR="004250ED" w:rsidRPr="004603D8" w:rsidTr="00563EC0">
        <w:tc>
          <w:tcPr>
            <w:tcW w:w="2370" w:type="dxa"/>
            <w:vAlign w:val="bottom"/>
          </w:tcPr>
          <w:p w:rsidR="004250ED" w:rsidRPr="004603D8" w:rsidRDefault="004250ED" w:rsidP="004250ED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4250ED" w:rsidRPr="004603D8" w:rsidRDefault="00E01D71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D74C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9" w:type="dxa"/>
            <w:vAlign w:val="bottom"/>
          </w:tcPr>
          <w:p w:rsidR="004250ED" w:rsidRPr="004603D8" w:rsidRDefault="004250ED" w:rsidP="004250ED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</w:tr>
    </w:tbl>
    <w:p w:rsidR="00601ECF" w:rsidRPr="004603D8" w:rsidRDefault="00601ECF">
      <w:pPr>
        <w:rPr>
          <w:rFonts w:asciiTheme="majorBidi" w:hAnsiTheme="majorBidi" w:cstheme="majorBidi"/>
        </w:rPr>
      </w:pPr>
    </w:p>
    <w:tbl>
      <w:tblPr>
        <w:tblW w:w="966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BD43B9" w:rsidRPr="004603D8" w:rsidTr="00563EC0">
        <w:tc>
          <w:tcPr>
            <w:tcW w:w="2370" w:type="dxa"/>
            <w:vAlign w:val="bottom"/>
          </w:tcPr>
          <w:p w:rsidR="00BD43B9" w:rsidRPr="004603D8" w:rsidRDefault="00BD43B9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D43B9" w:rsidRPr="004603D8" w:rsidRDefault="00BD43B9" w:rsidP="00AF2055">
            <w:pPr>
              <w:spacing w:line="260" w:lineRule="exact"/>
              <w:ind w:right="-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: 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BD43B9" w:rsidRPr="004603D8" w:rsidTr="00563EC0">
        <w:tc>
          <w:tcPr>
            <w:tcW w:w="2370" w:type="dxa"/>
            <w:vAlign w:val="bottom"/>
          </w:tcPr>
          <w:p w:rsidR="00BD43B9" w:rsidRPr="004603D8" w:rsidRDefault="00BD43B9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BD43B9" w:rsidRPr="004603D8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BD43B9" w:rsidRPr="004603D8" w:rsidTr="00563EC0">
        <w:tc>
          <w:tcPr>
            <w:tcW w:w="2370" w:type="dxa"/>
            <w:vAlign w:val="bottom"/>
          </w:tcPr>
          <w:p w:rsidR="00BD43B9" w:rsidRPr="004603D8" w:rsidRDefault="00BD43B9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AF2055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58" w:type="dxa"/>
            <w:gridSpan w:val="2"/>
            <w:vAlign w:val="bottom"/>
          </w:tcPr>
          <w:p w:rsidR="00BD43B9" w:rsidRPr="004603D8" w:rsidRDefault="00BD43B9" w:rsidP="00AF205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73851" w:rsidRPr="004603D8" w:rsidTr="00563EC0">
        <w:tc>
          <w:tcPr>
            <w:tcW w:w="2370" w:type="dxa"/>
            <w:vAlign w:val="bottom"/>
          </w:tcPr>
          <w:p w:rsidR="00B73851" w:rsidRPr="004603D8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8806C6" w:rsidRPr="004603D8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</w:tr>
      <w:tr w:rsidR="00B73851" w:rsidRPr="004603D8" w:rsidTr="00563EC0">
        <w:tc>
          <w:tcPr>
            <w:tcW w:w="2370" w:type="dxa"/>
            <w:vAlign w:val="bottom"/>
          </w:tcPr>
          <w:p w:rsidR="00B73851" w:rsidRPr="004603D8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0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DB71EA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9" w:type="dxa"/>
            <w:vAlign w:val="bottom"/>
          </w:tcPr>
          <w:p w:rsidR="00B73851" w:rsidRPr="004603D8" w:rsidRDefault="008806C6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</w:tr>
      <w:tr w:rsidR="00B73851" w:rsidRPr="004603D8" w:rsidTr="00563EC0">
        <w:tc>
          <w:tcPr>
            <w:tcW w:w="2370" w:type="dxa"/>
            <w:vAlign w:val="bottom"/>
          </w:tcPr>
          <w:p w:rsidR="00B73851" w:rsidRPr="004603D8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DB71EA" w:rsidP="00AF20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8,08</w:t>
            </w:r>
            <w:r w:rsidR="005107C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B73851" w:rsidRPr="004603D8" w:rsidRDefault="008806C6" w:rsidP="00AF205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73851"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</w:tr>
      <w:tr w:rsidR="00B73851" w:rsidRPr="004603D8" w:rsidTr="00563EC0">
        <w:tc>
          <w:tcPr>
            <w:tcW w:w="2370" w:type="dxa"/>
            <w:vAlign w:val="bottom"/>
          </w:tcPr>
          <w:p w:rsidR="00B73851" w:rsidRPr="004603D8" w:rsidRDefault="00B73851" w:rsidP="00AF205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B73851" w:rsidP="00AF2055">
            <w:pP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B73851" w:rsidRPr="004603D8" w:rsidRDefault="00DB71EA" w:rsidP="00AF20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8,18</w:t>
            </w:r>
            <w:r w:rsidR="005107C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B73851" w:rsidRPr="004603D8" w:rsidRDefault="008806C6" w:rsidP="00AF205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603D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73851" w:rsidRPr="004603D8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4603D8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</w:tr>
    </w:tbl>
    <w:p w:rsidR="002C65A4" w:rsidRPr="004603D8" w:rsidRDefault="002C65A4" w:rsidP="00AF2055">
      <w:pPr>
        <w:tabs>
          <w:tab w:val="left" w:pos="2880"/>
        </w:tabs>
        <w:spacing w:before="12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4603D8" w:rsidRDefault="002C65A4" w:rsidP="00AF2055">
      <w:pPr>
        <w:tabs>
          <w:tab w:val="left" w:pos="28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603D8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4603D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603D8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4603D8" w:rsidRDefault="002C65A4" w:rsidP="00AF2055">
      <w:pPr>
        <w:tabs>
          <w:tab w:val="left" w:pos="28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2C65A4" w:rsidRPr="004603D8" w:rsidRDefault="002C65A4" w:rsidP="00AF2055">
      <w:pPr>
        <w:tabs>
          <w:tab w:val="left" w:pos="28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ab/>
        <w:t>ใน</w:t>
      </w:r>
      <w:r w:rsidR="004160A3" w:rsidRPr="004603D8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066C8C" w:rsidRPr="004603D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E6FEA" w:rsidRPr="004603D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51F99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A51F99" w:rsidRPr="004603D8">
        <w:rPr>
          <w:rFonts w:asciiTheme="majorBidi" w:hAnsiTheme="majorBidi" w:cstheme="majorBidi"/>
          <w:sz w:val="32"/>
          <w:szCs w:val="32"/>
        </w:rPr>
        <w:t xml:space="preserve"> 256</w:t>
      </w:r>
      <w:r w:rsidR="004F6E47" w:rsidRPr="004603D8">
        <w:rPr>
          <w:rFonts w:asciiTheme="majorBidi" w:hAnsiTheme="majorBidi" w:cstheme="majorBidi"/>
          <w:sz w:val="32"/>
          <w:szCs w:val="32"/>
        </w:rPr>
        <w:t>2</w:t>
      </w:r>
      <w:r w:rsidR="00E379F4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51F99" w:rsidRPr="004603D8">
        <w:rPr>
          <w:rFonts w:asciiTheme="majorBidi" w:hAnsiTheme="majorBidi" w:cstheme="majorBidi"/>
          <w:sz w:val="32"/>
          <w:szCs w:val="32"/>
        </w:rPr>
        <w:t>256</w:t>
      </w:r>
      <w:r w:rsidR="004F6E47" w:rsidRPr="004603D8">
        <w:rPr>
          <w:rFonts w:asciiTheme="majorBidi" w:hAnsiTheme="majorBidi" w:cstheme="majorBidi"/>
          <w:sz w:val="32"/>
          <w:szCs w:val="32"/>
        </w:rPr>
        <w:t>1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="00A51F99" w:rsidRPr="004603D8">
        <w:rPr>
          <w:rFonts w:asciiTheme="majorBidi" w:hAnsiTheme="majorBidi" w:cstheme="majorBidi"/>
          <w:sz w:val="32"/>
          <w:szCs w:val="32"/>
        </w:rPr>
        <w:t>10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:rsidR="00027555" w:rsidRPr="004603D8" w:rsidRDefault="00D96DE5" w:rsidP="0059060C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51F99"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4603D8" w:rsidRDefault="00027555" w:rsidP="0059060C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</w:rPr>
        <w:tab/>
      </w:r>
      <w:r w:rsidR="00E42A6D" w:rsidRPr="004603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1F99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51F99" w:rsidRPr="004603D8">
        <w:rPr>
          <w:rFonts w:asciiTheme="majorBidi" w:hAnsiTheme="majorBidi" w:cstheme="majorBidi"/>
          <w:sz w:val="32"/>
          <w:szCs w:val="32"/>
        </w:rPr>
        <w:t>256</w:t>
      </w:r>
      <w:r w:rsidR="004F6E47" w:rsidRPr="004603D8">
        <w:rPr>
          <w:rFonts w:asciiTheme="majorBidi" w:hAnsiTheme="majorBidi" w:cstheme="majorBidi"/>
          <w:sz w:val="32"/>
          <w:szCs w:val="32"/>
        </w:rPr>
        <w:t>2</w:t>
      </w:r>
      <w:r w:rsidR="00051884" w:rsidRPr="004603D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51F99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6401" w:rsidRPr="004603D8">
        <w:rPr>
          <w:rFonts w:asciiTheme="majorBidi" w:hAnsiTheme="majorBidi" w:cstheme="majorBidi"/>
          <w:sz w:val="32"/>
          <w:szCs w:val="32"/>
        </w:rPr>
        <w:t>25</w:t>
      </w:r>
      <w:r w:rsidR="00A51F99" w:rsidRPr="004603D8">
        <w:rPr>
          <w:rFonts w:asciiTheme="majorBidi" w:hAnsiTheme="majorBidi" w:cstheme="majorBidi"/>
          <w:sz w:val="32"/>
          <w:szCs w:val="32"/>
        </w:rPr>
        <w:t>6</w:t>
      </w:r>
      <w:r w:rsidR="004F6E47" w:rsidRPr="004603D8">
        <w:rPr>
          <w:rFonts w:asciiTheme="majorBidi" w:hAnsiTheme="majorBidi" w:cstheme="majorBidi"/>
          <w:sz w:val="32"/>
          <w:szCs w:val="32"/>
        </w:rPr>
        <w:t>1</w:t>
      </w:r>
      <w:r w:rsidR="00051884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4A9" w:rsidRPr="004603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603D8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4603D8" w:rsidRDefault="00D96DE5" w:rsidP="0059060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1065"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7977CB" w:rsidRPr="004603D8">
        <w:rPr>
          <w:rFonts w:asciiTheme="majorBidi" w:hAnsiTheme="majorBidi" w:cstheme="majorBidi"/>
          <w:sz w:val="32"/>
          <w:szCs w:val="32"/>
          <w:cs/>
        </w:rPr>
        <w:t>งวด</w:t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3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30"/>
        <w:gridCol w:w="1701"/>
        <w:gridCol w:w="1680"/>
        <w:gridCol w:w="21"/>
      </w:tblGrid>
      <w:tr w:rsidR="00EC1B1C" w:rsidRPr="004603D8" w:rsidTr="004D602A">
        <w:trPr>
          <w:gridAfter w:val="1"/>
          <w:wAfter w:w="21" w:type="dxa"/>
        </w:trPr>
        <w:tc>
          <w:tcPr>
            <w:tcW w:w="9111" w:type="dxa"/>
            <w:gridSpan w:val="3"/>
          </w:tcPr>
          <w:p w:rsidR="00027555" w:rsidRPr="004603D8" w:rsidRDefault="00027555" w:rsidP="0059060C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หน่วย</w:t>
            </w:r>
            <w:r w:rsidR="00073ABC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: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ล้านบาท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EC1B1C" w:rsidRPr="004603D8" w:rsidTr="004D602A">
        <w:tc>
          <w:tcPr>
            <w:tcW w:w="5730" w:type="dxa"/>
          </w:tcPr>
          <w:p w:rsidR="00F33704" w:rsidRPr="004603D8" w:rsidRDefault="00F33704" w:rsidP="0059060C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F33704" w:rsidRPr="004603D8" w:rsidRDefault="00A61065" w:rsidP="00A231C9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4F6E47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:rsidR="00F33704" w:rsidRPr="004603D8" w:rsidRDefault="00A61065" w:rsidP="00A231C9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AC6401"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256</w:t>
            </w:r>
            <w:r w:rsidR="004F6E47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</w:tr>
      <w:tr w:rsidR="00A61065" w:rsidRPr="004603D8" w:rsidTr="004D602A">
        <w:tc>
          <w:tcPr>
            <w:tcW w:w="5730" w:type="dxa"/>
          </w:tcPr>
          <w:p w:rsidR="00A61065" w:rsidRPr="004603D8" w:rsidRDefault="00A61065" w:rsidP="00A61065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A61065" w:rsidRPr="004603D8" w:rsidRDefault="006A5B10" w:rsidP="006A5B10">
            <w:pPr>
              <w:tabs>
                <w:tab w:val="decimal" w:pos="1053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701" w:type="dxa"/>
            <w:gridSpan w:val="2"/>
          </w:tcPr>
          <w:p w:rsidR="00A61065" w:rsidRPr="004603D8" w:rsidRDefault="00656203" w:rsidP="00B31BE9">
            <w:pPr>
              <w:tabs>
                <w:tab w:val="decimal" w:pos="1053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</w:t>
            </w:r>
            <w:r w:rsidR="009151B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</w:p>
        </w:tc>
      </w:tr>
      <w:tr w:rsidR="00A61065" w:rsidRPr="004603D8" w:rsidTr="004D602A">
        <w:tc>
          <w:tcPr>
            <w:tcW w:w="5730" w:type="dxa"/>
          </w:tcPr>
          <w:p w:rsidR="00A61065" w:rsidRPr="004603D8" w:rsidRDefault="00A61065" w:rsidP="00A61065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1-2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A61065" w:rsidRPr="004603D8" w:rsidRDefault="006A5B10" w:rsidP="006A5B10">
            <w:pPr>
              <w:tabs>
                <w:tab w:val="decimal" w:pos="1053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701" w:type="dxa"/>
            <w:gridSpan w:val="2"/>
          </w:tcPr>
          <w:p w:rsidR="00A61065" w:rsidRPr="004603D8" w:rsidRDefault="009151B3" w:rsidP="00B31BE9">
            <w:pPr>
              <w:tabs>
                <w:tab w:val="decimal" w:pos="1053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46</w:t>
            </w:r>
          </w:p>
        </w:tc>
      </w:tr>
      <w:tr w:rsidR="00A61065" w:rsidRPr="004603D8" w:rsidTr="004D602A">
        <w:tc>
          <w:tcPr>
            <w:tcW w:w="5730" w:type="dxa"/>
          </w:tcPr>
          <w:p w:rsidR="00A61065" w:rsidRPr="004603D8" w:rsidRDefault="00A61065" w:rsidP="00A61065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A61065" w:rsidRPr="004603D8" w:rsidRDefault="006A5B10" w:rsidP="006A5B10">
            <w:pPr>
              <w:tabs>
                <w:tab w:val="decimal" w:pos="1053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01" w:type="dxa"/>
            <w:gridSpan w:val="2"/>
          </w:tcPr>
          <w:p w:rsidR="00A61065" w:rsidRPr="004603D8" w:rsidRDefault="00A61065" w:rsidP="00B31BE9">
            <w:pPr>
              <w:tabs>
                <w:tab w:val="decimal" w:pos="1053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9151B3" w:rsidRPr="004603D8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</w:p>
        </w:tc>
      </w:tr>
    </w:tbl>
    <w:p w:rsidR="00027555" w:rsidRPr="004603D8" w:rsidRDefault="00D96DE5" w:rsidP="0059060C">
      <w:pPr>
        <w:tabs>
          <w:tab w:val="left" w:pos="2160"/>
          <w:tab w:val="left" w:pos="28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1240F"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B1556" w:rsidRPr="004603D8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027555" w:rsidRPr="004603D8">
        <w:rPr>
          <w:rFonts w:asciiTheme="majorBidi" w:hAnsiTheme="majorBidi" w:cstheme="majorBidi"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</w:t>
      </w:r>
      <w:r w:rsidR="00795A53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>ๆ ที่เกี่ยวเนื่องกับการประกอบธุรกิจหลักทรัพย์ ซึ่งต้องจ่ายให้ตลาดหลักทรัพย์แห่งประเทศไทย</w:t>
      </w:r>
      <w:r w:rsidR="00AB322C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AB322C" w:rsidRPr="004603D8">
        <w:rPr>
          <w:rFonts w:asciiTheme="majorBidi" w:hAnsiTheme="majorBidi" w:cstheme="majorBidi"/>
          <w:sz w:val="32"/>
          <w:szCs w:val="32"/>
          <w:cs/>
        </w:rPr>
        <w:t xml:space="preserve">บริษัท สำนักหักบัญชี (ประเทศไทย) จำกัด </w:t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>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027555" w:rsidRPr="004603D8" w:rsidRDefault="00D96DE5" w:rsidP="0059060C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1240F"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B1556" w:rsidRPr="004603D8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ab/>
      </w:r>
      <w:r w:rsidR="00C15E1E" w:rsidRPr="004603D8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บริษัทฯมีภาระผูกพัน</w:t>
      </w:r>
      <w:r w:rsidR="00027555" w:rsidRPr="004603D8">
        <w:rPr>
          <w:rFonts w:asciiTheme="majorBidi" w:hAnsiTheme="majorBidi" w:cstheme="majorBidi"/>
          <w:spacing w:val="-6"/>
          <w:sz w:val="32"/>
          <w:szCs w:val="32"/>
          <w:cs/>
        </w:rPr>
        <w:t>ค่าธรรมเนียมต่างๆ</w:t>
      </w:r>
      <w:r w:rsidR="0009627D" w:rsidRPr="004603D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27555" w:rsidRPr="004603D8">
        <w:rPr>
          <w:rFonts w:asciiTheme="majorBidi" w:hAnsiTheme="majorBidi" w:cstheme="majorBidi"/>
          <w:spacing w:val="-6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1A1A73" w:rsidRPr="004603D8">
        <w:rPr>
          <w:rFonts w:asciiTheme="majorBidi" w:hAnsiTheme="majorBidi" w:cstheme="majorBidi"/>
          <w:sz w:val="32"/>
          <w:szCs w:val="32"/>
          <w:cs/>
        </w:rPr>
        <w:t>บริษัท ตลาดอนุพันธ์ (ประเทศไทย) จำกัด (มหาชน) และ</w:t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>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</w:t>
      </w:r>
      <w:r w:rsidR="00935AAB" w:rsidRPr="004603D8">
        <w:rPr>
          <w:rFonts w:asciiTheme="majorBidi" w:hAnsiTheme="majorBidi" w:cstheme="majorBidi"/>
          <w:sz w:val="32"/>
          <w:szCs w:val="32"/>
          <w:cs/>
        </w:rPr>
        <w:t>ขาย</w:t>
      </w:r>
      <w:r w:rsidR="00027555" w:rsidRPr="004603D8">
        <w:rPr>
          <w:rFonts w:asciiTheme="majorBidi" w:hAnsiTheme="majorBidi" w:cstheme="majorBidi"/>
          <w:sz w:val="32"/>
          <w:szCs w:val="32"/>
          <w:cs/>
        </w:rPr>
        <w:t>ล่วงหน้า</w:t>
      </w:r>
    </w:p>
    <w:p w:rsidR="00F576C1" w:rsidRPr="004603D8" w:rsidRDefault="00D96DE5" w:rsidP="00AB6B0B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1240F"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1556" w:rsidRPr="004603D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27555" w:rsidRPr="004603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6B790A" w:rsidRPr="004603D8">
        <w:rPr>
          <w:rFonts w:asciiTheme="majorBidi" w:hAnsiTheme="majorBidi" w:cstheme="majorBidi"/>
          <w:sz w:val="32"/>
          <w:szCs w:val="32"/>
        </w:rPr>
        <w:t xml:space="preserve"> 0.001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</w:t>
      </w:r>
      <w:r w:rsidR="006B790A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>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6B790A" w:rsidRPr="004603D8">
        <w:rPr>
          <w:rFonts w:asciiTheme="majorBidi" w:hAnsiTheme="majorBidi" w:cstheme="majorBidi"/>
          <w:sz w:val="32"/>
          <w:szCs w:val="32"/>
        </w:rPr>
        <w:t xml:space="preserve"> 1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6B790A" w:rsidRPr="004603D8">
        <w:rPr>
          <w:rFonts w:asciiTheme="majorBidi" w:hAnsiTheme="majorBidi" w:cstheme="majorBidi"/>
          <w:sz w:val="32"/>
          <w:szCs w:val="32"/>
        </w:rPr>
        <w:t>0.001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 xml:space="preserve"> ของมูลค่าขายหน่วยลงทุนของกองทุน</w:t>
      </w:r>
      <w:r w:rsidR="006B790A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 xml:space="preserve">ทั้งนี้ ค่าธรรมเนียมโดยรวมจะต้องไม่ต่ำกว่า </w:t>
      </w:r>
      <w:r w:rsidR="0091240F" w:rsidRPr="004603D8">
        <w:rPr>
          <w:rFonts w:asciiTheme="majorBidi" w:hAnsiTheme="majorBidi" w:cstheme="majorBidi"/>
          <w:sz w:val="32"/>
          <w:szCs w:val="32"/>
        </w:rPr>
        <w:t>25</w:t>
      </w:r>
      <w:r w:rsidR="006B790A" w:rsidRPr="004603D8">
        <w:rPr>
          <w:rFonts w:asciiTheme="majorBidi" w:hAnsiTheme="majorBidi" w:cstheme="majorBidi"/>
          <w:sz w:val="32"/>
          <w:szCs w:val="32"/>
        </w:rPr>
        <w:t>,000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  <w:r w:rsidR="006B790A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 xml:space="preserve">แต่ไม่เกิน </w:t>
      </w:r>
      <w:r w:rsidR="0091240F" w:rsidRPr="004603D8">
        <w:rPr>
          <w:rFonts w:asciiTheme="majorBidi" w:hAnsiTheme="majorBidi" w:cstheme="majorBidi"/>
          <w:sz w:val="32"/>
          <w:szCs w:val="32"/>
        </w:rPr>
        <w:t>10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>,</w:t>
      </w:r>
      <w:r w:rsidR="0091240F" w:rsidRPr="004603D8">
        <w:rPr>
          <w:rFonts w:asciiTheme="majorBidi" w:hAnsiTheme="majorBidi" w:cstheme="majorBidi"/>
          <w:sz w:val="32"/>
          <w:szCs w:val="32"/>
        </w:rPr>
        <w:t>000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>,</w:t>
      </w:r>
      <w:r w:rsidR="0091240F" w:rsidRPr="004603D8">
        <w:rPr>
          <w:rFonts w:asciiTheme="majorBidi" w:hAnsiTheme="majorBidi" w:cstheme="majorBidi"/>
          <w:sz w:val="32"/>
          <w:szCs w:val="32"/>
        </w:rPr>
        <w:t>000</w:t>
      </w:r>
      <w:r w:rsidR="006B790A" w:rsidRPr="004603D8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</w:p>
    <w:p w:rsidR="00601ECF" w:rsidRPr="004603D8" w:rsidRDefault="006B790A" w:rsidP="00601ECF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3A16" w:rsidRPr="004603D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03D8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AB6B0B" w:rsidRPr="004603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3D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Pr="004603D8">
        <w:rPr>
          <w:rFonts w:asciiTheme="majorBidi" w:hAnsiTheme="majorBidi" w:cstheme="majorBidi"/>
          <w:sz w:val="32"/>
          <w:szCs w:val="32"/>
        </w:rPr>
        <w:t xml:space="preserve"> 0.10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บาท และในอัตราสัญญาละ </w:t>
      </w:r>
      <w:r w:rsidR="00D03A16" w:rsidRPr="004603D8">
        <w:rPr>
          <w:rFonts w:asciiTheme="majorBidi" w:hAnsiTheme="majorBidi" w:cstheme="majorBidi"/>
          <w:sz w:val="32"/>
          <w:szCs w:val="32"/>
        </w:rPr>
        <w:t>0.01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Pr="004603D8">
        <w:rPr>
          <w:rFonts w:asciiTheme="majorBidi" w:hAnsiTheme="majorBidi" w:cstheme="majorBidi"/>
          <w:sz w:val="32"/>
          <w:szCs w:val="32"/>
        </w:rPr>
        <w:t xml:space="preserve">Single stock futures)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ที่มีราคาไม่เกิน </w:t>
      </w:r>
      <w:r w:rsidR="00D03A16" w:rsidRPr="004603D8">
        <w:rPr>
          <w:rFonts w:asciiTheme="majorBidi" w:hAnsiTheme="majorBidi" w:cstheme="majorBidi"/>
          <w:sz w:val="32"/>
          <w:szCs w:val="32"/>
        </w:rPr>
        <w:t>100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="00D03A16" w:rsidRPr="004603D8">
        <w:rPr>
          <w:rFonts w:asciiTheme="majorBidi" w:hAnsiTheme="majorBidi" w:cstheme="majorBidi"/>
          <w:sz w:val="32"/>
          <w:szCs w:val="32"/>
        </w:rPr>
        <w:t>25</w:t>
      </w:r>
      <w:r w:rsidRPr="004603D8">
        <w:rPr>
          <w:rFonts w:asciiTheme="majorBidi" w:hAnsiTheme="majorBidi" w:cstheme="majorBidi"/>
          <w:sz w:val="32"/>
          <w:szCs w:val="32"/>
        </w:rPr>
        <w:t>,</w:t>
      </w:r>
      <w:r w:rsidR="00D03A16" w:rsidRPr="004603D8">
        <w:rPr>
          <w:rFonts w:asciiTheme="majorBidi" w:hAnsiTheme="majorBidi" w:cstheme="majorBidi"/>
          <w:sz w:val="32"/>
          <w:szCs w:val="32"/>
        </w:rPr>
        <w:t>000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  <w:r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แต่ไม่เกิน </w:t>
      </w:r>
      <w:r w:rsidR="00D03A16" w:rsidRPr="004603D8">
        <w:rPr>
          <w:rFonts w:asciiTheme="majorBidi" w:hAnsiTheme="majorBidi" w:cstheme="majorBidi"/>
          <w:sz w:val="32"/>
          <w:szCs w:val="32"/>
        </w:rPr>
        <w:t>1</w:t>
      </w:r>
      <w:r w:rsidRPr="004603D8">
        <w:rPr>
          <w:rFonts w:asciiTheme="majorBidi" w:hAnsiTheme="majorBidi" w:cstheme="majorBidi"/>
          <w:sz w:val="32"/>
          <w:szCs w:val="32"/>
          <w:cs/>
        </w:rPr>
        <w:t>,</w:t>
      </w:r>
      <w:r w:rsidR="00D03A16" w:rsidRPr="004603D8">
        <w:rPr>
          <w:rFonts w:asciiTheme="majorBidi" w:hAnsiTheme="majorBidi" w:cstheme="majorBidi"/>
          <w:sz w:val="32"/>
          <w:szCs w:val="32"/>
        </w:rPr>
        <w:t>000</w:t>
      </w:r>
      <w:r w:rsidRPr="004603D8">
        <w:rPr>
          <w:rFonts w:asciiTheme="majorBidi" w:hAnsiTheme="majorBidi" w:cstheme="majorBidi"/>
          <w:sz w:val="32"/>
          <w:szCs w:val="32"/>
          <w:cs/>
        </w:rPr>
        <w:t>,</w:t>
      </w:r>
      <w:r w:rsidR="00D03A16" w:rsidRPr="004603D8">
        <w:rPr>
          <w:rFonts w:asciiTheme="majorBidi" w:hAnsiTheme="majorBidi" w:cstheme="majorBidi"/>
          <w:sz w:val="32"/>
          <w:szCs w:val="32"/>
        </w:rPr>
        <w:t>000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บาทต่อปี</w:t>
      </w:r>
      <w:r w:rsidR="00AB6B0B" w:rsidRPr="004603D8">
        <w:rPr>
          <w:rFonts w:asciiTheme="majorBidi" w:hAnsiTheme="majorBidi" w:cstheme="majorBidi"/>
          <w:sz w:val="32"/>
          <w:szCs w:val="32"/>
        </w:rPr>
        <w:t xml:space="preserve"> </w:t>
      </w:r>
    </w:p>
    <w:p w:rsidR="004603D8" w:rsidRDefault="004603D8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D7373D" w:rsidRPr="004603D8" w:rsidRDefault="00805CAB" w:rsidP="00AF2055">
      <w:pPr>
        <w:tabs>
          <w:tab w:val="left" w:pos="900"/>
          <w:tab w:val="right" w:pos="7280"/>
          <w:tab w:val="right" w:pos="854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2</w:t>
      </w:r>
      <w:r w:rsidR="004C0466"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7373D" w:rsidRPr="004603D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:rsidR="00465B46" w:rsidRPr="004603D8" w:rsidRDefault="00465B46" w:rsidP="00AF2055">
      <w:pPr>
        <w:tabs>
          <w:tab w:val="left" w:pos="900"/>
          <w:tab w:val="right" w:pos="7280"/>
          <w:tab w:val="right" w:pos="854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</w:rPr>
        <w:tab/>
      </w:r>
      <w:r w:rsidR="00176E20" w:rsidRPr="004603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0466" w:rsidRPr="004603D8">
        <w:rPr>
          <w:rFonts w:asciiTheme="majorBidi" w:hAnsiTheme="majorBidi" w:cstheme="majorBidi"/>
          <w:sz w:val="32"/>
          <w:szCs w:val="32"/>
        </w:rPr>
        <w:t>31</w:t>
      </w:r>
      <w:r w:rsidR="00AC6401" w:rsidRPr="004603D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C0466" w:rsidRPr="004603D8">
        <w:rPr>
          <w:rFonts w:asciiTheme="majorBidi" w:hAnsiTheme="majorBidi" w:cstheme="majorBidi"/>
          <w:sz w:val="32"/>
          <w:szCs w:val="32"/>
        </w:rPr>
        <w:t>256</w:t>
      </w:r>
      <w:r w:rsidR="00AB322C" w:rsidRPr="004603D8">
        <w:rPr>
          <w:rFonts w:asciiTheme="majorBidi" w:hAnsiTheme="majorBidi" w:cstheme="majorBidi"/>
          <w:sz w:val="32"/>
          <w:szCs w:val="32"/>
        </w:rPr>
        <w:t>2</w:t>
      </w:r>
      <w:r w:rsidR="00176E20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263A" w:rsidRPr="004603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C0466" w:rsidRPr="004603D8">
        <w:rPr>
          <w:rFonts w:asciiTheme="majorBidi" w:hAnsiTheme="majorBidi" w:cstheme="majorBidi"/>
          <w:sz w:val="32"/>
          <w:szCs w:val="32"/>
        </w:rPr>
        <w:t>31</w:t>
      </w:r>
      <w:r w:rsidR="005E263A" w:rsidRPr="004603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C0466" w:rsidRPr="004603D8">
        <w:rPr>
          <w:rFonts w:asciiTheme="majorBidi" w:hAnsiTheme="majorBidi" w:cstheme="majorBidi"/>
          <w:sz w:val="32"/>
          <w:szCs w:val="32"/>
        </w:rPr>
        <w:t>256</w:t>
      </w:r>
      <w:r w:rsidR="00AB322C" w:rsidRPr="004603D8">
        <w:rPr>
          <w:rFonts w:asciiTheme="majorBidi" w:hAnsiTheme="majorBidi" w:cstheme="majorBidi"/>
          <w:sz w:val="32"/>
          <w:szCs w:val="32"/>
        </w:rPr>
        <w:t xml:space="preserve">1 </w:t>
      </w:r>
      <w:r w:rsidR="00176E20" w:rsidRPr="004603D8">
        <w:rPr>
          <w:rFonts w:asciiTheme="majorBidi" w:hAnsiTheme="majorBidi" w:cstheme="majorBidi"/>
          <w:sz w:val="32"/>
          <w:szCs w:val="32"/>
          <w:cs/>
        </w:rPr>
        <w:t>บริษัทฯมีสินทรัพย์</w:t>
      </w:r>
      <w:r w:rsidR="0087721B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176E20" w:rsidRPr="004603D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="00C34413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2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"/>
        <w:gridCol w:w="3240"/>
        <w:gridCol w:w="1421"/>
        <w:gridCol w:w="1506"/>
        <w:gridCol w:w="1506"/>
        <w:gridCol w:w="1507"/>
      </w:tblGrid>
      <w:tr w:rsidR="00C34413" w:rsidRPr="004603D8" w:rsidTr="00C34413">
        <w:tc>
          <w:tcPr>
            <w:tcW w:w="92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4603D8">
              <w:rPr>
                <w:rFonts w:asciiTheme="majorBidi" w:hAnsiTheme="majorBidi" w:cstheme="majorBidi"/>
              </w:rPr>
              <w:br w:type="page"/>
            </w:r>
            <w:r w:rsidRPr="004603D8">
              <w:rPr>
                <w:rFonts w:asciiTheme="majorBidi" w:hAnsiTheme="majorBidi" w:cstheme="majorBidi"/>
              </w:rPr>
              <w:tab/>
            </w:r>
            <w:r w:rsidRPr="004603D8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4603D8">
              <w:rPr>
                <w:rFonts w:asciiTheme="majorBidi" w:hAnsiTheme="majorBidi" w:cstheme="majorBidi"/>
              </w:rPr>
              <w:t xml:space="preserve">: </w:t>
            </w:r>
            <w:r w:rsidRPr="004603D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C34413" w:rsidRPr="004603D8" w:rsidRDefault="00C34413" w:rsidP="00284353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2</w:t>
            </w: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GB" w:eastAsia="th-TH"/>
              </w:rPr>
            </w:pPr>
          </w:p>
        </w:tc>
        <w:tc>
          <w:tcPr>
            <w:tcW w:w="1421" w:type="dxa"/>
          </w:tcPr>
          <w:p w:rsidR="00C34413" w:rsidRPr="004603D8" w:rsidRDefault="00C34413" w:rsidP="00284353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07" w:type="dxa"/>
            <w:vAlign w:val="bottom"/>
          </w:tcPr>
          <w:p w:rsidR="00C34413" w:rsidRPr="004603D8" w:rsidRDefault="00C34413" w:rsidP="00284353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left="175" w:right="-12" w:hanging="8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1" w:type="dxa"/>
          </w:tcPr>
          <w:p w:rsidR="00C34413" w:rsidRPr="004603D8" w:rsidRDefault="00C34413" w:rsidP="00284353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C34413" w:rsidRPr="004603D8" w:rsidRDefault="00C34413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21" w:type="dxa"/>
          </w:tcPr>
          <w:p w:rsidR="00C34413" w:rsidRPr="004603D8" w:rsidRDefault="00C34413" w:rsidP="00284353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21" w:type="dxa"/>
          </w:tcPr>
          <w:p w:rsidR="00C34413" w:rsidRPr="004603D8" w:rsidRDefault="00E8480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142,260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C34413" w:rsidRPr="004603D8" w:rsidRDefault="00E8480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142,260</w:t>
            </w: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21" w:type="dxa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:rsidR="00C34413" w:rsidRPr="004603D8" w:rsidRDefault="00E8480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C34413" w:rsidRPr="004603D8" w:rsidRDefault="00E8480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4603D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421" w:type="dxa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left="175" w:right="-12" w:hanging="8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1" w:type="dxa"/>
          </w:tcPr>
          <w:p w:rsidR="00C34413" w:rsidRPr="004603D8" w:rsidRDefault="00C34413" w:rsidP="00284353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C34413" w:rsidRPr="004603D8" w:rsidRDefault="00C34413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3240" w:type="dxa"/>
            <w:vAlign w:val="bottom"/>
          </w:tcPr>
          <w:p w:rsidR="00C34413" w:rsidRPr="004603D8" w:rsidRDefault="00C34413" w:rsidP="00284353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4603D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421" w:type="dxa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C34413" w:rsidRPr="004603D8" w:rsidRDefault="00C34413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413" w:rsidRPr="004603D8" w:rsidTr="00C34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4" w:type="dxa"/>
          <w:cantSplit/>
        </w:trPr>
        <w:tc>
          <w:tcPr>
            <w:tcW w:w="9180" w:type="dxa"/>
            <w:gridSpan w:val="5"/>
            <w:vAlign w:val="bottom"/>
          </w:tcPr>
          <w:p w:rsidR="00C34413" w:rsidRPr="004603D8" w:rsidRDefault="00C34413" w:rsidP="00C34413">
            <w:pPr>
              <w:spacing w:before="120"/>
              <w:ind w:left="250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vertAlign w:val="superscript"/>
              </w:rPr>
              <w:t>1</w:t>
            </w:r>
            <w:r w:rsidRPr="004603D8">
              <w:rPr>
                <w:rFonts w:asciiTheme="majorBidi" w:hAnsiTheme="majorBidi" w:cstheme="majorBidi"/>
                <w:cs/>
              </w:rPr>
              <w:t xml:space="preserve"> </w:t>
            </w:r>
            <w:r w:rsidRPr="004603D8">
              <w:rPr>
                <w:rFonts w:asciiTheme="majorBidi" w:hAnsiTheme="majorBidi" w:cstheme="majorBidi"/>
              </w:rPr>
              <w:tab/>
            </w:r>
            <w:r w:rsidRPr="004603D8">
              <w:rPr>
                <w:rFonts w:asciiTheme="majorBidi" w:hAnsiTheme="majorBidi" w:cstheme="majorBidi"/>
                <w:cs/>
              </w:rPr>
              <w:t xml:space="preserve">มูลค่ายุติธรรมของสินทรัพย์และหนี้สินตราสารอนุพันธ์ </w:t>
            </w:r>
            <w:r w:rsidRPr="004603D8">
              <w:rPr>
                <w:rFonts w:asciiTheme="majorBidi" w:hAnsiTheme="majorBidi" w:cstheme="majorBidi"/>
              </w:rPr>
              <w:t>-</w:t>
            </w:r>
            <w:r w:rsidRPr="004603D8">
              <w:rPr>
                <w:rFonts w:asciiTheme="majorBidi" w:hAnsiTheme="majorBidi" w:cstheme="majorBidi"/>
                <w:cs/>
              </w:rPr>
              <w:t xml:space="preserve"> ฟิวเจอร์ส ณ วันที่ </w:t>
            </w:r>
            <w:r w:rsidRPr="004603D8">
              <w:rPr>
                <w:rFonts w:asciiTheme="majorBidi" w:hAnsiTheme="majorBidi" w:cstheme="majorBidi"/>
              </w:rPr>
              <w:t>31</w:t>
            </w:r>
            <w:r w:rsidRPr="004603D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4603D8">
              <w:rPr>
                <w:rFonts w:asciiTheme="majorBidi" w:hAnsiTheme="majorBidi" w:cstheme="majorBidi"/>
              </w:rPr>
              <w:t>2562</w:t>
            </w:r>
            <w:r w:rsidRPr="004603D8">
              <w:rPr>
                <w:rFonts w:asciiTheme="majorBidi" w:hAnsiTheme="majorBidi" w:cstheme="majorBidi"/>
                <w:cs/>
              </w:rPr>
              <w:t xml:space="preserve"> มีจำนวน</w:t>
            </w:r>
            <w:r w:rsidRPr="004603D8">
              <w:rPr>
                <w:rFonts w:asciiTheme="majorBidi" w:hAnsiTheme="majorBidi" w:cstheme="majorBidi"/>
              </w:rPr>
              <w:t xml:space="preserve"> </w:t>
            </w:r>
            <w:r w:rsidR="00E84803" w:rsidRPr="004603D8">
              <w:rPr>
                <w:rFonts w:asciiTheme="majorBidi" w:hAnsiTheme="majorBidi" w:cstheme="majorBidi"/>
              </w:rPr>
              <w:t>5</w:t>
            </w:r>
            <w:r w:rsidRPr="004603D8">
              <w:rPr>
                <w:rFonts w:asciiTheme="majorBidi" w:hAnsiTheme="majorBidi" w:cstheme="majorBidi"/>
                <w:cs/>
              </w:rPr>
              <w:t xml:space="preserve"> ล้านบาท และ </w:t>
            </w:r>
            <w:r w:rsidR="00E84803" w:rsidRPr="004603D8">
              <w:rPr>
                <w:rFonts w:asciiTheme="majorBidi" w:hAnsiTheme="majorBidi" w:cstheme="majorBidi"/>
              </w:rPr>
              <w:t>1</w:t>
            </w:r>
            <w:r w:rsidRPr="004603D8">
              <w:rPr>
                <w:rFonts w:asciiTheme="majorBidi" w:hAnsiTheme="majorBidi" w:cstheme="majorBidi"/>
              </w:rPr>
              <w:t xml:space="preserve"> </w:t>
            </w:r>
            <w:r w:rsidRPr="004603D8">
              <w:rPr>
                <w:rFonts w:asciiTheme="majorBidi" w:hAnsiTheme="majorBidi" w:cstheme="majorBidi"/>
                <w:cs/>
              </w:rPr>
              <w:t xml:space="preserve">ล้านบาทตามลำดับ ซึ่งบันทึกรวมอยู่ใน </w:t>
            </w:r>
            <w:r w:rsidRPr="004603D8">
              <w:rPr>
                <w:rFonts w:asciiTheme="majorBidi" w:hAnsiTheme="majorBidi" w:cstheme="majorBidi"/>
              </w:rPr>
              <w:t>“</w:t>
            </w:r>
            <w:r w:rsidRPr="004603D8">
              <w:rPr>
                <w:rFonts w:asciiTheme="majorBidi" w:hAnsiTheme="majorBidi" w:cstheme="majorBidi"/>
                <w:cs/>
              </w:rPr>
              <w:t>ลูกหนี้สำนักหักบัญชีและบริษัทหลักทรัพย์</w:t>
            </w:r>
            <w:r w:rsidRPr="004603D8">
              <w:rPr>
                <w:rFonts w:asciiTheme="majorBidi" w:hAnsiTheme="majorBidi" w:cstheme="majorBidi"/>
              </w:rPr>
              <w:t>”</w:t>
            </w:r>
            <w:r w:rsidRPr="004603D8">
              <w:rPr>
                <w:rFonts w:asciiTheme="majorBidi" w:hAnsiTheme="majorBidi" w:cstheme="majorBidi"/>
                <w:cs/>
              </w:rPr>
              <w:t xml:space="preserve"> ใช้ข้อมูลระดับ </w:t>
            </w:r>
            <w:r w:rsidRPr="004603D8">
              <w:rPr>
                <w:rFonts w:asciiTheme="majorBidi" w:hAnsiTheme="majorBidi" w:cstheme="majorBidi"/>
              </w:rPr>
              <w:t>1</w:t>
            </w:r>
            <w:r w:rsidRPr="004603D8">
              <w:rPr>
                <w:rFonts w:asciiTheme="majorBidi" w:hAnsiTheme="majorBidi" w:cstheme="majorBidi"/>
                <w:cs/>
              </w:rPr>
              <w:t xml:space="preserve"> ในการวัดมูลค่ายุติธรรม</w:t>
            </w:r>
          </w:p>
        </w:tc>
      </w:tr>
    </w:tbl>
    <w:p w:rsidR="00E84803" w:rsidRPr="004603D8" w:rsidRDefault="00E84803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421"/>
        <w:gridCol w:w="1506"/>
        <w:gridCol w:w="1506"/>
        <w:gridCol w:w="1507"/>
      </w:tblGrid>
      <w:tr w:rsidR="00413870" w:rsidRPr="004603D8" w:rsidTr="00E84803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870" w:rsidRPr="004603D8" w:rsidRDefault="00413870" w:rsidP="00394C47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</w:rPr>
              <w:br w:type="page"/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263A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4603D8" w:rsidRDefault="005E263A" w:rsidP="00B82B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5E263A" w:rsidRPr="004603D8" w:rsidRDefault="00C1218F" w:rsidP="00413870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</w:t>
            </w:r>
            <w:r w:rsidR="005E263A"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</w:t>
            </w:r>
            <w:r w:rsidR="00AB322C"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</w:tr>
      <w:tr w:rsidR="005E263A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4603D8" w:rsidRDefault="005E263A" w:rsidP="005E263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90" w:right="90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GB" w:eastAsia="th-TH"/>
              </w:rPr>
            </w:pPr>
          </w:p>
        </w:tc>
        <w:tc>
          <w:tcPr>
            <w:tcW w:w="1421" w:type="dxa"/>
          </w:tcPr>
          <w:p w:rsidR="005E263A" w:rsidRPr="004603D8" w:rsidRDefault="005E263A" w:rsidP="005E263A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218F" w:rsidRPr="004603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6" w:type="dxa"/>
            <w:vAlign w:val="bottom"/>
          </w:tcPr>
          <w:p w:rsidR="005E263A" w:rsidRPr="004603D8" w:rsidRDefault="005E263A" w:rsidP="005E263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="00C1218F"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506" w:type="dxa"/>
            <w:vAlign w:val="bottom"/>
          </w:tcPr>
          <w:p w:rsidR="005E263A" w:rsidRPr="004603D8" w:rsidRDefault="005E263A" w:rsidP="00BE5818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ระดับ </w:t>
            </w:r>
            <w:r w:rsidR="00C1218F" w:rsidRPr="004603D8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07" w:type="dxa"/>
            <w:vAlign w:val="bottom"/>
          </w:tcPr>
          <w:p w:rsidR="005E263A" w:rsidRPr="004603D8" w:rsidRDefault="005E263A" w:rsidP="005E263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E263A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4603D8" w:rsidRDefault="005E263A" w:rsidP="00AF2055">
            <w:pPr>
              <w:widowControl w:val="0"/>
              <w:autoSpaceDE w:val="0"/>
              <w:autoSpaceDN w:val="0"/>
              <w:ind w:left="175" w:right="-12" w:hanging="8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1" w:type="dxa"/>
          </w:tcPr>
          <w:p w:rsidR="005E263A" w:rsidRPr="004603D8" w:rsidRDefault="005E263A" w:rsidP="005E263A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4603D8" w:rsidRDefault="005E263A" w:rsidP="005E263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vAlign w:val="bottom"/>
          </w:tcPr>
          <w:p w:rsidR="005E263A" w:rsidRPr="004603D8" w:rsidRDefault="005E263A" w:rsidP="005E263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5E263A" w:rsidRPr="004603D8" w:rsidRDefault="005E263A" w:rsidP="005E263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E263A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4603D8" w:rsidRDefault="005E263A" w:rsidP="005E263A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21" w:type="dxa"/>
          </w:tcPr>
          <w:p w:rsidR="005E263A" w:rsidRPr="004603D8" w:rsidRDefault="005E263A" w:rsidP="005E263A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4603D8" w:rsidRDefault="005E263A" w:rsidP="005E263A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5E263A" w:rsidRPr="004603D8" w:rsidRDefault="005E263A" w:rsidP="005E263A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5E263A" w:rsidRPr="004603D8" w:rsidRDefault="005E263A" w:rsidP="005E263A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22C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AB322C" w:rsidRPr="004603D8" w:rsidRDefault="00AB322C" w:rsidP="00284353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21" w:type="dxa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319</w:t>
            </w:r>
          </w:p>
        </w:tc>
        <w:tc>
          <w:tcPr>
            <w:tcW w:w="1506" w:type="dxa"/>
            <w:vAlign w:val="bottom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</w:tr>
      <w:tr w:rsidR="005E263A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5E263A" w:rsidRPr="004603D8" w:rsidRDefault="005E263A" w:rsidP="00413870">
            <w:pPr>
              <w:widowControl w:val="0"/>
              <w:autoSpaceDE w:val="0"/>
              <w:autoSpaceDN w:val="0"/>
              <w:ind w:left="27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AB322C"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</w:p>
        </w:tc>
        <w:tc>
          <w:tcPr>
            <w:tcW w:w="1421" w:type="dxa"/>
          </w:tcPr>
          <w:p w:rsidR="005E263A" w:rsidRPr="004603D8" w:rsidRDefault="00AB322C" w:rsidP="005E263A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:rsidR="005E263A" w:rsidRPr="004603D8" w:rsidRDefault="00AB322C" w:rsidP="005E263A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499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980</w:t>
            </w:r>
          </w:p>
        </w:tc>
        <w:tc>
          <w:tcPr>
            <w:tcW w:w="1506" w:type="dxa"/>
            <w:vAlign w:val="bottom"/>
          </w:tcPr>
          <w:p w:rsidR="005E263A" w:rsidRPr="004603D8" w:rsidRDefault="005E263A" w:rsidP="005E263A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5E263A" w:rsidRPr="004603D8" w:rsidRDefault="00AB322C" w:rsidP="00413870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CD0E3A" w:rsidRPr="00460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03D8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</w:tr>
      <w:tr w:rsidR="00AB322C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AB322C" w:rsidRPr="004603D8" w:rsidRDefault="00AB322C" w:rsidP="00AB322C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4603D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421" w:type="dxa"/>
          </w:tcPr>
          <w:p w:rsidR="00AB322C" w:rsidRPr="004603D8" w:rsidRDefault="00AB322C" w:rsidP="00AB322C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:rsidR="00AB322C" w:rsidRPr="004603D8" w:rsidRDefault="00AB322C" w:rsidP="00AB322C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AB322C" w:rsidRPr="004603D8" w:rsidRDefault="00AB322C" w:rsidP="00AB322C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AB322C" w:rsidRPr="004603D8" w:rsidRDefault="00AB322C" w:rsidP="00AB322C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22C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AB322C" w:rsidRPr="004603D8" w:rsidRDefault="00AB322C" w:rsidP="00284353">
            <w:pPr>
              <w:widowControl w:val="0"/>
              <w:autoSpaceDE w:val="0"/>
              <w:autoSpaceDN w:val="0"/>
              <w:ind w:left="175" w:right="-12" w:hanging="8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1" w:type="dxa"/>
          </w:tcPr>
          <w:p w:rsidR="00AB322C" w:rsidRPr="004603D8" w:rsidRDefault="00AB322C" w:rsidP="00284353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AB322C" w:rsidRPr="004603D8" w:rsidRDefault="00AB322C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6" w:type="dxa"/>
            <w:vAlign w:val="bottom"/>
          </w:tcPr>
          <w:p w:rsidR="00AB322C" w:rsidRPr="004603D8" w:rsidRDefault="00AB322C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AB322C" w:rsidRPr="004603D8" w:rsidRDefault="00AB322C" w:rsidP="00284353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B322C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240" w:type="dxa"/>
            <w:vAlign w:val="bottom"/>
          </w:tcPr>
          <w:p w:rsidR="00AB322C" w:rsidRPr="004603D8" w:rsidRDefault="00AB322C" w:rsidP="00284353">
            <w:pPr>
              <w:widowControl w:val="0"/>
              <w:autoSpaceDE w:val="0"/>
              <w:autoSpaceDN w:val="0"/>
              <w:ind w:left="9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4603D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421" w:type="dxa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6" w:type="dxa"/>
            <w:vAlign w:val="bottom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6" w:type="dxa"/>
            <w:vAlign w:val="bottom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AB322C" w:rsidRPr="004603D8" w:rsidRDefault="00AB322C" w:rsidP="00284353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22C" w:rsidRPr="004603D8" w:rsidTr="00E84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9180" w:type="dxa"/>
            <w:gridSpan w:val="5"/>
            <w:vAlign w:val="bottom"/>
          </w:tcPr>
          <w:p w:rsidR="00AB322C" w:rsidRPr="004603D8" w:rsidRDefault="00AB322C" w:rsidP="00AB322C">
            <w:pPr>
              <w:spacing w:before="120"/>
              <w:ind w:left="250" w:hanging="90"/>
              <w:jc w:val="thaiDistribute"/>
              <w:rPr>
                <w:rFonts w:asciiTheme="majorBidi" w:hAnsiTheme="majorBidi" w:cstheme="majorBidi"/>
              </w:rPr>
            </w:pPr>
            <w:r w:rsidRPr="004603D8">
              <w:rPr>
                <w:rFonts w:asciiTheme="majorBidi" w:hAnsiTheme="majorBidi" w:cstheme="majorBidi"/>
                <w:vertAlign w:val="superscript"/>
              </w:rPr>
              <w:t>1</w:t>
            </w:r>
            <w:r w:rsidRPr="004603D8">
              <w:rPr>
                <w:rFonts w:asciiTheme="majorBidi" w:hAnsiTheme="majorBidi" w:cstheme="majorBidi"/>
                <w:cs/>
              </w:rPr>
              <w:t xml:space="preserve"> </w:t>
            </w:r>
            <w:r w:rsidRPr="004603D8">
              <w:rPr>
                <w:rFonts w:asciiTheme="majorBidi" w:hAnsiTheme="majorBidi" w:cstheme="majorBidi"/>
              </w:rPr>
              <w:tab/>
            </w:r>
            <w:r w:rsidRPr="004603D8">
              <w:rPr>
                <w:rFonts w:asciiTheme="majorBidi" w:hAnsiTheme="majorBidi" w:cstheme="majorBidi"/>
                <w:cs/>
              </w:rPr>
              <w:t xml:space="preserve">มูลค่ายุติธรรมของสินทรัพย์และหนี้สินตราสารอนุพันธ์ </w:t>
            </w:r>
            <w:r w:rsidRPr="004603D8">
              <w:rPr>
                <w:rFonts w:asciiTheme="majorBidi" w:hAnsiTheme="majorBidi" w:cstheme="majorBidi"/>
              </w:rPr>
              <w:t>-</w:t>
            </w:r>
            <w:r w:rsidRPr="004603D8">
              <w:rPr>
                <w:rFonts w:asciiTheme="majorBidi" w:hAnsiTheme="majorBidi" w:cstheme="majorBidi"/>
                <w:cs/>
              </w:rPr>
              <w:t xml:space="preserve"> ฟิวเจอร์ส ณ วันที่ </w:t>
            </w:r>
            <w:r w:rsidRPr="004603D8">
              <w:rPr>
                <w:rFonts w:asciiTheme="majorBidi" w:hAnsiTheme="majorBidi" w:cstheme="majorBidi"/>
              </w:rPr>
              <w:t>31</w:t>
            </w:r>
            <w:r w:rsidRPr="004603D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603D8">
              <w:rPr>
                <w:rFonts w:asciiTheme="majorBidi" w:hAnsiTheme="majorBidi" w:cstheme="majorBidi"/>
              </w:rPr>
              <w:t>2561</w:t>
            </w:r>
            <w:r w:rsidRPr="004603D8">
              <w:rPr>
                <w:rFonts w:asciiTheme="majorBidi" w:hAnsiTheme="majorBidi" w:cstheme="majorBidi"/>
                <w:cs/>
              </w:rPr>
              <w:t xml:space="preserve"> มีจำนวน</w:t>
            </w:r>
            <w:r w:rsidRPr="004603D8">
              <w:rPr>
                <w:rFonts w:asciiTheme="majorBidi" w:hAnsiTheme="majorBidi" w:cstheme="majorBidi"/>
              </w:rPr>
              <w:t xml:space="preserve"> 11</w:t>
            </w:r>
            <w:r w:rsidRPr="004603D8">
              <w:rPr>
                <w:rFonts w:asciiTheme="majorBidi" w:hAnsiTheme="majorBidi" w:cstheme="majorBidi"/>
                <w:cs/>
              </w:rPr>
              <w:t xml:space="preserve"> ล้านบาท และ </w:t>
            </w:r>
            <w:r w:rsidRPr="004603D8">
              <w:rPr>
                <w:rFonts w:asciiTheme="majorBidi" w:hAnsiTheme="majorBidi" w:cstheme="majorBidi"/>
              </w:rPr>
              <w:t xml:space="preserve">4 </w:t>
            </w:r>
            <w:r w:rsidRPr="004603D8">
              <w:rPr>
                <w:rFonts w:asciiTheme="majorBidi" w:hAnsiTheme="majorBidi" w:cstheme="majorBidi"/>
                <w:cs/>
              </w:rPr>
              <w:t xml:space="preserve">ล้านบาทตามลำดับ ซึ่งบันทึกรวมอยู่ใน </w:t>
            </w:r>
            <w:r w:rsidRPr="004603D8">
              <w:rPr>
                <w:rFonts w:asciiTheme="majorBidi" w:hAnsiTheme="majorBidi" w:cstheme="majorBidi"/>
              </w:rPr>
              <w:t>“</w:t>
            </w:r>
            <w:r w:rsidRPr="004603D8">
              <w:rPr>
                <w:rFonts w:asciiTheme="majorBidi" w:hAnsiTheme="majorBidi" w:cstheme="majorBidi"/>
                <w:cs/>
              </w:rPr>
              <w:t>ลูกหนี้สำนักหักบัญชีและบริษัทหลักทรัพย์</w:t>
            </w:r>
            <w:r w:rsidRPr="004603D8">
              <w:rPr>
                <w:rFonts w:asciiTheme="majorBidi" w:hAnsiTheme="majorBidi" w:cstheme="majorBidi"/>
              </w:rPr>
              <w:t>”</w:t>
            </w:r>
            <w:r w:rsidRPr="004603D8">
              <w:rPr>
                <w:rFonts w:asciiTheme="majorBidi" w:hAnsiTheme="majorBidi" w:cstheme="majorBidi"/>
                <w:cs/>
              </w:rPr>
              <w:t xml:space="preserve"> ใช้ข้อมูลระดับ </w:t>
            </w:r>
            <w:r w:rsidRPr="004603D8">
              <w:rPr>
                <w:rFonts w:asciiTheme="majorBidi" w:hAnsiTheme="majorBidi" w:cstheme="majorBidi"/>
              </w:rPr>
              <w:t>1</w:t>
            </w:r>
            <w:r w:rsidRPr="004603D8">
              <w:rPr>
                <w:rFonts w:asciiTheme="majorBidi" w:hAnsiTheme="majorBidi" w:cstheme="majorBidi"/>
                <w:cs/>
              </w:rPr>
              <w:t xml:space="preserve"> ในการวัดมูลค่ายุติธรรม</w:t>
            </w:r>
          </w:p>
          <w:p w:rsidR="00AB322C" w:rsidRPr="004603D8" w:rsidRDefault="00AB322C" w:rsidP="00AB322C">
            <w:pPr>
              <w:tabs>
                <w:tab w:val="decimal" w:pos="126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4603D8" w:rsidRDefault="004603D8" w:rsidP="00AF2055">
      <w:pPr>
        <w:tabs>
          <w:tab w:val="left" w:pos="900"/>
          <w:tab w:val="right" w:pos="7280"/>
          <w:tab w:val="right" w:pos="85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4603D8" w:rsidRDefault="004603D8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EC7CC0" w:rsidRPr="004603D8" w:rsidRDefault="005E263A" w:rsidP="00AF2055">
      <w:pPr>
        <w:tabs>
          <w:tab w:val="left" w:pos="900"/>
          <w:tab w:val="right" w:pos="7280"/>
          <w:tab w:val="right" w:pos="85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603D8">
        <w:rPr>
          <w:rFonts w:asciiTheme="majorBidi" w:hAnsiTheme="majorBidi" w:cstheme="majorBidi"/>
          <w:sz w:val="26"/>
          <w:szCs w:val="26"/>
          <w:cs/>
        </w:rPr>
        <w:lastRenderedPageBreak/>
        <w:tab/>
      </w:r>
      <w:r w:rsidR="00EC7CC0" w:rsidRPr="004603D8">
        <w:rPr>
          <w:rFonts w:asciiTheme="majorBidi" w:hAnsiTheme="majorBidi" w:cstheme="majorBidi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</w:t>
      </w:r>
      <w:r w:rsidR="00514AEF" w:rsidRPr="004603D8">
        <w:rPr>
          <w:rFonts w:asciiTheme="majorBidi" w:hAnsiTheme="majorBidi" w:cstheme="majorBidi"/>
          <w:sz w:val="32"/>
          <w:szCs w:val="32"/>
          <w:u w:val="single"/>
          <w:cs/>
        </w:rPr>
        <w:t xml:space="preserve">ับวัดมูลค่ายุติธรรมระดับ </w:t>
      </w:r>
      <w:r w:rsidR="008B0A0D" w:rsidRPr="004603D8">
        <w:rPr>
          <w:rFonts w:asciiTheme="majorBidi" w:hAnsiTheme="majorBidi" w:cstheme="majorBidi"/>
          <w:sz w:val="32"/>
          <w:szCs w:val="32"/>
          <w:u w:val="single"/>
        </w:rPr>
        <w:t>2</w:t>
      </w:r>
      <w:r w:rsidR="00514AEF" w:rsidRPr="004603D8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8131DA" w:rsidRPr="004603D8" w:rsidRDefault="00EC7CC0" w:rsidP="00AF2055">
      <w:pPr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80" w:after="80"/>
        <w:ind w:left="993" w:hanging="453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</w:t>
      </w:r>
    </w:p>
    <w:p w:rsidR="005E263A" w:rsidRPr="004603D8" w:rsidRDefault="005E263A" w:rsidP="00AF2055">
      <w:pPr>
        <w:numPr>
          <w:ilvl w:val="0"/>
          <w:numId w:val="4"/>
        </w:numPr>
        <w:tabs>
          <w:tab w:val="left" w:pos="993"/>
          <w:tab w:val="right" w:pos="7280"/>
          <w:tab w:val="right" w:pos="8540"/>
        </w:tabs>
        <w:spacing w:before="80" w:after="80"/>
        <w:ind w:left="993" w:hanging="453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มูลค่ายุติธรรมของเงินลงทุนในหน่วยลง</w:t>
      </w:r>
      <w:r w:rsidR="00765EED" w:rsidRPr="004603D8">
        <w:rPr>
          <w:rFonts w:asciiTheme="majorBidi" w:hAnsiTheme="majorBidi" w:cstheme="majorBidi"/>
          <w:sz w:val="32"/>
          <w:szCs w:val="32"/>
          <w:cs/>
        </w:rPr>
        <w:t>ทุนคำนวณโดยใช้มูลค่าสินทรัพย์สุท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ธิของหน่วยลงทุนที่ประกาศโดยผู้จัดการกองทุน </w:t>
      </w:r>
      <w:bookmarkStart w:id="2" w:name="_Hlk509579322"/>
      <w:r w:rsidRPr="004603D8">
        <w:rPr>
          <w:rFonts w:asciiTheme="majorBidi" w:hAnsiTheme="majorBidi" w:cstheme="majorBidi"/>
          <w:sz w:val="32"/>
          <w:szCs w:val="32"/>
          <w:cs/>
        </w:rPr>
        <w:t>กรณี</w:t>
      </w:r>
      <w:r w:rsidR="00765EED" w:rsidRPr="004603D8">
        <w:rPr>
          <w:rFonts w:asciiTheme="majorBidi" w:hAnsiTheme="majorBidi" w:cstheme="majorBidi"/>
          <w:sz w:val="32"/>
          <w:szCs w:val="32"/>
          <w:cs/>
        </w:rPr>
        <w:t>ที่เป็นเงินลงทุนในตราสารทุ</w:t>
      </w:r>
      <w:r w:rsidRPr="004603D8">
        <w:rPr>
          <w:rFonts w:asciiTheme="majorBidi" w:hAnsiTheme="majorBidi" w:cstheme="majorBidi"/>
          <w:sz w:val="32"/>
          <w:szCs w:val="32"/>
          <w:cs/>
        </w:rPr>
        <w:t>นที่ไม่มีอยู่ในความต้องการของตลาด คำนวณโดยใช้สินทรัพย์สุทธิ</w:t>
      </w:r>
    </w:p>
    <w:bookmarkEnd w:id="2"/>
    <w:p w:rsidR="00E47F3D" w:rsidRPr="004603D8" w:rsidRDefault="00E859DD" w:rsidP="00AF2055">
      <w:pPr>
        <w:tabs>
          <w:tab w:val="left" w:pos="900"/>
          <w:tab w:val="right" w:pos="7280"/>
          <w:tab w:val="right" w:pos="854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5E263A" w:rsidRPr="004603D8" w:rsidRDefault="00730651" w:rsidP="0059060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603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</w:t>
      </w:r>
      <w:r w:rsidR="008131DA"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4603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4603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เหตุการณ์ภายหลัง</w:t>
      </w:r>
      <w:r w:rsidR="003D484A" w:rsidRPr="004603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รอบระยะเวลารายงาน</w:t>
      </w:r>
    </w:p>
    <w:p w:rsidR="000E4D67" w:rsidRPr="004603D8" w:rsidRDefault="000E4D67" w:rsidP="009F19AB">
      <w:pPr>
        <w:tabs>
          <w:tab w:val="left" w:pos="900"/>
          <w:tab w:val="right" w:pos="7280"/>
          <w:tab w:val="right" w:pos="854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03D8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8131DA" w:rsidRPr="004603D8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640675" w:rsidRPr="004603D8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4603D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8131DA" w:rsidRPr="004603D8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640675" w:rsidRPr="004603D8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4603D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ที่ประชุมสามัญผู้ถือหุ้นประจำปีครั้งที่ </w:t>
      </w:r>
      <w:r w:rsidR="008131DA" w:rsidRPr="004603D8">
        <w:rPr>
          <w:rFonts w:asciiTheme="majorBidi" w:hAnsiTheme="majorBidi" w:cstheme="majorBidi"/>
          <w:spacing w:val="-8"/>
          <w:sz w:val="32"/>
          <w:szCs w:val="32"/>
        </w:rPr>
        <w:t>1/256</w:t>
      </w:r>
      <w:r w:rsidR="00640675" w:rsidRPr="004603D8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4603D8">
        <w:rPr>
          <w:rFonts w:asciiTheme="majorBidi" w:hAnsiTheme="majorBidi" w:cstheme="majorBidi"/>
          <w:spacing w:val="-8"/>
          <w:sz w:val="32"/>
          <w:szCs w:val="32"/>
        </w:rPr>
        <w:t> </w:t>
      </w:r>
      <w:r w:rsidRPr="004603D8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ของบริษัทฯมีมติอนุมัติจ่ายเงินปัน</w:t>
      </w:r>
      <w:r w:rsidRPr="004603D8">
        <w:rPr>
          <w:rFonts w:asciiTheme="majorBidi" w:hAnsiTheme="majorBidi" w:cstheme="majorBidi"/>
          <w:sz w:val="32"/>
          <w:szCs w:val="32"/>
          <w:cs/>
        </w:rPr>
        <w:t>ผล</w:t>
      </w:r>
      <w:r w:rsidR="009E41D4" w:rsidRPr="004603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3D8">
        <w:rPr>
          <w:rFonts w:asciiTheme="majorBidi" w:hAnsiTheme="majorBidi" w:cstheme="majorBidi"/>
          <w:sz w:val="32"/>
          <w:szCs w:val="32"/>
          <w:cs/>
        </w:rPr>
        <w:t>ให้แก่ผู้ถือหุ้นจำนวน</w:t>
      </w:r>
      <w:r w:rsidR="008131DA" w:rsidRPr="004603D8">
        <w:rPr>
          <w:rFonts w:asciiTheme="majorBidi" w:hAnsiTheme="majorBidi" w:cstheme="majorBidi"/>
          <w:sz w:val="32"/>
          <w:szCs w:val="32"/>
        </w:rPr>
        <w:t xml:space="preserve"> 2,150,469,000</w:t>
      </w:r>
      <w:r w:rsidRPr="004603D8">
        <w:rPr>
          <w:rFonts w:asciiTheme="majorBidi" w:hAnsiTheme="majorBidi" w:cstheme="majorBidi"/>
          <w:sz w:val="32"/>
          <w:szCs w:val="32"/>
        </w:rPr>
        <w:t> </w:t>
      </w:r>
      <w:r w:rsidRPr="004603D8">
        <w:rPr>
          <w:rFonts w:asciiTheme="majorBidi" w:hAnsiTheme="majorBidi" w:cstheme="majorBidi"/>
          <w:sz w:val="32"/>
          <w:szCs w:val="32"/>
          <w:cs/>
        </w:rPr>
        <w:t>หุ้น ในอัตราหุ้นละ</w:t>
      </w:r>
      <w:r w:rsidRPr="004603D8">
        <w:rPr>
          <w:rFonts w:asciiTheme="majorBidi" w:hAnsiTheme="majorBidi" w:cstheme="majorBidi"/>
          <w:sz w:val="32"/>
          <w:szCs w:val="32"/>
        </w:rPr>
        <w:t> </w:t>
      </w:r>
      <w:r w:rsidR="00E84803" w:rsidRPr="004603D8">
        <w:rPr>
          <w:rFonts w:asciiTheme="majorBidi" w:hAnsiTheme="majorBidi" w:cstheme="majorBidi"/>
          <w:sz w:val="32"/>
          <w:szCs w:val="32"/>
        </w:rPr>
        <w:t>0.078</w:t>
      </w:r>
      <w:r w:rsidRPr="004603D8">
        <w:rPr>
          <w:rFonts w:asciiTheme="majorBidi" w:hAnsiTheme="majorBidi" w:cstheme="majorBidi"/>
          <w:sz w:val="32"/>
          <w:szCs w:val="32"/>
        </w:rPr>
        <w:t> 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="00E84803" w:rsidRPr="004603D8">
        <w:rPr>
          <w:rFonts w:asciiTheme="majorBidi" w:hAnsiTheme="majorBidi" w:cstheme="majorBidi"/>
          <w:sz w:val="32"/>
          <w:szCs w:val="32"/>
        </w:rPr>
        <w:t>168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C7121" w:rsidRPr="004603D8">
        <w:rPr>
          <w:rFonts w:asciiTheme="majorBidi" w:hAnsiTheme="majorBidi" w:cstheme="majorBidi"/>
          <w:sz w:val="32"/>
          <w:szCs w:val="32"/>
        </w:rPr>
        <w:t xml:space="preserve">  </w:t>
      </w:r>
      <w:r w:rsidR="00E4135B" w:rsidRPr="004603D8">
        <w:rPr>
          <w:rFonts w:asciiTheme="majorBidi" w:hAnsiTheme="majorBidi" w:cstheme="majorBidi"/>
          <w:sz w:val="32"/>
          <w:szCs w:val="32"/>
        </w:rPr>
        <w:t xml:space="preserve"> </w:t>
      </w:r>
      <w:r w:rsidR="007C7121" w:rsidRPr="004603D8">
        <w:rPr>
          <w:rFonts w:asciiTheme="majorBidi" w:hAnsiTheme="majorBidi" w:cstheme="majorBidi"/>
          <w:sz w:val="32"/>
          <w:szCs w:val="32"/>
        </w:rPr>
        <w:t xml:space="preserve">   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ซึ่งบริษัทฯจะบันทึกรายการในไตรมาสที่ </w:t>
      </w:r>
      <w:r w:rsidR="008131DA" w:rsidRPr="004603D8">
        <w:rPr>
          <w:rFonts w:asciiTheme="majorBidi" w:hAnsiTheme="majorBidi" w:cstheme="majorBidi"/>
          <w:sz w:val="32"/>
          <w:szCs w:val="32"/>
        </w:rPr>
        <w:t>2</w:t>
      </w:r>
      <w:r w:rsidRPr="004603D8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8131DA" w:rsidRPr="004603D8">
        <w:rPr>
          <w:rFonts w:asciiTheme="majorBidi" w:hAnsiTheme="majorBidi" w:cstheme="majorBidi"/>
          <w:sz w:val="32"/>
          <w:szCs w:val="32"/>
        </w:rPr>
        <w:t>256</w:t>
      </w:r>
      <w:r w:rsidR="00640675" w:rsidRPr="004603D8">
        <w:rPr>
          <w:rFonts w:asciiTheme="majorBidi" w:hAnsiTheme="majorBidi" w:cstheme="majorBidi"/>
          <w:sz w:val="32"/>
          <w:szCs w:val="32"/>
        </w:rPr>
        <w:t>2</w:t>
      </w:r>
    </w:p>
    <w:p w:rsidR="00027555" w:rsidRPr="004603D8" w:rsidRDefault="00D96DE5" w:rsidP="0059060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9F19AB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027555"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t>.</w:t>
      </w:r>
      <w:r w:rsidR="00027555" w:rsidRPr="004603D8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4603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A03DE3" w:rsidRPr="004603D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ระหว่างกาล</w:t>
      </w:r>
    </w:p>
    <w:p w:rsidR="00027555" w:rsidRPr="004603D8" w:rsidRDefault="000009C4" w:rsidP="0059060C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603D8">
        <w:rPr>
          <w:rFonts w:asciiTheme="majorBidi" w:hAnsiTheme="majorBidi" w:cstheme="majorBidi"/>
          <w:sz w:val="32"/>
          <w:szCs w:val="32"/>
        </w:rPr>
        <w:tab/>
      </w:r>
      <w:r w:rsidR="00027555" w:rsidRPr="004603D8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A03DE3" w:rsidRPr="004603D8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="00027555" w:rsidRPr="004603D8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นี้ได้รับอนุมัติ</w:t>
      </w:r>
      <w:r w:rsidR="00FE774F" w:rsidRPr="004603D8">
        <w:rPr>
          <w:rFonts w:asciiTheme="majorBidi" w:hAnsiTheme="majorBidi" w:cstheme="majorBidi"/>
          <w:spacing w:val="-2"/>
          <w:sz w:val="32"/>
          <w:szCs w:val="32"/>
          <w:cs/>
        </w:rPr>
        <w:t>ให้ออกโดย</w:t>
      </w:r>
      <w:r w:rsidR="00027555" w:rsidRPr="004603D8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คณะกรรมการของบริษัทฯเ</w:t>
      </w:r>
      <w:r w:rsidR="00BF45A3" w:rsidRPr="004603D8">
        <w:rPr>
          <w:rFonts w:asciiTheme="majorBidi" w:hAnsiTheme="majorBidi" w:cstheme="majorBidi"/>
          <w:spacing w:val="-2"/>
          <w:sz w:val="32"/>
          <w:szCs w:val="32"/>
          <w:cs/>
        </w:rPr>
        <w:t>มื่อวันที</w:t>
      </w:r>
      <w:r w:rsidR="004F79DD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่ </w:t>
      </w:r>
      <w:r w:rsidR="003135C6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BD43B9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</w:t>
      </w:r>
      <w:r w:rsidR="00D35587" w:rsidRPr="004603D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14C07" w:rsidRPr="004603D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40675" w:rsidRPr="004603D8">
        <w:rPr>
          <w:rFonts w:asciiTheme="majorBidi" w:hAnsiTheme="majorBidi" w:cstheme="majorBidi"/>
          <w:spacing w:val="-2"/>
          <w:sz w:val="32"/>
          <w:szCs w:val="32"/>
        </w:rPr>
        <w:t>2</w:t>
      </w:r>
    </w:p>
    <w:sectPr w:rsidR="00027555" w:rsidRPr="004603D8" w:rsidSect="004603D8">
      <w:headerReference w:type="default" r:id="rId8"/>
      <w:footerReference w:type="default" r:id="rId9"/>
      <w:pgSz w:w="11909" w:h="16834" w:code="9"/>
      <w:pgMar w:top="1296" w:right="1080" w:bottom="1080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981" w:rsidRDefault="00A73981">
      <w:r>
        <w:separator/>
      </w:r>
    </w:p>
  </w:endnote>
  <w:endnote w:type="continuationSeparator" w:id="0">
    <w:p w:rsidR="00A73981" w:rsidRDefault="00A7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981" w:rsidRPr="009B4F12" w:rsidRDefault="00A73981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>
      <w:rPr>
        <w:rStyle w:val="PageNumber"/>
        <w:noProof/>
        <w:sz w:val="32"/>
        <w:szCs w:val="32"/>
      </w:rPr>
      <w:t>1</w:t>
    </w:r>
    <w:r w:rsidRPr="009B4F12">
      <w:rPr>
        <w:rStyle w:val="PageNumber"/>
        <w:sz w:val="32"/>
        <w:szCs w:val="32"/>
      </w:rPr>
      <w:fldChar w:fldCharType="end"/>
    </w:r>
  </w:p>
  <w:p w:rsidR="00A73981" w:rsidRDefault="00A73981">
    <w:pPr>
      <w:pStyle w:val="Footer"/>
      <w:jc w:val="righ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0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981" w:rsidRDefault="00A73981">
      <w:r>
        <w:separator/>
      </w:r>
    </w:p>
  </w:footnote>
  <w:footnote w:type="continuationSeparator" w:id="0">
    <w:p w:rsidR="00A73981" w:rsidRDefault="00A7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981" w:rsidRPr="0038558B" w:rsidRDefault="00A73981" w:rsidP="00571E10">
    <w:pPr>
      <w:pStyle w:val="Header"/>
      <w:spacing w:after="100" w:afterAutospacing="1"/>
      <w:jc w:val="right"/>
      <w:rPr>
        <w:sz w:val="32"/>
        <w:szCs w:val="32"/>
      </w:rPr>
    </w:pPr>
    <w:r>
      <w:rPr>
        <w:sz w:val="32"/>
        <w:szCs w:val="32"/>
      </w:rPr>
      <w:tab/>
      <w:t xml:space="preserve">               </w:t>
    </w:r>
    <w:r w:rsidRPr="00370CC3">
      <w:rPr>
        <w:color w:val="FF0000"/>
        <w:sz w:val="32"/>
        <w:szCs w:val="32"/>
      </w:rPr>
      <w:t xml:space="preserve">     </w:t>
    </w:r>
    <w:r w:rsidRPr="00370CC3">
      <w:rPr>
        <w:sz w:val="32"/>
        <w:szCs w:val="32"/>
      </w:rPr>
      <w:t xml:space="preserve">    </w:t>
    </w:r>
    <w:r w:rsidRPr="00F01657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683F"/>
    <w:multiLevelType w:val="hybridMultilevel"/>
    <w:tmpl w:val="7A8813A6"/>
    <w:lvl w:ilvl="0" w:tplc="EA52E9DE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BFF0369"/>
    <w:multiLevelType w:val="hybridMultilevel"/>
    <w:tmpl w:val="7ABE4CAE"/>
    <w:lvl w:ilvl="0" w:tplc="86A0316C">
      <w:start w:val="31"/>
      <w:numFmt w:val="bullet"/>
      <w:lvlText w:val="-"/>
      <w:lvlJc w:val="left"/>
      <w:pPr>
        <w:ind w:left="492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7B58322B"/>
    <w:multiLevelType w:val="hybridMultilevel"/>
    <w:tmpl w:val="7768541A"/>
    <w:lvl w:ilvl="0" w:tplc="B6184A6C">
      <w:start w:val="1"/>
      <w:numFmt w:val="bullet"/>
      <w:lvlText w:val="-"/>
      <w:lvlJc w:val="left"/>
      <w:pPr>
        <w:ind w:left="4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E4"/>
    <w:rsid w:val="0000068F"/>
    <w:rsid w:val="000009C4"/>
    <w:rsid w:val="000010A3"/>
    <w:rsid w:val="000014A4"/>
    <w:rsid w:val="00001975"/>
    <w:rsid w:val="00003641"/>
    <w:rsid w:val="000037E3"/>
    <w:rsid w:val="0000423E"/>
    <w:rsid w:val="00004C32"/>
    <w:rsid w:val="00004F11"/>
    <w:rsid w:val="000051FF"/>
    <w:rsid w:val="000058C8"/>
    <w:rsid w:val="000059BD"/>
    <w:rsid w:val="000069E4"/>
    <w:rsid w:val="00007766"/>
    <w:rsid w:val="0001014B"/>
    <w:rsid w:val="00010354"/>
    <w:rsid w:val="0001085F"/>
    <w:rsid w:val="000109E4"/>
    <w:rsid w:val="00010C7D"/>
    <w:rsid w:val="00011470"/>
    <w:rsid w:val="0001148E"/>
    <w:rsid w:val="0001176F"/>
    <w:rsid w:val="00011AC6"/>
    <w:rsid w:val="00011EEE"/>
    <w:rsid w:val="00013501"/>
    <w:rsid w:val="00013562"/>
    <w:rsid w:val="00014C07"/>
    <w:rsid w:val="000174C6"/>
    <w:rsid w:val="00017C6E"/>
    <w:rsid w:val="00017FDF"/>
    <w:rsid w:val="00020CAF"/>
    <w:rsid w:val="0002168E"/>
    <w:rsid w:val="000219C0"/>
    <w:rsid w:val="000229D8"/>
    <w:rsid w:val="0002341C"/>
    <w:rsid w:val="0002372B"/>
    <w:rsid w:val="0002387B"/>
    <w:rsid w:val="00023C0D"/>
    <w:rsid w:val="00024BB8"/>
    <w:rsid w:val="00024CE3"/>
    <w:rsid w:val="0002523A"/>
    <w:rsid w:val="00026E21"/>
    <w:rsid w:val="00027555"/>
    <w:rsid w:val="000275A1"/>
    <w:rsid w:val="00027FBE"/>
    <w:rsid w:val="00027FDE"/>
    <w:rsid w:val="00030184"/>
    <w:rsid w:val="00030415"/>
    <w:rsid w:val="00031177"/>
    <w:rsid w:val="000319C5"/>
    <w:rsid w:val="00031AFD"/>
    <w:rsid w:val="00031D38"/>
    <w:rsid w:val="00031DD4"/>
    <w:rsid w:val="00032503"/>
    <w:rsid w:val="00032682"/>
    <w:rsid w:val="0003275E"/>
    <w:rsid w:val="00032AAE"/>
    <w:rsid w:val="00033216"/>
    <w:rsid w:val="00033305"/>
    <w:rsid w:val="0003491A"/>
    <w:rsid w:val="0003528E"/>
    <w:rsid w:val="000366A7"/>
    <w:rsid w:val="00036C5D"/>
    <w:rsid w:val="00037115"/>
    <w:rsid w:val="0003759B"/>
    <w:rsid w:val="00037C6C"/>
    <w:rsid w:val="0004008F"/>
    <w:rsid w:val="000414EE"/>
    <w:rsid w:val="00041A79"/>
    <w:rsid w:val="00043A5F"/>
    <w:rsid w:val="00043B97"/>
    <w:rsid w:val="00043F8C"/>
    <w:rsid w:val="000447BE"/>
    <w:rsid w:val="000447FA"/>
    <w:rsid w:val="00045327"/>
    <w:rsid w:val="0004647A"/>
    <w:rsid w:val="00046D4C"/>
    <w:rsid w:val="00047635"/>
    <w:rsid w:val="000500B3"/>
    <w:rsid w:val="000501F2"/>
    <w:rsid w:val="00050CA0"/>
    <w:rsid w:val="00050EE6"/>
    <w:rsid w:val="00051838"/>
    <w:rsid w:val="00051884"/>
    <w:rsid w:val="00052319"/>
    <w:rsid w:val="00053431"/>
    <w:rsid w:val="000534B9"/>
    <w:rsid w:val="0005351F"/>
    <w:rsid w:val="00053A3F"/>
    <w:rsid w:val="00053DC1"/>
    <w:rsid w:val="00053ECC"/>
    <w:rsid w:val="00053F14"/>
    <w:rsid w:val="000544CC"/>
    <w:rsid w:val="00054B25"/>
    <w:rsid w:val="000557CD"/>
    <w:rsid w:val="00055E20"/>
    <w:rsid w:val="00055EE6"/>
    <w:rsid w:val="000560CF"/>
    <w:rsid w:val="00056772"/>
    <w:rsid w:val="000569ED"/>
    <w:rsid w:val="00056BD5"/>
    <w:rsid w:val="00057129"/>
    <w:rsid w:val="000573E2"/>
    <w:rsid w:val="00057880"/>
    <w:rsid w:val="00057A70"/>
    <w:rsid w:val="0006018E"/>
    <w:rsid w:val="00060915"/>
    <w:rsid w:val="00060BA8"/>
    <w:rsid w:val="00060EB7"/>
    <w:rsid w:val="000610F9"/>
    <w:rsid w:val="000624A9"/>
    <w:rsid w:val="00062587"/>
    <w:rsid w:val="00062C0A"/>
    <w:rsid w:val="00062F93"/>
    <w:rsid w:val="00062FB9"/>
    <w:rsid w:val="00063B1D"/>
    <w:rsid w:val="00064239"/>
    <w:rsid w:val="00064856"/>
    <w:rsid w:val="00065CC4"/>
    <w:rsid w:val="000664D9"/>
    <w:rsid w:val="00066C8C"/>
    <w:rsid w:val="0007036F"/>
    <w:rsid w:val="00070BBA"/>
    <w:rsid w:val="00070C98"/>
    <w:rsid w:val="0007216E"/>
    <w:rsid w:val="00072849"/>
    <w:rsid w:val="00073ABC"/>
    <w:rsid w:val="00073C27"/>
    <w:rsid w:val="000740B7"/>
    <w:rsid w:val="00074141"/>
    <w:rsid w:val="000744EB"/>
    <w:rsid w:val="00074B61"/>
    <w:rsid w:val="00074CA4"/>
    <w:rsid w:val="000755AE"/>
    <w:rsid w:val="00075A9E"/>
    <w:rsid w:val="00076878"/>
    <w:rsid w:val="000768DD"/>
    <w:rsid w:val="00077691"/>
    <w:rsid w:val="0007769D"/>
    <w:rsid w:val="00077BC3"/>
    <w:rsid w:val="00077D73"/>
    <w:rsid w:val="000807B1"/>
    <w:rsid w:val="00081735"/>
    <w:rsid w:val="0008195C"/>
    <w:rsid w:val="00081DB7"/>
    <w:rsid w:val="000823DA"/>
    <w:rsid w:val="00082901"/>
    <w:rsid w:val="00082D20"/>
    <w:rsid w:val="0008354A"/>
    <w:rsid w:val="00083B56"/>
    <w:rsid w:val="00084049"/>
    <w:rsid w:val="000840D0"/>
    <w:rsid w:val="00084A0C"/>
    <w:rsid w:val="00084DE6"/>
    <w:rsid w:val="00085812"/>
    <w:rsid w:val="0008615C"/>
    <w:rsid w:val="00086195"/>
    <w:rsid w:val="000865B9"/>
    <w:rsid w:val="00086894"/>
    <w:rsid w:val="000871C9"/>
    <w:rsid w:val="00087D6A"/>
    <w:rsid w:val="00090498"/>
    <w:rsid w:val="000904BB"/>
    <w:rsid w:val="00090E8F"/>
    <w:rsid w:val="00091994"/>
    <w:rsid w:val="00091CB1"/>
    <w:rsid w:val="00092326"/>
    <w:rsid w:val="000927AB"/>
    <w:rsid w:val="000930F7"/>
    <w:rsid w:val="00093F02"/>
    <w:rsid w:val="00094F70"/>
    <w:rsid w:val="00095DE1"/>
    <w:rsid w:val="0009627D"/>
    <w:rsid w:val="000975C4"/>
    <w:rsid w:val="00097CC4"/>
    <w:rsid w:val="00097EC4"/>
    <w:rsid w:val="00097F4D"/>
    <w:rsid w:val="000A074F"/>
    <w:rsid w:val="000A0E28"/>
    <w:rsid w:val="000A11DF"/>
    <w:rsid w:val="000A12BB"/>
    <w:rsid w:val="000A2E20"/>
    <w:rsid w:val="000A360B"/>
    <w:rsid w:val="000A3956"/>
    <w:rsid w:val="000A3ADD"/>
    <w:rsid w:val="000A3C7E"/>
    <w:rsid w:val="000A3DB3"/>
    <w:rsid w:val="000A4743"/>
    <w:rsid w:val="000A4F45"/>
    <w:rsid w:val="000A5188"/>
    <w:rsid w:val="000A53DE"/>
    <w:rsid w:val="000A5ED0"/>
    <w:rsid w:val="000A62E8"/>
    <w:rsid w:val="000A6B34"/>
    <w:rsid w:val="000A72C8"/>
    <w:rsid w:val="000A7702"/>
    <w:rsid w:val="000A77A5"/>
    <w:rsid w:val="000A7DC2"/>
    <w:rsid w:val="000B0124"/>
    <w:rsid w:val="000B0243"/>
    <w:rsid w:val="000B10BD"/>
    <w:rsid w:val="000B20B8"/>
    <w:rsid w:val="000B269D"/>
    <w:rsid w:val="000B29C9"/>
    <w:rsid w:val="000B2DBA"/>
    <w:rsid w:val="000B2ED1"/>
    <w:rsid w:val="000B3572"/>
    <w:rsid w:val="000B4068"/>
    <w:rsid w:val="000B4579"/>
    <w:rsid w:val="000B48E4"/>
    <w:rsid w:val="000B4E0A"/>
    <w:rsid w:val="000B5047"/>
    <w:rsid w:val="000B6DC2"/>
    <w:rsid w:val="000B6DDA"/>
    <w:rsid w:val="000B6FAA"/>
    <w:rsid w:val="000B7362"/>
    <w:rsid w:val="000B79BB"/>
    <w:rsid w:val="000B7A78"/>
    <w:rsid w:val="000B7AD5"/>
    <w:rsid w:val="000C0B5E"/>
    <w:rsid w:val="000C206E"/>
    <w:rsid w:val="000C2650"/>
    <w:rsid w:val="000C2760"/>
    <w:rsid w:val="000C2CEB"/>
    <w:rsid w:val="000C4912"/>
    <w:rsid w:val="000C493A"/>
    <w:rsid w:val="000C4B81"/>
    <w:rsid w:val="000C50CF"/>
    <w:rsid w:val="000C51D3"/>
    <w:rsid w:val="000C5C3C"/>
    <w:rsid w:val="000C5FF7"/>
    <w:rsid w:val="000C6584"/>
    <w:rsid w:val="000C66D4"/>
    <w:rsid w:val="000C6C26"/>
    <w:rsid w:val="000C7E77"/>
    <w:rsid w:val="000D0956"/>
    <w:rsid w:val="000D1C7C"/>
    <w:rsid w:val="000D2438"/>
    <w:rsid w:val="000D305B"/>
    <w:rsid w:val="000D34E6"/>
    <w:rsid w:val="000D3679"/>
    <w:rsid w:val="000D3ED0"/>
    <w:rsid w:val="000D4091"/>
    <w:rsid w:val="000D4BDC"/>
    <w:rsid w:val="000D4DF4"/>
    <w:rsid w:val="000D5490"/>
    <w:rsid w:val="000D5B08"/>
    <w:rsid w:val="000D61C9"/>
    <w:rsid w:val="000D6A51"/>
    <w:rsid w:val="000D6B76"/>
    <w:rsid w:val="000D7458"/>
    <w:rsid w:val="000E105C"/>
    <w:rsid w:val="000E26A2"/>
    <w:rsid w:val="000E2988"/>
    <w:rsid w:val="000E3109"/>
    <w:rsid w:val="000E39A2"/>
    <w:rsid w:val="000E3C8B"/>
    <w:rsid w:val="000E47D7"/>
    <w:rsid w:val="000E4D67"/>
    <w:rsid w:val="000E5FA6"/>
    <w:rsid w:val="000E6012"/>
    <w:rsid w:val="000E6969"/>
    <w:rsid w:val="000E6E9B"/>
    <w:rsid w:val="000E6EFC"/>
    <w:rsid w:val="000E73EA"/>
    <w:rsid w:val="000E770E"/>
    <w:rsid w:val="000E77FB"/>
    <w:rsid w:val="000F00AC"/>
    <w:rsid w:val="000F039B"/>
    <w:rsid w:val="000F0791"/>
    <w:rsid w:val="000F091E"/>
    <w:rsid w:val="000F1563"/>
    <w:rsid w:val="000F1E11"/>
    <w:rsid w:val="000F2373"/>
    <w:rsid w:val="000F248E"/>
    <w:rsid w:val="000F2875"/>
    <w:rsid w:val="000F29C3"/>
    <w:rsid w:val="000F3823"/>
    <w:rsid w:val="000F39BC"/>
    <w:rsid w:val="000F3A83"/>
    <w:rsid w:val="000F3FEA"/>
    <w:rsid w:val="000F4A15"/>
    <w:rsid w:val="000F5F73"/>
    <w:rsid w:val="000F64A3"/>
    <w:rsid w:val="000F6667"/>
    <w:rsid w:val="000F68FC"/>
    <w:rsid w:val="000F6ACB"/>
    <w:rsid w:val="000F7DEE"/>
    <w:rsid w:val="00100E9C"/>
    <w:rsid w:val="00101959"/>
    <w:rsid w:val="00101ABF"/>
    <w:rsid w:val="00101B19"/>
    <w:rsid w:val="00104FF3"/>
    <w:rsid w:val="001054A2"/>
    <w:rsid w:val="00105D42"/>
    <w:rsid w:val="00106F85"/>
    <w:rsid w:val="0011033D"/>
    <w:rsid w:val="00111619"/>
    <w:rsid w:val="001116F8"/>
    <w:rsid w:val="00111753"/>
    <w:rsid w:val="001117C1"/>
    <w:rsid w:val="0011182E"/>
    <w:rsid w:val="00111840"/>
    <w:rsid w:val="00111E8E"/>
    <w:rsid w:val="00112CEF"/>
    <w:rsid w:val="00113804"/>
    <w:rsid w:val="00114173"/>
    <w:rsid w:val="00115536"/>
    <w:rsid w:val="0011605B"/>
    <w:rsid w:val="0011615E"/>
    <w:rsid w:val="0011617A"/>
    <w:rsid w:val="0011618E"/>
    <w:rsid w:val="001161BB"/>
    <w:rsid w:val="001161DE"/>
    <w:rsid w:val="00116519"/>
    <w:rsid w:val="001204B2"/>
    <w:rsid w:val="001212C1"/>
    <w:rsid w:val="001213AC"/>
    <w:rsid w:val="00122DEC"/>
    <w:rsid w:val="00124A08"/>
    <w:rsid w:val="00125A8E"/>
    <w:rsid w:val="00125CF8"/>
    <w:rsid w:val="00126111"/>
    <w:rsid w:val="001263BF"/>
    <w:rsid w:val="001265FF"/>
    <w:rsid w:val="0012671B"/>
    <w:rsid w:val="00126B67"/>
    <w:rsid w:val="00127CED"/>
    <w:rsid w:val="0013059D"/>
    <w:rsid w:val="00130674"/>
    <w:rsid w:val="00130BE2"/>
    <w:rsid w:val="00130F5B"/>
    <w:rsid w:val="0013114B"/>
    <w:rsid w:val="001314B9"/>
    <w:rsid w:val="00131740"/>
    <w:rsid w:val="00131EB4"/>
    <w:rsid w:val="00132413"/>
    <w:rsid w:val="0013258F"/>
    <w:rsid w:val="00132FD9"/>
    <w:rsid w:val="0013305A"/>
    <w:rsid w:val="00133DB3"/>
    <w:rsid w:val="00134A68"/>
    <w:rsid w:val="00135A05"/>
    <w:rsid w:val="00135AC9"/>
    <w:rsid w:val="001365BD"/>
    <w:rsid w:val="00140E06"/>
    <w:rsid w:val="00140EC7"/>
    <w:rsid w:val="00140FCE"/>
    <w:rsid w:val="00142311"/>
    <w:rsid w:val="00142929"/>
    <w:rsid w:val="00143A78"/>
    <w:rsid w:val="00143ECA"/>
    <w:rsid w:val="00143F65"/>
    <w:rsid w:val="0014419E"/>
    <w:rsid w:val="001444E8"/>
    <w:rsid w:val="00144A39"/>
    <w:rsid w:val="00145570"/>
    <w:rsid w:val="00145D2B"/>
    <w:rsid w:val="00145F96"/>
    <w:rsid w:val="001461F2"/>
    <w:rsid w:val="001462D1"/>
    <w:rsid w:val="0014662D"/>
    <w:rsid w:val="00146B40"/>
    <w:rsid w:val="00147384"/>
    <w:rsid w:val="001474CA"/>
    <w:rsid w:val="00147605"/>
    <w:rsid w:val="001500C8"/>
    <w:rsid w:val="00150714"/>
    <w:rsid w:val="00151E65"/>
    <w:rsid w:val="001520FC"/>
    <w:rsid w:val="001526A7"/>
    <w:rsid w:val="00152C36"/>
    <w:rsid w:val="00152DE1"/>
    <w:rsid w:val="0015345A"/>
    <w:rsid w:val="001536C6"/>
    <w:rsid w:val="0015375A"/>
    <w:rsid w:val="00153921"/>
    <w:rsid w:val="0015399F"/>
    <w:rsid w:val="001546FF"/>
    <w:rsid w:val="0015494F"/>
    <w:rsid w:val="00154CB7"/>
    <w:rsid w:val="00155ADA"/>
    <w:rsid w:val="00156087"/>
    <w:rsid w:val="00156339"/>
    <w:rsid w:val="00156931"/>
    <w:rsid w:val="00157CD5"/>
    <w:rsid w:val="00160AAA"/>
    <w:rsid w:val="00160C6C"/>
    <w:rsid w:val="00161256"/>
    <w:rsid w:val="001614CC"/>
    <w:rsid w:val="00161771"/>
    <w:rsid w:val="00161D38"/>
    <w:rsid w:val="00161E48"/>
    <w:rsid w:val="00162598"/>
    <w:rsid w:val="001625E0"/>
    <w:rsid w:val="00162F1F"/>
    <w:rsid w:val="00163900"/>
    <w:rsid w:val="00163926"/>
    <w:rsid w:val="00163C05"/>
    <w:rsid w:val="00165502"/>
    <w:rsid w:val="00165697"/>
    <w:rsid w:val="00165749"/>
    <w:rsid w:val="0016591D"/>
    <w:rsid w:val="001662DC"/>
    <w:rsid w:val="001664C3"/>
    <w:rsid w:val="00166E09"/>
    <w:rsid w:val="00166EBB"/>
    <w:rsid w:val="00172658"/>
    <w:rsid w:val="001726E5"/>
    <w:rsid w:val="00172E3D"/>
    <w:rsid w:val="00172EEB"/>
    <w:rsid w:val="00172FB2"/>
    <w:rsid w:val="0017345F"/>
    <w:rsid w:val="00173C52"/>
    <w:rsid w:val="00173CC8"/>
    <w:rsid w:val="00173E2F"/>
    <w:rsid w:val="00173F05"/>
    <w:rsid w:val="00174CB1"/>
    <w:rsid w:val="0017595C"/>
    <w:rsid w:val="00175E0C"/>
    <w:rsid w:val="00176E20"/>
    <w:rsid w:val="001777E0"/>
    <w:rsid w:val="001778CA"/>
    <w:rsid w:val="00177D8F"/>
    <w:rsid w:val="00180B1A"/>
    <w:rsid w:val="00181188"/>
    <w:rsid w:val="0018223E"/>
    <w:rsid w:val="00183161"/>
    <w:rsid w:val="00183A58"/>
    <w:rsid w:val="00184049"/>
    <w:rsid w:val="0018414B"/>
    <w:rsid w:val="00184431"/>
    <w:rsid w:val="00184C1E"/>
    <w:rsid w:val="00184E44"/>
    <w:rsid w:val="001855C8"/>
    <w:rsid w:val="00185E80"/>
    <w:rsid w:val="00185EA9"/>
    <w:rsid w:val="00185F8A"/>
    <w:rsid w:val="0018666B"/>
    <w:rsid w:val="00186892"/>
    <w:rsid w:val="001876F5"/>
    <w:rsid w:val="00187A09"/>
    <w:rsid w:val="0019023A"/>
    <w:rsid w:val="00190E4C"/>
    <w:rsid w:val="00191246"/>
    <w:rsid w:val="00191A2A"/>
    <w:rsid w:val="00192A7A"/>
    <w:rsid w:val="00192D4A"/>
    <w:rsid w:val="0019454B"/>
    <w:rsid w:val="001945A9"/>
    <w:rsid w:val="0019492D"/>
    <w:rsid w:val="001967A8"/>
    <w:rsid w:val="0019690E"/>
    <w:rsid w:val="00196AF4"/>
    <w:rsid w:val="00197420"/>
    <w:rsid w:val="001A03F9"/>
    <w:rsid w:val="001A0609"/>
    <w:rsid w:val="001A0626"/>
    <w:rsid w:val="001A0AF9"/>
    <w:rsid w:val="001A0EC6"/>
    <w:rsid w:val="001A12DF"/>
    <w:rsid w:val="001A1A73"/>
    <w:rsid w:val="001A2A65"/>
    <w:rsid w:val="001A2B30"/>
    <w:rsid w:val="001A3700"/>
    <w:rsid w:val="001A3810"/>
    <w:rsid w:val="001A3953"/>
    <w:rsid w:val="001A3A44"/>
    <w:rsid w:val="001A4883"/>
    <w:rsid w:val="001A60DB"/>
    <w:rsid w:val="001A65A1"/>
    <w:rsid w:val="001A7708"/>
    <w:rsid w:val="001A7E0E"/>
    <w:rsid w:val="001B0B06"/>
    <w:rsid w:val="001B0D0E"/>
    <w:rsid w:val="001B122A"/>
    <w:rsid w:val="001B1847"/>
    <w:rsid w:val="001B18B9"/>
    <w:rsid w:val="001B2F36"/>
    <w:rsid w:val="001B3281"/>
    <w:rsid w:val="001B3727"/>
    <w:rsid w:val="001B40E2"/>
    <w:rsid w:val="001B44A0"/>
    <w:rsid w:val="001B5284"/>
    <w:rsid w:val="001B52F0"/>
    <w:rsid w:val="001B570D"/>
    <w:rsid w:val="001B68E3"/>
    <w:rsid w:val="001B6B37"/>
    <w:rsid w:val="001B71DE"/>
    <w:rsid w:val="001B7747"/>
    <w:rsid w:val="001B7EB6"/>
    <w:rsid w:val="001C0316"/>
    <w:rsid w:val="001C0B48"/>
    <w:rsid w:val="001C291B"/>
    <w:rsid w:val="001C3D83"/>
    <w:rsid w:val="001C4AD5"/>
    <w:rsid w:val="001C4B02"/>
    <w:rsid w:val="001C5C8D"/>
    <w:rsid w:val="001C6588"/>
    <w:rsid w:val="001C65C4"/>
    <w:rsid w:val="001C673F"/>
    <w:rsid w:val="001C68A3"/>
    <w:rsid w:val="001D110E"/>
    <w:rsid w:val="001D1767"/>
    <w:rsid w:val="001D1E9E"/>
    <w:rsid w:val="001D2540"/>
    <w:rsid w:val="001D281D"/>
    <w:rsid w:val="001D2AA7"/>
    <w:rsid w:val="001D2B53"/>
    <w:rsid w:val="001D366C"/>
    <w:rsid w:val="001D3C4F"/>
    <w:rsid w:val="001D49C9"/>
    <w:rsid w:val="001D4AB0"/>
    <w:rsid w:val="001D4CF2"/>
    <w:rsid w:val="001D4DE2"/>
    <w:rsid w:val="001D57D0"/>
    <w:rsid w:val="001D6D69"/>
    <w:rsid w:val="001D7394"/>
    <w:rsid w:val="001D7969"/>
    <w:rsid w:val="001E1662"/>
    <w:rsid w:val="001E216F"/>
    <w:rsid w:val="001E2FB8"/>
    <w:rsid w:val="001E3A9F"/>
    <w:rsid w:val="001E5694"/>
    <w:rsid w:val="001E5A4F"/>
    <w:rsid w:val="001E61F5"/>
    <w:rsid w:val="001E6273"/>
    <w:rsid w:val="001E6E25"/>
    <w:rsid w:val="001E72B8"/>
    <w:rsid w:val="001E77B3"/>
    <w:rsid w:val="001F0936"/>
    <w:rsid w:val="001F0A95"/>
    <w:rsid w:val="001F0F12"/>
    <w:rsid w:val="001F2830"/>
    <w:rsid w:val="001F3CBD"/>
    <w:rsid w:val="001F545A"/>
    <w:rsid w:val="001F58DB"/>
    <w:rsid w:val="001F5DE7"/>
    <w:rsid w:val="001F6230"/>
    <w:rsid w:val="001F6B14"/>
    <w:rsid w:val="001F6CC0"/>
    <w:rsid w:val="001F6DD0"/>
    <w:rsid w:val="001F6F0B"/>
    <w:rsid w:val="001F7494"/>
    <w:rsid w:val="001F7893"/>
    <w:rsid w:val="001F7EF9"/>
    <w:rsid w:val="00200B2F"/>
    <w:rsid w:val="00200BD9"/>
    <w:rsid w:val="00201345"/>
    <w:rsid w:val="00201BF7"/>
    <w:rsid w:val="00203022"/>
    <w:rsid w:val="002035F7"/>
    <w:rsid w:val="00203AF3"/>
    <w:rsid w:val="00203B76"/>
    <w:rsid w:val="00204A54"/>
    <w:rsid w:val="00204CB0"/>
    <w:rsid w:val="00205221"/>
    <w:rsid w:val="0020541D"/>
    <w:rsid w:val="00205530"/>
    <w:rsid w:val="002061B5"/>
    <w:rsid w:val="002068F6"/>
    <w:rsid w:val="00206D58"/>
    <w:rsid w:val="00207D66"/>
    <w:rsid w:val="0021020D"/>
    <w:rsid w:val="0021023F"/>
    <w:rsid w:val="00210CEC"/>
    <w:rsid w:val="0021223A"/>
    <w:rsid w:val="00212A04"/>
    <w:rsid w:val="00213DB1"/>
    <w:rsid w:val="00213DC9"/>
    <w:rsid w:val="0021465D"/>
    <w:rsid w:val="00214B43"/>
    <w:rsid w:val="00215733"/>
    <w:rsid w:val="002159FC"/>
    <w:rsid w:val="0021642E"/>
    <w:rsid w:val="0021643F"/>
    <w:rsid w:val="00216B58"/>
    <w:rsid w:val="0021783C"/>
    <w:rsid w:val="00220732"/>
    <w:rsid w:val="00220DA3"/>
    <w:rsid w:val="0022117D"/>
    <w:rsid w:val="002211EE"/>
    <w:rsid w:val="00221323"/>
    <w:rsid w:val="0022280E"/>
    <w:rsid w:val="00223282"/>
    <w:rsid w:val="0022333D"/>
    <w:rsid w:val="002238DF"/>
    <w:rsid w:val="00224320"/>
    <w:rsid w:val="002251E8"/>
    <w:rsid w:val="00225F8F"/>
    <w:rsid w:val="00226667"/>
    <w:rsid w:val="0022673E"/>
    <w:rsid w:val="0022745F"/>
    <w:rsid w:val="0022755D"/>
    <w:rsid w:val="00227AC6"/>
    <w:rsid w:val="00227FC6"/>
    <w:rsid w:val="00230E89"/>
    <w:rsid w:val="00231917"/>
    <w:rsid w:val="00231929"/>
    <w:rsid w:val="002330BF"/>
    <w:rsid w:val="002334D0"/>
    <w:rsid w:val="00233686"/>
    <w:rsid w:val="00233762"/>
    <w:rsid w:val="002347DB"/>
    <w:rsid w:val="00234AE2"/>
    <w:rsid w:val="00234D4D"/>
    <w:rsid w:val="002355BC"/>
    <w:rsid w:val="00235663"/>
    <w:rsid w:val="00235A65"/>
    <w:rsid w:val="00235C02"/>
    <w:rsid w:val="002360B2"/>
    <w:rsid w:val="002360D1"/>
    <w:rsid w:val="002364D2"/>
    <w:rsid w:val="00236797"/>
    <w:rsid w:val="00236BE1"/>
    <w:rsid w:val="0023700D"/>
    <w:rsid w:val="0023748F"/>
    <w:rsid w:val="0024075F"/>
    <w:rsid w:val="00240783"/>
    <w:rsid w:val="00242DC0"/>
    <w:rsid w:val="00243693"/>
    <w:rsid w:val="002440DC"/>
    <w:rsid w:val="00245289"/>
    <w:rsid w:val="00246063"/>
    <w:rsid w:val="00246097"/>
    <w:rsid w:val="0024653F"/>
    <w:rsid w:val="00246727"/>
    <w:rsid w:val="00246DB9"/>
    <w:rsid w:val="002470F4"/>
    <w:rsid w:val="00251BDD"/>
    <w:rsid w:val="002528F2"/>
    <w:rsid w:val="00252DA2"/>
    <w:rsid w:val="002530EC"/>
    <w:rsid w:val="002531C8"/>
    <w:rsid w:val="00253892"/>
    <w:rsid w:val="0025411A"/>
    <w:rsid w:val="00254ED6"/>
    <w:rsid w:val="00256D3C"/>
    <w:rsid w:val="0025736D"/>
    <w:rsid w:val="00257A76"/>
    <w:rsid w:val="00260300"/>
    <w:rsid w:val="00260316"/>
    <w:rsid w:val="00260F09"/>
    <w:rsid w:val="00260FDA"/>
    <w:rsid w:val="00261452"/>
    <w:rsid w:val="00261A99"/>
    <w:rsid w:val="002620B0"/>
    <w:rsid w:val="002622DF"/>
    <w:rsid w:val="002639E1"/>
    <w:rsid w:val="00263BFB"/>
    <w:rsid w:val="002644DC"/>
    <w:rsid w:val="0026453B"/>
    <w:rsid w:val="002645FB"/>
    <w:rsid w:val="00266816"/>
    <w:rsid w:val="0026783F"/>
    <w:rsid w:val="00267900"/>
    <w:rsid w:val="00267F4A"/>
    <w:rsid w:val="00270AD0"/>
    <w:rsid w:val="00270B6E"/>
    <w:rsid w:val="00270BC3"/>
    <w:rsid w:val="002716AD"/>
    <w:rsid w:val="00271E5A"/>
    <w:rsid w:val="00273224"/>
    <w:rsid w:val="00273376"/>
    <w:rsid w:val="00273D9E"/>
    <w:rsid w:val="00274560"/>
    <w:rsid w:val="00274E8A"/>
    <w:rsid w:val="00274F9A"/>
    <w:rsid w:val="00275133"/>
    <w:rsid w:val="00275568"/>
    <w:rsid w:val="002763FB"/>
    <w:rsid w:val="0027665C"/>
    <w:rsid w:val="00276F4D"/>
    <w:rsid w:val="00277439"/>
    <w:rsid w:val="00277686"/>
    <w:rsid w:val="00277C90"/>
    <w:rsid w:val="002801E6"/>
    <w:rsid w:val="002807B0"/>
    <w:rsid w:val="002809D2"/>
    <w:rsid w:val="00280CA4"/>
    <w:rsid w:val="00280D6C"/>
    <w:rsid w:val="002825D5"/>
    <w:rsid w:val="00282B34"/>
    <w:rsid w:val="0028372F"/>
    <w:rsid w:val="00284353"/>
    <w:rsid w:val="00285810"/>
    <w:rsid w:val="00286169"/>
    <w:rsid w:val="00287957"/>
    <w:rsid w:val="00287986"/>
    <w:rsid w:val="00287C80"/>
    <w:rsid w:val="00287FC1"/>
    <w:rsid w:val="00290782"/>
    <w:rsid w:val="0029085E"/>
    <w:rsid w:val="00290A72"/>
    <w:rsid w:val="00291169"/>
    <w:rsid w:val="00291DA4"/>
    <w:rsid w:val="00292309"/>
    <w:rsid w:val="00292B96"/>
    <w:rsid w:val="00292CF5"/>
    <w:rsid w:val="002939B3"/>
    <w:rsid w:val="00293A4F"/>
    <w:rsid w:val="00293B14"/>
    <w:rsid w:val="0029436E"/>
    <w:rsid w:val="00294463"/>
    <w:rsid w:val="00294AFA"/>
    <w:rsid w:val="002958A4"/>
    <w:rsid w:val="00295A50"/>
    <w:rsid w:val="00295CC5"/>
    <w:rsid w:val="00295FD3"/>
    <w:rsid w:val="00296BB7"/>
    <w:rsid w:val="002978A5"/>
    <w:rsid w:val="00297950"/>
    <w:rsid w:val="002A0552"/>
    <w:rsid w:val="002A0AB7"/>
    <w:rsid w:val="002A0D71"/>
    <w:rsid w:val="002A123A"/>
    <w:rsid w:val="002A1411"/>
    <w:rsid w:val="002A1EC4"/>
    <w:rsid w:val="002A34B2"/>
    <w:rsid w:val="002A375A"/>
    <w:rsid w:val="002A3869"/>
    <w:rsid w:val="002A3D18"/>
    <w:rsid w:val="002A3E48"/>
    <w:rsid w:val="002A4C94"/>
    <w:rsid w:val="002A4DA3"/>
    <w:rsid w:val="002A4ECB"/>
    <w:rsid w:val="002A4F9E"/>
    <w:rsid w:val="002A597B"/>
    <w:rsid w:val="002A5BF8"/>
    <w:rsid w:val="002A7014"/>
    <w:rsid w:val="002A7398"/>
    <w:rsid w:val="002A75BD"/>
    <w:rsid w:val="002A7887"/>
    <w:rsid w:val="002A7A7A"/>
    <w:rsid w:val="002A7BC6"/>
    <w:rsid w:val="002B0A21"/>
    <w:rsid w:val="002B1992"/>
    <w:rsid w:val="002B1CAF"/>
    <w:rsid w:val="002B1F54"/>
    <w:rsid w:val="002B2102"/>
    <w:rsid w:val="002B2157"/>
    <w:rsid w:val="002B267D"/>
    <w:rsid w:val="002B2724"/>
    <w:rsid w:val="002B2A3C"/>
    <w:rsid w:val="002B343E"/>
    <w:rsid w:val="002B4595"/>
    <w:rsid w:val="002B4D07"/>
    <w:rsid w:val="002B4DF4"/>
    <w:rsid w:val="002B52F9"/>
    <w:rsid w:val="002B53D0"/>
    <w:rsid w:val="002B55A0"/>
    <w:rsid w:val="002B59DC"/>
    <w:rsid w:val="002B692A"/>
    <w:rsid w:val="002B6E9E"/>
    <w:rsid w:val="002B6F01"/>
    <w:rsid w:val="002B7234"/>
    <w:rsid w:val="002C2C62"/>
    <w:rsid w:val="002C2FEC"/>
    <w:rsid w:val="002C4B5C"/>
    <w:rsid w:val="002C51FD"/>
    <w:rsid w:val="002C5381"/>
    <w:rsid w:val="002C541C"/>
    <w:rsid w:val="002C5943"/>
    <w:rsid w:val="002C5C1D"/>
    <w:rsid w:val="002C65A4"/>
    <w:rsid w:val="002C677C"/>
    <w:rsid w:val="002C71BB"/>
    <w:rsid w:val="002D0BD0"/>
    <w:rsid w:val="002D0F58"/>
    <w:rsid w:val="002D1B36"/>
    <w:rsid w:val="002D3F0F"/>
    <w:rsid w:val="002D47BD"/>
    <w:rsid w:val="002D4D46"/>
    <w:rsid w:val="002D503A"/>
    <w:rsid w:val="002D5450"/>
    <w:rsid w:val="002D54D6"/>
    <w:rsid w:val="002D6032"/>
    <w:rsid w:val="002D65FA"/>
    <w:rsid w:val="002D6647"/>
    <w:rsid w:val="002D6C64"/>
    <w:rsid w:val="002D7A0E"/>
    <w:rsid w:val="002D7BDC"/>
    <w:rsid w:val="002D7C4D"/>
    <w:rsid w:val="002E02BF"/>
    <w:rsid w:val="002E041C"/>
    <w:rsid w:val="002E08EE"/>
    <w:rsid w:val="002E0CE1"/>
    <w:rsid w:val="002E0F38"/>
    <w:rsid w:val="002E1824"/>
    <w:rsid w:val="002E2595"/>
    <w:rsid w:val="002E29B4"/>
    <w:rsid w:val="002E347F"/>
    <w:rsid w:val="002E35E6"/>
    <w:rsid w:val="002E412A"/>
    <w:rsid w:val="002E41B6"/>
    <w:rsid w:val="002E5096"/>
    <w:rsid w:val="002E5AE8"/>
    <w:rsid w:val="002E6E46"/>
    <w:rsid w:val="002E6FEA"/>
    <w:rsid w:val="002E72D0"/>
    <w:rsid w:val="002E73E2"/>
    <w:rsid w:val="002E74BB"/>
    <w:rsid w:val="002F00E4"/>
    <w:rsid w:val="002F0F8B"/>
    <w:rsid w:val="002F1241"/>
    <w:rsid w:val="002F1C64"/>
    <w:rsid w:val="002F29A5"/>
    <w:rsid w:val="002F3085"/>
    <w:rsid w:val="002F3AD7"/>
    <w:rsid w:val="002F4849"/>
    <w:rsid w:val="002F5880"/>
    <w:rsid w:val="002F58F5"/>
    <w:rsid w:val="002F5DA7"/>
    <w:rsid w:val="002F65E9"/>
    <w:rsid w:val="002F6BA2"/>
    <w:rsid w:val="002F6DB3"/>
    <w:rsid w:val="002F787B"/>
    <w:rsid w:val="00300042"/>
    <w:rsid w:val="00301230"/>
    <w:rsid w:val="0030159C"/>
    <w:rsid w:val="00301B0D"/>
    <w:rsid w:val="003022A8"/>
    <w:rsid w:val="00302B6A"/>
    <w:rsid w:val="00302FD5"/>
    <w:rsid w:val="003038CB"/>
    <w:rsid w:val="00304273"/>
    <w:rsid w:val="00304381"/>
    <w:rsid w:val="00304D0D"/>
    <w:rsid w:val="0030508C"/>
    <w:rsid w:val="00305B94"/>
    <w:rsid w:val="00305C71"/>
    <w:rsid w:val="00306178"/>
    <w:rsid w:val="00306F19"/>
    <w:rsid w:val="00307EC4"/>
    <w:rsid w:val="003111C2"/>
    <w:rsid w:val="003120AB"/>
    <w:rsid w:val="00312859"/>
    <w:rsid w:val="003135C6"/>
    <w:rsid w:val="00313C50"/>
    <w:rsid w:val="00313F09"/>
    <w:rsid w:val="00314423"/>
    <w:rsid w:val="00314BD2"/>
    <w:rsid w:val="00316645"/>
    <w:rsid w:val="0032020B"/>
    <w:rsid w:val="00320501"/>
    <w:rsid w:val="003209A2"/>
    <w:rsid w:val="00320C0F"/>
    <w:rsid w:val="00322477"/>
    <w:rsid w:val="0032286C"/>
    <w:rsid w:val="00322BD6"/>
    <w:rsid w:val="00322E1B"/>
    <w:rsid w:val="0032480C"/>
    <w:rsid w:val="0032497C"/>
    <w:rsid w:val="00325079"/>
    <w:rsid w:val="00325270"/>
    <w:rsid w:val="003256D8"/>
    <w:rsid w:val="00325A38"/>
    <w:rsid w:val="00325C4F"/>
    <w:rsid w:val="00325CD6"/>
    <w:rsid w:val="00325DE4"/>
    <w:rsid w:val="00326653"/>
    <w:rsid w:val="0032677D"/>
    <w:rsid w:val="00326799"/>
    <w:rsid w:val="00326C5D"/>
    <w:rsid w:val="00326D5A"/>
    <w:rsid w:val="0032729B"/>
    <w:rsid w:val="00327589"/>
    <w:rsid w:val="00327D7A"/>
    <w:rsid w:val="00330539"/>
    <w:rsid w:val="0033181E"/>
    <w:rsid w:val="0033234D"/>
    <w:rsid w:val="00332D41"/>
    <w:rsid w:val="00333546"/>
    <w:rsid w:val="003336F4"/>
    <w:rsid w:val="003338C0"/>
    <w:rsid w:val="00333C21"/>
    <w:rsid w:val="0033404C"/>
    <w:rsid w:val="00334A2E"/>
    <w:rsid w:val="00334E88"/>
    <w:rsid w:val="003353E1"/>
    <w:rsid w:val="003362FB"/>
    <w:rsid w:val="003367D9"/>
    <w:rsid w:val="00336ED4"/>
    <w:rsid w:val="003373A0"/>
    <w:rsid w:val="00337B5F"/>
    <w:rsid w:val="00337BA0"/>
    <w:rsid w:val="00340389"/>
    <w:rsid w:val="0034053E"/>
    <w:rsid w:val="00340BCC"/>
    <w:rsid w:val="00340C3D"/>
    <w:rsid w:val="00340D6B"/>
    <w:rsid w:val="00340DD9"/>
    <w:rsid w:val="00341045"/>
    <w:rsid w:val="00341564"/>
    <w:rsid w:val="00341900"/>
    <w:rsid w:val="00341EBC"/>
    <w:rsid w:val="00342AA8"/>
    <w:rsid w:val="00342D1C"/>
    <w:rsid w:val="00342D96"/>
    <w:rsid w:val="0034367E"/>
    <w:rsid w:val="00343A3B"/>
    <w:rsid w:val="0034424E"/>
    <w:rsid w:val="00344AE8"/>
    <w:rsid w:val="00345931"/>
    <w:rsid w:val="00345C11"/>
    <w:rsid w:val="00345FFA"/>
    <w:rsid w:val="003461F8"/>
    <w:rsid w:val="00346F6F"/>
    <w:rsid w:val="00350003"/>
    <w:rsid w:val="003507A1"/>
    <w:rsid w:val="00350CCB"/>
    <w:rsid w:val="00350D1F"/>
    <w:rsid w:val="00350D21"/>
    <w:rsid w:val="00350E36"/>
    <w:rsid w:val="003521CC"/>
    <w:rsid w:val="003529C8"/>
    <w:rsid w:val="00352A95"/>
    <w:rsid w:val="00352F50"/>
    <w:rsid w:val="003532D2"/>
    <w:rsid w:val="00353A7D"/>
    <w:rsid w:val="00353AC6"/>
    <w:rsid w:val="00354620"/>
    <w:rsid w:val="00355276"/>
    <w:rsid w:val="0035581E"/>
    <w:rsid w:val="00355C2D"/>
    <w:rsid w:val="00356778"/>
    <w:rsid w:val="00356E6E"/>
    <w:rsid w:val="003570C6"/>
    <w:rsid w:val="00357B90"/>
    <w:rsid w:val="00357B9B"/>
    <w:rsid w:val="00357E3E"/>
    <w:rsid w:val="00360914"/>
    <w:rsid w:val="00360F51"/>
    <w:rsid w:val="0036145B"/>
    <w:rsid w:val="003619D2"/>
    <w:rsid w:val="00361CFB"/>
    <w:rsid w:val="0036206A"/>
    <w:rsid w:val="00362A6E"/>
    <w:rsid w:val="00362BFA"/>
    <w:rsid w:val="00362ECB"/>
    <w:rsid w:val="00363514"/>
    <w:rsid w:val="00363C6E"/>
    <w:rsid w:val="00363E2D"/>
    <w:rsid w:val="003645EC"/>
    <w:rsid w:val="00366C3D"/>
    <w:rsid w:val="00366CD5"/>
    <w:rsid w:val="0036746E"/>
    <w:rsid w:val="0036764A"/>
    <w:rsid w:val="00370107"/>
    <w:rsid w:val="00370CC3"/>
    <w:rsid w:val="003714EC"/>
    <w:rsid w:val="00371843"/>
    <w:rsid w:val="00372910"/>
    <w:rsid w:val="00372CE8"/>
    <w:rsid w:val="00373265"/>
    <w:rsid w:val="0037348D"/>
    <w:rsid w:val="003737E1"/>
    <w:rsid w:val="0037399D"/>
    <w:rsid w:val="00373A9F"/>
    <w:rsid w:val="0037440D"/>
    <w:rsid w:val="00374E70"/>
    <w:rsid w:val="00375119"/>
    <w:rsid w:val="003753E2"/>
    <w:rsid w:val="0037551D"/>
    <w:rsid w:val="00375A1E"/>
    <w:rsid w:val="003766DD"/>
    <w:rsid w:val="00377905"/>
    <w:rsid w:val="003801B4"/>
    <w:rsid w:val="0038029E"/>
    <w:rsid w:val="00381183"/>
    <w:rsid w:val="00381DA6"/>
    <w:rsid w:val="00382606"/>
    <w:rsid w:val="003827FB"/>
    <w:rsid w:val="003828AF"/>
    <w:rsid w:val="00382A64"/>
    <w:rsid w:val="003838DE"/>
    <w:rsid w:val="00383C0B"/>
    <w:rsid w:val="00383EA2"/>
    <w:rsid w:val="00384FC3"/>
    <w:rsid w:val="0038524D"/>
    <w:rsid w:val="00385400"/>
    <w:rsid w:val="0038558B"/>
    <w:rsid w:val="003864B2"/>
    <w:rsid w:val="00386538"/>
    <w:rsid w:val="00386C08"/>
    <w:rsid w:val="00386CDA"/>
    <w:rsid w:val="00386F23"/>
    <w:rsid w:val="00387042"/>
    <w:rsid w:val="0038710E"/>
    <w:rsid w:val="00387877"/>
    <w:rsid w:val="0039027C"/>
    <w:rsid w:val="00390C4A"/>
    <w:rsid w:val="0039131B"/>
    <w:rsid w:val="003917A9"/>
    <w:rsid w:val="00391B20"/>
    <w:rsid w:val="0039224E"/>
    <w:rsid w:val="00392BD0"/>
    <w:rsid w:val="00392D35"/>
    <w:rsid w:val="0039323F"/>
    <w:rsid w:val="00393310"/>
    <w:rsid w:val="003934C0"/>
    <w:rsid w:val="00394040"/>
    <w:rsid w:val="003942A0"/>
    <w:rsid w:val="00394856"/>
    <w:rsid w:val="00394C47"/>
    <w:rsid w:val="003957BC"/>
    <w:rsid w:val="00395FC2"/>
    <w:rsid w:val="00395FD9"/>
    <w:rsid w:val="00396396"/>
    <w:rsid w:val="00397E1A"/>
    <w:rsid w:val="003A0EC5"/>
    <w:rsid w:val="003A1151"/>
    <w:rsid w:val="003A1CF2"/>
    <w:rsid w:val="003A1D8C"/>
    <w:rsid w:val="003A1E35"/>
    <w:rsid w:val="003A2688"/>
    <w:rsid w:val="003A389F"/>
    <w:rsid w:val="003A3A08"/>
    <w:rsid w:val="003A3C74"/>
    <w:rsid w:val="003A4182"/>
    <w:rsid w:val="003A45F7"/>
    <w:rsid w:val="003A4F0B"/>
    <w:rsid w:val="003A5C73"/>
    <w:rsid w:val="003A693B"/>
    <w:rsid w:val="003A6D5F"/>
    <w:rsid w:val="003A7576"/>
    <w:rsid w:val="003A7979"/>
    <w:rsid w:val="003A7CEC"/>
    <w:rsid w:val="003B0FEF"/>
    <w:rsid w:val="003B11D4"/>
    <w:rsid w:val="003B1283"/>
    <w:rsid w:val="003B1319"/>
    <w:rsid w:val="003B1868"/>
    <w:rsid w:val="003B249D"/>
    <w:rsid w:val="003B2524"/>
    <w:rsid w:val="003B35B8"/>
    <w:rsid w:val="003B3910"/>
    <w:rsid w:val="003B3CCA"/>
    <w:rsid w:val="003B3DC5"/>
    <w:rsid w:val="003B51CF"/>
    <w:rsid w:val="003B51F6"/>
    <w:rsid w:val="003B538C"/>
    <w:rsid w:val="003B559F"/>
    <w:rsid w:val="003B5883"/>
    <w:rsid w:val="003B59E6"/>
    <w:rsid w:val="003B7190"/>
    <w:rsid w:val="003B72F8"/>
    <w:rsid w:val="003B735C"/>
    <w:rsid w:val="003B76A5"/>
    <w:rsid w:val="003B7AAF"/>
    <w:rsid w:val="003B7F9F"/>
    <w:rsid w:val="003C0B05"/>
    <w:rsid w:val="003C1682"/>
    <w:rsid w:val="003C1A13"/>
    <w:rsid w:val="003C1E18"/>
    <w:rsid w:val="003C2496"/>
    <w:rsid w:val="003C2648"/>
    <w:rsid w:val="003C2A59"/>
    <w:rsid w:val="003C2D87"/>
    <w:rsid w:val="003C4284"/>
    <w:rsid w:val="003C44F6"/>
    <w:rsid w:val="003C486C"/>
    <w:rsid w:val="003C56F3"/>
    <w:rsid w:val="003C61F7"/>
    <w:rsid w:val="003C678B"/>
    <w:rsid w:val="003C7145"/>
    <w:rsid w:val="003C7243"/>
    <w:rsid w:val="003C7381"/>
    <w:rsid w:val="003C749E"/>
    <w:rsid w:val="003D0289"/>
    <w:rsid w:val="003D0EE4"/>
    <w:rsid w:val="003D111C"/>
    <w:rsid w:val="003D1569"/>
    <w:rsid w:val="003D1F50"/>
    <w:rsid w:val="003D3C31"/>
    <w:rsid w:val="003D484A"/>
    <w:rsid w:val="003D48C4"/>
    <w:rsid w:val="003D4ED2"/>
    <w:rsid w:val="003D4EDE"/>
    <w:rsid w:val="003D50E1"/>
    <w:rsid w:val="003D55ED"/>
    <w:rsid w:val="003D6F2C"/>
    <w:rsid w:val="003D7882"/>
    <w:rsid w:val="003D789B"/>
    <w:rsid w:val="003D7A38"/>
    <w:rsid w:val="003D7C39"/>
    <w:rsid w:val="003D7C44"/>
    <w:rsid w:val="003E0143"/>
    <w:rsid w:val="003E078C"/>
    <w:rsid w:val="003E0C9E"/>
    <w:rsid w:val="003E187B"/>
    <w:rsid w:val="003E1A21"/>
    <w:rsid w:val="003E28C1"/>
    <w:rsid w:val="003E39D4"/>
    <w:rsid w:val="003E3E80"/>
    <w:rsid w:val="003E3FC4"/>
    <w:rsid w:val="003E4AA7"/>
    <w:rsid w:val="003E5B89"/>
    <w:rsid w:val="003E61E3"/>
    <w:rsid w:val="003E6F29"/>
    <w:rsid w:val="003E738B"/>
    <w:rsid w:val="003E7B36"/>
    <w:rsid w:val="003F03DA"/>
    <w:rsid w:val="003F03E1"/>
    <w:rsid w:val="003F0587"/>
    <w:rsid w:val="003F0AAF"/>
    <w:rsid w:val="003F0B0B"/>
    <w:rsid w:val="003F145C"/>
    <w:rsid w:val="003F1616"/>
    <w:rsid w:val="003F1ADD"/>
    <w:rsid w:val="003F1AEB"/>
    <w:rsid w:val="003F2472"/>
    <w:rsid w:val="003F2FB2"/>
    <w:rsid w:val="003F3513"/>
    <w:rsid w:val="003F5A2C"/>
    <w:rsid w:val="003F5BFC"/>
    <w:rsid w:val="003F5CD7"/>
    <w:rsid w:val="003F68AD"/>
    <w:rsid w:val="003F6BA4"/>
    <w:rsid w:val="003F6D0D"/>
    <w:rsid w:val="003F7269"/>
    <w:rsid w:val="003F7C82"/>
    <w:rsid w:val="0040069D"/>
    <w:rsid w:val="004006D6"/>
    <w:rsid w:val="004008C8"/>
    <w:rsid w:val="00400EDC"/>
    <w:rsid w:val="00401E6F"/>
    <w:rsid w:val="0040279C"/>
    <w:rsid w:val="00404549"/>
    <w:rsid w:val="00404B9F"/>
    <w:rsid w:val="00404E54"/>
    <w:rsid w:val="00410804"/>
    <w:rsid w:val="00411AC0"/>
    <w:rsid w:val="004122C9"/>
    <w:rsid w:val="00412A4A"/>
    <w:rsid w:val="004137A4"/>
    <w:rsid w:val="00413870"/>
    <w:rsid w:val="004138B0"/>
    <w:rsid w:val="00413C74"/>
    <w:rsid w:val="00413DE0"/>
    <w:rsid w:val="00413DFB"/>
    <w:rsid w:val="00414424"/>
    <w:rsid w:val="0041574A"/>
    <w:rsid w:val="0041607B"/>
    <w:rsid w:val="004160A3"/>
    <w:rsid w:val="00417A01"/>
    <w:rsid w:val="00417D35"/>
    <w:rsid w:val="00417FD8"/>
    <w:rsid w:val="00420815"/>
    <w:rsid w:val="004209C1"/>
    <w:rsid w:val="00421C52"/>
    <w:rsid w:val="00421EDD"/>
    <w:rsid w:val="00422485"/>
    <w:rsid w:val="00422FF3"/>
    <w:rsid w:val="004247DC"/>
    <w:rsid w:val="00424DE4"/>
    <w:rsid w:val="004250ED"/>
    <w:rsid w:val="00425FAD"/>
    <w:rsid w:val="00425FDC"/>
    <w:rsid w:val="004263EC"/>
    <w:rsid w:val="004268F5"/>
    <w:rsid w:val="00426B9F"/>
    <w:rsid w:val="00426BA0"/>
    <w:rsid w:val="00430230"/>
    <w:rsid w:val="004304CF"/>
    <w:rsid w:val="00430E38"/>
    <w:rsid w:val="004312B7"/>
    <w:rsid w:val="00431455"/>
    <w:rsid w:val="00431C87"/>
    <w:rsid w:val="00432354"/>
    <w:rsid w:val="0043243B"/>
    <w:rsid w:val="00432A91"/>
    <w:rsid w:val="00433852"/>
    <w:rsid w:val="00434837"/>
    <w:rsid w:val="00434CD5"/>
    <w:rsid w:val="00435120"/>
    <w:rsid w:val="00435B4D"/>
    <w:rsid w:val="00435EAA"/>
    <w:rsid w:val="0043619B"/>
    <w:rsid w:val="00436598"/>
    <w:rsid w:val="004367AF"/>
    <w:rsid w:val="00436DE7"/>
    <w:rsid w:val="00437828"/>
    <w:rsid w:val="00437E31"/>
    <w:rsid w:val="00440138"/>
    <w:rsid w:val="004407E0"/>
    <w:rsid w:val="00441CB0"/>
    <w:rsid w:val="00442257"/>
    <w:rsid w:val="004427C9"/>
    <w:rsid w:val="00443052"/>
    <w:rsid w:val="004438EC"/>
    <w:rsid w:val="00443D6C"/>
    <w:rsid w:val="0044436F"/>
    <w:rsid w:val="004447CE"/>
    <w:rsid w:val="004451C2"/>
    <w:rsid w:val="004456E8"/>
    <w:rsid w:val="00445CCF"/>
    <w:rsid w:val="00445D9D"/>
    <w:rsid w:val="00446227"/>
    <w:rsid w:val="00447695"/>
    <w:rsid w:val="00450016"/>
    <w:rsid w:val="00450392"/>
    <w:rsid w:val="00450434"/>
    <w:rsid w:val="004507E2"/>
    <w:rsid w:val="0045107C"/>
    <w:rsid w:val="0045161C"/>
    <w:rsid w:val="004527C1"/>
    <w:rsid w:val="00453585"/>
    <w:rsid w:val="00453667"/>
    <w:rsid w:val="00453753"/>
    <w:rsid w:val="00453C0B"/>
    <w:rsid w:val="0045441A"/>
    <w:rsid w:val="0045479B"/>
    <w:rsid w:val="0045772D"/>
    <w:rsid w:val="00460358"/>
    <w:rsid w:val="004603D8"/>
    <w:rsid w:val="00460C02"/>
    <w:rsid w:val="0046121F"/>
    <w:rsid w:val="0046126E"/>
    <w:rsid w:val="00461501"/>
    <w:rsid w:val="0046170F"/>
    <w:rsid w:val="0046193F"/>
    <w:rsid w:val="00461DEE"/>
    <w:rsid w:val="004621FA"/>
    <w:rsid w:val="004624F1"/>
    <w:rsid w:val="00462517"/>
    <w:rsid w:val="004636AB"/>
    <w:rsid w:val="0046399F"/>
    <w:rsid w:val="004643F5"/>
    <w:rsid w:val="00464A55"/>
    <w:rsid w:val="00464DE8"/>
    <w:rsid w:val="00465014"/>
    <w:rsid w:val="00465A11"/>
    <w:rsid w:val="00465B46"/>
    <w:rsid w:val="00466BB0"/>
    <w:rsid w:val="00466E4B"/>
    <w:rsid w:val="00467FC6"/>
    <w:rsid w:val="00470006"/>
    <w:rsid w:val="00470ECA"/>
    <w:rsid w:val="00471468"/>
    <w:rsid w:val="00471E27"/>
    <w:rsid w:val="00472487"/>
    <w:rsid w:val="00472AEF"/>
    <w:rsid w:val="00472B74"/>
    <w:rsid w:val="00473BDE"/>
    <w:rsid w:val="00473CDF"/>
    <w:rsid w:val="00473FE7"/>
    <w:rsid w:val="00474084"/>
    <w:rsid w:val="00474A37"/>
    <w:rsid w:val="0047565B"/>
    <w:rsid w:val="00475704"/>
    <w:rsid w:val="00476468"/>
    <w:rsid w:val="00476EFB"/>
    <w:rsid w:val="004779FA"/>
    <w:rsid w:val="00480312"/>
    <w:rsid w:val="00480C09"/>
    <w:rsid w:val="004811D6"/>
    <w:rsid w:val="00481411"/>
    <w:rsid w:val="0048295B"/>
    <w:rsid w:val="00482E5F"/>
    <w:rsid w:val="004836CF"/>
    <w:rsid w:val="00483966"/>
    <w:rsid w:val="00483C59"/>
    <w:rsid w:val="00484A80"/>
    <w:rsid w:val="00486A0F"/>
    <w:rsid w:val="00486C35"/>
    <w:rsid w:val="004876D7"/>
    <w:rsid w:val="00490568"/>
    <w:rsid w:val="00490DEF"/>
    <w:rsid w:val="004918B8"/>
    <w:rsid w:val="0049197F"/>
    <w:rsid w:val="00491F2D"/>
    <w:rsid w:val="00492578"/>
    <w:rsid w:val="00493091"/>
    <w:rsid w:val="004934D5"/>
    <w:rsid w:val="004936C7"/>
    <w:rsid w:val="0049399C"/>
    <w:rsid w:val="00493BDC"/>
    <w:rsid w:val="00493C45"/>
    <w:rsid w:val="00493C75"/>
    <w:rsid w:val="004946C4"/>
    <w:rsid w:val="00495906"/>
    <w:rsid w:val="00495E42"/>
    <w:rsid w:val="004965FD"/>
    <w:rsid w:val="004969DF"/>
    <w:rsid w:val="00496D59"/>
    <w:rsid w:val="00497257"/>
    <w:rsid w:val="0049750F"/>
    <w:rsid w:val="00497F1C"/>
    <w:rsid w:val="004A025F"/>
    <w:rsid w:val="004A0275"/>
    <w:rsid w:val="004A03A3"/>
    <w:rsid w:val="004A090C"/>
    <w:rsid w:val="004A0ECE"/>
    <w:rsid w:val="004A1DA5"/>
    <w:rsid w:val="004A2078"/>
    <w:rsid w:val="004A24EC"/>
    <w:rsid w:val="004A26F4"/>
    <w:rsid w:val="004A2A3B"/>
    <w:rsid w:val="004A2D17"/>
    <w:rsid w:val="004A352B"/>
    <w:rsid w:val="004A404D"/>
    <w:rsid w:val="004A50E2"/>
    <w:rsid w:val="004A5A9E"/>
    <w:rsid w:val="004A5D40"/>
    <w:rsid w:val="004A63F3"/>
    <w:rsid w:val="004A67AF"/>
    <w:rsid w:val="004A6C71"/>
    <w:rsid w:val="004A6CB7"/>
    <w:rsid w:val="004B028F"/>
    <w:rsid w:val="004B14D7"/>
    <w:rsid w:val="004B1512"/>
    <w:rsid w:val="004B1556"/>
    <w:rsid w:val="004B1BE7"/>
    <w:rsid w:val="004B3A45"/>
    <w:rsid w:val="004B3A6A"/>
    <w:rsid w:val="004B3AB7"/>
    <w:rsid w:val="004B41B0"/>
    <w:rsid w:val="004B435E"/>
    <w:rsid w:val="004B440F"/>
    <w:rsid w:val="004B45D7"/>
    <w:rsid w:val="004B4FBF"/>
    <w:rsid w:val="004B5AA4"/>
    <w:rsid w:val="004B6C0A"/>
    <w:rsid w:val="004B6E39"/>
    <w:rsid w:val="004B7596"/>
    <w:rsid w:val="004B7691"/>
    <w:rsid w:val="004C01B8"/>
    <w:rsid w:val="004C0466"/>
    <w:rsid w:val="004C04DE"/>
    <w:rsid w:val="004C0784"/>
    <w:rsid w:val="004C0CB0"/>
    <w:rsid w:val="004C1161"/>
    <w:rsid w:val="004C1C16"/>
    <w:rsid w:val="004C1D64"/>
    <w:rsid w:val="004C1F64"/>
    <w:rsid w:val="004C22D1"/>
    <w:rsid w:val="004C28DD"/>
    <w:rsid w:val="004C29F0"/>
    <w:rsid w:val="004C36DB"/>
    <w:rsid w:val="004C38BF"/>
    <w:rsid w:val="004C403F"/>
    <w:rsid w:val="004C4211"/>
    <w:rsid w:val="004C4465"/>
    <w:rsid w:val="004C53A2"/>
    <w:rsid w:val="004C56AE"/>
    <w:rsid w:val="004C56D9"/>
    <w:rsid w:val="004C598D"/>
    <w:rsid w:val="004C63B1"/>
    <w:rsid w:val="004C669D"/>
    <w:rsid w:val="004C679C"/>
    <w:rsid w:val="004C68B0"/>
    <w:rsid w:val="004C6EDA"/>
    <w:rsid w:val="004C793B"/>
    <w:rsid w:val="004C7DCB"/>
    <w:rsid w:val="004D0AF1"/>
    <w:rsid w:val="004D1478"/>
    <w:rsid w:val="004D18AC"/>
    <w:rsid w:val="004D2941"/>
    <w:rsid w:val="004D2CB5"/>
    <w:rsid w:val="004D2E53"/>
    <w:rsid w:val="004D602A"/>
    <w:rsid w:val="004D7267"/>
    <w:rsid w:val="004E0660"/>
    <w:rsid w:val="004E0D84"/>
    <w:rsid w:val="004E0DA8"/>
    <w:rsid w:val="004E1763"/>
    <w:rsid w:val="004E1BE6"/>
    <w:rsid w:val="004E1C5D"/>
    <w:rsid w:val="004E226D"/>
    <w:rsid w:val="004E23A1"/>
    <w:rsid w:val="004E2A7B"/>
    <w:rsid w:val="004E2F5B"/>
    <w:rsid w:val="004E318F"/>
    <w:rsid w:val="004E4DE5"/>
    <w:rsid w:val="004E540D"/>
    <w:rsid w:val="004E5D74"/>
    <w:rsid w:val="004E5DB8"/>
    <w:rsid w:val="004F04B1"/>
    <w:rsid w:val="004F0519"/>
    <w:rsid w:val="004F1CA8"/>
    <w:rsid w:val="004F2011"/>
    <w:rsid w:val="004F2A08"/>
    <w:rsid w:val="004F2E60"/>
    <w:rsid w:val="004F3700"/>
    <w:rsid w:val="004F3950"/>
    <w:rsid w:val="004F3ED0"/>
    <w:rsid w:val="004F5F51"/>
    <w:rsid w:val="004F62F3"/>
    <w:rsid w:val="004F6315"/>
    <w:rsid w:val="004F6E47"/>
    <w:rsid w:val="004F75C9"/>
    <w:rsid w:val="004F7637"/>
    <w:rsid w:val="004F7678"/>
    <w:rsid w:val="004F79DD"/>
    <w:rsid w:val="004F7FC6"/>
    <w:rsid w:val="005003D4"/>
    <w:rsid w:val="00500F71"/>
    <w:rsid w:val="005025D2"/>
    <w:rsid w:val="005025F8"/>
    <w:rsid w:val="0050272A"/>
    <w:rsid w:val="0050364D"/>
    <w:rsid w:val="005040CD"/>
    <w:rsid w:val="0050489A"/>
    <w:rsid w:val="00506096"/>
    <w:rsid w:val="00506C2A"/>
    <w:rsid w:val="005079D8"/>
    <w:rsid w:val="00507A81"/>
    <w:rsid w:val="0051006F"/>
    <w:rsid w:val="005107CE"/>
    <w:rsid w:val="00511212"/>
    <w:rsid w:val="0051125F"/>
    <w:rsid w:val="0051127F"/>
    <w:rsid w:val="0051137B"/>
    <w:rsid w:val="00511C3C"/>
    <w:rsid w:val="00511D04"/>
    <w:rsid w:val="0051241A"/>
    <w:rsid w:val="00512B66"/>
    <w:rsid w:val="00512EF6"/>
    <w:rsid w:val="00513805"/>
    <w:rsid w:val="0051485E"/>
    <w:rsid w:val="00514AEF"/>
    <w:rsid w:val="00515198"/>
    <w:rsid w:val="00515724"/>
    <w:rsid w:val="005158ED"/>
    <w:rsid w:val="00516616"/>
    <w:rsid w:val="0051674B"/>
    <w:rsid w:val="0051698D"/>
    <w:rsid w:val="00516C36"/>
    <w:rsid w:val="005176B4"/>
    <w:rsid w:val="005202DB"/>
    <w:rsid w:val="0052034B"/>
    <w:rsid w:val="005208AD"/>
    <w:rsid w:val="0052194A"/>
    <w:rsid w:val="00521C2D"/>
    <w:rsid w:val="00521DAB"/>
    <w:rsid w:val="005225DD"/>
    <w:rsid w:val="00522CA2"/>
    <w:rsid w:val="00522DBF"/>
    <w:rsid w:val="005234AF"/>
    <w:rsid w:val="00524676"/>
    <w:rsid w:val="00526206"/>
    <w:rsid w:val="00526304"/>
    <w:rsid w:val="005269DF"/>
    <w:rsid w:val="0052705D"/>
    <w:rsid w:val="00527D1F"/>
    <w:rsid w:val="00531030"/>
    <w:rsid w:val="005322D7"/>
    <w:rsid w:val="005332C7"/>
    <w:rsid w:val="00533D95"/>
    <w:rsid w:val="00534007"/>
    <w:rsid w:val="005345C9"/>
    <w:rsid w:val="00534BEB"/>
    <w:rsid w:val="00534DA0"/>
    <w:rsid w:val="00535347"/>
    <w:rsid w:val="0053552E"/>
    <w:rsid w:val="00535881"/>
    <w:rsid w:val="00535EA8"/>
    <w:rsid w:val="005378C0"/>
    <w:rsid w:val="0054018D"/>
    <w:rsid w:val="00540826"/>
    <w:rsid w:val="00540A9E"/>
    <w:rsid w:val="0054214A"/>
    <w:rsid w:val="00542A92"/>
    <w:rsid w:val="005447B5"/>
    <w:rsid w:val="00545463"/>
    <w:rsid w:val="005459E4"/>
    <w:rsid w:val="005461E9"/>
    <w:rsid w:val="005471DA"/>
    <w:rsid w:val="00547A28"/>
    <w:rsid w:val="00550515"/>
    <w:rsid w:val="00550C8F"/>
    <w:rsid w:val="00551C85"/>
    <w:rsid w:val="00551D02"/>
    <w:rsid w:val="00551EAE"/>
    <w:rsid w:val="005520AC"/>
    <w:rsid w:val="005524BE"/>
    <w:rsid w:val="005526F0"/>
    <w:rsid w:val="00553E19"/>
    <w:rsid w:val="00554866"/>
    <w:rsid w:val="00554C3D"/>
    <w:rsid w:val="005556DF"/>
    <w:rsid w:val="00555868"/>
    <w:rsid w:val="00555C15"/>
    <w:rsid w:val="00555DCD"/>
    <w:rsid w:val="00557838"/>
    <w:rsid w:val="00561BF1"/>
    <w:rsid w:val="00561E0A"/>
    <w:rsid w:val="005620B0"/>
    <w:rsid w:val="005621EB"/>
    <w:rsid w:val="0056291D"/>
    <w:rsid w:val="00562BCA"/>
    <w:rsid w:val="005636AA"/>
    <w:rsid w:val="00563E97"/>
    <w:rsid w:val="00563EC0"/>
    <w:rsid w:val="00565A3F"/>
    <w:rsid w:val="00565B48"/>
    <w:rsid w:val="00567534"/>
    <w:rsid w:val="00567C30"/>
    <w:rsid w:val="005715A8"/>
    <w:rsid w:val="005717A0"/>
    <w:rsid w:val="00571AD3"/>
    <w:rsid w:val="00571E10"/>
    <w:rsid w:val="00572B5F"/>
    <w:rsid w:val="00573AC9"/>
    <w:rsid w:val="00573AF0"/>
    <w:rsid w:val="00573B80"/>
    <w:rsid w:val="00574255"/>
    <w:rsid w:val="00574E5C"/>
    <w:rsid w:val="0057567B"/>
    <w:rsid w:val="00576E1B"/>
    <w:rsid w:val="005773A3"/>
    <w:rsid w:val="005774F7"/>
    <w:rsid w:val="00582CE6"/>
    <w:rsid w:val="00583255"/>
    <w:rsid w:val="00583BDC"/>
    <w:rsid w:val="00583D44"/>
    <w:rsid w:val="00584FDE"/>
    <w:rsid w:val="00585150"/>
    <w:rsid w:val="00585891"/>
    <w:rsid w:val="005866D4"/>
    <w:rsid w:val="00586DD4"/>
    <w:rsid w:val="00587C3F"/>
    <w:rsid w:val="00587D93"/>
    <w:rsid w:val="00590057"/>
    <w:rsid w:val="0059060C"/>
    <w:rsid w:val="00590C26"/>
    <w:rsid w:val="0059154D"/>
    <w:rsid w:val="0059247D"/>
    <w:rsid w:val="0059287C"/>
    <w:rsid w:val="005939B0"/>
    <w:rsid w:val="00593B27"/>
    <w:rsid w:val="00593FC7"/>
    <w:rsid w:val="005942DA"/>
    <w:rsid w:val="005951C7"/>
    <w:rsid w:val="005958E9"/>
    <w:rsid w:val="005962B2"/>
    <w:rsid w:val="00597B86"/>
    <w:rsid w:val="00597DFE"/>
    <w:rsid w:val="005A0368"/>
    <w:rsid w:val="005A1A0E"/>
    <w:rsid w:val="005A1F23"/>
    <w:rsid w:val="005A3224"/>
    <w:rsid w:val="005A3FA2"/>
    <w:rsid w:val="005A43E3"/>
    <w:rsid w:val="005A46EF"/>
    <w:rsid w:val="005A4919"/>
    <w:rsid w:val="005A6369"/>
    <w:rsid w:val="005A64DD"/>
    <w:rsid w:val="005A7F3C"/>
    <w:rsid w:val="005B0B95"/>
    <w:rsid w:val="005B0E2A"/>
    <w:rsid w:val="005B14AA"/>
    <w:rsid w:val="005B203D"/>
    <w:rsid w:val="005B341F"/>
    <w:rsid w:val="005B36B2"/>
    <w:rsid w:val="005B36EF"/>
    <w:rsid w:val="005B4B76"/>
    <w:rsid w:val="005B4DF7"/>
    <w:rsid w:val="005B4F6D"/>
    <w:rsid w:val="005B58A5"/>
    <w:rsid w:val="005B607E"/>
    <w:rsid w:val="005B62C9"/>
    <w:rsid w:val="005B63B2"/>
    <w:rsid w:val="005B6EA5"/>
    <w:rsid w:val="005B7430"/>
    <w:rsid w:val="005C0192"/>
    <w:rsid w:val="005C0A41"/>
    <w:rsid w:val="005C13D2"/>
    <w:rsid w:val="005C19ED"/>
    <w:rsid w:val="005C1F39"/>
    <w:rsid w:val="005C2985"/>
    <w:rsid w:val="005C2A0C"/>
    <w:rsid w:val="005C3AFF"/>
    <w:rsid w:val="005C477E"/>
    <w:rsid w:val="005C4B8F"/>
    <w:rsid w:val="005C5121"/>
    <w:rsid w:val="005C54EA"/>
    <w:rsid w:val="005C7F77"/>
    <w:rsid w:val="005D06D1"/>
    <w:rsid w:val="005D0AD0"/>
    <w:rsid w:val="005D11C5"/>
    <w:rsid w:val="005D1544"/>
    <w:rsid w:val="005D164D"/>
    <w:rsid w:val="005D1870"/>
    <w:rsid w:val="005D1AF1"/>
    <w:rsid w:val="005D1E0C"/>
    <w:rsid w:val="005D1E32"/>
    <w:rsid w:val="005D2325"/>
    <w:rsid w:val="005D2513"/>
    <w:rsid w:val="005D28C7"/>
    <w:rsid w:val="005D31A3"/>
    <w:rsid w:val="005D31C8"/>
    <w:rsid w:val="005D3759"/>
    <w:rsid w:val="005D3D90"/>
    <w:rsid w:val="005D3E58"/>
    <w:rsid w:val="005D3EE8"/>
    <w:rsid w:val="005D4596"/>
    <w:rsid w:val="005D48AB"/>
    <w:rsid w:val="005D68B4"/>
    <w:rsid w:val="005D7B82"/>
    <w:rsid w:val="005D7D9A"/>
    <w:rsid w:val="005D7DB7"/>
    <w:rsid w:val="005D7F2C"/>
    <w:rsid w:val="005E003A"/>
    <w:rsid w:val="005E1046"/>
    <w:rsid w:val="005E13C1"/>
    <w:rsid w:val="005E181E"/>
    <w:rsid w:val="005E263A"/>
    <w:rsid w:val="005E2E50"/>
    <w:rsid w:val="005E398D"/>
    <w:rsid w:val="005E3A73"/>
    <w:rsid w:val="005E4F73"/>
    <w:rsid w:val="005E5DC3"/>
    <w:rsid w:val="005E6985"/>
    <w:rsid w:val="005E744E"/>
    <w:rsid w:val="005E757B"/>
    <w:rsid w:val="005E7705"/>
    <w:rsid w:val="005E7D8B"/>
    <w:rsid w:val="005F18BB"/>
    <w:rsid w:val="005F19F0"/>
    <w:rsid w:val="005F23DB"/>
    <w:rsid w:val="005F2CB0"/>
    <w:rsid w:val="005F3166"/>
    <w:rsid w:val="005F3EDE"/>
    <w:rsid w:val="005F559E"/>
    <w:rsid w:val="005F5D9C"/>
    <w:rsid w:val="005F5D9F"/>
    <w:rsid w:val="005F5ED9"/>
    <w:rsid w:val="005F6EAE"/>
    <w:rsid w:val="005F7B63"/>
    <w:rsid w:val="00600033"/>
    <w:rsid w:val="006012D0"/>
    <w:rsid w:val="006014D3"/>
    <w:rsid w:val="00601B05"/>
    <w:rsid w:val="00601C7E"/>
    <w:rsid w:val="00601ECF"/>
    <w:rsid w:val="00602394"/>
    <w:rsid w:val="00602E0E"/>
    <w:rsid w:val="006032B5"/>
    <w:rsid w:val="00604478"/>
    <w:rsid w:val="0060466C"/>
    <w:rsid w:val="00605881"/>
    <w:rsid w:val="00605A57"/>
    <w:rsid w:val="00606493"/>
    <w:rsid w:val="00607FEB"/>
    <w:rsid w:val="006105FA"/>
    <w:rsid w:val="00610CD9"/>
    <w:rsid w:val="00612304"/>
    <w:rsid w:val="006130ED"/>
    <w:rsid w:val="006132CC"/>
    <w:rsid w:val="00613520"/>
    <w:rsid w:val="0061531E"/>
    <w:rsid w:val="006153E8"/>
    <w:rsid w:val="00615BBA"/>
    <w:rsid w:val="00615E77"/>
    <w:rsid w:val="006161AA"/>
    <w:rsid w:val="006167B7"/>
    <w:rsid w:val="006172EE"/>
    <w:rsid w:val="006175E9"/>
    <w:rsid w:val="00617686"/>
    <w:rsid w:val="00617774"/>
    <w:rsid w:val="00617AA9"/>
    <w:rsid w:val="006225E8"/>
    <w:rsid w:val="006229BA"/>
    <w:rsid w:val="006229F3"/>
    <w:rsid w:val="00622DDB"/>
    <w:rsid w:val="00622F08"/>
    <w:rsid w:val="00622F48"/>
    <w:rsid w:val="00623246"/>
    <w:rsid w:val="00623882"/>
    <w:rsid w:val="00623CF9"/>
    <w:rsid w:val="00623E9A"/>
    <w:rsid w:val="0062569F"/>
    <w:rsid w:val="00625E2C"/>
    <w:rsid w:val="00627A7D"/>
    <w:rsid w:val="00627B2D"/>
    <w:rsid w:val="00627E90"/>
    <w:rsid w:val="0063001F"/>
    <w:rsid w:val="006301AD"/>
    <w:rsid w:val="00630801"/>
    <w:rsid w:val="00630C4C"/>
    <w:rsid w:val="00630E0A"/>
    <w:rsid w:val="00632819"/>
    <w:rsid w:val="0063283D"/>
    <w:rsid w:val="00632E24"/>
    <w:rsid w:val="00633984"/>
    <w:rsid w:val="00634167"/>
    <w:rsid w:val="00634D35"/>
    <w:rsid w:val="00635AE3"/>
    <w:rsid w:val="00635B66"/>
    <w:rsid w:val="0063628B"/>
    <w:rsid w:val="00636934"/>
    <w:rsid w:val="00637D14"/>
    <w:rsid w:val="0064012A"/>
    <w:rsid w:val="00640646"/>
    <w:rsid w:val="00640675"/>
    <w:rsid w:val="00641207"/>
    <w:rsid w:val="00641940"/>
    <w:rsid w:val="00642968"/>
    <w:rsid w:val="006431C5"/>
    <w:rsid w:val="00643667"/>
    <w:rsid w:val="00643790"/>
    <w:rsid w:val="006438D9"/>
    <w:rsid w:val="00644DF3"/>
    <w:rsid w:val="00645B0A"/>
    <w:rsid w:val="006462A2"/>
    <w:rsid w:val="006464AE"/>
    <w:rsid w:val="006464BE"/>
    <w:rsid w:val="006470BC"/>
    <w:rsid w:val="00647101"/>
    <w:rsid w:val="0064733B"/>
    <w:rsid w:val="006508D0"/>
    <w:rsid w:val="00650DB4"/>
    <w:rsid w:val="00652029"/>
    <w:rsid w:val="00652232"/>
    <w:rsid w:val="006525C9"/>
    <w:rsid w:val="006529A3"/>
    <w:rsid w:val="00653610"/>
    <w:rsid w:val="0065378B"/>
    <w:rsid w:val="0065384F"/>
    <w:rsid w:val="00653DA3"/>
    <w:rsid w:val="006548E2"/>
    <w:rsid w:val="00654BA8"/>
    <w:rsid w:val="006557B0"/>
    <w:rsid w:val="00656074"/>
    <w:rsid w:val="00656203"/>
    <w:rsid w:val="00657541"/>
    <w:rsid w:val="00657AE7"/>
    <w:rsid w:val="00657B81"/>
    <w:rsid w:val="00660080"/>
    <w:rsid w:val="00660D8F"/>
    <w:rsid w:val="00661B19"/>
    <w:rsid w:val="00663926"/>
    <w:rsid w:val="0066407A"/>
    <w:rsid w:val="0066467C"/>
    <w:rsid w:val="006671DB"/>
    <w:rsid w:val="00667572"/>
    <w:rsid w:val="00667816"/>
    <w:rsid w:val="00667AAB"/>
    <w:rsid w:val="00670344"/>
    <w:rsid w:val="0067038C"/>
    <w:rsid w:val="006708F6"/>
    <w:rsid w:val="00670A72"/>
    <w:rsid w:val="00670AEF"/>
    <w:rsid w:val="00671669"/>
    <w:rsid w:val="00672505"/>
    <w:rsid w:val="00672B0C"/>
    <w:rsid w:val="00672D78"/>
    <w:rsid w:val="00673687"/>
    <w:rsid w:val="00673E54"/>
    <w:rsid w:val="00674249"/>
    <w:rsid w:val="006742F4"/>
    <w:rsid w:val="00674E5C"/>
    <w:rsid w:val="00676467"/>
    <w:rsid w:val="00676779"/>
    <w:rsid w:val="006801C9"/>
    <w:rsid w:val="00680ADB"/>
    <w:rsid w:val="00680EE0"/>
    <w:rsid w:val="006818C1"/>
    <w:rsid w:val="0068193B"/>
    <w:rsid w:val="00681DB5"/>
    <w:rsid w:val="00682376"/>
    <w:rsid w:val="00682875"/>
    <w:rsid w:val="00683F7B"/>
    <w:rsid w:val="0068419D"/>
    <w:rsid w:val="00684B04"/>
    <w:rsid w:val="00684C2D"/>
    <w:rsid w:val="006857D6"/>
    <w:rsid w:val="00685AFB"/>
    <w:rsid w:val="00685CC8"/>
    <w:rsid w:val="00685F18"/>
    <w:rsid w:val="006861B9"/>
    <w:rsid w:val="006874E4"/>
    <w:rsid w:val="0068768F"/>
    <w:rsid w:val="00687D26"/>
    <w:rsid w:val="006900A6"/>
    <w:rsid w:val="00690695"/>
    <w:rsid w:val="00690C19"/>
    <w:rsid w:val="0069158D"/>
    <w:rsid w:val="00691984"/>
    <w:rsid w:val="00691BF0"/>
    <w:rsid w:val="006923CF"/>
    <w:rsid w:val="0069298C"/>
    <w:rsid w:val="0069331A"/>
    <w:rsid w:val="00693838"/>
    <w:rsid w:val="00693CDB"/>
    <w:rsid w:val="00693DE8"/>
    <w:rsid w:val="0069459B"/>
    <w:rsid w:val="00694E66"/>
    <w:rsid w:val="00695330"/>
    <w:rsid w:val="00696876"/>
    <w:rsid w:val="006972BE"/>
    <w:rsid w:val="006A07F9"/>
    <w:rsid w:val="006A0D3A"/>
    <w:rsid w:val="006A1476"/>
    <w:rsid w:val="006A1A25"/>
    <w:rsid w:val="006A1AD8"/>
    <w:rsid w:val="006A252A"/>
    <w:rsid w:val="006A281D"/>
    <w:rsid w:val="006A2D04"/>
    <w:rsid w:val="006A38EA"/>
    <w:rsid w:val="006A3BAB"/>
    <w:rsid w:val="006A3CF7"/>
    <w:rsid w:val="006A4619"/>
    <w:rsid w:val="006A4FAC"/>
    <w:rsid w:val="006A52B6"/>
    <w:rsid w:val="006A5B10"/>
    <w:rsid w:val="006B00F1"/>
    <w:rsid w:val="006B0420"/>
    <w:rsid w:val="006B09B8"/>
    <w:rsid w:val="006B19C0"/>
    <w:rsid w:val="006B20BB"/>
    <w:rsid w:val="006B235E"/>
    <w:rsid w:val="006B2705"/>
    <w:rsid w:val="006B28E3"/>
    <w:rsid w:val="006B28E6"/>
    <w:rsid w:val="006B5EC0"/>
    <w:rsid w:val="006B6218"/>
    <w:rsid w:val="006B64C5"/>
    <w:rsid w:val="006B6948"/>
    <w:rsid w:val="006B6FA7"/>
    <w:rsid w:val="006B7502"/>
    <w:rsid w:val="006B75A4"/>
    <w:rsid w:val="006B790A"/>
    <w:rsid w:val="006C0293"/>
    <w:rsid w:val="006C0515"/>
    <w:rsid w:val="006C0A19"/>
    <w:rsid w:val="006C0B12"/>
    <w:rsid w:val="006C0CB4"/>
    <w:rsid w:val="006C1637"/>
    <w:rsid w:val="006C18C5"/>
    <w:rsid w:val="006C1C1D"/>
    <w:rsid w:val="006C2939"/>
    <w:rsid w:val="006C32F0"/>
    <w:rsid w:val="006C393C"/>
    <w:rsid w:val="006C3E75"/>
    <w:rsid w:val="006C50C0"/>
    <w:rsid w:val="006C5105"/>
    <w:rsid w:val="006C6284"/>
    <w:rsid w:val="006C6381"/>
    <w:rsid w:val="006C664D"/>
    <w:rsid w:val="006C73D4"/>
    <w:rsid w:val="006C74C5"/>
    <w:rsid w:val="006C7779"/>
    <w:rsid w:val="006C79CF"/>
    <w:rsid w:val="006C7DBF"/>
    <w:rsid w:val="006D092A"/>
    <w:rsid w:val="006D0E91"/>
    <w:rsid w:val="006D133F"/>
    <w:rsid w:val="006D179C"/>
    <w:rsid w:val="006D1F38"/>
    <w:rsid w:val="006D2B86"/>
    <w:rsid w:val="006D2EA0"/>
    <w:rsid w:val="006D3D47"/>
    <w:rsid w:val="006D49C8"/>
    <w:rsid w:val="006D613A"/>
    <w:rsid w:val="006D63FF"/>
    <w:rsid w:val="006D6DA0"/>
    <w:rsid w:val="006E05B2"/>
    <w:rsid w:val="006E0B12"/>
    <w:rsid w:val="006E0D2C"/>
    <w:rsid w:val="006E115D"/>
    <w:rsid w:val="006E1FDC"/>
    <w:rsid w:val="006E30D8"/>
    <w:rsid w:val="006E3C9B"/>
    <w:rsid w:val="006E48B6"/>
    <w:rsid w:val="006E497F"/>
    <w:rsid w:val="006E4C34"/>
    <w:rsid w:val="006E5698"/>
    <w:rsid w:val="006E5C3B"/>
    <w:rsid w:val="006E60FF"/>
    <w:rsid w:val="006E6A34"/>
    <w:rsid w:val="006E767A"/>
    <w:rsid w:val="006E784E"/>
    <w:rsid w:val="006E7EE9"/>
    <w:rsid w:val="006F19FD"/>
    <w:rsid w:val="006F1BE3"/>
    <w:rsid w:val="006F1CF5"/>
    <w:rsid w:val="006F2100"/>
    <w:rsid w:val="006F299C"/>
    <w:rsid w:val="006F2BDE"/>
    <w:rsid w:val="006F3465"/>
    <w:rsid w:val="006F360F"/>
    <w:rsid w:val="006F57CA"/>
    <w:rsid w:val="006F65E5"/>
    <w:rsid w:val="00700100"/>
    <w:rsid w:val="00700506"/>
    <w:rsid w:val="0070145C"/>
    <w:rsid w:val="00701C92"/>
    <w:rsid w:val="00701EB6"/>
    <w:rsid w:val="007033F1"/>
    <w:rsid w:val="007037DD"/>
    <w:rsid w:val="00704171"/>
    <w:rsid w:val="00704474"/>
    <w:rsid w:val="00704E93"/>
    <w:rsid w:val="00706438"/>
    <w:rsid w:val="007069F4"/>
    <w:rsid w:val="00707352"/>
    <w:rsid w:val="007079EB"/>
    <w:rsid w:val="00707F91"/>
    <w:rsid w:val="007106DC"/>
    <w:rsid w:val="00710C33"/>
    <w:rsid w:val="007111A9"/>
    <w:rsid w:val="00711394"/>
    <w:rsid w:val="00711AB8"/>
    <w:rsid w:val="00712466"/>
    <w:rsid w:val="00712854"/>
    <w:rsid w:val="00713DAD"/>
    <w:rsid w:val="00715678"/>
    <w:rsid w:val="007157F3"/>
    <w:rsid w:val="00715AB6"/>
    <w:rsid w:val="00716034"/>
    <w:rsid w:val="007164EA"/>
    <w:rsid w:val="00720164"/>
    <w:rsid w:val="00720E73"/>
    <w:rsid w:val="0072131A"/>
    <w:rsid w:val="0072133A"/>
    <w:rsid w:val="00721B42"/>
    <w:rsid w:val="00721DCF"/>
    <w:rsid w:val="007220CD"/>
    <w:rsid w:val="0072210E"/>
    <w:rsid w:val="00722758"/>
    <w:rsid w:val="00723479"/>
    <w:rsid w:val="007239EE"/>
    <w:rsid w:val="0072416E"/>
    <w:rsid w:val="00724548"/>
    <w:rsid w:val="007260FB"/>
    <w:rsid w:val="00726847"/>
    <w:rsid w:val="007276B5"/>
    <w:rsid w:val="007300C4"/>
    <w:rsid w:val="00730651"/>
    <w:rsid w:val="0073076B"/>
    <w:rsid w:val="00731993"/>
    <w:rsid w:val="00731AD4"/>
    <w:rsid w:val="00732421"/>
    <w:rsid w:val="00732AE1"/>
    <w:rsid w:val="00733B31"/>
    <w:rsid w:val="00734015"/>
    <w:rsid w:val="0073489D"/>
    <w:rsid w:val="00734BBF"/>
    <w:rsid w:val="00735683"/>
    <w:rsid w:val="0073670B"/>
    <w:rsid w:val="007370FB"/>
    <w:rsid w:val="00737457"/>
    <w:rsid w:val="00737868"/>
    <w:rsid w:val="00737A49"/>
    <w:rsid w:val="00740144"/>
    <w:rsid w:val="00740797"/>
    <w:rsid w:val="007410F1"/>
    <w:rsid w:val="0074185C"/>
    <w:rsid w:val="007418DC"/>
    <w:rsid w:val="007419D6"/>
    <w:rsid w:val="007422E7"/>
    <w:rsid w:val="0074302B"/>
    <w:rsid w:val="00743439"/>
    <w:rsid w:val="007434EA"/>
    <w:rsid w:val="007436FC"/>
    <w:rsid w:val="00744449"/>
    <w:rsid w:val="00744795"/>
    <w:rsid w:val="00744D13"/>
    <w:rsid w:val="007452DF"/>
    <w:rsid w:val="007454A9"/>
    <w:rsid w:val="00746219"/>
    <w:rsid w:val="007463FD"/>
    <w:rsid w:val="0074751F"/>
    <w:rsid w:val="00747B6F"/>
    <w:rsid w:val="00747EAD"/>
    <w:rsid w:val="00750A2C"/>
    <w:rsid w:val="00750E36"/>
    <w:rsid w:val="00751387"/>
    <w:rsid w:val="00751D78"/>
    <w:rsid w:val="00752157"/>
    <w:rsid w:val="00752265"/>
    <w:rsid w:val="00752CC2"/>
    <w:rsid w:val="007547C2"/>
    <w:rsid w:val="00754D50"/>
    <w:rsid w:val="007558FE"/>
    <w:rsid w:val="00755ED4"/>
    <w:rsid w:val="00756070"/>
    <w:rsid w:val="00756284"/>
    <w:rsid w:val="00756936"/>
    <w:rsid w:val="00756E74"/>
    <w:rsid w:val="00756E90"/>
    <w:rsid w:val="007579C8"/>
    <w:rsid w:val="0076023A"/>
    <w:rsid w:val="00760CD4"/>
    <w:rsid w:val="00760D86"/>
    <w:rsid w:val="00760F05"/>
    <w:rsid w:val="00761A7E"/>
    <w:rsid w:val="00762385"/>
    <w:rsid w:val="00762E9E"/>
    <w:rsid w:val="007633D8"/>
    <w:rsid w:val="00763598"/>
    <w:rsid w:val="00763A32"/>
    <w:rsid w:val="00763D08"/>
    <w:rsid w:val="00764896"/>
    <w:rsid w:val="007652B9"/>
    <w:rsid w:val="00765367"/>
    <w:rsid w:val="00765E88"/>
    <w:rsid w:val="00765EED"/>
    <w:rsid w:val="00766E92"/>
    <w:rsid w:val="00766F80"/>
    <w:rsid w:val="00767275"/>
    <w:rsid w:val="00767472"/>
    <w:rsid w:val="007709B5"/>
    <w:rsid w:val="007716E9"/>
    <w:rsid w:val="007717CF"/>
    <w:rsid w:val="007717EC"/>
    <w:rsid w:val="00771EEF"/>
    <w:rsid w:val="0077211B"/>
    <w:rsid w:val="007722E9"/>
    <w:rsid w:val="007727FF"/>
    <w:rsid w:val="00772FC1"/>
    <w:rsid w:val="0077434D"/>
    <w:rsid w:val="007753B8"/>
    <w:rsid w:val="007762B0"/>
    <w:rsid w:val="00776886"/>
    <w:rsid w:val="007768DF"/>
    <w:rsid w:val="00776A10"/>
    <w:rsid w:val="00777392"/>
    <w:rsid w:val="007802A2"/>
    <w:rsid w:val="00780665"/>
    <w:rsid w:val="007807D9"/>
    <w:rsid w:val="0078095A"/>
    <w:rsid w:val="00780961"/>
    <w:rsid w:val="0078122B"/>
    <w:rsid w:val="00782B3E"/>
    <w:rsid w:val="00782B44"/>
    <w:rsid w:val="00783147"/>
    <w:rsid w:val="007833AF"/>
    <w:rsid w:val="00783B39"/>
    <w:rsid w:val="0078567E"/>
    <w:rsid w:val="0078609E"/>
    <w:rsid w:val="007864E7"/>
    <w:rsid w:val="007868BA"/>
    <w:rsid w:val="007873BF"/>
    <w:rsid w:val="00787491"/>
    <w:rsid w:val="00787C9F"/>
    <w:rsid w:val="007911D0"/>
    <w:rsid w:val="00791FA1"/>
    <w:rsid w:val="00791FF6"/>
    <w:rsid w:val="0079222F"/>
    <w:rsid w:val="00794408"/>
    <w:rsid w:val="0079456D"/>
    <w:rsid w:val="00794668"/>
    <w:rsid w:val="00794E84"/>
    <w:rsid w:val="00794EA6"/>
    <w:rsid w:val="007955B5"/>
    <w:rsid w:val="00795A53"/>
    <w:rsid w:val="00795BA7"/>
    <w:rsid w:val="00797701"/>
    <w:rsid w:val="007977CB"/>
    <w:rsid w:val="00797B0A"/>
    <w:rsid w:val="007A009F"/>
    <w:rsid w:val="007A04FB"/>
    <w:rsid w:val="007A1714"/>
    <w:rsid w:val="007A186B"/>
    <w:rsid w:val="007A240D"/>
    <w:rsid w:val="007A2704"/>
    <w:rsid w:val="007A27B3"/>
    <w:rsid w:val="007A2873"/>
    <w:rsid w:val="007A3242"/>
    <w:rsid w:val="007A35D0"/>
    <w:rsid w:val="007A3A23"/>
    <w:rsid w:val="007A3AAE"/>
    <w:rsid w:val="007A4030"/>
    <w:rsid w:val="007A4045"/>
    <w:rsid w:val="007A42DC"/>
    <w:rsid w:val="007A4558"/>
    <w:rsid w:val="007A490E"/>
    <w:rsid w:val="007A4971"/>
    <w:rsid w:val="007A4EAC"/>
    <w:rsid w:val="007A53A7"/>
    <w:rsid w:val="007A554D"/>
    <w:rsid w:val="007A5ADA"/>
    <w:rsid w:val="007A6235"/>
    <w:rsid w:val="007A6397"/>
    <w:rsid w:val="007A63E5"/>
    <w:rsid w:val="007A6447"/>
    <w:rsid w:val="007A667E"/>
    <w:rsid w:val="007A68AD"/>
    <w:rsid w:val="007A694F"/>
    <w:rsid w:val="007A6F64"/>
    <w:rsid w:val="007A711A"/>
    <w:rsid w:val="007A717E"/>
    <w:rsid w:val="007A72DB"/>
    <w:rsid w:val="007A7973"/>
    <w:rsid w:val="007A7F0D"/>
    <w:rsid w:val="007B0445"/>
    <w:rsid w:val="007B1231"/>
    <w:rsid w:val="007B12B2"/>
    <w:rsid w:val="007B1348"/>
    <w:rsid w:val="007B1E17"/>
    <w:rsid w:val="007B23FE"/>
    <w:rsid w:val="007B322D"/>
    <w:rsid w:val="007B33BA"/>
    <w:rsid w:val="007B3B06"/>
    <w:rsid w:val="007B3F71"/>
    <w:rsid w:val="007B43A7"/>
    <w:rsid w:val="007B46AE"/>
    <w:rsid w:val="007B4B66"/>
    <w:rsid w:val="007B5268"/>
    <w:rsid w:val="007B53D5"/>
    <w:rsid w:val="007B54EE"/>
    <w:rsid w:val="007B5CC3"/>
    <w:rsid w:val="007B5E3B"/>
    <w:rsid w:val="007B600B"/>
    <w:rsid w:val="007B66C1"/>
    <w:rsid w:val="007B6D59"/>
    <w:rsid w:val="007B76D4"/>
    <w:rsid w:val="007C0202"/>
    <w:rsid w:val="007C114A"/>
    <w:rsid w:val="007C118D"/>
    <w:rsid w:val="007C31ED"/>
    <w:rsid w:val="007C4018"/>
    <w:rsid w:val="007C4284"/>
    <w:rsid w:val="007C5894"/>
    <w:rsid w:val="007C594C"/>
    <w:rsid w:val="007C5AD8"/>
    <w:rsid w:val="007C5BE8"/>
    <w:rsid w:val="007C6C77"/>
    <w:rsid w:val="007C7121"/>
    <w:rsid w:val="007C7168"/>
    <w:rsid w:val="007C7253"/>
    <w:rsid w:val="007C72CD"/>
    <w:rsid w:val="007D004D"/>
    <w:rsid w:val="007D00C3"/>
    <w:rsid w:val="007D01D6"/>
    <w:rsid w:val="007D13C1"/>
    <w:rsid w:val="007D1976"/>
    <w:rsid w:val="007D216E"/>
    <w:rsid w:val="007D2286"/>
    <w:rsid w:val="007D3660"/>
    <w:rsid w:val="007D426E"/>
    <w:rsid w:val="007D4745"/>
    <w:rsid w:val="007D4803"/>
    <w:rsid w:val="007D4961"/>
    <w:rsid w:val="007D57DF"/>
    <w:rsid w:val="007D6576"/>
    <w:rsid w:val="007D6EC2"/>
    <w:rsid w:val="007D72BC"/>
    <w:rsid w:val="007D799A"/>
    <w:rsid w:val="007D7A94"/>
    <w:rsid w:val="007D7AF6"/>
    <w:rsid w:val="007E00C2"/>
    <w:rsid w:val="007E03D6"/>
    <w:rsid w:val="007E042C"/>
    <w:rsid w:val="007E175A"/>
    <w:rsid w:val="007E2DB5"/>
    <w:rsid w:val="007E2F91"/>
    <w:rsid w:val="007E332D"/>
    <w:rsid w:val="007E518B"/>
    <w:rsid w:val="007E5F97"/>
    <w:rsid w:val="007E70CC"/>
    <w:rsid w:val="007E7453"/>
    <w:rsid w:val="007E7797"/>
    <w:rsid w:val="007F03CE"/>
    <w:rsid w:val="007F0898"/>
    <w:rsid w:val="007F09F2"/>
    <w:rsid w:val="007F138B"/>
    <w:rsid w:val="007F145E"/>
    <w:rsid w:val="007F151F"/>
    <w:rsid w:val="007F1971"/>
    <w:rsid w:val="007F19C3"/>
    <w:rsid w:val="007F2932"/>
    <w:rsid w:val="007F2AD3"/>
    <w:rsid w:val="007F2B87"/>
    <w:rsid w:val="007F2E59"/>
    <w:rsid w:val="007F41C6"/>
    <w:rsid w:val="007F572A"/>
    <w:rsid w:val="007F5CAF"/>
    <w:rsid w:val="007F61B2"/>
    <w:rsid w:val="007F6CA2"/>
    <w:rsid w:val="007F7282"/>
    <w:rsid w:val="007F7ED4"/>
    <w:rsid w:val="008015D5"/>
    <w:rsid w:val="00802045"/>
    <w:rsid w:val="0080205C"/>
    <w:rsid w:val="008028D8"/>
    <w:rsid w:val="008029AC"/>
    <w:rsid w:val="0080345F"/>
    <w:rsid w:val="00803581"/>
    <w:rsid w:val="00803796"/>
    <w:rsid w:val="00803EDE"/>
    <w:rsid w:val="0080451F"/>
    <w:rsid w:val="0080490D"/>
    <w:rsid w:val="00805808"/>
    <w:rsid w:val="00805C1A"/>
    <w:rsid w:val="00805CA1"/>
    <w:rsid w:val="00805CAB"/>
    <w:rsid w:val="00806517"/>
    <w:rsid w:val="00806DE5"/>
    <w:rsid w:val="00807985"/>
    <w:rsid w:val="00807AB7"/>
    <w:rsid w:val="00810367"/>
    <w:rsid w:val="00810780"/>
    <w:rsid w:val="00810AA0"/>
    <w:rsid w:val="00811816"/>
    <w:rsid w:val="00811ACF"/>
    <w:rsid w:val="00812244"/>
    <w:rsid w:val="008131DA"/>
    <w:rsid w:val="008139D4"/>
    <w:rsid w:val="0081433B"/>
    <w:rsid w:val="00814F22"/>
    <w:rsid w:val="00815276"/>
    <w:rsid w:val="00816200"/>
    <w:rsid w:val="00816A2E"/>
    <w:rsid w:val="008200B1"/>
    <w:rsid w:val="00820AF8"/>
    <w:rsid w:val="00823658"/>
    <w:rsid w:val="0082366A"/>
    <w:rsid w:val="00823897"/>
    <w:rsid w:val="00823AF7"/>
    <w:rsid w:val="00823BCB"/>
    <w:rsid w:val="00825408"/>
    <w:rsid w:val="00825B11"/>
    <w:rsid w:val="00826112"/>
    <w:rsid w:val="00830163"/>
    <w:rsid w:val="008307BA"/>
    <w:rsid w:val="008309A5"/>
    <w:rsid w:val="008309B5"/>
    <w:rsid w:val="008326B9"/>
    <w:rsid w:val="00832C9D"/>
    <w:rsid w:val="0083335D"/>
    <w:rsid w:val="008339A4"/>
    <w:rsid w:val="00833B8B"/>
    <w:rsid w:val="00833C6E"/>
    <w:rsid w:val="00834873"/>
    <w:rsid w:val="00835026"/>
    <w:rsid w:val="008356CD"/>
    <w:rsid w:val="00835D61"/>
    <w:rsid w:val="0083653B"/>
    <w:rsid w:val="00836BA8"/>
    <w:rsid w:val="0083790D"/>
    <w:rsid w:val="008403F7"/>
    <w:rsid w:val="008408D0"/>
    <w:rsid w:val="008409D9"/>
    <w:rsid w:val="00840DEB"/>
    <w:rsid w:val="0084118A"/>
    <w:rsid w:val="0084174D"/>
    <w:rsid w:val="00841AA1"/>
    <w:rsid w:val="00841D51"/>
    <w:rsid w:val="008429CE"/>
    <w:rsid w:val="00843821"/>
    <w:rsid w:val="008440A6"/>
    <w:rsid w:val="008455BC"/>
    <w:rsid w:val="00845D31"/>
    <w:rsid w:val="00845E20"/>
    <w:rsid w:val="0084680B"/>
    <w:rsid w:val="00846E98"/>
    <w:rsid w:val="00847227"/>
    <w:rsid w:val="0084749C"/>
    <w:rsid w:val="00847C78"/>
    <w:rsid w:val="00850704"/>
    <w:rsid w:val="008516C7"/>
    <w:rsid w:val="00851CDF"/>
    <w:rsid w:val="00852435"/>
    <w:rsid w:val="00852E18"/>
    <w:rsid w:val="00853120"/>
    <w:rsid w:val="00853766"/>
    <w:rsid w:val="0085390D"/>
    <w:rsid w:val="008541D7"/>
    <w:rsid w:val="0085469D"/>
    <w:rsid w:val="00854BF2"/>
    <w:rsid w:val="00855E96"/>
    <w:rsid w:val="008565F8"/>
    <w:rsid w:val="00856CC0"/>
    <w:rsid w:val="00856E14"/>
    <w:rsid w:val="00856F18"/>
    <w:rsid w:val="00856F73"/>
    <w:rsid w:val="00857C9D"/>
    <w:rsid w:val="00861386"/>
    <w:rsid w:val="00861C9F"/>
    <w:rsid w:val="008622B6"/>
    <w:rsid w:val="00862706"/>
    <w:rsid w:val="0086286B"/>
    <w:rsid w:val="00862CB9"/>
    <w:rsid w:val="00863643"/>
    <w:rsid w:val="00864458"/>
    <w:rsid w:val="00865805"/>
    <w:rsid w:val="008662E6"/>
    <w:rsid w:val="008666B5"/>
    <w:rsid w:val="00867A12"/>
    <w:rsid w:val="00867AC4"/>
    <w:rsid w:val="00867C71"/>
    <w:rsid w:val="0087114F"/>
    <w:rsid w:val="00871BA1"/>
    <w:rsid w:val="00871F30"/>
    <w:rsid w:val="00872632"/>
    <w:rsid w:val="008738A9"/>
    <w:rsid w:val="00874DFE"/>
    <w:rsid w:val="0087544C"/>
    <w:rsid w:val="008757A6"/>
    <w:rsid w:val="00875D01"/>
    <w:rsid w:val="00876270"/>
    <w:rsid w:val="00876818"/>
    <w:rsid w:val="00876C23"/>
    <w:rsid w:val="0087721B"/>
    <w:rsid w:val="0087768C"/>
    <w:rsid w:val="00877ABB"/>
    <w:rsid w:val="008800EE"/>
    <w:rsid w:val="008806C6"/>
    <w:rsid w:val="00880E6C"/>
    <w:rsid w:val="00883013"/>
    <w:rsid w:val="00883AFB"/>
    <w:rsid w:val="0088403A"/>
    <w:rsid w:val="008842F3"/>
    <w:rsid w:val="008849AD"/>
    <w:rsid w:val="00885444"/>
    <w:rsid w:val="00885695"/>
    <w:rsid w:val="008856F4"/>
    <w:rsid w:val="008856FD"/>
    <w:rsid w:val="00885FF0"/>
    <w:rsid w:val="0088611D"/>
    <w:rsid w:val="0088644C"/>
    <w:rsid w:val="00886ED8"/>
    <w:rsid w:val="00886F23"/>
    <w:rsid w:val="008875D6"/>
    <w:rsid w:val="00890BA7"/>
    <w:rsid w:val="00890CE2"/>
    <w:rsid w:val="0089244B"/>
    <w:rsid w:val="0089264E"/>
    <w:rsid w:val="00892D86"/>
    <w:rsid w:val="00893004"/>
    <w:rsid w:val="00893284"/>
    <w:rsid w:val="00893332"/>
    <w:rsid w:val="008938C4"/>
    <w:rsid w:val="00894738"/>
    <w:rsid w:val="00895549"/>
    <w:rsid w:val="00895D02"/>
    <w:rsid w:val="00895D35"/>
    <w:rsid w:val="00895D39"/>
    <w:rsid w:val="0089618E"/>
    <w:rsid w:val="00896257"/>
    <w:rsid w:val="00896FCD"/>
    <w:rsid w:val="0089757F"/>
    <w:rsid w:val="008979F3"/>
    <w:rsid w:val="008A02CA"/>
    <w:rsid w:val="008A0AF8"/>
    <w:rsid w:val="008A0DF3"/>
    <w:rsid w:val="008A1330"/>
    <w:rsid w:val="008A1498"/>
    <w:rsid w:val="008A1E00"/>
    <w:rsid w:val="008A2278"/>
    <w:rsid w:val="008A22CD"/>
    <w:rsid w:val="008A23F7"/>
    <w:rsid w:val="008A25B7"/>
    <w:rsid w:val="008A3EDC"/>
    <w:rsid w:val="008A522F"/>
    <w:rsid w:val="008A60CF"/>
    <w:rsid w:val="008A6127"/>
    <w:rsid w:val="008A6782"/>
    <w:rsid w:val="008A67B3"/>
    <w:rsid w:val="008A72DF"/>
    <w:rsid w:val="008A73D4"/>
    <w:rsid w:val="008B0A0D"/>
    <w:rsid w:val="008B1092"/>
    <w:rsid w:val="008B1335"/>
    <w:rsid w:val="008B1C37"/>
    <w:rsid w:val="008B23EE"/>
    <w:rsid w:val="008B2C07"/>
    <w:rsid w:val="008B2F6B"/>
    <w:rsid w:val="008B32E0"/>
    <w:rsid w:val="008B3860"/>
    <w:rsid w:val="008B3E10"/>
    <w:rsid w:val="008B3E47"/>
    <w:rsid w:val="008B5D20"/>
    <w:rsid w:val="008B5FA2"/>
    <w:rsid w:val="008B6200"/>
    <w:rsid w:val="008B63DF"/>
    <w:rsid w:val="008B64ED"/>
    <w:rsid w:val="008B6631"/>
    <w:rsid w:val="008B6AFA"/>
    <w:rsid w:val="008B7240"/>
    <w:rsid w:val="008B7C95"/>
    <w:rsid w:val="008B7D53"/>
    <w:rsid w:val="008C00ED"/>
    <w:rsid w:val="008C086C"/>
    <w:rsid w:val="008C0EC4"/>
    <w:rsid w:val="008C187A"/>
    <w:rsid w:val="008C1C29"/>
    <w:rsid w:val="008C1E13"/>
    <w:rsid w:val="008C1F56"/>
    <w:rsid w:val="008C1F70"/>
    <w:rsid w:val="008C1F95"/>
    <w:rsid w:val="008C22F8"/>
    <w:rsid w:val="008C3855"/>
    <w:rsid w:val="008C3E69"/>
    <w:rsid w:val="008C4430"/>
    <w:rsid w:val="008C498E"/>
    <w:rsid w:val="008C4AF1"/>
    <w:rsid w:val="008C5867"/>
    <w:rsid w:val="008C6E5C"/>
    <w:rsid w:val="008C7277"/>
    <w:rsid w:val="008C74AA"/>
    <w:rsid w:val="008C7D60"/>
    <w:rsid w:val="008D0342"/>
    <w:rsid w:val="008D0D47"/>
    <w:rsid w:val="008D15CB"/>
    <w:rsid w:val="008D185E"/>
    <w:rsid w:val="008D193A"/>
    <w:rsid w:val="008D1B4F"/>
    <w:rsid w:val="008D359D"/>
    <w:rsid w:val="008D35C7"/>
    <w:rsid w:val="008D4270"/>
    <w:rsid w:val="008D456E"/>
    <w:rsid w:val="008D466A"/>
    <w:rsid w:val="008D4E99"/>
    <w:rsid w:val="008D5054"/>
    <w:rsid w:val="008D5D97"/>
    <w:rsid w:val="008D6406"/>
    <w:rsid w:val="008D6788"/>
    <w:rsid w:val="008D74CD"/>
    <w:rsid w:val="008D781C"/>
    <w:rsid w:val="008D7DEE"/>
    <w:rsid w:val="008D7E31"/>
    <w:rsid w:val="008D7E9D"/>
    <w:rsid w:val="008E07BB"/>
    <w:rsid w:val="008E13B7"/>
    <w:rsid w:val="008E17A1"/>
    <w:rsid w:val="008E188E"/>
    <w:rsid w:val="008E18F2"/>
    <w:rsid w:val="008E25FA"/>
    <w:rsid w:val="008E3477"/>
    <w:rsid w:val="008E34A6"/>
    <w:rsid w:val="008E38A6"/>
    <w:rsid w:val="008E39A0"/>
    <w:rsid w:val="008E436C"/>
    <w:rsid w:val="008E49D1"/>
    <w:rsid w:val="008E55F8"/>
    <w:rsid w:val="008E5AAD"/>
    <w:rsid w:val="008E5BC4"/>
    <w:rsid w:val="008E6971"/>
    <w:rsid w:val="008E69BA"/>
    <w:rsid w:val="008E720A"/>
    <w:rsid w:val="008E7AAE"/>
    <w:rsid w:val="008F0D8A"/>
    <w:rsid w:val="008F1949"/>
    <w:rsid w:val="008F1F90"/>
    <w:rsid w:val="008F220E"/>
    <w:rsid w:val="008F2AE2"/>
    <w:rsid w:val="008F2DD3"/>
    <w:rsid w:val="008F34B7"/>
    <w:rsid w:val="008F38A7"/>
    <w:rsid w:val="008F3B46"/>
    <w:rsid w:val="008F4437"/>
    <w:rsid w:val="008F5257"/>
    <w:rsid w:val="008F567E"/>
    <w:rsid w:val="008F586C"/>
    <w:rsid w:val="008F5A20"/>
    <w:rsid w:val="008F5AD6"/>
    <w:rsid w:val="008F5D1D"/>
    <w:rsid w:val="008F5D77"/>
    <w:rsid w:val="008F6D1F"/>
    <w:rsid w:val="00901913"/>
    <w:rsid w:val="00901D5B"/>
    <w:rsid w:val="00902072"/>
    <w:rsid w:val="009029BA"/>
    <w:rsid w:val="00902E68"/>
    <w:rsid w:val="00903FE0"/>
    <w:rsid w:val="0090407D"/>
    <w:rsid w:val="00904098"/>
    <w:rsid w:val="0090456C"/>
    <w:rsid w:val="00904AD9"/>
    <w:rsid w:val="00905320"/>
    <w:rsid w:val="00905983"/>
    <w:rsid w:val="00905BDF"/>
    <w:rsid w:val="00906712"/>
    <w:rsid w:val="00906C02"/>
    <w:rsid w:val="00910A8C"/>
    <w:rsid w:val="00910F3F"/>
    <w:rsid w:val="00910F53"/>
    <w:rsid w:val="00911413"/>
    <w:rsid w:val="00911546"/>
    <w:rsid w:val="0091240F"/>
    <w:rsid w:val="0091321B"/>
    <w:rsid w:val="00913429"/>
    <w:rsid w:val="009139C3"/>
    <w:rsid w:val="009151B3"/>
    <w:rsid w:val="009158A8"/>
    <w:rsid w:val="00916005"/>
    <w:rsid w:val="00916693"/>
    <w:rsid w:val="00916B4B"/>
    <w:rsid w:val="00917C0C"/>
    <w:rsid w:val="00920322"/>
    <w:rsid w:val="00920384"/>
    <w:rsid w:val="00921AFA"/>
    <w:rsid w:val="00921B59"/>
    <w:rsid w:val="00922002"/>
    <w:rsid w:val="009234A5"/>
    <w:rsid w:val="00923A0C"/>
    <w:rsid w:val="00924939"/>
    <w:rsid w:val="0092558E"/>
    <w:rsid w:val="00925D91"/>
    <w:rsid w:val="00925F59"/>
    <w:rsid w:val="0092704A"/>
    <w:rsid w:val="00927169"/>
    <w:rsid w:val="00927DAA"/>
    <w:rsid w:val="00930158"/>
    <w:rsid w:val="009301D9"/>
    <w:rsid w:val="009304F5"/>
    <w:rsid w:val="009305B8"/>
    <w:rsid w:val="00930C3F"/>
    <w:rsid w:val="00930EA3"/>
    <w:rsid w:val="009312FA"/>
    <w:rsid w:val="0093159C"/>
    <w:rsid w:val="00932A1A"/>
    <w:rsid w:val="009337A5"/>
    <w:rsid w:val="00934C44"/>
    <w:rsid w:val="009351D4"/>
    <w:rsid w:val="009352CC"/>
    <w:rsid w:val="00935AAB"/>
    <w:rsid w:val="00937800"/>
    <w:rsid w:val="009378D7"/>
    <w:rsid w:val="00940BC3"/>
    <w:rsid w:val="00940E85"/>
    <w:rsid w:val="00941A62"/>
    <w:rsid w:val="0094258B"/>
    <w:rsid w:val="00942692"/>
    <w:rsid w:val="00942893"/>
    <w:rsid w:val="00942A40"/>
    <w:rsid w:val="00942F4B"/>
    <w:rsid w:val="00942FF8"/>
    <w:rsid w:val="00943BA4"/>
    <w:rsid w:val="009451BA"/>
    <w:rsid w:val="009465E5"/>
    <w:rsid w:val="009467DC"/>
    <w:rsid w:val="00946B94"/>
    <w:rsid w:val="00947BB2"/>
    <w:rsid w:val="009508A4"/>
    <w:rsid w:val="0095167C"/>
    <w:rsid w:val="00952384"/>
    <w:rsid w:val="00952423"/>
    <w:rsid w:val="00952CF9"/>
    <w:rsid w:val="00953E74"/>
    <w:rsid w:val="0095418C"/>
    <w:rsid w:val="00954503"/>
    <w:rsid w:val="00954B33"/>
    <w:rsid w:val="00954B47"/>
    <w:rsid w:val="00954DB4"/>
    <w:rsid w:val="0095523F"/>
    <w:rsid w:val="0095570C"/>
    <w:rsid w:val="00955767"/>
    <w:rsid w:val="00955B4C"/>
    <w:rsid w:val="00956DE1"/>
    <w:rsid w:val="00956E15"/>
    <w:rsid w:val="00957FF2"/>
    <w:rsid w:val="0096025D"/>
    <w:rsid w:val="0096159F"/>
    <w:rsid w:val="0096167D"/>
    <w:rsid w:val="0096221B"/>
    <w:rsid w:val="00962A60"/>
    <w:rsid w:val="00962BC0"/>
    <w:rsid w:val="009634DD"/>
    <w:rsid w:val="009645B8"/>
    <w:rsid w:val="009645DC"/>
    <w:rsid w:val="009652B4"/>
    <w:rsid w:val="0096590F"/>
    <w:rsid w:val="009661C9"/>
    <w:rsid w:val="009669EC"/>
    <w:rsid w:val="00967214"/>
    <w:rsid w:val="009673E3"/>
    <w:rsid w:val="00967BD9"/>
    <w:rsid w:val="00967F7C"/>
    <w:rsid w:val="009710FD"/>
    <w:rsid w:val="00971137"/>
    <w:rsid w:val="00971729"/>
    <w:rsid w:val="00971D3F"/>
    <w:rsid w:val="00971F15"/>
    <w:rsid w:val="009721A1"/>
    <w:rsid w:val="009724E3"/>
    <w:rsid w:val="0097341A"/>
    <w:rsid w:val="0097359B"/>
    <w:rsid w:val="00973742"/>
    <w:rsid w:val="009739E3"/>
    <w:rsid w:val="0097450F"/>
    <w:rsid w:val="0097473E"/>
    <w:rsid w:val="00975A80"/>
    <w:rsid w:val="00976A12"/>
    <w:rsid w:val="00976A77"/>
    <w:rsid w:val="00976D8F"/>
    <w:rsid w:val="009774AF"/>
    <w:rsid w:val="00977FA3"/>
    <w:rsid w:val="0098021D"/>
    <w:rsid w:val="0098039F"/>
    <w:rsid w:val="0098061D"/>
    <w:rsid w:val="00980748"/>
    <w:rsid w:val="00980A4B"/>
    <w:rsid w:val="0098274B"/>
    <w:rsid w:val="00982AA1"/>
    <w:rsid w:val="00982C49"/>
    <w:rsid w:val="00982C86"/>
    <w:rsid w:val="009833D8"/>
    <w:rsid w:val="0098418E"/>
    <w:rsid w:val="009843BB"/>
    <w:rsid w:val="009846E6"/>
    <w:rsid w:val="00985027"/>
    <w:rsid w:val="00985120"/>
    <w:rsid w:val="00985258"/>
    <w:rsid w:val="00985D5D"/>
    <w:rsid w:val="00985D94"/>
    <w:rsid w:val="00986726"/>
    <w:rsid w:val="0098709E"/>
    <w:rsid w:val="009875DE"/>
    <w:rsid w:val="0098769A"/>
    <w:rsid w:val="009902B8"/>
    <w:rsid w:val="009903F6"/>
    <w:rsid w:val="0099190A"/>
    <w:rsid w:val="00991E86"/>
    <w:rsid w:val="00992198"/>
    <w:rsid w:val="009922C2"/>
    <w:rsid w:val="0099333A"/>
    <w:rsid w:val="0099351B"/>
    <w:rsid w:val="00994F43"/>
    <w:rsid w:val="009952B6"/>
    <w:rsid w:val="009956C9"/>
    <w:rsid w:val="00996E8A"/>
    <w:rsid w:val="0099705F"/>
    <w:rsid w:val="009977DB"/>
    <w:rsid w:val="009978E6"/>
    <w:rsid w:val="009A0801"/>
    <w:rsid w:val="009A0B10"/>
    <w:rsid w:val="009A13DC"/>
    <w:rsid w:val="009A14D4"/>
    <w:rsid w:val="009A171E"/>
    <w:rsid w:val="009A1921"/>
    <w:rsid w:val="009A1EA5"/>
    <w:rsid w:val="009A373A"/>
    <w:rsid w:val="009A4A8F"/>
    <w:rsid w:val="009A4C77"/>
    <w:rsid w:val="009A4F3A"/>
    <w:rsid w:val="009A609D"/>
    <w:rsid w:val="009A7FD7"/>
    <w:rsid w:val="009B0818"/>
    <w:rsid w:val="009B09E1"/>
    <w:rsid w:val="009B1A04"/>
    <w:rsid w:val="009B2866"/>
    <w:rsid w:val="009B28AC"/>
    <w:rsid w:val="009B3BED"/>
    <w:rsid w:val="009B434A"/>
    <w:rsid w:val="009B4F12"/>
    <w:rsid w:val="009B50F1"/>
    <w:rsid w:val="009B528B"/>
    <w:rsid w:val="009B57DC"/>
    <w:rsid w:val="009B584D"/>
    <w:rsid w:val="009B5D5E"/>
    <w:rsid w:val="009B6BAD"/>
    <w:rsid w:val="009B748D"/>
    <w:rsid w:val="009C02B5"/>
    <w:rsid w:val="009C0C46"/>
    <w:rsid w:val="009C1340"/>
    <w:rsid w:val="009C14A4"/>
    <w:rsid w:val="009C1CAA"/>
    <w:rsid w:val="009C2122"/>
    <w:rsid w:val="009C2577"/>
    <w:rsid w:val="009C5890"/>
    <w:rsid w:val="009C6489"/>
    <w:rsid w:val="009D0C7D"/>
    <w:rsid w:val="009D132C"/>
    <w:rsid w:val="009D1748"/>
    <w:rsid w:val="009D1D85"/>
    <w:rsid w:val="009D26E5"/>
    <w:rsid w:val="009D29E4"/>
    <w:rsid w:val="009D2CF0"/>
    <w:rsid w:val="009D3280"/>
    <w:rsid w:val="009D3A5E"/>
    <w:rsid w:val="009D3C3F"/>
    <w:rsid w:val="009D4E47"/>
    <w:rsid w:val="009D4FDD"/>
    <w:rsid w:val="009D50BA"/>
    <w:rsid w:val="009D5112"/>
    <w:rsid w:val="009D5808"/>
    <w:rsid w:val="009D6407"/>
    <w:rsid w:val="009D680C"/>
    <w:rsid w:val="009E0713"/>
    <w:rsid w:val="009E1C0E"/>
    <w:rsid w:val="009E2014"/>
    <w:rsid w:val="009E2376"/>
    <w:rsid w:val="009E270E"/>
    <w:rsid w:val="009E290F"/>
    <w:rsid w:val="009E2BB2"/>
    <w:rsid w:val="009E3C56"/>
    <w:rsid w:val="009E3D93"/>
    <w:rsid w:val="009E41D4"/>
    <w:rsid w:val="009E4697"/>
    <w:rsid w:val="009E4762"/>
    <w:rsid w:val="009E49FD"/>
    <w:rsid w:val="009E5123"/>
    <w:rsid w:val="009E5C01"/>
    <w:rsid w:val="009E5FF7"/>
    <w:rsid w:val="009E6575"/>
    <w:rsid w:val="009E6F2C"/>
    <w:rsid w:val="009E7525"/>
    <w:rsid w:val="009E7D97"/>
    <w:rsid w:val="009F0ED6"/>
    <w:rsid w:val="009F12A0"/>
    <w:rsid w:val="009F19AB"/>
    <w:rsid w:val="009F2253"/>
    <w:rsid w:val="009F2410"/>
    <w:rsid w:val="009F4395"/>
    <w:rsid w:val="009F4778"/>
    <w:rsid w:val="009F5525"/>
    <w:rsid w:val="009F5771"/>
    <w:rsid w:val="009F5843"/>
    <w:rsid w:val="009F5B93"/>
    <w:rsid w:val="009F6686"/>
    <w:rsid w:val="009F6705"/>
    <w:rsid w:val="009F676D"/>
    <w:rsid w:val="009F70BB"/>
    <w:rsid w:val="009F7607"/>
    <w:rsid w:val="00A005F5"/>
    <w:rsid w:val="00A017B5"/>
    <w:rsid w:val="00A01DB3"/>
    <w:rsid w:val="00A029E8"/>
    <w:rsid w:val="00A03DE3"/>
    <w:rsid w:val="00A043CB"/>
    <w:rsid w:val="00A0450F"/>
    <w:rsid w:val="00A04801"/>
    <w:rsid w:val="00A049F8"/>
    <w:rsid w:val="00A064FF"/>
    <w:rsid w:val="00A06741"/>
    <w:rsid w:val="00A073E7"/>
    <w:rsid w:val="00A0759B"/>
    <w:rsid w:val="00A07DAB"/>
    <w:rsid w:val="00A1041B"/>
    <w:rsid w:val="00A104F2"/>
    <w:rsid w:val="00A11829"/>
    <w:rsid w:val="00A12450"/>
    <w:rsid w:val="00A13063"/>
    <w:rsid w:val="00A142AD"/>
    <w:rsid w:val="00A15A84"/>
    <w:rsid w:val="00A162AB"/>
    <w:rsid w:val="00A16DD4"/>
    <w:rsid w:val="00A17477"/>
    <w:rsid w:val="00A17517"/>
    <w:rsid w:val="00A20B6F"/>
    <w:rsid w:val="00A20CEC"/>
    <w:rsid w:val="00A20D60"/>
    <w:rsid w:val="00A2101A"/>
    <w:rsid w:val="00A2104A"/>
    <w:rsid w:val="00A22435"/>
    <w:rsid w:val="00A224BB"/>
    <w:rsid w:val="00A22ABB"/>
    <w:rsid w:val="00A231C9"/>
    <w:rsid w:val="00A24609"/>
    <w:rsid w:val="00A24B28"/>
    <w:rsid w:val="00A258B6"/>
    <w:rsid w:val="00A25A06"/>
    <w:rsid w:val="00A2671B"/>
    <w:rsid w:val="00A3022C"/>
    <w:rsid w:val="00A3029B"/>
    <w:rsid w:val="00A303B5"/>
    <w:rsid w:val="00A31155"/>
    <w:rsid w:val="00A31774"/>
    <w:rsid w:val="00A32474"/>
    <w:rsid w:val="00A325C3"/>
    <w:rsid w:val="00A326EF"/>
    <w:rsid w:val="00A331F6"/>
    <w:rsid w:val="00A339E0"/>
    <w:rsid w:val="00A34820"/>
    <w:rsid w:val="00A35299"/>
    <w:rsid w:val="00A35CD2"/>
    <w:rsid w:val="00A35DFB"/>
    <w:rsid w:val="00A35E47"/>
    <w:rsid w:val="00A35ED1"/>
    <w:rsid w:val="00A36B11"/>
    <w:rsid w:val="00A37A18"/>
    <w:rsid w:val="00A37AF1"/>
    <w:rsid w:val="00A37B78"/>
    <w:rsid w:val="00A40052"/>
    <w:rsid w:val="00A40D3F"/>
    <w:rsid w:val="00A41777"/>
    <w:rsid w:val="00A41D83"/>
    <w:rsid w:val="00A41EF8"/>
    <w:rsid w:val="00A42917"/>
    <w:rsid w:val="00A42DD1"/>
    <w:rsid w:val="00A42E4C"/>
    <w:rsid w:val="00A42E71"/>
    <w:rsid w:val="00A43591"/>
    <w:rsid w:val="00A4393C"/>
    <w:rsid w:val="00A43AB0"/>
    <w:rsid w:val="00A43FF4"/>
    <w:rsid w:val="00A446BF"/>
    <w:rsid w:val="00A44943"/>
    <w:rsid w:val="00A45F30"/>
    <w:rsid w:val="00A45FDE"/>
    <w:rsid w:val="00A465C1"/>
    <w:rsid w:val="00A466EF"/>
    <w:rsid w:val="00A46A83"/>
    <w:rsid w:val="00A46E42"/>
    <w:rsid w:val="00A47002"/>
    <w:rsid w:val="00A50095"/>
    <w:rsid w:val="00A514F0"/>
    <w:rsid w:val="00A515A7"/>
    <w:rsid w:val="00A51F99"/>
    <w:rsid w:val="00A52E27"/>
    <w:rsid w:val="00A5323D"/>
    <w:rsid w:val="00A53654"/>
    <w:rsid w:val="00A53BDB"/>
    <w:rsid w:val="00A53C74"/>
    <w:rsid w:val="00A55A3A"/>
    <w:rsid w:val="00A563D2"/>
    <w:rsid w:val="00A565B6"/>
    <w:rsid w:val="00A570BC"/>
    <w:rsid w:val="00A6000D"/>
    <w:rsid w:val="00A600B6"/>
    <w:rsid w:val="00A61065"/>
    <w:rsid w:val="00A61667"/>
    <w:rsid w:val="00A61CC9"/>
    <w:rsid w:val="00A6215B"/>
    <w:rsid w:val="00A62935"/>
    <w:rsid w:val="00A6387A"/>
    <w:rsid w:val="00A6390E"/>
    <w:rsid w:val="00A63CC8"/>
    <w:rsid w:val="00A643A5"/>
    <w:rsid w:val="00A647DD"/>
    <w:rsid w:val="00A65395"/>
    <w:rsid w:val="00A6541E"/>
    <w:rsid w:val="00A65DB8"/>
    <w:rsid w:val="00A661B9"/>
    <w:rsid w:val="00A67625"/>
    <w:rsid w:val="00A677F6"/>
    <w:rsid w:val="00A67D7C"/>
    <w:rsid w:val="00A67E30"/>
    <w:rsid w:val="00A7028D"/>
    <w:rsid w:val="00A714C5"/>
    <w:rsid w:val="00A715CE"/>
    <w:rsid w:val="00A71A7C"/>
    <w:rsid w:val="00A71FC7"/>
    <w:rsid w:val="00A72DE4"/>
    <w:rsid w:val="00A73527"/>
    <w:rsid w:val="00A73981"/>
    <w:rsid w:val="00A739B2"/>
    <w:rsid w:val="00A749A5"/>
    <w:rsid w:val="00A75469"/>
    <w:rsid w:val="00A756A6"/>
    <w:rsid w:val="00A768AD"/>
    <w:rsid w:val="00A77A67"/>
    <w:rsid w:val="00A8097D"/>
    <w:rsid w:val="00A814A4"/>
    <w:rsid w:val="00A8193A"/>
    <w:rsid w:val="00A81F6A"/>
    <w:rsid w:val="00A822AD"/>
    <w:rsid w:val="00A8255D"/>
    <w:rsid w:val="00A82AF0"/>
    <w:rsid w:val="00A837DE"/>
    <w:rsid w:val="00A8402C"/>
    <w:rsid w:val="00A846D3"/>
    <w:rsid w:val="00A84A39"/>
    <w:rsid w:val="00A8557E"/>
    <w:rsid w:val="00A8584C"/>
    <w:rsid w:val="00A85F54"/>
    <w:rsid w:val="00A863D7"/>
    <w:rsid w:val="00A86ACB"/>
    <w:rsid w:val="00A90118"/>
    <w:rsid w:val="00A903EB"/>
    <w:rsid w:val="00A90B74"/>
    <w:rsid w:val="00A9116F"/>
    <w:rsid w:val="00A9127E"/>
    <w:rsid w:val="00A9168C"/>
    <w:rsid w:val="00A92E58"/>
    <w:rsid w:val="00A92F81"/>
    <w:rsid w:val="00A946FA"/>
    <w:rsid w:val="00A94835"/>
    <w:rsid w:val="00A948E0"/>
    <w:rsid w:val="00A94A5F"/>
    <w:rsid w:val="00A956A5"/>
    <w:rsid w:val="00A9681C"/>
    <w:rsid w:val="00A973EB"/>
    <w:rsid w:val="00A97746"/>
    <w:rsid w:val="00AA19C4"/>
    <w:rsid w:val="00AA1F78"/>
    <w:rsid w:val="00AA40FF"/>
    <w:rsid w:val="00AA5F14"/>
    <w:rsid w:val="00AA5FF8"/>
    <w:rsid w:val="00AA6DD9"/>
    <w:rsid w:val="00AA70D7"/>
    <w:rsid w:val="00AA71F0"/>
    <w:rsid w:val="00AA7321"/>
    <w:rsid w:val="00AA7B19"/>
    <w:rsid w:val="00AB025F"/>
    <w:rsid w:val="00AB0D19"/>
    <w:rsid w:val="00AB149F"/>
    <w:rsid w:val="00AB1CE5"/>
    <w:rsid w:val="00AB20B7"/>
    <w:rsid w:val="00AB2499"/>
    <w:rsid w:val="00AB322C"/>
    <w:rsid w:val="00AB360B"/>
    <w:rsid w:val="00AB3AB2"/>
    <w:rsid w:val="00AB4B4E"/>
    <w:rsid w:val="00AB6831"/>
    <w:rsid w:val="00AB695C"/>
    <w:rsid w:val="00AB69CB"/>
    <w:rsid w:val="00AB6B0B"/>
    <w:rsid w:val="00AB758F"/>
    <w:rsid w:val="00AB79ED"/>
    <w:rsid w:val="00AB7DAD"/>
    <w:rsid w:val="00AC03B3"/>
    <w:rsid w:val="00AC06C9"/>
    <w:rsid w:val="00AC13EE"/>
    <w:rsid w:val="00AC158B"/>
    <w:rsid w:val="00AC16E8"/>
    <w:rsid w:val="00AC2798"/>
    <w:rsid w:val="00AC2CA5"/>
    <w:rsid w:val="00AC2F25"/>
    <w:rsid w:val="00AC302C"/>
    <w:rsid w:val="00AC34CC"/>
    <w:rsid w:val="00AC3B9C"/>
    <w:rsid w:val="00AC4113"/>
    <w:rsid w:val="00AC46EA"/>
    <w:rsid w:val="00AC48DC"/>
    <w:rsid w:val="00AC520D"/>
    <w:rsid w:val="00AC5804"/>
    <w:rsid w:val="00AC6401"/>
    <w:rsid w:val="00AC6480"/>
    <w:rsid w:val="00AC68A0"/>
    <w:rsid w:val="00AC6AB5"/>
    <w:rsid w:val="00AC6FA2"/>
    <w:rsid w:val="00AD0AC9"/>
    <w:rsid w:val="00AD0D28"/>
    <w:rsid w:val="00AD1551"/>
    <w:rsid w:val="00AD1F20"/>
    <w:rsid w:val="00AD23DC"/>
    <w:rsid w:val="00AD283A"/>
    <w:rsid w:val="00AD4127"/>
    <w:rsid w:val="00AD515C"/>
    <w:rsid w:val="00AD5338"/>
    <w:rsid w:val="00AD5771"/>
    <w:rsid w:val="00AD5D71"/>
    <w:rsid w:val="00AD64E7"/>
    <w:rsid w:val="00AD6678"/>
    <w:rsid w:val="00AD6796"/>
    <w:rsid w:val="00AD68EE"/>
    <w:rsid w:val="00AD6E8F"/>
    <w:rsid w:val="00AD73C8"/>
    <w:rsid w:val="00AD77B4"/>
    <w:rsid w:val="00AD7CFD"/>
    <w:rsid w:val="00AE0637"/>
    <w:rsid w:val="00AE096C"/>
    <w:rsid w:val="00AE0BD4"/>
    <w:rsid w:val="00AE2117"/>
    <w:rsid w:val="00AE2595"/>
    <w:rsid w:val="00AE2755"/>
    <w:rsid w:val="00AE2F17"/>
    <w:rsid w:val="00AE371F"/>
    <w:rsid w:val="00AE4D6D"/>
    <w:rsid w:val="00AE6ADA"/>
    <w:rsid w:val="00AE6E92"/>
    <w:rsid w:val="00AE712E"/>
    <w:rsid w:val="00AE7188"/>
    <w:rsid w:val="00AE75CB"/>
    <w:rsid w:val="00AE77B9"/>
    <w:rsid w:val="00AE77DC"/>
    <w:rsid w:val="00AE7F67"/>
    <w:rsid w:val="00AF2055"/>
    <w:rsid w:val="00AF21F9"/>
    <w:rsid w:val="00AF2506"/>
    <w:rsid w:val="00AF2FFD"/>
    <w:rsid w:val="00AF3292"/>
    <w:rsid w:val="00AF3CD3"/>
    <w:rsid w:val="00AF3EB8"/>
    <w:rsid w:val="00AF453C"/>
    <w:rsid w:val="00AF48D7"/>
    <w:rsid w:val="00AF4C97"/>
    <w:rsid w:val="00AF5506"/>
    <w:rsid w:val="00AF5B63"/>
    <w:rsid w:val="00AF603A"/>
    <w:rsid w:val="00AF6101"/>
    <w:rsid w:val="00AF6704"/>
    <w:rsid w:val="00AF6D25"/>
    <w:rsid w:val="00AF6EA1"/>
    <w:rsid w:val="00AF7559"/>
    <w:rsid w:val="00B0194F"/>
    <w:rsid w:val="00B02686"/>
    <w:rsid w:val="00B02F83"/>
    <w:rsid w:val="00B03178"/>
    <w:rsid w:val="00B0405B"/>
    <w:rsid w:val="00B04132"/>
    <w:rsid w:val="00B043DD"/>
    <w:rsid w:val="00B06B17"/>
    <w:rsid w:val="00B07D11"/>
    <w:rsid w:val="00B104F0"/>
    <w:rsid w:val="00B10AC4"/>
    <w:rsid w:val="00B11615"/>
    <w:rsid w:val="00B11711"/>
    <w:rsid w:val="00B129D8"/>
    <w:rsid w:val="00B12E8C"/>
    <w:rsid w:val="00B132EC"/>
    <w:rsid w:val="00B14332"/>
    <w:rsid w:val="00B14A11"/>
    <w:rsid w:val="00B15347"/>
    <w:rsid w:val="00B15E4E"/>
    <w:rsid w:val="00B1617A"/>
    <w:rsid w:val="00B16779"/>
    <w:rsid w:val="00B17464"/>
    <w:rsid w:val="00B17775"/>
    <w:rsid w:val="00B20168"/>
    <w:rsid w:val="00B202D9"/>
    <w:rsid w:val="00B20F43"/>
    <w:rsid w:val="00B221E5"/>
    <w:rsid w:val="00B22990"/>
    <w:rsid w:val="00B23E93"/>
    <w:rsid w:val="00B24074"/>
    <w:rsid w:val="00B240DB"/>
    <w:rsid w:val="00B2415E"/>
    <w:rsid w:val="00B241BC"/>
    <w:rsid w:val="00B2499C"/>
    <w:rsid w:val="00B252CA"/>
    <w:rsid w:val="00B2545C"/>
    <w:rsid w:val="00B25AAB"/>
    <w:rsid w:val="00B26BCE"/>
    <w:rsid w:val="00B27BED"/>
    <w:rsid w:val="00B27D90"/>
    <w:rsid w:val="00B307D2"/>
    <w:rsid w:val="00B3132A"/>
    <w:rsid w:val="00B31BE9"/>
    <w:rsid w:val="00B3201C"/>
    <w:rsid w:val="00B320F9"/>
    <w:rsid w:val="00B3224C"/>
    <w:rsid w:val="00B32CE9"/>
    <w:rsid w:val="00B33F91"/>
    <w:rsid w:val="00B33FBA"/>
    <w:rsid w:val="00B34928"/>
    <w:rsid w:val="00B3494F"/>
    <w:rsid w:val="00B349A9"/>
    <w:rsid w:val="00B36084"/>
    <w:rsid w:val="00B36635"/>
    <w:rsid w:val="00B36720"/>
    <w:rsid w:val="00B36B83"/>
    <w:rsid w:val="00B37743"/>
    <w:rsid w:val="00B37E36"/>
    <w:rsid w:val="00B40663"/>
    <w:rsid w:val="00B40783"/>
    <w:rsid w:val="00B4148D"/>
    <w:rsid w:val="00B42576"/>
    <w:rsid w:val="00B43C37"/>
    <w:rsid w:val="00B43E2D"/>
    <w:rsid w:val="00B45407"/>
    <w:rsid w:val="00B4631D"/>
    <w:rsid w:val="00B465A7"/>
    <w:rsid w:val="00B46AFB"/>
    <w:rsid w:val="00B46D0E"/>
    <w:rsid w:val="00B470A2"/>
    <w:rsid w:val="00B474FD"/>
    <w:rsid w:val="00B475DA"/>
    <w:rsid w:val="00B510A2"/>
    <w:rsid w:val="00B515F3"/>
    <w:rsid w:val="00B51B0A"/>
    <w:rsid w:val="00B51C9E"/>
    <w:rsid w:val="00B5209E"/>
    <w:rsid w:val="00B52F42"/>
    <w:rsid w:val="00B535A7"/>
    <w:rsid w:val="00B53B24"/>
    <w:rsid w:val="00B5481E"/>
    <w:rsid w:val="00B548EC"/>
    <w:rsid w:val="00B54A37"/>
    <w:rsid w:val="00B54D33"/>
    <w:rsid w:val="00B55187"/>
    <w:rsid w:val="00B55675"/>
    <w:rsid w:val="00B55D12"/>
    <w:rsid w:val="00B55EF3"/>
    <w:rsid w:val="00B56299"/>
    <w:rsid w:val="00B56434"/>
    <w:rsid w:val="00B57074"/>
    <w:rsid w:val="00B572CD"/>
    <w:rsid w:val="00B57386"/>
    <w:rsid w:val="00B57AEB"/>
    <w:rsid w:val="00B57D92"/>
    <w:rsid w:val="00B60C17"/>
    <w:rsid w:val="00B60D51"/>
    <w:rsid w:val="00B612D0"/>
    <w:rsid w:val="00B615EE"/>
    <w:rsid w:val="00B62A97"/>
    <w:rsid w:val="00B62E99"/>
    <w:rsid w:val="00B6301E"/>
    <w:rsid w:val="00B63C6A"/>
    <w:rsid w:val="00B63E25"/>
    <w:rsid w:val="00B64500"/>
    <w:rsid w:val="00B648AD"/>
    <w:rsid w:val="00B648CC"/>
    <w:rsid w:val="00B65368"/>
    <w:rsid w:val="00B65598"/>
    <w:rsid w:val="00B65667"/>
    <w:rsid w:val="00B660EF"/>
    <w:rsid w:val="00B6646D"/>
    <w:rsid w:val="00B677D6"/>
    <w:rsid w:val="00B700CC"/>
    <w:rsid w:val="00B703E3"/>
    <w:rsid w:val="00B73604"/>
    <w:rsid w:val="00B73851"/>
    <w:rsid w:val="00B73987"/>
    <w:rsid w:val="00B741DD"/>
    <w:rsid w:val="00B7479D"/>
    <w:rsid w:val="00B75023"/>
    <w:rsid w:val="00B753C6"/>
    <w:rsid w:val="00B76081"/>
    <w:rsid w:val="00B76441"/>
    <w:rsid w:val="00B768BF"/>
    <w:rsid w:val="00B775C3"/>
    <w:rsid w:val="00B77753"/>
    <w:rsid w:val="00B77992"/>
    <w:rsid w:val="00B8086E"/>
    <w:rsid w:val="00B810BA"/>
    <w:rsid w:val="00B812CA"/>
    <w:rsid w:val="00B81A18"/>
    <w:rsid w:val="00B81C38"/>
    <w:rsid w:val="00B81F53"/>
    <w:rsid w:val="00B82111"/>
    <w:rsid w:val="00B82793"/>
    <w:rsid w:val="00B82BB9"/>
    <w:rsid w:val="00B83509"/>
    <w:rsid w:val="00B84AC4"/>
    <w:rsid w:val="00B84EC1"/>
    <w:rsid w:val="00B85172"/>
    <w:rsid w:val="00B8576E"/>
    <w:rsid w:val="00B85B94"/>
    <w:rsid w:val="00B869A7"/>
    <w:rsid w:val="00B86D75"/>
    <w:rsid w:val="00B87AE4"/>
    <w:rsid w:val="00B87BA0"/>
    <w:rsid w:val="00B9056E"/>
    <w:rsid w:val="00B92B8B"/>
    <w:rsid w:val="00B92EDB"/>
    <w:rsid w:val="00B93131"/>
    <w:rsid w:val="00B931FF"/>
    <w:rsid w:val="00B932A8"/>
    <w:rsid w:val="00B94115"/>
    <w:rsid w:val="00B946A5"/>
    <w:rsid w:val="00B946EE"/>
    <w:rsid w:val="00B9670B"/>
    <w:rsid w:val="00B9673D"/>
    <w:rsid w:val="00B9681C"/>
    <w:rsid w:val="00B96A32"/>
    <w:rsid w:val="00B96C1E"/>
    <w:rsid w:val="00B96F09"/>
    <w:rsid w:val="00B97A80"/>
    <w:rsid w:val="00BA00B1"/>
    <w:rsid w:val="00BA15BA"/>
    <w:rsid w:val="00BA1CF6"/>
    <w:rsid w:val="00BA24C3"/>
    <w:rsid w:val="00BA2BA4"/>
    <w:rsid w:val="00BA32BC"/>
    <w:rsid w:val="00BA3604"/>
    <w:rsid w:val="00BA399D"/>
    <w:rsid w:val="00BA3B95"/>
    <w:rsid w:val="00BA45EB"/>
    <w:rsid w:val="00BA51A8"/>
    <w:rsid w:val="00BA5250"/>
    <w:rsid w:val="00BA66C2"/>
    <w:rsid w:val="00BA6756"/>
    <w:rsid w:val="00BA6E97"/>
    <w:rsid w:val="00BB017C"/>
    <w:rsid w:val="00BB1174"/>
    <w:rsid w:val="00BB1480"/>
    <w:rsid w:val="00BB1A71"/>
    <w:rsid w:val="00BB1ADE"/>
    <w:rsid w:val="00BB1E46"/>
    <w:rsid w:val="00BB2143"/>
    <w:rsid w:val="00BB2BCE"/>
    <w:rsid w:val="00BB2C9E"/>
    <w:rsid w:val="00BB30D6"/>
    <w:rsid w:val="00BB316E"/>
    <w:rsid w:val="00BB35F2"/>
    <w:rsid w:val="00BB4063"/>
    <w:rsid w:val="00BB40C6"/>
    <w:rsid w:val="00BB4951"/>
    <w:rsid w:val="00BB4AEB"/>
    <w:rsid w:val="00BB50F4"/>
    <w:rsid w:val="00BB6AB8"/>
    <w:rsid w:val="00BB731C"/>
    <w:rsid w:val="00BB7A0A"/>
    <w:rsid w:val="00BC1359"/>
    <w:rsid w:val="00BC1A99"/>
    <w:rsid w:val="00BC1B36"/>
    <w:rsid w:val="00BC1CFA"/>
    <w:rsid w:val="00BC1DCD"/>
    <w:rsid w:val="00BC20EE"/>
    <w:rsid w:val="00BC2887"/>
    <w:rsid w:val="00BC2F67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C7A1A"/>
    <w:rsid w:val="00BC7EE2"/>
    <w:rsid w:val="00BD0F7A"/>
    <w:rsid w:val="00BD111C"/>
    <w:rsid w:val="00BD13FE"/>
    <w:rsid w:val="00BD166C"/>
    <w:rsid w:val="00BD1770"/>
    <w:rsid w:val="00BD2F8B"/>
    <w:rsid w:val="00BD313A"/>
    <w:rsid w:val="00BD3F12"/>
    <w:rsid w:val="00BD43B9"/>
    <w:rsid w:val="00BD4943"/>
    <w:rsid w:val="00BD4E32"/>
    <w:rsid w:val="00BD59BA"/>
    <w:rsid w:val="00BD5D5D"/>
    <w:rsid w:val="00BD69FB"/>
    <w:rsid w:val="00BD6DD4"/>
    <w:rsid w:val="00BD7BC4"/>
    <w:rsid w:val="00BD7F52"/>
    <w:rsid w:val="00BE1101"/>
    <w:rsid w:val="00BE186F"/>
    <w:rsid w:val="00BE1EE8"/>
    <w:rsid w:val="00BE2753"/>
    <w:rsid w:val="00BE32EC"/>
    <w:rsid w:val="00BE3C02"/>
    <w:rsid w:val="00BE44DB"/>
    <w:rsid w:val="00BE54EC"/>
    <w:rsid w:val="00BE5818"/>
    <w:rsid w:val="00BE58C5"/>
    <w:rsid w:val="00BE5C58"/>
    <w:rsid w:val="00BE6043"/>
    <w:rsid w:val="00BE6389"/>
    <w:rsid w:val="00BE682F"/>
    <w:rsid w:val="00BE7470"/>
    <w:rsid w:val="00BE77A1"/>
    <w:rsid w:val="00BE7CC9"/>
    <w:rsid w:val="00BE7F4F"/>
    <w:rsid w:val="00BF0323"/>
    <w:rsid w:val="00BF0645"/>
    <w:rsid w:val="00BF1F21"/>
    <w:rsid w:val="00BF28A1"/>
    <w:rsid w:val="00BF2F46"/>
    <w:rsid w:val="00BF3178"/>
    <w:rsid w:val="00BF32B2"/>
    <w:rsid w:val="00BF3606"/>
    <w:rsid w:val="00BF3674"/>
    <w:rsid w:val="00BF38F3"/>
    <w:rsid w:val="00BF3DFD"/>
    <w:rsid w:val="00BF4240"/>
    <w:rsid w:val="00BF4559"/>
    <w:rsid w:val="00BF45A3"/>
    <w:rsid w:val="00BF4775"/>
    <w:rsid w:val="00BF4A56"/>
    <w:rsid w:val="00BF5852"/>
    <w:rsid w:val="00BF58A1"/>
    <w:rsid w:val="00BF5994"/>
    <w:rsid w:val="00BF5D8F"/>
    <w:rsid w:val="00BF68EA"/>
    <w:rsid w:val="00BF7867"/>
    <w:rsid w:val="00BF7F8B"/>
    <w:rsid w:val="00C00688"/>
    <w:rsid w:val="00C00937"/>
    <w:rsid w:val="00C00EE2"/>
    <w:rsid w:val="00C023BB"/>
    <w:rsid w:val="00C023C3"/>
    <w:rsid w:val="00C02EC6"/>
    <w:rsid w:val="00C03227"/>
    <w:rsid w:val="00C035EF"/>
    <w:rsid w:val="00C03CF1"/>
    <w:rsid w:val="00C03E4B"/>
    <w:rsid w:val="00C04192"/>
    <w:rsid w:val="00C04660"/>
    <w:rsid w:val="00C0466B"/>
    <w:rsid w:val="00C05245"/>
    <w:rsid w:val="00C05F61"/>
    <w:rsid w:val="00C06225"/>
    <w:rsid w:val="00C07E1D"/>
    <w:rsid w:val="00C109A0"/>
    <w:rsid w:val="00C10D6E"/>
    <w:rsid w:val="00C10DBB"/>
    <w:rsid w:val="00C1218F"/>
    <w:rsid w:val="00C12BE1"/>
    <w:rsid w:val="00C12E2D"/>
    <w:rsid w:val="00C13022"/>
    <w:rsid w:val="00C13A6B"/>
    <w:rsid w:val="00C14078"/>
    <w:rsid w:val="00C14A86"/>
    <w:rsid w:val="00C14B71"/>
    <w:rsid w:val="00C15125"/>
    <w:rsid w:val="00C15749"/>
    <w:rsid w:val="00C15AF9"/>
    <w:rsid w:val="00C15E1E"/>
    <w:rsid w:val="00C164FD"/>
    <w:rsid w:val="00C16569"/>
    <w:rsid w:val="00C1667F"/>
    <w:rsid w:val="00C16EC1"/>
    <w:rsid w:val="00C1723D"/>
    <w:rsid w:val="00C17ACE"/>
    <w:rsid w:val="00C17CD8"/>
    <w:rsid w:val="00C17E18"/>
    <w:rsid w:val="00C2092A"/>
    <w:rsid w:val="00C21145"/>
    <w:rsid w:val="00C21278"/>
    <w:rsid w:val="00C21D34"/>
    <w:rsid w:val="00C22E94"/>
    <w:rsid w:val="00C23285"/>
    <w:rsid w:val="00C23631"/>
    <w:rsid w:val="00C23BEF"/>
    <w:rsid w:val="00C24848"/>
    <w:rsid w:val="00C24913"/>
    <w:rsid w:val="00C24C2A"/>
    <w:rsid w:val="00C25145"/>
    <w:rsid w:val="00C25261"/>
    <w:rsid w:val="00C2536F"/>
    <w:rsid w:val="00C2580A"/>
    <w:rsid w:val="00C25E15"/>
    <w:rsid w:val="00C27218"/>
    <w:rsid w:val="00C276A3"/>
    <w:rsid w:val="00C277DB"/>
    <w:rsid w:val="00C277FD"/>
    <w:rsid w:val="00C27C75"/>
    <w:rsid w:val="00C30A91"/>
    <w:rsid w:val="00C30F6A"/>
    <w:rsid w:val="00C3176A"/>
    <w:rsid w:val="00C324D8"/>
    <w:rsid w:val="00C32EF0"/>
    <w:rsid w:val="00C3363D"/>
    <w:rsid w:val="00C33C78"/>
    <w:rsid w:val="00C33D60"/>
    <w:rsid w:val="00C340D6"/>
    <w:rsid w:val="00C34413"/>
    <w:rsid w:val="00C3593D"/>
    <w:rsid w:val="00C36119"/>
    <w:rsid w:val="00C373EC"/>
    <w:rsid w:val="00C4054C"/>
    <w:rsid w:val="00C41CBE"/>
    <w:rsid w:val="00C426DA"/>
    <w:rsid w:val="00C43E07"/>
    <w:rsid w:val="00C444E4"/>
    <w:rsid w:val="00C450D1"/>
    <w:rsid w:val="00C46143"/>
    <w:rsid w:val="00C46CAC"/>
    <w:rsid w:val="00C47F4F"/>
    <w:rsid w:val="00C50361"/>
    <w:rsid w:val="00C5042F"/>
    <w:rsid w:val="00C512DC"/>
    <w:rsid w:val="00C518A3"/>
    <w:rsid w:val="00C51E67"/>
    <w:rsid w:val="00C522B9"/>
    <w:rsid w:val="00C52F5B"/>
    <w:rsid w:val="00C5345E"/>
    <w:rsid w:val="00C53565"/>
    <w:rsid w:val="00C54E79"/>
    <w:rsid w:val="00C55269"/>
    <w:rsid w:val="00C5556D"/>
    <w:rsid w:val="00C575DA"/>
    <w:rsid w:val="00C57A37"/>
    <w:rsid w:val="00C6080B"/>
    <w:rsid w:val="00C62635"/>
    <w:rsid w:val="00C6270D"/>
    <w:rsid w:val="00C633A7"/>
    <w:rsid w:val="00C63B69"/>
    <w:rsid w:val="00C654B8"/>
    <w:rsid w:val="00C6560E"/>
    <w:rsid w:val="00C658CB"/>
    <w:rsid w:val="00C6594B"/>
    <w:rsid w:val="00C65A07"/>
    <w:rsid w:val="00C65D96"/>
    <w:rsid w:val="00C669BE"/>
    <w:rsid w:val="00C6789F"/>
    <w:rsid w:val="00C67995"/>
    <w:rsid w:val="00C67CD8"/>
    <w:rsid w:val="00C705C5"/>
    <w:rsid w:val="00C70B84"/>
    <w:rsid w:val="00C71EEB"/>
    <w:rsid w:val="00C724C5"/>
    <w:rsid w:val="00C72A29"/>
    <w:rsid w:val="00C72CFF"/>
    <w:rsid w:val="00C7331A"/>
    <w:rsid w:val="00C739C9"/>
    <w:rsid w:val="00C73CD8"/>
    <w:rsid w:val="00C7476A"/>
    <w:rsid w:val="00C75830"/>
    <w:rsid w:val="00C75950"/>
    <w:rsid w:val="00C75D3F"/>
    <w:rsid w:val="00C762D3"/>
    <w:rsid w:val="00C765E4"/>
    <w:rsid w:val="00C76CBB"/>
    <w:rsid w:val="00C76F25"/>
    <w:rsid w:val="00C76FF5"/>
    <w:rsid w:val="00C77822"/>
    <w:rsid w:val="00C77946"/>
    <w:rsid w:val="00C80232"/>
    <w:rsid w:val="00C80475"/>
    <w:rsid w:val="00C80EC2"/>
    <w:rsid w:val="00C81321"/>
    <w:rsid w:val="00C81B8E"/>
    <w:rsid w:val="00C83C6A"/>
    <w:rsid w:val="00C83CED"/>
    <w:rsid w:val="00C85204"/>
    <w:rsid w:val="00C85D03"/>
    <w:rsid w:val="00C85D75"/>
    <w:rsid w:val="00C8754E"/>
    <w:rsid w:val="00C90118"/>
    <w:rsid w:val="00C90616"/>
    <w:rsid w:val="00C909A0"/>
    <w:rsid w:val="00C90EF5"/>
    <w:rsid w:val="00C91195"/>
    <w:rsid w:val="00C91385"/>
    <w:rsid w:val="00C913AC"/>
    <w:rsid w:val="00C91A40"/>
    <w:rsid w:val="00C92467"/>
    <w:rsid w:val="00C926D1"/>
    <w:rsid w:val="00C92750"/>
    <w:rsid w:val="00C92C6D"/>
    <w:rsid w:val="00C93039"/>
    <w:rsid w:val="00C97271"/>
    <w:rsid w:val="00C97369"/>
    <w:rsid w:val="00CA0453"/>
    <w:rsid w:val="00CA11AC"/>
    <w:rsid w:val="00CA13A4"/>
    <w:rsid w:val="00CA1E6F"/>
    <w:rsid w:val="00CA31B0"/>
    <w:rsid w:val="00CA3326"/>
    <w:rsid w:val="00CA3907"/>
    <w:rsid w:val="00CA4048"/>
    <w:rsid w:val="00CA5C35"/>
    <w:rsid w:val="00CA6423"/>
    <w:rsid w:val="00CA6918"/>
    <w:rsid w:val="00CA6CAF"/>
    <w:rsid w:val="00CA78B4"/>
    <w:rsid w:val="00CA7A60"/>
    <w:rsid w:val="00CB1160"/>
    <w:rsid w:val="00CB1446"/>
    <w:rsid w:val="00CB14E8"/>
    <w:rsid w:val="00CB16F7"/>
    <w:rsid w:val="00CB1F05"/>
    <w:rsid w:val="00CB1F90"/>
    <w:rsid w:val="00CB3565"/>
    <w:rsid w:val="00CB36CD"/>
    <w:rsid w:val="00CB3AFE"/>
    <w:rsid w:val="00CB3F43"/>
    <w:rsid w:val="00CB73B3"/>
    <w:rsid w:val="00CB73DD"/>
    <w:rsid w:val="00CB767B"/>
    <w:rsid w:val="00CC06BF"/>
    <w:rsid w:val="00CC0EB1"/>
    <w:rsid w:val="00CC110F"/>
    <w:rsid w:val="00CC1322"/>
    <w:rsid w:val="00CC1422"/>
    <w:rsid w:val="00CC14B1"/>
    <w:rsid w:val="00CC362C"/>
    <w:rsid w:val="00CC3A21"/>
    <w:rsid w:val="00CC3B92"/>
    <w:rsid w:val="00CC3E25"/>
    <w:rsid w:val="00CC3F4A"/>
    <w:rsid w:val="00CC4A33"/>
    <w:rsid w:val="00CC6178"/>
    <w:rsid w:val="00CC7426"/>
    <w:rsid w:val="00CC7D56"/>
    <w:rsid w:val="00CD0DBF"/>
    <w:rsid w:val="00CD0E3A"/>
    <w:rsid w:val="00CD1107"/>
    <w:rsid w:val="00CD11EB"/>
    <w:rsid w:val="00CD1F06"/>
    <w:rsid w:val="00CD2363"/>
    <w:rsid w:val="00CD26B8"/>
    <w:rsid w:val="00CD2918"/>
    <w:rsid w:val="00CD2F20"/>
    <w:rsid w:val="00CD339B"/>
    <w:rsid w:val="00CD3FC9"/>
    <w:rsid w:val="00CD3FDC"/>
    <w:rsid w:val="00CD400F"/>
    <w:rsid w:val="00CD405F"/>
    <w:rsid w:val="00CD4412"/>
    <w:rsid w:val="00CD4492"/>
    <w:rsid w:val="00CD5339"/>
    <w:rsid w:val="00CD6739"/>
    <w:rsid w:val="00CD6BB1"/>
    <w:rsid w:val="00CD6E8E"/>
    <w:rsid w:val="00CD788A"/>
    <w:rsid w:val="00CD795E"/>
    <w:rsid w:val="00CD7C18"/>
    <w:rsid w:val="00CD7EEC"/>
    <w:rsid w:val="00CE0305"/>
    <w:rsid w:val="00CE09CE"/>
    <w:rsid w:val="00CE136C"/>
    <w:rsid w:val="00CE2CD0"/>
    <w:rsid w:val="00CE2FB3"/>
    <w:rsid w:val="00CE31BB"/>
    <w:rsid w:val="00CE406E"/>
    <w:rsid w:val="00CE40B1"/>
    <w:rsid w:val="00CE52D4"/>
    <w:rsid w:val="00CE5744"/>
    <w:rsid w:val="00CE637F"/>
    <w:rsid w:val="00CE63D1"/>
    <w:rsid w:val="00CE665F"/>
    <w:rsid w:val="00CE680E"/>
    <w:rsid w:val="00CE71AB"/>
    <w:rsid w:val="00CE71BA"/>
    <w:rsid w:val="00CE7961"/>
    <w:rsid w:val="00CF0262"/>
    <w:rsid w:val="00CF0F1D"/>
    <w:rsid w:val="00CF16F1"/>
    <w:rsid w:val="00CF1F2B"/>
    <w:rsid w:val="00CF2339"/>
    <w:rsid w:val="00CF25F1"/>
    <w:rsid w:val="00CF36C0"/>
    <w:rsid w:val="00CF4C83"/>
    <w:rsid w:val="00CF4E75"/>
    <w:rsid w:val="00CF5290"/>
    <w:rsid w:val="00CF542E"/>
    <w:rsid w:val="00CF5AD5"/>
    <w:rsid w:val="00CF6FC2"/>
    <w:rsid w:val="00CF725A"/>
    <w:rsid w:val="00CF740F"/>
    <w:rsid w:val="00CF75C6"/>
    <w:rsid w:val="00CF7934"/>
    <w:rsid w:val="00CF7C10"/>
    <w:rsid w:val="00D009D7"/>
    <w:rsid w:val="00D013A4"/>
    <w:rsid w:val="00D0149D"/>
    <w:rsid w:val="00D01908"/>
    <w:rsid w:val="00D01C46"/>
    <w:rsid w:val="00D02BDA"/>
    <w:rsid w:val="00D02EE5"/>
    <w:rsid w:val="00D03851"/>
    <w:rsid w:val="00D03A16"/>
    <w:rsid w:val="00D03BFE"/>
    <w:rsid w:val="00D045BF"/>
    <w:rsid w:val="00D0576D"/>
    <w:rsid w:val="00D0582F"/>
    <w:rsid w:val="00D05C7E"/>
    <w:rsid w:val="00D05CFD"/>
    <w:rsid w:val="00D063CC"/>
    <w:rsid w:val="00D06C4A"/>
    <w:rsid w:val="00D100B0"/>
    <w:rsid w:val="00D106D9"/>
    <w:rsid w:val="00D11128"/>
    <w:rsid w:val="00D1115D"/>
    <w:rsid w:val="00D11870"/>
    <w:rsid w:val="00D11DB4"/>
    <w:rsid w:val="00D126BB"/>
    <w:rsid w:val="00D127C9"/>
    <w:rsid w:val="00D13EC4"/>
    <w:rsid w:val="00D146F6"/>
    <w:rsid w:val="00D1476D"/>
    <w:rsid w:val="00D14BA5"/>
    <w:rsid w:val="00D1701A"/>
    <w:rsid w:val="00D17DF6"/>
    <w:rsid w:val="00D17F5F"/>
    <w:rsid w:val="00D20251"/>
    <w:rsid w:val="00D202C7"/>
    <w:rsid w:val="00D2067A"/>
    <w:rsid w:val="00D21A36"/>
    <w:rsid w:val="00D21D53"/>
    <w:rsid w:val="00D223DD"/>
    <w:rsid w:val="00D229A3"/>
    <w:rsid w:val="00D22F09"/>
    <w:rsid w:val="00D23760"/>
    <w:rsid w:val="00D238B4"/>
    <w:rsid w:val="00D23A68"/>
    <w:rsid w:val="00D25079"/>
    <w:rsid w:val="00D25795"/>
    <w:rsid w:val="00D25A31"/>
    <w:rsid w:val="00D2602A"/>
    <w:rsid w:val="00D273D4"/>
    <w:rsid w:val="00D275C4"/>
    <w:rsid w:val="00D279D4"/>
    <w:rsid w:val="00D27CB8"/>
    <w:rsid w:val="00D27D33"/>
    <w:rsid w:val="00D3039A"/>
    <w:rsid w:val="00D30661"/>
    <w:rsid w:val="00D309DB"/>
    <w:rsid w:val="00D30AB4"/>
    <w:rsid w:val="00D318D9"/>
    <w:rsid w:val="00D31A7F"/>
    <w:rsid w:val="00D32949"/>
    <w:rsid w:val="00D32CEE"/>
    <w:rsid w:val="00D32CEF"/>
    <w:rsid w:val="00D33471"/>
    <w:rsid w:val="00D35587"/>
    <w:rsid w:val="00D3558C"/>
    <w:rsid w:val="00D355B2"/>
    <w:rsid w:val="00D36056"/>
    <w:rsid w:val="00D36472"/>
    <w:rsid w:val="00D3711E"/>
    <w:rsid w:val="00D40EEA"/>
    <w:rsid w:val="00D413FC"/>
    <w:rsid w:val="00D41C6B"/>
    <w:rsid w:val="00D41DD9"/>
    <w:rsid w:val="00D4217A"/>
    <w:rsid w:val="00D42B8F"/>
    <w:rsid w:val="00D42E17"/>
    <w:rsid w:val="00D45414"/>
    <w:rsid w:val="00D45CE0"/>
    <w:rsid w:val="00D460A9"/>
    <w:rsid w:val="00D46665"/>
    <w:rsid w:val="00D4742C"/>
    <w:rsid w:val="00D4771F"/>
    <w:rsid w:val="00D47794"/>
    <w:rsid w:val="00D50ECE"/>
    <w:rsid w:val="00D5108A"/>
    <w:rsid w:val="00D511CA"/>
    <w:rsid w:val="00D5141C"/>
    <w:rsid w:val="00D51ECD"/>
    <w:rsid w:val="00D52317"/>
    <w:rsid w:val="00D533A3"/>
    <w:rsid w:val="00D53E76"/>
    <w:rsid w:val="00D54350"/>
    <w:rsid w:val="00D60729"/>
    <w:rsid w:val="00D60A01"/>
    <w:rsid w:val="00D615A4"/>
    <w:rsid w:val="00D61B0C"/>
    <w:rsid w:val="00D620D8"/>
    <w:rsid w:val="00D62A88"/>
    <w:rsid w:val="00D62DBF"/>
    <w:rsid w:val="00D62EB7"/>
    <w:rsid w:val="00D63057"/>
    <w:rsid w:val="00D63789"/>
    <w:rsid w:val="00D64038"/>
    <w:rsid w:val="00D64E4C"/>
    <w:rsid w:val="00D65A37"/>
    <w:rsid w:val="00D66DD1"/>
    <w:rsid w:val="00D70262"/>
    <w:rsid w:val="00D7093F"/>
    <w:rsid w:val="00D70A78"/>
    <w:rsid w:val="00D70AD4"/>
    <w:rsid w:val="00D7149D"/>
    <w:rsid w:val="00D71924"/>
    <w:rsid w:val="00D72243"/>
    <w:rsid w:val="00D725AB"/>
    <w:rsid w:val="00D7304B"/>
    <w:rsid w:val="00D732BB"/>
    <w:rsid w:val="00D736AB"/>
    <w:rsid w:val="00D7373D"/>
    <w:rsid w:val="00D73D8F"/>
    <w:rsid w:val="00D74406"/>
    <w:rsid w:val="00D74B02"/>
    <w:rsid w:val="00D74E42"/>
    <w:rsid w:val="00D75104"/>
    <w:rsid w:val="00D759C4"/>
    <w:rsid w:val="00D7602B"/>
    <w:rsid w:val="00D76736"/>
    <w:rsid w:val="00D768C9"/>
    <w:rsid w:val="00D76DE5"/>
    <w:rsid w:val="00D76ECF"/>
    <w:rsid w:val="00D77079"/>
    <w:rsid w:val="00D77CFA"/>
    <w:rsid w:val="00D81F23"/>
    <w:rsid w:val="00D82F52"/>
    <w:rsid w:val="00D83724"/>
    <w:rsid w:val="00D8426E"/>
    <w:rsid w:val="00D84E95"/>
    <w:rsid w:val="00D85287"/>
    <w:rsid w:val="00D85306"/>
    <w:rsid w:val="00D91404"/>
    <w:rsid w:val="00D91DF3"/>
    <w:rsid w:val="00D921B4"/>
    <w:rsid w:val="00D92338"/>
    <w:rsid w:val="00D924A5"/>
    <w:rsid w:val="00D928E4"/>
    <w:rsid w:val="00D93703"/>
    <w:rsid w:val="00D94343"/>
    <w:rsid w:val="00D94EA0"/>
    <w:rsid w:val="00D959BE"/>
    <w:rsid w:val="00D95C65"/>
    <w:rsid w:val="00D96DE5"/>
    <w:rsid w:val="00D970A6"/>
    <w:rsid w:val="00D9733B"/>
    <w:rsid w:val="00DA05AC"/>
    <w:rsid w:val="00DA0B68"/>
    <w:rsid w:val="00DA0D77"/>
    <w:rsid w:val="00DA2745"/>
    <w:rsid w:val="00DA2A93"/>
    <w:rsid w:val="00DA2EA4"/>
    <w:rsid w:val="00DA3184"/>
    <w:rsid w:val="00DA3D99"/>
    <w:rsid w:val="00DA44F5"/>
    <w:rsid w:val="00DA5C4F"/>
    <w:rsid w:val="00DA6504"/>
    <w:rsid w:val="00DA665E"/>
    <w:rsid w:val="00DA6A9B"/>
    <w:rsid w:val="00DA6AE0"/>
    <w:rsid w:val="00DA6F65"/>
    <w:rsid w:val="00DA70A5"/>
    <w:rsid w:val="00DA79C5"/>
    <w:rsid w:val="00DB0617"/>
    <w:rsid w:val="00DB20F3"/>
    <w:rsid w:val="00DB29D7"/>
    <w:rsid w:val="00DB35C4"/>
    <w:rsid w:val="00DB3779"/>
    <w:rsid w:val="00DB3C3D"/>
    <w:rsid w:val="00DB450A"/>
    <w:rsid w:val="00DB49B2"/>
    <w:rsid w:val="00DB65F6"/>
    <w:rsid w:val="00DB688C"/>
    <w:rsid w:val="00DB6F59"/>
    <w:rsid w:val="00DB703E"/>
    <w:rsid w:val="00DB71EA"/>
    <w:rsid w:val="00DB7209"/>
    <w:rsid w:val="00DB7594"/>
    <w:rsid w:val="00DB78F3"/>
    <w:rsid w:val="00DC11E5"/>
    <w:rsid w:val="00DC1852"/>
    <w:rsid w:val="00DC1B23"/>
    <w:rsid w:val="00DC1E62"/>
    <w:rsid w:val="00DC2180"/>
    <w:rsid w:val="00DC21F4"/>
    <w:rsid w:val="00DC2215"/>
    <w:rsid w:val="00DC252D"/>
    <w:rsid w:val="00DC37CD"/>
    <w:rsid w:val="00DC45ED"/>
    <w:rsid w:val="00DC4C58"/>
    <w:rsid w:val="00DC5EF0"/>
    <w:rsid w:val="00DC6011"/>
    <w:rsid w:val="00DC7DA4"/>
    <w:rsid w:val="00DD0411"/>
    <w:rsid w:val="00DD0413"/>
    <w:rsid w:val="00DD0F86"/>
    <w:rsid w:val="00DD255C"/>
    <w:rsid w:val="00DD2A80"/>
    <w:rsid w:val="00DD2B36"/>
    <w:rsid w:val="00DD465C"/>
    <w:rsid w:val="00DD4706"/>
    <w:rsid w:val="00DD4BAD"/>
    <w:rsid w:val="00DD58F2"/>
    <w:rsid w:val="00DD5C91"/>
    <w:rsid w:val="00DD5E7C"/>
    <w:rsid w:val="00DD69A6"/>
    <w:rsid w:val="00DD70F9"/>
    <w:rsid w:val="00DE0442"/>
    <w:rsid w:val="00DE058A"/>
    <w:rsid w:val="00DE08A7"/>
    <w:rsid w:val="00DE0935"/>
    <w:rsid w:val="00DE0B4F"/>
    <w:rsid w:val="00DE0B92"/>
    <w:rsid w:val="00DE115E"/>
    <w:rsid w:val="00DE2620"/>
    <w:rsid w:val="00DE2CB6"/>
    <w:rsid w:val="00DE31BB"/>
    <w:rsid w:val="00DE34D2"/>
    <w:rsid w:val="00DE34F5"/>
    <w:rsid w:val="00DE3AF9"/>
    <w:rsid w:val="00DE4D05"/>
    <w:rsid w:val="00DE4D08"/>
    <w:rsid w:val="00DE5016"/>
    <w:rsid w:val="00DE5D4B"/>
    <w:rsid w:val="00DE734B"/>
    <w:rsid w:val="00DE77F7"/>
    <w:rsid w:val="00DE79FC"/>
    <w:rsid w:val="00DF0ACA"/>
    <w:rsid w:val="00DF1364"/>
    <w:rsid w:val="00DF1442"/>
    <w:rsid w:val="00DF2596"/>
    <w:rsid w:val="00DF2C3E"/>
    <w:rsid w:val="00DF2E01"/>
    <w:rsid w:val="00DF47EB"/>
    <w:rsid w:val="00DF498E"/>
    <w:rsid w:val="00DF4E41"/>
    <w:rsid w:val="00DF5343"/>
    <w:rsid w:val="00DF5717"/>
    <w:rsid w:val="00DF5F45"/>
    <w:rsid w:val="00DF6828"/>
    <w:rsid w:val="00DF73D7"/>
    <w:rsid w:val="00DF7632"/>
    <w:rsid w:val="00DF7B87"/>
    <w:rsid w:val="00E0025F"/>
    <w:rsid w:val="00E00304"/>
    <w:rsid w:val="00E00F65"/>
    <w:rsid w:val="00E01ABB"/>
    <w:rsid w:val="00E01D71"/>
    <w:rsid w:val="00E02285"/>
    <w:rsid w:val="00E02369"/>
    <w:rsid w:val="00E028D5"/>
    <w:rsid w:val="00E02CF5"/>
    <w:rsid w:val="00E02D0C"/>
    <w:rsid w:val="00E03309"/>
    <w:rsid w:val="00E035BA"/>
    <w:rsid w:val="00E037CD"/>
    <w:rsid w:val="00E0394E"/>
    <w:rsid w:val="00E03EFE"/>
    <w:rsid w:val="00E047D9"/>
    <w:rsid w:val="00E04BE7"/>
    <w:rsid w:val="00E0538F"/>
    <w:rsid w:val="00E05CE0"/>
    <w:rsid w:val="00E068E3"/>
    <w:rsid w:val="00E07035"/>
    <w:rsid w:val="00E07F27"/>
    <w:rsid w:val="00E10372"/>
    <w:rsid w:val="00E109BD"/>
    <w:rsid w:val="00E113D9"/>
    <w:rsid w:val="00E1246C"/>
    <w:rsid w:val="00E129B8"/>
    <w:rsid w:val="00E12D25"/>
    <w:rsid w:val="00E14A9A"/>
    <w:rsid w:val="00E14B37"/>
    <w:rsid w:val="00E1563C"/>
    <w:rsid w:val="00E15996"/>
    <w:rsid w:val="00E1599F"/>
    <w:rsid w:val="00E1661E"/>
    <w:rsid w:val="00E16658"/>
    <w:rsid w:val="00E168B8"/>
    <w:rsid w:val="00E16E45"/>
    <w:rsid w:val="00E17109"/>
    <w:rsid w:val="00E22891"/>
    <w:rsid w:val="00E22CD8"/>
    <w:rsid w:val="00E2320C"/>
    <w:rsid w:val="00E23BF9"/>
    <w:rsid w:val="00E24082"/>
    <w:rsid w:val="00E24ED1"/>
    <w:rsid w:val="00E24F01"/>
    <w:rsid w:val="00E25275"/>
    <w:rsid w:val="00E258EA"/>
    <w:rsid w:val="00E26816"/>
    <w:rsid w:val="00E26986"/>
    <w:rsid w:val="00E26CDB"/>
    <w:rsid w:val="00E30A28"/>
    <w:rsid w:val="00E31818"/>
    <w:rsid w:val="00E32261"/>
    <w:rsid w:val="00E3254E"/>
    <w:rsid w:val="00E32925"/>
    <w:rsid w:val="00E334A4"/>
    <w:rsid w:val="00E33813"/>
    <w:rsid w:val="00E338F3"/>
    <w:rsid w:val="00E33BD1"/>
    <w:rsid w:val="00E33CF1"/>
    <w:rsid w:val="00E33F37"/>
    <w:rsid w:val="00E341F3"/>
    <w:rsid w:val="00E347BF"/>
    <w:rsid w:val="00E34B4D"/>
    <w:rsid w:val="00E378F2"/>
    <w:rsid w:val="00E379F4"/>
    <w:rsid w:val="00E401C3"/>
    <w:rsid w:val="00E404D4"/>
    <w:rsid w:val="00E409AA"/>
    <w:rsid w:val="00E411BC"/>
    <w:rsid w:val="00E4135B"/>
    <w:rsid w:val="00E4140A"/>
    <w:rsid w:val="00E41876"/>
    <w:rsid w:val="00E41A31"/>
    <w:rsid w:val="00E42601"/>
    <w:rsid w:val="00E42A6D"/>
    <w:rsid w:val="00E43DD5"/>
    <w:rsid w:val="00E44BD5"/>
    <w:rsid w:val="00E4577A"/>
    <w:rsid w:val="00E4596C"/>
    <w:rsid w:val="00E45D31"/>
    <w:rsid w:val="00E471FB"/>
    <w:rsid w:val="00E47F3D"/>
    <w:rsid w:val="00E50789"/>
    <w:rsid w:val="00E5086A"/>
    <w:rsid w:val="00E51006"/>
    <w:rsid w:val="00E52219"/>
    <w:rsid w:val="00E5323D"/>
    <w:rsid w:val="00E53698"/>
    <w:rsid w:val="00E53A4E"/>
    <w:rsid w:val="00E53B99"/>
    <w:rsid w:val="00E54055"/>
    <w:rsid w:val="00E54476"/>
    <w:rsid w:val="00E54BBE"/>
    <w:rsid w:val="00E555EB"/>
    <w:rsid w:val="00E55F19"/>
    <w:rsid w:val="00E561E0"/>
    <w:rsid w:val="00E56213"/>
    <w:rsid w:val="00E56458"/>
    <w:rsid w:val="00E56CDA"/>
    <w:rsid w:val="00E56E4F"/>
    <w:rsid w:val="00E57AFF"/>
    <w:rsid w:val="00E57B08"/>
    <w:rsid w:val="00E6001B"/>
    <w:rsid w:val="00E60687"/>
    <w:rsid w:val="00E613EA"/>
    <w:rsid w:val="00E623F2"/>
    <w:rsid w:val="00E6351B"/>
    <w:rsid w:val="00E636CB"/>
    <w:rsid w:val="00E640AE"/>
    <w:rsid w:val="00E6441D"/>
    <w:rsid w:val="00E64D8B"/>
    <w:rsid w:val="00E654BD"/>
    <w:rsid w:val="00E65725"/>
    <w:rsid w:val="00E6591F"/>
    <w:rsid w:val="00E66075"/>
    <w:rsid w:val="00E66083"/>
    <w:rsid w:val="00E66243"/>
    <w:rsid w:val="00E66920"/>
    <w:rsid w:val="00E67456"/>
    <w:rsid w:val="00E676A9"/>
    <w:rsid w:val="00E676E1"/>
    <w:rsid w:val="00E7037C"/>
    <w:rsid w:val="00E70874"/>
    <w:rsid w:val="00E70A59"/>
    <w:rsid w:val="00E7102E"/>
    <w:rsid w:val="00E7148B"/>
    <w:rsid w:val="00E714AF"/>
    <w:rsid w:val="00E7187D"/>
    <w:rsid w:val="00E72491"/>
    <w:rsid w:val="00E72653"/>
    <w:rsid w:val="00E7344F"/>
    <w:rsid w:val="00E7413F"/>
    <w:rsid w:val="00E74B54"/>
    <w:rsid w:val="00E7508C"/>
    <w:rsid w:val="00E75CD7"/>
    <w:rsid w:val="00E76FAA"/>
    <w:rsid w:val="00E81111"/>
    <w:rsid w:val="00E8147D"/>
    <w:rsid w:val="00E816EC"/>
    <w:rsid w:val="00E81E54"/>
    <w:rsid w:val="00E820B8"/>
    <w:rsid w:val="00E82B06"/>
    <w:rsid w:val="00E83444"/>
    <w:rsid w:val="00E83DB8"/>
    <w:rsid w:val="00E84414"/>
    <w:rsid w:val="00E84613"/>
    <w:rsid w:val="00E84803"/>
    <w:rsid w:val="00E859DD"/>
    <w:rsid w:val="00E85DEF"/>
    <w:rsid w:val="00E86216"/>
    <w:rsid w:val="00E87A40"/>
    <w:rsid w:val="00E910A1"/>
    <w:rsid w:val="00E912E1"/>
    <w:rsid w:val="00E919C9"/>
    <w:rsid w:val="00E91C48"/>
    <w:rsid w:val="00E91DF8"/>
    <w:rsid w:val="00E92DAE"/>
    <w:rsid w:val="00E92F80"/>
    <w:rsid w:val="00E93DCB"/>
    <w:rsid w:val="00E949C8"/>
    <w:rsid w:val="00E94D0D"/>
    <w:rsid w:val="00E95FDF"/>
    <w:rsid w:val="00E9609B"/>
    <w:rsid w:val="00E962D4"/>
    <w:rsid w:val="00E963E2"/>
    <w:rsid w:val="00E966BE"/>
    <w:rsid w:val="00EA1B06"/>
    <w:rsid w:val="00EA2850"/>
    <w:rsid w:val="00EA2E51"/>
    <w:rsid w:val="00EA33BD"/>
    <w:rsid w:val="00EA38D2"/>
    <w:rsid w:val="00EA4214"/>
    <w:rsid w:val="00EA449A"/>
    <w:rsid w:val="00EA4785"/>
    <w:rsid w:val="00EA4A30"/>
    <w:rsid w:val="00EA6607"/>
    <w:rsid w:val="00EA6904"/>
    <w:rsid w:val="00EA7C1A"/>
    <w:rsid w:val="00EA7C63"/>
    <w:rsid w:val="00EB05D0"/>
    <w:rsid w:val="00EB07EC"/>
    <w:rsid w:val="00EB0E92"/>
    <w:rsid w:val="00EB1684"/>
    <w:rsid w:val="00EB2B24"/>
    <w:rsid w:val="00EB34A8"/>
    <w:rsid w:val="00EB34B1"/>
    <w:rsid w:val="00EB34F3"/>
    <w:rsid w:val="00EB3D72"/>
    <w:rsid w:val="00EB4385"/>
    <w:rsid w:val="00EB4AFD"/>
    <w:rsid w:val="00EB574F"/>
    <w:rsid w:val="00EB68FF"/>
    <w:rsid w:val="00EB6D35"/>
    <w:rsid w:val="00EB75C1"/>
    <w:rsid w:val="00EB76FB"/>
    <w:rsid w:val="00EC02BF"/>
    <w:rsid w:val="00EC0C05"/>
    <w:rsid w:val="00EC0C49"/>
    <w:rsid w:val="00EC0DBF"/>
    <w:rsid w:val="00EC1B1C"/>
    <w:rsid w:val="00EC1B74"/>
    <w:rsid w:val="00EC305B"/>
    <w:rsid w:val="00EC3577"/>
    <w:rsid w:val="00EC3C52"/>
    <w:rsid w:val="00EC4F65"/>
    <w:rsid w:val="00EC502D"/>
    <w:rsid w:val="00EC55A2"/>
    <w:rsid w:val="00EC5C97"/>
    <w:rsid w:val="00EC6201"/>
    <w:rsid w:val="00EC6B3F"/>
    <w:rsid w:val="00EC7507"/>
    <w:rsid w:val="00EC7CC0"/>
    <w:rsid w:val="00ED075B"/>
    <w:rsid w:val="00ED07CE"/>
    <w:rsid w:val="00ED0DD3"/>
    <w:rsid w:val="00ED1256"/>
    <w:rsid w:val="00ED1798"/>
    <w:rsid w:val="00ED1B21"/>
    <w:rsid w:val="00ED2489"/>
    <w:rsid w:val="00ED263E"/>
    <w:rsid w:val="00ED3053"/>
    <w:rsid w:val="00ED3116"/>
    <w:rsid w:val="00ED3368"/>
    <w:rsid w:val="00ED396C"/>
    <w:rsid w:val="00ED3AF3"/>
    <w:rsid w:val="00ED3FA3"/>
    <w:rsid w:val="00ED5362"/>
    <w:rsid w:val="00ED57B5"/>
    <w:rsid w:val="00ED592A"/>
    <w:rsid w:val="00ED69EE"/>
    <w:rsid w:val="00ED71DC"/>
    <w:rsid w:val="00EE0294"/>
    <w:rsid w:val="00EE122A"/>
    <w:rsid w:val="00EE15AA"/>
    <w:rsid w:val="00EE24DC"/>
    <w:rsid w:val="00EE387A"/>
    <w:rsid w:val="00EE3CFC"/>
    <w:rsid w:val="00EE43DD"/>
    <w:rsid w:val="00EE48D8"/>
    <w:rsid w:val="00EE4AC6"/>
    <w:rsid w:val="00EE537E"/>
    <w:rsid w:val="00EE5662"/>
    <w:rsid w:val="00EE64A9"/>
    <w:rsid w:val="00EE6F42"/>
    <w:rsid w:val="00EE7014"/>
    <w:rsid w:val="00EE7A0C"/>
    <w:rsid w:val="00EF1535"/>
    <w:rsid w:val="00EF1781"/>
    <w:rsid w:val="00EF3FF1"/>
    <w:rsid w:val="00EF416B"/>
    <w:rsid w:val="00EF41C8"/>
    <w:rsid w:val="00EF49E0"/>
    <w:rsid w:val="00EF50E6"/>
    <w:rsid w:val="00EF54D0"/>
    <w:rsid w:val="00EF61EF"/>
    <w:rsid w:val="00EF66B5"/>
    <w:rsid w:val="00EF68CB"/>
    <w:rsid w:val="00EF7C97"/>
    <w:rsid w:val="00EF7DB3"/>
    <w:rsid w:val="00F01426"/>
    <w:rsid w:val="00F01B34"/>
    <w:rsid w:val="00F02E95"/>
    <w:rsid w:val="00F032B7"/>
    <w:rsid w:val="00F038E6"/>
    <w:rsid w:val="00F039EC"/>
    <w:rsid w:val="00F03B18"/>
    <w:rsid w:val="00F03FF5"/>
    <w:rsid w:val="00F05188"/>
    <w:rsid w:val="00F064C1"/>
    <w:rsid w:val="00F06F87"/>
    <w:rsid w:val="00F07A3F"/>
    <w:rsid w:val="00F07CC9"/>
    <w:rsid w:val="00F10068"/>
    <w:rsid w:val="00F1038E"/>
    <w:rsid w:val="00F11157"/>
    <w:rsid w:val="00F11395"/>
    <w:rsid w:val="00F11491"/>
    <w:rsid w:val="00F11847"/>
    <w:rsid w:val="00F12526"/>
    <w:rsid w:val="00F13D13"/>
    <w:rsid w:val="00F13EF1"/>
    <w:rsid w:val="00F1417E"/>
    <w:rsid w:val="00F14719"/>
    <w:rsid w:val="00F14AC4"/>
    <w:rsid w:val="00F15881"/>
    <w:rsid w:val="00F16588"/>
    <w:rsid w:val="00F171DB"/>
    <w:rsid w:val="00F20374"/>
    <w:rsid w:val="00F21118"/>
    <w:rsid w:val="00F21701"/>
    <w:rsid w:val="00F23589"/>
    <w:rsid w:val="00F2368B"/>
    <w:rsid w:val="00F23909"/>
    <w:rsid w:val="00F2433D"/>
    <w:rsid w:val="00F2442B"/>
    <w:rsid w:val="00F244BA"/>
    <w:rsid w:val="00F249B1"/>
    <w:rsid w:val="00F24BF7"/>
    <w:rsid w:val="00F25177"/>
    <w:rsid w:val="00F25F07"/>
    <w:rsid w:val="00F2606F"/>
    <w:rsid w:val="00F270E7"/>
    <w:rsid w:val="00F301A4"/>
    <w:rsid w:val="00F30647"/>
    <w:rsid w:val="00F315B8"/>
    <w:rsid w:val="00F31CE7"/>
    <w:rsid w:val="00F31F1E"/>
    <w:rsid w:val="00F32079"/>
    <w:rsid w:val="00F32205"/>
    <w:rsid w:val="00F329F7"/>
    <w:rsid w:val="00F33704"/>
    <w:rsid w:val="00F33772"/>
    <w:rsid w:val="00F3377D"/>
    <w:rsid w:val="00F3412D"/>
    <w:rsid w:val="00F34308"/>
    <w:rsid w:val="00F35071"/>
    <w:rsid w:val="00F352B5"/>
    <w:rsid w:val="00F35635"/>
    <w:rsid w:val="00F35A28"/>
    <w:rsid w:val="00F36749"/>
    <w:rsid w:val="00F402BF"/>
    <w:rsid w:val="00F40401"/>
    <w:rsid w:val="00F41A33"/>
    <w:rsid w:val="00F4381D"/>
    <w:rsid w:val="00F4565C"/>
    <w:rsid w:val="00F4637C"/>
    <w:rsid w:val="00F464D6"/>
    <w:rsid w:val="00F469B9"/>
    <w:rsid w:val="00F46CAF"/>
    <w:rsid w:val="00F47258"/>
    <w:rsid w:val="00F47C66"/>
    <w:rsid w:val="00F50394"/>
    <w:rsid w:val="00F503A0"/>
    <w:rsid w:val="00F50E80"/>
    <w:rsid w:val="00F51886"/>
    <w:rsid w:val="00F51DC2"/>
    <w:rsid w:val="00F53BE6"/>
    <w:rsid w:val="00F540D6"/>
    <w:rsid w:val="00F54839"/>
    <w:rsid w:val="00F549BD"/>
    <w:rsid w:val="00F56A62"/>
    <w:rsid w:val="00F56CF6"/>
    <w:rsid w:val="00F575D3"/>
    <w:rsid w:val="00F576C1"/>
    <w:rsid w:val="00F57788"/>
    <w:rsid w:val="00F6025A"/>
    <w:rsid w:val="00F602D5"/>
    <w:rsid w:val="00F6055D"/>
    <w:rsid w:val="00F607D1"/>
    <w:rsid w:val="00F60D86"/>
    <w:rsid w:val="00F615E5"/>
    <w:rsid w:val="00F61835"/>
    <w:rsid w:val="00F620A9"/>
    <w:rsid w:val="00F62BE5"/>
    <w:rsid w:val="00F62C1D"/>
    <w:rsid w:val="00F62C9D"/>
    <w:rsid w:val="00F62F63"/>
    <w:rsid w:val="00F62F6E"/>
    <w:rsid w:val="00F635CD"/>
    <w:rsid w:val="00F672AC"/>
    <w:rsid w:val="00F67754"/>
    <w:rsid w:val="00F707A9"/>
    <w:rsid w:val="00F71D3A"/>
    <w:rsid w:val="00F72A60"/>
    <w:rsid w:val="00F742DA"/>
    <w:rsid w:val="00F7446D"/>
    <w:rsid w:val="00F745F3"/>
    <w:rsid w:val="00F75A41"/>
    <w:rsid w:val="00F75F8D"/>
    <w:rsid w:val="00F761AA"/>
    <w:rsid w:val="00F77D50"/>
    <w:rsid w:val="00F81BCB"/>
    <w:rsid w:val="00F822F6"/>
    <w:rsid w:val="00F82C89"/>
    <w:rsid w:val="00F83543"/>
    <w:rsid w:val="00F8392F"/>
    <w:rsid w:val="00F84BA1"/>
    <w:rsid w:val="00F84FEA"/>
    <w:rsid w:val="00F8542A"/>
    <w:rsid w:val="00F870BF"/>
    <w:rsid w:val="00F872ED"/>
    <w:rsid w:val="00F8735F"/>
    <w:rsid w:val="00F87AF0"/>
    <w:rsid w:val="00F90C5E"/>
    <w:rsid w:val="00F90E5D"/>
    <w:rsid w:val="00F917DE"/>
    <w:rsid w:val="00F91B00"/>
    <w:rsid w:val="00F9269E"/>
    <w:rsid w:val="00F93018"/>
    <w:rsid w:val="00F9337E"/>
    <w:rsid w:val="00F93538"/>
    <w:rsid w:val="00F943DF"/>
    <w:rsid w:val="00F95BD6"/>
    <w:rsid w:val="00F9609B"/>
    <w:rsid w:val="00F97B55"/>
    <w:rsid w:val="00F97CF8"/>
    <w:rsid w:val="00FA0935"/>
    <w:rsid w:val="00FA17DA"/>
    <w:rsid w:val="00FA1BEC"/>
    <w:rsid w:val="00FA1F89"/>
    <w:rsid w:val="00FA201C"/>
    <w:rsid w:val="00FA213E"/>
    <w:rsid w:val="00FA303F"/>
    <w:rsid w:val="00FA31D4"/>
    <w:rsid w:val="00FA35F0"/>
    <w:rsid w:val="00FA3707"/>
    <w:rsid w:val="00FA38AF"/>
    <w:rsid w:val="00FA40DB"/>
    <w:rsid w:val="00FA4162"/>
    <w:rsid w:val="00FA41FC"/>
    <w:rsid w:val="00FA4418"/>
    <w:rsid w:val="00FA4CA7"/>
    <w:rsid w:val="00FA4EF7"/>
    <w:rsid w:val="00FA505D"/>
    <w:rsid w:val="00FA6393"/>
    <w:rsid w:val="00FA6BFD"/>
    <w:rsid w:val="00FB047B"/>
    <w:rsid w:val="00FB0619"/>
    <w:rsid w:val="00FB06F1"/>
    <w:rsid w:val="00FB083C"/>
    <w:rsid w:val="00FB0EEC"/>
    <w:rsid w:val="00FB15EC"/>
    <w:rsid w:val="00FB2E80"/>
    <w:rsid w:val="00FB3653"/>
    <w:rsid w:val="00FB39A6"/>
    <w:rsid w:val="00FB3F39"/>
    <w:rsid w:val="00FB413F"/>
    <w:rsid w:val="00FB457B"/>
    <w:rsid w:val="00FB45B7"/>
    <w:rsid w:val="00FB4E5A"/>
    <w:rsid w:val="00FB5345"/>
    <w:rsid w:val="00FB53DA"/>
    <w:rsid w:val="00FB5C1D"/>
    <w:rsid w:val="00FB6717"/>
    <w:rsid w:val="00FB703C"/>
    <w:rsid w:val="00FB74BB"/>
    <w:rsid w:val="00FB76BF"/>
    <w:rsid w:val="00FB7B87"/>
    <w:rsid w:val="00FB7C73"/>
    <w:rsid w:val="00FC024A"/>
    <w:rsid w:val="00FC0E4F"/>
    <w:rsid w:val="00FC1203"/>
    <w:rsid w:val="00FC1CFD"/>
    <w:rsid w:val="00FC2320"/>
    <w:rsid w:val="00FC2684"/>
    <w:rsid w:val="00FC27F5"/>
    <w:rsid w:val="00FC283C"/>
    <w:rsid w:val="00FC2CA8"/>
    <w:rsid w:val="00FC39CE"/>
    <w:rsid w:val="00FC3E79"/>
    <w:rsid w:val="00FC5431"/>
    <w:rsid w:val="00FC5489"/>
    <w:rsid w:val="00FC70AA"/>
    <w:rsid w:val="00FD0168"/>
    <w:rsid w:val="00FD0EB7"/>
    <w:rsid w:val="00FD15A1"/>
    <w:rsid w:val="00FD19FF"/>
    <w:rsid w:val="00FD20C3"/>
    <w:rsid w:val="00FD21D5"/>
    <w:rsid w:val="00FD24F3"/>
    <w:rsid w:val="00FD2B9C"/>
    <w:rsid w:val="00FD2F87"/>
    <w:rsid w:val="00FD3AA8"/>
    <w:rsid w:val="00FD44B2"/>
    <w:rsid w:val="00FD4880"/>
    <w:rsid w:val="00FD4E48"/>
    <w:rsid w:val="00FD5825"/>
    <w:rsid w:val="00FD58DF"/>
    <w:rsid w:val="00FD5E6A"/>
    <w:rsid w:val="00FD7431"/>
    <w:rsid w:val="00FD7533"/>
    <w:rsid w:val="00FD75A5"/>
    <w:rsid w:val="00FD79E5"/>
    <w:rsid w:val="00FD7B38"/>
    <w:rsid w:val="00FE0B3A"/>
    <w:rsid w:val="00FE0BDE"/>
    <w:rsid w:val="00FE1B88"/>
    <w:rsid w:val="00FE3E79"/>
    <w:rsid w:val="00FE45E2"/>
    <w:rsid w:val="00FE4B6E"/>
    <w:rsid w:val="00FE5E2F"/>
    <w:rsid w:val="00FE5F4D"/>
    <w:rsid w:val="00FE64F4"/>
    <w:rsid w:val="00FE6B08"/>
    <w:rsid w:val="00FE7193"/>
    <w:rsid w:val="00FE72D0"/>
    <w:rsid w:val="00FE774F"/>
    <w:rsid w:val="00FE7F13"/>
    <w:rsid w:val="00FF0C85"/>
    <w:rsid w:val="00FF1472"/>
    <w:rsid w:val="00FF1666"/>
    <w:rsid w:val="00FF1818"/>
    <w:rsid w:val="00FF1AD7"/>
    <w:rsid w:val="00FF2264"/>
    <w:rsid w:val="00FF31C1"/>
    <w:rsid w:val="00FF340A"/>
    <w:rsid w:val="00FF3767"/>
    <w:rsid w:val="00FF3904"/>
    <w:rsid w:val="00FF403B"/>
    <w:rsid w:val="00FF42CF"/>
    <w:rsid w:val="00FF4859"/>
    <w:rsid w:val="00FF48AD"/>
    <w:rsid w:val="00FF4DAE"/>
    <w:rsid w:val="00FF5D26"/>
    <w:rsid w:val="00FF5E64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A27C571"/>
  <w15:chartTrackingRefBased/>
  <w15:docId w15:val="{A3ED25F4-B2E7-4FB7-8EB1-9ABD31D9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97A80"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97A80"/>
    <w:pPr>
      <w:widowControl w:val="0"/>
      <w:autoSpaceDE w:val="0"/>
      <w:autoSpaceDN w:val="0"/>
    </w:pPr>
    <w:rPr>
      <w:rFonts w:ascii="Angsana New" w:cs="Angsana New"/>
      <w:sz w:val="28"/>
      <w:szCs w:val="28"/>
    </w:rPr>
  </w:style>
  <w:style w:type="character" w:styleId="PageNumber">
    <w:name w:val="page number"/>
    <w:uiPriority w:val="99"/>
    <w:rsid w:val="00B97A80"/>
    <w:rPr>
      <w:rFonts w:cs="Times New Roman"/>
      <w:lang w:bidi="th-TH"/>
    </w:rPr>
  </w:style>
  <w:style w:type="paragraph" w:customStyle="1" w:styleId="a">
    <w:name w:val="??"/>
    <w:basedOn w:val="Normal"/>
    <w:rsid w:val="00B97A80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10">
    <w:name w:val="10"/>
    <w:basedOn w:val="Normal"/>
    <w:rsid w:val="00B97A80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rsid w:val="00B97A80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rsid w:val="00B97A80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</w:rPr>
  </w:style>
  <w:style w:type="paragraph" w:customStyle="1" w:styleId="a0">
    <w:name w:val="???????"/>
    <w:basedOn w:val="Normal"/>
    <w:rsid w:val="00B97A80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rsid w:val="00B97A80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/>
    </w:rPr>
  </w:style>
  <w:style w:type="paragraph" w:styleId="BlockText">
    <w:name w:val="Block Text"/>
    <w:basedOn w:val="Normal"/>
    <w:rsid w:val="00B97A80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sid w:val="00B97A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rsid w:val="00B97A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rsid w:val="00B97A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character" w:styleId="CommentReference">
    <w:name w:val="annotation reference"/>
    <w:rsid w:val="00203AF3"/>
    <w:rPr>
      <w:sz w:val="16"/>
      <w:szCs w:val="18"/>
    </w:rPr>
  </w:style>
  <w:style w:type="paragraph" w:styleId="CommentText">
    <w:name w:val="annotation text"/>
    <w:basedOn w:val="Normal"/>
    <w:link w:val="CommentTextChar"/>
    <w:rsid w:val="00203AF3"/>
    <w:rPr>
      <w:sz w:val="20"/>
      <w:szCs w:val="25"/>
    </w:rPr>
  </w:style>
  <w:style w:type="character" w:customStyle="1" w:styleId="CommentTextChar">
    <w:name w:val="Comment Text Char"/>
    <w:link w:val="CommentText"/>
    <w:rsid w:val="00203AF3"/>
    <w:rPr>
      <w:rFonts w:eastAsia="Times New Roman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03AF3"/>
    <w:rPr>
      <w:b/>
      <w:bCs/>
    </w:rPr>
  </w:style>
  <w:style w:type="character" w:customStyle="1" w:styleId="CommentSubjectChar">
    <w:name w:val="Comment Subject Char"/>
    <w:link w:val="CommentSubject"/>
    <w:rsid w:val="00203AF3"/>
    <w:rPr>
      <w:rFonts w:eastAsia="Times New Roman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7640-BD1E-4814-8A45-4E77519C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5791B7E9</Template>
  <TotalTime>231</TotalTime>
  <Pages>24</Pages>
  <Words>6517</Words>
  <Characters>27360</Characters>
  <Application>Microsoft Office Word</Application>
  <DocSecurity>0</DocSecurity>
  <Lines>228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33810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35</cp:revision>
  <cp:lastPrinted>2019-04-30T09:31:00Z</cp:lastPrinted>
  <dcterms:created xsi:type="dcterms:W3CDTF">2019-04-22T05:16:00Z</dcterms:created>
  <dcterms:modified xsi:type="dcterms:W3CDTF">2019-04-30T10:50:00Z</dcterms:modified>
</cp:coreProperties>
</file>