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272"/>
        <w:gridCol w:w="8000"/>
      </w:tblGrid>
      <w:tr w:rsidR="0080417F" w:rsidRPr="001C4F0E" w:rsidTr="00C47852">
        <w:trPr>
          <w:trHeight w:hRule="exact" w:val="353"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1C4F0E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1C4F0E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1C4F0E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615684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2"/>
        </w:trPr>
        <w:tc>
          <w:tcPr>
            <w:tcW w:w="990" w:type="dxa"/>
          </w:tcPr>
          <w:p w:rsidR="00615684" w:rsidRPr="001C4F0E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615684" w:rsidRPr="001C4F0E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15684" w:rsidRPr="001C4F0E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0417F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80417F" w:rsidRPr="001C4F0E" w:rsidRDefault="00371806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:rsidR="0080417F" w:rsidRPr="001C4F0E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80417F" w:rsidRPr="001C4F0E" w:rsidRDefault="009811E1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6A5146"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80417F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80417F" w:rsidRPr="001C4F0E" w:rsidRDefault="00371806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80417F" w:rsidRPr="001C4F0E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80417F" w:rsidRPr="001C4F0E" w:rsidRDefault="006A5146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3E69BF" w:rsidRPr="001C4F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CC3B95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C3B95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CC3B95" w:rsidRPr="001C4F0E" w:rsidRDefault="00CC3B95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2" w:type="dxa"/>
          </w:tcPr>
          <w:p w:rsidR="00CC3B95" w:rsidRPr="001C4F0E" w:rsidRDefault="00CC3B95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CC3B95" w:rsidRPr="001C4F0E" w:rsidRDefault="00CC3B95" w:rsidP="00FB044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C3B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TOC2"/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  <w:p w:rsidR="00FB044E" w:rsidRPr="001C4F0E" w:rsidRDefault="00FB044E" w:rsidP="00FB044E"/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FB044E" w:rsidRPr="001C4F0E" w:rsidTr="00C47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990" w:type="dxa"/>
          </w:tcPr>
          <w:p w:rsidR="00FB044E" w:rsidRPr="001C4F0E" w:rsidRDefault="00FB044E" w:rsidP="00C47852">
            <w:pPr>
              <w:pStyle w:val="TOC2"/>
              <w:tabs>
                <w:tab w:val="center" w:pos="0"/>
              </w:tabs>
              <w:spacing w:before="0" w:after="0" w:line="240" w:lineRule="auto"/>
              <w:ind w:right="25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2" w:type="dxa"/>
          </w:tcPr>
          <w:p w:rsidR="00FB044E" w:rsidRPr="001C4F0E" w:rsidRDefault="00FB044E" w:rsidP="00FB044E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B044E" w:rsidRPr="001C4F0E" w:rsidRDefault="00FB044E" w:rsidP="00FB044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:rsidR="00615684" w:rsidRPr="001C4F0E" w:rsidRDefault="00615684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38625C" w:rsidRPr="001C4F0E" w:rsidRDefault="00615684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br w:type="page"/>
      </w:r>
      <w:r w:rsidR="0038625C" w:rsidRPr="001C4F0E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E6F7E" w:rsidRPr="001C4F0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38625C" w:rsidRPr="001C4F0E">
        <w:rPr>
          <w:rFonts w:ascii="Angsana New" w:hAnsi="Angsana New" w:cs="Angsana New"/>
          <w:sz w:val="30"/>
          <w:szCs w:val="30"/>
          <w:cs/>
        </w:rPr>
        <w:t>นี้</w:t>
      </w:r>
    </w:p>
    <w:p w:rsidR="0038625C" w:rsidRPr="00845295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38625C" w:rsidRPr="001C4F0E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E6F7E" w:rsidRPr="001C4F0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E96019" w:rsidRPr="001C4F0E">
        <w:rPr>
          <w:rFonts w:ascii="Angsana New" w:hAnsi="Angsana New" w:cs="Angsana New"/>
          <w:sz w:val="30"/>
          <w:szCs w:val="30"/>
          <w:cs/>
        </w:rPr>
        <w:t>นี้</w:t>
      </w:r>
      <w:r w:rsidRPr="001C4F0E">
        <w:rPr>
          <w:rFonts w:ascii="Angsana New" w:hAnsi="Angsana New" w:cs="Angsana New"/>
          <w:sz w:val="30"/>
          <w:szCs w:val="30"/>
          <w:cs/>
        </w:rPr>
        <w:t>ได้รับอนุมั</w:t>
      </w:r>
      <w:r w:rsidR="008856B9" w:rsidRPr="001C4F0E">
        <w:rPr>
          <w:rFonts w:ascii="Angsana New" w:hAnsi="Angsana New" w:cs="Angsana New"/>
          <w:sz w:val="30"/>
          <w:szCs w:val="30"/>
          <w:cs/>
        </w:rPr>
        <w:t>ติ</w:t>
      </w:r>
      <w:r w:rsidR="0010331E" w:rsidRPr="001C4F0E">
        <w:rPr>
          <w:rFonts w:ascii="Angsana New" w:hAnsi="Angsana New" w:cs="Angsana New"/>
          <w:sz w:val="30"/>
          <w:szCs w:val="30"/>
          <w:cs/>
        </w:rPr>
        <w:t>ให้ออกงบการเงิน</w:t>
      </w:r>
      <w:r w:rsidR="00DF06E8" w:rsidRPr="001C4F0E">
        <w:rPr>
          <w:rFonts w:ascii="Angsana New" w:hAnsi="Angsana New" w:cs="Angsana New"/>
          <w:sz w:val="30"/>
          <w:szCs w:val="30"/>
          <w:cs/>
        </w:rPr>
        <w:t>จาก</w:t>
      </w:r>
      <w:r w:rsidR="00F754F0" w:rsidRPr="001C4F0E">
        <w:rPr>
          <w:rFonts w:ascii="Angsana New" w:hAnsi="Angsana New" w:cs="Angsana New"/>
          <w:sz w:val="30"/>
          <w:szCs w:val="30"/>
          <w:cs/>
        </w:rPr>
        <w:t>คณะ</w:t>
      </w:r>
      <w:r w:rsidR="00DF06E8" w:rsidRPr="001C4F0E">
        <w:rPr>
          <w:rFonts w:ascii="Angsana New" w:hAnsi="Angsana New" w:cs="Angsana New"/>
          <w:sz w:val="30"/>
          <w:szCs w:val="30"/>
          <w:cs/>
        </w:rPr>
        <w:t>กรรมการ</w:t>
      </w:r>
      <w:r w:rsidR="008856B9" w:rsidRPr="001C4F0E">
        <w:rPr>
          <w:rFonts w:ascii="Angsana New" w:hAnsi="Angsana New" w:cs="Angsana New"/>
          <w:sz w:val="30"/>
          <w:szCs w:val="30"/>
          <w:cs/>
        </w:rPr>
        <w:t>เมื่อ</w:t>
      </w:r>
      <w:r w:rsidR="009811E1" w:rsidRPr="001C4F0E">
        <w:rPr>
          <w:rFonts w:ascii="Angsana New" w:hAnsi="Angsana New" w:cs="Angsana New"/>
          <w:sz w:val="30"/>
          <w:szCs w:val="30"/>
          <w:cs/>
        </w:rPr>
        <w:t>วันที่</w:t>
      </w:r>
      <w:r w:rsidR="006E5FD4" w:rsidRPr="001C4F0E">
        <w:rPr>
          <w:rFonts w:ascii="Angsana New" w:hAnsi="Angsana New" w:cs="Angsana New"/>
          <w:sz w:val="30"/>
          <w:szCs w:val="30"/>
        </w:rPr>
        <w:t xml:space="preserve"> </w:t>
      </w:r>
      <w:r w:rsidR="00FB044E" w:rsidRPr="001C4F0E">
        <w:rPr>
          <w:rFonts w:ascii="Angsana New" w:hAnsi="Angsana New" w:cs="Angsana New"/>
          <w:sz w:val="30"/>
          <w:szCs w:val="30"/>
        </w:rPr>
        <w:t>9</w:t>
      </w:r>
      <w:r w:rsidR="006E5FD4" w:rsidRPr="001C4F0E">
        <w:rPr>
          <w:rFonts w:ascii="Angsana New" w:hAnsi="Angsana New" w:cs="Angsana New"/>
          <w:sz w:val="30"/>
          <w:szCs w:val="30"/>
        </w:rPr>
        <w:t xml:space="preserve"> </w:t>
      </w:r>
      <w:r w:rsidR="006E5FD4" w:rsidRPr="001C4F0E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37142B" w:rsidRPr="001C4F0E">
        <w:rPr>
          <w:rFonts w:ascii="Angsana New" w:hAnsi="Angsana New" w:cs="Angsana New"/>
          <w:sz w:val="30"/>
          <w:szCs w:val="30"/>
        </w:rPr>
        <w:t>256</w:t>
      </w:r>
      <w:r w:rsidR="00AA3D2E" w:rsidRPr="001C4F0E">
        <w:rPr>
          <w:rFonts w:ascii="Angsana New" w:hAnsi="Angsana New" w:cs="Angsana New"/>
          <w:sz w:val="30"/>
          <w:szCs w:val="30"/>
        </w:rPr>
        <w:t>2</w:t>
      </w:r>
    </w:p>
    <w:p w:rsidR="00FB044E" w:rsidRPr="00845295" w:rsidRDefault="00FB044E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38625C" w:rsidRPr="001C4F0E" w:rsidRDefault="009811E1" w:rsidP="00A20FB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ข้อมูลทั่วไป</w:t>
      </w:r>
    </w:p>
    <w:p w:rsidR="00845295" w:rsidRPr="00845295" w:rsidRDefault="00845295" w:rsidP="006E5FD4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6E5FD4" w:rsidRPr="001C4F0E" w:rsidRDefault="006E5FD4" w:rsidP="006E5FD4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 xml:space="preserve">บริษัท โรบินสัน จำกัด (มหาชน)  </w:t>
      </w:r>
      <w:r w:rsidRPr="001C4F0E">
        <w:rPr>
          <w:rFonts w:ascii="Angsana New" w:hAnsi="Angsana New" w:cs="Angsana New"/>
          <w:sz w:val="30"/>
          <w:szCs w:val="30"/>
        </w:rPr>
        <w:t>“</w:t>
      </w:r>
      <w:r w:rsidRPr="001C4F0E">
        <w:rPr>
          <w:rFonts w:ascii="Angsana New" w:hAnsi="Angsana New" w:cs="Angsana New"/>
          <w:sz w:val="30"/>
          <w:szCs w:val="30"/>
          <w:cs/>
        </w:rPr>
        <w:t>บริษัท</w:t>
      </w:r>
      <w:r w:rsidRPr="001C4F0E">
        <w:rPr>
          <w:rFonts w:ascii="Angsana New" w:hAnsi="Angsana New" w:cs="Angsana New"/>
          <w:sz w:val="30"/>
          <w:szCs w:val="30"/>
        </w:rPr>
        <w:t>”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และที่อยู่จดทะเบียนตั้งอยู่เลขที่</w:t>
      </w:r>
      <w:r w:rsidRPr="001C4F0E">
        <w:rPr>
          <w:rFonts w:ascii="Angsana New" w:hAnsi="Angsana New" w:cs="Angsana New"/>
          <w:sz w:val="30"/>
          <w:szCs w:val="30"/>
        </w:rPr>
        <w:t xml:space="preserve"> 9/9 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ชั้น </w:t>
      </w:r>
      <w:r w:rsidRPr="001C4F0E">
        <w:rPr>
          <w:rFonts w:ascii="Angsana New" w:hAnsi="Angsana New" w:cs="Angsana New"/>
          <w:sz w:val="30"/>
          <w:szCs w:val="30"/>
        </w:rPr>
        <w:t xml:space="preserve">14-17 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ถนนพระราม </w:t>
      </w:r>
      <w:r w:rsidRPr="001C4F0E">
        <w:rPr>
          <w:rFonts w:ascii="Angsana New" w:hAnsi="Angsana New" w:cs="Angsana New"/>
          <w:sz w:val="30"/>
          <w:szCs w:val="30"/>
        </w:rPr>
        <w:t xml:space="preserve">9 </w:t>
      </w:r>
      <w:r w:rsidRPr="001C4F0E">
        <w:rPr>
          <w:rFonts w:ascii="Angsana New" w:hAnsi="Angsana New" w:cs="Angsana New"/>
          <w:sz w:val="30"/>
          <w:szCs w:val="30"/>
          <w:cs/>
        </w:rPr>
        <w:t>แขวงห้วยขวาง เขตห้วยขวาง กรุงเทพมหานคร ประเทศไทย</w:t>
      </w:r>
    </w:p>
    <w:p w:rsidR="0038625C" w:rsidRPr="00845295" w:rsidRDefault="0038625C" w:rsidP="0047664D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38625C" w:rsidRPr="001C4F0E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บริษัทจดทะเบียนกับตล</w:t>
      </w:r>
      <w:r w:rsidR="002E2254" w:rsidRPr="001C4F0E">
        <w:rPr>
          <w:rFonts w:ascii="Angsana New" w:hAnsi="Angsana New" w:cs="Angsana New"/>
          <w:sz w:val="30"/>
          <w:szCs w:val="30"/>
          <w:cs/>
        </w:rPr>
        <w:t>าดหลักทรัพย์แห่งประเทศไทย เมื่อ</w:t>
      </w:r>
      <w:r w:rsidR="00EA6CBF" w:rsidRPr="001C4F0E">
        <w:rPr>
          <w:rFonts w:ascii="Angsana New" w:hAnsi="Angsana New" w:cs="Angsana New"/>
          <w:sz w:val="30"/>
          <w:szCs w:val="30"/>
          <w:cs/>
        </w:rPr>
        <w:t>เดือนมกราคม</w:t>
      </w:r>
      <w:r w:rsidR="002E2254" w:rsidRPr="001C4F0E">
        <w:rPr>
          <w:rFonts w:ascii="Angsana New" w:hAnsi="Angsana New" w:cs="Angsana New"/>
          <w:sz w:val="30"/>
          <w:szCs w:val="30"/>
          <w:cs/>
        </w:rPr>
        <w:t xml:space="preserve"> </w:t>
      </w:r>
      <w:r w:rsidR="002E2254" w:rsidRPr="001C4F0E">
        <w:rPr>
          <w:rFonts w:ascii="Angsana New" w:hAnsi="Angsana New" w:cs="Angsana New"/>
          <w:sz w:val="30"/>
          <w:szCs w:val="30"/>
        </w:rPr>
        <w:t>253</w:t>
      </w:r>
      <w:r w:rsidR="00B30999" w:rsidRPr="001C4F0E">
        <w:rPr>
          <w:rFonts w:ascii="Angsana New" w:hAnsi="Angsana New" w:cs="Angsana New"/>
          <w:sz w:val="30"/>
          <w:szCs w:val="30"/>
        </w:rPr>
        <w:t>5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</w:p>
    <w:p w:rsidR="00371B9F" w:rsidRPr="00845295" w:rsidRDefault="00371B9F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736FD9" w:rsidRPr="001C4F0E" w:rsidRDefault="007C74AB" w:rsidP="0047664D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ผู้</w:t>
      </w:r>
      <w:r w:rsidR="00F430F9" w:rsidRPr="001C4F0E">
        <w:rPr>
          <w:rFonts w:ascii="Angsana New" w:hAnsi="Angsana New" w:cs="Angsana New"/>
          <w:sz w:val="30"/>
          <w:szCs w:val="30"/>
          <w:cs/>
        </w:rPr>
        <w:t>ถือหุ้นรายใหญ่ในระหว่างงวด</w:t>
      </w:r>
      <w:r w:rsidRPr="001C4F0E">
        <w:rPr>
          <w:rFonts w:ascii="Angsana New" w:hAnsi="Angsana New" w:cs="Angsana New"/>
          <w:sz w:val="30"/>
          <w:szCs w:val="30"/>
          <w:cs/>
        </w:rPr>
        <w:t>ได้แก่ บริษัท เ</w:t>
      </w:r>
      <w:r w:rsidR="006B6749" w:rsidRPr="001C4F0E">
        <w:rPr>
          <w:rFonts w:ascii="Angsana New" w:hAnsi="Angsana New" w:cs="Angsana New"/>
          <w:sz w:val="30"/>
          <w:szCs w:val="30"/>
          <w:cs/>
        </w:rPr>
        <w:t>ซ็นทรัล รีเทล คอร์ปอเรชั่น จำกัด</w:t>
      </w:r>
      <w:r w:rsidR="006B6749" w:rsidRPr="001C4F0E">
        <w:rPr>
          <w:rFonts w:ascii="Angsana New" w:hAnsi="Angsana New" w:cs="Angsana New"/>
          <w:sz w:val="30"/>
          <w:szCs w:val="30"/>
        </w:rPr>
        <w:t xml:space="preserve"> (</w:t>
      </w:r>
      <w:r w:rsidRPr="001C4F0E">
        <w:rPr>
          <w:rFonts w:ascii="Angsana New" w:hAnsi="Angsana New" w:cs="Angsana New"/>
          <w:sz w:val="30"/>
          <w:szCs w:val="30"/>
          <w:cs/>
        </w:rPr>
        <w:t>ถือหุ้นร้อยละ</w:t>
      </w:r>
      <w:r w:rsidRPr="001C4F0E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1C4F0E">
        <w:rPr>
          <w:rFonts w:ascii="Angsana New" w:hAnsi="Angsana New" w:cs="Angsana New"/>
          <w:sz w:val="30"/>
          <w:szCs w:val="30"/>
        </w:rPr>
        <w:t>27.74</w:t>
      </w:r>
      <w:r w:rsidRPr="001C4F0E">
        <w:rPr>
          <w:rFonts w:ascii="Angsana New" w:hAnsi="Angsana New" w:cs="Angsana New"/>
          <w:sz w:val="30"/>
          <w:szCs w:val="30"/>
          <w:cs/>
        </w:rPr>
        <w:t>)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และ</w:t>
      </w:r>
      <w:r w:rsidR="004423D4" w:rsidRPr="001C4F0E">
        <w:rPr>
          <w:rFonts w:ascii="Angsana New" w:hAnsi="Angsana New" w:cs="Angsana New"/>
          <w:sz w:val="30"/>
          <w:szCs w:val="30"/>
        </w:rPr>
        <w:t xml:space="preserve"> </w:t>
      </w:r>
      <w:r w:rsidR="00FB044E" w:rsidRPr="001C4F0E">
        <w:rPr>
          <w:rFonts w:ascii="Angsana New" w:hAnsi="Angsana New" w:cs="Angsana New"/>
          <w:sz w:val="30"/>
          <w:szCs w:val="30"/>
        </w:rPr>
        <w:br/>
      </w:r>
      <w:r w:rsidR="004423D4" w:rsidRPr="001C4F0E">
        <w:rPr>
          <w:rFonts w:ascii="Angsana New" w:hAnsi="Angsana New" w:cs="Angsana New"/>
          <w:sz w:val="30"/>
          <w:szCs w:val="30"/>
          <w:cs/>
        </w:rPr>
        <w:t>บริษัท</w:t>
      </w:r>
      <w:r w:rsidR="004423D4"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ซี อาร์ จี บริการ จำกัด</w:t>
      </w:r>
      <w:r w:rsidR="006B6749" w:rsidRPr="001C4F0E">
        <w:rPr>
          <w:rFonts w:ascii="Angsana New" w:hAnsi="Angsana New" w:cs="Angsana New"/>
          <w:sz w:val="30"/>
          <w:szCs w:val="30"/>
        </w:rPr>
        <w:t xml:space="preserve"> (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ถือหุ้นร้อยละ </w:t>
      </w:r>
      <w:r w:rsidRPr="001C4F0E">
        <w:rPr>
          <w:rFonts w:ascii="Angsana New" w:hAnsi="Angsana New" w:cs="Angsana New"/>
          <w:sz w:val="30"/>
          <w:szCs w:val="30"/>
        </w:rPr>
        <w:t>2</w:t>
      </w:r>
      <w:r w:rsidR="003227C5" w:rsidRPr="001C4F0E">
        <w:rPr>
          <w:rFonts w:ascii="Angsana New" w:hAnsi="Angsana New" w:cs="Angsana New"/>
          <w:sz w:val="30"/>
          <w:szCs w:val="30"/>
        </w:rPr>
        <w:t>6</w:t>
      </w:r>
      <w:r w:rsidR="00C17FA4" w:rsidRPr="001C4F0E">
        <w:rPr>
          <w:rFonts w:ascii="Angsana New" w:hAnsi="Angsana New" w:cs="Angsana New"/>
          <w:sz w:val="30"/>
          <w:szCs w:val="30"/>
        </w:rPr>
        <w:t>.07</w:t>
      </w:r>
      <w:r w:rsidRPr="001C4F0E">
        <w:rPr>
          <w:rFonts w:ascii="Angsana New" w:hAnsi="Angsana New" w:cs="Angsana New"/>
          <w:sz w:val="30"/>
          <w:szCs w:val="30"/>
          <w:cs/>
        </w:rPr>
        <w:t>) ซึ่งบริษัททั้งสองแห่งเป็นนิติบุคคลที่จัดตั้งขึ้นในประเทศไทย</w:t>
      </w:r>
    </w:p>
    <w:p w:rsidR="006E5FD4" w:rsidRPr="00845295" w:rsidRDefault="006E5FD4" w:rsidP="0047664D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75247F" w:rsidRPr="001C4F0E" w:rsidRDefault="00D166A5" w:rsidP="00A951F2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บริษัท</w:t>
      </w:r>
      <w:r w:rsidR="00CA7D35" w:rsidRPr="001C4F0E">
        <w:rPr>
          <w:rFonts w:ascii="Angsana New" w:hAnsi="Angsana New" w:cs="Angsana New"/>
          <w:sz w:val="30"/>
          <w:szCs w:val="30"/>
          <w:cs/>
        </w:rPr>
        <w:t>และ</w:t>
      </w:r>
      <w:r w:rsidR="00D141A9" w:rsidRPr="001C4F0E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CA7D35" w:rsidRPr="001C4F0E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38625C" w:rsidRPr="001C4F0E">
        <w:rPr>
          <w:rFonts w:ascii="Angsana New" w:hAnsi="Angsana New" w:cs="Angsana New"/>
          <w:sz w:val="30"/>
          <w:szCs w:val="30"/>
          <w:cs/>
        </w:rPr>
        <w:t xml:space="preserve">ห้างสรรพสินค้าภายใต้ชื่อ </w:t>
      </w:r>
      <w:r w:rsidR="0038625C" w:rsidRPr="001C4F0E">
        <w:rPr>
          <w:rFonts w:ascii="Angsana New" w:hAnsi="Angsana New" w:cs="Angsana New"/>
          <w:sz w:val="30"/>
          <w:szCs w:val="30"/>
        </w:rPr>
        <w:t>“</w:t>
      </w:r>
      <w:r w:rsidR="0038625C" w:rsidRPr="001C4F0E">
        <w:rPr>
          <w:rFonts w:ascii="Angsana New" w:hAnsi="Angsana New" w:cs="Angsana New"/>
          <w:sz w:val="30"/>
          <w:szCs w:val="30"/>
          <w:cs/>
        </w:rPr>
        <w:t>โรบินสัน</w:t>
      </w:r>
      <w:r w:rsidR="0038625C" w:rsidRPr="001C4F0E">
        <w:rPr>
          <w:rFonts w:ascii="Angsana New" w:hAnsi="Angsana New" w:cs="Angsana New"/>
          <w:sz w:val="30"/>
          <w:szCs w:val="30"/>
        </w:rPr>
        <w:t>”</w:t>
      </w:r>
      <w:r w:rsidR="00CA7D35" w:rsidRPr="001C4F0E">
        <w:rPr>
          <w:rFonts w:ascii="Angsana New" w:hAnsi="Angsana New" w:cs="Angsana New"/>
          <w:sz w:val="30"/>
          <w:szCs w:val="30"/>
          <w:cs/>
        </w:rPr>
        <w:t xml:space="preserve"> นอกจากนี้บริษัทได้ร่วมลงทุนกับพันธมิตรธุร</w:t>
      </w:r>
      <w:r w:rsidR="0038625C" w:rsidRPr="001C4F0E">
        <w:rPr>
          <w:rFonts w:ascii="Angsana New" w:hAnsi="Angsana New" w:cs="Angsana New"/>
          <w:sz w:val="30"/>
          <w:szCs w:val="30"/>
          <w:cs/>
        </w:rPr>
        <w:t xml:space="preserve">กิจบางกลุ่ม (บริษัทย่อยทางอ้อม) </w:t>
      </w:r>
      <w:r w:rsidR="009416B0" w:rsidRPr="001C4F0E">
        <w:rPr>
          <w:rFonts w:ascii="Angsana New" w:hAnsi="Angsana New" w:cs="Angsana New"/>
          <w:sz w:val="30"/>
          <w:szCs w:val="30"/>
          <w:cs/>
        </w:rPr>
        <w:t>สำ</w:t>
      </w:r>
      <w:r w:rsidR="00633620" w:rsidRPr="001C4F0E">
        <w:rPr>
          <w:rFonts w:ascii="Angsana New" w:hAnsi="Angsana New" w:cs="Angsana New"/>
          <w:sz w:val="30"/>
          <w:szCs w:val="30"/>
          <w:cs/>
        </w:rPr>
        <w:t xml:space="preserve">หรับพื้นที่นอกเขตกรุงเทพมหานคร </w:t>
      </w:r>
      <w:r w:rsidR="0038625C" w:rsidRPr="001C4F0E">
        <w:rPr>
          <w:rFonts w:ascii="Angsana New" w:hAnsi="Angsana New" w:cs="Angsana New"/>
          <w:sz w:val="30"/>
          <w:szCs w:val="30"/>
          <w:cs/>
        </w:rPr>
        <w:t>โดยผ่านการถือหุ้นของบริษัท ซีอาร์ (ประเทศไทย) จำกัด</w:t>
      </w:r>
      <w:r w:rsidR="00EA6CBF" w:rsidRPr="001C4F0E">
        <w:rPr>
          <w:rFonts w:ascii="Angsana New" w:hAnsi="Angsana New" w:cs="Angsana New"/>
          <w:sz w:val="30"/>
          <w:szCs w:val="30"/>
          <w:cs/>
        </w:rPr>
        <w:t xml:space="preserve"> รายละเอียดของบริษัท</w:t>
      </w:r>
      <w:r w:rsidR="0075247F" w:rsidRPr="001C4F0E">
        <w:rPr>
          <w:rFonts w:ascii="Angsana New" w:hAnsi="Angsana New" w:cs="Angsana New"/>
          <w:sz w:val="30"/>
          <w:szCs w:val="30"/>
          <w:cs/>
        </w:rPr>
        <w:t>ย่อยทางตรง</w:t>
      </w:r>
      <w:r w:rsidR="00371806" w:rsidRPr="001C4F0E">
        <w:rPr>
          <w:rFonts w:ascii="Angsana New" w:hAnsi="Angsana New" w:cs="Angsana New"/>
          <w:sz w:val="30"/>
          <w:szCs w:val="30"/>
          <w:cs/>
        </w:rPr>
        <w:t xml:space="preserve">ของบริษัท ณ วันที่ </w:t>
      </w:r>
      <w:r w:rsidR="00371806" w:rsidRPr="001C4F0E">
        <w:rPr>
          <w:rFonts w:ascii="Angsana New" w:hAnsi="Angsana New" w:cs="Angsana New"/>
          <w:sz w:val="30"/>
          <w:szCs w:val="30"/>
        </w:rPr>
        <w:t>3</w:t>
      </w:r>
      <w:r w:rsidR="00D539B4" w:rsidRPr="001C4F0E">
        <w:rPr>
          <w:rFonts w:ascii="Angsana New" w:hAnsi="Angsana New" w:cs="Angsana New"/>
          <w:sz w:val="30"/>
          <w:szCs w:val="30"/>
        </w:rPr>
        <w:t>1</w:t>
      </w:r>
      <w:r w:rsidR="00D539B4" w:rsidRPr="001C4F0E">
        <w:rPr>
          <w:rFonts w:ascii="Angsana New" w:hAnsi="Angsana New" w:cs="Angsana New"/>
          <w:sz w:val="30"/>
          <w:szCs w:val="30"/>
          <w:cs/>
        </w:rPr>
        <w:t xml:space="preserve"> </w:t>
      </w:r>
      <w:r w:rsidR="00166892" w:rsidRPr="001C4F0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5661C" w:rsidRPr="001C4F0E">
        <w:rPr>
          <w:rFonts w:ascii="Angsana New" w:hAnsi="Angsana New" w:cs="Angsana New"/>
          <w:sz w:val="30"/>
          <w:szCs w:val="30"/>
        </w:rPr>
        <w:t>256</w:t>
      </w:r>
      <w:r w:rsidR="00AA3D2E" w:rsidRPr="001C4F0E">
        <w:rPr>
          <w:rFonts w:ascii="Angsana New" w:hAnsi="Angsana New" w:cs="Angsana New"/>
          <w:sz w:val="30"/>
          <w:szCs w:val="30"/>
        </w:rPr>
        <w:t>2</w:t>
      </w:r>
      <w:r w:rsidR="00166892" w:rsidRPr="001C4F0E">
        <w:rPr>
          <w:rFonts w:ascii="Angsana New" w:hAnsi="Angsana New" w:cs="Angsana New"/>
          <w:sz w:val="30"/>
          <w:szCs w:val="30"/>
        </w:rPr>
        <w:t xml:space="preserve"> </w:t>
      </w:r>
      <w:r w:rsidR="00166892" w:rsidRPr="001C4F0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E77CD" w:rsidRPr="001C4F0E">
        <w:rPr>
          <w:rFonts w:ascii="Angsana New" w:hAnsi="Angsana New" w:cs="Angsana New"/>
          <w:sz w:val="30"/>
          <w:szCs w:val="30"/>
        </w:rPr>
        <w:br/>
      </w:r>
      <w:r w:rsidR="00166892" w:rsidRPr="001C4F0E">
        <w:rPr>
          <w:rFonts w:ascii="Angsana New" w:hAnsi="Angsana New" w:cs="Angsana New"/>
          <w:sz w:val="30"/>
          <w:szCs w:val="30"/>
        </w:rPr>
        <w:t xml:space="preserve">31 </w:t>
      </w:r>
      <w:r w:rsidR="00D539B4" w:rsidRPr="001C4F0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26E54" w:rsidRPr="001C4F0E">
        <w:rPr>
          <w:rFonts w:ascii="Angsana New" w:hAnsi="Angsana New" w:cs="Angsana New"/>
          <w:sz w:val="30"/>
          <w:szCs w:val="30"/>
        </w:rPr>
        <w:t>25</w:t>
      </w:r>
      <w:r w:rsidR="0085661C" w:rsidRPr="001C4F0E">
        <w:rPr>
          <w:rFonts w:ascii="Angsana New" w:hAnsi="Angsana New" w:cs="Angsana New"/>
          <w:sz w:val="30"/>
          <w:szCs w:val="30"/>
        </w:rPr>
        <w:t>6</w:t>
      </w:r>
      <w:r w:rsidR="00AA3D2E" w:rsidRPr="001C4F0E">
        <w:rPr>
          <w:rFonts w:ascii="Angsana New" w:hAnsi="Angsana New" w:cs="Angsana New"/>
          <w:sz w:val="30"/>
          <w:szCs w:val="30"/>
        </w:rPr>
        <w:t>1</w:t>
      </w:r>
      <w:r w:rsidR="00D26E54" w:rsidRPr="001C4F0E">
        <w:rPr>
          <w:rFonts w:ascii="Angsana New" w:hAnsi="Angsana New" w:cs="Angsana New"/>
          <w:sz w:val="30"/>
          <w:szCs w:val="30"/>
        </w:rPr>
        <w:t xml:space="preserve"> </w:t>
      </w:r>
      <w:r w:rsidR="007F5070" w:rsidRPr="001C4F0E">
        <w:rPr>
          <w:rFonts w:ascii="Angsana New" w:hAnsi="Angsana New" w:cs="Angsana New"/>
          <w:sz w:val="30"/>
          <w:szCs w:val="30"/>
          <w:cs/>
        </w:rPr>
        <w:t>ได้เปิดเผยไว้ในหมายเหตุประกอบงบ</w:t>
      </w:r>
      <w:r w:rsidR="007F5070" w:rsidRPr="00CC3B95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CC3B95" w:rsidRPr="00CC3B95">
        <w:rPr>
          <w:rFonts w:ascii="Angsana New" w:hAnsi="Angsana New" w:cs="Angsana New"/>
          <w:sz w:val="30"/>
          <w:szCs w:val="30"/>
        </w:rPr>
        <w:t>8</w:t>
      </w:r>
    </w:p>
    <w:p w:rsidR="0075247F" w:rsidRPr="00845295" w:rsidRDefault="0075247F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75247F" w:rsidRPr="001C4F0E" w:rsidRDefault="0075247F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C4F0E">
        <w:rPr>
          <w:rFonts w:ascii="Angsana New" w:hAnsi="Angsana New" w:cs="Angsana New"/>
          <w:sz w:val="30"/>
          <w:szCs w:val="30"/>
          <w:cs/>
        </w:rPr>
        <w:lastRenderedPageBreak/>
        <w:t xml:space="preserve">รายละเอียดของบริษัทย่อยทางอ้อมของบริษัท ณ วันที่ </w:t>
      </w:r>
      <w:r w:rsidRPr="001C4F0E">
        <w:rPr>
          <w:rFonts w:ascii="Angsana New" w:hAnsi="Angsana New" w:cs="Angsana New"/>
          <w:sz w:val="30"/>
          <w:szCs w:val="30"/>
        </w:rPr>
        <w:t xml:space="preserve">31 </w:t>
      </w:r>
      <w:r w:rsidR="006D6570" w:rsidRPr="001C4F0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D6570" w:rsidRPr="001C4F0E">
        <w:rPr>
          <w:rFonts w:ascii="Angsana New" w:hAnsi="Angsana New" w:cs="Angsana New"/>
          <w:sz w:val="30"/>
          <w:szCs w:val="30"/>
        </w:rPr>
        <w:t>256</w:t>
      </w:r>
      <w:r w:rsidR="00AA3D2E" w:rsidRPr="001C4F0E">
        <w:rPr>
          <w:rFonts w:ascii="Angsana New" w:hAnsi="Angsana New" w:cs="Angsana New"/>
          <w:sz w:val="30"/>
          <w:szCs w:val="30"/>
        </w:rPr>
        <w:t>2</w:t>
      </w:r>
      <w:r w:rsidR="006D6570" w:rsidRPr="001C4F0E">
        <w:rPr>
          <w:rFonts w:ascii="Angsana New" w:hAnsi="Angsana New" w:cs="Angsana New"/>
          <w:sz w:val="30"/>
          <w:szCs w:val="30"/>
        </w:rPr>
        <w:t xml:space="preserve"> </w:t>
      </w:r>
      <w:r w:rsidR="006D6570" w:rsidRPr="001C4F0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D6570" w:rsidRPr="001C4F0E">
        <w:rPr>
          <w:rFonts w:ascii="Angsana New" w:hAnsi="Angsana New" w:cs="Angsana New"/>
          <w:sz w:val="30"/>
          <w:szCs w:val="30"/>
        </w:rPr>
        <w:t xml:space="preserve">31 </w:t>
      </w:r>
      <w:r w:rsidR="006D6570" w:rsidRPr="001C4F0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D6570" w:rsidRPr="001C4F0E">
        <w:rPr>
          <w:rFonts w:ascii="Angsana New" w:hAnsi="Angsana New" w:cs="Angsana New"/>
          <w:sz w:val="30"/>
          <w:szCs w:val="30"/>
        </w:rPr>
        <w:t>25</w:t>
      </w:r>
      <w:r w:rsidR="0037142B" w:rsidRPr="001C4F0E">
        <w:rPr>
          <w:rFonts w:ascii="Angsana New" w:hAnsi="Angsana New" w:cs="Angsana New"/>
          <w:sz w:val="30"/>
          <w:szCs w:val="30"/>
        </w:rPr>
        <w:t>6</w:t>
      </w:r>
      <w:r w:rsidR="00FE64B9" w:rsidRPr="001C4F0E">
        <w:rPr>
          <w:rFonts w:ascii="Angsana New" w:hAnsi="Angsana New" w:cs="Angsana New"/>
          <w:sz w:val="30"/>
          <w:szCs w:val="30"/>
        </w:rPr>
        <w:t>1</w:t>
      </w:r>
      <w:r w:rsidR="00D26E54"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38625C" w:rsidRPr="00845295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tbl>
      <w:tblPr>
        <w:tblW w:w="94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75"/>
        <w:gridCol w:w="1530"/>
        <w:gridCol w:w="1350"/>
        <w:gridCol w:w="1170"/>
        <w:gridCol w:w="1170"/>
      </w:tblGrid>
      <w:tr w:rsidR="00CC0BDA" w:rsidRPr="001C4F0E" w:rsidTr="002C1EDA">
        <w:trPr>
          <w:trHeight w:val="497"/>
          <w:tblHeader/>
        </w:trPr>
        <w:tc>
          <w:tcPr>
            <w:tcW w:w="4275" w:type="dxa"/>
          </w:tcPr>
          <w:p w:rsidR="00CC0BDA" w:rsidRPr="001C4F0E" w:rsidRDefault="00CC0BDA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C0BDA" w:rsidRPr="001C4F0E" w:rsidRDefault="00CC0BDA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0BDA" w:rsidRPr="001C4F0E" w:rsidRDefault="00CC0BDA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2340" w:type="dxa"/>
            <w:gridSpan w:val="2"/>
          </w:tcPr>
          <w:p w:rsidR="00CC0BDA" w:rsidRPr="001C4F0E" w:rsidRDefault="00CC0BDA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D5917" w:rsidRPr="001C4F0E" w:rsidTr="002C1EDA">
        <w:trPr>
          <w:tblHeader/>
        </w:trPr>
        <w:tc>
          <w:tcPr>
            <w:tcW w:w="4275" w:type="dxa"/>
          </w:tcPr>
          <w:p w:rsidR="00AD5917" w:rsidRPr="001C4F0E" w:rsidRDefault="00BD766B" w:rsidP="00BD766B">
            <w:pPr>
              <w:pStyle w:val="Heading5"/>
              <w:spacing w:before="0" w:line="240" w:lineRule="auto"/>
              <w:ind w:right="-25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:rsidR="00AD5917" w:rsidRPr="001C4F0E" w:rsidRDefault="00927D9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:rsidR="00AD5917" w:rsidRPr="001C4F0E" w:rsidRDefault="00AD591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2340" w:type="dxa"/>
            <w:gridSpan w:val="2"/>
          </w:tcPr>
          <w:p w:rsidR="00AD5917" w:rsidRPr="001C4F0E" w:rsidRDefault="00927D9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CC0BDA" w:rsidRPr="001C4F0E" w:rsidTr="002C1EDA">
        <w:trPr>
          <w:tblHeader/>
        </w:trPr>
        <w:tc>
          <w:tcPr>
            <w:tcW w:w="4275" w:type="dxa"/>
          </w:tcPr>
          <w:p w:rsidR="00CC0BDA" w:rsidRPr="001C4F0E" w:rsidRDefault="00CC0BDA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C0BDA" w:rsidRPr="001C4F0E" w:rsidRDefault="00CC0BD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C0BDA" w:rsidRPr="001C4F0E" w:rsidRDefault="00CC0BD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C0BDA" w:rsidRPr="001C4F0E" w:rsidRDefault="00371806" w:rsidP="005333A9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C0BDA" w:rsidRPr="001C4F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333A9"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:rsidR="00CC0BDA" w:rsidRPr="001C4F0E" w:rsidRDefault="00371806" w:rsidP="00D55D3F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C0BDA" w:rsidRPr="001C4F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C0BDA"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5333A9" w:rsidRPr="001C4F0E" w:rsidTr="002C1EDA">
        <w:trPr>
          <w:tblHeader/>
        </w:trPr>
        <w:tc>
          <w:tcPr>
            <w:tcW w:w="4275" w:type="dxa"/>
          </w:tcPr>
          <w:p w:rsidR="005333A9" w:rsidRPr="001C4F0E" w:rsidRDefault="005333A9" w:rsidP="005333A9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5333A9" w:rsidRPr="001C4F0E" w:rsidRDefault="005333A9" w:rsidP="005333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5333A9" w:rsidRPr="001C4F0E" w:rsidRDefault="005333A9" w:rsidP="005333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333A9" w:rsidRPr="001C4F0E" w:rsidRDefault="005333A9" w:rsidP="0037142B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66892" w:rsidRPr="001C4F0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E64B9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:rsidR="005333A9" w:rsidRPr="001C4F0E" w:rsidRDefault="005333A9" w:rsidP="0037142B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7142B" w:rsidRPr="001C4F0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E64B9"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27D9F" w:rsidRPr="001C4F0E" w:rsidTr="00C52CBA">
        <w:trPr>
          <w:tblHeader/>
        </w:trPr>
        <w:tc>
          <w:tcPr>
            <w:tcW w:w="4275" w:type="dxa"/>
          </w:tcPr>
          <w:p w:rsidR="00927D9F" w:rsidRPr="001C4F0E" w:rsidRDefault="00927D9F" w:rsidP="005333A9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:rsidR="00927D9F" w:rsidRPr="001C4F0E" w:rsidRDefault="00927D9F" w:rsidP="005333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927D9F" w:rsidRPr="001C4F0E" w:rsidRDefault="00927D9F" w:rsidP="005333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927D9F" w:rsidRPr="001C4F0E" w:rsidRDefault="00927D9F" w:rsidP="00927D9F">
            <w:pPr>
              <w:spacing w:after="0" w:line="240" w:lineRule="auto"/>
              <w:ind w:left="-108" w:right="-25" w:firstLine="85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FB044E" w:rsidRPr="001C4F0E" w:rsidTr="002C1EDA">
        <w:tc>
          <w:tcPr>
            <w:tcW w:w="4275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เชียงใหม่ (ประเทศไทย) จำกัด</w:t>
            </w:r>
          </w:p>
        </w:tc>
        <w:tc>
          <w:tcPr>
            <w:tcW w:w="1530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FB044E" w:rsidRPr="001C4F0E" w:rsidRDefault="00FB044E" w:rsidP="00FB044E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89.99</w:t>
            </w:r>
          </w:p>
        </w:tc>
        <w:tc>
          <w:tcPr>
            <w:tcW w:w="1170" w:type="dxa"/>
          </w:tcPr>
          <w:p w:rsidR="00FB044E" w:rsidRPr="001C4F0E" w:rsidRDefault="00FB044E" w:rsidP="00FB044E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89.99</w:t>
            </w:r>
          </w:p>
        </w:tc>
      </w:tr>
      <w:tr w:rsidR="00FB044E" w:rsidRPr="001C4F0E" w:rsidTr="002C1EDA">
        <w:trPr>
          <w:trHeight w:val="74"/>
        </w:trPr>
        <w:tc>
          <w:tcPr>
            <w:tcW w:w="4275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อุดรธานี (ประเทศไทย) จำกัด</w:t>
            </w:r>
          </w:p>
        </w:tc>
        <w:tc>
          <w:tcPr>
            <w:tcW w:w="1530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FB044E" w:rsidRPr="001C4F0E" w:rsidRDefault="00FB044E" w:rsidP="00FB044E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  <w:tc>
          <w:tcPr>
            <w:tcW w:w="1170" w:type="dxa"/>
          </w:tcPr>
          <w:p w:rsidR="00FB044E" w:rsidRPr="001C4F0E" w:rsidRDefault="00FB044E" w:rsidP="00FB044E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</w:tr>
      <w:tr w:rsidR="00FB044E" w:rsidRPr="001C4F0E" w:rsidTr="002C1EDA">
        <w:tc>
          <w:tcPr>
            <w:tcW w:w="4275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หาดใหญ่ (ประเทศไทย) จำกัด</w:t>
            </w:r>
          </w:p>
        </w:tc>
        <w:tc>
          <w:tcPr>
            <w:tcW w:w="1530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FB044E" w:rsidRPr="001C4F0E" w:rsidRDefault="00FB044E" w:rsidP="00FB044E">
            <w:pPr>
              <w:tabs>
                <w:tab w:val="decimal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170" w:type="dxa"/>
          </w:tcPr>
          <w:p w:rsidR="00FB044E" w:rsidRPr="001C4F0E" w:rsidRDefault="00FB044E" w:rsidP="00FB044E">
            <w:pPr>
              <w:tabs>
                <w:tab w:val="decimal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</w:tr>
      <w:tr w:rsidR="00FB044E" w:rsidRPr="001C4F0E" w:rsidTr="002C1EDA">
        <w:tc>
          <w:tcPr>
            <w:tcW w:w="4275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จันทบุรี (ประเทศไทย) จำกัด</w:t>
            </w:r>
          </w:p>
        </w:tc>
        <w:tc>
          <w:tcPr>
            <w:tcW w:w="1530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FB044E" w:rsidRPr="001C4F0E" w:rsidRDefault="00FB044E" w:rsidP="00FB044E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64.99</w:t>
            </w:r>
          </w:p>
        </w:tc>
        <w:tc>
          <w:tcPr>
            <w:tcW w:w="1170" w:type="dxa"/>
          </w:tcPr>
          <w:p w:rsidR="00FB044E" w:rsidRPr="001C4F0E" w:rsidRDefault="00FB044E" w:rsidP="00FB044E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64.99</w:t>
            </w:r>
          </w:p>
        </w:tc>
      </w:tr>
      <w:tr w:rsidR="00FB044E" w:rsidRPr="001C4F0E" w:rsidTr="002C1EDA">
        <w:tc>
          <w:tcPr>
            <w:tcW w:w="4275" w:type="dxa"/>
          </w:tcPr>
          <w:p w:rsidR="00FB044E" w:rsidRPr="001C4F0E" w:rsidRDefault="00FB044E" w:rsidP="00FB044E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</w:rPr>
            </w:pPr>
            <w:r w:rsidRPr="001C4F0E">
              <w:rPr>
                <w:rFonts w:ascii="Angsana New" w:hAnsi="Angsana New" w:cs="Angsana New"/>
                <w:cs/>
              </w:rPr>
              <w:t>บริษัท ซีอาร์ นครศรีธรรมราช (ประเทศไทย) จำกัด</w:t>
            </w:r>
          </w:p>
        </w:tc>
        <w:tc>
          <w:tcPr>
            <w:tcW w:w="1530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FB044E" w:rsidRPr="001C4F0E" w:rsidRDefault="00FB044E" w:rsidP="00FB044E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  <w:tc>
          <w:tcPr>
            <w:tcW w:w="1170" w:type="dxa"/>
          </w:tcPr>
          <w:p w:rsidR="00FB044E" w:rsidRPr="001C4F0E" w:rsidRDefault="00FB044E" w:rsidP="00FB044E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</w:tr>
      <w:tr w:rsidR="00FB044E" w:rsidRPr="001C4F0E" w:rsidTr="002C1EDA">
        <w:tc>
          <w:tcPr>
            <w:tcW w:w="4275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ภูเก็ต (ประเทศไทย) จำกัด</w:t>
            </w:r>
          </w:p>
        </w:tc>
        <w:tc>
          <w:tcPr>
            <w:tcW w:w="1530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FB044E" w:rsidRPr="001C4F0E" w:rsidRDefault="00FB044E" w:rsidP="00FB044E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  <w:tc>
          <w:tcPr>
            <w:tcW w:w="1170" w:type="dxa"/>
          </w:tcPr>
          <w:p w:rsidR="00FB044E" w:rsidRPr="001C4F0E" w:rsidRDefault="00FB044E" w:rsidP="00FB044E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</w:tr>
      <w:tr w:rsidR="00FB044E" w:rsidRPr="001C4F0E" w:rsidTr="002C1EDA">
        <w:tc>
          <w:tcPr>
            <w:tcW w:w="4275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ราชบุรี (ประเทศไทย) จำกัด</w:t>
            </w:r>
          </w:p>
        </w:tc>
        <w:tc>
          <w:tcPr>
            <w:tcW w:w="1530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FB044E" w:rsidRPr="001C4F0E" w:rsidRDefault="00FB044E" w:rsidP="00FB044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FB044E" w:rsidRPr="001C4F0E" w:rsidRDefault="00FB044E" w:rsidP="00FB044E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  <w:tc>
          <w:tcPr>
            <w:tcW w:w="1170" w:type="dxa"/>
          </w:tcPr>
          <w:p w:rsidR="00FB044E" w:rsidRPr="001C4F0E" w:rsidRDefault="00FB044E" w:rsidP="00FB044E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</w:tr>
    </w:tbl>
    <w:p w:rsidR="0038625C" w:rsidRPr="001C4F0E" w:rsidRDefault="0038625C" w:rsidP="00A20FB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1C4F0E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เกณฑ์การจัดทำงบการเงิน</w:t>
      </w:r>
      <w:r w:rsidR="007E6F7E" w:rsidRPr="001C4F0E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ระหว่างกาล</w:t>
      </w: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 </w:t>
      </w:r>
    </w:p>
    <w:p w:rsidR="0038625C" w:rsidRPr="00484416" w:rsidRDefault="0038625C" w:rsidP="00D55D3F">
      <w:pPr>
        <w:spacing w:after="0" w:line="240" w:lineRule="auto"/>
        <w:ind w:right="-25"/>
        <w:jc w:val="thaiDistribute"/>
        <w:rPr>
          <w:rFonts w:ascii="Angsana New" w:hAnsi="Angsana New" w:cs="Angsana New"/>
        </w:rPr>
      </w:pPr>
    </w:p>
    <w:p w:rsidR="0023398A" w:rsidRPr="001C4F0E" w:rsidRDefault="0023398A" w:rsidP="00A20FB6">
      <w:pPr>
        <w:numPr>
          <w:ilvl w:val="0"/>
          <w:numId w:val="15"/>
        </w:numPr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C4F0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  <w:r w:rsidR="00373240" w:rsidRPr="001C4F0E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:rsidR="0023398A" w:rsidRPr="00484416" w:rsidRDefault="0023398A" w:rsidP="00D55D3F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8A282B" w:rsidRPr="001C4F0E" w:rsidRDefault="008A282B" w:rsidP="009D687E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</w:t>
      </w:r>
      <w:r w:rsidR="00D20198" w:rsidRPr="001C4F0E">
        <w:rPr>
          <w:rFonts w:ascii="Angsana New" w:hAnsi="Angsana New" w:cs="Angsana New"/>
          <w:sz w:val="30"/>
          <w:szCs w:val="30"/>
          <w:cs/>
        </w:rPr>
        <w:t>ูปแบบย่อและตามมาตรฐานการบัญชี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Pr="001C4F0E">
        <w:rPr>
          <w:rFonts w:ascii="Angsana New" w:hAnsi="Angsana New" w:cs="Angsana New"/>
          <w:sz w:val="30"/>
          <w:szCs w:val="30"/>
        </w:rPr>
        <w:t xml:space="preserve">34 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(ปรับปรุง </w:t>
      </w:r>
      <w:r w:rsidRPr="001C4F0E">
        <w:rPr>
          <w:rFonts w:ascii="Angsana New" w:hAnsi="Angsana New" w:cs="Angsana New"/>
          <w:sz w:val="30"/>
          <w:szCs w:val="30"/>
        </w:rPr>
        <w:t>25</w:t>
      </w:r>
      <w:r w:rsidR="004D2FEF" w:rsidRPr="001C4F0E">
        <w:rPr>
          <w:rFonts w:ascii="Angsana New" w:hAnsi="Angsana New" w:cs="Angsana New"/>
          <w:sz w:val="30"/>
          <w:szCs w:val="30"/>
        </w:rPr>
        <w:t>61</w:t>
      </w:r>
      <w:r w:rsidRPr="001C4F0E">
        <w:rPr>
          <w:rFonts w:ascii="Angsana New" w:hAnsi="Angsana New" w:cs="Angsana New"/>
          <w:sz w:val="30"/>
          <w:szCs w:val="30"/>
        </w:rPr>
        <w:t xml:space="preserve">) 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เรื่อง   </w:t>
      </w:r>
      <w:r w:rsidR="00672CC1" w:rsidRPr="001C4F0E">
        <w:rPr>
          <w:rFonts w:ascii="Angsana New" w:hAnsi="Angsana New" w:cs="Angsana New"/>
          <w:sz w:val="30"/>
          <w:szCs w:val="30"/>
        </w:rPr>
        <w:t xml:space="preserve">    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4F0E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="00C722CB" w:rsidRPr="001C4F0E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</w:p>
    <w:p w:rsidR="008A282B" w:rsidRPr="00484416" w:rsidRDefault="008A282B" w:rsidP="008A282B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8A282B" w:rsidRPr="001C4F0E" w:rsidRDefault="008A282B" w:rsidP="009D687E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C17AB5" w:rsidRPr="001C4F0E">
        <w:rPr>
          <w:rFonts w:ascii="Angsana New" w:hAnsi="Angsana New" w:cs="Angsana New"/>
          <w:sz w:val="30"/>
          <w:szCs w:val="30"/>
        </w:rPr>
        <w:t>31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17AB5" w:rsidRPr="001C4F0E">
        <w:rPr>
          <w:rFonts w:ascii="Angsana New" w:hAnsi="Angsana New" w:cs="Angsana New"/>
          <w:sz w:val="30"/>
          <w:szCs w:val="30"/>
        </w:rPr>
        <w:t>256</w:t>
      </w:r>
      <w:r w:rsidR="00FE64B9" w:rsidRPr="001C4F0E">
        <w:rPr>
          <w:rFonts w:ascii="Angsana New" w:hAnsi="Angsana New" w:cs="Angsana New"/>
          <w:sz w:val="30"/>
          <w:szCs w:val="30"/>
        </w:rPr>
        <w:t>1</w:t>
      </w:r>
      <w:r w:rsidR="001D1B65" w:rsidRPr="001C4F0E">
        <w:rPr>
          <w:rFonts w:ascii="Angsana New" w:hAnsi="Angsana New" w:cs="Angsana New"/>
          <w:sz w:val="30"/>
          <w:szCs w:val="30"/>
          <w:cs/>
        </w:rPr>
        <w:br/>
      </w:r>
      <w:r w:rsidRPr="001C4F0E">
        <w:rPr>
          <w:rFonts w:ascii="Angsana New" w:hAnsi="Angsana New" w:cs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</w:t>
      </w:r>
      <w:r w:rsidR="00C17AB5" w:rsidRPr="001C4F0E">
        <w:rPr>
          <w:rFonts w:ascii="Angsana New" w:hAnsi="Angsana New" w:cs="Angsana New"/>
          <w:sz w:val="30"/>
          <w:szCs w:val="30"/>
          <w:cs/>
        </w:rPr>
        <w:t xml:space="preserve">ริษัทย่อยสำหรับปีสิ้นสุดวันที่ </w:t>
      </w:r>
      <w:r w:rsidR="00C17AB5" w:rsidRPr="001C4F0E">
        <w:rPr>
          <w:rFonts w:ascii="Angsana New" w:hAnsi="Angsana New" w:cs="Angsana New"/>
          <w:sz w:val="30"/>
          <w:szCs w:val="30"/>
        </w:rPr>
        <w:t>31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17AB5" w:rsidRPr="001C4F0E">
        <w:rPr>
          <w:rFonts w:ascii="Angsana New" w:hAnsi="Angsana New" w:cs="Angsana New"/>
          <w:sz w:val="30"/>
          <w:szCs w:val="30"/>
        </w:rPr>
        <w:t>256</w:t>
      </w:r>
      <w:r w:rsidR="00FE64B9" w:rsidRPr="001C4F0E">
        <w:rPr>
          <w:rFonts w:ascii="Angsana New" w:hAnsi="Angsana New" w:cs="Angsana New"/>
          <w:sz w:val="30"/>
          <w:szCs w:val="30"/>
        </w:rPr>
        <w:t>1</w:t>
      </w:r>
    </w:p>
    <w:p w:rsidR="008A282B" w:rsidRPr="00484416" w:rsidRDefault="008A282B" w:rsidP="008A282B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C52CBA" w:rsidRPr="001C4F0E" w:rsidRDefault="001D1B65" w:rsidP="001D1B65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 </w:t>
      </w:r>
      <w:r w:rsidRPr="001C4F0E">
        <w:rPr>
          <w:rFonts w:ascii="Angsana New" w:hAnsi="Angsana New" w:cs="Angsana New"/>
          <w:sz w:val="30"/>
          <w:szCs w:val="30"/>
        </w:rPr>
        <w:br/>
      </w:r>
      <w:r w:rsidRPr="001C4F0E">
        <w:rPr>
          <w:rFonts w:ascii="Angsana New" w:hAnsi="Angsana New" w:cs="Angsana New"/>
          <w:sz w:val="30"/>
          <w:szCs w:val="30"/>
          <w:cs/>
        </w:rPr>
        <w:t>งบการเงินสำหรับปีสิ้นสุดวันที่ 31 ธันวาคม 2561 ยกเว้นกรณีที่กลุ่มบริษัทได้นำมาตรฐานการรายงานทางการเงินที่ออกใหม่ซึ่งมีผลบังคับใช้สำหรับรอบระยะเวลาบัญชีที่เริ่มในหรือหลังวันที่ 1 มกราคม 2562 ทุกฉบับมาถือปฏิบัติ</w:t>
      </w:r>
      <w:r w:rsidR="00471743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301857">
        <w:rPr>
          <w:rFonts w:ascii="Angsana New" w:hAnsi="Angsana New" w:cs="Angsana New" w:hint="cs"/>
          <w:sz w:val="30"/>
          <w:szCs w:val="30"/>
          <w:cs/>
        </w:rPr>
        <w:t>การ</w:t>
      </w:r>
      <w:r w:rsidR="00484416">
        <w:rPr>
          <w:rFonts w:ascii="Angsana New" w:hAnsi="Angsana New" w:cs="Angsana New" w:hint="cs"/>
          <w:sz w:val="30"/>
          <w:szCs w:val="30"/>
          <w:cs/>
        </w:rPr>
        <w:t>เปลี่ยน</w:t>
      </w:r>
      <w:r w:rsidR="00471743">
        <w:rPr>
          <w:rFonts w:ascii="Angsana New" w:hAnsi="Angsana New" w:cs="Angsana New" w:hint="cs"/>
          <w:sz w:val="30"/>
          <w:szCs w:val="30"/>
          <w:cs/>
        </w:rPr>
        <w:t>วิธีการคำนวณค่าเสื่อมราคาของอาคารและอุปกรณ์</w:t>
      </w:r>
    </w:p>
    <w:p w:rsidR="001D1B65" w:rsidRPr="00484416" w:rsidRDefault="001D1B65" w:rsidP="00EA6A5E">
      <w:pPr>
        <w:spacing w:after="0" w:line="240" w:lineRule="auto"/>
        <w:jc w:val="thaiDistribute"/>
        <w:rPr>
          <w:rFonts w:ascii="Angsana New" w:hAnsi="Angsana New" w:cs="Angsana New"/>
        </w:rPr>
      </w:pPr>
    </w:p>
    <w:p w:rsidR="004D2FEF" w:rsidRPr="001C4F0E" w:rsidRDefault="001D1B65" w:rsidP="004D2FE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ท</w:t>
      </w:r>
      <w:r w:rsidRPr="001C4F0E">
        <w:rPr>
          <w:rFonts w:ascii="Angsana New" w:hAnsi="Angsana New" w:cs="Angsana New" w:hint="cs"/>
          <w:sz w:val="30"/>
          <w:szCs w:val="30"/>
          <w:cs/>
        </w:rPr>
        <w:t>ั้งนี้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="0091410D">
        <w:rPr>
          <w:rFonts w:ascii="Angsana New" w:hAnsi="Angsana New" w:cs="Angsana New" w:hint="cs"/>
          <w:sz w:val="30"/>
          <w:szCs w:val="30"/>
          <w:cs/>
        </w:rPr>
        <w:t>การ</w:t>
      </w:r>
      <w:r w:rsidRPr="001C4F0E">
        <w:rPr>
          <w:rFonts w:ascii="Angsana New" w:hAnsi="Angsana New" w:cs="Angsana New" w:hint="cs"/>
          <w:sz w:val="30"/>
          <w:szCs w:val="30"/>
          <w:cs/>
        </w:rPr>
        <w:t>เปลี่ยนแปลงนโยบายการบัญชี</w:t>
      </w:r>
      <w:r w:rsidR="0091410D">
        <w:rPr>
          <w:rFonts w:ascii="Angsana New" w:hAnsi="Angsana New" w:cs="Angsana New" w:hint="cs"/>
          <w:sz w:val="30"/>
          <w:szCs w:val="30"/>
          <w:cs/>
        </w:rPr>
        <w:t>ที่</w:t>
      </w:r>
      <w:r w:rsidRPr="001C4F0E">
        <w:rPr>
          <w:rFonts w:ascii="Angsana New" w:hAnsi="Angsana New" w:cs="Angsana New" w:hint="cs"/>
          <w:sz w:val="30"/>
          <w:szCs w:val="30"/>
          <w:cs/>
        </w:rPr>
        <w:t>สำคัญ</w:t>
      </w:r>
      <w:r w:rsidR="00471743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1C4F0E">
        <w:rPr>
          <w:rFonts w:ascii="Angsana New" w:hAnsi="Angsana New" w:cs="Angsana New" w:hint="cs"/>
          <w:sz w:val="30"/>
          <w:szCs w:val="30"/>
          <w:cs/>
        </w:rPr>
        <w:t xml:space="preserve">ได้เปิดเผยไว้ในหมายเหตุข้อ </w:t>
      </w:r>
      <w:r w:rsidRPr="001C4F0E">
        <w:rPr>
          <w:rFonts w:ascii="Angsana New" w:hAnsi="Angsana New" w:cs="Angsana New"/>
          <w:sz w:val="30"/>
          <w:szCs w:val="30"/>
        </w:rPr>
        <w:t>3</w:t>
      </w:r>
    </w:p>
    <w:p w:rsidR="001D1B65" w:rsidRPr="00484416" w:rsidRDefault="001D1B65" w:rsidP="008A282B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1D1B65" w:rsidRPr="001C4F0E" w:rsidRDefault="001D1B65" w:rsidP="008A282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C4F0E">
        <w:rPr>
          <w:rFonts w:ascii="Angsana New" w:hAnsi="Angsana New" w:cs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1C4F0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1C4F0E">
        <w:rPr>
          <w:rFonts w:ascii="Angsana New" w:hAnsi="Angsana New" w:cs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</w:t>
      </w:r>
      <w:r w:rsidR="004D2FEF" w:rsidRPr="001C4F0E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C4F0E">
        <w:rPr>
          <w:rFonts w:ascii="Angsana New" w:hAnsi="Angsana New" w:cs="Angsana New" w:hint="cs"/>
          <w:sz w:val="30"/>
          <w:szCs w:val="30"/>
          <w:cs/>
        </w:rPr>
        <w:t>ได้เปิดเผยใน</w:t>
      </w:r>
      <w:r w:rsidRPr="00CC3B95"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 w:rsidR="0091410D">
        <w:rPr>
          <w:rFonts w:ascii="Angsana New" w:hAnsi="Angsana New" w:cs="Angsana New"/>
          <w:sz w:val="30"/>
          <w:szCs w:val="30"/>
        </w:rPr>
        <w:t>16</w:t>
      </w:r>
    </w:p>
    <w:p w:rsidR="00BC56BE" w:rsidRPr="00484416" w:rsidRDefault="00BC56BE" w:rsidP="00DF3CEB">
      <w:pPr>
        <w:spacing w:after="0" w:line="240" w:lineRule="auto"/>
        <w:jc w:val="thaiDistribute"/>
        <w:rPr>
          <w:rFonts w:ascii="Angsana New" w:hAnsi="Angsana New" w:cs="Angsana New"/>
        </w:rPr>
      </w:pPr>
    </w:p>
    <w:p w:rsidR="00F138C9" w:rsidRPr="001C4F0E" w:rsidRDefault="007E0383" w:rsidP="00A20FB6">
      <w:pPr>
        <w:pStyle w:val="ListParagraph"/>
        <w:numPr>
          <w:ilvl w:val="0"/>
          <w:numId w:val="15"/>
        </w:numPr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C4F0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  <w:r w:rsidR="00F138C9" w:rsidRPr="001C4F0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</w:t>
      </w:r>
    </w:p>
    <w:p w:rsidR="00F138C9" w:rsidRPr="00484416" w:rsidRDefault="00C52CBA" w:rsidP="00D55D3F">
      <w:pPr>
        <w:spacing w:after="0" w:line="240" w:lineRule="auto"/>
        <w:jc w:val="both"/>
        <w:rPr>
          <w:rFonts w:ascii="Angsana New" w:hAnsi="Angsana New" w:cs="Angsana New"/>
        </w:rPr>
      </w:pP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</w:rPr>
        <w:tab/>
      </w:r>
    </w:p>
    <w:p w:rsidR="008A282B" w:rsidRPr="001C4F0E" w:rsidRDefault="008A282B" w:rsidP="008A282B">
      <w:pPr>
        <w:pStyle w:val="ListParagraph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lastRenderedPageBreak/>
        <w:t>งบการเงินระหว่างกาลนี้จัดทำและแสดงหน่วยเงินตราเป็นเงินบาท</w:t>
      </w:r>
      <w:r w:rsidRPr="001C4F0E">
        <w:rPr>
          <w:rFonts w:ascii="Angsana New" w:hAnsi="Angsana New" w:cs="Angsana New" w:hint="cs"/>
          <w:sz w:val="30"/>
          <w:szCs w:val="30"/>
          <w:cs/>
        </w:rPr>
        <w:t>ซึ่งเป็นสกุล</w:t>
      </w:r>
      <w:r w:rsidR="009C4EED" w:rsidRPr="001C4F0E">
        <w:rPr>
          <w:rFonts w:ascii="Angsana New" w:hAnsi="Angsana New" w:cs="Angsana New" w:hint="cs"/>
          <w:sz w:val="30"/>
          <w:szCs w:val="30"/>
          <w:cs/>
        </w:rPr>
        <w:t>เงินที่ใช้ในการดำเนินงานของ</w:t>
      </w:r>
      <w:r w:rsidRPr="001C4F0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:rsidR="009D687E" w:rsidRPr="00484416" w:rsidRDefault="009D687E" w:rsidP="009D687E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i/>
          <w:iCs/>
          <w:szCs w:val="20"/>
        </w:rPr>
      </w:pPr>
    </w:p>
    <w:p w:rsidR="00F138C9" w:rsidRPr="001C4F0E" w:rsidRDefault="00F138C9" w:rsidP="009D687E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C4F0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165A57" w:rsidRPr="001C4F0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</w:t>
      </w:r>
      <w:r w:rsidRPr="001C4F0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1C4F0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การ</w:t>
      </w:r>
      <w:r w:rsidR="007C62D0" w:rsidRPr="001C4F0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ใช้วิจารณญาณและ</w:t>
      </w:r>
      <w:r w:rsidRPr="001C4F0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ประมาณการ </w:t>
      </w:r>
    </w:p>
    <w:p w:rsidR="00322B3C" w:rsidRPr="007B2C67" w:rsidRDefault="00322B3C" w:rsidP="00DF3CEB">
      <w:pPr>
        <w:spacing w:after="0" w:line="240" w:lineRule="auto"/>
        <w:ind w:left="504"/>
        <w:jc w:val="thaiDistribute"/>
        <w:rPr>
          <w:rFonts w:ascii="Angsana New" w:hAnsi="Angsana New" w:cs="Angsana New"/>
        </w:rPr>
      </w:pPr>
    </w:p>
    <w:p w:rsidR="004001AE" w:rsidRPr="001C4F0E" w:rsidRDefault="00A54108" w:rsidP="00CC3B95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1C4F0E">
        <w:rPr>
          <w:rFonts w:ascii="Angsana New" w:hAnsi="Angsana New" w:cs="Angsana New" w:hint="cs"/>
          <w:sz w:val="30"/>
          <w:szCs w:val="30"/>
          <w:cs/>
        </w:rPr>
        <w:t>งบ</w:t>
      </w:r>
      <w:r w:rsidRPr="001C4F0E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C4F0E">
        <w:rPr>
          <w:rFonts w:ascii="Angsana New" w:hAnsi="Angsana New" w:cs="Angsana New" w:hint="cs"/>
          <w:sz w:val="30"/>
          <w:szCs w:val="30"/>
          <w:cs/>
        </w:rPr>
        <w:t>ให้</w:t>
      </w:r>
      <w:r w:rsidRPr="001C4F0E">
        <w:rPr>
          <w:rFonts w:ascii="Angsana New" w:hAnsi="Angsana New" w:cs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</w:t>
      </w:r>
      <w:r w:rsidR="00CC3B95">
        <w:rPr>
          <w:rFonts w:ascii="Angsana New" w:hAnsi="Angsana New" w:cs="Angsana New"/>
          <w:sz w:val="30"/>
          <w:szCs w:val="30"/>
        </w:rPr>
        <w:br/>
      </w:r>
      <w:r w:rsidRPr="001C4F0E">
        <w:rPr>
          <w:rFonts w:ascii="Angsana New" w:hAnsi="Angsana New" w:cs="Angsana New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7A0DC1" w:rsidRDefault="00165A57" w:rsidP="00CC3B95">
      <w:pPr>
        <w:spacing w:after="0"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4001AE" w:rsidRPr="001C4F0E">
        <w:rPr>
          <w:rFonts w:ascii="Angsana New" w:hAnsi="Angsana New" w:cs="Angsana New"/>
          <w:sz w:val="30"/>
          <w:szCs w:val="30"/>
        </w:rPr>
        <w:t>31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C4F0E">
        <w:rPr>
          <w:rFonts w:ascii="Angsana New" w:hAnsi="Angsana New" w:cs="Angsana New"/>
          <w:sz w:val="30"/>
          <w:szCs w:val="30"/>
        </w:rPr>
        <w:t>25</w:t>
      </w:r>
      <w:r w:rsidR="004001AE" w:rsidRPr="001C4F0E">
        <w:rPr>
          <w:rFonts w:ascii="Angsana New" w:hAnsi="Angsana New" w:cs="Angsana New"/>
          <w:sz w:val="30"/>
          <w:szCs w:val="30"/>
        </w:rPr>
        <w:t>6</w:t>
      </w:r>
      <w:r w:rsidR="00FE64B9" w:rsidRPr="001C4F0E">
        <w:rPr>
          <w:rFonts w:ascii="Angsana New" w:hAnsi="Angsana New" w:cs="Angsana New"/>
          <w:sz w:val="30"/>
          <w:szCs w:val="30"/>
        </w:rPr>
        <w:t>1</w:t>
      </w:r>
      <w:r w:rsidR="00CC3B95">
        <w:rPr>
          <w:rFonts w:ascii="Angsana New" w:hAnsi="Angsana New" w:cs="Angsana New"/>
          <w:sz w:val="30"/>
          <w:szCs w:val="30"/>
        </w:rPr>
        <w:t xml:space="preserve"> </w:t>
      </w:r>
      <w:r w:rsidR="007A0DC1" w:rsidRPr="001C4F0E">
        <w:rPr>
          <w:rFonts w:ascii="Angsana New" w:hAnsi="Angsana New" w:cs="Angsana New" w:hint="cs"/>
          <w:sz w:val="30"/>
          <w:szCs w:val="30"/>
          <w:cs/>
        </w:rPr>
        <w:t>ยกเว้นเรื่อง</w:t>
      </w:r>
      <w:r w:rsidR="007A0DC1" w:rsidRPr="001C4F0E">
        <w:rPr>
          <w:rFonts w:ascii="Angsana New" w:hAnsi="Angsana New" w:cs="Angsana New"/>
          <w:sz w:val="30"/>
          <w:szCs w:val="30"/>
          <w:cs/>
        </w:rPr>
        <w:t>การ</w:t>
      </w:r>
      <w:r w:rsidR="007A0DC1" w:rsidRPr="001C4F0E">
        <w:rPr>
          <w:rFonts w:ascii="Angsana New" w:hAnsi="Angsana New" w:cs="Angsana New" w:hint="cs"/>
          <w:sz w:val="30"/>
          <w:szCs w:val="30"/>
          <w:cs/>
        </w:rPr>
        <w:t>รับรู้รายได้ที่ต้อง</w:t>
      </w:r>
      <w:r w:rsidR="007A0DC1" w:rsidRPr="001C4F0E">
        <w:rPr>
          <w:rFonts w:ascii="Angsana New" w:hAnsi="Angsana New" w:cs="Angsana New"/>
          <w:sz w:val="30"/>
          <w:szCs w:val="30"/>
          <w:cs/>
        </w:rPr>
        <w:t>ใช้</w:t>
      </w:r>
      <w:r w:rsidR="007A0DC1" w:rsidRPr="001C4F0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="007A0DC1" w:rsidRPr="001C4F0E">
        <w:rPr>
          <w:rFonts w:ascii="Angsana New" w:hAnsi="Angsana New" w:cs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7A0DC1" w:rsidRPr="001C4F0E">
        <w:rPr>
          <w:rFonts w:ascii="Angsana New" w:hAnsi="Angsana New" w:cs="Angsana New" w:hint="cs"/>
          <w:sz w:val="30"/>
          <w:szCs w:val="30"/>
          <w:cs/>
        </w:rPr>
        <w:t xml:space="preserve">ตามข้อกำหนดของ </w:t>
      </w:r>
      <w:r w:rsidR="007A0DC1" w:rsidRPr="001C4F0E">
        <w:rPr>
          <w:rFonts w:ascii="Angsana New" w:hAnsi="Angsana New" w:cs="Angsana New"/>
          <w:sz w:val="30"/>
          <w:szCs w:val="30"/>
        </w:rPr>
        <w:t xml:space="preserve">TFRS 15 </w:t>
      </w:r>
      <w:r w:rsidR="007A0DC1" w:rsidRPr="001C4F0E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7A0DC1" w:rsidRPr="001C4F0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7A0DC1" w:rsidRPr="001C4F0E">
        <w:rPr>
          <w:rFonts w:ascii="Angsana New" w:hAnsi="Angsana New" w:cs="Angsana New" w:hint="cs"/>
          <w:sz w:val="30"/>
          <w:szCs w:val="30"/>
          <w:cs/>
        </w:rPr>
        <w:t xml:space="preserve">ถือปฎิบัติเป็นครั้งแรก ซึ่งได้เปิดเผยไว้ในหมายเหตุข้อ </w:t>
      </w:r>
      <w:r w:rsidR="007A0DC1" w:rsidRPr="001C4F0E">
        <w:rPr>
          <w:rFonts w:ascii="Angsana New" w:hAnsi="Angsana New" w:cs="Angsana New"/>
          <w:sz w:val="30"/>
          <w:szCs w:val="30"/>
        </w:rPr>
        <w:t>3</w:t>
      </w:r>
    </w:p>
    <w:p w:rsidR="00CC3B95" w:rsidRPr="00484416" w:rsidRDefault="00CC3B95" w:rsidP="00CC3B95">
      <w:pPr>
        <w:spacing w:after="0" w:line="240" w:lineRule="auto"/>
        <w:ind w:left="504"/>
        <w:jc w:val="thaiDistribute"/>
        <w:rPr>
          <w:rFonts w:ascii="Angsana New" w:hAnsi="Angsana New" w:cs="Angsana New"/>
        </w:rPr>
      </w:pPr>
    </w:p>
    <w:p w:rsidR="00490CF6" w:rsidRPr="001C4F0E" w:rsidRDefault="00490CF6" w:rsidP="00A20FB6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การเปลี่ยนแปลงนโยบายการบัญชี</w:t>
      </w:r>
    </w:p>
    <w:p w:rsidR="00490CF6" w:rsidRPr="00484416" w:rsidRDefault="00490CF6" w:rsidP="00490CF6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471743" w:rsidRPr="00484416" w:rsidRDefault="00471743" w:rsidP="00C3058B">
      <w:pPr>
        <w:pStyle w:val="Heading2"/>
        <w:numPr>
          <w:ilvl w:val="0"/>
          <w:numId w:val="23"/>
        </w:numPr>
        <w:ind w:left="540" w:hanging="540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484416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>การนำมาตรฐานการรายงานทางการเงิน</w:t>
      </w:r>
      <w:r w:rsidR="00484416" w:rsidRPr="00484416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t>ที่ออกใหม่</w:t>
      </w:r>
      <w:r w:rsidR="00484416" w:rsidRPr="00484416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 xml:space="preserve">มาใช้ครั้งแรก </w:t>
      </w:r>
    </w:p>
    <w:p w:rsidR="00484416" w:rsidRPr="00484416" w:rsidRDefault="00484416" w:rsidP="00490CF6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21688B" w:rsidRPr="00CC3B95" w:rsidRDefault="0021688B" w:rsidP="0021688B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CC3B95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กลุ่มบริษัทได้ถือปฏิบัติตาม</w:t>
      </w:r>
      <w:r w:rsidRPr="00CC3B95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CC3B95">
        <w:rPr>
          <w:rFonts w:ascii="Angsana New" w:hAnsi="Angsana New" w:cs="Angsana New"/>
          <w:sz w:val="30"/>
          <w:szCs w:val="30"/>
        </w:rPr>
        <w:t xml:space="preserve">15 </w:t>
      </w:r>
      <w:r w:rsidRPr="00CC3B95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CC3B95">
        <w:rPr>
          <w:rFonts w:ascii="Angsana New" w:hAnsi="Angsana New" w:cs="Angsana New"/>
          <w:sz w:val="30"/>
          <w:szCs w:val="30"/>
          <w:cs/>
        </w:rPr>
        <w:t>รายได้จากสัญญาที่ทำกับลูกค้า</w:t>
      </w:r>
      <w:r w:rsidRPr="00CC3B95">
        <w:rPr>
          <w:rFonts w:ascii="Angsana New" w:hAnsi="Angsana New" w:cs="Angsana New"/>
          <w:sz w:val="30"/>
          <w:szCs w:val="30"/>
        </w:rPr>
        <w:t xml:space="preserve"> (“TFRS 15”) </w:t>
      </w:r>
      <w:r w:rsidRPr="00CC3B95">
        <w:rPr>
          <w:rFonts w:ascii="Angsana New" w:hAnsi="Angsana New" w:cs="Angsana New"/>
          <w:sz w:val="30"/>
          <w:szCs w:val="30"/>
          <w:cs/>
        </w:rPr>
        <w:t>เป็นครั้งแรก</w:t>
      </w:r>
      <w:r w:rsidRPr="00CC3B95">
        <w:rPr>
          <w:rFonts w:ascii="Angsana New" w:hAnsi="Angsana New" w:cs="Angsana New" w:hint="cs"/>
          <w:sz w:val="30"/>
          <w:szCs w:val="30"/>
          <w:cs/>
        </w:rPr>
        <w:t>ตั้งแต่</w:t>
      </w:r>
      <w:r w:rsidRPr="00CC3B9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C3B95">
        <w:rPr>
          <w:rFonts w:ascii="Angsana New" w:hAnsi="Angsana New" w:cs="Angsana New"/>
          <w:sz w:val="30"/>
          <w:szCs w:val="30"/>
        </w:rPr>
        <w:t xml:space="preserve">1 </w:t>
      </w:r>
      <w:r w:rsidRPr="00CC3B9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C3B95">
        <w:rPr>
          <w:rFonts w:ascii="Angsana New" w:hAnsi="Angsana New" w:cs="Angsana New"/>
          <w:sz w:val="30"/>
          <w:szCs w:val="30"/>
        </w:rPr>
        <w:t xml:space="preserve">2562 TFRS 15 </w:t>
      </w:r>
      <w:r w:rsidRPr="00CC3B95">
        <w:rPr>
          <w:rFonts w:ascii="Angsana New" w:hAnsi="Angsana New" w:cs="Angsana New"/>
          <w:sz w:val="30"/>
          <w:szCs w:val="30"/>
          <w:cs/>
        </w:rPr>
        <w:t xml:space="preserve">กำหนดกรอบแนวคิดในการประเมินจำนวนเงิน </w:t>
      </w:r>
      <w:r w:rsidRPr="00CC3B95">
        <w:rPr>
          <w:rFonts w:ascii="Angsana New" w:hAnsi="Angsana New" w:cs="Angsana New" w:hint="cs"/>
          <w:sz w:val="30"/>
          <w:szCs w:val="30"/>
          <w:cs/>
        </w:rPr>
        <w:t>และ</w:t>
      </w:r>
      <w:r w:rsidRPr="00CC3B95">
        <w:rPr>
          <w:rFonts w:ascii="Angsana New" w:hAnsi="Angsana New" w:cs="Angsana New"/>
          <w:sz w:val="30"/>
          <w:szCs w:val="30"/>
          <w:cs/>
        </w:rPr>
        <w:t>จังหวะเวลาในการรับรู้รายได้ ซึ่งได้นำมาใช้แทน</w:t>
      </w:r>
      <w:r w:rsidRPr="00CC3B95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CC3B95">
        <w:rPr>
          <w:rFonts w:ascii="Angsana New" w:hAnsi="Angsana New" w:cs="Angsana New"/>
          <w:sz w:val="30"/>
          <w:szCs w:val="30"/>
        </w:rPr>
        <w:t xml:space="preserve">18 </w:t>
      </w:r>
      <w:r w:rsidRPr="00CC3B95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CC3B95">
        <w:rPr>
          <w:rFonts w:ascii="Angsana New" w:hAnsi="Angsana New" w:cs="Angsana New"/>
          <w:sz w:val="30"/>
          <w:szCs w:val="30"/>
          <w:cs/>
        </w:rPr>
        <w:t xml:space="preserve">รายได้ </w:t>
      </w:r>
      <w:r w:rsidRPr="00CC3B95">
        <w:rPr>
          <w:rFonts w:ascii="Angsana New" w:hAnsi="Angsana New" w:cs="Angsana New"/>
          <w:sz w:val="30"/>
          <w:szCs w:val="30"/>
        </w:rPr>
        <w:t xml:space="preserve">(“TAS 18”) </w:t>
      </w:r>
      <w:r w:rsidRPr="00CC3B95">
        <w:rPr>
          <w:rFonts w:ascii="Angsana New" w:hAnsi="Angsana New" w:cs="Angsana New" w:hint="cs"/>
          <w:sz w:val="30"/>
          <w:szCs w:val="30"/>
          <w:cs/>
        </w:rPr>
        <w:t>มาตรฐานการบัญชี ฉบับที่</w:t>
      </w:r>
      <w:r w:rsidRPr="00CC3B95">
        <w:rPr>
          <w:rFonts w:ascii="Angsana New" w:hAnsi="Angsana New" w:cs="Angsana New"/>
          <w:sz w:val="30"/>
          <w:szCs w:val="30"/>
        </w:rPr>
        <w:t xml:space="preserve"> 11 </w:t>
      </w:r>
      <w:r w:rsidRPr="00CC3B95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CC3B95">
        <w:rPr>
          <w:rFonts w:ascii="Angsana New" w:hAnsi="Angsana New" w:cs="Angsana New"/>
          <w:sz w:val="30"/>
          <w:szCs w:val="30"/>
          <w:cs/>
        </w:rPr>
        <w:t xml:space="preserve">สัญญาก่อสร้าง </w:t>
      </w:r>
      <w:r w:rsidRPr="00CC3B95">
        <w:rPr>
          <w:rFonts w:ascii="Angsana New" w:hAnsi="Angsana New" w:cs="Angsana New"/>
          <w:sz w:val="30"/>
          <w:szCs w:val="30"/>
        </w:rPr>
        <w:t xml:space="preserve">(“TAS 11”) </w:t>
      </w:r>
      <w:r w:rsidRPr="00CC3B95">
        <w:rPr>
          <w:rFonts w:ascii="Angsana New" w:hAnsi="Angsana New" w:cs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CC3B95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21688B" w:rsidRPr="00484416" w:rsidRDefault="0021688B" w:rsidP="0021688B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0A11A0" w:rsidRPr="00CC3B95" w:rsidRDefault="0021688B" w:rsidP="000A11A0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CC3B95">
        <w:rPr>
          <w:rFonts w:ascii="Angsana New" w:hAnsi="Angsana New" w:cs="Angsana New"/>
          <w:sz w:val="30"/>
          <w:szCs w:val="30"/>
          <w:cs/>
        </w:rPr>
        <w:t>ตาม</w:t>
      </w:r>
      <w:r w:rsidRPr="00CC3B95">
        <w:rPr>
          <w:rFonts w:ascii="Angsana New" w:hAnsi="Angsana New" w:cs="Angsana New"/>
          <w:sz w:val="30"/>
          <w:szCs w:val="30"/>
        </w:rPr>
        <w:t xml:space="preserve"> TFRS 15</w:t>
      </w:r>
      <w:r w:rsidRPr="00CC3B95">
        <w:rPr>
          <w:rFonts w:ascii="Angsana New" w:hAnsi="Angsana New" w:cs="Angsana New"/>
          <w:sz w:val="30"/>
          <w:szCs w:val="30"/>
          <w:cs/>
        </w:rPr>
        <w:t xml:space="preserve"> กลุ่มบริษั</w:t>
      </w:r>
      <w:r w:rsidRPr="00CC3B95">
        <w:rPr>
          <w:rFonts w:ascii="Angsana New" w:hAnsi="Angsana New" w:cs="Angsana New" w:hint="cs"/>
          <w:sz w:val="30"/>
          <w:szCs w:val="30"/>
          <w:cs/>
        </w:rPr>
        <w:t>ท</w:t>
      </w:r>
      <w:r w:rsidRPr="00CC3B95">
        <w:rPr>
          <w:rFonts w:ascii="Angsana New" w:hAnsi="Angsana New" w:cs="Angsana New"/>
          <w:sz w:val="30"/>
          <w:szCs w:val="30"/>
          <w:cs/>
        </w:rPr>
        <w:t>รับรู้รายได้เมื่อ</w:t>
      </w:r>
      <w:r w:rsidRPr="00CC3B95">
        <w:rPr>
          <w:rFonts w:ascii="Angsana New" w:hAnsi="Angsana New" w:cs="Angsana New" w:hint="cs"/>
          <w:sz w:val="30"/>
          <w:szCs w:val="30"/>
          <w:cs/>
        </w:rPr>
        <w:t>ลูกค้ามีอำนาจ</w:t>
      </w:r>
      <w:r w:rsidRPr="00CC3B95">
        <w:rPr>
          <w:rFonts w:ascii="Angsana New" w:hAnsi="Angsana New" w:cs="Angsana New"/>
          <w:sz w:val="30"/>
          <w:szCs w:val="30"/>
          <w:cs/>
        </w:rPr>
        <w:t>ควบคุม</w:t>
      </w:r>
      <w:r w:rsidRPr="00CC3B95">
        <w:rPr>
          <w:rFonts w:ascii="Angsana New" w:hAnsi="Angsana New" w:cs="Angsana New" w:hint="cs"/>
          <w:sz w:val="30"/>
          <w:szCs w:val="30"/>
          <w:cs/>
        </w:rPr>
        <w:t>ใน</w:t>
      </w:r>
      <w:r w:rsidRPr="00CC3B95">
        <w:rPr>
          <w:rFonts w:ascii="Angsana New" w:hAnsi="Angsana New" w:cs="Angsana New"/>
          <w:sz w:val="30"/>
          <w:szCs w:val="30"/>
          <w:cs/>
        </w:rPr>
        <w:t>สินค้าหรือบริการ</w:t>
      </w:r>
      <w:r w:rsidRPr="00CC3B95">
        <w:rPr>
          <w:rFonts w:ascii="Angsana New" w:hAnsi="Angsana New" w:cs="Angsana New"/>
          <w:sz w:val="30"/>
          <w:szCs w:val="30"/>
        </w:rPr>
        <w:t xml:space="preserve"> </w:t>
      </w:r>
      <w:r w:rsidRPr="00CC3B95">
        <w:rPr>
          <w:rFonts w:ascii="Angsana New" w:hAnsi="Angsana New" w:cs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CC3B9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C3B95">
        <w:rPr>
          <w:rFonts w:ascii="Angsana New" w:hAnsi="Angsana New" w:cs="Angsana New"/>
          <w:sz w:val="30"/>
          <w:szCs w:val="30"/>
        </w:rPr>
        <w:t xml:space="preserve"> </w:t>
      </w:r>
      <w:r w:rsidRPr="00CC3B95">
        <w:rPr>
          <w:rFonts w:ascii="Angsana New" w:hAnsi="Angsana New" w:cs="Angsana New" w:hint="cs"/>
          <w:sz w:val="30"/>
          <w:szCs w:val="30"/>
          <w:cs/>
        </w:rPr>
        <w:t>คาดว่าจะมีสิทธิได้รับ</w:t>
      </w:r>
      <w:r w:rsidRPr="00CC3B95">
        <w:rPr>
          <w:rFonts w:ascii="Angsana New" w:hAnsi="Angsana New" w:cs="Angsana New"/>
          <w:sz w:val="30"/>
          <w:szCs w:val="30"/>
          <w:cs/>
        </w:rPr>
        <w:t xml:space="preserve"> และมีการใช้</w:t>
      </w:r>
      <w:r w:rsidRPr="00CC3B95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CC3B95">
        <w:rPr>
          <w:rFonts w:ascii="Angsana New" w:hAnsi="Angsana New" w:cs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CC3B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3B95">
        <w:rPr>
          <w:rFonts w:ascii="Angsana New" w:hAnsi="Angsana New" w:cs="Angsana New"/>
          <w:sz w:val="30"/>
          <w:szCs w:val="30"/>
          <w:cs/>
        </w:rPr>
        <w:t xml:space="preserve">ในขณะที่ </w:t>
      </w:r>
      <w:r w:rsidRPr="00CC3B95">
        <w:rPr>
          <w:rFonts w:ascii="Angsana New" w:hAnsi="Angsana New" w:cs="Angsana New"/>
          <w:sz w:val="30"/>
          <w:szCs w:val="30"/>
        </w:rPr>
        <w:t xml:space="preserve">TAS 18 </w:t>
      </w:r>
      <w:r w:rsidRPr="00CC3B95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</w:t>
      </w:r>
      <w:r w:rsidRPr="00CC3B95">
        <w:rPr>
          <w:rFonts w:ascii="Angsana New" w:hAnsi="Angsana New" w:cs="Angsana New" w:hint="cs"/>
          <w:sz w:val="30"/>
          <w:szCs w:val="30"/>
          <w:cs/>
        </w:rPr>
        <w:t>จากการขายสินค้า</w:t>
      </w:r>
      <w:r w:rsidRPr="00CC3B95">
        <w:rPr>
          <w:rFonts w:ascii="Angsana New" w:hAnsi="Angsana New" w:cs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CC3B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11A0" w:rsidRPr="00CC3B95">
        <w:rPr>
          <w:rFonts w:ascii="Angsana New" w:hAnsi="Angsana New" w:cs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:rsidR="00484416" w:rsidRPr="00484416" w:rsidRDefault="00484416" w:rsidP="000A11A0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E202F7" w:rsidRDefault="00E202F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0A11A0" w:rsidRPr="00CC3B95" w:rsidRDefault="0091410D" w:rsidP="000A11A0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>รายละเอียด</w:t>
      </w:r>
      <w:r w:rsidR="00E202F7">
        <w:rPr>
          <w:rFonts w:ascii="Angsana New" w:hAnsi="Angsana New" w:cs="Angsana New" w:hint="cs"/>
          <w:sz w:val="30"/>
          <w:szCs w:val="30"/>
          <w:cs/>
        </w:rPr>
        <w:t>และจำนวนเงิน</w:t>
      </w:r>
      <w:r>
        <w:rPr>
          <w:rFonts w:ascii="Angsana New" w:hAnsi="Angsana New" w:cs="Angsana New"/>
          <w:sz w:val="30"/>
          <w:szCs w:val="30"/>
          <w:cs/>
        </w:rPr>
        <w:t>ของ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="00E202F7">
        <w:rPr>
          <w:rFonts w:ascii="Angsana New" w:hAnsi="Angsana New" w:cs="Angsana New" w:hint="cs"/>
          <w:sz w:val="30"/>
          <w:szCs w:val="30"/>
          <w:cs/>
        </w:rPr>
        <w:t>ปรับปรุงย้อนหลัง</w:t>
      </w:r>
      <w:r w:rsidR="000A11A0" w:rsidRPr="00CC3B95">
        <w:rPr>
          <w:rFonts w:ascii="Angsana New" w:hAnsi="Angsana New" w:cs="Angsana New"/>
          <w:sz w:val="30"/>
          <w:szCs w:val="30"/>
          <w:cs/>
        </w:rPr>
        <w:t>จากการเปลี่ยนแปลงนโยบายการบัญชีได้แสดงไว้ดังต่อไปนี้</w:t>
      </w:r>
    </w:p>
    <w:p w:rsidR="00490CF6" w:rsidRPr="00484416" w:rsidRDefault="00490CF6" w:rsidP="000A11A0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B54F0E" w:rsidRPr="00F831A9" w:rsidRDefault="00B54F0E" w:rsidP="00484416">
      <w:pPr>
        <w:pStyle w:val="Heading2"/>
        <w:ind w:left="540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F831A9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การพิจารณา</w:t>
      </w:r>
      <w:r w:rsidRPr="00F831A9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เกี่ยวกับ</w:t>
      </w:r>
      <w:r w:rsidRPr="00F831A9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ตัวการ</w:t>
      </w:r>
      <w:r w:rsidRPr="00F831A9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หรือ</w:t>
      </w:r>
      <w:r w:rsidRPr="00F831A9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ตัวแทน</w:t>
      </w:r>
    </w:p>
    <w:p w:rsidR="00DB3C0B" w:rsidRPr="00484416" w:rsidRDefault="00DB3C0B" w:rsidP="00DB3C0B">
      <w:pPr>
        <w:spacing w:after="0" w:line="240" w:lineRule="auto"/>
        <w:ind w:right="-25"/>
        <w:jc w:val="thaiDistribute"/>
        <w:rPr>
          <w:rFonts w:asciiTheme="majorBidi" w:hAnsiTheme="majorBidi" w:cstheme="majorBidi"/>
        </w:rPr>
      </w:pPr>
    </w:p>
    <w:p w:rsidR="00D77BEA" w:rsidRDefault="001430CB" w:rsidP="00DB3C0B">
      <w:pPr>
        <w:spacing w:after="0" w:line="240" w:lineRule="auto"/>
        <w:ind w:left="540" w:right="-25"/>
        <w:jc w:val="thaiDistribute"/>
        <w:rPr>
          <w:rFonts w:asciiTheme="majorBidi" w:hAnsiTheme="majorBidi" w:cs="Angsana New"/>
          <w:sz w:val="30"/>
          <w:szCs w:val="30"/>
        </w:rPr>
      </w:pPr>
      <w:r w:rsidRPr="001430CB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กลุ่มบริษัทได้ทำข้อตกลงทางการค้าโดยมีเงื่อนไขการจ่ายเงินตามยอดขายกับผู้ขาย ตาม </w:t>
      </w:r>
      <w:r w:rsidRPr="001430CB">
        <w:rPr>
          <w:rFonts w:asciiTheme="majorBidi" w:hAnsiTheme="majorBidi" w:cs="Angsana New"/>
          <w:sz w:val="30"/>
          <w:szCs w:val="30"/>
        </w:rPr>
        <w:t xml:space="preserve">TAS </w:t>
      </w:r>
      <w:r w:rsidRPr="001430CB">
        <w:rPr>
          <w:rFonts w:asciiTheme="majorBidi" w:hAnsiTheme="majorBidi" w:cs="Angsana New"/>
          <w:sz w:val="30"/>
          <w:szCs w:val="30"/>
          <w:cs/>
        </w:rPr>
        <w:t>18 กลุ่มบริษัท พิจารณาว่ากลุ่มบริษัทมีความเสี่ยงและผลตอบแทนที่มีนัยสำคัญโดยพิจารณาจากความเสี่ยงด้านเครดิต ผู้รับผิดชอบหลักในการจัดจำหน่ายให้กับลูกค้า ความเสี่ยงในสินค้าคงเหลือ และผู้กำหนดราคา และสรุปได้ว่า ในภาพรวมของการดำเนินธุรกิจ กลุ่มบริษัททำหน้าที่เป็นตัวการและรับรู้รายได้จาก</w:t>
      </w:r>
      <w:r w:rsidRPr="003A1F39">
        <w:rPr>
          <w:rFonts w:asciiTheme="majorBidi" w:hAnsiTheme="majorBidi" w:cs="Angsana New"/>
          <w:sz w:val="30"/>
          <w:szCs w:val="30"/>
          <w:cs/>
        </w:rPr>
        <w:t>การขายทั้งจำนวน</w:t>
      </w:r>
      <w:r w:rsidR="004707B8">
        <w:rPr>
          <w:rFonts w:asciiTheme="majorBidi" w:hAnsiTheme="majorBidi" w:cs="Angsana New"/>
          <w:sz w:val="30"/>
          <w:szCs w:val="30"/>
        </w:rPr>
        <w:t xml:space="preserve"> </w:t>
      </w:r>
      <w:r w:rsidRPr="001430CB">
        <w:rPr>
          <w:rFonts w:asciiTheme="majorBidi" w:hAnsiTheme="majorBidi" w:cs="Angsana New"/>
          <w:sz w:val="30"/>
          <w:szCs w:val="30"/>
          <w:cs/>
        </w:rPr>
        <w:t xml:space="preserve">ตาม </w:t>
      </w:r>
      <w:r w:rsidRPr="001430CB">
        <w:rPr>
          <w:rFonts w:asciiTheme="majorBidi" w:hAnsiTheme="majorBidi" w:cs="Angsana New"/>
          <w:sz w:val="30"/>
          <w:szCs w:val="30"/>
        </w:rPr>
        <w:t xml:space="preserve">TFRS </w:t>
      </w:r>
      <w:r w:rsidRPr="001430CB">
        <w:rPr>
          <w:rFonts w:asciiTheme="majorBidi" w:hAnsiTheme="majorBidi" w:cs="Angsana New"/>
          <w:sz w:val="30"/>
          <w:szCs w:val="30"/>
          <w:cs/>
        </w:rPr>
        <w:t>15 กลุ่มบริษัทได้ทบทวนการพิจารณาเรื่องตัวการหรือตัวแทนอีกครั้ง และประเมินว่า กลุ่มบริษัท</w:t>
      </w:r>
      <w:r w:rsidR="004256B4">
        <w:rPr>
          <w:rFonts w:asciiTheme="majorBidi" w:hAnsiTheme="majorBidi" w:cs="Angsana New" w:hint="cs"/>
          <w:sz w:val="30"/>
          <w:szCs w:val="30"/>
          <w:cs/>
        </w:rPr>
        <w:t>มีรายได้บางประเภทที่มีลักษณะเป็นตัวแทน ตามข้อบ่งชี้ใหม</w:t>
      </w:r>
      <w:r w:rsidR="00096396">
        <w:rPr>
          <w:rFonts w:asciiTheme="majorBidi" w:hAnsiTheme="majorBidi" w:cs="Angsana New" w:hint="cs"/>
          <w:sz w:val="30"/>
          <w:szCs w:val="30"/>
          <w:cs/>
        </w:rPr>
        <w:t>่ที่</w:t>
      </w:r>
      <w:r w:rsidR="004256B4">
        <w:rPr>
          <w:rFonts w:asciiTheme="majorBidi" w:hAnsiTheme="majorBidi" w:cs="Angsana New" w:hint="cs"/>
          <w:sz w:val="30"/>
          <w:szCs w:val="30"/>
          <w:cs/>
        </w:rPr>
        <w:t>กำหนดในมาตรฐานฉบับนี้</w:t>
      </w:r>
      <w:r w:rsidRPr="001430CB">
        <w:rPr>
          <w:rFonts w:asciiTheme="majorBidi" w:hAnsiTheme="majorBidi" w:cs="Angsana New"/>
          <w:sz w:val="30"/>
          <w:szCs w:val="30"/>
          <w:cs/>
        </w:rPr>
        <w:t xml:space="preserve"> ดังนั้น กลุ่มบริษัทจึงถือเป็นตัวแทนและรับรู้รายได้จากการขายด้วยยอดสุทธิจากต้นทุนขาย การเปลี่ยนแปลงดังกล่าวส่งผลให้รายได้จากการขาย และต้นทุนขายลดลง</w:t>
      </w:r>
    </w:p>
    <w:p w:rsidR="001430CB" w:rsidRDefault="001430CB" w:rsidP="00DB3C0B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:rsidR="0091410D" w:rsidRDefault="001430CB" w:rsidP="001430CB">
      <w:pPr>
        <w:spacing w:after="0" w:line="240" w:lineRule="auto"/>
        <w:ind w:left="540" w:right="-25"/>
        <w:jc w:val="thaiDistribute"/>
        <w:rPr>
          <w:rFonts w:asciiTheme="majorBidi" w:hAnsiTheme="majorBidi" w:cs="Angsana New"/>
          <w:sz w:val="30"/>
          <w:szCs w:val="30"/>
        </w:rPr>
      </w:pPr>
      <w:r w:rsidRPr="001430CB">
        <w:rPr>
          <w:rFonts w:asciiTheme="majorBidi" w:hAnsiTheme="majorBidi" w:cs="Angsana New"/>
          <w:sz w:val="30"/>
          <w:szCs w:val="30"/>
          <w:cs/>
        </w:rPr>
        <w:t>กลุ่มบริษัทได้</w:t>
      </w:r>
      <w:r w:rsidR="00C3058B">
        <w:rPr>
          <w:rFonts w:ascii="Angsana New" w:hAnsi="Angsana New" w:cs="Angsana New" w:hint="cs"/>
          <w:sz w:val="30"/>
          <w:szCs w:val="30"/>
          <w:cs/>
        </w:rPr>
        <w:t>ปรับปรุงย้อนหลัง</w:t>
      </w:r>
      <w:r w:rsidRPr="001430CB">
        <w:rPr>
          <w:rFonts w:asciiTheme="majorBidi" w:hAnsiTheme="majorBidi" w:cs="Angsana New"/>
          <w:sz w:val="30"/>
          <w:szCs w:val="30"/>
          <w:cs/>
        </w:rPr>
        <w:t>ในงบกำไรขาดทุนเบ็ดเสร็จสำหรับงวดสามเดือนสิ้นสุดวันที่ 31 มีนาคม 2561 เพื่อให้สอดคล้องกับการเปลี่ยนแปลงนโยบายบัญชี ดัง</w:t>
      </w:r>
      <w:r w:rsidR="00AF76D5">
        <w:rPr>
          <w:rFonts w:asciiTheme="majorBidi" w:hAnsiTheme="majorBidi" w:cs="Angsana New" w:hint="cs"/>
          <w:sz w:val="30"/>
          <w:szCs w:val="30"/>
          <w:cs/>
        </w:rPr>
        <w:t>นี้</w:t>
      </w:r>
    </w:p>
    <w:p w:rsidR="00D9175A" w:rsidRPr="00D9175A" w:rsidRDefault="00D9175A" w:rsidP="00AF76D5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13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070"/>
        <w:gridCol w:w="237"/>
        <w:gridCol w:w="2074"/>
        <w:gridCol w:w="250"/>
        <w:gridCol w:w="2074"/>
      </w:tblGrid>
      <w:tr w:rsidR="00D9175A" w:rsidRPr="009F5D68" w:rsidTr="007251CA">
        <w:tc>
          <w:tcPr>
            <w:tcW w:w="2430" w:type="dxa"/>
            <w:vAlign w:val="bottom"/>
          </w:tcPr>
          <w:p w:rsidR="00D9175A" w:rsidRPr="009F5D68" w:rsidRDefault="00D9175A" w:rsidP="00D9175A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gridSpan w:val="5"/>
            <w:vAlign w:val="bottom"/>
          </w:tcPr>
          <w:p w:rsidR="00D9175A" w:rsidRPr="009F5D68" w:rsidRDefault="009F5D68" w:rsidP="00D9175A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5D68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9175A" w:rsidRPr="00D9175A" w:rsidTr="00D9175A">
        <w:tc>
          <w:tcPr>
            <w:tcW w:w="2430" w:type="dxa"/>
            <w:vAlign w:val="bottom"/>
          </w:tcPr>
          <w:p w:rsidR="00D9175A" w:rsidRPr="00D9175A" w:rsidRDefault="00D9175A" w:rsidP="00D9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D9175A" w:rsidRPr="009F5D68" w:rsidRDefault="00D9175A" w:rsidP="00D9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37" w:type="dxa"/>
            <w:vAlign w:val="bottom"/>
          </w:tcPr>
          <w:p w:rsidR="00D9175A" w:rsidRPr="009F5D68" w:rsidRDefault="00D9175A" w:rsidP="00D9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  <w:vAlign w:val="bottom"/>
          </w:tcPr>
          <w:p w:rsidR="00D9175A" w:rsidRPr="009F5D68" w:rsidRDefault="00D9175A" w:rsidP="00D9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0" w:type="dxa"/>
            <w:vAlign w:val="bottom"/>
          </w:tcPr>
          <w:p w:rsidR="00D9175A" w:rsidRPr="009F5D68" w:rsidRDefault="00D9175A" w:rsidP="00D9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  <w:vAlign w:val="bottom"/>
          </w:tcPr>
          <w:p w:rsidR="00D9175A" w:rsidRPr="009F5D68" w:rsidRDefault="00D9175A" w:rsidP="00D9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D9175A" w:rsidRPr="00D9175A" w:rsidTr="00D9175A">
        <w:tc>
          <w:tcPr>
            <w:tcW w:w="2430" w:type="dxa"/>
          </w:tcPr>
          <w:p w:rsidR="00D9175A" w:rsidRPr="00D9175A" w:rsidRDefault="00D9175A" w:rsidP="00AF76D5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  <w:gridSpan w:val="5"/>
            <w:vAlign w:val="bottom"/>
          </w:tcPr>
          <w:p w:rsidR="00D9175A" w:rsidRPr="009F5D68" w:rsidRDefault="00D9175A" w:rsidP="00D9175A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F5D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175A" w:rsidRPr="00D9175A" w:rsidTr="00D9175A">
        <w:tc>
          <w:tcPr>
            <w:tcW w:w="2430" w:type="dxa"/>
          </w:tcPr>
          <w:p w:rsidR="00D9175A" w:rsidRPr="009F5D68" w:rsidRDefault="00D9175A" w:rsidP="009F5D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070" w:type="dxa"/>
          </w:tcPr>
          <w:p w:rsidR="00D9175A" w:rsidRPr="009F5D68" w:rsidRDefault="00D9175A" w:rsidP="009F5D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eastAsia="Calibri" w:hAnsiTheme="majorBidi" w:cstheme="majorBidi"/>
                <w:sz w:val="30"/>
                <w:szCs w:val="30"/>
              </w:rPr>
              <w:t>6,511,843</w:t>
            </w:r>
          </w:p>
        </w:tc>
        <w:tc>
          <w:tcPr>
            <w:tcW w:w="237" w:type="dxa"/>
          </w:tcPr>
          <w:p w:rsidR="00D9175A" w:rsidRPr="009F5D68" w:rsidRDefault="00D9175A" w:rsidP="009F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</w:tcPr>
          <w:p w:rsidR="00D9175A" w:rsidRPr="009F5D68" w:rsidRDefault="00D9175A" w:rsidP="009F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eastAsia="Calibri" w:hAnsiTheme="majorBidi" w:cstheme="majorBidi"/>
                <w:sz w:val="30"/>
                <w:szCs w:val="30"/>
              </w:rPr>
              <w:t>(3</w:t>
            </w:r>
            <w:r w:rsidR="00A72F85">
              <w:rPr>
                <w:rFonts w:asciiTheme="majorBidi" w:eastAsia="Calibri" w:hAnsiTheme="majorBidi" w:cstheme="majorBidi"/>
                <w:sz w:val="30"/>
                <w:szCs w:val="30"/>
              </w:rPr>
              <w:t>,634,004</w:t>
            </w:r>
            <w:r w:rsidRPr="009F5D68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:rsidR="00D9175A" w:rsidRPr="009F5D68" w:rsidRDefault="00D9175A" w:rsidP="009F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</w:tcPr>
          <w:p w:rsidR="00D9175A" w:rsidRPr="009F5D68" w:rsidRDefault="00D9175A" w:rsidP="009F5D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eastAsia="Calibri" w:hAnsiTheme="majorBidi" w:cstheme="majorBidi"/>
                <w:sz w:val="30"/>
                <w:szCs w:val="30"/>
              </w:rPr>
              <w:t>2,8</w:t>
            </w:r>
            <w:r w:rsidR="00A72F85">
              <w:rPr>
                <w:rFonts w:asciiTheme="majorBidi" w:eastAsia="Calibri" w:hAnsiTheme="majorBidi" w:cstheme="majorBidi"/>
                <w:sz w:val="30"/>
                <w:szCs w:val="30"/>
              </w:rPr>
              <w:t>77,839</w:t>
            </w:r>
          </w:p>
        </w:tc>
      </w:tr>
      <w:tr w:rsidR="00D9175A" w:rsidRPr="00D9175A" w:rsidTr="00D9175A">
        <w:tc>
          <w:tcPr>
            <w:tcW w:w="2430" w:type="dxa"/>
            <w:vAlign w:val="bottom"/>
          </w:tcPr>
          <w:p w:rsidR="00D9175A" w:rsidRPr="009F5D68" w:rsidRDefault="00D9175A" w:rsidP="009F5D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70" w:type="dxa"/>
          </w:tcPr>
          <w:p w:rsidR="00D9175A" w:rsidRPr="009F5D68" w:rsidRDefault="00D9175A" w:rsidP="009F5D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eastAsia="Calibri" w:hAnsiTheme="majorBidi" w:cstheme="majorBidi"/>
                <w:sz w:val="30"/>
                <w:szCs w:val="30"/>
              </w:rPr>
              <w:t>(4,849,863)</w:t>
            </w:r>
          </w:p>
        </w:tc>
        <w:tc>
          <w:tcPr>
            <w:tcW w:w="237" w:type="dxa"/>
          </w:tcPr>
          <w:p w:rsidR="00D9175A" w:rsidRPr="009F5D68" w:rsidRDefault="00D9175A" w:rsidP="009F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</w:tcPr>
          <w:p w:rsidR="00D9175A" w:rsidRPr="009F5D68" w:rsidRDefault="00A72F85" w:rsidP="009F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,634,004</w:t>
            </w:r>
          </w:p>
        </w:tc>
        <w:tc>
          <w:tcPr>
            <w:tcW w:w="250" w:type="dxa"/>
          </w:tcPr>
          <w:p w:rsidR="00D9175A" w:rsidRPr="009F5D68" w:rsidRDefault="00D9175A" w:rsidP="009F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</w:tcPr>
          <w:p w:rsidR="00D9175A" w:rsidRPr="009F5D68" w:rsidRDefault="009F5D68" w:rsidP="009F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A72F85">
              <w:rPr>
                <w:rFonts w:asciiTheme="majorBidi" w:hAnsiTheme="majorBidi" w:cstheme="majorBidi"/>
                <w:sz w:val="30"/>
                <w:szCs w:val="30"/>
              </w:rPr>
              <w:t>215,859</w:t>
            </w:r>
            <w:r w:rsidRPr="009F5D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:rsidR="00AF76D5" w:rsidRPr="009F5D68" w:rsidRDefault="00AF76D5" w:rsidP="00AF76D5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13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070"/>
        <w:gridCol w:w="237"/>
        <w:gridCol w:w="2074"/>
        <w:gridCol w:w="250"/>
        <w:gridCol w:w="2074"/>
      </w:tblGrid>
      <w:tr w:rsidR="009F5D68" w:rsidRPr="00D9175A" w:rsidTr="007251CA">
        <w:tc>
          <w:tcPr>
            <w:tcW w:w="2430" w:type="dxa"/>
            <w:vAlign w:val="bottom"/>
          </w:tcPr>
          <w:p w:rsidR="009F5D68" w:rsidRPr="009F5D68" w:rsidRDefault="009F5D68" w:rsidP="007251CA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  <w:gridSpan w:val="5"/>
            <w:vAlign w:val="bottom"/>
          </w:tcPr>
          <w:p w:rsidR="009F5D68" w:rsidRPr="009F5D68" w:rsidRDefault="009F5D68" w:rsidP="007251CA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D6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D68" w:rsidRPr="00D9175A" w:rsidTr="007251CA">
        <w:tc>
          <w:tcPr>
            <w:tcW w:w="2430" w:type="dxa"/>
            <w:vAlign w:val="bottom"/>
          </w:tcPr>
          <w:p w:rsidR="009F5D68" w:rsidRPr="009F5D68" w:rsidRDefault="009F5D68" w:rsidP="0072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9F5D68" w:rsidRPr="009F5D68" w:rsidRDefault="009F5D68" w:rsidP="0072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37" w:type="dxa"/>
            <w:vAlign w:val="bottom"/>
          </w:tcPr>
          <w:p w:rsidR="009F5D68" w:rsidRPr="009F5D68" w:rsidRDefault="009F5D68" w:rsidP="0072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  <w:vAlign w:val="bottom"/>
          </w:tcPr>
          <w:p w:rsidR="009F5D68" w:rsidRPr="009F5D68" w:rsidRDefault="009F5D68" w:rsidP="0072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0" w:type="dxa"/>
            <w:vAlign w:val="bottom"/>
          </w:tcPr>
          <w:p w:rsidR="009F5D68" w:rsidRPr="009F5D68" w:rsidRDefault="009F5D68" w:rsidP="0072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  <w:vAlign w:val="bottom"/>
          </w:tcPr>
          <w:p w:rsidR="009F5D68" w:rsidRPr="009F5D68" w:rsidRDefault="009F5D68" w:rsidP="0072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9F5D68" w:rsidRPr="00D9175A" w:rsidTr="007251CA">
        <w:tc>
          <w:tcPr>
            <w:tcW w:w="2430" w:type="dxa"/>
          </w:tcPr>
          <w:p w:rsidR="009F5D68" w:rsidRPr="009F5D68" w:rsidRDefault="009F5D68" w:rsidP="007251C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  <w:gridSpan w:val="5"/>
            <w:vAlign w:val="bottom"/>
          </w:tcPr>
          <w:p w:rsidR="009F5D68" w:rsidRPr="009F5D68" w:rsidRDefault="009F5D68" w:rsidP="007251CA">
            <w:pPr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F5D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5D68" w:rsidRPr="00D9175A" w:rsidTr="007251CA">
        <w:tc>
          <w:tcPr>
            <w:tcW w:w="2430" w:type="dxa"/>
          </w:tcPr>
          <w:p w:rsidR="009F5D68" w:rsidRPr="009F5D68" w:rsidRDefault="009F5D68" w:rsidP="009F5D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070" w:type="dxa"/>
          </w:tcPr>
          <w:p w:rsidR="009F5D68" w:rsidRPr="009F5D68" w:rsidRDefault="009F5D68" w:rsidP="009F5D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eastAsia="Calibri" w:hAnsiTheme="majorBidi" w:cstheme="majorBidi"/>
                <w:sz w:val="30"/>
                <w:szCs w:val="30"/>
              </w:rPr>
              <w:t>4,974,463</w:t>
            </w:r>
          </w:p>
        </w:tc>
        <w:tc>
          <w:tcPr>
            <w:tcW w:w="237" w:type="dxa"/>
          </w:tcPr>
          <w:p w:rsidR="009F5D68" w:rsidRPr="009F5D68" w:rsidRDefault="009F5D68" w:rsidP="009F5D68">
            <w:pPr>
              <w:pStyle w:val="NoSpacing"/>
              <w:tabs>
                <w:tab w:val="decimal" w:pos="864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</w:tcPr>
          <w:p w:rsidR="009F5D68" w:rsidRPr="009F5D68" w:rsidRDefault="009F5D68" w:rsidP="009F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eastAsia="Calibri" w:hAnsiTheme="majorBidi" w:cstheme="majorBidi"/>
                <w:sz w:val="30"/>
                <w:szCs w:val="30"/>
              </w:rPr>
              <w:t>(2,</w:t>
            </w:r>
            <w:r w:rsidR="00A72F85">
              <w:rPr>
                <w:rFonts w:asciiTheme="majorBidi" w:eastAsia="Calibri" w:hAnsiTheme="majorBidi" w:cstheme="majorBidi"/>
                <w:sz w:val="30"/>
                <w:szCs w:val="30"/>
              </w:rPr>
              <w:t>674,50</w:t>
            </w:r>
            <w:r w:rsidR="00C20B22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Pr="009F5D68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:rsidR="009F5D68" w:rsidRPr="009F5D68" w:rsidRDefault="009F5D68" w:rsidP="009F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</w:tcPr>
          <w:p w:rsidR="009F5D68" w:rsidRPr="009F5D68" w:rsidRDefault="009F5D68" w:rsidP="009F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A72F85">
              <w:rPr>
                <w:rFonts w:asciiTheme="majorBidi" w:hAnsiTheme="majorBidi" w:cstheme="majorBidi"/>
                <w:sz w:val="30"/>
                <w:szCs w:val="30"/>
              </w:rPr>
              <w:t>99,95</w:t>
            </w:r>
            <w:r w:rsidR="00C20B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F5D68" w:rsidRPr="00D9175A" w:rsidTr="007251CA">
        <w:tc>
          <w:tcPr>
            <w:tcW w:w="2430" w:type="dxa"/>
            <w:vAlign w:val="bottom"/>
          </w:tcPr>
          <w:p w:rsidR="009F5D68" w:rsidRPr="009F5D68" w:rsidRDefault="009F5D68" w:rsidP="009F5D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70" w:type="dxa"/>
          </w:tcPr>
          <w:p w:rsidR="009F5D68" w:rsidRPr="009F5D68" w:rsidRDefault="009F5D68" w:rsidP="009F5D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eastAsia="Calibri" w:hAnsiTheme="majorBidi" w:cstheme="majorBidi"/>
                <w:sz w:val="30"/>
                <w:szCs w:val="30"/>
              </w:rPr>
              <w:t>(3,701,953)</w:t>
            </w:r>
          </w:p>
        </w:tc>
        <w:tc>
          <w:tcPr>
            <w:tcW w:w="237" w:type="dxa"/>
          </w:tcPr>
          <w:p w:rsidR="009F5D68" w:rsidRPr="009F5D68" w:rsidRDefault="009F5D68" w:rsidP="009F5D68">
            <w:pPr>
              <w:pStyle w:val="NoSpacing"/>
              <w:tabs>
                <w:tab w:val="decimal" w:pos="864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</w:tcPr>
          <w:p w:rsidR="009F5D68" w:rsidRPr="009F5D68" w:rsidRDefault="00A72F85" w:rsidP="009F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F5D68">
              <w:rPr>
                <w:rFonts w:asciiTheme="majorBidi" w:eastAsia="Calibr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674,50</w:t>
            </w:r>
            <w:r w:rsidR="00C20B22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0" w:type="dxa"/>
          </w:tcPr>
          <w:p w:rsidR="009F5D68" w:rsidRPr="009F5D68" w:rsidRDefault="009F5D68" w:rsidP="009F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</w:tcPr>
          <w:p w:rsidR="009F5D68" w:rsidRPr="009F5D68" w:rsidRDefault="009F5D68" w:rsidP="009F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2F85">
              <w:rPr>
                <w:rFonts w:asciiTheme="majorBidi" w:hAnsiTheme="majorBidi" w:cstheme="majorBidi"/>
                <w:sz w:val="30"/>
                <w:szCs w:val="30"/>
              </w:rPr>
              <w:t>1,027,44</w:t>
            </w:r>
            <w:r w:rsidR="00C20B2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F5D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:rsidR="00527B6D" w:rsidRPr="00E6053B" w:rsidRDefault="00527B6D" w:rsidP="00DB3C0B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:rsidR="00484416" w:rsidRPr="00484416" w:rsidRDefault="00484416" w:rsidP="00C3058B">
      <w:pPr>
        <w:pStyle w:val="Heading2"/>
        <w:numPr>
          <w:ilvl w:val="0"/>
          <w:numId w:val="23"/>
        </w:numPr>
        <w:ind w:left="540" w:hanging="540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484416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>การ</w:t>
      </w:r>
      <w:r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>เปลี่ยน</w:t>
      </w:r>
      <w:r w:rsidRPr="00484416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>วิธีการคำนวณค่าเสื่อมราคาของอาคารและอุปกรณ์</w:t>
      </w:r>
    </w:p>
    <w:p w:rsidR="00484416" w:rsidRPr="00E6053B" w:rsidRDefault="00484416" w:rsidP="00E6053B">
      <w:pPr>
        <w:spacing w:after="0" w:line="240" w:lineRule="auto"/>
        <w:rPr>
          <w:rFonts w:asciiTheme="majorBidi" w:hAnsiTheme="majorBidi" w:cstheme="majorBidi"/>
        </w:rPr>
      </w:pPr>
    </w:p>
    <w:p w:rsidR="00E6053B" w:rsidRDefault="00484416" w:rsidP="004D55FB">
      <w:pPr>
        <w:spacing w:after="0" w:line="240" w:lineRule="auto"/>
        <w:ind w:left="540"/>
        <w:jc w:val="thaiDistribute"/>
      </w:pPr>
      <w:r w:rsidRPr="001430CB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484416">
        <w:rPr>
          <w:rFonts w:asciiTheme="majorBidi" w:hAnsiTheme="majorBidi" w:cs="Angsana New" w:hint="cs"/>
          <w:sz w:val="30"/>
          <w:szCs w:val="30"/>
          <w:cs/>
        </w:rPr>
        <w:t>เปลี่ยนวิธีการคำนวณค่าเสื่อมราคาของอาคารและอุปกรณ์</w:t>
      </w:r>
      <w:r w:rsidR="004D55FB">
        <w:rPr>
          <w:rFonts w:asciiTheme="majorBidi" w:hAnsiTheme="majorBidi" w:cs="Angsana New" w:hint="cs"/>
          <w:sz w:val="30"/>
          <w:szCs w:val="30"/>
          <w:cs/>
        </w:rPr>
        <w:t>สำหรับ</w:t>
      </w:r>
      <w:r w:rsidR="004D55FB" w:rsidRPr="004F6D6D">
        <w:rPr>
          <w:rFonts w:ascii="Angsana New" w:hAnsi="Angsana New" w:cs="Angsana New"/>
          <w:sz w:val="30"/>
          <w:szCs w:val="30"/>
          <w:cs/>
        </w:rPr>
        <w:t>อาคารและอุปกรณ์ที่ซื้อหรือได้มา</w:t>
      </w:r>
      <w:r w:rsidR="004D55FB">
        <w:rPr>
          <w:rFonts w:ascii="Angsana New" w:hAnsi="Angsana New" w:cs="Angsana New" w:hint="cs"/>
          <w:sz w:val="30"/>
          <w:szCs w:val="30"/>
          <w:cs/>
        </w:rPr>
        <w:t>หลัง</w:t>
      </w:r>
      <w:r w:rsidR="004D55FB" w:rsidRPr="004F6D6D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4D55FB" w:rsidRPr="004F6D6D">
        <w:rPr>
          <w:rFonts w:ascii="Angsana New" w:hAnsi="Angsana New" w:cs="Angsana New"/>
          <w:sz w:val="30"/>
          <w:szCs w:val="30"/>
        </w:rPr>
        <w:t>25</w:t>
      </w:r>
      <w:r w:rsidR="004D55FB">
        <w:rPr>
          <w:rFonts w:ascii="Angsana New" w:hAnsi="Angsana New" w:cs="Angsana New"/>
          <w:sz w:val="30"/>
          <w:szCs w:val="30"/>
        </w:rPr>
        <w:t>61</w:t>
      </w:r>
      <w:r w:rsidR="004D55FB" w:rsidRPr="004F6D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4416">
        <w:rPr>
          <w:rFonts w:asciiTheme="majorBidi" w:hAnsiTheme="majorBidi" w:cs="Angsana New" w:hint="cs"/>
          <w:sz w:val="30"/>
          <w:szCs w:val="30"/>
          <w:cs/>
        </w:rPr>
        <w:t>จากเดิม</w:t>
      </w:r>
      <w:r w:rsidRPr="00484416">
        <w:rPr>
          <w:rFonts w:asciiTheme="majorBidi" w:hAnsiTheme="majorBidi" w:cs="Angsana New"/>
          <w:sz w:val="30"/>
          <w:szCs w:val="30"/>
          <w:cs/>
        </w:rPr>
        <w:t>คำนวณค่าเสื่อมราคาโดยวิธีผลรวม</w:t>
      </w:r>
      <w:r w:rsidRPr="004F6D6D">
        <w:rPr>
          <w:rFonts w:ascii="Angsana New" w:hAnsi="Angsana New" w:cs="Angsana New"/>
          <w:sz w:val="30"/>
          <w:szCs w:val="30"/>
          <w:cs/>
        </w:rPr>
        <w:t>จำนวนปี</w:t>
      </w:r>
      <w:r w:rsidR="0046192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เป็น</w:t>
      </w:r>
      <w:r w:rsidRPr="004F6D6D">
        <w:rPr>
          <w:rFonts w:ascii="Angsana New" w:hAnsi="Angsana New" w:cs="Angsana New"/>
          <w:sz w:val="30"/>
          <w:szCs w:val="30"/>
          <w:cs/>
        </w:rPr>
        <w:t xml:space="preserve">วิธีเส้นตรง </w:t>
      </w:r>
      <w:r w:rsidR="004D55FB">
        <w:rPr>
          <w:rFonts w:asciiTheme="majorBidi" w:hAnsiTheme="majorBidi" w:cs="Angsana New" w:hint="cs"/>
          <w:sz w:val="30"/>
          <w:szCs w:val="30"/>
          <w:cs/>
        </w:rPr>
        <w:t>โดยการเปลี่ยน</w:t>
      </w:r>
      <w:r w:rsidR="004D55FB" w:rsidRPr="00E6053B">
        <w:rPr>
          <w:rFonts w:asciiTheme="majorBidi" w:hAnsiTheme="majorBidi" w:cs="Angsana New" w:hint="cs"/>
          <w:sz w:val="30"/>
          <w:szCs w:val="30"/>
          <w:cs/>
        </w:rPr>
        <w:t>วิธีการคำนวณ</w:t>
      </w:r>
      <w:r w:rsidR="0046192C">
        <w:rPr>
          <w:rFonts w:asciiTheme="majorBidi" w:hAnsiTheme="majorBidi" w:cs="Angsana New"/>
          <w:sz w:val="30"/>
          <w:szCs w:val="30"/>
        </w:rPr>
        <w:br/>
      </w:r>
      <w:r w:rsidR="004D55FB" w:rsidRPr="00E6053B">
        <w:rPr>
          <w:rFonts w:asciiTheme="majorBidi" w:hAnsiTheme="majorBidi" w:cs="Angsana New" w:hint="cs"/>
          <w:sz w:val="30"/>
          <w:szCs w:val="30"/>
          <w:cs/>
        </w:rPr>
        <w:t xml:space="preserve">ค่าเสื่อมราคาดังกล่าวจะมีผลตั้งแต่วันที่ </w:t>
      </w:r>
      <w:r w:rsidR="004D55FB" w:rsidRPr="00E6053B">
        <w:rPr>
          <w:rFonts w:asciiTheme="majorBidi" w:hAnsiTheme="majorBidi" w:cs="Angsana New"/>
          <w:sz w:val="30"/>
          <w:szCs w:val="30"/>
        </w:rPr>
        <w:t xml:space="preserve">1 </w:t>
      </w:r>
      <w:r w:rsidR="004D55FB" w:rsidRPr="00E6053B">
        <w:rPr>
          <w:rFonts w:asciiTheme="majorBidi" w:hAnsiTheme="majorBidi" w:cs="Angsana New" w:hint="cs"/>
          <w:sz w:val="30"/>
          <w:szCs w:val="30"/>
          <w:cs/>
        </w:rPr>
        <w:t xml:space="preserve">มกราคม </w:t>
      </w:r>
      <w:r w:rsidR="004D55FB" w:rsidRPr="00E6053B">
        <w:rPr>
          <w:rFonts w:asciiTheme="majorBidi" w:hAnsiTheme="majorBidi" w:cs="Angsana New"/>
          <w:sz w:val="30"/>
          <w:szCs w:val="30"/>
        </w:rPr>
        <w:t xml:space="preserve">2562 </w:t>
      </w:r>
      <w:r w:rsidR="004D55FB" w:rsidRPr="00E6053B">
        <w:rPr>
          <w:rFonts w:asciiTheme="majorBidi" w:hAnsiTheme="majorBidi" w:cs="Angsana New" w:hint="cs"/>
          <w:sz w:val="30"/>
          <w:szCs w:val="30"/>
          <w:cs/>
        </w:rPr>
        <w:t>เป็นต้นไป</w:t>
      </w:r>
      <w:r w:rsidR="00E6053B">
        <w:br w:type="page"/>
      </w:r>
    </w:p>
    <w:p w:rsidR="0004402A" w:rsidRPr="001C4F0E" w:rsidRDefault="00C74395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บุคคลหรือ</w:t>
      </w:r>
      <w:r w:rsidR="0010331E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กิจการที่เกี่ยวข้องกัน</w:t>
      </w:r>
    </w:p>
    <w:p w:rsidR="00B54F0E" w:rsidRPr="00431115" w:rsidRDefault="00B54F0E" w:rsidP="007B2C67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:rsidR="00672F93" w:rsidRDefault="00672F93" w:rsidP="00252AB8">
      <w:pPr>
        <w:pStyle w:val="BodyText"/>
        <w:tabs>
          <w:tab w:val="left" w:pos="7290"/>
          <w:tab w:val="left" w:pos="9090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</w:rPr>
      </w:pPr>
      <w:r w:rsidRPr="005F14E1">
        <w:rPr>
          <w:rFonts w:ascii="Angsana New" w:hAnsi="Angsana New" w:cs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672F93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 w:rsidRPr="005F14E1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D0218E">
        <w:rPr>
          <w:rFonts w:ascii="Angsana New" w:hAnsi="Angsana New" w:cs="Angsana New"/>
          <w:b/>
          <w:sz w:val="30"/>
          <w:szCs w:val="30"/>
        </w:rPr>
        <w:br/>
      </w:r>
      <w:r w:rsidRPr="00252AB8">
        <w:rPr>
          <w:rFonts w:ascii="Angsana New" w:hAnsi="Angsana New" w:cs="Angsana New"/>
          <w:b/>
          <w:spacing w:val="-8"/>
          <w:sz w:val="30"/>
          <w:szCs w:val="30"/>
          <w:cs/>
        </w:rPr>
        <w:t>หาก</w:t>
      </w:r>
      <w:r w:rsidR="00252AB8" w:rsidRPr="00252AB8">
        <w:rPr>
          <w:rFonts w:ascii="Angsana New" w:hAnsi="Angsana New" w:cs="Angsana New"/>
          <w:b/>
          <w:spacing w:val="-8"/>
          <w:sz w:val="30"/>
          <w:szCs w:val="30"/>
          <w:cs/>
        </w:rPr>
        <w:t>กลุ่มบริษั</w:t>
      </w:r>
      <w:r w:rsidR="00252AB8" w:rsidRPr="00252AB8">
        <w:rPr>
          <w:rFonts w:ascii="Angsana New" w:hAnsi="Angsana New" w:cs="Angsana New" w:hint="cs"/>
          <w:b/>
          <w:spacing w:val="-8"/>
          <w:sz w:val="30"/>
          <w:szCs w:val="30"/>
          <w:cs/>
        </w:rPr>
        <w:t>ท</w:t>
      </w:r>
      <w:r w:rsidRPr="00252AB8">
        <w:rPr>
          <w:rFonts w:ascii="Angsana New" w:hAnsi="Angsana New" w:cs="Angsana New"/>
          <w:b/>
          <w:spacing w:val="-8"/>
          <w:sz w:val="30"/>
          <w:szCs w:val="30"/>
          <w:cs/>
        </w:rPr>
        <w:t>มีอำนาจควบคุมหรือควบคุมร่วมกันทั้งทางตรงและทางอ้อมหรือมีอิทธิพลอย่างมีนัยสำคัญ</w:t>
      </w:r>
      <w:r w:rsidR="00252AB8" w:rsidRPr="00252AB8">
        <w:rPr>
          <w:rFonts w:ascii="Angsana New" w:hAnsi="Angsana New" w:cs="Angsana New"/>
          <w:b/>
          <w:spacing w:val="-8"/>
          <w:sz w:val="30"/>
          <w:szCs w:val="30"/>
          <w:cs/>
        </w:rPr>
        <w:t>ต่</w:t>
      </w:r>
      <w:r w:rsidR="00252AB8" w:rsidRPr="00252AB8">
        <w:rPr>
          <w:rFonts w:ascii="Angsana New" w:hAnsi="Angsana New" w:cs="Angsana New" w:hint="cs"/>
          <w:b/>
          <w:spacing w:val="-8"/>
          <w:sz w:val="30"/>
          <w:szCs w:val="30"/>
          <w:cs/>
        </w:rPr>
        <w:t>อ</w:t>
      </w:r>
      <w:r w:rsidRPr="00252AB8">
        <w:rPr>
          <w:rFonts w:ascii="Angsana New" w:hAnsi="Angsana New" w:cs="Angsana New"/>
          <w:b/>
          <w:spacing w:val="-10"/>
          <w:sz w:val="30"/>
          <w:szCs w:val="30"/>
          <w:cs/>
        </w:rPr>
        <w:t>บุคคล</w:t>
      </w:r>
      <w:r w:rsidR="00252AB8">
        <w:rPr>
          <w:rFonts w:ascii="Angsana New" w:hAnsi="Angsana New" w:cs="Angsana New"/>
          <w:b/>
          <w:spacing w:val="-10"/>
          <w:sz w:val="30"/>
          <w:szCs w:val="30"/>
          <w:cs/>
        </w:rPr>
        <w:br/>
      </w:r>
      <w:r w:rsidRPr="005F14E1">
        <w:rPr>
          <w:rFonts w:ascii="Angsana New" w:hAnsi="Angsana New" w:cs="Angsana New"/>
          <w:b/>
          <w:sz w:val="30"/>
          <w:szCs w:val="30"/>
          <w:cs/>
        </w:rPr>
        <w:t xml:space="preserve">หรือกิจการในการตัดสินใจทางการเงินและการบริหารหรือในทางกลับกัน </w:t>
      </w:r>
      <w:r>
        <w:rPr>
          <w:rFonts w:ascii="Angsana New" w:hAnsi="Angsana New" w:cs="Angsana New" w:hint="cs"/>
          <w:b/>
          <w:sz w:val="30"/>
          <w:szCs w:val="30"/>
          <w:cs/>
        </w:rPr>
        <w:t>หรือ</w:t>
      </w:r>
      <w:r w:rsidRPr="00252AB8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b/>
          <w:sz w:val="30"/>
          <w:szCs w:val="30"/>
          <w:cs/>
        </w:rPr>
        <w:t>อยู่ภายใต้</w:t>
      </w:r>
      <w:r w:rsidRPr="005F14E1">
        <w:rPr>
          <w:rFonts w:ascii="Angsana New" w:hAnsi="Angsana New" w:cs="Angsana New"/>
          <w:b/>
          <w:sz w:val="30"/>
          <w:szCs w:val="30"/>
          <w:cs/>
        </w:rPr>
        <w:t>การควบคุมเดียวกันหรือ</w:t>
      </w:r>
      <w:r>
        <w:rPr>
          <w:rFonts w:ascii="Angsana New" w:hAnsi="Angsana New" w:cs="Angsana New" w:hint="cs"/>
          <w:b/>
          <w:sz w:val="30"/>
          <w:szCs w:val="30"/>
          <w:cs/>
        </w:rPr>
        <w:t>อยู่ภายใต้</w:t>
      </w:r>
      <w:r w:rsidRPr="005F14E1">
        <w:rPr>
          <w:rFonts w:ascii="Angsana New" w:hAnsi="Angsana New" w:cs="Angsana New"/>
          <w:b/>
          <w:sz w:val="30"/>
          <w:szCs w:val="30"/>
          <w:cs/>
        </w:rPr>
        <w:t>อิทธิพลอย่างมี</w:t>
      </w:r>
      <w:r>
        <w:rPr>
          <w:rFonts w:ascii="Angsana New" w:hAnsi="Angsana New" w:cs="Angsana New" w:hint="cs"/>
          <w:b/>
          <w:sz w:val="30"/>
          <w:szCs w:val="30"/>
          <w:cs/>
        </w:rPr>
        <w:t>นัย</w:t>
      </w:r>
      <w:r w:rsidRPr="005F14E1">
        <w:rPr>
          <w:rFonts w:ascii="Angsana New" w:hAnsi="Angsana New" w:cs="Angsana New"/>
          <w:b/>
          <w:sz w:val="30"/>
          <w:szCs w:val="30"/>
          <w:cs/>
        </w:rPr>
        <w:t>สำคัญเดียวกัน</w:t>
      </w:r>
      <w:r>
        <w:rPr>
          <w:rFonts w:ascii="Angsana New" w:hAnsi="Angsana New" w:cs="Angsana New" w:hint="cs"/>
          <w:b/>
          <w:sz w:val="30"/>
          <w:szCs w:val="30"/>
          <w:cs/>
        </w:rPr>
        <w:t>กับบุคคลหรือกิจการนั้น</w:t>
      </w:r>
      <w:r w:rsidRPr="005F14E1">
        <w:rPr>
          <w:rFonts w:ascii="Angsana New" w:hAnsi="Angsana New" w:cs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7B2C67" w:rsidRPr="00E6053B" w:rsidRDefault="007B2C67" w:rsidP="00EA6A5E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:rsidR="00B54F0E" w:rsidRPr="001C4F0E" w:rsidRDefault="00B54F0E" w:rsidP="00B54F0E">
      <w:pPr>
        <w:spacing w:after="0"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1C4F0E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Pr="001C4F0E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Pr="001C4F0E">
        <w:rPr>
          <w:rFonts w:ascii="Angsana New" w:hAnsi="Angsana New" w:cs="Angsana New"/>
          <w:b/>
          <w:sz w:val="30"/>
          <w:szCs w:val="30"/>
          <w:cs/>
        </w:rPr>
        <w:t>และบริษัท</w:t>
      </w:r>
      <w:r w:rsidRPr="001C4F0E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Pr="001C4F0E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ได้เปิดเผยในหมายเหตุประกอบงบการเงินข้</w:t>
      </w:r>
      <w:r w:rsidRPr="001C4F0E">
        <w:rPr>
          <w:rFonts w:asciiTheme="majorBidi" w:hAnsiTheme="majorBidi" w:cstheme="majorBidi"/>
          <w:b/>
          <w:sz w:val="30"/>
          <w:szCs w:val="30"/>
          <w:cs/>
        </w:rPr>
        <w:t>อ</w:t>
      </w:r>
      <w:r w:rsidRPr="001C4F0E">
        <w:rPr>
          <w:rFonts w:asciiTheme="majorBidi" w:hAnsiTheme="majorBidi" w:cstheme="majorBidi"/>
          <w:bCs/>
          <w:sz w:val="30"/>
          <w:szCs w:val="30"/>
        </w:rPr>
        <w:t xml:space="preserve">1 </w:t>
      </w:r>
      <w:r w:rsidR="00B1111D">
        <w:rPr>
          <w:rFonts w:asciiTheme="majorBidi" w:hAnsiTheme="majorBidi" w:cstheme="majorBidi"/>
          <w:bCs/>
          <w:sz w:val="30"/>
          <w:szCs w:val="30"/>
        </w:rPr>
        <w:t>7</w:t>
      </w:r>
      <w:r w:rsidRPr="001C4F0E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1C4F0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B1111D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B1111D" w:rsidRPr="00B1111D">
        <w:rPr>
          <w:rFonts w:asciiTheme="majorBidi" w:hAnsiTheme="majorBidi" w:cstheme="majorBidi"/>
          <w:bCs/>
          <w:sz w:val="30"/>
          <w:szCs w:val="30"/>
        </w:rPr>
        <w:t>8</w:t>
      </w:r>
      <w:r w:rsidRPr="001C4F0E">
        <w:rPr>
          <w:rFonts w:asciiTheme="majorBidi" w:hAnsiTheme="majorBidi" w:cstheme="majorBidi"/>
          <w:b/>
          <w:sz w:val="30"/>
          <w:szCs w:val="30"/>
          <w:cs/>
        </w:rPr>
        <w:t xml:space="preserve"> สำ</w:t>
      </w:r>
      <w:r w:rsidRPr="001C4F0E">
        <w:rPr>
          <w:rFonts w:ascii="Angsana New" w:hAnsi="Angsana New" w:cs="Angsana New"/>
          <w:b/>
          <w:sz w:val="30"/>
          <w:szCs w:val="30"/>
          <w:cs/>
        </w:rPr>
        <w:t>หรั</w:t>
      </w:r>
      <w:r w:rsidRPr="001C4F0E">
        <w:rPr>
          <w:rFonts w:ascii="Angsana New" w:hAnsi="Angsana New" w:cs="Angsana New" w:hint="cs"/>
          <w:b/>
          <w:sz w:val="30"/>
          <w:szCs w:val="30"/>
          <w:cs/>
        </w:rPr>
        <w:t>บ</w:t>
      </w:r>
      <w:r w:rsidRPr="001C4F0E">
        <w:rPr>
          <w:rFonts w:ascii="Angsana New" w:hAnsi="Angsana New" w:cs="Angsana New"/>
          <w:b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Pr="001C4F0E">
        <w:rPr>
          <w:rFonts w:ascii="Angsana New" w:hAnsi="Angsana New" w:cs="Angsana New" w:hint="cs"/>
          <w:b/>
          <w:sz w:val="30"/>
          <w:szCs w:val="30"/>
          <w:cs/>
        </w:rPr>
        <w:t>ที่มีสาระสำคัญ</w:t>
      </w:r>
      <w:r w:rsidRPr="001C4F0E">
        <w:rPr>
          <w:rFonts w:ascii="Angsana New" w:hAnsi="Angsana New" w:cs="Angsana New"/>
          <w:b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:rsidR="008777FB" w:rsidRPr="00E6053B" w:rsidRDefault="008777FB" w:rsidP="00431115">
      <w:pPr>
        <w:spacing w:after="0" w:line="240" w:lineRule="auto"/>
        <w:ind w:left="540" w:right="-108"/>
        <w:jc w:val="thaiDistribute"/>
        <w:rPr>
          <w:rFonts w:ascii="Angsana New" w:hAnsi="Angsana New" w:cs="Angsana New"/>
          <w:b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4145"/>
      </w:tblGrid>
      <w:tr w:rsidR="00AE105A" w:rsidRPr="001C4F0E" w:rsidTr="0024386A">
        <w:trPr>
          <w:trHeight w:val="20"/>
          <w:tblHeader/>
        </w:trPr>
        <w:tc>
          <w:tcPr>
            <w:tcW w:w="3780" w:type="dxa"/>
            <w:shd w:val="clear" w:color="auto" w:fill="auto"/>
          </w:tcPr>
          <w:p w:rsidR="00927D9F" w:rsidRPr="001C4F0E" w:rsidRDefault="00927D9F" w:rsidP="007B4B15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E105A" w:rsidRPr="001C4F0E" w:rsidRDefault="00AE105A" w:rsidP="00927D9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:rsidR="00AE105A" w:rsidRPr="001C4F0E" w:rsidRDefault="00AE105A" w:rsidP="007B4B15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AE105A" w:rsidRPr="001C4F0E" w:rsidRDefault="00AE105A" w:rsidP="007B4B15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5" w:type="dxa"/>
            <w:shd w:val="clear" w:color="auto" w:fill="auto"/>
          </w:tcPr>
          <w:p w:rsidR="00927D9F" w:rsidRPr="001C4F0E" w:rsidRDefault="00927D9F" w:rsidP="007B4B15">
            <w:pPr>
              <w:spacing w:after="0" w:line="240" w:lineRule="auto"/>
              <w:ind w:left="252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E105A" w:rsidRPr="001C4F0E" w:rsidRDefault="00AE105A" w:rsidP="00927D9F">
            <w:pPr>
              <w:spacing w:after="0" w:line="240" w:lineRule="auto"/>
              <w:ind w:left="252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53D51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1C4F0E" w:rsidRDefault="00A53D51" w:rsidP="00A53D51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:rsidR="00A53D51" w:rsidRPr="001C4F0E" w:rsidRDefault="00A53D51" w:rsidP="00A53D51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1C4F0E" w:rsidRDefault="00A53D51" w:rsidP="00A53D51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 ๆ ของกลุ่มบริษัทไม่ว่าทางตรงหรือทางอ้อม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A53D51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53D51" w:rsidRPr="001C4F0E" w:rsidRDefault="00A53D51" w:rsidP="00A53D51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รีเทลคอร์ปอเรชั่น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:rsidR="00A53D51" w:rsidRPr="001C4F0E" w:rsidRDefault="00A53D51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53D51" w:rsidRPr="001C4F0E" w:rsidRDefault="00A26AA7" w:rsidP="00A53D51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เป็นผู้ถือหุ้นใหญ่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ลำดับสูงสุด</w:t>
            </w: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ถือหุ้นในบริษัท</w:t>
            </w: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  <w:t xml:space="preserve">ร้อยละ </w:t>
            </w: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</w:rPr>
              <w:t>27.74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และมี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075EB3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075EB3" w:rsidRPr="001C4F0E" w:rsidRDefault="00075EB3" w:rsidP="00A53D51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 อาร์ จี บริการ จำกัด</w:t>
            </w:r>
          </w:p>
        </w:tc>
        <w:tc>
          <w:tcPr>
            <w:tcW w:w="1350" w:type="dxa"/>
            <w:shd w:val="clear" w:color="auto" w:fill="auto"/>
          </w:tcPr>
          <w:p w:rsidR="00075EB3" w:rsidRPr="001C4F0E" w:rsidRDefault="00075EB3" w:rsidP="00A53D5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075EB3" w:rsidRDefault="00075EB3" w:rsidP="00A53D51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เป็นผู้ถือหุ้นใหญ่ ถือหุ้นในบริษัทร้อยละ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26.07</w:t>
            </w:r>
          </w:p>
          <w:p w:rsidR="00075EB3" w:rsidRPr="001C4F0E" w:rsidRDefault="00075EB3" w:rsidP="00075EB3">
            <w:pPr>
              <w:spacing w:after="0" w:line="240" w:lineRule="auto"/>
              <w:ind w:left="324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lastRenderedPageBreak/>
              <w:t>และมีกรรมการร่วมกันกับบริษัท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lastRenderedPageBreak/>
              <w:t>บริษัท บีทูเอส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สรรพสินค้าเซ็นทรัล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 ฟู้ด รีเทล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</w:t>
            </w:r>
            <w:r w:rsidRPr="001C4F0E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1C4F0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เซ็นทรัลการ์เม้นท์แฟคทอรี่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 อินชัวรันส์ เซอร์วิสเซส</w:t>
            </w:r>
            <w:r w:rsidRPr="001C4F0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เซ็นทรัลพัฒนา </w:t>
            </w:r>
            <w:r w:rsidRPr="001C4F0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เชียงใหม่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เซ็นทรัลพัฒนา </w:t>
            </w:r>
            <w:r w:rsidRPr="001C4F0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ชลบุรี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2F3315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2F3315" w:rsidRPr="001C4F0E" w:rsidRDefault="002F3315" w:rsidP="00A26A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2F3315" w:rsidRPr="001C4F0E" w:rsidRDefault="002F3315" w:rsidP="00A26AA7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4145" w:type="dxa"/>
            <w:shd w:val="clear" w:color="auto" w:fill="auto"/>
          </w:tcPr>
          <w:p w:rsidR="002F3315" w:rsidRPr="001C4F0E" w:rsidRDefault="002F3315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ดีเวลลอปเม้นท์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ขอนแก่น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ไนน์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สแควร์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จำกัด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(มหาชน)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รัตนาธิเบศร์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pStyle w:val="a"/>
              <w:tabs>
                <w:tab w:val="clear" w:pos="1080"/>
              </w:tabs>
              <w:spacing w:after="0"/>
              <w:ind w:right="-109"/>
              <w:rPr>
                <w:rFonts w:ascii="Angsana New" w:hAnsi="Angsana New" w:cs="Angsana New"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 xml:space="preserve">บริษัท เซ็นทรัล พีเพิล ดีเวลลอปเม้นท์ </w:t>
            </w:r>
          </w:p>
          <w:p w:rsidR="00A26AA7" w:rsidRPr="001C4F0E" w:rsidRDefault="00A26AA7" w:rsidP="00A26A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เซ็นเตอร์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เซ็นทรัลเวิร์ล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lastRenderedPageBreak/>
              <w:t>บริษัท ซีเทรคสากล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เป็นบริษัทย่อยทางอ้อมของบริษัทใหญ่ลำดับสูงสุด และมีผู้บริหารสำคัญร่วมกัน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ซีอาร์ซี </w:t>
            </w:r>
            <w:r w:rsidRPr="001C4F0E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1C4F0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พร๊อพเพอร์ตี้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ห้างเซ็นทรัลดีพาทเม้นท์สโตร์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ออฟฟิซ คลับ (ไทย)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1C4F0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เดอะวัน เซ็นทรัล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ซีโอแอล จำกัด (มหาชน)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A26AA7" w:rsidRPr="001C4F0E" w:rsidTr="0024386A">
        <w:trPr>
          <w:trHeight w:val="20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ซีอาร์ซีไทวัสดุ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A26AA7" w:rsidRPr="001C4F0E" w:rsidTr="0024386A">
        <w:trPr>
          <w:trHeight w:val="373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เท็กซ์ทรัล เท็กซ์ไทลส์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24386A">
        <w:trPr>
          <w:trHeight w:val="317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 วัตต์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เป็นบริษัทย่อยทางอ้อมของบริษัทใหญ่ลำดับสูงสุด และมีผู้บริหารสำคัญร่วมกัน</w:t>
            </w:r>
          </w:p>
        </w:tc>
      </w:tr>
      <w:tr w:rsidR="00A26AA7" w:rsidRPr="001C4F0E" w:rsidTr="0024386A">
        <w:trPr>
          <w:trHeight w:val="355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มูจิ รีเทล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A26AA7">
        <w:trPr>
          <w:trHeight w:val="373"/>
        </w:trPr>
        <w:tc>
          <w:tcPr>
            <w:tcW w:w="3780" w:type="dxa"/>
            <w:shd w:val="clear" w:color="auto" w:fill="auto"/>
          </w:tcPr>
          <w:p w:rsidR="00A26AA7" w:rsidRPr="001C4F0E" w:rsidRDefault="007D7DE0" w:rsidP="00A26AA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hyperlink r:id="rId8" w:history="1">
              <w:r w:rsidR="00A26AA7" w:rsidRPr="001C4F0E">
                <w:rPr>
                  <w:rFonts w:ascii="Angsana New" w:hAnsi="Angsana New" w:cs="Angsana New"/>
                  <w:sz w:val="30"/>
                  <w:szCs w:val="30"/>
                  <w:cs/>
                </w:rPr>
                <w:t>บริษัท เ</w:t>
              </w:r>
              <w:r w:rsidR="00A26AA7" w:rsidRPr="001C4F0E">
                <w:rPr>
                  <w:rFonts w:ascii="Angsana New" w:hAnsi="Angsana New" w:cs="Angsana New" w:hint="cs"/>
                  <w:sz w:val="30"/>
                  <w:szCs w:val="30"/>
                  <w:cs/>
                </w:rPr>
                <w:t>ซ็</w:t>
              </w:r>
              <w:r w:rsidR="00A26AA7" w:rsidRPr="001C4F0E">
                <w:rPr>
                  <w:rFonts w:ascii="Angsana New" w:hAnsi="Angsana New" w:cs="Angsana New"/>
                  <w:sz w:val="30"/>
                  <w:szCs w:val="30"/>
                  <w:cs/>
                </w:rPr>
                <w:t>นทรัล เพย์เมนท์ จำกัด</w:t>
              </w:r>
            </w:hyperlink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26AA7" w:rsidRPr="001C4F0E" w:rsidTr="00A26AA7">
        <w:trPr>
          <w:trHeight w:val="373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กรุ๊ป ออนไลน์ จํากัด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A26AA7" w:rsidRPr="001C4F0E" w:rsidTr="00A26AA7">
        <w:trPr>
          <w:trHeight w:val="373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เรสตอรองส์ กรุ๊ป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A26AA7" w:rsidRPr="001C4F0E" w:rsidTr="00A26AA7">
        <w:trPr>
          <w:trHeight w:val="373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เซ็นทรัลแฟมิลี่มาร์ท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A26AA7" w:rsidRPr="001C4F0E" w:rsidTr="00A26AA7">
        <w:trPr>
          <w:trHeight w:val="373"/>
        </w:trPr>
        <w:tc>
          <w:tcPr>
            <w:tcW w:w="378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บริษัท สแควร์ ริทซ์ พลาซ่า จำกัด</w:t>
            </w:r>
          </w:p>
        </w:tc>
        <w:tc>
          <w:tcPr>
            <w:tcW w:w="1350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26AA7" w:rsidRPr="001C4F0E" w:rsidRDefault="00A26AA7" w:rsidP="00A26AA7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1C4F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1C4F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</w:tbl>
    <w:p w:rsidR="007B2C67" w:rsidRPr="00E6053B" w:rsidRDefault="007B2C67" w:rsidP="00A5727E">
      <w:pPr>
        <w:pStyle w:val="a"/>
        <w:tabs>
          <w:tab w:val="clear" w:pos="1080"/>
        </w:tabs>
        <w:spacing w:after="0"/>
        <w:ind w:right="-25" w:firstLine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8817F4" w:rsidRPr="001C4F0E" w:rsidRDefault="008817F4" w:rsidP="00A5727E">
      <w:pPr>
        <w:pStyle w:val="a"/>
        <w:tabs>
          <w:tab w:val="clear" w:pos="1080"/>
        </w:tabs>
        <w:spacing w:after="0"/>
        <w:ind w:right="-25" w:firstLine="540"/>
        <w:jc w:val="thaiDistribute"/>
        <w:rPr>
          <w:rFonts w:ascii="Angsana New" w:hAnsi="Angsana New" w:cs="Angsana New"/>
          <w:cs/>
        </w:rPr>
      </w:pPr>
      <w:r w:rsidRPr="001C4F0E">
        <w:rPr>
          <w:rFonts w:ascii="Angsana New" w:hAnsi="Angsana New" w:cs="Angsana New"/>
          <w:cs/>
        </w:rPr>
        <w:t>นโยบายการกำหนดราคาสำหรับ</w:t>
      </w:r>
      <w:r w:rsidR="004F7F2E" w:rsidRPr="001C4F0E">
        <w:rPr>
          <w:rFonts w:ascii="Angsana New" w:hAnsi="Angsana New" w:cs="Angsana New"/>
          <w:cs/>
        </w:rPr>
        <w:t>รายการ</w:t>
      </w:r>
      <w:r w:rsidRPr="001C4F0E">
        <w:rPr>
          <w:rFonts w:ascii="Angsana New" w:hAnsi="Angsana New" w:cs="Angsana New"/>
          <w:cs/>
        </w:rPr>
        <w:t>แต่ละ</w:t>
      </w:r>
      <w:r w:rsidR="004F7F2E" w:rsidRPr="001C4F0E">
        <w:rPr>
          <w:rFonts w:ascii="Angsana New" w:hAnsi="Angsana New" w:cs="Angsana New"/>
          <w:cs/>
        </w:rPr>
        <w:t>ประเภท</w:t>
      </w:r>
      <w:r w:rsidRPr="001C4F0E">
        <w:rPr>
          <w:rFonts w:ascii="Angsana New" w:hAnsi="Angsana New" w:cs="Angsana New"/>
          <w:cs/>
        </w:rPr>
        <w:t>อธิบายได้ดังต่อไปนี้</w:t>
      </w:r>
    </w:p>
    <w:p w:rsidR="00AE105A" w:rsidRPr="00E6053B" w:rsidRDefault="00AE105A" w:rsidP="00CF0C09">
      <w:pPr>
        <w:pStyle w:val="a"/>
        <w:tabs>
          <w:tab w:val="clear" w:pos="1080"/>
        </w:tabs>
        <w:spacing w:after="0"/>
        <w:ind w:right="-25" w:firstLine="540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88"/>
        <w:gridCol w:w="270"/>
        <w:gridCol w:w="5112"/>
      </w:tblGrid>
      <w:tr w:rsidR="00FF6E62" w:rsidRPr="001C4F0E" w:rsidTr="00265523">
        <w:trPr>
          <w:tblHeader/>
        </w:trPr>
        <w:tc>
          <w:tcPr>
            <w:tcW w:w="3888" w:type="dxa"/>
          </w:tcPr>
          <w:p w:rsidR="00FF6E62" w:rsidRPr="001C4F0E" w:rsidRDefault="00DC0966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270" w:type="dxa"/>
          </w:tcPr>
          <w:p w:rsidR="00FF6E62" w:rsidRPr="001C4F0E" w:rsidRDefault="00FF6E62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FF6E62" w:rsidRPr="001C4F0E" w:rsidRDefault="00FF6E62" w:rsidP="00D55D3F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C4F0E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4B5D39" w:rsidRPr="001C4F0E" w:rsidTr="00265523">
        <w:tc>
          <w:tcPr>
            <w:tcW w:w="3888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ขายสินค้า</w:t>
            </w:r>
          </w:p>
        </w:tc>
        <w:tc>
          <w:tcPr>
            <w:tcW w:w="270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highlight w:val="green"/>
                <w:lang w:val="en-US"/>
              </w:rPr>
            </w:pPr>
            <w:r w:rsidRPr="001C4F0E"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ราคาตลาดซึ่งต้องไม่ต่ำกว่าราคาที่ได้มาของสินค้านั้นๆ   </w:t>
            </w:r>
          </w:p>
        </w:tc>
      </w:tr>
      <w:tr w:rsidR="004B5D39" w:rsidRPr="001C4F0E" w:rsidTr="00265523">
        <w:tc>
          <w:tcPr>
            <w:tcW w:w="3888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  <w:r w:rsidRPr="001C4F0E">
              <w:rPr>
                <w:rFonts w:ascii="Angsana New" w:hAnsi="Angsana New" w:cs="Angsana New"/>
                <w:lang w:val="en-US"/>
              </w:rPr>
              <w:t>/</w:t>
            </w:r>
            <w:r w:rsidRPr="001C4F0E">
              <w:rPr>
                <w:rFonts w:ascii="Angsana New" w:hAnsi="Angsana New" w:cs="Angsana New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F31362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spacing w:val="8"/>
                <w:lang w:val="en-US"/>
              </w:rPr>
            </w:pPr>
            <w:r w:rsidRPr="001C4F0E">
              <w:rPr>
                <w:rFonts w:ascii="Angsana New" w:hAnsi="Angsana New" w:cs="Angsana New"/>
                <w:spacing w:val="8"/>
                <w:cs/>
                <w:lang w:val="en-US"/>
              </w:rPr>
              <w:t>อัตราดอกเบี้ยขั้นต่ำของเงินกู้หรือเงินฝากออมทรัพย์หรือ</w:t>
            </w:r>
          </w:p>
          <w:p w:rsidR="004B5D39" w:rsidRPr="001C4F0E" w:rsidRDefault="004B5D39" w:rsidP="008F4021">
            <w:pPr>
              <w:pStyle w:val="a"/>
              <w:tabs>
                <w:tab w:val="clear" w:pos="1080"/>
              </w:tabs>
              <w:spacing w:after="0"/>
              <w:ind w:left="162" w:right="-2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spacing w:val="8"/>
                <w:cs/>
                <w:lang w:val="en-US"/>
              </w:rPr>
              <w:t>เงิน</w:t>
            </w:r>
            <w:r w:rsidRPr="001C4F0E">
              <w:rPr>
                <w:rFonts w:ascii="Angsana New" w:hAnsi="Angsana New" w:cs="Angsana New"/>
                <w:cs/>
                <w:lang w:val="en-US"/>
              </w:rPr>
              <w:t>ฝากประจำของสถาบันการเงินภายในประเทศบางแห่งบวกส่วนต่างเพิ่มอีก</w:t>
            </w:r>
            <w:r w:rsidR="00920BE1" w:rsidRPr="001C4F0E">
              <w:rPr>
                <w:rFonts w:ascii="Angsana New" w:hAnsi="Angsana New" w:cs="Angsana New" w:hint="cs"/>
                <w:cs/>
                <w:lang w:val="en-US"/>
              </w:rPr>
              <w:t>ไม่เกิน</w:t>
            </w:r>
            <w:r w:rsidRPr="001C4F0E">
              <w:rPr>
                <w:rFonts w:ascii="Angsana New" w:hAnsi="Angsana New" w:cs="Angsana New"/>
                <w:cs/>
                <w:lang w:val="en-US"/>
              </w:rPr>
              <w:t xml:space="preserve">ร้อยละ </w:t>
            </w:r>
            <w:r w:rsidRPr="001C4F0E">
              <w:rPr>
                <w:rFonts w:ascii="Angsana New" w:hAnsi="Angsana New" w:cs="Angsana New"/>
                <w:lang w:val="en-US"/>
              </w:rPr>
              <w:t xml:space="preserve">2.5 </w:t>
            </w:r>
            <w:r w:rsidRPr="001C4F0E">
              <w:rPr>
                <w:rFonts w:ascii="Angsana New" w:hAnsi="Angsana New" w:cs="Angsana New"/>
                <w:cs/>
                <w:lang w:val="en-US"/>
              </w:rPr>
              <w:t>ต่อปีทั้งนี้ขึ้นอยู่กับต้นทุนของแต่ละบริษัท</w:t>
            </w:r>
          </w:p>
        </w:tc>
      </w:tr>
      <w:tr w:rsidR="004B5D39" w:rsidRPr="001C4F0E" w:rsidTr="00265523">
        <w:tc>
          <w:tcPr>
            <w:tcW w:w="3888" w:type="dxa"/>
          </w:tcPr>
          <w:p w:rsidR="004B5D39" w:rsidRPr="001C4F0E" w:rsidRDefault="0079439C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รายได้ค่าเช่าและ</w:t>
            </w:r>
            <w:r w:rsidR="004B5D39" w:rsidRPr="001C4F0E">
              <w:rPr>
                <w:rFonts w:ascii="Angsana New" w:hAnsi="Angsana New" w:cs="Angsana New"/>
                <w:cs/>
                <w:lang w:val="en-US"/>
              </w:rPr>
              <w:t>บริการ</w:t>
            </w:r>
          </w:p>
        </w:tc>
        <w:tc>
          <w:tcPr>
            <w:tcW w:w="270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อัตราร้อยละของยอดขายโดยคิดจากราคาตลาดเป็นเกณฑ์หรือจำนวนเงินคงที่</w:t>
            </w:r>
          </w:p>
        </w:tc>
      </w:tr>
      <w:tr w:rsidR="00E442BD" w:rsidRPr="001C4F0E" w:rsidTr="00265523">
        <w:tc>
          <w:tcPr>
            <w:tcW w:w="3888" w:type="dxa"/>
          </w:tcPr>
          <w:p w:rsidR="00E442BD" w:rsidRPr="001C4F0E" w:rsidRDefault="00E442BD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รายได้ค่าส่งเสริมการขาย</w:t>
            </w:r>
          </w:p>
        </w:tc>
        <w:tc>
          <w:tcPr>
            <w:tcW w:w="270" w:type="dxa"/>
          </w:tcPr>
          <w:p w:rsidR="00E442BD" w:rsidRPr="001C4F0E" w:rsidRDefault="00E442BD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E442BD" w:rsidRPr="001C4F0E" w:rsidRDefault="00E442BD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1C4F0E" w:rsidTr="00265523">
        <w:tc>
          <w:tcPr>
            <w:tcW w:w="3888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รายได้ค่าสาธารณูปโภค</w:t>
            </w:r>
          </w:p>
        </w:tc>
        <w:tc>
          <w:tcPr>
            <w:tcW w:w="270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1C4F0E" w:rsidTr="00265523">
        <w:tc>
          <w:tcPr>
            <w:tcW w:w="3888" w:type="dxa"/>
          </w:tcPr>
          <w:p w:rsidR="004B5D39" w:rsidRPr="001C4F0E" w:rsidRDefault="004B5D39" w:rsidP="00B06435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รายได้</w:t>
            </w:r>
            <w:r w:rsidR="00B06435" w:rsidRPr="001C4F0E">
              <w:rPr>
                <w:rFonts w:ascii="Angsana New" w:hAnsi="Angsana New" w:cs="Angsana New" w:hint="cs"/>
                <w:cs/>
                <w:lang w:val="en-US"/>
              </w:rPr>
              <w:t>จากการบริหารจัดการ</w:t>
            </w:r>
          </w:p>
        </w:tc>
        <w:tc>
          <w:tcPr>
            <w:tcW w:w="270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อัตราร้อยละของยอดขายหรือจำนวนเงินคงที่</w:t>
            </w:r>
          </w:p>
        </w:tc>
      </w:tr>
      <w:tr w:rsidR="004B5D39" w:rsidRPr="001C4F0E" w:rsidTr="00265523">
        <w:tc>
          <w:tcPr>
            <w:tcW w:w="3888" w:type="dxa"/>
          </w:tcPr>
          <w:p w:rsidR="004B5D39" w:rsidRPr="001C4F0E" w:rsidRDefault="0079439C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ค่าใช้จ่ายค่าเช่าและ</w:t>
            </w:r>
            <w:r w:rsidR="004B5D39" w:rsidRPr="001C4F0E">
              <w:rPr>
                <w:rFonts w:ascii="Angsana New" w:hAnsi="Angsana New" w:cs="Angsana New"/>
                <w:cs/>
                <w:lang w:val="en-US"/>
              </w:rPr>
              <w:t>บริการ</w:t>
            </w:r>
          </w:p>
        </w:tc>
        <w:tc>
          <w:tcPr>
            <w:tcW w:w="270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043FE1" w:rsidRPr="001C4F0E" w:rsidTr="00265523">
        <w:tc>
          <w:tcPr>
            <w:tcW w:w="3888" w:type="dxa"/>
          </w:tcPr>
          <w:p w:rsidR="00043FE1" w:rsidRPr="001C4F0E" w:rsidRDefault="00043FE1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270" w:type="dxa"/>
          </w:tcPr>
          <w:p w:rsidR="00043FE1" w:rsidRPr="001C4F0E" w:rsidRDefault="00043FE1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043FE1" w:rsidRPr="001C4F0E" w:rsidRDefault="00043FE1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755A90" w:rsidRPr="001C4F0E" w:rsidTr="00265523">
        <w:tc>
          <w:tcPr>
            <w:tcW w:w="3888" w:type="dxa"/>
          </w:tcPr>
          <w:p w:rsidR="00755A90" w:rsidRPr="001C4F0E" w:rsidRDefault="00755A90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:rsidR="00755A90" w:rsidRPr="001C4F0E" w:rsidRDefault="00755A90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755A90" w:rsidRPr="001C4F0E" w:rsidRDefault="00755A90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1C4F0E" w:rsidTr="00265523">
        <w:tc>
          <w:tcPr>
            <w:tcW w:w="3888" w:type="dxa"/>
          </w:tcPr>
          <w:p w:rsidR="004B5D39" w:rsidRPr="001C4F0E" w:rsidRDefault="00C22372" w:rsidP="00B06435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ค่า</w:t>
            </w:r>
            <w:r w:rsidR="00B06435" w:rsidRPr="001C4F0E">
              <w:rPr>
                <w:rFonts w:ascii="Angsana New" w:hAnsi="Angsana New" w:cs="Angsana New" w:hint="cs"/>
                <w:cs/>
                <w:lang w:val="en-US"/>
              </w:rPr>
              <w:t>ใช้จ่ายจากการบริหารจัดการ</w:t>
            </w:r>
          </w:p>
        </w:tc>
        <w:tc>
          <w:tcPr>
            <w:tcW w:w="270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1C4F0E" w:rsidTr="00265523">
        <w:tc>
          <w:tcPr>
            <w:tcW w:w="3888" w:type="dxa"/>
          </w:tcPr>
          <w:p w:rsidR="004B5D39" w:rsidRPr="001C4F0E" w:rsidRDefault="000775A5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4B5D39" w:rsidRPr="001C4F0E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1C4F0E" w:rsidRDefault="000775A5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ตามหลักเกณฑ์ ที่กำหนดโดยคณะกรรมการสรรหา</w:t>
            </w:r>
            <w:r w:rsidR="00E0780B" w:rsidRPr="001C4F0E">
              <w:rPr>
                <w:rFonts w:ascii="Angsana New" w:hAnsi="Angsana New" w:cs="Angsana New" w:hint="cs"/>
                <w:cs/>
                <w:lang w:val="en-US"/>
              </w:rPr>
              <w:t>และกำหนดค่าตอบแทน</w:t>
            </w:r>
          </w:p>
        </w:tc>
      </w:tr>
    </w:tbl>
    <w:p w:rsidR="00C52CBA" w:rsidRPr="001C4F0E" w:rsidRDefault="00C52CBA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:rsidR="00170ECB" w:rsidRDefault="00170ECB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br w:type="page"/>
      </w:r>
    </w:p>
    <w:p w:rsidR="00CA4059" w:rsidRPr="001C4F0E" w:rsidRDefault="0004679E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 w:hint="cs"/>
          <w:sz w:val="30"/>
          <w:szCs w:val="30"/>
          <w:cs/>
        </w:rPr>
        <w:lastRenderedPageBreak/>
        <w:t>ร</w:t>
      </w:r>
      <w:r w:rsidR="00CA4059" w:rsidRPr="001C4F0E">
        <w:rPr>
          <w:rFonts w:ascii="Angsana New" w:hAnsi="Angsana New" w:cs="Angsana New"/>
          <w:sz w:val="30"/>
          <w:szCs w:val="30"/>
          <w:cs/>
        </w:rPr>
        <w:t>ายการที่สำคัญ</w:t>
      </w:r>
      <w:r w:rsidR="004F27DB" w:rsidRPr="001C4F0E"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="00CA4059" w:rsidRPr="001C4F0E">
        <w:rPr>
          <w:rFonts w:ascii="Angsana New" w:hAnsi="Angsana New" w:cs="Angsana New"/>
          <w:sz w:val="30"/>
          <w:szCs w:val="30"/>
          <w:cs/>
        </w:rPr>
        <w:t>สำหรับ</w:t>
      </w:r>
      <w:r w:rsidR="005D5CA0" w:rsidRPr="001C4F0E">
        <w:rPr>
          <w:rFonts w:ascii="Angsana New" w:hAnsi="Angsana New" w:cs="Angsana New" w:hint="cs"/>
          <w:sz w:val="30"/>
          <w:szCs w:val="30"/>
          <w:cs/>
        </w:rPr>
        <w:t>งวดสามเดือนสิ้นสุดวันที่</w:t>
      </w:r>
      <w:r w:rsidR="00844425" w:rsidRPr="001C4F0E">
        <w:rPr>
          <w:rFonts w:ascii="Angsana New" w:hAnsi="Angsana New" w:cs="Angsana New"/>
          <w:sz w:val="30"/>
          <w:szCs w:val="30"/>
          <w:cs/>
        </w:rPr>
        <w:t xml:space="preserve"> </w:t>
      </w:r>
      <w:r w:rsidR="00D64A52" w:rsidRPr="001C4F0E">
        <w:rPr>
          <w:rFonts w:ascii="Angsana New" w:hAnsi="Angsana New" w:cs="Angsana New"/>
          <w:sz w:val="30"/>
          <w:szCs w:val="30"/>
        </w:rPr>
        <w:t>31</w:t>
      </w:r>
      <w:r w:rsidR="005333A9" w:rsidRPr="001C4F0E">
        <w:rPr>
          <w:rFonts w:ascii="Angsana New" w:hAnsi="Angsana New" w:cs="Angsana New"/>
          <w:sz w:val="30"/>
          <w:szCs w:val="30"/>
          <w:cs/>
        </w:rPr>
        <w:t xml:space="preserve"> </w:t>
      </w:r>
      <w:r w:rsidR="005333A9" w:rsidRPr="001C4F0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D5CA0" w:rsidRPr="001C4F0E">
        <w:rPr>
          <w:rFonts w:ascii="Angsana New" w:hAnsi="Angsana New" w:cs="Angsana New"/>
          <w:sz w:val="30"/>
          <w:szCs w:val="30"/>
        </w:rPr>
        <w:t>256</w:t>
      </w:r>
      <w:r w:rsidR="00FE64B9" w:rsidRPr="001C4F0E">
        <w:rPr>
          <w:rFonts w:ascii="Angsana New" w:hAnsi="Angsana New" w:cs="Angsana New"/>
          <w:sz w:val="30"/>
          <w:szCs w:val="30"/>
        </w:rPr>
        <w:t>2</w:t>
      </w:r>
      <w:r w:rsidR="00D26E54" w:rsidRPr="001C4F0E">
        <w:rPr>
          <w:rFonts w:ascii="Angsana New" w:hAnsi="Angsana New" w:cs="Angsana New"/>
          <w:sz w:val="30"/>
          <w:szCs w:val="30"/>
        </w:rPr>
        <w:t xml:space="preserve"> </w:t>
      </w:r>
      <w:r w:rsidR="00D26E54" w:rsidRPr="001C4F0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26E54" w:rsidRPr="001C4F0E">
        <w:rPr>
          <w:rFonts w:ascii="Angsana New" w:hAnsi="Angsana New" w:cs="Angsana New"/>
          <w:sz w:val="30"/>
          <w:szCs w:val="30"/>
        </w:rPr>
        <w:t>25</w:t>
      </w:r>
      <w:r w:rsidR="0037142B" w:rsidRPr="001C4F0E">
        <w:rPr>
          <w:rFonts w:ascii="Angsana New" w:hAnsi="Angsana New" w:cs="Angsana New"/>
          <w:sz w:val="30"/>
          <w:szCs w:val="30"/>
        </w:rPr>
        <w:t>6</w:t>
      </w:r>
      <w:r w:rsidR="00FE64B9" w:rsidRPr="001C4F0E">
        <w:rPr>
          <w:rFonts w:ascii="Angsana New" w:hAnsi="Angsana New" w:cs="Angsana New"/>
          <w:sz w:val="30"/>
          <w:szCs w:val="30"/>
        </w:rPr>
        <w:t>1</w:t>
      </w:r>
      <w:r w:rsidR="00010F27" w:rsidRPr="001C4F0E">
        <w:rPr>
          <w:rFonts w:ascii="Angsana New" w:hAnsi="Angsana New" w:cs="Angsana New"/>
          <w:sz w:val="30"/>
          <w:szCs w:val="30"/>
        </w:rPr>
        <w:t xml:space="preserve"> </w:t>
      </w:r>
      <w:r w:rsidR="0015274A" w:rsidRPr="001C4F0E">
        <w:rPr>
          <w:rFonts w:ascii="Angsana New" w:hAnsi="Angsana New" w:cs="Angsana New"/>
          <w:sz w:val="30"/>
          <w:szCs w:val="30"/>
        </w:rPr>
        <w:br/>
      </w:r>
      <w:r w:rsidR="00CA4059" w:rsidRPr="001C4F0E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:rsidR="00A5727E" w:rsidRPr="00E6053B" w:rsidRDefault="00A5727E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78"/>
        <w:gridCol w:w="243"/>
        <w:gridCol w:w="1233"/>
        <w:gridCol w:w="236"/>
        <w:gridCol w:w="6"/>
        <w:gridCol w:w="1170"/>
        <w:gridCol w:w="247"/>
        <w:gridCol w:w="1125"/>
        <w:gridCol w:w="6"/>
      </w:tblGrid>
      <w:tr w:rsidR="001C4F0E" w:rsidRPr="001C4F0E" w:rsidTr="00E6053B">
        <w:trPr>
          <w:gridAfter w:val="1"/>
          <w:wAfter w:w="6" w:type="dxa"/>
          <w:tblHeader/>
        </w:trPr>
        <w:tc>
          <w:tcPr>
            <w:tcW w:w="3916" w:type="dxa"/>
          </w:tcPr>
          <w:p w:rsidR="005333A9" w:rsidRPr="001C4F0E" w:rsidRDefault="005333A9" w:rsidP="003F3F3A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4" w:type="dxa"/>
            <w:gridSpan w:val="3"/>
          </w:tcPr>
          <w:p w:rsidR="005333A9" w:rsidRPr="001C4F0E" w:rsidRDefault="005333A9" w:rsidP="003F3F3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333A9" w:rsidRPr="001C4F0E" w:rsidRDefault="005333A9" w:rsidP="003F3F3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4"/>
          </w:tcPr>
          <w:p w:rsidR="005333A9" w:rsidRPr="001C4F0E" w:rsidRDefault="005333A9" w:rsidP="003F3F3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F0E" w:rsidRPr="001C4F0E" w:rsidTr="00E6053B">
        <w:trPr>
          <w:tblHeader/>
        </w:trPr>
        <w:tc>
          <w:tcPr>
            <w:tcW w:w="3916" w:type="dxa"/>
          </w:tcPr>
          <w:p w:rsidR="0037142B" w:rsidRPr="001C4F0E" w:rsidRDefault="0037142B" w:rsidP="0037142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8" w:type="dxa"/>
          </w:tcPr>
          <w:p w:rsidR="0037142B" w:rsidRPr="001C4F0E" w:rsidRDefault="0037142B" w:rsidP="0037142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E64B9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37142B" w:rsidRPr="001C4F0E" w:rsidRDefault="0037142B" w:rsidP="0037142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37142B" w:rsidRPr="001C4F0E" w:rsidRDefault="0037142B" w:rsidP="0037142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E64B9"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2" w:type="dxa"/>
            <w:gridSpan w:val="2"/>
          </w:tcPr>
          <w:p w:rsidR="0037142B" w:rsidRPr="001C4F0E" w:rsidRDefault="0037142B" w:rsidP="0037142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142B" w:rsidRPr="001C4F0E" w:rsidRDefault="0037142B" w:rsidP="0037142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E64B9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7" w:type="dxa"/>
          </w:tcPr>
          <w:p w:rsidR="0037142B" w:rsidRPr="001C4F0E" w:rsidRDefault="0037142B" w:rsidP="0037142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:rsidR="0037142B" w:rsidRPr="001C4F0E" w:rsidRDefault="0037142B" w:rsidP="0037142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E64B9"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C4F0E" w:rsidRPr="001C4F0E" w:rsidTr="00E6053B">
        <w:trPr>
          <w:tblHeader/>
        </w:trPr>
        <w:tc>
          <w:tcPr>
            <w:tcW w:w="3916" w:type="dxa"/>
          </w:tcPr>
          <w:p w:rsidR="0037142B" w:rsidRPr="001C4F0E" w:rsidRDefault="0037142B" w:rsidP="0037142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44" w:type="dxa"/>
            <w:gridSpan w:val="9"/>
          </w:tcPr>
          <w:p w:rsidR="0037142B" w:rsidRPr="001C4F0E" w:rsidRDefault="0037142B" w:rsidP="0037142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F0E" w:rsidRPr="001C4F0E" w:rsidTr="00E6053B">
        <w:tc>
          <w:tcPr>
            <w:tcW w:w="3916" w:type="dxa"/>
          </w:tcPr>
          <w:p w:rsidR="0037142B" w:rsidRPr="001C4F0E" w:rsidRDefault="0037142B" w:rsidP="0037142B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1178" w:type="dxa"/>
          </w:tcPr>
          <w:p w:rsidR="0037142B" w:rsidRPr="001C4F0E" w:rsidRDefault="0037142B" w:rsidP="0037142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37142B" w:rsidRPr="001C4F0E" w:rsidRDefault="0037142B" w:rsidP="0037142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37142B" w:rsidRPr="001C4F0E" w:rsidRDefault="0037142B" w:rsidP="0037142B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:rsidR="0037142B" w:rsidRPr="001C4F0E" w:rsidRDefault="0037142B" w:rsidP="0037142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142B" w:rsidRPr="001C4F0E" w:rsidRDefault="0037142B" w:rsidP="0037142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:rsidR="0037142B" w:rsidRPr="001C4F0E" w:rsidRDefault="0037142B" w:rsidP="0037142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:rsidR="0037142B" w:rsidRPr="001C4F0E" w:rsidRDefault="0037142B" w:rsidP="0037142B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8" w:type="dxa"/>
          </w:tcPr>
          <w:p w:rsidR="00356BD4" w:rsidRPr="001C4F0E" w:rsidRDefault="00356BD4" w:rsidP="00356BD4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81,802</w:t>
            </w:r>
          </w:p>
        </w:tc>
        <w:tc>
          <w:tcPr>
            <w:tcW w:w="247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81,686</w:t>
            </w: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15</w:t>
            </w:r>
          </w:p>
        </w:tc>
        <w:tc>
          <w:tcPr>
            <w:tcW w:w="247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15</w:t>
            </w: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34,259</w:t>
            </w:r>
          </w:p>
        </w:tc>
        <w:tc>
          <w:tcPr>
            <w:tcW w:w="247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35,750</w:t>
            </w: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107</w:t>
            </w:r>
          </w:p>
        </w:tc>
        <w:tc>
          <w:tcPr>
            <w:tcW w:w="247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135</w:t>
            </w: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64B9" w:rsidRPr="001C4F0E" w:rsidRDefault="00356BD4" w:rsidP="00322B3C">
            <w:pPr>
              <w:tabs>
                <w:tab w:val="decimal" w:pos="54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47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949</w:t>
            </w: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285</w:t>
            </w:r>
          </w:p>
        </w:tc>
        <w:tc>
          <w:tcPr>
            <w:tcW w:w="247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350</w:t>
            </w: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64B9" w:rsidRPr="001C4F0E" w:rsidRDefault="00356BD4" w:rsidP="00322B3C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27</w:t>
            </w:r>
          </w:p>
        </w:tc>
        <w:tc>
          <w:tcPr>
            <w:tcW w:w="247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:rsidR="00FE64B9" w:rsidRPr="001C4F0E" w:rsidRDefault="00FE64B9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28,777</w:t>
            </w:r>
          </w:p>
        </w:tc>
        <w:tc>
          <w:tcPr>
            <w:tcW w:w="247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131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44,253</w:t>
            </w:r>
          </w:p>
        </w:tc>
      </w:tr>
      <w:tr w:rsidR="001C4F0E" w:rsidRPr="00E6053B" w:rsidTr="00E6053B">
        <w:tc>
          <w:tcPr>
            <w:tcW w:w="3916" w:type="dxa"/>
          </w:tcPr>
          <w:p w:rsidR="00FE64B9" w:rsidRPr="00E6053B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cs/>
              </w:rPr>
            </w:pPr>
          </w:p>
        </w:tc>
        <w:tc>
          <w:tcPr>
            <w:tcW w:w="1178" w:type="dxa"/>
          </w:tcPr>
          <w:p w:rsidR="00FE64B9" w:rsidRPr="00E6053B" w:rsidRDefault="00FE64B9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</w:tcPr>
          <w:p w:rsidR="00FE64B9" w:rsidRPr="00E6053B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</w:tcPr>
          <w:p w:rsidR="00FE64B9" w:rsidRPr="00E6053B" w:rsidRDefault="00FE64B9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  <w:gridSpan w:val="2"/>
          </w:tcPr>
          <w:p w:rsidR="00FE64B9" w:rsidRPr="00E6053B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FE64B9" w:rsidRPr="00E6053B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eastAsia="ja-JP"/>
              </w:rPr>
            </w:pPr>
          </w:p>
        </w:tc>
        <w:tc>
          <w:tcPr>
            <w:tcW w:w="247" w:type="dxa"/>
          </w:tcPr>
          <w:p w:rsidR="00FE64B9" w:rsidRPr="00E6053B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eastAsia="ja-JP"/>
              </w:rPr>
            </w:pPr>
          </w:p>
        </w:tc>
        <w:tc>
          <w:tcPr>
            <w:tcW w:w="1131" w:type="dxa"/>
            <w:gridSpan w:val="2"/>
          </w:tcPr>
          <w:p w:rsidR="00FE64B9" w:rsidRPr="00E6053B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eastAsia="ja-JP"/>
              </w:rPr>
            </w:pP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8" w:type="dxa"/>
          </w:tcPr>
          <w:p w:rsidR="00FE64B9" w:rsidRPr="001C4F0E" w:rsidRDefault="00FE64B9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247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131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74,920</w:t>
            </w:r>
          </w:p>
        </w:tc>
        <w:tc>
          <w:tcPr>
            <w:tcW w:w="24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70,708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66,328</w:t>
            </w:r>
          </w:p>
        </w:tc>
        <w:tc>
          <w:tcPr>
            <w:tcW w:w="247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131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62,056</w:t>
            </w: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8,508</w:t>
            </w:r>
          </w:p>
        </w:tc>
        <w:tc>
          <w:tcPr>
            <w:tcW w:w="24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8,130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7,498</w:t>
            </w:r>
          </w:p>
        </w:tc>
        <w:tc>
          <w:tcPr>
            <w:tcW w:w="247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131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7,081</w:t>
            </w: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2,508</w:t>
            </w:r>
          </w:p>
        </w:tc>
        <w:tc>
          <w:tcPr>
            <w:tcW w:w="24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3,709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2,254</w:t>
            </w:r>
          </w:p>
        </w:tc>
        <w:tc>
          <w:tcPr>
            <w:tcW w:w="247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131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3,258</w:t>
            </w:r>
          </w:p>
        </w:tc>
      </w:tr>
      <w:tr w:rsidR="001C4F0E" w:rsidRPr="00E6053B" w:rsidTr="00E6053B">
        <w:trPr>
          <w:trHeight w:val="164"/>
        </w:trPr>
        <w:tc>
          <w:tcPr>
            <w:tcW w:w="3916" w:type="dxa"/>
          </w:tcPr>
          <w:p w:rsidR="00FE64B9" w:rsidRPr="00E6053B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cs/>
              </w:rPr>
            </w:pPr>
          </w:p>
        </w:tc>
        <w:tc>
          <w:tcPr>
            <w:tcW w:w="1178" w:type="dxa"/>
          </w:tcPr>
          <w:p w:rsidR="00FE64B9" w:rsidRPr="00E6053B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</w:tcPr>
          <w:p w:rsidR="00FE64B9" w:rsidRPr="00E6053B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</w:tcPr>
          <w:p w:rsidR="00FE64B9" w:rsidRPr="00E6053B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  <w:gridSpan w:val="2"/>
          </w:tcPr>
          <w:p w:rsidR="00FE64B9" w:rsidRPr="00E6053B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FE64B9" w:rsidRPr="00E6053B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eastAsia="ja-JP"/>
              </w:rPr>
            </w:pPr>
          </w:p>
        </w:tc>
        <w:tc>
          <w:tcPr>
            <w:tcW w:w="247" w:type="dxa"/>
          </w:tcPr>
          <w:p w:rsidR="00FE64B9" w:rsidRPr="00E6053B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eastAsia="ja-JP"/>
              </w:rPr>
            </w:pPr>
          </w:p>
        </w:tc>
        <w:tc>
          <w:tcPr>
            <w:tcW w:w="1131" w:type="dxa"/>
            <w:gridSpan w:val="2"/>
          </w:tcPr>
          <w:p w:rsidR="00FE64B9" w:rsidRPr="00E6053B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eastAsia="ja-JP"/>
              </w:rPr>
            </w:pP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1178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8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06552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33,250</w:t>
            </w:r>
          </w:p>
        </w:tc>
        <w:tc>
          <w:tcPr>
            <w:tcW w:w="24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20,722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33,130</w:t>
            </w:r>
          </w:p>
        </w:tc>
        <w:tc>
          <w:tcPr>
            <w:tcW w:w="247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20,602</w:t>
            </w:r>
          </w:p>
        </w:tc>
      </w:tr>
      <w:tr w:rsidR="00252AB8" w:rsidRPr="00E6053B" w:rsidTr="00E6053B">
        <w:tc>
          <w:tcPr>
            <w:tcW w:w="3916" w:type="dxa"/>
          </w:tcPr>
          <w:p w:rsidR="00252AB8" w:rsidRPr="00E6053B" w:rsidRDefault="00252AB8" w:rsidP="00FE64B9">
            <w:pPr>
              <w:spacing w:after="0" w:line="240" w:lineRule="auto"/>
              <w:ind w:right="-25" w:firstLine="25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8" w:type="dxa"/>
          </w:tcPr>
          <w:p w:rsidR="00252AB8" w:rsidRPr="00E6053B" w:rsidRDefault="00252AB8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</w:tcPr>
          <w:p w:rsidR="00252AB8" w:rsidRPr="00E6053B" w:rsidRDefault="00252AB8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33" w:type="dxa"/>
          </w:tcPr>
          <w:p w:rsidR="00252AB8" w:rsidRPr="00E6053B" w:rsidRDefault="00252AB8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  <w:gridSpan w:val="2"/>
          </w:tcPr>
          <w:p w:rsidR="00252AB8" w:rsidRPr="00E6053B" w:rsidRDefault="00252AB8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70" w:type="dxa"/>
          </w:tcPr>
          <w:p w:rsidR="00252AB8" w:rsidRPr="00E6053B" w:rsidRDefault="00252AB8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</w:tcPr>
          <w:p w:rsidR="00252AB8" w:rsidRPr="00E6053B" w:rsidRDefault="00252AB8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31" w:type="dxa"/>
            <w:gridSpan w:val="2"/>
          </w:tcPr>
          <w:p w:rsidR="00252AB8" w:rsidRPr="00E6053B" w:rsidRDefault="00252AB8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</w:tbl>
    <w:p w:rsidR="00E6053B" w:rsidRDefault="00E6053B" w:rsidP="00FE64B9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12"/>
        </w:tabs>
        <w:spacing w:after="0"/>
        <w:ind w:right="-25"/>
        <w:rPr>
          <w:rFonts w:ascii="Angsana New" w:hAnsi="Angsana New" w:cs="Angsana New"/>
          <w:b/>
          <w:bCs/>
          <w:cs/>
          <w:lang w:val="en-US"/>
        </w:rPr>
        <w:sectPr w:rsidR="00E6053B" w:rsidSect="007B2C67">
          <w:headerReference w:type="default" r:id="rId9"/>
          <w:footerReference w:type="default" r:id="rId10"/>
          <w:pgSz w:w="11907" w:h="16839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78"/>
        <w:gridCol w:w="236"/>
        <w:gridCol w:w="7"/>
        <w:gridCol w:w="1233"/>
        <w:gridCol w:w="236"/>
        <w:gridCol w:w="6"/>
        <w:gridCol w:w="1163"/>
        <w:gridCol w:w="7"/>
        <w:gridCol w:w="229"/>
        <w:gridCol w:w="18"/>
        <w:gridCol w:w="6"/>
        <w:gridCol w:w="1119"/>
        <w:gridCol w:w="6"/>
        <w:gridCol w:w="13"/>
      </w:tblGrid>
      <w:tr w:rsidR="00E6053B" w:rsidRPr="001C4F0E" w:rsidTr="00E6053B">
        <w:trPr>
          <w:gridAfter w:val="2"/>
          <w:wAfter w:w="19" w:type="dxa"/>
          <w:tblHeader/>
        </w:trPr>
        <w:tc>
          <w:tcPr>
            <w:tcW w:w="3916" w:type="dxa"/>
          </w:tcPr>
          <w:p w:rsidR="00E6053B" w:rsidRPr="001C4F0E" w:rsidRDefault="00E6053B" w:rsidP="00382F9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4" w:type="dxa"/>
            <w:gridSpan w:val="4"/>
          </w:tcPr>
          <w:p w:rsidR="00E6053B" w:rsidRPr="001C4F0E" w:rsidRDefault="00E6053B" w:rsidP="00382F9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6053B" w:rsidRPr="001C4F0E" w:rsidRDefault="00E6053B" w:rsidP="00382F9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7"/>
          </w:tcPr>
          <w:p w:rsidR="00E6053B" w:rsidRPr="001C4F0E" w:rsidRDefault="00E6053B" w:rsidP="00382F9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053B" w:rsidRPr="001C4F0E" w:rsidTr="00E6053B">
        <w:trPr>
          <w:gridAfter w:val="1"/>
          <w:wAfter w:w="13" w:type="dxa"/>
          <w:tblHeader/>
        </w:trPr>
        <w:tc>
          <w:tcPr>
            <w:tcW w:w="3916" w:type="dxa"/>
          </w:tcPr>
          <w:p w:rsidR="00E6053B" w:rsidRPr="001C4F0E" w:rsidRDefault="00E6053B" w:rsidP="00382F9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8" w:type="dxa"/>
          </w:tcPr>
          <w:p w:rsidR="00E6053B" w:rsidRPr="001C4F0E" w:rsidRDefault="00E6053B" w:rsidP="00382F90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  <w:gridSpan w:val="2"/>
          </w:tcPr>
          <w:p w:rsidR="00E6053B" w:rsidRPr="001C4F0E" w:rsidRDefault="00E6053B" w:rsidP="00382F90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E6053B" w:rsidRPr="001C4F0E" w:rsidRDefault="00E6053B" w:rsidP="00382F9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42" w:type="dxa"/>
            <w:gridSpan w:val="2"/>
          </w:tcPr>
          <w:p w:rsidR="00E6053B" w:rsidRPr="001C4F0E" w:rsidRDefault="00E6053B" w:rsidP="00382F9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6053B" w:rsidRPr="001C4F0E" w:rsidRDefault="00E6053B" w:rsidP="00382F90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47" w:type="dxa"/>
            <w:gridSpan w:val="2"/>
          </w:tcPr>
          <w:p w:rsidR="00E6053B" w:rsidRPr="001C4F0E" w:rsidRDefault="00E6053B" w:rsidP="00382F90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gridSpan w:val="3"/>
          </w:tcPr>
          <w:p w:rsidR="00E6053B" w:rsidRPr="001C4F0E" w:rsidRDefault="00E6053B" w:rsidP="00382F9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6053B" w:rsidRPr="001C4F0E" w:rsidTr="00E6053B">
        <w:trPr>
          <w:gridAfter w:val="1"/>
          <w:wAfter w:w="13" w:type="dxa"/>
          <w:tblHeader/>
        </w:trPr>
        <w:tc>
          <w:tcPr>
            <w:tcW w:w="3916" w:type="dxa"/>
          </w:tcPr>
          <w:p w:rsidR="00E6053B" w:rsidRPr="001C4F0E" w:rsidRDefault="00E6053B" w:rsidP="00382F90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44" w:type="dxa"/>
            <w:gridSpan w:val="13"/>
          </w:tcPr>
          <w:p w:rsidR="00E6053B" w:rsidRPr="001C4F0E" w:rsidRDefault="00E6053B" w:rsidP="00382F9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F0E" w:rsidRPr="001C4F0E" w:rsidTr="00E6053B">
        <w:trPr>
          <w:gridAfter w:val="1"/>
          <w:wAfter w:w="13" w:type="dxa"/>
        </w:trPr>
        <w:tc>
          <w:tcPr>
            <w:tcW w:w="3916" w:type="dxa"/>
          </w:tcPr>
          <w:p w:rsidR="00FE64B9" w:rsidRPr="001C4F0E" w:rsidRDefault="00FE64B9" w:rsidP="00FE64B9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b/>
                <w:bCs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178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gridSpan w:val="3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4F0E" w:rsidRPr="001C4F0E" w:rsidTr="00E6053B">
        <w:trPr>
          <w:gridAfter w:val="1"/>
          <w:wAfter w:w="13" w:type="dxa"/>
        </w:trPr>
        <w:tc>
          <w:tcPr>
            <w:tcW w:w="3916" w:type="dxa"/>
          </w:tcPr>
          <w:p w:rsidR="00FE64B9" w:rsidRPr="001C4F0E" w:rsidRDefault="00FE64B9" w:rsidP="00FE64B9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ขายสินค้า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43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53" w:type="dxa"/>
            <w:gridSpan w:val="3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1C4F0E" w:rsidRPr="001C4F0E" w:rsidTr="00E6053B">
        <w:trPr>
          <w:gridAfter w:val="1"/>
          <w:wAfter w:w="13" w:type="dxa"/>
        </w:trPr>
        <w:tc>
          <w:tcPr>
            <w:tcW w:w="3916" w:type="dxa"/>
          </w:tcPr>
          <w:p w:rsidR="00FE64B9" w:rsidRPr="001C4F0E" w:rsidRDefault="00FE64B9" w:rsidP="00FE64B9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รายได้ค่าเช่าและบริการ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182,855</w:t>
            </w:r>
          </w:p>
        </w:tc>
        <w:tc>
          <w:tcPr>
            <w:tcW w:w="243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165,515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160,405</w:t>
            </w:r>
          </w:p>
        </w:tc>
        <w:tc>
          <w:tcPr>
            <w:tcW w:w="253" w:type="dxa"/>
            <w:gridSpan w:val="3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143,778</w:t>
            </w:r>
          </w:p>
        </w:tc>
      </w:tr>
      <w:tr w:rsidR="001C4F0E" w:rsidRPr="001C4F0E" w:rsidTr="00E6053B">
        <w:trPr>
          <w:gridAfter w:val="1"/>
          <w:wAfter w:w="13" w:type="dxa"/>
        </w:trPr>
        <w:tc>
          <w:tcPr>
            <w:tcW w:w="3916" w:type="dxa"/>
          </w:tcPr>
          <w:p w:rsidR="00FE64B9" w:rsidRPr="001C4F0E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39,905</w:t>
            </w:r>
          </w:p>
        </w:tc>
        <w:tc>
          <w:tcPr>
            <w:tcW w:w="243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36,825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33,311</w:t>
            </w:r>
          </w:p>
        </w:tc>
        <w:tc>
          <w:tcPr>
            <w:tcW w:w="253" w:type="dxa"/>
            <w:gridSpan w:val="3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30,188</w:t>
            </w:r>
          </w:p>
        </w:tc>
      </w:tr>
      <w:tr w:rsidR="001C4F0E" w:rsidRPr="001C4F0E" w:rsidTr="00E6053B">
        <w:trPr>
          <w:gridAfter w:val="1"/>
          <w:wAfter w:w="13" w:type="dxa"/>
        </w:trPr>
        <w:tc>
          <w:tcPr>
            <w:tcW w:w="3916" w:type="dxa"/>
          </w:tcPr>
          <w:p w:rsidR="00FE64B9" w:rsidRPr="001C4F0E" w:rsidRDefault="00FE64B9" w:rsidP="00FE64B9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รายได้จากการบริหารจัดการ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3,870</w:t>
            </w:r>
          </w:p>
        </w:tc>
        <w:tc>
          <w:tcPr>
            <w:tcW w:w="243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4,1</w:t>
            </w:r>
            <w:r w:rsidR="00091B50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3,591</w:t>
            </w:r>
          </w:p>
        </w:tc>
        <w:tc>
          <w:tcPr>
            <w:tcW w:w="253" w:type="dxa"/>
            <w:gridSpan w:val="3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3,8</w:t>
            </w:r>
            <w:r w:rsidR="00091B50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  <w:tr w:rsidR="001C4F0E" w:rsidRPr="001C4F0E" w:rsidTr="00E6053B">
        <w:trPr>
          <w:gridAfter w:val="1"/>
          <w:wAfter w:w="13" w:type="dxa"/>
        </w:trPr>
        <w:tc>
          <w:tcPr>
            <w:tcW w:w="3916" w:type="dxa"/>
          </w:tcPr>
          <w:p w:rsidR="00FE64B9" w:rsidRPr="001C4F0E" w:rsidRDefault="00FE64B9" w:rsidP="00FE64B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609</w:t>
            </w:r>
          </w:p>
        </w:tc>
        <w:tc>
          <w:tcPr>
            <w:tcW w:w="243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9E184D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1,007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607</w:t>
            </w:r>
          </w:p>
        </w:tc>
        <w:tc>
          <w:tcPr>
            <w:tcW w:w="253" w:type="dxa"/>
            <w:gridSpan w:val="3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:rsidR="00FE64B9" w:rsidRPr="001C4F0E" w:rsidRDefault="009E184D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803</w:t>
            </w:r>
          </w:p>
        </w:tc>
      </w:tr>
      <w:tr w:rsidR="001C4F0E" w:rsidRPr="001C4F0E" w:rsidTr="00E6053B">
        <w:trPr>
          <w:gridAfter w:val="1"/>
          <w:wAfter w:w="13" w:type="dxa"/>
        </w:trPr>
        <w:tc>
          <w:tcPr>
            <w:tcW w:w="3916" w:type="dxa"/>
          </w:tcPr>
          <w:p w:rsidR="00FE64B9" w:rsidRPr="001C4F0E" w:rsidRDefault="00FE64B9" w:rsidP="00FE64B9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ค่าใช้จ่ายค่าเช่าและบริการ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88,962</w:t>
            </w:r>
          </w:p>
        </w:tc>
        <w:tc>
          <w:tcPr>
            <w:tcW w:w="243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73,735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64,055</w:t>
            </w:r>
          </w:p>
        </w:tc>
        <w:tc>
          <w:tcPr>
            <w:tcW w:w="253" w:type="dxa"/>
            <w:gridSpan w:val="3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53,989</w:t>
            </w:r>
          </w:p>
        </w:tc>
      </w:tr>
      <w:tr w:rsidR="001C4F0E" w:rsidRPr="001C4F0E" w:rsidTr="00E6053B">
        <w:trPr>
          <w:gridAfter w:val="1"/>
          <w:wAfter w:w="13" w:type="dxa"/>
        </w:trPr>
        <w:tc>
          <w:tcPr>
            <w:tcW w:w="3916" w:type="dxa"/>
          </w:tcPr>
          <w:p w:rsidR="00FE64B9" w:rsidRPr="001C4F0E" w:rsidRDefault="00FE64B9" w:rsidP="00FE64B9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 w:hint="cs"/>
                <w:cs/>
                <w:lang w:val="en-US"/>
              </w:rPr>
              <w:t>ค่าใช้จ่ายสาธาณูปโภค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16,674</w:t>
            </w:r>
          </w:p>
        </w:tc>
        <w:tc>
          <w:tcPr>
            <w:tcW w:w="243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16,385</w:t>
            </w:r>
          </w:p>
        </w:tc>
        <w:tc>
          <w:tcPr>
            <w:tcW w:w="242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9,797</w:t>
            </w:r>
          </w:p>
        </w:tc>
        <w:tc>
          <w:tcPr>
            <w:tcW w:w="253" w:type="dxa"/>
            <w:gridSpan w:val="3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9,137</w:t>
            </w: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 w:hint="cs"/>
                <w:cs/>
                <w:lang w:val="en-US"/>
              </w:rPr>
              <w:t>ค่าใช้จ่ายจากการบริหารจัดการ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52,486</w:t>
            </w:r>
          </w:p>
        </w:tc>
        <w:tc>
          <w:tcPr>
            <w:tcW w:w="236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FE64B9" w:rsidRPr="001C4F0E" w:rsidRDefault="00091B50" w:rsidP="00FE64B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45,373</w:t>
            </w:r>
          </w:p>
        </w:tc>
        <w:tc>
          <w:tcPr>
            <w:tcW w:w="236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50,804</w:t>
            </w:r>
          </w:p>
        </w:tc>
        <w:tc>
          <w:tcPr>
            <w:tcW w:w="236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gridSpan w:val="5"/>
          </w:tcPr>
          <w:p w:rsidR="00FE64B9" w:rsidRPr="001C4F0E" w:rsidRDefault="00091B50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41,210</w:t>
            </w:r>
          </w:p>
        </w:tc>
      </w:tr>
      <w:tr w:rsidR="001C4F0E" w:rsidRPr="001C4F0E" w:rsidTr="00E6053B">
        <w:tc>
          <w:tcPr>
            <w:tcW w:w="3916" w:type="dxa"/>
          </w:tcPr>
          <w:p w:rsidR="00FE64B9" w:rsidRPr="001C4F0E" w:rsidRDefault="00FE64B9" w:rsidP="00FE64B9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ค่าใช้จ่ายส่งเสริมการขาย</w:t>
            </w:r>
          </w:p>
        </w:tc>
        <w:tc>
          <w:tcPr>
            <w:tcW w:w="1178" w:type="dxa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1,418</w:t>
            </w:r>
          </w:p>
        </w:tc>
        <w:tc>
          <w:tcPr>
            <w:tcW w:w="236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:rsidR="00FE64B9" w:rsidRPr="001C4F0E" w:rsidRDefault="00091B50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1,337</w:t>
            </w:r>
          </w:p>
        </w:tc>
        <w:tc>
          <w:tcPr>
            <w:tcW w:w="236" w:type="dxa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:rsidR="00FE64B9" w:rsidRPr="001C4F0E" w:rsidRDefault="00356BD4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1,418</w:t>
            </w:r>
          </w:p>
        </w:tc>
        <w:tc>
          <w:tcPr>
            <w:tcW w:w="236" w:type="dxa"/>
            <w:gridSpan w:val="2"/>
          </w:tcPr>
          <w:p w:rsidR="00FE64B9" w:rsidRPr="001C4F0E" w:rsidRDefault="00FE64B9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gridSpan w:val="5"/>
          </w:tcPr>
          <w:p w:rsidR="00FE64B9" w:rsidRPr="001C4F0E" w:rsidRDefault="00091B50" w:rsidP="00FE64B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1,240</w:t>
            </w:r>
          </w:p>
        </w:tc>
      </w:tr>
    </w:tbl>
    <w:p w:rsidR="00845295" w:rsidRPr="00E6053B" w:rsidRDefault="00845295" w:rsidP="00BA4372">
      <w:pPr>
        <w:spacing w:after="0" w:line="240" w:lineRule="auto"/>
        <w:ind w:right="-29" w:firstLine="540"/>
        <w:rPr>
          <w:rFonts w:ascii="Angsana New" w:hAnsi="Angsana New" w:cs="Angsana New"/>
        </w:rPr>
      </w:pPr>
    </w:p>
    <w:p w:rsidR="004F27DB" w:rsidRPr="001C4F0E" w:rsidRDefault="004F27DB" w:rsidP="00BA4372">
      <w:pPr>
        <w:spacing w:after="0" w:line="240" w:lineRule="auto"/>
        <w:ind w:right="-29" w:firstLine="540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1C4F0E">
        <w:rPr>
          <w:rFonts w:ascii="Angsana New" w:hAnsi="Angsana New" w:cs="Angsana New"/>
          <w:sz w:val="30"/>
          <w:szCs w:val="30"/>
        </w:rPr>
        <w:t xml:space="preserve">31 </w:t>
      </w:r>
      <w:r w:rsidR="00545AA1" w:rsidRPr="001C4F0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45AA1" w:rsidRPr="001C4F0E">
        <w:rPr>
          <w:rFonts w:ascii="Angsana New" w:hAnsi="Angsana New" w:cs="Angsana New"/>
          <w:sz w:val="30"/>
          <w:szCs w:val="30"/>
        </w:rPr>
        <w:t>256</w:t>
      </w:r>
      <w:r w:rsidR="00FE64B9" w:rsidRPr="001C4F0E">
        <w:rPr>
          <w:rFonts w:ascii="Angsana New" w:hAnsi="Angsana New" w:cs="Angsana New"/>
          <w:sz w:val="30"/>
          <w:szCs w:val="30"/>
        </w:rPr>
        <w:t>2</w:t>
      </w:r>
      <w:r w:rsidR="00545AA1" w:rsidRPr="001C4F0E">
        <w:rPr>
          <w:rFonts w:ascii="Angsana New" w:hAnsi="Angsana New" w:cs="Angsana New"/>
          <w:sz w:val="30"/>
          <w:szCs w:val="30"/>
        </w:rPr>
        <w:t xml:space="preserve"> </w:t>
      </w:r>
      <w:r w:rsidR="00545AA1" w:rsidRPr="001C4F0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45AA1" w:rsidRPr="001C4F0E">
        <w:rPr>
          <w:rFonts w:ascii="Angsana New" w:hAnsi="Angsana New" w:cs="Angsana New"/>
          <w:sz w:val="30"/>
          <w:szCs w:val="30"/>
        </w:rPr>
        <w:t xml:space="preserve">31 </w:t>
      </w:r>
      <w:r w:rsidRPr="001C4F0E">
        <w:rPr>
          <w:rFonts w:ascii="Angsana New" w:hAnsi="Angsana New" w:cs="Angsana New"/>
          <w:sz w:val="30"/>
          <w:szCs w:val="30"/>
          <w:cs/>
        </w:rPr>
        <w:t>ธันวาคม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="00D26E54" w:rsidRPr="001C4F0E">
        <w:rPr>
          <w:rFonts w:ascii="Angsana New" w:hAnsi="Angsana New" w:cs="Angsana New"/>
          <w:sz w:val="30"/>
          <w:szCs w:val="30"/>
          <w:lang w:bidi="ar-SA"/>
        </w:rPr>
        <w:t>25</w:t>
      </w:r>
      <w:r w:rsidR="007C46C1" w:rsidRPr="001C4F0E">
        <w:rPr>
          <w:rFonts w:ascii="Angsana New" w:hAnsi="Angsana New" w:cs="Angsana New"/>
          <w:sz w:val="30"/>
          <w:szCs w:val="30"/>
          <w:lang w:bidi="ar-SA"/>
        </w:rPr>
        <w:t>6</w:t>
      </w:r>
      <w:r w:rsidR="00FE64B9" w:rsidRPr="001C4F0E">
        <w:rPr>
          <w:rFonts w:ascii="Angsana New" w:hAnsi="Angsana New" w:cs="Angsana New"/>
          <w:sz w:val="30"/>
          <w:szCs w:val="30"/>
          <w:lang w:bidi="ar-SA"/>
        </w:rPr>
        <w:t>1</w:t>
      </w:r>
      <w:r w:rsidR="00D26E54" w:rsidRPr="001C4F0E">
        <w:rPr>
          <w:rFonts w:ascii="Angsana New" w:hAnsi="Angsana New" w:cs="Angsana New"/>
          <w:sz w:val="30"/>
          <w:szCs w:val="30"/>
          <w:lang w:bidi="ar-SA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AF7F96" w:rsidRPr="00E6053B" w:rsidRDefault="00AF7F96" w:rsidP="00AF7F96">
      <w:pPr>
        <w:spacing w:after="0" w:line="240" w:lineRule="auto"/>
        <w:ind w:right="-29" w:firstLine="540"/>
        <w:rPr>
          <w:rFonts w:ascii="Angsana New" w:hAnsi="Angsana New" w:cs="Angsana New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9"/>
        <w:gridCol w:w="1178"/>
        <w:gridCol w:w="253"/>
        <w:gridCol w:w="1199"/>
        <w:gridCol w:w="237"/>
        <w:gridCol w:w="1212"/>
        <w:gridCol w:w="237"/>
        <w:gridCol w:w="1125"/>
      </w:tblGrid>
      <w:tr w:rsidR="00D55D3F" w:rsidRPr="001C4F0E" w:rsidTr="00C52CBA">
        <w:trPr>
          <w:trHeight w:val="379"/>
          <w:tblHeader/>
        </w:trPr>
        <w:tc>
          <w:tcPr>
            <w:tcW w:w="4099" w:type="dxa"/>
          </w:tcPr>
          <w:p w:rsidR="00CA4059" w:rsidRPr="001C4F0E" w:rsidRDefault="00B217E3" w:rsidP="00831938">
            <w:pPr>
              <w:spacing w:after="0" w:line="360" w:lineRule="exact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="00CA4059"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CA4059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CA4059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CA4059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30" w:type="dxa"/>
            <w:gridSpan w:val="3"/>
          </w:tcPr>
          <w:p w:rsidR="00CA4059" w:rsidRPr="001C4F0E" w:rsidRDefault="00CA4059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:rsidR="00CA4059" w:rsidRPr="001C4F0E" w:rsidRDefault="00CA4059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:rsidR="00CA4059" w:rsidRPr="001C4F0E" w:rsidRDefault="00CA4059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AA1" w:rsidRPr="001C4F0E" w:rsidTr="00C52CBA">
        <w:trPr>
          <w:trHeight w:val="379"/>
          <w:tblHeader/>
        </w:trPr>
        <w:tc>
          <w:tcPr>
            <w:tcW w:w="4099" w:type="dxa"/>
          </w:tcPr>
          <w:p w:rsidR="00545AA1" w:rsidRPr="001C4F0E" w:rsidRDefault="00545AA1" w:rsidP="00831938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545AA1" w:rsidRPr="001C4F0E" w:rsidRDefault="00545AA1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3" w:type="dxa"/>
          </w:tcPr>
          <w:p w:rsidR="00545AA1" w:rsidRPr="001C4F0E" w:rsidRDefault="00545AA1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545AA1" w:rsidRPr="001C4F0E" w:rsidRDefault="00545AA1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</w:tcPr>
          <w:p w:rsidR="00545AA1" w:rsidRPr="001C4F0E" w:rsidRDefault="00545AA1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545AA1" w:rsidRPr="001C4F0E" w:rsidRDefault="00545AA1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</w:tcPr>
          <w:p w:rsidR="00545AA1" w:rsidRPr="001C4F0E" w:rsidRDefault="00545AA1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545AA1" w:rsidRPr="001C4F0E" w:rsidRDefault="00545AA1" w:rsidP="0083193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C46C1" w:rsidRPr="001C4F0E" w:rsidTr="00C52CBA">
        <w:trPr>
          <w:trHeight w:val="379"/>
          <w:tblHeader/>
        </w:trPr>
        <w:tc>
          <w:tcPr>
            <w:tcW w:w="4099" w:type="dxa"/>
          </w:tcPr>
          <w:p w:rsidR="007C46C1" w:rsidRPr="001C4F0E" w:rsidRDefault="007C46C1" w:rsidP="007C46C1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7C46C1" w:rsidRPr="001C4F0E" w:rsidRDefault="007C46C1" w:rsidP="007C46C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E64B9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3" w:type="dxa"/>
          </w:tcPr>
          <w:p w:rsidR="007C46C1" w:rsidRPr="001C4F0E" w:rsidRDefault="007C46C1" w:rsidP="007C46C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7C46C1" w:rsidRPr="001C4F0E" w:rsidRDefault="007C46C1" w:rsidP="007C46C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E64B9"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:rsidR="007C46C1" w:rsidRPr="001C4F0E" w:rsidRDefault="007C46C1" w:rsidP="007C46C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7C46C1" w:rsidRPr="001C4F0E" w:rsidRDefault="007C46C1" w:rsidP="007C46C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E64B9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:rsidR="007C46C1" w:rsidRPr="001C4F0E" w:rsidRDefault="007C46C1" w:rsidP="007C46C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7C46C1" w:rsidRPr="001C4F0E" w:rsidRDefault="007C46C1" w:rsidP="007C46C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E64B9"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C46C1" w:rsidRPr="001C4F0E" w:rsidTr="00C52CBA">
        <w:trPr>
          <w:trHeight w:val="379"/>
          <w:tblHeader/>
        </w:trPr>
        <w:tc>
          <w:tcPr>
            <w:tcW w:w="4099" w:type="dxa"/>
          </w:tcPr>
          <w:p w:rsidR="007C46C1" w:rsidRPr="001C4F0E" w:rsidRDefault="007C46C1" w:rsidP="007C46C1">
            <w:pPr>
              <w:pStyle w:val="Heading5"/>
              <w:keepNext w:val="0"/>
              <w:keepLines w:val="0"/>
              <w:spacing w:before="0" w:line="360" w:lineRule="exact"/>
              <w:ind w:right="-25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441" w:type="dxa"/>
            <w:gridSpan w:val="7"/>
          </w:tcPr>
          <w:p w:rsidR="007C46C1" w:rsidRPr="001C4F0E" w:rsidRDefault="007C46C1" w:rsidP="007C46C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0E26" w:rsidRPr="001C4F0E" w:rsidTr="00C52CBA">
        <w:trPr>
          <w:trHeight w:val="427"/>
        </w:trPr>
        <w:tc>
          <w:tcPr>
            <w:tcW w:w="4099" w:type="dxa"/>
          </w:tcPr>
          <w:p w:rsidR="00AA0E26" w:rsidRPr="001C4F0E" w:rsidRDefault="00AA0E26" w:rsidP="00AA0E26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8" w:type="dxa"/>
          </w:tcPr>
          <w:p w:rsidR="00AA0E26" w:rsidRPr="001C4F0E" w:rsidRDefault="00322B3C" w:rsidP="00AA0E26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AA0E26" w:rsidRPr="001C4F0E" w:rsidRDefault="00AA0E26" w:rsidP="00AA0E26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AA0E26" w:rsidRPr="001C4F0E" w:rsidRDefault="009F6658" w:rsidP="00AA0E26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30,086</w:t>
            </w:r>
          </w:p>
        </w:tc>
        <w:tc>
          <w:tcPr>
            <w:tcW w:w="237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AA0E26" w:rsidRPr="001C4F0E" w:rsidRDefault="00F17982" w:rsidP="00AA0E26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38,165</w:t>
            </w:r>
          </w:p>
        </w:tc>
      </w:tr>
      <w:tr w:rsidR="00AA0E26" w:rsidRPr="001C4F0E" w:rsidTr="00C52CBA">
        <w:trPr>
          <w:trHeight w:val="427"/>
        </w:trPr>
        <w:tc>
          <w:tcPr>
            <w:tcW w:w="4099" w:type="dxa"/>
          </w:tcPr>
          <w:p w:rsidR="00AA0E26" w:rsidRPr="001C4F0E" w:rsidRDefault="00AA0E26" w:rsidP="00AA0E26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8" w:type="dxa"/>
          </w:tcPr>
          <w:p w:rsidR="00AA0E26" w:rsidRPr="001C4F0E" w:rsidRDefault="009F6658" w:rsidP="00AA0E26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34,552</w:t>
            </w:r>
          </w:p>
        </w:tc>
        <w:tc>
          <w:tcPr>
            <w:tcW w:w="253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AA0E26" w:rsidRPr="001C4F0E" w:rsidRDefault="0046192C" w:rsidP="00AA0E26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43,554</w:t>
            </w:r>
          </w:p>
        </w:tc>
        <w:tc>
          <w:tcPr>
            <w:tcW w:w="237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AA0E26" w:rsidRPr="001C4F0E" w:rsidRDefault="009F6658" w:rsidP="00AA0E26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31,099</w:t>
            </w:r>
          </w:p>
        </w:tc>
        <w:tc>
          <w:tcPr>
            <w:tcW w:w="237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AA0E26" w:rsidRPr="001C4F0E" w:rsidRDefault="00F17982" w:rsidP="00AA0E26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36,210</w:t>
            </w:r>
          </w:p>
        </w:tc>
      </w:tr>
      <w:tr w:rsidR="00AA0E26" w:rsidRPr="001C4F0E" w:rsidTr="00C52CBA">
        <w:trPr>
          <w:trHeight w:val="427"/>
        </w:trPr>
        <w:tc>
          <w:tcPr>
            <w:tcW w:w="4099" w:type="dxa"/>
          </w:tcPr>
          <w:p w:rsidR="00AA0E26" w:rsidRPr="001C4F0E" w:rsidRDefault="00AA0E26" w:rsidP="00AA0E26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A0E26" w:rsidRPr="001C4F0E" w:rsidRDefault="009F6658" w:rsidP="00AA0E26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145,823</w:t>
            </w:r>
          </w:p>
        </w:tc>
        <w:tc>
          <w:tcPr>
            <w:tcW w:w="253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AA0E26" w:rsidRPr="001C4F0E" w:rsidRDefault="0046192C" w:rsidP="00AA0E26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172,292</w:t>
            </w:r>
          </w:p>
        </w:tc>
        <w:tc>
          <w:tcPr>
            <w:tcW w:w="237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AA0E26" w:rsidRPr="001C4F0E" w:rsidRDefault="009F6658" w:rsidP="00AA0E26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112,056</w:t>
            </w:r>
          </w:p>
        </w:tc>
        <w:tc>
          <w:tcPr>
            <w:tcW w:w="237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AA0E26" w:rsidRPr="001C4F0E" w:rsidRDefault="00F17982" w:rsidP="00AA0E26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124,758</w:t>
            </w:r>
          </w:p>
        </w:tc>
      </w:tr>
      <w:tr w:rsidR="00AA0E26" w:rsidRPr="001C4F0E" w:rsidTr="00C52CBA">
        <w:trPr>
          <w:trHeight w:val="427"/>
        </w:trPr>
        <w:tc>
          <w:tcPr>
            <w:tcW w:w="4099" w:type="dxa"/>
          </w:tcPr>
          <w:p w:rsidR="00AA0E26" w:rsidRPr="001C4F0E" w:rsidRDefault="00AA0E26" w:rsidP="00AA0E26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AA0E26" w:rsidRPr="001C4F0E" w:rsidRDefault="009F6658" w:rsidP="00AA0E26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180,375</w:t>
            </w:r>
          </w:p>
        </w:tc>
        <w:tc>
          <w:tcPr>
            <w:tcW w:w="253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AA0E26" w:rsidRPr="001C4F0E" w:rsidRDefault="00F17982" w:rsidP="00AA0E26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215,846</w:t>
            </w:r>
          </w:p>
        </w:tc>
        <w:tc>
          <w:tcPr>
            <w:tcW w:w="237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AA0E26" w:rsidRPr="001C4F0E" w:rsidRDefault="009F6658" w:rsidP="00AA0E26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173,241</w:t>
            </w:r>
          </w:p>
        </w:tc>
        <w:tc>
          <w:tcPr>
            <w:tcW w:w="237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AA0E26" w:rsidRPr="001C4F0E" w:rsidRDefault="00F17982" w:rsidP="00AA0E26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199,133</w:t>
            </w:r>
          </w:p>
        </w:tc>
      </w:tr>
      <w:tr w:rsidR="00AA0E26" w:rsidRPr="001C4F0E" w:rsidTr="00C52CBA">
        <w:trPr>
          <w:trHeight w:val="427"/>
        </w:trPr>
        <w:tc>
          <w:tcPr>
            <w:tcW w:w="4099" w:type="dxa"/>
          </w:tcPr>
          <w:p w:rsidR="00AA0E26" w:rsidRPr="001C4F0E" w:rsidRDefault="00AA0E26" w:rsidP="00AA0E26">
            <w:pPr>
              <w:spacing w:after="0" w:line="36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A0E26" w:rsidRPr="001C4F0E" w:rsidRDefault="009F6658" w:rsidP="00AA0E26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AA0E26" w:rsidRPr="001C4F0E" w:rsidRDefault="00AA0E26" w:rsidP="00AA0E26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AA0E26" w:rsidRPr="001C4F0E" w:rsidRDefault="009F6658" w:rsidP="00AA0E26">
            <w:pPr>
              <w:tabs>
                <w:tab w:val="decimal" w:pos="55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AA0E26" w:rsidRPr="001C4F0E" w:rsidRDefault="00AA0E26" w:rsidP="00AA0E26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A0E26" w:rsidRPr="001C4F0E" w:rsidTr="001D1B65">
        <w:trPr>
          <w:trHeight w:val="289"/>
        </w:trPr>
        <w:tc>
          <w:tcPr>
            <w:tcW w:w="4099" w:type="dxa"/>
          </w:tcPr>
          <w:p w:rsidR="00AA0E26" w:rsidRPr="001C4F0E" w:rsidRDefault="00AA0E26" w:rsidP="00AA0E26">
            <w:pPr>
              <w:spacing w:after="0" w:line="360" w:lineRule="exact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AA0E26" w:rsidRPr="001C4F0E" w:rsidRDefault="009F6658" w:rsidP="00AA0E26">
            <w:pPr>
              <w:tabs>
                <w:tab w:val="decimal" w:pos="86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180,375</w:t>
            </w:r>
          </w:p>
        </w:tc>
        <w:tc>
          <w:tcPr>
            <w:tcW w:w="253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AA0E26" w:rsidRPr="001C4F0E" w:rsidRDefault="00F17982" w:rsidP="00AA0E26">
            <w:pPr>
              <w:tabs>
                <w:tab w:val="decimal" w:pos="86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215,846</w:t>
            </w:r>
          </w:p>
        </w:tc>
        <w:tc>
          <w:tcPr>
            <w:tcW w:w="237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:rsidR="00AA0E26" w:rsidRPr="001C4F0E" w:rsidRDefault="009F6658" w:rsidP="00AA0E26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173,241</w:t>
            </w:r>
          </w:p>
        </w:tc>
        <w:tc>
          <w:tcPr>
            <w:tcW w:w="237" w:type="dxa"/>
          </w:tcPr>
          <w:p w:rsidR="00AA0E26" w:rsidRPr="001C4F0E" w:rsidRDefault="00AA0E26" w:rsidP="00AA0E26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:rsidR="00AA0E26" w:rsidRPr="001C4F0E" w:rsidRDefault="00F17982" w:rsidP="00AA0E26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199,133</w:t>
            </w:r>
          </w:p>
        </w:tc>
      </w:tr>
    </w:tbl>
    <w:p w:rsidR="00FD1985" w:rsidRPr="00E6053B" w:rsidRDefault="00FD1985" w:rsidP="00F3682D">
      <w:pPr>
        <w:spacing w:after="0" w:line="240" w:lineRule="auto"/>
        <w:ind w:right="-29" w:firstLine="540"/>
        <w:rPr>
          <w:rFonts w:ascii="Angsana New" w:hAnsi="Angsana New" w:cs="Angsana New"/>
        </w:rPr>
      </w:pPr>
    </w:p>
    <w:p w:rsidR="00302DDF" w:rsidRPr="001C4F0E" w:rsidRDefault="00302DDF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BA4372" w:rsidRPr="001C4F0E" w:rsidRDefault="00BA4372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F3682D" w:rsidRDefault="00F3682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5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606"/>
      </w:tblGrid>
      <w:tr w:rsidR="00EA6A5E" w:rsidRPr="001C4F0E" w:rsidTr="00EA6A5E">
        <w:tc>
          <w:tcPr>
            <w:tcW w:w="6930" w:type="dxa"/>
          </w:tcPr>
          <w:p w:rsidR="00EA6A5E" w:rsidRPr="001C4F0E" w:rsidRDefault="00EA6A5E" w:rsidP="00EA6A5E">
            <w:pPr>
              <w:spacing w:after="0" w:line="360" w:lineRule="exact"/>
              <w:ind w:left="43" w:right="-378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</w:rPr>
              <w:lastRenderedPageBreak/>
              <w:br w:type="page"/>
            </w:r>
            <w:r w:rsidRPr="001C4F0E">
              <w:rPr>
                <w:rFonts w:ascii="Angsana New" w:hAnsi="Angsana New" w:cs="Angsana New"/>
                <w:cs/>
              </w:rPr>
              <w:br w:type="page"/>
            </w:r>
            <w:r w:rsidRPr="001C4F0E">
              <w:rPr>
                <w:rFonts w:ascii="Angsana New" w:hAnsi="Angsana New" w:cs="Angsana New"/>
                <w:cs/>
              </w:rPr>
              <w:br w:type="page"/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606" w:type="dxa"/>
          </w:tcPr>
          <w:p w:rsidR="00EA6A5E" w:rsidRPr="001C4F0E" w:rsidRDefault="00EA6A5E" w:rsidP="00EA6A5E">
            <w:pPr>
              <w:pStyle w:val="BodyText"/>
              <w:spacing w:after="0" w:line="360" w:lineRule="exact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EA6A5E" w:rsidRPr="00EA6A5E" w:rsidRDefault="00EA6A5E" w:rsidP="004F554B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CA4059" w:rsidRPr="001C4F0E" w:rsidRDefault="00CA4059" w:rsidP="004F554B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</w:t>
      </w:r>
      <w:r w:rsidR="003350DB" w:rsidRPr="001C4F0E">
        <w:rPr>
          <w:rFonts w:ascii="Angsana New" w:hAnsi="Angsana New" w:cs="Angsana New"/>
          <w:sz w:val="30"/>
          <w:szCs w:val="30"/>
          <w:cs/>
        </w:rPr>
        <w:t>สำหรับ</w:t>
      </w:r>
      <w:r w:rsidR="00672CC1" w:rsidRPr="001C4F0E">
        <w:rPr>
          <w:rFonts w:ascii="Angsana New" w:hAnsi="Angsana New" w:cs="Angsana New" w:hint="cs"/>
          <w:sz w:val="30"/>
          <w:szCs w:val="30"/>
          <w:cs/>
        </w:rPr>
        <w:t>แต่ละ</w:t>
      </w:r>
      <w:r w:rsidR="0025337D" w:rsidRPr="001C4F0E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844425" w:rsidRPr="001C4F0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662B4" w:rsidRPr="001C4F0E">
        <w:rPr>
          <w:rFonts w:ascii="Angsana New" w:hAnsi="Angsana New" w:cs="Angsana New"/>
          <w:sz w:val="30"/>
          <w:szCs w:val="30"/>
        </w:rPr>
        <w:t>31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</w:t>
      </w:r>
      <w:r w:rsidR="00D13092" w:rsidRPr="001C4F0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D13092" w:rsidRPr="001C4F0E">
        <w:rPr>
          <w:rFonts w:ascii="Angsana New" w:hAnsi="Angsana New" w:cs="Angsana New"/>
          <w:sz w:val="30"/>
          <w:szCs w:val="30"/>
        </w:rPr>
        <w:t>256</w:t>
      </w:r>
      <w:r w:rsidR="004F554B" w:rsidRPr="001C4F0E">
        <w:rPr>
          <w:rFonts w:ascii="Angsana New" w:hAnsi="Angsana New" w:cs="Angsana New"/>
          <w:sz w:val="30"/>
          <w:szCs w:val="30"/>
        </w:rPr>
        <w:t>2</w:t>
      </w:r>
      <w:r w:rsidR="00D26E54" w:rsidRPr="001C4F0E">
        <w:rPr>
          <w:rFonts w:ascii="Angsana New" w:hAnsi="Angsana New" w:cs="Angsana New"/>
          <w:sz w:val="30"/>
          <w:szCs w:val="30"/>
        </w:rPr>
        <w:t xml:space="preserve"> </w:t>
      </w:r>
      <w:r w:rsidR="00D26E54" w:rsidRPr="001C4F0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13092" w:rsidRPr="001C4F0E">
        <w:rPr>
          <w:rFonts w:ascii="Angsana New" w:hAnsi="Angsana New" w:cs="Angsana New"/>
          <w:sz w:val="30"/>
          <w:szCs w:val="30"/>
        </w:rPr>
        <w:t>25</w:t>
      </w:r>
      <w:r w:rsidR="00265523" w:rsidRPr="001C4F0E">
        <w:rPr>
          <w:rFonts w:ascii="Angsana New" w:hAnsi="Angsana New" w:cs="Angsana New"/>
          <w:sz w:val="30"/>
          <w:szCs w:val="30"/>
        </w:rPr>
        <w:t>6</w:t>
      </w:r>
      <w:r w:rsidR="004F554B" w:rsidRPr="001C4F0E">
        <w:rPr>
          <w:rFonts w:ascii="Angsana New" w:hAnsi="Angsana New" w:cs="Angsana New"/>
          <w:sz w:val="30"/>
          <w:szCs w:val="30"/>
        </w:rPr>
        <w:t>1</w:t>
      </w:r>
      <w:r w:rsidR="000116BF" w:rsidRPr="001C4F0E">
        <w:rPr>
          <w:rFonts w:ascii="Angsana New" w:hAnsi="Angsana New" w:cs="Angsana New"/>
          <w:sz w:val="30"/>
          <w:szCs w:val="30"/>
        </w:rPr>
        <w:t xml:space="preserve"> </w:t>
      </w:r>
      <w:r w:rsidR="009822AA" w:rsidRPr="001C4F0E">
        <w:rPr>
          <w:rFonts w:ascii="Angsana New" w:hAnsi="Angsana New" w:cs="Angsana New"/>
          <w:sz w:val="30"/>
          <w:szCs w:val="30"/>
          <w:cs/>
        </w:rPr>
        <w:t>มี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ดังนี้  </w:t>
      </w:r>
    </w:p>
    <w:p w:rsidR="00403630" w:rsidRPr="001C4F0E" w:rsidRDefault="00403630" w:rsidP="0026552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D13092" w:rsidRPr="001C4F0E" w:rsidRDefault="00D13092" w:rsidP="004F1FA2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95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72"/>
        <w:gridCol w:w="270"/>
        <w:gridCol w:w="1083"/>
        <w:gridCol w:w="270"/>
        <w:gridCol w:w="1082"/>
        <w:gridCol w:w="360"/>
        <w:gridCol w:w="1174"/>
      </w:tblGrid>
      <w:tr w:rsidR="00D13092" w:rsidRPr="001C4F0E" w:rsidTr="00704EE7">
        <w:trPr>
          <w:trHeight w:val="422"/>
          <w:tblHeader/>
        </w:trPr>
        <w:tc>
          <w:tcPr>
            <w:tcW w:w="4148" w:type="dxa"/>
          </w:tcPr>
          <w:p w:rsidR="00D13092" w:rsidRPr="001C4F0E" w:rsidRDefault="00D13092" w:rsidP="00D13092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เงินให้กู้ยืมแก่กิจการที่เกี่ยวข้องกัน</w:t>
            </w:r>
          </w:p>
        </w:tc>
        <w:tc>
          <w:tcPr>
            <w:tcW w:w="2525" w:type="dxa"/>
            <w:gridSpan w:val="3"/>
          </w:tcPr>
          <w:p w:rsidR="00D13092" w:rsidRPr="001C4F0E" w:rsidRDefault="00D13092" w:rsidP="00D1309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13092" w:rsidRPr="001C4F0E" w:rsidRDefault="00D13092" w:rsidP="00D1309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</w:tcPr>
          <w:p w:rsidR="00D13092" w:rsidRPr="001C4F0E" w:rsidRDefault="00D13092" w:rsidP="00D1309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5523" w:rsidRPr="001C4F0E" w:rsidTr="00704EE7">
        <w:trPr>
          <w:trHeight w:val="432"/>
          <w:tblHeader/>
        </w:trPr>
        <w:tc>
          <w:tcPr>
            <w:tcW w:w="4148" w:type="dxa"/>
          </w:tcPr>
          <w:p w:rsidR="00265523" w:rsidRPr="001C4F0E" w:rsidRDefault="00265523" w:rsidP="00265523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2" w:type="dxa"/>
          </w:tcPr>
          <w:p w:rsidR="00265523" w:rsidRPr="001C4F0E" w:rsidRDefault="00265523" w:rsidP="0026552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F554B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65523" w:rsidRPr="001C4F0E" w:rsidRDefault="00265523" w:rsidP="0026552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65523" w:rsidRPr="001C4F0E" w:rsidRDefault="00265523" w:rsidP="0026552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F554B"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65523" w:rsidRPr="001C4F0E" w:rsidRDefault="00265523" w:rsidP="0026552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265523" w:rsidRPr="001C4F0E" w:rsidRDefault="00265523" w:rsidP="0026552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F554B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265523" w:rsidRPr="001C4F0E" w:rsidRDefault="00265523" w:rsidP="0026552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265523" w:rsidRPr="001C4F0E" w:rsidRDefault="00265523" w:rsidP="00265523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F554B" w:rsidRPr="001C4F0E">
              <w:rPr>
                <w:rFonts w:ascii="Angsana New" w:hAnsi="Angsana New" w:cs="Angsana New"/>
                <w:sz w:val="30"/>
                <w:szCs w:val="30"/>
              </w:rPr>
              <w:t>561</w:t>
            </w:r>
          </w:p>
        </w:tc>
      </w:tr>
      <w:tr w:rsidR="00265523" w:rsidRPr="001C4F0E" w:rsidTr="00845295">
        <w:trPr>
          <w:trHeight w:val="402"/>
          <w:tblHeader/>
        </w:trPr>
        <w:tc>
          <w:tcPr>
            <w:tcW w:w="4148" w:type="dxa"/>
          </w:tcPr>
          <w:p w:rsidR="00265523" w:rsidRPr="001C4F0E" w:rsidRDefault="00265523" w:rsidP="00265523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11" w:type="dxa"/>
            <w:gridSpan w:val="7"/>
          </w:tcPr>
          <w:p w:rsidR="00265523" w:rsidRPr="001C4F0E" w:rsidRDefault="00265523" w:rsidP="0026552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5523" w:rsidRPr="001C4F0E" w:rsidTr="00EA6A5E">
        <w:trPr>
          <w:trHeight w:val="432"/>
        </w:trPr>
        <w:tc>
          <w:tcPr>
            <w:tcW w:w="4148" w:type="dxa"/>
          </w:tcPr>
          <w:p w:rsidR="00265523" w:rsidRPr="001C4F0E" w:rsidRDefault="00265523" w:rsidP="00265523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2" w:type="dxa"/>
          </w:tcPr>
          <w:p w:rsidR="00265523" w:rsidRPr="001C4F0E" w:rsidRDefault="00265523" w:rsidP="002655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65523" w:rsidRPr="001C4F0E" w:rsidRDefault="00265523" w:rsidP="002655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65523" w:rsidRPr="001C4F0E" w:rsidRDefault="00265523" w:rsidP="002655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65523" w:rsidRPr="001C4F0E" w:rsidRDefault="00265523" w:rsidP="002655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265523" w:rsidRPr="001C4F0E" w:rsidRDefault="00265523" w:rsidP="002655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265523" w:rsidRPr="001C4F0E" w:rsidRDefault="00265523" w:rsidP="002655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265523" w:rsidRPr="001C4F0E" w:rsidRDefault="00265523" w:rsidP="002655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65523" w:rsidRPr="001C4F0E" w:rsidTr="00EA6A5E">
        <w:trPr>
          <w:trHeight w:val="412"/>
        </w:trPr>
        <w:tc>
          <w:tcPr>
            <w:tcW w:w="4148" w:type="dxa"/>
          </w:tcPr>
          <w:p w:rsidR="00265523" w:rsidRPr="001C4F0E" w:rsidRDefault="00265523" w:rsidP="00265523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2" w:type="dxa"/>
          </w:tcPr>
          <w:p w:rsidR="00265523" w:rsidRPr="001C4F0E" w:rsidRDefault="00265523" w:rsidP="00265523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65523" w:rsidRPr="001C4F0E" w:rsidRDefault="00265523" w:rsidP="002655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65523" w:rsidRPr="001C4F0E" w:rsidRDefault="00265523" w:rsidP="00265523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65523" w:rsidRPr="001C4F0E" w:rsidRDefault="00265523" w:rsidP="002655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265523" w:rsidRPr="001C4F0E" w:rsidRDefault="00265523" w:rsidP="00265523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265523" w:rsidRPr="001C4F0E" w:rsidRDefault="00265523" w:rsidP="002655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265523" w:rsidRPr="001C4F0E" w:rsidRDefault="00265523" w:rsidP="00265523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6658" w:rsidRPr="001C4F0E" w:rsidTr="00EA6A5E">
        <w:trPr>
          <w:trHeight w:val="412"/>
        </w:trPr>
        <w:tc>
          <w:tcPr>
            <w:tcW w:w="4148" w:type="dxa"/>
          </w:tcPr>
          <w:p w:rsidR="009F6658" w:rsidRPr="001C4F0E" w:rsidRDefault="009F6658" w:rsidP="009F665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2" w:type="dxa"/>
          </w:tcPr>
          <w:p w:rsidR="009F6658" w:rsidRPr="001C4F0E" w:rsidRDefault="009F6658" w:rsidP="009F6658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6658" w:rsidRPr="001C4F0E" w:rsidRDefault="009F6658" w:rsidP="009F665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9F6658" w:rsidRPr="001C4F0E" w:rsidRDefault="009F6658" w:rsidP="009F6658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6658" w:rsidRPr="001C4F0E" w:rsidRDefault="009F6658" w:rsidP="009F665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9F6658" w:rsidRPr="001C4F0E" w:rsidRDefault="009F6658" w:rsidP="009F6658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9F6658" w:rsidRPr="001C4F0E" w:rsidRDefault="009F6658" w:rsidP="009F6658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9F6658" w:rsidRPr="001C4F0E" w:rsidRDefault="00704EE7" w:rsidP="009F6658">
            <w:pPr>
              <w:tabs>
                <w:tab w:val="decimal" w:pos="951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92,260</w:t>
            </w:r>
          </w:p>
        </w:tc>
      </w:tr>
      <w:tr w:rsidR="00EA6A5E" w:rsidRPr="001C4F0E" w:rsidTr="00EA6A5E">
        <w:trPr>
          <w:trHeight w:val="402"/>
        </w:trPr>
        <w:tc>
          <w:tcPr>
            <w:tcW w:w="4148" w:type="dxa"/>
          </w:tcPr>
          <w:p w:rsidR="00EA6A5E" w:rsidRPr="001C4F0E" w:rsidRDefault="00EA6A5E" w:rsidP="00EA6A5E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2" w:type="dxa"/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EA6A5E" w:rsidRPr="001C4F0E" w:rsidRDefault="00EA6A5E" w:rsidP="00EA6A5E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1,037</w:t>
            </w:r>
          </w:p>
        </w:tc>
      </w:tr>
      <w:tr w:rsidR="00EA6A5E" w:rsidRPr="001C4F0E" w:rsidTr="00EA6A5E">
        <w:trPr>
          <w:trHeight w:val="412"/>
        </w:trPr>
        <w:tc>
          <w:tcPr>
            <w:tcW w:w="4148" w:type="dxa"/>
          </w:tcPr>
          <w:p w:rsidR="00EA6A5E" w:rsidRPr="001C4F0E" w:rsidRDefault="00EA6A5E" w:rsidP="00EA6A5E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2" w:type="dxa"/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EA6A5E" w:rsidRPr="001C4F0E" w:rsidRDefault="00EA6A5E" w:rsidP="00EA6A5E">
            <w:pPr>
              <w:tabs>
                <w:tab w:val="decimal" w:pos="891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(457)</w:t>
            </w:r>
          </w:p>
        </w:tc>
      </w:tr>
      <w:tr w:rsidR="00EA6A5E" w:rsidRPr="001C4F0E" w:rsidTr="00704EE7">
        <w:trPr>
          <w:trHeight w:val="422"/>
        </w:trPr>
        <w:tc>
          <w:tcPr>
            <w:tcW w:w="4148" w:type="dxa"/>
          </w:tcPr>
          <w:p w:rsidR="00EA6A5E" w:rsidRPr="001C4F0E" w:rsidRDefault="00EA6A5E" w:rsidP="00EA6A5E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4F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31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-108"/>
                <w:tab w:val="decimal" w:pos="954"/>
              </w:tabs>
              <w:spacing w:after="0" w:line="240" w:lineRule="auto"/>
              <w:ind w:left="-108" w:right="-1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EA6A5E" w:rsidRPr="001C4F0E" w:rsidRDefault="00EA6A5E" w:rsidP="00EA6A5E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92,840</w:t>
            </w:r>
          </w:p>
        </w:tc>
      </w:tr>
      <w:tr w:rsidR="00EA6A5E" w:rsidRPr="001C4F0E" w:rsidTr="00704EE7">
        <w:trPr>
          <w:trHeight w:val="422"/>
        </w:trPr>
        <w:tc>
          <w:tcPr>
            <w:tcW w:w="4148" w:type="dxa"/>
          </w:tcPr>
          <w:p w:rsidR="00EA6A5E" w:rsidRPr="001C4F0E" w:rsidRDefault="00EA6A5E" w:rsidP="00EA6A5E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72" w:type="dxa"/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EA6A5E" w:rsidRPr="001C4F0E" w:rsidRDefault="00EA6A5E" w:rsidP="00EA6A5E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EA6A5E" w:rsidRPr="001C4F0E" w:rsidRDefault="00EA6A5E" w:rsidP="00EA6A5E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A6A5E" w:rsidRPr="001C4F0E" w:rsidTr="00704EE7">
        <w:trPr>
          <w:trHeight w:val="422"/>
        </w:trPr>
        <w:tc>
          <w:tcPr>
            <w:tcW w:w="4148" w:type="dxa"/>
          </w:tcPr>
          <w:p w:rsidR="00EA6A5E" w:rsidRPr="001C4F0E" w:rsidRDefault="00EA6A5E" w:rsidP="00EA6A5E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2" w:type="dxa"/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EA6A5E" w:rsidRPr="001C4F0E" w:rsidRDefault="00EA6A5E" w:rsidP="00EA6A5E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EA6A5E" w:rsidRPr="001C4F0E" w:rsidRDefault="00EA6A5E" w:rsidP="00EA6A5E">
            <w:pPr>
              <w:tabs>
                <w:tab w:val="decimal" w:pos="91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A6A5E" w:rsidRPr="001C4F0E" w:rsidTr="00704EE7">
        <w:trPr>
          <w:trHeight w:val="402"/>
        </w:trPr>
        <w:tc>
          <w:tcPr>
            <w:tcW w:w="4148" w:type="dxa"/>
          </w:tcPr>
          <w:p w:rsidR="00EA6A5E" w:rsidRPr="001C4F0E" w:rsidRDefault="00EA6A5E" w:rsidP="00EA6A5E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2" w:type="dxa"/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EA6A5E" w:rsidRPr="001C4F0E" w:rsidRDefault="00EA6A5E" w:rsidP="00EA6A5E">
            <w:pPr>
              <w:tabs>
                <w:tab w:val="decimal" w:pos="95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61,224</w:t>
            </w:r>
          </w:p>
        </w:tc>
      </w:tr>
      <w:tr w:rsidR="00EA6A5E" w:rsidRPr="001C4F0E" w:rsidTr="00704EE7">
        <w:trPr>
          <w:trHeight w:val="422"/>
        </w:trPr>
        <w:tc>
          <w:tcPr>
            <w:tcW w:w="4148" w:type="dxa"/>
          </w:tcPr>
          <w:p w:rsidR="00EA6A5E" w:rsidRPr="001C4F0E" w:rsidRDefault="00EA6A5E" w:rsidP="00EA6A5E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4F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31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EA6A5E" w:rsidRPr="001C4F0E" w:rsidRDefault="00EA6A5E" w:rsidP="00EA6A5E">
            <w:pPr>
              <w:tabs>
                <w:tab w:val="decimal" w:pos="-108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EA6A5E" w:rsidRPr="001C4F0E" w:rsidRDefault="00EA6A5E" w:rsidP="00EA6A5E">
            <w:pPr>
              <w:tabs>
                <w:tab w:val="decimal" w:pos="958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61,224</w:t>
            </w:r>
          </w:p>
        </w:tc>
      </w:tr>
      <w:tr w:rsidR="00EA6A5E" w:rsidRPr="001C4F0E" w:rsidTr="00704EE7">
        <w:trPr>
          <w:trHeight w:val="341"/>
        </w:trPr>
        <w:tc>
          <w:tcPr>
            <w:tcW w:w="4148" w:type="dxa"/>
          </w:tcPr>
          <w:p w:rsidR="00EA6A5E" w:rsidRPr="001C4F0E" w:rsidRDefault="00EA6A5E" w:rsidP="00EA6A5E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EA6A5E" w:rsidRPr="001C4F0E" w:rsidRDefault="00EA6A5E" w:rsidP="00EA6A5E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:rsidR="00EA6A5E" w:rsidRPr="001C4F0E" w:rsidRDefault="00EA6A5E" w:rsidP="00EA6A5E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EA6A5E" w:rsidRPr="001C4F0E" w:rsidRDefault="00EA6A5E" w:rsidP="00EA6A5E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:rsidR="00EA6A5E" w:rsidRPr="001C4F0E" w:rsidRDefault="00EA6A5E" w:rsidP="00EA6A5E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EA6A5E" w:rsidRPr="001C4F0E" w:rsidRDefault="00EA6A5E" w:rsidP="00EA6A5E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360" w:type="dxa"/>
          </w:tcPr>
          <w:p w:rsidR="00EA6A5E" w:rsidRPr="001C4F0E" w:rsidRDefault="00EA6A5E" w:rsidP="00EA6A5E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:rsidR="00EA6A5E" w:rsidRPr="001C4F0E" w:rsidRDefault="00EA6A5E" w:rsidP="00EA6A5E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EA6A5E" w:rsidRPr="001C4F0E" w:rsidTr="00704EE7">
        <w:trPr>
          <w:trHeight w:val="382"/>
          <w:tblHeader/>
        </w:trPr>
        <w:tc>
          <w:tcPr>
            <w:tcW w:w="4148" w:type="dxa"/>
          </w:tcPr>
          <w:p w:rsidR="00EA6A5E" w:rsidRPr="001C4F0E" w:rsidRDefault="00EA6A5E" w:rsidP="00EA6A5E">
            <w:pPr>
              <w:spacing w:after="0" w:line="38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สิทธิการเช่า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1C4F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25" w:type="dxa"/>
            <w:gridSpan w:val="3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A5E" w:rsidRPr="001C4F0E" w:rsidTr="00704EE7">
        <w:trPr>
          <w:trHeight w:val="382"/>
          <w:tblHeader/>
        </w:trPr>
        <w:tc>
          <w:tcPr>
            <w:tcW w:w="4148" w:type="dxa"/>
          </w:tcPr>
          <w:p w:rsidR="00EA6A5E" w:rsidRPr="001C4F0E" w:rsidRDefault="00EA6A5E" w:rsidP="00EA6A5E">
            <w:pPr>
              <w:spacing w:after="0" w:line="38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A6A5E" w:rsidRPr="001C4F0E" w:rsidTr="00704EE7">
        <w:trPr>
          <w:trHeight w:val="402"/>
          <w:tblHeader/>
        </w:trPr>
        <w:tc>
          <w:tcPr>
            <w:tcW w:w="4148" w:type="dxa"/>
          </w:tcPr>
          <w:p w:rsidR="00EA6A5E" w:rsidRPr="001C4F0E" w:rsidRDefault="00EA6A5E" w:rsidP="00EA6A5E">
            <w:pPr>
              <w:spacing w:after="0" w:line="38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2" w:type="dxa"/>
          </w:tcPr>
          <w:p w:rsidR="00EA6A5E" w:rsidRPr="001C4F0E" w:rsidRDefault="00EA6A5E" w:rsidP="00EA6A5E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6A5E" w:rsidRPr="001C4F0E" w:rsidRDefault="00EA6A5E" w:rsidP="00EA6A5E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EA6A5E" w:rsidRPr="001C4F0E" w:rsidRDefault="00EA6A5E" w:rsidP="00EA6A5E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:rsidR="00EA6A5E" w:rsidRPr="001C4F0E" w:rsidRDefault="00EA6A5E" w:rsidP="00EA6A5E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EA6A5E" w:rsidRPr="001C4F0E" w:rsidRDefault="00EA6A5E" w:rsidP="00EA6A5E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A6A5E" w:rsidRPr="001C4F0E" w:rsidTr="00845295">
        <w:trPr>
          <w:trHeight w:val="382"/>
          <w:tblHeader/>
        </w:trPr>
        <w:tc>
          <w:tcPr>
            <w:tcW w:w="4148" w:type="dxa"/>
          </w:tcPr>
          <w:p w:rsidR="00EA6A5E" w:rsidRPr="001C4F0E" w:rsidRDefault="00EA6A5E" w:rsidP="00EA6A5E">
            <w:pPr>
              <w:pStyle w:val="Heading5"/>
              <w:spacing w:before="0" w:line="380" w:lineRule="exact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5411" w:type="dxa"/>
            <w:gridSpan w:val="7"/>
          </w:tcPr>
          <w:p w:rsidR="00EA6A5E" w:rsidRPr="001C4F0E" w:rsidRDefault="00EA6A5E" w:rsidP="00EA6A5E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A5E" w:rsidRPr="001C4F0E" w:rsidTr="00704EE7">
        <w:trPr>
          <w:trHeight w:val="422"/>
          <w:tblHeader/>
        </w:trPr>
        <w:tc>
          <w:tcPr>
            <w:tcW w:w="4148" w:type="dxa"/>
            <w:tcBorders>
              <w:bottom w:val="nil"/>
            </w:tcBorders>
          </w:tcPr>
          <w:p w:rsidR="00EA6A5E" w:rsidRPr="001C4F0E" w:rsidRDefault="00EA6A5E" w:rsidP="00EA6A5E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1,187,438</w:t>
            </w:r>
          </w:p>
        </w:tc>
        <w:tc>
          <w:tcPr>
            <w:tcW w:w="270" w:type="dxa"/>
            <w:tcBorders>
              <w:bottom w:val="nil"/>
            </w:tcBorders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EA6A5E" w:rsidRPr="001C4F0E" w:rsidRDefault="00EA6A5E" w:rsidP="00EA6A5E">
            <w:pPr>
              <w:tabs>
                <w:tab w:val="decimal" w:pos="86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1,204,337</w:t>
            </w:r>
          </w:p>
        </w:tc>
        <w:tc>
          <w:tcPr>
            <w:tcW w:w="270" w:type="dxa"/>
            <w:tcBorders>
              <w:bottom w:val="nil"/>
            </w:tcBorders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:rsidR="00EA6A5E" w:rsidRPr="001C4F0E" w:rsidRDefault="00EA6A5E" w:rsidP="00EA6A5E">
            <w:pPr>
              <w:tabs>
                <w:tab w:val="decimal" w:pos="862"/>
              </w:tabs>
              <w:spacing w:after="0" w:line="240" w:lineRule="auto"/>
              <w:ind w:left="-108" w:right="-1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1,057,824</w:t>
            </w:r>
          </w:p>
        </w:tc>
        <w:tc>
          <w:tcPr>
            <w:tcW w:w="360" w:type="dxa"/>
            <w:tcBorders>
              <w:bottom w:val="nil"/>
            </w:tcBorders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:rsidR="00EA6A5E" w:rsidRPr="001C4F0E" w:rsidRDefault="00EA6A5E" w:rsidP="00EA6A5E">
            <w:pPr>
              <w:tabs>
                <w:tab w:val="decimal" w:pos="954"/>
              </w:tabs>
              <w:spacing w:after="0" w:line="240" w:lineRule="auto"/>
              <w:ind w:left="-108" w:right="-1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1,069,595</w:t>
            </w:r>
          </w:p>
        </w:tc>
      </w:tr>
    </w:tbl>
    <w:p w:rsidR="00B77F1D" w:rsidRDefault="00B77F1D" w:rsidP="0084487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360"/>
        <w:gridCol w:w="1080"/>
        <w:gridCol w:w="270"/>
        <w:gridCol w:w="1170"/>
      </w:tblGrid>
      <w:tr w:rsidR="008072A6" w:rsidRPr="001C4F0E" w:rsidTr="00885C3F">
        <w:tc>
          <w:tcPr>
            <w:tcW w:w="4140" w:type="dxa"/>
          </w:tcPr>
          <w:p w:rsidR="008072A6" w:rsidRPr="001C4F0E" w:rsidRDefault="00B77F1D" w:rsidP="00684CA7">
            <w:pPr>
              <w:spacing w:after="0" w:line="380" w:lineRule="exact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lastRenderedPageBreak/>
              <w:br w:type="column"/>
            </w:r>
            <w:r w:rsidR="00C474AD" w:rsidRPr="001C4F0E">
              <w:rPr>
                <w:rFonts w:ascii="Angsana New" w:hAnsi="Angsana New" w:cs="Angsana New"/>
                <w:sz w:val="30"/>
                <w:szCs w:val="30"/>
                <w:lang w:eastAsia="x-none"/>
              </w:rPr>
              <w:br w:type="page"/>
            </w:r>
            <w:r w:rsidR="008072A6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8072A6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072A6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8072A6" w:rsidRPr="001C4F0E" w:rsidRDefault="008072A6" w:rsidP="00684CA7">
            <w:pPr>
              <w:spacing w:after="0" w:line="38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8072A6" w:rsidRPr="001C4F0E" w:rsidRDefault="008072A6" w:rsidP="00684CA7">
            <w:pPr>
              <w:spacing w:after="0" w:line="38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072A6" w:rsidRPr="001C4F0E" w:rsidRDefault="008072A6" w:rsidP="00684CA7">
            <w:pPr>
              <w:spacing w:after="0" w:line="380" w:lineRule="exact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3092" w:rsidRPr="001C4F0E" w:rsidTr="00885C3F">
        <w:tc>
          <w:tcPr>
            <w:tcW w:w="4140" w:type="dxa"/>
          </w:tcPr>
          <w:p w:rsidR="00D13092" w:rsidRPr="001C4F0E" w:rsidRDefault="00D13092" w:rsidP="00684CA7">
            <w:pPr>
              <w:spacing w:after="0"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13092" w:rsidRPr="001C4F0E" w:rsidRDefault="00D13092" w:rsidP="00684CA7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D13092" w:rsidRPr="001C4F0E" w:rsidRDefault="00D13092" w:rsidP="00684CA7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3092" w:rsidRPr="001C4F0E" w:rsidRDefault="00D13092" w:rsidP="00684CA7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:rsidR="00D13092" w:rsidRPr="001C4F0E" w:rsidRDefault="00D13092" w:rsidP="00684CA7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3092" w:rsidRPr="001C4F0E" w:rsidRDefault="00D13092" w:rsidP="00684CA7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D13092" w:rsidRPr="001C4F0E" w:rsidRDefault="00D13092" w:rsidP="00684CA7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13092" w:rsidRPr="001C4F0E" w:rsidRDefault="00D13092" w:rsidP="00684CA7">
            <w:pPr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F554B" w:rsidRPr="001C4F0E" w:rsidTr="00885C3F">
        <w:tc>
          <w:tcPr>
            <w:tcW w:w="4140" w:type="dxa"/>
          </w:tcPr>
          <w:p w:rsidR="004F554B" w:rsidRPr="001C4F0E" w:rsidRDefault="004F554B" w:rsidP="004F554B">
            <w:pPr>
              <w:spacing w:after="0"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4F554B" w:rsidRPr="001C4F0E" w:rsidRDefault="004F554B" w:rsidP="004F55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65523" w:rsidRPr="001C4F0E" w:rsidTr="00885C3F">
        <w:tc>
          <w:tcPr>
            <w:tcW w:w="4140" w:type="dxa"/>
          </w:tcPr>
          <w:p w:rsidR="00265523" w:rsidRPr="001C4F0E" w:rsidRDefault="00265523" w:rsidP="00265523">
            <w:pPr>
              <w:pStyle w:val="Heading5"/>
              <w:spacing w:before="0" w:line="380" w:lineRule="exact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265523" w:rsidRPr="001C4F0E" w:rsidRDefault="00265523" w:rsidP="00265523">
            <w:pPr>
              <w:spacing w:after="0" w:line="380" w:lineRule="exact"/>
              <w:ind w:left="-19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0E26" w:rsidRPr="001C4F0E" w:rsidTr="00885C3F">
        <w:tc>
          <w:tcPr>
            <w:tcW w:w="4140" w:type="dxa"/>
          </w:tcPr>
          <w:p w:rsidR="00AA0E26" w:rsidRPr="001C4F0E" w:rsidRDefault="00AA0E26" w:rsidP="00AA0E26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AA0E26" w:rsidRPr="001C4F0E" w:rsidRDefault="00356BD4" w:rsidP="00AA0E26">
            <w:pPr>
              <w:tabs>
                <w:tab w:val="decimal" w:pos="70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A0E26" w:rsidRPr="001C4F0E" w:rsidRDefault="00AA0E26" w:rsidP="00AA0E26">
            <w:pPr>
              <w:tabs>
                <w:tab w:val="decimal" w:pos="720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0E26" w:rsidRPr="001C4F0E" w:rsidRDefault="00356BD4" w:rsidP="00845295">
            <w:pPr>
              <w:tabs>
                <w:tab w:val="decimal" w:pos="1107"/>
              </w:tabs>
              <w:spacing w:after="0" w:line="240" w:lineRule="auto"/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15,348</w:t>
            </w:r>
          </w:p>
        </w:tc>
        <w:tc>
          <w:tcPr>
            <w:tcW w:w="270" w:type="dxa"/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0E26" w:rsidRPr="001C4F0E" w:rsidRDefault="00AA0E26" w:rsidP="00845295">
            <w:pPr>
              <w:tabs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12,327</w:t>
            </w:r>
          </w:p>
        </w:tc>
      </w:tr>
      <w:tr w:rsidR="00AA0E26" w:rsidRPr="001C4F0E" w:rsidTr="001D1B65">
        <w:tc>
          <w:tcPr>
            <w:tcW w:w="4140" w:type="dxa"/>
          </w:tcPr>
          <w:p w:rsidR="00AA0E26" w:rsidRPr="001C4F0E" w:rsidRDefault="00AA0E26" w:rsidP="00AA0E2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AA0E26" w:rsidRPr="001C4F0E" w:rsidRDefault="00356BD4" w:rsidP="00845295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15,046</w:t>
            </w:r>
          </w:p>
        </w:tc>
        <w:tc>
          <w:tcPr>
            <w:tcW w:w="270" w:type="dxa"/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A0E26" w:rsidRPr="001C4F0E" w:rsidRDefault="00AA0E26" w:rsidP="00845295">
            <w:pPr>
              <w:tabs>
                <w:tab w:val="decimal" w:pos="88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23,029</w:t>
            </w:r>
          </w:p>
        </w:tc>
        <w:tc>
          <w:tcPr>
            <w:tcW w:w="360" w:type="dxa"/>
            <w:shd w:val="clear" w:color="auto" w:fill="auto"/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A0E26" w:rsidRPr="001C4F0E" w:rsidRDefault="00356BD4" w:rsidP="00845295">
            <w:pPr>
              <w:tabs>
                <w:tab w:val="decimal" w:pos="1107"/>
              </w:tabs>
              <w:spacing w:after="0" w:line="240" w:lineRule="auto"/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15,04</w:t>
            </w:r>
            <w:r w:rsidR="008A058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A0E26" w:rsidRPr="001C4F0E" w:rsidRDefault="00AA0E26" w:rsidP="00845295">
            <w:pPr>
              <w:tabs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23,023</w:t>
            </w:r>
          </w:p>
        </w:tc>
      </w:tr>
      <w:tr w:rsidR="00AA0E26" w:rsidRPr="001C4F0E" w:rsidTr="001D1B65">
        <w:tc>
          <w:tcPr>
            <w:tcW w:w="4140" w:type="dxa"/>
          </w:tcPr>
          <w:p w:rsidR="00AA0E26" w:rsidRPr="001C4F0E" w:rsidRDefault="00AA0E26" w:rsidP="00AA0E2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0E26" w:rsidRPr="001C4F0E" w:rsidRDefault="00356BD4" w:rsidP="00AA0E26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322,640</w:t>
            </w:r>
          </w:p>
        </w:tc>
        <w:tc>
          <w:tcPr>
            <w:tcW w:w="270" w:type="dxa"/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370,855</w:t>
            </w:r>
          </w:p>
        </w:tc>
        <w:tc>
          <w:tcPr>
            <w:tcW w:w="360" w:type="dxa"/>
            <w:shd w:val="clear" w:color="auto" w:fill="auto"/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A0E26" w:rsidRPr="001C4F0E" w:rsidRDefault="00356BD4" w:rsidP="00845295">
            <w:pPr>
              <w:tabs>
                <w:tab w:val="decimal" w:pos="1107"/>
              </w:tabs>
              <w:spacing w:after="0" w:line="240" w:lineRule="auto"/>
              <w:ind w:left="-115" w:right="72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230,746</w:t>
            </w:r>
          </w:p>
        </w:tc>
        <w:tc>
          <w:tcPr>
            <w:tcW w:w="270" w:type="dxa"/>
            <w:shd w:val="clear" w:color="auto" w:fill="auto"/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A0E26" w:rsidRPr="001C4F0E" w:rsidRDefault="00AA0E26" w:rsidP="00845295">
            <w:pPr>
              <w:tabs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262,748</w:t>
            </w:r>
          </w:p>
        </w:tc>
      </w:tr>
      <w:tr w:rsidR="00AA0E26" w:rsidRPr="001C4F0E" w:rsidTr="00885C3F">
        <w:tc>
          <w:tcPr>
            <w:tcW w:w="4140" w:type="dxa"/>
          </w:tcPr>
          <w:p w:rsidR="00AA0E26" w:rsidRPr="001C4F0E" w:rsidRDefault="00AA0E26" w:rsidP="00AA0E2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A0E26" w:rsidRPr="001C4F0E" w:rsidRDefault="00356BD4" w:rsidP="00AA0E26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337,686</w:t>
            </w:r>
          </w:p>
        </w:tc>
        <w:tc>
          <w:tcPr>
            <w:tcW w:w="270" w:type="dxa"/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393,884</w:t>
            </w:r>
          </w:p>
        </w:tc>
        <w:tc>
          <w:tcPr>
            <w:tcW w:w="360" w:type="dxa"/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A0E26" w:rsidRPr="001C4F0E" w:rsidRDefault="008A058B" w:rsidP="00845295">
            <w:pPr>
              <w:tabs>
                <w:tab w:val="decimal" w:pos="1107"/>
              </w:tabs>
              <w:spacing w:after="0" w:line="240" w:lineRule="auto"/>
              <w:ind w:left="-115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261,139</w:t>
            </w:r>
          </w:p>
        </w:tc>
        <w:tc>
          <w:tcPr>
            <w:tcW w:w="270" w:type="dxa"/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A0E26" w:rsidRPr="001C4F0E" w:rsidRDefault="00AA0E26" w:rsidP="00845295">
            <w:pPr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298,098</w:t>
            </w:r>
          </w:p>
        </w:tc>
      </w:tr>
    </w:tbl>
    <w:p w:rsidR="00600CC2" w:rsidRPr="001C4F0E" w:rsidRDefault="00600CC2" w:rsidP="00D55D3F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10"/>
        <w:gridCol w:w="950"/>
        <w:gridCol w:w="236"/>
        <w:gridCol w:w="1001"/>
        <w:gridCol w:w="43"/>
        <w:gridCol w:w="1144"/>
        <w:gridCol w:w="26"/>
        <w:gridCol w:w="247"/>
        <w:gridCol w:w="23"/>
        <w:gridCol w:w="978"/>
        <w:gridCol w:w="102"/>
        <w:gridCol w:w="171"/>
        <w:gridCol w:w="189"/>
        <w:gridCol w:w="909"/>
        <w:gridCol w:w="171"/>
        <w:gridCol w:w="102"/>
        <w:gridCol w:w="168"/>
        <w:gridCol w:w="1080"/>
      </w:tblGrid>
      <w:tr w:rsidR="00CC62A1" w:rsidRPr="001C4F0E" w:rsidTr="00072ED3">
        <w:tc>
          <w:tcPr>
            <w:tcW w:w="4140" w:type="dxa"/>
            <w:gridSpan w:val="5"/>
            <w:shd w:val="clear" w:color="auto" w:fill="auto"/>
          </w:tcPr>
          <w:p w:rsidR="00CC62A1" w:rsidRPr="001C4F0E" w:rsidRDefault="00E059A0" w:rsidP="009531FC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br w:type="page"/>
            </w:r>
            <w:r w:rsidR="00CC62A1" w:rsidRPr="001C4F0E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20" w:type="dxa"/>
            <w:gridSpan w:val="6"/>
            <w:shd w:val="clear" w:color="auto" w:fill="auto"/>
          </w:tcPr>
          <w:p w:rsidR="00CC62A1" w:rsidRPr="001C4F0E" w:rsidRDefault="00CC62A1" w:rsidP="009531FC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CC62A1" w:rsidRPr="001C4F0E" w:rsidRDefault="00CC62A1" w:rsidP="009531FC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5"/>
            <w:shd w:val="clear" w:color="auto" w:fill="auto"/>
          </w:tcPr>
          <w:p w:rsidR="00CC62A1" w:rsidRPr="001C4F0E" w:rsidRDefault="00CC62A1" w:rsidP="009531FC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F5DE1" w:rsidRPr="001C4F0E" w:rsidTr="00072ED3">
        <w:tc>
          <w:tcPr>
            <w:tcW w:w="4140" w:type="dxa"/>
            <w:gridSpan w:val="5"/>
            <w:shd w:val="clear" w:color="auto" w:fill="auto"/>
          </w:tcPr>
          <w:p w:rsidR="005F5DE1" w:rsidRPr="001C4F0E" w:rsidRDefault="005F5DE1" w:rsidP="005F5DE1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5F5DE1" w:rsidRPr="001C4F0E" w:rsidRDefault="005F5DE1" w:rsidP="005F5D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F5DE1" w:rsidRPr="001C4F0E" w:rsidRDefault="005F5DE1" w:rsidP="005F5D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F5DE1" w:rsidRPr="001C4F0E" w:rsidRDefault="005F5DE1" w:rsidP="005F5D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5F5DE1" w:rsidRPr="001C4F0E" w:rsidRDefault="005F5DE1" w:rsidP="005F5D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F5DE1" w:rsidRPr="001C4F0E" w:rsidRDefault="005F5DE1" w:rsidP="005F5D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F5DE1" w:rsidRPr="001C4F0E" w:rsidRDefault="005F5DE1" w:rsidP="005F5D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F5DE1" w:rsidRPr="001C4F0E" w:rsidRDefault="005F5DE1" w:rsidP="005F5DE1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F554B" w:rsidRPr="001C4F0E" w:rsidTr="00D86795">
        <w:tc>
          <w:tcPr>
            <w:tcW w:w="4140" w:type="dxa"/>
            <w:gridSpan w:val="5"/>
            <w:shd w:val="clear" w:color="auto" w:fill="auto"/>
          </w:tcPr>
          <w:p w:rsidR="004F554B" w:rsidRPr="001C4F0E" w:rsidRDefault="004F554B" w:rsidP="004F554B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  <w:gridSpan w:val="2"/>
          </w:tcPr>
          <w:p w:rsidR="004F554B" w:rsidRPr="001C4F0E" w:rsidRDefault="004F554B" w:rsidP="004F55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65523" w:rsidRPr="001C4F0E" w:rsidTr="00072ED3">
        <w:tc>
          <w:tcPr>
            <w:tcW w:w="4140" w:type="dxa"/>
            <w:gridSpan w:val="5"/>
            <w:shd w:val="clear" w:color="auto" w:fill="auto"/>
          </w:tcPr>
          <w:p w:rsidR="00265523" w:rsidRPr="001C4F0E" w:rsidRDefault="00265523" w:rsidP="00265523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3"/>
            <w:shd w:val="clear" w:color="auto" w:fill="auto"/>
          </w:tcPr>
          <w:p w:rsidR="00265523" w:rsidRPr="001C4F0E" w:rsidRDefault="00265523" w:rsidP="00265523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5523" w:rsidRPr="001C4F0E" w:rsidTr="00072ED3">
        <w:tc>
          <w:tcPr>
            <w:tcW w:w="4140" w:type="dxa"/>
            <w:gridSpan w:val="5"/>
          </w:tcPr>
          <w:p w:rsidR="00265523" w:rsidRPr="001C4F0E" w:rsidRDefault="00265523" w:rsidP="00265523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170" w:type="dxa"/>
            <w:gridSpan w:val="2"/>
          </w:tcPr>
          <w:p w:rsidR="00265523" w:rsidRPr="001C4F0E" w:rsidRDefault="00265523" w:rsidP="00265523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65523" w:rsidRPr="001C4F0E" w:rsidRDefault="00265523" w:rsidP="00265523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65523" w:rsidRPr="001C4F0E" w:rsidRDefault="00265523" w:rsidP="00265523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:rsidR="00265523" w:rsidRPr="001C4F0E" w:rsidRDefault="00265523" w:rsidP="00265523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65523" w:rsidRPr="001C4F0E" w:rsidRDefault="00265523" w:rsidP="00265523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265523" w:rsidRPr="001C4F0E" w:rsidRDefault="00265523" w:rsidP="00265523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65523" w:rsidRPr="001C4F0E" w:rsidRDefault="00265523" w:rsidP="00265523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A0E26" w:rsidRPr="001C4F0E" w:rsidTr="00072ED3">
        <w:tc>
          <w:tcPr>
            <w:tcW w:w="4140" w:type="dxa"/>
            <w:gridSpan w:val="5"/>
          </w:tcPr>
          <w:p w:rsidR="00AA0E26" w:rsidRPr="001C4F0E" w:rsidRDefault="00AA0E26" w:rsidP="00AA0E26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:rsidR="00AA0E26" w:rsidRPr="001C4F0E" w:rsidRDefault="009F6658" w:rsidP="00AA0E26">
            <w:pPr>
              <w:tabs>
                <w:tab w:val="decimal" w:pos="5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AA0E26" w:rsidRPr="001C4F0E" w:rsidRDefault="00AA0E26" w:rsidP="00AA0E26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A0E26" w:rsidRPr="001C4F0E" w:rsidRDefault="00AA0E26" w:rsidP="00AA0E26">
            <w:pPr>
              <w:tabs>
                <w:tab w:val="decimal" w:pos="61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:rsidR="00AA0E26" w:rsidRPr="001C4F0E" w:rsidRDefault="00AA0E26" w:rsidP="00AA0E26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A0E26" w:rsidRPr="001C4F0E" w:rsidRDefault="009F6658" w:rsidP="00AA0E26">
            <w:pPr>
              <w:tabs>
                <w:tab w:val="decimal" w:pos="110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2,027</w:t>
            </w:r>
          </w:p>
        </w:tc>
        <w:tc>
          <w:tcPr>
            <w:tcW w:w="270" w:type="dxa"/>
            <w:gridSpan w:val="2"/>
          </w:tcPr>
          <w:p w:rsidR="00AA0E26" w:rsidRPr="001C4F0E" w:rsidRDefault="00AA0E26" w:rsidP="00AA0E26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0E26" w:rsidRPr="001C4F0E" w:rsidRDefault="00AA0E26" w:rsidP="00AA0E26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2,830</w:t>
            </w:r>
          </w:p>
        </w:tc>
      </w:tr>
      <w:tr w:rsidR="00AA0E26" w:rsidRPr="001C4F0E" w:rsidTr="00072ED3">
        <w:tc>
          <w:tcPr>
            <w:tcW w:w="4140" w:type="dxa"/>
            <w:gridSpan w:val="5"/>
          </w:tcPr>
          <w:p w:rsidR="00AA0E26" w:rsidRPr="001C4F0E" w:rsidRDefault="00AA0E26" w:rsidP="00AA0E2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</w:tcPr>
          <w:p w:rsidR="00AA0E26" w:rsidRPr="001C4F0E" w:rsidRDefault="009F6658" w:rsidP="00AA0E26">
            <w:pPr>
              <w:tabs>
                <w:tab w:val="decimal" w:pos="131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823</w:t>
            </w:r>
          </w:p>
        </w:tc>
        <w:tc>
          <w:tcPr>
            <w:tcW w:w="270" w:type="dxa"/>
            <w:gridSpan w:val="2"/>
          </w:tcPr>
          <w:p w:rsidR="00AA0E26" w:rsidRPr="001C4F0E" w:rsidRDefault="00AA0E26" w:rsidP="00AA0E26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A0E26" w:rsidRPr="001C4F0E" w:rsidRDefault="00AA0E26" w:rsidP="00AA0E26">
            <w:pPr>
              <w:pStyle w:val="BodyText"/>
              <w:tabs>
                <w:tab w:val="decimal" w:pos="961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360" w:type="dxa"/>
            <w:gridSpan w:val="2"/>
          </w:tcPr>
          <w:p w:rsidR="00AA0E26" w:rsidRPr="001C4F0E" w:rsidRDefault="00AA0E26" w:rsidP="00AA0E26">
            <w:pPr>
              <w:pStyle w:val="BodyText"/>
              <w:tabs>
                <w:tab w:val="decimal" w:pos="83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A0E26" w:rsidRPr="001C4F0E" w:rsidRDefault="009F6658" w:rsidP="00AA0E26">
            <w:pPr>
              <w:tabs>
                <w:tab w:val="decimal" w:pos="110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815</w:t>
            </w:r>
          </w:p>
        </w:tc>
        <w:tc>
          <w:tcPr>
            <w:tcW w:w="270" w:type="dxa"/>
            <w:gridSpan w:val="2"/>
          </w:tcPr>
          <w:p w:rsidR="00AA0E26" w:rsidRPr="001C4F0E" w:rsidRDefault="00AA0E26" w:rsidP="00AA0E26">
            <w:pPr>
              <w:pStyle w:val="BodyText"/>
              <w:tabs>
                <w:tab w:val="decimal" w:pos="83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0E26" w:rsidRPr="001C4F0E" w:rsidRDefault="00AA0E26" w:rsidP="00AA0E26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</w:tr>
      <w:tr w:rsidR="00AA0E26" w:rsidRPr="001C4F0E" w:rsidTr="00072ED3">
        <w:tc>
          <w:tcPr>
            <w:tcW w:w="4140" w:type="dxa"/>
            <w:gridSpan w:val="5"/>
          </w:tcPr>
          <w:p w:rsidR="00AA0E26" w:rsidRPr="001C4F0E" w:rsidRDefault="00AA0E26" w:rsidP="00AA0E26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AA0E26" w:rsidRPr="001C4F0E" w:rsidRDefault="009F6658" w:rsidP="00AA0E26">
            <w:pPr>
              <w:tabs>
                <w:tab w:val="decimal" w:pos="131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179,295</w:t>
            </w:r>
          </w:p>
        </w:tc>
        <w:tc>
          <w:tcPr>
            <w:tcW w:w="270" w:type="dxa"/>
            <w:gridSpan w:val="2"/>
          </w:tcPr>
          <w:p w:rsidR="00AA0E26" w:rsidRPr="001C4F0E" w:rsidRDefault="00AA0E26" w:rsidP="00AA0E26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AA0E26" w:rsidRPr="001C4F0E" w:rsidRDefault="00AA0E26" w:rsidP="00AA0E26">
            <w:pPr>
              <w:pStyle w:val="BodyText"/>
              <w:tabs>
                <w:tab w:val="decimal" w:pos="961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250,281</w:t>
            </w:r>
          </w:p>
        </w:tc>
        <w:tc>
          <w:tcPr>
            <w:tcW w:w="360" w:type="dxa"/>
            <w:gridSpan w:val="2"/>
          </w:tcPr>
          <w:p w:rsidR="00AA0E26" w:rsidRPr="001C4F0E" w:rsidRDefault="00AA0E26" w:rsidP="00AA0E26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AA0E26" w:rsidRPr="001C4F0E" w:rsidRDefault="009F6658" w:rsidP="00AA0E26">
            <w:pPr>
              <w:tabs>
                <w:tab w:val="decimal" w:pos="1107"/>
              </w:tabs>
              <w:spacing w:after="0" w:line="240" w:lineRule="auto"/>
              <w:ind w:left="-115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103,946</w:t>
            </w:r>
          </w:p>
        </w:tc>
        <w:tc>
          <w:tcPr>
            <w:tcW w:w="270" w:type="dxa"/>
            <w:gridSpan w:val="2"/>
          </w:tcPr>
          <w:p w:rsidR="00AA0E26" w:rsidRPr="001C4F0E" w:rsidRDefault="00AA0E26" w:rsidP="00AA0E26">
            <w:pPr>
              <w:pStyle w:val="BodyText"/>
              <w:tabs>
                <w:tab w:val="decimal" w:pos="834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A0E26" w:rsidRPr="001C4F0E" w:rsidRDefault="00AA0E26" w:rsidP="00AA0E26">
            <w:pPr>
              <w:pStyle w:val="BodyText"/>
              <w:tabs>
                <w:tab w:val="decimal" w:pos="846"/>
              </w:tabs>
              <w:spacing w:after="0" w:line="240" w:lineRule="auto"/>
              <w:ind w:left="-115" w:right="74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186,489</w:t>
            </w:r>
          </w:p>
        </w:tc>
      </w:tr>
      <w:tr w:rsidR="00AA0E26" w:rsidRPr="001C4F0E" w:rsidTr="00072ED3">
        <w:tc>
          <w:tcPr>
            <w:tcW w:w="4140" w:type="dxa"/>
            <w:gridSpan w:val="5"/>
          </w:tcPr>
          <w:p w:rsidR="00AA0E26" w:rsidRPr="001C4F0E" w:rsidRDefault="00AA0E26" w:rsidP="00AA0E26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A0E26" w:rsidRPr="001C4F0E" w:rsidRDefault="009F6658" w:rsidP="00AA0E26">
            <w:pPr>
              <w:tabs>
                <w:tab w:val="decimal" w:pos="131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9F66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180,118</w:t>
            </w:r>
          </w:p>
        </w:tc>
        <w:tc>
          <w:tcPr>
            <w:tcW w:w="270" w:type="dxa"/>
            <w:gridSpan w:val="2"/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A0E26" w:rsidRPr="001C4F0E" w:rsidRDefault="00AA0E26" w:rsidP="00AA0E26">
            <w:pPr>
              <w:pStyle w:val="BodyText"/>
              <w:tabs>
                <w:tab w:val="decimal" w:pos="961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251,093</w:t>
            </w:r>
          </w:p>
        </w:tc>
        <w:tc>
          <w:tcPr>
            <w:tcW w:w="360" w:type="dxa"/>
            <w:gridSpan w:val="2"/>
          </w:tcPr>
          <w:p w:rsidR="00AA0E26" w:rsidRPr="001C4F0E" w:rsidRDefault="00AA0E26" w:rsidP="00AA0E26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A0E26" w:rsidRPr="001C4F0E" w:rsidRDefault="009F6658" w:rsidP="00AA0E26">
            <w:pPr>
              <w:tabs>
                <w:tab w:val="decimal" w:pos="879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106,788</w:t>
            </w:r>
          </w:p>
        </w:tc>
        <w:tc>
          <w:tcPr>
            <w:tcW w:w="270" w:type="dxa"/>
            <w:gridSpan w:val="2"/>
          </w:tcPr>
          <w:p w:rsidR="00AA0E26" w:rsidRPr="001C4F0E" w:rsidRDefault="00AA0E26" w:rsidP="00AA0E26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A0E26" w:rsidRPr="001C4F0E" w:rsidRDefault="00AA0E26" w:rsidP="00AA0E26">
            <w:pPr>
              <w:pStyle w:val="BodyText"/>
              <w:tabs>
                <w:tab w:val="decimal" w:pos="846"/>
              </w:tabs>
              <w:spacing w:after="0" w:line="240" w:lineRule="auto"/>
              <w:ind w:left="-115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190,131</w:t>
            </w:r>
          </w:p>
        </w:tc>
      </w:tr>
      <w:tr w:rsidR="00B1111D" w:rsidRPr="001C4F0E" w:rsidTr="00B1111D">
        <w:tc>
          <w:tcPr>
            <w:tcW w:w="4140" w:type="dxa"/>
            <w:gridSpan w:val="5"/>
          </w:tcPr>
          <w:p w:rsidR="00B1111D" w:rsidRPr="001C4F0E" w:rsidRDefault="00B1111D" w:rsidP="00AA0E26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B1111D" w:rsidRPr="009F6658" w:rsidRDefault="00B1111D" w:rsidP="00AA0E26">
            <w:pPr>
              <w:tabs>
                <w:tab w:val="decimal" w:pos="131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1111D" w:rsidRPr="001C4F0E" w:rsidRDefault="00B1111D" w:rsidP="00AA0E26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B1111D" w:rsidRPr="001C4F0E" w:rsidRDefault="00B1111D" w:rsidP="00AA0E26">
            <w:pPr>
              <w:pStyle w:val="BodyText"/>
              <w:tabs>
                <w:tab w:val="decimal" w:pos="961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:rsidR="00B1111D" w:rsidRPr="001C4F0E" w:rsidRDefault="00B1111D" w:rsidP="00AA0E26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B1111D" w:rsidRDefault="00B1111D" w:rsidP="00AA0E26">
            <w:pPr>
              <w:tabs>
                <w:tab w:val="decimal" w:pos="879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B1111D" w:rsidRPr="001C4F0E" w:rsidRDefault="00B1111D" w:rsidP="00AA0E26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1111D" w:rsidRPr="001C4F0E" w:rsidRDefault="00B1111D" w:rsidP="00AA0E26">
            <w:pPr>
              <w:pStyle w:val="BodyText"/>
              <w:tabs>
                <w:tab w:val="decimal" w:pos="846"/>
              </w:tabs>
              <w:spacing w:after="0" w:line="240" w:lineRule="auto"/>
              <w:ind w:left="-115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E7BF9" w:rsidRPr="001C4F0E" w:rsidTr="00072ED3">
        <w:trPr>
          <w:trHeight w:val="456"/>
          <w:tblHeader/>
        </w:trPr>
        <w:tc>
          <w:tcPr>
            <w:tcW w:w="1910" w:type="dxa"/>
          </w:tcPr>
          <w:p w:rsidR="00C529CA" w:rsidRPr="001C4F0E" w:rsidRDefault="00C529CA" w:rsidP="00BC56BE">
            <w:pPr>
              <w:spacing w:after="0" w:line="240" w:lineRule="auto"/>
              <w:ind w:left="-99" w:right="-25" w:firstLine="63"/>
              <w:rPr>
                <w:sz w:val="30"/>
                <w:szCs w:val="30"/>
              </w:rPr>
            </w:pPr>
            <w:r w:rsidRPr="001C4F0E">
              <w:rPr>
                <w:sz w:val="30"/>
                <w:szCs w:val="30"/>
                <w:cs/>
              </w:rPr>
              <w:br w:type="page"/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เงินกู้ยืมจากกิจการที่</w:t>
            </w:r>
          </w:p>
        </w:tc>
        <w:tc>
          <w:tcPr>
            <w:tcW w:w="2187" w:type="dxa"/>
            <w:gridSpan w:val="3"/>
            <w:shd w:val="clear" w:color="auto" w:fill="auto"/>
          </w:tcPr>
          <w:p w:rsidR="00C529CA" w:rsidRPr="001C4F0E" w:rsidRDefault="00C529CA" w:rsidP="007439AE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61" w:type="dxa"/>
            <w:gridSpan w:val="6"/>
          </w:tcPr>
          <w:p w:rsidR="00C529CA" w:rsidRPr="001C4F0E" w:rsidRDefault="00C529CA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  <w:gridSpan w:val="2"/>
          </w:tcPr>
          <w:p w:rsidR="00C529CA" w:rsidRPr="001C4F0E" w:rsidRDefault="00C529CA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9" w:type="dxa"/>
            <w:gridSpan w:val="6"/>
          </w:tcPr>
          <w:p w:rsidR="00C529CA" w:rsidRPr="001C4F0E" w:rsidRDefault="00C529CA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C56BE" w:rsidRPr="001C4F0E" w:rsidTr="009F6658">
        <w:trPr>
          <w:trHeight w:val="472"/>
          <w:tblHeader/>
        </w:trPr>
        <w:tc>
          <w:tcPr>
            <w:tcW w:w="1910" w:type="dxa"/>
          </w:tcPr>
          <w:p w:rsidR="00606FD7" w:rsidRPr="001C4F0E" w:rsidRDefault="009822AA" w:rsidP="00606FD7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</w:rPr>
              <w:t xml:space="preserve">     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50" w:type="dxa"/>
            <w:shd w:val="clear" w:color="auto" w:fill="auto"/>
          </w:tcPr>
          <w:p w:rsidR="00606FD7" w:rsidRPr="001C4F0E" w:rsidRDefault="00606FD7" w:rsidP="00606FD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:rsidR="00606FD7" w:rsidRPr="001C4F0E" w:rsidRDefault="00606FD7" w:rsidP="00606FD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606FD7" w:rsidRPr="001C4F0E" w:rsidRDefault="00606FD7" w:rsidP="00606FD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7" w:type="dxa"/>
            <w:gridSpan w:val="2"/>
            <w:shd w:val="clear" w:color="auto" w:fill="auto"/>
          </w:tcPr>
          <w:p w:rsidR="00606FD7" w:rsidRPr="001C4F0E" w:rsidRDefault="00606FD7" w:rsidP="00606FD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606FD7" w:rsidRPr="001C4F0E" w:rsidRDefault="00606FD7" w:rsidP="00606FD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shd w:val="clear" w:color="auto" w:fill="auto"/>
          </w:tcPr>
          <w:p w:rsidR="00606FD7" w:rsidRPr="001C4F0E" w:rsidRDefault="00606FD7" w:rsidP="00606FD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606FD7" w:rsidRPr="001C4F0E" w:rsidRDefault="00606FD7" w:rsidP="00606FD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:rsidR="00606FD7" w:rsidRPr="001C4F0E" w:rsidRDefault="00606FD7" w:rsidP="00606FD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606FD7" w:rsidRPr="001C4F0E" w:rsidRDefault="00606FD7" w:rsidP="00606FD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:rsidR="00606FD7" w:rsidRPr="001C4F0E" w:rsidRDefault="00606FD7" w:rsidP="00A2670D">
            <w:pPr>
              <w:tabs>
                <w:tab w:val="left" w:pos="975"/>
              </w:tabs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F554B" w:rsidRPr="001C4F0E" w:rsidTr="009F6658">
        <w:trPr>
          <w:trHeight w:val="440"/>
          <w:tblHeader/>
        </w:trPr>
        <w:tc>
          <w:tcPr>
            <w:tcW w:w="1910" w:type="dxa"/>
          </w:tcPr>
          <w:p w:rsidR="004F554B" w:rsidRPr="001C4F0E" w:rsidRDefault="004F554B" w:rsidP="004F554B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:rsidR="004F554B" w:rsidRPr="001C4F0E" w:rsidRDefault="004F554B" w:rsidP="004F554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4F554B" w:rsidRPr="001C4F0E" w:rsidRDefault="004F554B" w:rsidP="004F554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4F554B" w:rsidRPr="001C4F0E" w:rsidRDefault="004F554B" w:rsidP="004F554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187" w:type="dxa"/>
            <w:gridSpan w:val="2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3" w:type="dxa"/>
            <w:gridSpan w:val="2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3" w:type="dxa"/>
            <w:gridSpan w:val="2"/>
          </w:tcPr>
          <w:p w:rsidR="004F554B" w:rsidRPr="001C4F0E" w:rsidRDefault="004F554B" w:rsidP="004F55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3" w:type="dxa"/>
            <w:gridSpan w:val="2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8" w:type="dxa"/>
            <w:gridSpan w:val="2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15764" w:rsidRPr="001C4F0E" w:rsidTr="002C30DD">
        <w:trPr>
          <w:trHeight w:val="344"/>
          <w:tblHeader/>
        </w:trPr>
        <w:tc>
          <w:tcPr>
            <w:tcW w:w="1910" w:type="dxa"/>
          </w:tcPr>
          <w:p w:rsidR="00D15764" w:rsidRPr="001C4F0E" w:rsidRDefault="00D15764" w:rsidP="00265523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87" w:type="dxa"/>
            <w:gridSpan w:val="3"/>
            <w:shd w:val="clear" w:color="auto" w:fill="auto"/>
          </w:tcPr>
          <w:p w:rsidR="00D15764" w:rsidRPr="001C4F0E" w:rsidRDefault="00D15764" w:rsidP="0026552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353" w:type="dxa"/>
            <w:gridSpan w:val="14"/>
            <w:shd w:val="clear" w:color="auto" w:fill="auto"/>
          </w:tcPr>
          <w:p w:rsidR="00D15764" w:rsidRPr="001C4F0E" w:rsidRDefault="00D15764" w:rsidP="0026552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4968" w:rsidRPr="001C4F0E" w:rsidTr="00CD5C5A">
        <w:tc>
          <w:tcPr>
            <w:tcW w:w="1910" w:type="dxa"/>
          </w:tcPr>
          <w:p w:rsidR="00265523" w:rsidRPr="001C4F0E" w:rsidRDefault="00265523" w:rsidP="00265523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187" w:type="dxa"/>
            <w:gridSpan w:val="3"/>
            <w:shd w:val="clear" w:color="auto" w:fill="auto"/>
          </w:tcPr>
          <w:p w:rsidR="00265523" w:rsidRPr="001C4F0E" w:rsidRDefault="00265523" w:rsidP="00265523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53" w:type="dxa"/>
            <w:gridSpan w:val="14"/>
          </w:tcPr>
          <w:p w:rsidR="00265523" w:rsidRPr="001C4F0E" w:rsidRDefault="00265523" w:rsidP="00265523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56BE" w:rsidRPr="001C4F0E" w:rsidTr="009F6658">
        <w:tc>
          <w:tcPr>
            <w:tcW w:w="1910" w:type="dxa"/>
          </w:tcPr>
          <w:p w:rsidR="00265523" w:rsidRPr="001C4F0E" w:rsidRDefault="00265523" w:rsidP="00265523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50" w:type="dxa"/>
            <w:shd w:val="clear" w:color="auto" w:fill="auto"/>
          </w:tcPr>
          <w:p w:rsidR="00265523" w:rsidRPr="001C4F0E" w:rsidRDefault="009F6658" w:rsidP="00265523">
            <w:pPr>
              <w:pStyle w:val="BodyText"/>
              <w:spacing w:after="0"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1.88 - 2.50</w:t>
            </w:r>
          </w:p>
        </w:tc>
        <w:tc>
          <w:tcPr>
            <w:tcW w:w="236" w:type="dxa"/>
            <w:shd w:val="clear" w:color="auto" w:fill="auto"/>
          </w:tcPr>
          <w:p w:rsidR="00265523" w:rsidRPr="001C4F0E" w:rsidRDefault="00265523" w:rsidP="00265523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:rsidR="00265523" w:rsidRPr="001C4F0E" w:rsidRDefault="00CD5C5A" w:rsidP="00265523">
            <w:pPr>
              <w:pStyle w:val="BodyText"/>
              <w:spacing w:after="0"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1.88 - 2.50</w:t>
            </w:r>
          </w:p>
        </w:tc>
        <w:tc>
          <w:tcPr>
            <w:tcW w:w="1187" w:type="dxa"/>
            <w:gridSpan w:val="2"/>
            <w:tcBorders>
              <w:bottom w:val="double" w:sz="4" w:space="0" w:color="auto"/>
            </w:tcBorders>
          </w:tcPr>
          <w:p w:rsidR="00265523" w:rsidRPr="001C4F0E" w:rsidRDefault="009F6658" w:rsidP="00265523">
            <w:pPr>
              <w:pStyle w:val="BodyText"/>
              <w:tabs>
                <w:tab w:val="decimal" w:pos="45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:rsidR="00265523" w:rsidRPr="001C4F0E" w:rsidRDefault="00265523" w:rsidP="00265523">
            <w:pPr>
              <w:pStyle w:val="BodyText"/>
              <w:tabs>
                <w:tab w:val="decimal" w:pos="749"/>
              </w:tabs>
              <w:spacing w:after="0" w:line="240" w:lineRule="auto"/>
              <w:ind w:left="-126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double" w:sz="4" w:space="0" w:color="auto"/>
            </w:tcBorders>
          </w:tcPr>
          <w:p w:rsidR="00265523" w:rsidRPr="001C4F0E" w:rsidRDefault="00265523" w:rsidP="00265523">
            <w:pPr>
              <w:pStyle w:val="BodyText"/>
              <w:tabs>
                <w:tab w:val="decimal" w:pos="45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:rsidR="00265523" w:rsidRPr="001C4F0E" w:rsidRDefault="00265523" w:rsidP="00265523">
            <w:pPr>
              <w:pStyle w:val="BodyText"/>
              <w:tabs>
                <w:tab w:val="decimal" w:pos="749"/>
              </w:tabs>
              <w:spacing w:after="0" w:line="240" w:lineRule="auto"/>
              <w:ind w:left="-126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</w:tcPr>
          <w:p w:rsidR="00265523" w:rsidRPr="001C4F0E" w:rsidRDefault="00DF2061" w:rsidP="00200D89">
            <w:pPr>
              <w:pStyle w:val="BodyText"/>
              <w:tabs>
                <w:tab w:val="decimal" w:pos="881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20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6,915,924</w:t>
            </w:r>
          </w:p>
        </w:tc>
        <w:tc>
          <w:tcPr>
            <w:tcW w:w="273" w:type="dxa"/>
            <w:gridSpan w:val="2"/>
          </w:tcPr>
          <w:p w:rsidR="00265523" w:rsidRPr="001C4F0E" w:rsidRDefault="00265523" w:rsidP="00265523">
            <w:pPr>
              <w:pStyle w:val="BodyText"/>
              <w:tabs>
                <w:tab w:val="decimal" w:pos="749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tcBorders>
              <w:bottom w:val="double" w:sz="4" w:space="0" w:color="auto"/>
            </w:tcBorders>
          </w:tcPr>
          <w:p w:rsidR="00265523" w:rsidRPr="001C4F0E" w:rsidRDefault="00DF2061" w:rsidP="00200D89">
            <w:pPr>
              <w:tabs>
                <w:tab w:val="decimal" w:pos="967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20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6,793,664</w:t>
            </w:r>
          </w:p>
        </w:tc>
      </w:tr>
    </w:tbl>
    <w:p w:rsidR="00BC56BE" w:rsidRPr="001C4F0E" w:rsidRDefault="00BC56BE" w:rsidP="004670B7">
      <w:pPr>
        <w:pStyle w:val="BodyText"/>
        <w:spacing w:after="0" w:line="240" w:lineRule="auto"/>
        <w:ind w:right="-25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:rsidR="00B1111D" w:rsidRDefault="00B1111D" w:rsidP="00885C3F">
      <w:pPr>
        <w:pStyle w:val="BodyText"/>
        <w:spacing w:after="0" w:line="240" w:lineRule="auto"/>
        <w:ind w:left="720" w:right="-25" w:hanging="18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br w:type="page"/>
      </w:r>
    </w:p>
    <w:p w:rsidR="00CA4059" w:rsidRPr="001C4F0E" w:rsidRDefault="00CA4059" w:rsidP="00D75B32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  <w:lang w:eastAsia="x-none"/>
        </w:rPr>
      </w:pPr>
      <w:r w:rsidRPr="001C4F0E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ร</w:t>
      </w:r>
      <w:r w:rsidRPr="001C4F0E">
        <w:rPr>
          <w:rFonts w:ascii="Angsana New" w:hAnsi="Angsana New" w:cs="Angsana New"/>
          <w:spacing w:val="-2"/>
          <w:sz w:val="30"/>
          <w:szCs w:val="30"/>
          <w:cs/>
          <w:lang w:eastAsia="x-none"/>
        </w:rPr>
        <w:t>ายการเ</w:t>
      </w:r>
      <w:r w:rsidR="00B565EA" w:rsidRPr="001C4F0E">
        <w:rPr>
          <w:rFonts w:ascii="Angsana New" w:hAnsi="Angsana New" w:cs="Angsana New"/>
          <w:spacing w:val="-2"/>
          <w:sz w:val="30"/>
          <w:szCs w:val="30"/>
          <w:cs/>
          <w:lang w:eastAsia="x-none"/>
        </w:rPr>
        <w:t>คลื่อนไหวของเงินกู้ยืม</w:t>
      </w:r>
      <w:r w:rsidRPr="001C4F0E">
        <w:rPr>
          <w:rFonts w:ascii="Angsana New" w:hAnsi="Angsana New" w:cs="Angsana New"/>
          <w:spacing w:val="-2"/>
          <w:sz w:val="30"/>
          <w:szCs w:val="30"/>
          <w:cs/>
          <w:lang w:eastAsia="x-none"/>
        </w:rPr>
        <w:t>จากกิจการที่เกี่ยวข้องกัน</w:t>
      </w:r>
      <w:r w:rsidR="005D1E47" w:rsidRPr="001C4F0E">
        <w:rPr>
          <w:rFonts w:ascii="Angsana New" w:hAnsi="Angsana New" w:cs="Angsana New"/>
          <w:spacing w:val="-2"/>
          <w:sz w:val="30"/>
          <w:szCs w:val="30"/>
          <w:cs/>
          <w:lang w:eastAsia="x-none"/>
        </w:rPr>
        <w:t>สำหรับ</w:t>
      </w:r>
      <w:r w:rsidR="00C17649" w:rsidRPr="001C4F0E">
        <w:rPr>
          <w:rFonts w:ascii="Angsana New" w:hAnsi="Angsana New" w:cs="Angsana New" w:hint="cs"/>
          <w:spacing w:val="-2"/>
          <w:sz w:val="30"/>
          <w:szCs w:val="30"/>
          <w:cs/>
          <w:lang w:eastAsia="x-none"/>
        </w:rPr>
        <w:t>แต่ละ</w:t>
      </w:r>
      <w:r w:rsidR="0025337D" w:rsidRPr="001C4F0E">
        <w:rPr>
          <w:rFonts w:ascii="Angsana New" w:hAnsi="Angsana New" w:cs="Angsana New"/>
          <w:spacing w:val="-2"/>
          <w:sz w:val="30"/>
          <w:szCs w:val="30"/>
          <w:cs/>
          <w:lang w:eastAsia="x-none"/>
        </w:rPr>
        <w:t>งวดสา</w:t>
      </w:r>
      <w:r w:rsidR="00D75B32" w:rsidRPr="001C4F0E">
        <w:rPr>
          <w:rFonts w:ascii="Angsana New" w:hAnsi="Angsana New" w:cs="Angsana New" w:hint="cs"/>
          <w:spacing w:val="-2"/>
          <w:sz w:val="30"/>
          <w:szCs w:val="30"/>
          <w:cs/>
          <w:lang w:eastAsia="x-none"/>
        </w:rPr>
        <w:t>มเดือน</w:t>
      </w:r>
      <w:r w:rsidRPr="001C4F0E">
        <w:rPr>
          <w:rFonts w:ascii="Angsana New" w:hAnsi="Angsana New" w:cs="Angsana New"/>
          <w:spacing w:val="-2"/>
          <w:sz w:val="30"/>
          <w:szCs w:val="30"/>
          <w:cs/>
          <w:lang w:eastAsia="x-none"/>
        </w:rPr>
        <w:t>สิ้นสุด</w:t>
      </w:r>
      <w:r w:rsidR="006662B4" w:rsidRPr="001C4F0E">
        <w:rPr>
          <w:rFonts w:ascii="Angsana New" w:hAnsi="Angsana New" w:cs="Angsana New"/>
          <w:spacing w:val="-2"/>
          <w:sz w:val="30"/>
          <w:szCs w:val="30"/>
          <w:cs/>
          <w:lang w:eastAsia="x-none"/>
        </w:rPr>
        <w:t xml:space="preserve">วันที่ </w:t>
      </w:r>
      <w:r w:rsidR="006662B4" w:rsidRPr="001C4F0E">
        <w:rPr>
          <w:rFonts w:ascii="Angsana New" w:hAnsi="Angsana New" w:cs="Angsana New"/>
          <w:spacing w:val="-2"/>
          <w:sz w:val="30"/>
          <w:szCs w:val="30"/>
          <w:lang w:eastAsia="x-none"/>
        </w:rPr>
        <w:t>31</w:t>
      </w:r>
      <w:r w:rsidR="00B623E7" w:rsidRPr="001C4F0E">
        <w:rPr>
          <w:rFonts w:ascii="Angsana New" w:hAnsi="Angsana New" w:cs="Angsana New"/>
          <w:spacing w:val="-2"/>
          <w:sz w:val="30"/>
          <w:szCs w:val="30"/>
          <w:lang w:eastAsia="x-none"/>
        </w:rPr>
        <w:t xml:space="preserve"> </w:t>
      </w:r>
      <w:r w:rsidR="00684CA7" w:rsidRPr="001C4F0E">
        <w:rPr>
          <w:rFonts w:ascii="Angsana New" w:hAnsi="Angsana New" w:cs="Angsana New" w:hint="cs"/>
          <w:spacing w:val="-2"/>
          <w:sz w:val="30"/>
          <w:szCs w:val="30"/>
          <w:cs/>
          <w:lang w:eastAsia="x-none"/>
        </w:rPr>
        <w:t xml:space="preserve">มีนาคม </w:t>
      </w:r>
      <w:r w:rsidR="00B85973" w:rsidRPr="001C4F0E">
        <w:rPr>
          <w:rFonts w:ascii="Angsana New" w:hAnsi="Angsana New" w:cs="Angsana New"/>
          <w:spacing w:val="-2"/>
          <w:sz w:val="30"/>
          <w:szCs w:val="30"/>
          <w:lang w:eastAsia="x-none"/>
        </w:rPr>
        <w:t>256</w:t>
      </w:r>
      <w:r w:rsidR="004F554B" w:rsidRPr="001C4F0E">
        <w:rPr>
          <w:rFonts w:ascii="Angsana New" w:hAnsi="Angsana New" w:cs="Angsana New"/>
          <w:spacing w:val="-2"/>
          <w:sz w:val="30"/>
          <w:szCs w:val="30"/>
          <w:lang w:eastAsia="x-none"/>
        </w:rPr>
        <w:t>2</w:t>
      </w:r>
      <w:r w:rsidR="00D26E54" w:rsidRPr="001C4F0E">
        <w:rPr>
          <w:rFonts w:ascii="Angsana New" w:hAnsi="Angsana New" w:cs="Angsana New"/>
          <w:spacing w:val="-2"/>
          <w:sz w:val="30"/>
          <w:szCs w:val="30"/>
          <w:lang w:eastAsia="x-none"/>
        </w:rPr>
        <w:t xml:space="preserve"> </w:t>
      </w:r>
      <w:r w:rsidR="00D75B32" w:rsidRPr="001C4F0E">
        <w:rPr>
          <w:rFonts w:ascii="Angsana New" w:hAnsi="Angsana New" w:cs="Angsana New"/>
          <w:spacing w:val="-2"/>
          <w:sz w:val="30"/>
          <w:szCs w:val="30"/>
          <w:cs/>
          <w:lang w:eastAsia="x-none"/>
        </w:rPr>
        <w:t>และ</w:t>
      </w:r>
      <w:r w:rsidR="00D26E54" w:rsidRPr="001C4F0E">
        <w:rPr>
          <w:rFonts w:ascii="Angsana New" w:hAnsi="Angsana New" w:cs="Angsana New"/>
          <w:spacing w:val="-2"/>
          <w:sz w:val="30"/>
          <w:szCs w:val="30"/>
          <w:lang w:eastAsia="x-none"/>
        </w:rPr>
        <w:t>25</w:t>
      </w:r>
      <w:r w:rsidR="00265523" w:rsidRPr="001C4F0E">
        <w:rPr>
          <w:rFonts w:ascii="Angsana New" w:hAnsi="Angsana New" w:cs="Angsana New"/>
          <w:spacing w:val="-2"/>
          <w:sz w:val="30"/>
          <w:szCs w:val="30"/>
          <w:lang w:eastAsia="x-none"/>
        </w:rPr>
        <w:t>6</w:t>
      </w:r>
      <w:r w:rsidR="004F554B" w:rsidRPr="001C4F0E">
        <w:rPr>
          <w:rFonts w:ascii="Angsana New" w:hAnsi="Angsana New" w:cs="Angsana New"/>
          <w:spacing w:val="-2"/>
          <w:sz w:val="30"/>
          <w:szCs w:val="30"/>
          <w:lang w:eastAsia="x-none"/>
        </w:rPr>
        <w:t>1</w:t>
      </w:r>
      <w:r w:rsidR="00373660" w:rsidRPr="001C4F0E">
        <w:rPr>
          <w:rFonts w:ascii="Angsana New" w:hAnsi="Angsana New" w:cs="Angsana New"/>
          <w:spacing w:val="-2"/>
          <w:sz w:val="30"/>
          <w:szCs w:val="30"/>
          <w:lang w:eastAsia="x-none"/>
        </w:rPr>
        <w:t xml:space="preserve"> </w:t>
      </w:r>
      <w:r w:rsidRPr="001C4F0E">
        <w:rPr>
          <w:rFonts w:ascii="Angsana New" w:hAnsi="Angsana New" w:cs="Angsana New"/>
          <w:spacing w:val="-2"/>
          <w:sz w:val="30"/>
          <w:szCs w:val="30"/>
          <w:cs/>
          <w:lang w:eastAsia="x-none"/>
        </w:rPr>
        <w:t>มี</w:t>
      </w:r>
      <w:r w:rsidR="000047A5" w:rsidRPr="001C4F0E">
        <w:rPr>
          <w:rFonts w:ascii="Angsana New" w:hAnsi="Angsana New" w:cs="Angsana New" w:hint="cs"/>
          <w:spacing w:val="-2"/>
          <w:sz w:val="30"/>
          <w:szCs w:val="30"/>
          <w:cs/>
          <w:lang w:eastAsia="x-none"/>
        </w:rPr>
        <w:t>ดังนี้</w:t>
      </w:r>
    </w:p>
    <w:p w:rsidR="00403630" w:rsidRPr="001C4F0E" w:rsidRDefault="00403630" w:rsidP="00885C3F">
      <w:pPr>
        <w:pStyle w:val="BodyText"/>
        <w:spacing w:after="0" w:line="240" w:lineRule="auto"/>
        <w:ind w:left="720" w:right="-25" w:hanging="180"/>
        <w:jc w:val="thaiDistribute"/>
        <w:rPr>
          <w:rFonts w:ascii="Angsana New" w:hAnsi="Angsana New" w:cs="Angsana New"/>
          <w:spacing w:val="-2"/>
          <w:sz w:val="30"/>
          <w:szCs w:val="30"/>
          <w:lang w:eastAsia="x-none"/>
        </w:rPr>
      </w:pPr>
    </w:p>
    <w:p w:rsidR="00B85973" w:rsidRPr="001C4F0E" w:rsidRDefault="00B85973" w:rsidP="00B85973">
      <w:pPr>
        <w:pStyle w:val="BodyText"/>
        <w:spacing w:after="0" w:line="240" w:lineRule="auto"/>
        <w:ind w:left="540" w:right="-25"/>
        <w:jc w:val="both"/>
        <w:rPr>
          <w:rFonts w:ascii="Angsana New" w:hAnsi="Angsana New" w:cs="Angsana New"/>
          <w:sz w:val="6"/>
          <w:szCs w:val="6"/>
          <w:lang w:eastAsia="x-none"/>
        </w:rPr>
      </w:pPr>
    </w:p>
    <w:tbl>
      <w:tblPr>
        <w:tblW w:w="945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990"/>
        <w:gridCol w:w="270"/>
        <w:gridCol w:w="1080"/>
        <w:gridCol w:w="360"/>
        <w:gridCol w:w="1170"/>
      </w:tblGrid>
      <w:tr w:rsidR="00494B6A" w:rsidRPr="001C4F0E" w:rsidTr="00072ED3">
        <w:tc>
          <w:tcPr>
            <w:tcW w:w="4140" w:type="dxa"/>
          </w:tcPr>
          <w:p w:rsidR="00494B6A" w:rsidRPr="001C4F0E" w:rsidRDefault="00494B6A" w:rsidP="00200D89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2430" w:type="dxa"/>
            <w:gridSpan w:val="3"/>
          </w:tcPr>
          <w:p w:rsidR="00494B6A" w:rsidRPr="001C4F0E" w:rsidRDefault="00494B6A" w:rsidP="00494B6A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94B6A" w:rsidRPr="001C4F0E" w:rsidRDefault="00494B6A" w:rsidP="00494B6A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94B6A" w:rsidRPr="001C4F0E" w:rsidRDefault="00494B6A" w:rsidP="00494B6A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54B" w:rsidRPr="001C4F0E" w:rsidTr="00072ED3">
        <w:tc>
          <w:tcPr>
            <w:tcW w:w="4140" w:type="dxa"/>
          </w:tcPr>
          <w:p w:rsidR="004F554B" w:rsidRPr="001C4F0E" w:rsidRDefault="004F554B" w:rsidP="004F554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4F554B" w:rsidRPr="001C4F0E" w:rsidRDefault="004F554B" w:rsidP="004F55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65523" w:rsidRPr="001C4F0E" w:rsidTr="00072ED3">
        <w:trPr>
          <w:trHeight w:val="299"/>
        </w:trPr>
        <w:tc>
          <w:tcPr>
            <w:tcW w:w="4140" w:type="dxa"/>
          </w:tcPr>
          <w:p w:rsidR="00265523" w:rsidRPr="001C4F0E" w:rsidRDefault="00265523" w:rsidP="00265523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265523" w:rsidRPr="001C4F0E" w:rsidRDefault="00265523" w:rsidP="00265523">
            <w:pPr>
              <w:tabs>
                <w:tab w:val="left" w:pos="97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5523" w:rsidRPr="001C4F0E" w:rsidTr="00072ED3">
        <w:tc>
          <w:tcPr>
            <w:tcW w:w="4140" w:type="dxa"/>
          </w:tcPr>
          <w:p w:rsidR="00265523" w:rsidRPr="001C4F0E" w:rsidRDefault="00265523" w:rsidP="00200D89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:rsidR="00265523" w:rsidRPr="001C4F0E" w:rsidRDefault="00265523" w:rsidP="00265523">
            <w:pPr>
              <w:tabs>
                <w:tab w:val="decimal" w:pos="87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65523" w:rsidRPr="001C4F0E" w:rsidRDefault="00265523" w:rsidP="00265523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65523" w:rsidRPr="001C4F0E" w:rsidRDefault="00265523" w:rsidP="00265523">
            <w:pPr>
              <w:tabs>
                <w:tab w:val="decimal" w:pos="87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65523" w:rsidRPr="001C4F0E" w:rsidRDefault="00265523" w:rsidP="00265523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65523" w:rsidRPr="001C4F0E" w:rsidRDefault="00265523" w:rsidP="00265523">
            <w:pPr>
              <w:tabs>
                <w:tab w:val="decimal" w:pos="87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265523" w:rsidRPr="001C4F0E" w:rsidRDefault="00265523" w:rsidP="00265523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65523" w:rsidRPr="001C4F0E" w:rsidRDefault="00265523" w:rsidP="00265523">
            <w:pPr>
              <w:tabs>
                <w:tab w:val="decimal" w:pos="87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5523" w:rsidRPr="001C4F0E" w:rsidTr="00072ED3">
        <w:tc>
          <w:tcPr>
            <w:tcW w:w="4140" w:type="dxa"/>
          </w:tcPr>
          <w:p w:rsidR="00265523" w:rsidRPr="001C4F0E" w:rsidRDefault="00265523" w:rsidP="00200D89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265523" w:rsidRPr="001C4F0E" w:rsidRDefault="00265523" w:rsidP="00265523">
            <w:pPr>
              <w:tabs>
                <w:tab w:val="decimal" w:pos="87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65523" w:rsidRPr="001C4F0E" w:rsidRDefault="00265523" w:rsidP="00265523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65523" w:rsidRPr="001C4F0E" w:rsidRDefault="00265523" w:rsidP="00265523">
            <w:pPr>
              <w:tabs>
                <w:tab w:val="decimal" w:pos="87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65523" w:rsidRPr="001C4F0E" w:rsidRDefault="00265523" w:rsidP="00265523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65523" w:rsidRPr="001C4F0E" w:rsidRDefault="00265523" w:rsidP="00265523">
            <w:pPr>
              <w:tabs>
                <w:tab w:val="decimal" w:pos="87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265523" w:rsidRPr="001C4F0E" w:rsidRDefault="00265523" w:rsidP="00265523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65523" w:rsidRPr="001C4F0E" w:rsidRDefault="00265523" w:rsidP="00265523">
            <w:pPr>
              <w:tabs>
                <w:tab w:val="decimal" w:pos="87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6658" w:rsidRPr="001C4F0E" w:rsidTr="00072ED3">
        <w:tc>
          <w:tcPr>
            <w:tcW w:w="4140" w:type="dxa"/>
          </w:tcPr>
          <w:p w:rsidR="009F6658" w:rsidRPr="001C4F0E" w:rsidRDefault="009F6658" w:rsidP="009F6658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:rsidR="009F6658" w:rsidRPr="001C4F0E" w:rsidRDefault="009F6658" w:rsidP="009F6658">
            <w:pPr>
              <w:pStyle w:val="BodyText"/>
              <w:tabs>
                <w:tab w:val="decimal" w:pos="45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6658" w:rsidRPr="001C4F0E" w:rsidRDefault="009F6658" w:rsidP="009F6658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9F6658" w:rsidRPr="001C4F0E" w:rsidRDefault="009F6658" w:rsidP="009F6658">
            <w:pPr>
              <w:pStyle w:val="BodyText"/>
              <w:tabs>
                <w:tab w:val="decimal" w:pos="45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6658" w:rsidRPr="001C4F0E" w:rsidRDefault="009F6658" w:rsidP="009F6658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6658" w:rsidRPr="001C4F0E" w:rsidRDefault="00DF2061" w:rsidP="009F6658">
            <w:pPr>
              <w:tabs>
                <w:tab w:val="decimal" w:pos="87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6,793,664</w:t>
            </w:r>
          </w:p>
        </w:tc>
        <w:tc>
          <w:tcPr>
            <w:tcW w:w="360" w:type="dxa"/>
          </w:tcPr>
          <w:p w:rsidR="009F6658" w:rsidRPr="001C4F0E" w:rsidRDefault="009F6658" w:rsidP="009F6658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F6658" w:rsidRPr="001C4F0E" w:rsidRDefault="00DF2061" w:rsidP="009F6658">
            <w:pPr>
              <w:tabs>
                <w:tab w:val="decimal" w:pos="87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6,511,843</w:t>
            </w:r>
          </w:p>
        </w:tc>
      </w:tr>
      <w:tr w:rsidR="00EA6A5E" w:rsidRPr="001C4F0E" w:rsidTr="00072ED3">
        <w:trPr>
          <w:trHeight w:val="236"/>
        </w:trPr>
        <w:tc>
          <w:tcPr>
            <w:tcW w:w="4140" w:type="dxa"/>
          </w:tcPr>
          <w:p w:rsidR="00EA6A5E" w:rsidRPr="001C4F0E" w:rsidRDefault="00EA6A5E" w:rsidP="00EA6A5E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:rsidR="00EA6A5E" w:rsidRPr="001C4F0E" w:rsidRDefault="00EA6A5E" w:rsidP="00EA6A5E">
            <w:pPr>
              <w:pStyle w:val="BodyText"/>
              <w:tabs>
                <w:tab w:val="decimal" w:pos="45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A6A5E" w:rsidRPr="001C4F0E" w:rsidRDefault="00EA6A5E" w:rsidP="00EA6A5E">
            <w:pPr>
              <w:pStyle w:val="BodyText"/>
              <w:tabs>
                <w:tab w:val="decimal" w:pos="45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6A5E" w:rsidRPr="001C4F0E" w:rsidRDefault="00EA6A5E" w:rsidP="00EA6A5E">
            <w:pPr>
              <w:tabs>
                <w:tab w:val="decimal" w:pos="875"/>
              </w:tabs>
              <w:spacing w:after="0" w:line="240" w:lineRule="auto"/>
              <w:ind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1,899,101</w:t>
            </w:r>
          </w:p>
        </w:tc>
        <w:tc>
          <w:tcPr>
            <w:tcW w:w="360" w:type="dxa"/>
          </w:tcPr>
          <w:p w:rsidR="00EA6A5E" w:rsidRPr="001C4F0E" w:rsidRDefault="00EA6A5E" w:rsidP="00EA6A5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A6A5E" w:rsidRPr="001C4F0E" w:rsidRDefault="00EA6A5E" w:rsidP="00EA6A5E">
            <w:pPr>
              <w:tabs>
                <w:tab w:val="decimal" w:pos="875"/>
              </w:tabs>
              <w:spacing w:after="0" w:line="240" w:lineRule="auto"/>
              <w:ind w:right="-157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1,883,955</w:t>
            </w:r>
          </w:p>
        </w:tc>
      </w:tr>
      <w:tr w:rsidR="00EA6A5E" w:rsidRPr="001C4F0E" w:rsidTr="00072ED3">
        <w:trPr>
          <w:trHeight w:val="290"/>
        </w:trPr>
        <w:tc>
          <w:tcPr>
            <w:tcW w:w="4140" w:type="dxa"/>
          </w:tcPr>
          <w:p w:rsidR="00EA6A5E" w:rsidRPr="001C4F0E" w:rsidRDefault="00EA6A5E" w:rsidP="00EA6A5E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shd w:val="clear" w:color="auto" w:fill="auto"/>
          </w:tcPr>
          <w:p w:rsidR="00EA6A5E" w:rsidRPr="001C4F0E" w:rsidRDefault="00EA6A5E" w:rsidP="00EA6A5E">
            <w:pPr>
              <w:pStyle w:val="BodyText"/>
              <w:tabs>
                <w:tab w:val="decimal" w:pos="45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EA6A5E" w:rsidRPr="001C4F0E" w:rsidRDefault="00EA6A5E" w:rsidP="00EA6A5E">
            <w:pPr>
              <w:pStyle w:val="BodyText"/>
              <w:tabs>
                <w:tab w:val="decimal" w:pos="45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6A5E" w:rsidRPr="001C4F0E" w:rsidRDefault="00EA6A5E" w:rsidP="00EA6A5E">
            <w:pPr>
              <w:tabs>
                <w:tab w:val="decimal" w:pos="87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(1,776,841)</w:t>
            </w:r>
          </w:p>
        </w:tc>
        <w:tc>
          <w:tcPr>
            <w:tcW w:w="360" w:type="dxa"/>
          </w:tcPr>
          <w:p w:rsidR="00EA6A5E" w:rsidRPr="001C4F0E" w:rsidRDefault="00EA6A5E" w:rsidP="00EA6A5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A6A5E" w:rsidRPr="001C4F0E" w:rsidRDefault="00EA6A5E" w:rsidP="00EA6A5E">
            <w:pPr>
              <w:tabs>
                <w:tab w:val="decimal" w:pos="87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(1,739,039)</w:t>
            </w:r>
          </w:p>
        </w:tc>
      </w:tr>
      <w:tr w:rsidR="00EA6A5E" w:rsidRPr="001C4F0E" w:rsidTr="00072ED3">
        <w:tc>
          <w:tcPr>
            <w:tcW w:w="4140" w:type="dxa"/>
          </w:tcPr>
          <w:p w:rsidR="00EA6A5E" w:rsidRPr="001C4F0E" w:rsidRDefault="00EA6A5E" w:rsidP="00EA6A5E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A6A5E" w:rsidRPr="001C4F0E" w:rsidRDefault="00EA6A5E" w:rsidP="00EA6A5E">
            <w:pPr>
              <w:pStyle w:val="BodyText"/>
              <w:tabs>
                <w:tab w:val="decimal" w:pos="45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A6A5E" w:rsidRPr="001C4F0E" w:rsidRDefault="00EA6A5E" w:rsidP="00EA6A5E">
            <w:pPr>
              <w:pStyle w:val="BodyText"/>
              <w:tabs>
                <w:tab w:val="decimal" w:pos="45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6A5E" w:rsidRPr="001C4F0E" w:rsidRDefault="00EA6A5E" w:rsidP="00EA6A5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A6A5E" w:rsidRPr="001C4F0E" w:rsidRDefault="00EA6A5E" w:rsidP="00EA6A5E">
            <w:pPr>
              <w:tabs>
                <w:tab w:val="decimal" w:pos="87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6,915,924</w:t>
            </w:r>
          </w:p>
        </w:tc>
        <w:tc>
          <w:tcPr>
            <w:tcW w:w="360" w:type="dxa"/>
          </w:tcPr>
          <w:p w:rsidR="00EA6A5E" w:rsidRPr="001C4F0E" w:rsidRDefault="00EA6A5E" w:rsidP="00EA6A5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A6A5E" w:rsidRPr="001C4F0E" w:rsidRDefault="00EA6A5E" w:rsidP="00EA6A5E">
            <w:pPr>
              <w:tabs>
                <w:tab w:val="decimal" w:pos="87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6,656,7</w:t>
            </w:r>
            <w:r w:rsidR="004749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</w:t>
            </w:r>
          </w:p>
        </w:tc>
      </w:tr>
    </w:tbl>
    <w:p w:rsidR="00322B3C" w:rsidRPr="001C4F0E" w:rsidRDefault="00322B3C" w:rsidP="0057602E">
      <w:pPr>
        <w:pStyle w:val="BodyText"/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175"/>
        <w:gridCol w:w="271"/>
        <w:gridCol w:w="1085"/>
        <w:gridCol w:w="271"/>
        <w:gridCol w:w="1084"/>
        <w:gridCol w:w="237"/>
        <w:gridCol w:w="1179"/>
      </w:tblGrid>
      <w:tr w:rsidR="001C4F0E" w:rsidRPr="001C4F0E" w:rsidTr="00EA6A5E">
        <w:trPr>
          <w:trHeight w:val="447"/>
        </w:trPr>
        <w:tc>
          <w:tcPr>
            <w:tcW w:w="4158" w:type="dxa"/>
          </w:tcPr>
          <w:p w:rsidR="004A30E8" w:rsidRPr="001C4F0E" w:rsidRDefault="009444C4" w:rsidP="00494B6A">
            <w:pPr>
              <w:spacing w:after="0" w:line="240" w:lineRule="auto"/>
              <w:ind w:left="-18"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br w:type="page"/>
            </w:r>
            <w:r w:rsidR="00B06435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ภาระผูกพันที่มีกับกิจการที่เกี่ยวข้องกัน</w:t>
            </w:r>
          </w:p>
        </w:tc>
        <w:tc>
          <w:tcPr>
            <w:tcW w:w="2531" w:type="dxa"/>
            <w:gridSpan w:val="3"/>
          </w:tcPr>
          <w:p w:rsidR="004A30E8" w:rsidRPr="001C4F0E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:rsidR="004A30E8" w:rsidRPr="001C4F0E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:rsidR="004A30E8" w:rsidRPr="001C4F0E" w:rsidRDefault="004A30E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F0E" w:rsidRPr="001C4F0E" w:rsidTr="00EA6A5E">
        <w:trPr>
          <w:trHeight w:val="436"/>
        </w:trPr>
        <w:tc>
          <w:tcPr>
            <w:tcW w:w="4158" w:type="dxa"/>
          </w:tcPr>
          <w:p w:rsidR="00494B6A" w:rsidRPr="001C4F0E" w:rsidRDefault="00494B6A" w:rsidP="00494B6A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:rsidR="00494B6A" w:rsidRPr="001C4F0E" w:rsidRDefault="00494B6A" w:rsidP="00494B6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1" w:type="dxa"/>
          </w:tcPr>
          <w:p w:rsidR="00494B6A" w:rsidRPr="001C4F0E" w:rsidRDefault="00494B6A" w:rsidP="00494B6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494B6A" w:rsidRPr="001C4F0E" w:rsidRDefault="00494B6A" w:rsidP="00494B6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:rsidR="00494B6A" w:rsidRPr="001C4F0E" w:rsidRDefault="00494B6A" w:rsidP="00494B6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494B6A" w:rsidRPr="001C4F0E" w:rsidRDefault="00494B6A" w:rsidP="00494B6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</w:tcPr>
          <w:p w:rsidR="00494B6A" w:rsidRPr="001C4F0E" w:rsidRDefault="00494B6A" w:rsidP="00494B6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494B6A" w:rsidRPr="001C4F0E" w:rsidRDefault="00494B6A" w:rsidP="00A2670D">
            <w:pPr>
              <w:tabs>
                <w:tab w:val="left" w:pos="882"/>
              </w:tabs>
              <w:spacing w:after="0" w:line="240" w:lineRule="auto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C4F0E" w:rsidRPr="001C4F0E" w:rsidTr="00EA6A5E">
        <w:trPr>
          <w:trHeight w:val="426"/>
        </w:trPr>
        <w:tc>
          <w:tcPr>
            <w:tcW w:w="4158" w:type="dxa"/>
          </w:tcPr>
          <w:p w:rsidR="004F554B" w:rsidRPr="001C4F0E" w:rsidRDefault="004F554B" w:rsidP="004F554B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1" w:type="dxa"/>
          </w:tcPr>
          <w:p w:rsidR="004F554B" w:rsidRPr="001C4F0E" w:rsidRDefault="004F554B" w:rsidP="004F55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C4F0E" w:rsidRPr="001C4F0E" w:rsidTr="00EA6A5E">
        <w:trPr>
          <w:trHeight w:val="436"/>
        </w:trPr>
        <w:tc>
          <w:tcPr>
            <w:tcW w:w="4158" w:type="dxa"/>
          </w:tcPr>
          <w:p w:rsidR="00983BC8" w:rsidRPr="001C4F0E" w:rsidRDefault="00983BC8" w:rsidP="00983BC8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2" w:type="dxa"/>
            <w:gridSpan w:val="7"/>
          </w:tcPr>
          <w:p w:rsidR="00983BC8" w:rsidRPr="001C4F0E" w:rsidRDefault="00983BC8" w:rsidP="00983BC8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F0E" w:rsidRPr="001C4F0E" w:rsidTr="00EA6A5E">
        <w:trPr>
          <w:trHeight w:val="447"/>
        </w:trPr>
        <w:tc>
          <w:tcPr>
            <w:tcW w:w="4158" w:type="dxa"/>
          </w:tcPr>
          <w:p w:rsidR="00983BC8" w:rsidRPr="001C4F0E" w:rsidRDefault="00983BC8" w:rsidP="00983BC8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5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983BC8" w:rsidRPr="001C4F0E" w:rsidRDefault="00983BC8" w:rsidP="00983BC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4F0E" w:rsidRPr="001C4F0E" w:rsidTr="00EA6A5E">
        <w:trPr>
          <w:trHeight w:val="308"/>
        </w:trPr>
        <w:tc>
          <w:tcPr>
            <w:tcW w:w="4158" w:type="dxa"/>
          </w:tcPr>
          <w:p w:rsidR="00983BC8" w:rsidRPr="001C4F0E" w:rsidRDefault="00983BC8" w:rsidP="00983BC8">
            <w:pPr>
              <w:tabs>
                <w:tab w:val="left" w:pos="432"/>
              </w:tabs>
              <w:spacing w:after="0" w:line="240" w:lineRule="auto"/>
              <w:ind w:left="162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5" w:type="dxa"/>
          </w:tcPr>
          <w:p w:rsidR="00983BC8" w:rsidRPr="001C4F0E" w:rsidRDefault="00983BC8" w:rsidP="00983BC8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983BC8" w:rsidRPr="001C4F0E" w:rsidRDefault="00983BC8" w:rsidP="00983BC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983BC8" w:rsidRPr="001C4F0E" w:rsidRDefault="00983BC8" w:rsidP="00983BC8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983BC8" w:rsidRPr="001C4F0E" w:rsidRDefault="00983BC8" w:rsidP="00983BC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983BC8" w:rsidRPr="001C4F0E" w:rsidRDefault="00983BC8" w:rsidP="00983BC8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983BC8" w:rsidRPr="001C4F0E" w:rsidRDefault="00983BC8" w:rsidP="00983BC8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983BC8" w:rsidRPr="001C4F0E" w:rsidRDefault="00983BC8" w:rsidP="00983BC8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4F0E" w:rsidRPr="001C4F0E" w:rsidTr="00EA6A5E">
        <w:trPr>
          <w:trHeight w:val="426"/>
        </w:trPr>
        <w:tc>
          <w:tcPr>
            <w:tcW w:w="4158" w:type="dxa"/>
          </w:tcPr>
          <w:p w:rsidR="00CD5C5A" w:rsidRPr="001C4F0E" w:rsidRDefault="00CD5C5A" w:rsidP="00CD5C5A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5" w:type="dxa"/>
          </w:tcPr>
          <w:p w:rsidR="00CD5C5A" w:rsidRPr="001C4F0E" w:rsidRDefault="00F636E6" w:rsidP="00CD5C5A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208,369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CD5C5A" w:rsidRPr="001C4F0E" w:rsidRDefault="00CD5C5A" w:rsidP="00CD5C5A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199,557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CD5C5A" w:rsidRPr="001C4F0E" w:rsidRDefault="00F636E6" w:rsidP="00CD5C5A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141,417</w:t>
            </w:r>
          </w:p>
        </w:tc>
        <w:tc>
          <w:tcPr>
            <w:tcW w:w="237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CD5C5A" w:rsidRPr="001C4F0E" w:rsidRDefault="00CD5C5A" w:rsidP="00CD5C5A">
            <w:pPr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135,512</w:t>
            </w:r>
          </w:p>
        </w:tc>
      </w:tr>
      <w:tr w:rsidR="001C4F0E" w:rsidRPr="001C4F0E" w:rsidTr="00EA6A5E">
        <w:trPr>
          <w:trHeight w:val="436"/>
        </w:trPr>
        <w:tc>
          <w:tcPr>
            <w:tcW w:w="4158" w:type="dxa"/>
          </w:tcPr>
          <w:p w:rsidR="00CD5C5A" w:rsidRPr="001C4F0E" w:rsidRDefault="00CD5C5A" w:rsidP="00CD5C5A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5" w:type="dxa"/>
          </w:tcPr>
          <w:p w:rsidR="00CD5C5A" w:rsidRPr="001C4F0E" w:rsidRDefault="00F636E6" w:rsidP="00CD5C5A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651,081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CD5C5A" w:rsidRPr="001C4F0E" w:rsidRDefault="00CD5C5A" w:rsidP="00CD5C5A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643,120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CD5C5A" w:rsidRPr="001C4F0E" w:rsidRDefault="00F636E6" w:rsidP="00CD5C5A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450,101</w:t>
            </w:r>
          </w:p>
        </w:tc>
        <w:tc>
          <w:tcPr>
            <w:tcW w:w="237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CD5C5A" w:rsidRPr="001C4F0E" w:rsidRDefault="00CD5C5A" w:rsidP="00CD5C5A">
            <w:pPr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435,385</w:t>
            </w:r>
          </w:p>
        </w:tc>
      </w:tr>
      <w:tr w:rsidR="001C4F0E" w:rsidRPr="001C4F0E" w:rsidTr="00EA6A5E">
        <w:trPr>
          <w:trHeight w:val="426"/>
        </w:trPr>
        <w:tc>
          <w:tcPr>
            <w:tcW w:w="4158" w:type="dxa"/>
          </w:tcPr>
          <w:p w:rsidR="00CD5C5A" w:rsidRPr="001C4F0E" w:rsidRDefault="00CD5C5A" w:rsidP="00CD5C5A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CD5C5A" w:rsidRPr="001C4F0E" w:rsidRDefault="00F636E6" w:rsidP="00CD5C5A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2,491,293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CD5C5A" w:rsidRPr="001C4F0E" w:rsidRDefault="00CD5C5A" w:rsidP="00CD5C5A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2,465,045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CD5C5A" w:rsidRPr="001C4F0E" w:rsidRDefault="00F636E6" w:rsidP="00CD5C5A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2,202,918</w:t>
            </w:r>
          </w:p>
        </w:tc>
        <w:tc>
          <w:tcPr>
            <w:tcW w:w="237" w:type="dxa"/>
          </w:tcPr>
          <w:p w:rsidR="00CD5C5A" w:rsidRPr="001C4F0E" w:rsidRDefault="00CD5C5A" w:rsidP="00CD5C5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CD5C5A" w:rsidRPr="001C4F0E" w:rsidRDefault="00CD5C5A" w:rsidP="00CD5C5A">
            <w:pPr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2,151,816</w:t>
            </w:r>
          </w:p>
        </w:tc>
      </w:tr>
      <w:tr w:rsidR="001C4F0E" w:rsidRPr="001C4F0E" w:rsidTr="00EA6A5E">
        <w:trPr>
          <w:trHeight w:val="374"/>
        </w:trPr>
        <w:tc>
          <w:tcPr>
            <w:tcW w:w="4158" w:type="dxa"/>
            <w:shd w:val="clear" w:color="auto" w:fill="auto"/>
          </w:tcPr>
          <w:p w:rsidR="00CD5C5A" w:rsidRPr="001C4F0E" w:rsidRDefault="00CD5C5A" w:rsidP="00CD5C5A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C5A" w:rsidRPr="001C4F0E" w:rsidRDefault="00F636E6" w:rsidP="00CD5C5A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3,350,743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C5A" w:rsidRPr="001C4F0E" w:rsidRDefault="00CD5C5A" w:rsidP="00CD5C5A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3,307,722</w:t>
            </w:r>
          </w:p>
        </w:tc>
        <w:tc>
          <w:tcPr>
            <w:tcW w:w="271" w:type="dxa"/>
          </w:tcPr>
          <w:p w:rsidR="00CD5C5A" w:rsidRPr="001C4F0E" w:rsidRDefault="00CD5C5A" w:rsidP="00CD5C5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C5A" w:rsidRPr="001C4F0E" w:rsidRDefault="00F636E6" w:rsidP="00CD5C5A">
            <w:pPr>
              <w:tabs>
                <w:tab w:val="decimal" w:pos="92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2,794,436</w:t>
            </w:r>
          </w:p>
        </w:tc>
        <w:tc>
          <w:tcPr>
            <w:tcW w:w="237" w:type="dxa"/>
          </w:tcPr>
          <w:p w:rsidR="00CD5C5A" w:rsidRPr="001C4F0E" w:rsidRDefault="00CD5C5A" w:rsidP="00CD5C5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C5A" w:rsidRPr="001C4F0E" w:rsidRDefault="00CD5C5A" w:rsidP="00CD5C5A">
            <w:pPr>
              <w:tabs>
                <w:tab w:val="decimal" w:pos="97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2,722,713</w:t>
            </w:r>
          </w:p>
        </w:tc>
      </w:tr>
    </w:tbl>
    <w:p w:rsidR="00B1111D" w:rsidRDefault="00B1111D" w:rsidP="00FD1985">
      <w:pPr>
        <w:spacing w:after="0" w:line="240" w:lineRule="auto"/>
        <w:ind w:left="540" w:right="-25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br w:type="page"/>
      </w:r>
    </w:p>
    <w:p w:rsidR="00C24C44" w:rsidRPr="001C4F0E" w:rsidRDefault="00F45430" w:rsidP="00FD1985">
      <w:pPr>
        <w:spacing w:after="0"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C4F0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:rsidR="00982DB4" w:rsidRPr="00B1111D" w:rsidRDefault="00982DB4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982DB4" w:rsidRPr="001C4F0E" w:rsidRDefault="00F80828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C4F0E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982DB4" w:rsidRPr="001C4F0E">
        <w:rPr>
          <w:rFonts w:ascii="Angsana New" w:hAnsi="Angsana New" w:cs="Angsana New"/>
          <w:i/>
          <w:iCs/>
          <w:sz w:val="30"/>
          <w:szCs w:val="30"/>
          <w:cs/>
        </w:rPr>
        <w:t>สัญญารับบริการการจัดการ</w:t>
      </w:r>
    </w:p>
    <w:p w:rsidR="00982DB4" w:rsidRPr="00B1111D" w:rsidRDefault="00982DB4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600CC2" w:rsidRPr="001C4F0E" w:rsidRDefault="00710B2E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</w:rPr>
        <w:tab/>
      </w:r>
      <w:r w:rsidR="00C24C44" w:rsidRPr="001C4F0E">
        <w:rPr>
          <w:rFonts w:ascii="Angsana New" w:hAnsi="Angsana New" w:cs="Angsana New"/>
          <w:sz w:val="30"/>
          <w:szCs w:val="30"/>
          <w:cs/>
        </w:rPr>
        <w:t>กลุ่มบริษัทได้ทำสัญญารับบริการจากกิจการที่เกี่ยวข้องกันแห่งหนึ่ง โดยบริษัทดังกล่าวจะให</w:t>
      </w:r>
      <w:r w:rsidR="008C4E43" w:rsidRPr="001C4F0E">
        <w:rPr>
          <w:rFonts w:ascii="Angsana New" w:hAnsi="Angsana New" w:cs="Angsana New"/>
          <w:sz w:val="30"/>
          <w:szCs w:val="30"/>
          <w:cs/>
        </w:rPr>
        <w:t xml:space="preserve">้บริการทางด้านบัญชี ภาษีอากร </w:t>
      </w:r>
      <w:r w:rsidR="00C24C44" w:rsidRPr="001C4F0E">
        <w:rPr>
          <w:rFonts w:ascii="Angsana New" w:hAnsi="Angsana New" w:cs="Angsana New"/>
          <w:sz w:val="30"/>
          <w:szCs w:val="30"/>
          <w:cs/>
        </w:rPr>
        <w:t>การบริการทางการเงิน และด้านอื่นๆที่เกี่ยวข้อง ในการนี้ กลุ่มบริษัทตกลงที่จะจ่ายค่าบริการเป็นจำนวนเงินตามที่ระบุในสัญญา สัญญาดังกล่าวมีอายุ</w:t>
      </w:r>
      <w:r w:rsidR="00C24C44" w:rsidRPr="001C4F0E">
        <w:rPr>
          <w:rFonts w:ascii="Angsana New" w:hAnsi="Angsana New" w:cs="Angsana New"/>
          <w:sz w:val="30"/>
          <w:szCs w:val="30"/>
        </w:rPr>
        <w:t xml:space="preserve"> 1 </w:t>
      </w:r>
      <w:r w:rsidR="00C24C44" w:rsidRPr="001C4F0E">
        <w:rPr>
          <w:rFonts w:ascii="Angsana New" w:hAnsi="Angsana New" w:cs="Angsana New"/>
          <w:sz w:val="30"/>
          <w:szCs w:val="30"/>
          <w:cs/>
        </w:rPr>
        <w:t xml:space="preserve">ปี และสามารถต่ออายุใหม่เป็นคราวๆไป โดยคู่สัญญาฝ่ายใดฝ่ายหนึ่งต้องแจ้งเป็นลายลักษณ์อักษรล่วงหน้าเป็นเวลา </w:t>
      </w:r>
      <w:r w:rsidR="00C24C44" w:rsidRPr="001C4F0E">
        <w:rPr>
          <w:rFonts w:ascii="Angsana New" w:hAnsi="Angsana New" w:cs="Angsana New"/>
          <w:sz w:val="30"/>
          <w:szCs w:val="30"/>
        </w:rPr>
        <w:t xml:space="preserve">30 </w:t>
      </w:r>
      <w:r w:rsidR="00C24C44" w:rsidRPr="001C4F0E">
        <w:rPr>
          <w:rFonts w:ascii="Angsana New" w:hAnsi="Angsana New" w:cs="Angsana New"/>
          <w:sz w:val="30"/>
          <w:szCs w:val="30"/>
          <w:cs/>
        </w:rPr>
        <w:t>วัน</w:t>
      </w:r>
    </w:p>
    <w:p w:rsidR="00C474AD" w:rsidRPr="00B1111D" w:rsidRDefault="00C474AD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772481" w:rsidRPr="001C4F0E" w:rsidRDefault="00710B2E" w:rsidP="003D07D4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C4F0E">
        <w:rPr>
          <w:rFonts w:ascii="Angsana New" w:hAnsi="Angsana New" w:cs="Angsana New"/>
          <w:i/>
          <w:iCs/>
          <w:sz w:val="30"/>
          <w:szCs w:val="30"/>
        </w:rPr>
        <w:tab/>
      </w:r>
      <w:r w:rsidR="00041ACE" w:rsidRPr="001C4F0E">
        <w:rPr>
          <w:rFonts w:ascii="Angsana New" w:hAnsi="Angsana New" w:cs="Angsana New"/>
          <w:i/>
          <w:iCs/>
          <w:sz w:val="30"/>
          <w:szCs w:val="30"/>
          <w:cs/>
        </w:rPr>
        <w:t>สัญญารับบริการระบบคอมพิวเตอร์</w:t>
      </w:r>
    </w:p>
    <w:p w:rsidR="00041ACE" w:rsidRPr="00B1111D" w:rsidRDefault="00041ACE" w:rsidP="00B1111D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C24C44" w:rsidRPr="001C4F0E" w:rsidRDefault="00C24C44" w:rsidP="003D07D4">
      <w:pPr>
        <w:spacing w:after="0" w:line="240" w:lineRule="auto"/>
        <w:ind w:left="540" w:right="-29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1C4F0E">
        <w:rPr>
          <w:rFonts w:ascii="Angsana New" w:hAnsi="Angsana New" w:cs="Angsana New"/>
          <w:spacing w:val="2"/>
          <w:sz w:val="30"/>
          <w:szCs w:val="30"/>
          <w:cs/>
        </w:rPr>
        <w:t>กลุ่มบริษัทได้ทำสัญญารับบริการจากกิจการที่เกี่ยวข้องกันแห่งหนึ่ง โดยกิจการที่เกี่ยวข้องกันดังกล่าวจะให้บริการทางด้านระบบคอมพิวเตอร์แก่</w:t>
      </w:r>
      <w:r w:rsidR="009C5D61" w:rsidRPr="001C4F0E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Pr="001C4F0E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  ทั้งนี้   </w:t>
      </w:r>
      <w:r w:rsidR="009C5D61" w:rsidRPr="001C4F0E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Pr="001C4F0E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บริษัทต้องจ่ายค่าบริการเป็นจำนวนเงินตามที่ระบุในสัญญา สัญญามีอายุ </w:t>
      </w:r>
      <w:r w:rsidRPr="001C4F0E">
        <w:rPr>
          <w:rFonts w:ascii="Angsana New" w:hAnsi="Angsana New" w:cs="Angsana New"/>
          <w:spacing w:val="2"/>
          <w:sz w:val="30"/>
          <w:szCs w:val="30"/>
        </w:rPr>
        <w:t xml:space="preserve"> 1 </w:t>
      </w:r>
      <w:r w:rsidRPr="001C4F0E">
        <w:rPr>
          <w:rFonts w:ascii="Angsana New" w:hAnsi="Angsana New" w:cs="Angsana New"/>
          <w:spacing w:val="2"/>
          <w:sz w:val="30"/>
          <w:szCs w:val="30"/>
          <w:cs/>
        </w:rPr>
        <w:t>ปีและสามารถต่ออายุใหม่เป็นคราวๆไป</w:t>
      </w:r>
    </w:p>
    <w:p w:rsidR="00C474AD" w:rsidRPr="00B1111D" w:rsidRDefault="00C474AD" w:rsidP="00B1111D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C83B13" w:rsidRPr="001C4F0E" w:rsidRDefault="00C83B13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C4F0E">
        <w:rPr>
          <w:rFonts w:ascii="Angsana New" w:hAnsi="Angsana New" w:cs="Angsana New"/>
          <w:i/>
          <w:iCs/>
          <w:sz w:val="30"/>
          <w:szCs w:val="30"/>
          <w:cs/>
        </w:rPr>
        <w:t>สัญญาบริการบัตรสมาชิก</w:t>
      </w:r>
    </w:p>
    <w:p w:rsidR="00C83B13" w:rsidRPr="00B1111D" w:rsidRDefault="00C83B13" w:rsidP="00B1111D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C24C44" w:rsidRPr="001C4F0E" w:rsidRDefault="0056754B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1C4F0E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="00C24C44" w:rsidRPr="001C4F0E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บริษัทได้ทำสัญญารับบริการบัตรสมาชิก </w:t>
      </w:r>
      <w:r w:rsidR="00C24C44" w:rsidRPr="001C4F0E">
        <w:rPr>
          <w:rFonts w:ascii="Angsana New" w:hAnsi="Angsana New" w:cs="Angsana New"/>
          <w:spacing w:val="2"/>
          <w:sz w:val="30"/>
          <w:szCs w:val="30"/>
        </w:rPr>
        <w:t>“</w:t>
      </w:r>
      <w:r w:rsidR="00C24C44" w:rsidRPr="001C4F0E">
        <w:rPr>
          <w:rFonts w:ascii="Angsana New" w:hAnsi="Angsana New" w:cs="Angsana New"/>
          <w:spacing w:val="2"/>
          <w:sz w:val="30"/>
          <w:szCs w:val="30"/>
          <w:cs/>
        </w:rPr>
        <w:t>เดอะ วัน การ์ด</w:t>
      </w:r>
      <w:r w:rsidR="00C24C44" w:rsidRPr="001C4F0E">
        <w:rPr>
          <w:rFonts w:ascii="Angsana New" w:hAnsi="Angsana New" w:cs="Angsana New"/>
          <w:spacing w:val="2"/>
          <w:sz w:val="30"/>
          <w:szCs w:val="30"/>
        </w:rPr>
        <w:t>”</w:t>
      </w:r>
      <w:r w:rsidR="00C24C44" w:rsidRPr="001C4F0E">
        <w:rPr>
          <w:rFonts w:ascii="Angsana New" w:hAnsi="Angsana New" w:cs="Angsana New"/>
          <w:spacing w:val="2"/>
          <w:sz w:val="30"/>
          <w:szCs w:val="30"/>
          <w:cs/>
        </w:rPr>
        <w:t xml:space="preserve"> กับกิจการที่เกี่ยวข้องกันแห่งหนึ่ง โดยกิจการที่เกี่ยวข้องกันดังกล่าวจะให้บริการแก่สมาชิกของ</w:t>
      </w:r>
      <w:r w:rsidRPr="001C4F0E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="00C24C44" w:rsidRPr="001C4F0E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 บริหารการตลาด การบริหารจัดการฐานข้อมูลของสมาชิกและจัดให้มีของรางวัลและประโยชน์อื่นๆ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แลก ในการนี้ </w:t>
      </w:r>
      <w:r w:rsidRPr="001C4F0E">
        <w:rPr>
          <w:rFonts w:ascii="Angsana New" w:hAnsi="Angsana New" w:cs="Angsana New"/>
          <w:spacing w:val="2"/>
          <w:sz w:val="30"/>
          <w:szCs w:val="30"/>
          <w:cs/>
        </w:rPr>
        <w:t xml:space="preserve"> กลุ่ม</w:t>
      </w:r>
      <w:r w:rsidR="00C24C44" w:rsidRPr="001C4F0E">
        <w:rPr>
          <w:rFonts w:ascii="Angsana New" w:hAnsi="Angsana New" w:cs="Angsana New"/>
          <w:spacing w:val="2"/>
          <w:sz w:val="30"/>
          <w:szCs w:val="30"/>
          <w:cs/>
        </w:rPr>
        <w:t>บริษัทต้องชำระค่าบริการตามอัตราท</w:t>
      </w:r>
      <w:r w:rsidR="00C738D3" w:rsidRPr="001C4F0E">
        <w:rPr>
          <w:rFonts w:ascii="Angsana New" w:hAnsi="Angsana New" w:cs="Angsana New"/>
          <w:spacing w:val="2"/>
          <w:sz w:val="30"/>
          <w:szCs w:val="30"/>
          <w:cs/>
        </w:rPr>
        <w:t xml:space="preserve">ี่ระบุไว้ในสัญญา </w:t>
      </w:r>
      <w:r w:rsidR="00347D94" w:rsidRPr="001C4F0E">
        <w:rPr>
          <w:rFonts w:ascii="Angsana New" w:hAnsi="Angsana New" w:cs="Angsana New"/>
          <w:spacing w:val="4"/>
          <w:sz w:val="30"/>
          <w:szCs w:val="30"/>
          <w:cs/>
        </w:rPr>
        <w:t>สัญญาดังกล่าว</w:t>
      </w:r>
      <w:r w:rsidR="008576DE" w:rsidRPr="001C4F0E">
        <w:rPr>
          <w:rFonts w:ascii="Angsana New" w:hAnsi="Angsana New" w:cs="Angsana New"/>
          <w:spacing w:val="4"/>
          <w:sz w:val="30"/>
          <w:szCs w:val="30"/>
          <w:cs/>
        </w:rPr>
        <w:t>จะ</w:t>
      </w:r>
      <w:r w:rsidR="00347D94" w:rsidRPr="001C4F0E">
        <w:rPr>
          <w:rFonts w:ascii="Angsana New" w:hAnsi="Angsana New" w:cs="Angsana New"/>
          <w:spacing w:val="4"/>
          <w:sz w:val="30"/>
          <w:szCs w:val="30"/>
          <w:cs/>
        </w:rPr>
        <w:t xml:space="preserve">สิ้นสุดในวันที่ </w:t>
      </w:r>
      <w:r w:rsidR="00347D94" w:rsidRPr="001C4F0E">
        <w:rPr>
          <w:rFonts w:ascii="Angsana New" w:hAnsi="Angsana New" w:cs="Angsana New"/>
          <w:spacing w:val="4"/>
          <w:sz w:val="30"/>
          <w:szCs w:val="30"/>
        </w:rPr>
        <w:t xml:space="preserve">31 </w:t>
      </w:r>
      <w:r w:rsidR="00347D94" w:rsidRPr="001C4F0E">
        <w:rPr>
          <w:rFonts w:ascii="Angsana New" w:hAnsi="Angsana New" w:cs="Angsana New"/>
          <w:spacing w:val="4"/>
          <w:sz w:val="30"/>
          <w:szCs w:val="30"/>
          <w:cs/>
        </w:rPr>
        <w:t xml:space="preserve">ธันวาคม </w:t>
      </w:r>
      <w:r w:rsidR="00347D94" w:rsidRPr="001C4F0E">
        <w:rPr>
          <w:rFonts w:ascii="Angsana New" w:hAnsi="Angsana New" w:cs="Angsana New"/>
          <w:spacing w:val="4"/>
          <w:sz w:val="30"/>
          <w:szCs w:val="30"/>
        </w:rPr>
        <w:t>25</w:t>
      </w:r>
      <w:r w:rsidR="009D69C7" w:rsidRPr="001C4F0E">
        <w:rPr>
          <w:rFonts w:ascii="Angsana New" w:hAnsi="Angsana New" w:cs="Angsana New"/>
          <w:spacing w:val="4"/>
          <w:sz w:val="30"/>
          <w:szCs w:val="30"/>
        </w:rPr>
        <w:t>64</w:t>
      </w:r>
    </w:p>
    <w:p w:rsidR="00B1111D" w:rsidRPr="00B1111D" w:rsidRDefault="00B1111D" w:rsidP="00B1111D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C24C44" w:rsidRPr="001C4F0E" w:rsidRDefault="00003970" w:rsidP="00595A2D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C4F0E">
        <w:rPr>
          <w:rFonts w:ascii="Angsana New" w:hAnsi="Angsana New" w:cs="Angsana New"/>
          <w:i/>
          <w:iCs/>
          <w:sz w:val="30"/>
          <w:szCs w:val="30"/>
          <w:cs/>
        </w:rPr>
        <w:t>สัญญาเช่าและ</w:t>
      </w:r>
      <w:r w:rsidR="00C24C44" w:rsidRPr="001C4F0E">
        <w:rPr>
          <w:rFonts w:ascii="Angsana New" w:hAnsi="Angsana New" w:cs="Angsana New"/>
          <w:i/>
          <w:iCs/>
          <w:sz w:val="30"/>
          <w:szCs w:val="30"/>
          <w:cs/>
        </w:rPr>
        <w:t>บริการ</w:t>
      </w:r>
    </w:p>
    <w:p w:rsidR="00C24C44" w:rsidRPr="00B1111D" w:rsidRDefault="00C24C44" w:rsidP="00B1111D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C24C44" w:rsidRPr="001C4F0E" w:rsidRDefault="00C24C44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1C4F0E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กลุ่มบริษัทตกลงเช่าพื้นที่และรับบริการจากกิจการที่เกี่ยวข้องกันแห่งหนึ่ง ในการนี้กลุ่มบริษัทตกลงที่จะจ่ายค่าเช่าและค่าบริการเป็นรายเดือน</w:t>
      </w:r>
      <w:r w:rsidRPr="001C4F0E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pacing w:val="2"/>
          <w:sz w:val="30"/>
          <w:szCs w:val="30"/>
          <w:cs/>
        </w:rPr>
        <w:t xml:space="preserve">สัญญาดังกล่าวมีอายุ </w:t>
      </w:r>
      <w:r w:rsidR="00A80043" w:rsidRPr="001C4F0E">
        <w:rPr>
          <w:rFonts w:ascii="Angsana New" w:hAnsi="Angsana New" w:cs="Angsana New"/>
          <w:spacing w:val="2"/>
          <w:sz w:val="30"/>
          <w:szCs w:val="30"/>
        </w:rPr>
        <w:t>1</w:t>
      </w:r>
      <w:r w:rsidR="00B378C7" w:rsidRPr="001C4F0E">
        <w:rPr>
          <w:rFonts w:ascii="Angsana New" w:hAnsi="Angsana New" w:cs="Angsana New"/>
          <w:spacing w:val="2"/>
          <w:sz w:val="30"/>
          <w:szCs w:val="30"/>
          <w:cs/>
        </w:rPr>
        <w:t xml:space="preserve"> และ </w:t>
      </w:r>
      <w:r w:rsidR="00197DB3" w:rsidRPr="001C4F0E">
        <w:rPr>
          <w:rFonts w:ascii="Angsana New" w:hAnsi="Angsana New" w:cs="Angsana New"/>
          <w:spacing w:val="2"/>
          <w:sz w:val="30"/>
          <w:szCs w:val="30"/>
        </w:rPr>
        <w:t>3</w:t>
      </w:r>
      <w:r w:rsidRPr="001C4F0E">
        <w:rPr>
          <w:rFonts w:ascii="Angsana New" w:hAnsi="Angsana New" w:cs="Angsana New"/>
          <w:spacing w:val="2"/>
          <w:sz w:val="30"/>
          <w:szCs w:val="30"/>
          <w:cs/>
        </w:rPr>
        <w:t xml:space="preserve"> ปี แล</w:t>
      </w:r>
      <w:r w:rsidR="00697461" w:rsidRPr="001C4F0E">
        <w:rPr>
          <w:rFonts w:ascii="Angsana New" w:hAnsi="Angsana New" w:cs="Angsana New"/>
          <w:spacing w:val="2"/>
          <w:sz w:val="30"/>
          <w:szCs w:val="30"/>
          <w:cs/>
        </w:rPr>
        <w:t>ะสามารถต่ออายุใหม่เป็นคราวๆ</w:t>
      </w:r>
      <w:r w:rsidRPr="001C4F0E">
        <w:rPr>
          <w:rFonts w:ascii="Angsana New" w:hAnsi="Angsana New" w:cs="Angsana New"/>
          <w:spacing w:val="2"/>
          <w:sz w:val="30"/>
          <w:szCs w:val="30"/>
          <w:cs/>
        </w:rPr>
        <w:t xml:space="preserve">ไป โดยผู้เช่าจะต้องแจ้งให้ทราบล่วงหน้าเป็นลายลักษณ์อักษรไม่น้อยกว่า </w:t>
      </w:r>
      <w:r w:rsidR="00DB5C54" w:rsidRPr="001C4F0E">
        <w:rPr>
          <w:rFonts w:ascii="Angsana New" w:hAnsi="Angsana New" w:cs="Angsana New"/>
          <w:spacing w:val="2"/>
          <w:sz w:val="30"/>
          <w:szCs w:val="30"/>
        </w:rPr>
        <w:t>90</w:t>
      </w:r>
      <w:r w:rsidRPr="001C4F0E">
        <w:rPr>
          <w:rFonts w:ascii="Angsana New" w:hAnsi="Angsana New" w:cs="Angsana New"/>
          <w:spacing w:val="2"/>
          <w:sz w:val="30"/>
          <w:szCs w:val="30"/>
          <w:cs/>
        </w:rPr>
        <w:t xml:space="preserve"> วัน </w:t>
      </w:r>
    </w:p>
    <w:p w:rsidR="002838F9" w:rsidRPr="00B1111D" w:rsidRDefault="002838F9" w:rsidP="00B1111D">
      <w:pPr>
        <w:spacing w:after="0"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B1111D" w:rsidRDefault="00B1111D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EA4E8D" w:rsidRPr="001C4F0E" w:rsidRDefault="00EA4E8D" w:rsidP="00B1111D">
      <w:pPr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C4F0E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สัญญา</w:t>
      </w:r>
      <w:r w:rsidRPr="001C4F0E">
        <w:rPr>
          <w:rFonts w:ascii="Angsana New" w:hAnsi="Angsana New" w:cs="Angsana New" w:hint="cs"/>
          <w:i/>
          <w:iCs/>
          <w:sz w:val="30"/>
          <w:szCs w:val="30"/>
          <w:cs/>
        </w:rPr>
        <w:t>ให้</w:t>
      </w:r>
      <w:r w:rsidRPr="001C4F0E">
        <w:rPr>
          <w:rFonts w:ascii="Angsana New" w:hAnsi="Angsana New" w:cs="Angsana New"/>
          <w:i/>
          <w:iCs/>
          <w:sz w:val="30"/>
          <w:szCs w:val="30"/>
          <w:cs/>
        </w:rPr>
        <w:t>เช่าพื้นที่และบริการ</w:t>
      </w:r>
    </w:p>
    <w:p w:rsidR="00EA4E8D" w:rsidRPr="00B1111D" w:rsidRDefault="00EA4E8D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B1111D">
        <w:rPr>
          <w:rFonts w:ascii="Angsana New" w:hAnsi="Angsana New" w:cs="Angsana New"/>
          <w:sz w:val="30"/>
          <w:szCs w:val="30"/>
          <w:cs/>
        </w:rPr>
        <w:tab/>
      </w:r>
      <w:r w:rsidRPr="00B1111D">
        <w:rPr>
          <w:rFonts w:ascii="Angsana New" w:hAnsi="Angsana New" w:cs="Angsana New"/>
          <w:sz w:val="30"/>
          <w:szCs w:val="30"/>
          <w:cs/>
        </w:rPr>
        <w:tab/>
      </w:r>
    </w:p>
    <w:p w:rsidR="00EA4E8D" w:rsidRDefault="00EA4E8D" w:rsidP="00E650FF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บริษัททำสัญญาให้เช่าพื้นที่ขายและให้บริการจัดการหลายฉบับกับกิจการที่เกี่ยวข้องกันหลายแห่ง ในการนี้ กิจการที่เกี่ยวข้องกันเหล่านี้ตกลงที่จะจ่ายค่าเช่าและค่าบริการจัดการตามร้อยละของยอดขาย และ</w:t>
      </w:r>
      <w:r w:rsidRPr="001C4F0E">
        <w:rPr>
          <w:rFonts w:ascii="Angsana New" w:hAnsi="Angsana New" w:cs="Angsana New"/>
          <w:sz w:val="30"/>
          <w:szCs w:val="30"/>
        </w:rPr>
        <w:t>/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หรือ ตามขนาดการใช้พื้นที่ สัญญาดังกล่าวมีอายุ </w:t>
      </w:r>
      <w:r w:rsidRPr="001C4F0E">
        <w:rPr>
          <w:rFonts w:ascii="Angsana New" w:hAnsi="Angsana New" w:cs="Angsana New"/>
          <w:sz w:val="30"/>
          <w:szCs w:val="30"/>
        </w:rPr>
        <w:t>1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ปี และสามารถต่ออายุใหม่เป็นคราว ๆ ไป โดยคู่สัญญาฝ่ายใดฝ่ายหนึ่งต้องแจ้งเป็นลายลักษณ์อักษรล่วงหน้า</w:t>
      </w:r>
    </w:p>
    <w:p w:rsidR="00B1111D" w:rsidRPr="001C4F0E" w:rsidRDefault="00B1111D" w:rsidP="00E650FF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:rsidR="00EA4E8D" w:rsidRPr="001C4F0E" w:rsidRDefault="00EA4E8D" w:rsidP="003D07D4">
      <w:pPr>
        <w:tabs>
          <w:tab w:val="left" w:pos="450"/>
        </w:tabs>
        <w:spacing w:after="0" w:line="240" w:lineRule="auto"/>
        <w:ind w:left="540" w:right="-29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C4F0E">
        <w:rPr>
          <w:rFonts w:ascii="Angsana New" w:hAnsi="Angsana New" w:cs="Angsana New"/>
          <w:i/>
          <w:iCs/>
          <w:sz w:val="30"/>
          <w:szCs w:val="30"/>
          <w:cs/>
        </w:rPr>
        <w:t>สัญญารับบริการบริหารงานคลังสินค้า</w:t>
      </w:r>
    </w:p>
    <w:p w:rsidR="00EA4E8D" w:rsidRPr="0041749B" w:rsidRDefault="00EA4E8D" w:rsidP="003D07D4">
      <w:pPr>
        <w:tabs>
          <w:tab w:val="left" w:pos="450"/>
        </w:tabs>
        <w:spacing w:after="0" w:line="240" w:lineRule="auto"/>
        <w:ind w:left="540" w:right="-29"/>
        <w:jc w:val="both"/>
        <w:rPr>
          <w:rFonts w:ascii="Angsana New" w:hAnsi="Angsana New" w:cs="Angsana New"/>
        </w:rPr>
      </w:pPr>
    </w:p>
    <w:p w:rsidR="00C474AD" w:rsidRPr="001C4F0E" w:rsidRDefault="00EA4E8D" w:rsidP="003D07D4">
      <w:pPr>
        <w:tabs>
          <w:tab w:val="left" w:pos="45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บริษัทได้ทำสัญญารับบริการบริหารคลังสินค้ากับกิจการที่เกี่ยวข้องกันแห่งหนึ่งเป็นเวลา </w:t>
      </w:r>
      <w:r w:rsidRPr="001C4F0E">
        <w:rPr>
          <w:rFonts w:ascii="Angsana New" w:hAnsi="Angsana New" w:cs="Angsana New"/>
          <w:sz w:val="30"/>
          <w:szCs w:val="30"/>
        </w:rPr>
        <w:t>12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เดือนโดยบริษัทจะต้องจ่ายค่าบริการบริหารงานคลังสินค้าตามจำนวนที่ระบุไว้ในสัญญา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ซึ่งคู่สัญญาฝ่ายหนึ่งฝ่ายใดสามารถบอกเลิกสัญญาได้ภายใน </w:t>
      </w:r>
      <w:r w:rsidRPr="001C4F0E">
        <w:rPr>
          <w:rFonts w:ascii="Angsana New" w:hAnsi="Angsana New" w:cs="Angsana New"/>
          <w:sz w:val="30"/>
          <w:szCs w:val="30"/>
        </w:rPr>
        <w:t>90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วันก่อนสิ้นสุดระยะเวลาตามสัญญา มิฉะนั้นจะถือว่าสัญญาจะต่ออายุอัตโนมัติอีกครั้งละ </w:t>
      </w:r>
      <w:r w:rsidRPr="001C4F0E">
        <w:rPr>
          <w:rFonts w:ascii="Angsana New" w:hAnsi="Angsana New" w:cs="Angsana New"/>
          <w:sz w:val="30"/>
          <w:szCs w:val="30"/>
        </w:rPr>
        <w:t xml:space="preserve">12 </w:t>
      </w:r>
      <w:r w:rsidRPr="001C4F0E">
        <w:rPr>
          <w:rFonts w:ascii="Angsana New" w:hAnsi="Angsana New" w:cs="Angsana New"/>
          <w:sz w:val="30"/>
          <w:szCs w:val="30"/>
          <w:cs/>
        </w:rPr>
        <w:t>เดือน</w:t>
      </w:r>
    </w:p>
    <w:p w:rsidR="009D69C7" w:rsidRPr="0041749B" w:rsidRDefault="009D69C7">
      <w:pPr>
        <w:spacing w:after="0" w:line="240" w:lineRule="auto"/>
        <w:rPr>
          <w:rFonts w:ascii="Angsana New" w:eastAsia="SimSun" w:hAnsi="Angsana New" w:cs="Angsana New"/>
          <w:b/>
          <w:bCs/>
          <w:cs/>
        </w:rPr>
      </w:pPr>
    </w:p>
    <w:p w:rsidR="00CB50E7" w:rsidRPr="001C4F0E" w:rsidRDefault="00B16F38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เงินลงทุนอื่น</w:t>
      </w:r>
    </w:p>
    <w:p w:rsidR="00C9385E" w:rsidRPr="0041749B" w:rsidRDefault="00C9385E" w:rsidP="003D07D4">
      <w:pPr>
        <w:tabs>
          <w:tab w:val="left" w:pos="540"/>
        </w:tabs>
        <w:spacing w:after="0" w:line="240" w:lineRule="auto"/>
        <w:ind w:right="-29"/>
        <w:jc w:val="thaiDistribute"/>
        <w:rPr>
          <w:rFonts w:ascii="Angsana New" w:hAnsi="Angsana New" w:cs="Angsana New"/>
          <w:b/>
          <w:bCs/>
        </w:rPr>
      </w:pPr>
    </w:p>
    <w:tbl>
      <w:tblPr>
        <w:tblW w:w="95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07"/>
        <w:gridCol w:w="270"/>
        <w:gridCol w:w="1170"/>
        <w:gridCol w:w="270"/>
        <w:gridCol w:w="1188"/>
        <w:gridCol w:w="236"/>
        <w:gridCol w:w="1204"/>
      </w:tblGrid>
      <w:tr w:rsidR="001C4F0E" w:rsidRPr="001C4F0E" w:rsidTr="00E650FF">
        <w:trPr>
          <w:tblHeader/>
        </w:trPr>
        <w:tc>
          <w:tcPr>
            <w:tcW w:w="4068" w:type="dxa"/>
            <w:shd w:val="clear" w:color="auto" w:fill="auto"/>
          </w:tcPr>
          <w:p w:rsidR="002B433A" w:rsidRPr="001C4F0E" w:rsidRDefault="002B433A" w:rsidP="004D3A45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:rsidR="002B433A" w:rsidRPr="001C4F0E" w:rsidRDefault="002B433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1C4F0E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2B433A" w:rsidRPr="001C4F0E" w:rsidRDefault="002B433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:rsidR="002B433A" w:rsidRPr="001C4F0E" w:rsidRDefault="002B433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C4F0E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1C4F0E" w:rsidRPr="001C4F0E" w:rsidTr="00564FE4">
        <w:trPr>
          <w:tblHeader/>
        </w:trPr>
        <w:tc>
          <w:tcPr>
            <w:tcW w:w="4068" w:type="dxa"/>
          </w:tcPr>
          <w:p w:rsidR="004D3A45" w:rsidRPr="001C4F0E" w:rsidRDefault="004D3A45" w:rsidP="00E650FF">
            <w:pPr>
              <w:spacing w:after="0" w:line="240" w:lineRule="auto"/>
              <w:ind w:right="-25" w:hanging="396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4D3A45" w:rsidRPr="001C4F0E" w:rsidRDefault="004D3A45" w:rsidP="004D3A4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4D3A45" w:rsidRPr="001C4F0E" w:rsidRDefault="004D3A45" w:rsidP="004D3A4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D3A45" w:rsidRPr="001C4F0E" w:rsidRDefault="004D3A45" w:rsidP="004D3A4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4D3A45" w:rsidRPr="001C4F0E" w:rsidRDefault="004D3A45" w:rsidP="004D3A4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4D3A45" w:rsidRPr="001C4F0E" w:rsidRDefault="004D3A45" w:rsidP="004D3A4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4D3A45" w:rsidRPr="001C4F0E" w:rsidRDefault="004D3A45" w:rsidP="004D3A4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4D3A45" w:rsidRPr="001C4F0E" w:rsidRDefault="004D3A45" w:rsidP="004D3A4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C4F0E" w:rsidRPr="001C4F0E" w:rsidTr="00564FE4">
        <w:trPr>
          <w:tblHeader/>
        </w:trPr>
        <w:tc>
          <w:tcPr>
            <w:tcW w:w="4068" w:type="dxa"/>
          </w:tcPr>
          <w:p w:rsidR="004F554B" w:rsidRPr="001C4F0E" w:rsidRDefault="004F554B" w:rsidP="004F554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4F554B" w:rsidRPr="001C4F0E" w:rsidRDefault="004F554B" w:rsidP="004F55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C4F0E" w:rsidRPr="001C4F0E" w:rsidTr="00E650FF">
        <w:trPr>
          <w:tblHeader/>
        </w:trPr>
        <w:tc>
          <w:tcPr>
            <w:tcW w:w="4068" w:type="dxa"/>
          </w:tcPr>
          <w:p w:rsidR="0024386A" w:rsidRPr="001C4F0E" w:rsidRDefault="0024386A" w:rsidP="0024386A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:rsidR="0024386A" w:rsidRPr="001C4F0E" w:rsidRDefault="0024386A" w:rsidP="0024386A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F0E" w:rsidRPr="001C4F0E" w:rsidTr="00564FE4">
        <w:trPr>
          <w:trHeight w:val="389"/>
        </w:trPr>
        <w:tc>
          <w:tcPr>
            <w:tcW w:w="4068" w:type="dxa"/>
          </w:tcPr>
          <w:p w:rsidR="0024386A" w:rsidRPr="001C4F0E" w:rsidRDefault="0024386A" w:rsidP="0024386A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07" w:type="dxa"/>
          </w:tcPr>
          <w:p w:rsidR="0024386A" w:rsidRPr="001C4F0E" w:rsidRDefault="0024386A" w:rsidP="0024386A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4386A" w:rsidRPr="001C4F0E" w:rsidRDefault="0024386A" w:rsidP="0024386A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4386A" w:rsidRPr="001C4F0E" w:rsidRDefault="0024386A" w:rsidP="0024386A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4386A" w:rsidRPr="001C4F0E" w:rsidRDefault="0024386A" w:rsidP="0024386A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:rsidR="0024386A" w:rsidRPr="001C4F0E" w:rsidRDefault="0024386A" w:rsidP="0024386A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4386A" w:rsidRPr="001C4F0E" w:rsidRDefault="0024386A" w:rsidP="0024386A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24386A" w:rsidRPr="001C4F0E" w:rsidRDefault="0024386A" w:rsidP="0024386A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7F1D" w:rsidRPr="001C4F0E" w:rsidTr="00950E1B">
        <w:trPr>
          <w:trHeight w:val="433"/>
        </w:trPr>
        <w:tc>
          <w:tcPr>
            <w:tcW w:w="4068" w:type="dxa"/>
          </w:tcPr>
          <w:p w:rsidR="00B77F1D" w:rsidRPr="00704EE7" w:rsidRDefault="00704EE7" w:rsidP="00704EE7">
            <w:pPr>
              <w:spacing w:after="0"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:rsidR="00B77F1D" w:rsidRPr="001C4F0E" w:rsidRDefault="00B77F1D" w:rsidP="00B77F1D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3,486</w:t>
            </w: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77F1D" w:rsidRPr="001C4F0E" w:rsidRDefault="00B77F1D" w:rsidP="00B77F1D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3,486</w:t>
            </w: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B77F1D" w:rsidRPr="001C4F0E" w:rsidRDefault="00B77F1D" w:rsidP="00B77F1D">
            <w:pPr>
              <w:pStyle w:val="acctfourfigures"/>
              <w:tabs>
                <w:tab w:val="clear" w:pos="765"/>
                <w:tab w:val="decimal" w:pos="45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:rsidR="00B77F1D" w:rsidRPr="001C4F0E" w:rsidRDefault="00B77F1D" w:rsidP="00B77F1D">
            <w:pPr>
              <w:pStyle w:val="acctfourfigures"/>
              <w:tabs>
                <w:tab w:val="clear" w:pos="765"/>
                <w:tab w:val="decimal" w:pos="45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B77F1D" w:rsidRPr="001C4F0E" w:rsidTr="00F636E6">
        <w:tc>
          <w:tcPr>
            <w:tcW w:w="4068" w:type="dxa"/>
          </w:tcPr>
          <w:p w:rsidR="00B77F1D" w:rsidRPr="001C4F0E" w:rsidRDefault="00B77F1D" w:rsidP="00B77F1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B77F1D" w:rsidRPr="001C4F0E" w:rsidRDefault="00B77F1D" w:rsidP="00B77F1D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:rsidR="00B77F1D" w:rsidRPr="001C4F0E" w:rsidRDefault="00B77F1D" w:rsidP="00B77F1D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77F1D" w:rsidRPr="001C4F0E" w:rsidTr="00564FE4">
        <w:tc>
          <w:tcPr>
            <w:tcW w:w="4068" w:type="dxa"/>
          </w:tcPr>
          <w:p w:rsidR="00B77F1D" w:rsidRPr="001C4F0E" w:rsidRDefault="00B77F1D" w:rsidP="00B77F1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เงินลงทุนระยะยาวอื่น</w:t>
            </w:r>
          </w:p>
        </w:tc>
        <w:tc>
          <w:tcPr>
            <w:tcW w:w="1107" w:type="dxa"/>
            <w:shd w:val="clear" w:color="auto" w:fill="auto"/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:rsidR="00B77F1D" w:rsidRPr="001C4F0E" w:rsidRDefault="00B77F1D" w:rsidP="00B77F1D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:rsidR="00B77F1D" w:rsidRPr="001C4F0E" w:rsidRDefault="00B77F1D" w:rsidP="00B77F1D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04EE7" w:rsidRPr="001C4F0E" w:rsidTr="00564FE4">
        <w:tc>
          <w:tcPr>
            <w:tcW w:w="4068" w:type="dxa"/>
          </w:tcPr>
          <w:p w:rsidR="00704EE7" w:rsidRPr="001C4F0E" w:rsidRDefault="00704EE7" w:rsidP="00B77F1D">
            <w:pPr>
              <w:spacing w:after="0"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</w:p>
        </w:tc>
        <w:tc>
          <w:tcPr>
            <w:tcW w:w="1107" w:type="dxa"/>
            <w:shd w:val="clear" w:color="auto" w:fill="auto"/>
          </w:tcPr>
          <w:p w:rsidR="00704EE7" w:rsidRPr="0041749B" w:rsidRDefault="00704EE7" w:rsidP="00B77F1D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04EE7" w:rsidRPr="0041749B" w:rsidRDefault="00704EE7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704EE7" w:rsidRPr="0041749B" w:rsidRDefault="00704EE7" w:rsidP="00B77F1D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04EE7" w:rsidRPr="0041749B" w:rsidRDefault="00704EE7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:rsidR="00704EE7" w:rsidRPr="0041749B" w:rsidRDefault="00704EE7" w:rsidP="00B77F1D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04EE7" w:rsidRPr="0041749B" w:rsidRDefault="00704EE7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:rsidR="00704EE7" w:rsidRPr="0041749B" w:rsidRDefault="00704EE7" w:rsidP="00B77F1D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7F1D" w:rsidRPr="001C4F0E" w:rsidTr="008A2382">
        <w:tc>
          <w:tcPr>
            <w:tcW w:w="4068" w:type="dxa"/>
            <w:tcBorders>
              <w:bottom w:val="nil"/>
            </w:tcBorders>
          </w:tcPr>
          <w:p w:rsidR="00B77F1D" w:rsidRPr="001C4F0E" w:rsidRDefault="00704EE7" w:rsidP="00B77F1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E81E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07,623</w:t>
            </w:r>
          </w:p>
        </w:tc>
        <w:tc>
          <w:tcPr>
            <w:tcW w:w="270" w:type="dxa"/>
            <w:tcBorders>
              <w:bottom w:val="nil"/>
            </w:tcBorders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left="-1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77F1D" w:rsidRPr="001C4F0E" w:rsidRDefault="00E81E05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207,623</w:t>
            </w:r>
          </w:p>
        </w:tc>
        <w:tc>
          <w:tcPr>
            <w:tcW w:w="270" w:type="dxa"/>
            <w:tcBorders>
              <w:bottom w:val="nil"/>
            </w:tcBorders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left="-1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207,620</w:t>
            </w:r>
          </w:p>
        </w:tc>
        <w:tc>
          <w:tcPr>
            <w:tcW w:w="236" w:type="dxa"/>
            <w:tcBorders>
              <w:bottom w:val="nil"/>
            </w:tcBorders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left="-1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B77F1D" w:rsidRPr="001C4F0E" w:rsidRDefault="00B77F1D" w:rsidP="00B77F1D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207,620</w:t>
            </w:r>
          </w:p>
        </w:tc>
      </w:tr>
    </w:tbl>
    <w:p w:rsidR="00B1111D" w:rsidRDefault="00B1111D" w:rsidP="00630F1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</w:pPr>
    </w:p>
    <w:p w:rsidR="00B1111D" w:rsidRDefault="00B1111D">
      <w:pPr>
        <w:spacing w:after="0" w:line="240" w:lineRule="auto"/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</w:pPr>
      <w:r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br w:type="page"/>
      </w:r>
    </w:p>
    <w:p w:rsidR="00D77086" w:rsidRPr="001C4F0E" w:rsidRDefault="00D77086" w:rsidP="00630F1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shd w:val="clear" w:color="auto" w:fill="FFFFFF"/>
        </w:rPr>
      </w:pPr>
      <w:r w:rsidRPr="001C4F0E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lastRenderedPageBreak/>
        <w:t xml:space="preserve">รายการเคลื่อนไหวในระหว่างงวดสามเดือนสิ้นสุดวันที่ </w:t>
      </w:r>
      <w:r w:rsidRPr="001C4F0E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>31</w:t>
      </w:r>
      <w:r w:rsidR="00630F19" w:rsidRPr="001C4F0E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 xml:space="preserve"> มีนาคม</w:t>
      </w:r>
      <w:r w:rsidR="00630F19" w:rsidRPr="001C4F0E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 xml:space="preserve"> </w:t>
      </w:r>
      <w:r w:rsidR="00DD0AED" w:rsidRPr="001C4F0E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>256</w:t>
      </w:r>
      <w:r w:rsidR="004F554B" w:rsidRPr="001C4F0E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>2</w:t>
      </w:r>
      <w:r w:rsidRPr="001C4F0E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 xml:space="preserve"> </w:t>
      </w:r>
      <w:r w:rsidRPr="001C4F0E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 xml:space="preserve">และ </w:t>
      </w:r>
      <w:r w:rsidRPr="001C4F0E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>25</w:t>
      </w:r>
      <w:r w:rsidR="00983BC8" w:rsidRPr="001C4F0E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>6</w:t>
      </w:r>
      <w:r w:rsidR="004F554B" w:rsidRPr="001C4F0E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>1</w:t>
      </w:r>
      <w:r w:rsidRPr="001C4F0E">
        <w:rPr>
          <w:rFonts w:ascii="Angsana New" w:hAnsi="Angsana New" w:cs="Angsana New"/>
          <w:spacing w:val="-4"/>
          <w:sz w:val="30"/>
          <w:szCs w:val="30"/>
          <w:shd w:val="clear" w:color="auto" w:fill="FFFFFF"/>
        </w:rPr>
        <w:t xml:space="preserve"> </w:t>
      </w:r>
      <w:r w:rsidRPr="001C4F0E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>ของ</w:t>
      </w:r>
      <w:r w:rsidR="00D32901" w:rsidRPr="001C4F0E">
        <w:rPr>
          <w:rFonts w:ascii="Angsana New" w:hAnsi="Angsana New" w:cs="Angsana New" w:hint="cs"/>
          <w:spacing w:val="-4"/>
          <w:sz w:val="30"/>
          <w:szCs w:val="30"/>
          <w:shd w:val="clear" w:color="auto" w:fill="FFFFFF"/>
          <w:cs/>
        </w:rPr>
        <w:t>เงินลง</w:t>
      </w:r>
      <w:r w:rsidRPr="001C4F0E">
        <w:rPr>
          <w:rFonts w:ascii="Angsana New" w:hAnsi="Angsana New" w:cs="Angsana New"/>
          <w:spacing w:val="-4"/>
          <w:sz w:val="30"/>
          <w:szCs w:val="30"/>
          <w:shd w:val="clear" w:color="auto" w:fill="FFFFFF"/>
          <w:cs/>
        </w:rPr>
        <w:t>ทุนที่อยู่ในความต้องการของตลาด</w:t>
      </w:r>
      <w:r w:rsidRPr="001C4F0E">
        <w:rPr>
          <w:rFonts w:ascii="Angsana New" w:hAnsi="Angsana New" w:cs="Angsana New"/>
          <w:sz w:val="30"/>
          <w:szCs w:val="30"/>
          <w:shd w:val="clear" w:color="auto" w:fill="FFFFFF"/>
          <w:cs/>
        </w:rPr>
        <w:t>มีดังนี้</w:t>
      </w:r>
    </w:p>
    <w:p w:rsidR="00DD0AED" w:rsidRPr="001C4F0E" w:rsidRDefault="00DD0AED" w:rsidP="00AD674D">
      <w:pPr>
        <w:shd w:val="clear" w:color="auto" w:fill="FFFFFF"/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  <w:shd w:val="clear" w:color="auto" w:fill="E6E6E6"/>
          <w:cs/>
        </w:rPr>
      </w:pPr>
    </w:p>
    <w:tbl>
      <w:tblPr>
        <w:tblW w:w="9468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4383"/>
        <w:gridCol w:w="1053"/>
        <w:gridCol w:w="270"/>
        <w:gridCol w:w="1062"/>
        <w:gridCol w:w="236"/>
        <w:gridCol w:w="1035"/>
        <w:gridCol w:w="270"/>
        <w:gridCol w:w="1159"/>
      </w:tblGrid>
      <w:tr w:rsidR="001C4F0E" w:rsidRPr="001C4F0E" w:rsidTr="00E650FF">
        <w:trPr>
          <w:tblHeader/>
        </w:trPr>
        <w:tc>
          <w:tcPr>
            <w:tcW w:w="4383" w:type="dxa"/>
            <w:shd w:val="clear" w:color="auto" w:fill="FFFFFF"/>
          </w:tcPr>
          <w:p w:rsidR="00D77086" w:rsidRPr="001C4F0E" w:rsidRDefault="00D77086" w:rsidP="00D7708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shd w:val="clear" w:color="auto" w:fill="FFFFFF"/>
          </w:tcPr>
          <w:p w:rsidR="00D77086" w:rsidRPr="001C4F0E" w:rsidRDefault="00D77086" w:rsidP="00D7708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1C4F0E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FFFFFF"/>
          </w:tcPr>
          <w:p w:rsidR="00D77086" w:rsidRPr="001C4F0E" w:rsidRDefault="00D77086" w:rsidP="00D7708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FFFFFF"/>
          </w:tcPr>
          <w:p w:rsidR="00D77086" w:rsidRPr="001C4F0E" w:rsidRDefault="00D77086" w:rsidP="00D7708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C4F0E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1C4F0E" w:rsidRPr="001C4F0E" w:rsidTr="00D86795">
        <w:trPr>
          <w:tblHeader/>
        </w:trPr>
        <w:tc>
          <w:tcPr>
            <w:tcW w:w="4383" w:type="dxa"/>
            <w:shd w:val="clear" w:color="auto" w:fill="FFFFFF"/>
          </w:tcPr>
          <w:p w:rsidR="004F554B" w:rsidRPr="001C4F0E" w:rsidRDefault="004F554B" w:rsidP="004F554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53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4F554B" w:rsidRPr="001C4F0E" w:rsidRDefault="004F554B" w:rsidP="004F55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F554B" w:rsidRPr="001C4F0E" w:rsidRDefault="004F554B" w:rsidP="004F554B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4386A" w:rsidRPr="001C4F0E" w:rsidTr="00E650FF">
        <w:trPr>
          <w:tblHeader/>
        </w:trPr>
        <w:tc>
          <w:tcPr>
            <w:tcW w:w="4383" w:type="dxa"/>
            <w:shd w:val="clear" w:color="auto" w:fill="FFFFFF"/>
          </w:tcPr>
          <w:p w:rsidR="0024386A" w:rsidRPr="001C4F0E" w:rsidRDefault="0024386A" w:rsidP="0024386A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5" w:type="dxa"/>
            <w:gridSpan w:val="7"/>
            <w:shd w:val="clear" w:color="auto" w:fill="FFFFFF"/>
          </w:tcPr>
          <w:p w:rsidR="0024386A" w:rsidRPr="001C4F0E" w:rsidRDefault="0024386A" w:rsidP="0024386A">
            <w:pPr>
              <w:pStyle w:val="acctfourfigures"/>
              <w:tabs>
                <w:tab w:val="clear" w:pos="765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4386A" w:rsidRPr="001C4F0E" w:rsidTr="00E650FF">
        <w:tc>
          <w:tcPr>
            <w:tcW w:w="4383" w:type="dxa"/>
            <w:shd w:val="clear" w:color="auto" w:fill="FFFFFF"/>
          </w:tcPr>
          <w:p w:rsidR="0024386A" w:rsidRPr="001C4F0E" w:rsidRDefault="0024386A" w:rsidP="0024386A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53" w:type="dxa"/>
            <w:shd w:val="clear" w:color="auto" w:fill="FFFFFF"/>
          </w:tcPr>
          <w:p w:rsidR="0024386A" w:rsidRPr="001C4F0E" w:rsidRDefault="0024386A" w:rsidP="0024386A">
            <w:pPr>
              <w:pStyle w:val="acctfourfigures"/>
              <w:tabs>
                <w:tab w:val="clear" w:pos="765"/>
                <w:tab w:val="decimal" w:pos="7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24386A" w:rsidRPr="001C4F0E" w:rsidRDefault="0024386A" w:rsidP="0024386A">
            <w:pPr>
              <w:tabs>
                <w:tab w:val="decimal" w:pos="7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24386A" w:rsidRPr="001C4F0E" w:rsidRDefault="0024386A" w:rsidP="0024386A">
            <w:pPr>
              <w:pStyle w:val="acctfourfigures"/>
              <w:tabs>
                <w:tab w:val="clear" w:pos="765"/>
                <w:tab w:val="decimal" w:pos="7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24386A" w:rsidRPr="001C4F0E" w:rsidRDefault="0024386A" w:rsidP="0024386A">
            <w:pPr>
              <w:tabs>
                <w:tab w:val="decimal" w:pos="7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FFFFFF"/>
          </w:tcPr>
          <w:p w:rsidR="0024386A" w:rsidRPr="001C4F0E" w:rsidRDefault="0024386A" w:rsidP="0024386A">
            <w:pPr>
              <w:pStyle w:val="acctfourfigures"/>
              <w:tabs>
                <w:tab w:val="clear" w:pos="765"/>
                <w:tab w:val="decimal" w:pos="7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24386A" w:rsidRPr="001C4F0E" w:rsidRDefault="0024386A" w:rsidP="0024386A">
            <w:pPr>
              <w:tabs>
                <w:tab w:val="decimal" w:pos="7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FFFFFF"/>
          </w:tcPr>
          <w:p w:rsidR="0024386A" w:rsidRPr="001C4F0E" w:rsidRDefault="0024386A" w:rsidP="0024386A">
            <w:pPr>
              <w:pStyle w:val="acctfourfigures"/>
              <w:tabs>
                <w:tab w:val="clear" w:pos="765"/>
                <w:tab w:val="decimal" w:pos="7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386A" w:rsidRPr="001C4F0E" w:rsidTr="00E650FF">
        <w:tc>
          <w:tcPr>
            <w:tcW w:w="4383" w:type="dxa"/>
            <w:shd w:val="clear" w:color="auto" w:fill="FFFFFF"/>
          </w:tcPr>
          <w:p w:rsidR="0024386A" w:rsidRPr="001C4F0E" w:rsidRDefault="0024386A" w:rsidP="0024386A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53" w:type="dxa"/>
            <w:shd w:val="clear" w:color="auto" w:fill="FFFFFF"/>
          </w:tcPr>
          <w:p w:rsidR="0024386A" w:rsidRPr="001C4F0E" w:rsidRDefault="0024386A" w:rsidP="0024386A">
            <w:pPr>
              <w:pStyle w:val="acctfourfigures"/>
              <w:tabs>
                <w:tab w:val="clear" w:pos="765"/>
                <w:tab w:val="decimal" w:pos="738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24386A" w:rsidRPr="001C4F0E" w:rsidRDefault="0024386A" w:rsidP="0024386A">
            <w:pPr>
              <w:tabs>
                <w:tab w:val="decimal" w:pos="738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24386A" w:rsidRPr="001C4F0E" w:rsidRDefault="0024386A" w:rsidP="0024386A">
            <w:pPr>
              <w:pStyle w:val="acctfourfigures"/>
              <w:tabs>
                <w:tab w:val="clear" w:pos="765"/>
                <w:tab w:val="decimal" w:pos="738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24386A" w:rsidRPr="001C4F0E" w:rsidRDefault="0024386A" w:rsidP="0024386A">
            <w:pPr>
              <w:tabs>
                <w:tab w:val="decimal" w:pos="738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FFFFFF"/>
          </w:tcPr>
          <w:p w:rsidR="0024386A" w:rsidRPr="001C4F0E" w:rsidRDefault="0024386A" w:rsidP="0024386A">
            <w:pPr>
              <w:pStyle w:val="acctfourfigures"/>
              <w:tabs>
                <w:tab w:val="clear" w:pos="765"/>
                <w:tab w:val="decimal" w:pos="738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24386A" w:rsidRPr="001C4F0E" w:rsidRDefault="0024386A" w:rsidP="0024386A">
            <w:pPr>
              <w:tabs>
                <w:tab w:val="decimal" w:pos="738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FFFFFF"/>
          </w:tcPr>
          <w:p w:rsidR="0024386A" w:rsidRPr="001C4F0E" w:rsidRDefault="0024386A" w:rsidP="0024386A">
            <w:pPr>
              <w:pStyle w:val="acctfourfigures"/>
              <w:tabs>
                <w:tab w:val="clear" w:pos="765"/>
                <w:tab w:val="decimal" w:pos="738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97724" w:rsidRPr="001C4F0E" w:rsidTr="00E650FF">
        <w:tc>
          <w:tcPr>
            <w:tcW w:w="4383" w:type="dxa"/>
            <w:shd w:val="clear" w:color="auto" w:fill="FFFFFF"/>
          </w:tcPr>
          <w:p w:rsidR="00297724" w:rsidRPr="001C4F0E" w:rsidRDefault="00297724" w:rsidP="0029772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53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538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819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236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538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85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</w:tr>
      <w:tr w:rsidR="00297724" w:rsidRPr="001C4F0E" w:rsidTr="00E650FF">
        <w:tc>
          <w:tcPr>
            <w:tcW w:w="4383" w:type="dxa"/>
            <w:shd w:val="clear" w:color="auto" w:fill="FFFFFF"/>
          </w:tcPr>
          <w:p w:rsidR="00297724" w:rsidRPr="001C4F0E" w:rsidRDefault="00297724" w:rsidP="0029772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053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538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83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(619)</w:t>
            </w:r>
          </w:p>
        </w:tc>
        <w:tc>
          <w:tcPr>
            <w:tcW w:w="236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297724" w:rsidRPr="001C4F0E" w:rsidRDefault="00297724" w:rsidP="00297724">
            <w:pPr>
              <w:tabs>
                <w:tab w:val="decimal" w:pos="538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85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(619)</w:t>
            </w:r>
          </w:p>
        </w:tc>
      </w:tr>
      <w:tr w:rsidR="00297724" w:rsidRPr="001C4F0E" w:rsidTr="00E650FF">
        <w:tc>
          <w:tcPr>
            <w:tcW w:w="4383" w:type="dxa"/>
            <w:shd w:val="clear" w:color="auto" w:fill="FFFFFF"/>
          </w:tcPr>
          <w:p w:rsidR="00297724" w:rsidRPr="001C4F0E" w:rsidRDefault="00297724" w:rsidP="0029772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7724" w:rsidRPr="001C4F0E" w:rsidRDefault="00297724" w:rsidP="0041749B">
            <w:pPr>
              <w:tabs>
                <w:tab w:val="decimal" w:pos="538"/>
              </w:tabs>
              <w:spacing w:after="0" w:line="240" w:lineRule="auto"/>
              <w:ind w:left="-108" w:right="-3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7724" w:rsidRPr="001C4F0E" w:rsidRDefault="00297724" w:rsidP="00297724">
            <w:pPr>
              <w:tabs>
                <w:tab w:val="decimal" w:pos="579"/>
              </w:tabs>
              <w:spacing w:after="0" w:line="240" w:lineRule="auto"/>
              <w:ind w:left="-108" w:right="-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7724" w:rsidRPr="001C4F0E" w:rsidRDefault="00297724" w:rsidP="00297724">
            <w:pPr>
              <w:tabs>
                <w:tab w:val="decimal" w:pos="538"/>
              </w:tabs>
              <w:spacing w:after="0" w:line="240" w:lineRule="auto"/>
              <w:ind w:left="-108" w:right="-3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7724" w:rsidRPr="001C4F0E" w:rsidRDefault="00297724" w:rsidP="00297724">
            <w:pPr>
              <w:tabs>
                <w:tab w:val="decimal" w:pos="702"/>
              </w:tabs>
              <w:spacing w:after="0" w:line="240" w:lineRule="auto"/>
              <w:ind w:left="-108" w:right="-3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297724" w:rsidRPr="001C4F0E" w:rsidTr="00F305A9">
        <w:tc>
          <w:tcPr>
            <w:tcW w:w="4383" w:type="dxa"/>
            <w:shd w:val="clear" w:color="auto" w:fill="FFFFFF"/>
          </w:tcPr>
          <w:p w:rsidR="00297724" w:rsidRPr="001C4F0E" w:rsidRDefault="00297724" w:rsidP="0029772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FFFFFF"/>
          </w:tcPr>
          <w:p w:rsidR="00297724" w:rsidRPr="001C4F0E" w:rsidRDefault="00297724" w:rsidP="00297724">
            <w:pPr>
              <w:tabs>
                <w:tab w:val="decimal" w:pos="83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FFFFFF"/>
          </w:tcPr>
          <w:p w:rsidR="00297724" w:rsidRPr="001C4F0E" w:rsidRDefault="00297724" w:rsidP="00297724">
            <w:pPr>
              <w:tabs>
                <w:tab w:val="decimal" w:pos="-63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FFFFFF"/>
          </w:tcPr>
          <w:p w:rsidR="00297724" w:rsidRPr="001C4F0E" w:rsidRDefault="00297724" w:rsidP="00297724">
            <w:pPr>
              <w:tabs>
                <w:tab w:val="decimal" w:pos="83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FFFFF"/>
          </w:tcPr>
          <w:p w:rsidR="00297724" w:rsidRPr="001C4F0E" w:rsidRDefault="00297724" w:rsidP="00297724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FFFFFF"/>
          </w:tcPr>
          <w:p w:rsidR="00297724" w:rsidRPr="001C4F0E" w:rsidRDefault="00297724" w:rsidP="00297724">
            <w:pPr>
              <w:tabs>
                <w:tab w:val="decimal" w:pos="70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</w:tbl>
    <w:p w:rsidR="00340278" w:rsidRPr="001C4F0E" w:rsidRDefault="00340278" w:rsidP="00ED0853">
      <w:pPr>
        <w:shd w:val="clear" w:color="auto" w:fill="FFFFFF"/>
        <w:spacing w:after="0" w:line="240" w:lineRule="auto"/>
        <w:ind w:left="450" w:right="-25"/>
        <w:jc w:val="both"/>
        <w:rPr>
          <w:rFonts w:ascii="Angsana New" w:hAnsi="Angsana New" w:cs="Angsana New"/>
          <w:sz w:val="30"/>
          <w:szCs w:val="30"/>
          <w:shd w:val="clear" w:color="auto" w:fill="FFFFFF"/>
        </w:rPr>
      </w:pPr>
    </w:p>
    <w:p w:rsidR="00C73AAF" w:rsidRPr="001C4F0E" w:rsidRDefault="00C73AAF" w:rsidP="00ED0853">
      <w:pPr>
        <w:shd w:val="clear" w:color="auto" w:fill="FFFFFF"/>
        <w:spacing w:after="0" w:line="240" w:lineRule="auto"/>
        <w:ind w:left="450" w:right="-25"/>
        <w:jc w:val="both"/>
        <w:rPr>
          <w:rFonts w:ascii="Angsana New" w:hAnsi="Angsana New" w:cs="Angsana New"/>
          <w:sz w:val="30"/>
          <w:szCs w:val="30"/>
          <w:shd w:val="clear" w:color="auto" w:fill="FFFFFF"/>
        </w:rPr>
      </w:pPr>
    </w:p>
    <w:p w:rsidR="001162BB" w:rsidRPr="001C4F0E" w:rsidRDefault="001162BB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  <w:sectPr w:rsidR="001162BB" w:rsidRPr="001C4F0E" w:rsidSect="00E6053B">
          <w:pgSz w:w="11907" w:h="16839" w:code="9"/>
          <w:pgMar w:top="691" w:right="1152" w:bottom="576" w:left="1152" w:header="720" w:footer="720" w:gutter="0"/>
          <w:cols w:space="720"/>
          <w:docGrid w:linePitch="245"/>
        </w:sectPr>
      </w:pPr>
    </w:p>
    <w:p w:rsidR="001162BB" w:rsidRPr="001C4F0E" w:rsidRDefault="00BF17C7" w:rsidP="003E69BF">
      <w:pPr>
        <w:spacing w:after="0" w:line="240" w:lineRule="auto"/>
        <w:ind w:left="540" w:right="-25" w:hanging="432"/>
        <w:jc w:val="both"/>
        <w:rPr>
          <w:rFonts w:ascii="Angsana New" w:hAnsi="Angsana New" w:cs="Angsana New"/>
          <w:spacing w:val="-4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lastRenderedPageBreak/>
        <w:t>ตราสารทุนอื่นที่ไม่อยู่ในความต้องการของตลาด</w:t>
      </w:r>
      <w:r w:rsidR="001162BB" w:rsidRPr="001C4F0E">
        <w:rPr>
          <w:rFonts w:ascii="Angsana New" w:hAnsi="Angsana New" w:cs="Angsana New"/>
          <w:spacing w:val="-4"/>
          <w:sz w:val="30"/>
          <w:szCs w:val="30"/>
          <w:cs/>
        </w:rPr>
        <w:t xml:space="preserve">ซึ่งบันทึกตามวิธีราคาทุน ณ วันที่ </w:t>
      </w:r>
      <w:r w:rsidR="00DD0AED" w:rsidRPr="001C4F0E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DD0AED" w:rsidRPr="001C4F0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="00DD0AED" w:rsidRPr="001C4F0E">
        <w:rPr>
          <w:rFonts w:ascii="Angsana New" w:hAnsi="Angsana New" w:cs="Angsana New"/>
          <w:spacing w:val="-4"/>
          <w:sz w:val="30"/>
          <w:szCs w:val="30"/>
        </w:rPr>
        <w:t>256</w:t>
      </w:r>
      <w:r w:rsidR="004F554B" w:rsidRPr="001C4F0E">
        <w:rPr>
          <w:rFonts w:ascii="Angsana New" w:hAnsi="Angsana New" w:cs="Angsana New"/>
          <w:spacing w:val="-4"/>
          <w:sz w:val="30"/>
          <w:szCs w:val="30"/>
        </w:rPr>
        <w:t>2</w:t>
      </w:r>
      <w:r w:rsidR="00DD0AED" w:rsidRPr="001C4F0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D0AED" w:rsidRPr="001C4F0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1162BB" w:rsidRPr="001C4F0E">
        <w:rPr>
          <w:rFonts w:ascii="Angsana New" w:hAnsi="Angsana New" w:cs="Angsana New"/>
          <w:spacing w:val="-4"/>
          <w:sz w:val="30"/>
          <w:szCs w:val="30"/>
        </w:rPr>
        <w:t>3</w:t>
      </w:r>
      <w:r w:rsidR="00F6255A" w:rsidRPr="001C4F0E">
        <w:rPr>
          <w:rFonts w:ascii="Angsana New" w:hAnsi="Angsana New" w:cs="Angsana New"/>
          <w:spacing w:val="-4"/>
          <w:sz w:val="30"/>
          <w:szCs w:val="30"/>
        </w:rPr>
        <w:t>1</w:t>
      </w:r>
      <w:r w:rsidR="001162BB" w:rsidRPr="001C4F0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162BB" w:rsidRPr="001C4F0E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D26E54" w:rsidRPr="001C4F0E">
        <w:rPr>
          <w:rFonts w:ascii="Angsana New" w:hAnsi="Angsana New" w:cs="Angsana New"/>
          <w:spacing w:val="-4"/>
          <w:sz w:val="30"/>
          <w:szCs w:val="30"/>
        </w:rPr>
        <w:t>25</w:t>
      </w:r>
      <w:r w:rsidR="00181F9C" w:rsidRPr="001C4F0E">
        <w:rPr>
          <w:rFonts w:ascii="Angsana New" w:hAnsi="Angsana New" w:cs="Angsana New"/>
          <w:spacing w:val="-4"/>
          <w:sz w:val="30"/>
          <w:szCs w:val="30"/>
        </w:rPr>
        <w:t>6</w:t>
      </w:r>
      <w:r w:rsidR="004F554B" w:rsidRPr="001C4F0E">
        <w:rPr>
          <w:rFonts w:ascii="Angsana New" w:hAnsi="Angsana New" w:cs="Angsana New"/>
          <w:spacing w:val="-4"/>
          <w:sz w:val="30"/>
          <w:szCs w:val="30"/>
        </w:rPr>
        <w:t>1</w:t>
      </w:r>
      <w:r w:rsidR="00D26E54" w:rsidRPr="001C4F0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162BB" w:rsidRPr="001C4F0E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:rsidR="001162BB" w:rsidRPr="001C4F0E" w:rsidRDefault="001162BB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spacing w:val="-4"/>
        </w:rPr>
      </w:pPr>
    </w:p>
    <w:tbl>
      <w:tblPr>
        <w:tblW w:w="146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31"/>
        <w:gridCol w:w="1026"/>
        <w:gridCol w:w="1017"/>
        <w:gridCol w:w="236"/>
        <w:gridCol w:w="1024"/>
        <w:gridCol w:w="250"/>
        <w:gridCol w:w="1028"/>
        <w:gridCol w:w="270"/>
        <w:gridCol w:w="1017"/>
        <w:gridCol w:w="270"/>
        <w:gridCol w:w="1026"/>
        <w:gridCol w:w="270"/>
        <w:gridCol w:w="1017"/>
        <w:gridCol w:w="297"/>
        <w:gridCol w:w="1026"/>
        <w:gridCol w:w="252"/>
        <w:gridCol w:w="1017"/>
        <w:gridCol w:w="236"/>
        <w:gridCol w:w="1024"/>
      </w:tblGrid>
      <w:tr w:rsidR="002036A9" w:rsidRPr="001C4F0E" w:rsidTr="00C26A37">
        <w:trPr>
          <w:trHeight w:val="348"/>
        </w:trPr>
        <w:tc>
          <w:tcPr>
            <w:tcW w:w="2331" w:type="dxa"/>
          </w:tcPr>
          <w:p w:rsidR="002036A9" w:rsidRPr="001C4F0E" w:rsidRDefault="002036A9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03" w:type="dxa"/>
            <w:gridSpan w:val="18"/>
          </w:tcPr>
          <w:p w:rsidR="002036A9" w:rsidRPr="001C4F0E" w:rsidRDefault="002036A9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26A37" w:rsidRPr="001C4F0E" w:rsidTr="00C26A37">
        <w:trPr>
          <w:trHeight w:val="348"/>
        </w:trPr>
        <w:tc>
          <w:tcPr>
            <w:tcW w:w="2331" w:type="dxa"/>
          </w:tcPr>
          <w:p w:rsidR="002036A9" w:rsidRPr="001C4F0E" w:rsidRDefault="002036A9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</w:p>
        </w:tc>
        <w:tc>
          <w:tcPr>
            <w:tcW w:w="236" w:type="dxa"/>
          </w:tcPr>
          <w:p w:rsidR="002036A9" w:rsidRPr="001C4F0E" w:rsidRDefault="002036A9" w:rsidP="00D55D3F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  <w:vAlign w:val="bottom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vAlign w:val="bottom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6A37" w:rsidRPr="001C4F0E" w:rsidTr="00C26A37">
        <w:trPr>
          <w:trHeight w:val="348"/>
        </w:trPr>
        <w:tc>
          <w:tcPr>
            <w:tcW w:w="2331" w:type="dxa"/>
          </w:tcPr>
          <w:p w:rsidR="002036A9" w:rsidRPr="001C4F0E" w:rsidRDefault="002036A9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  <w:vAlign w:val="bottom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2036A9" w:rsidRPr="001C4F0E" w:rsidRDefault="002036A9" w:rsidP="00D55D3F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2" w:type="dxa"/>
            <w:gridSpan w:val="3"/>
            <w:vAlign w:val="bottom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vAlign w:val="bottom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52" w:type="dxa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:rsidR="002036A9" w:rsidRPr="001C4F0E" w:rsidRDefault="002036A9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ราคาทุน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</w:tr>
      <w:tr w:rsidR="00C26A37" w:rsidRPr="001C4F0E" w:rsidTr="00C26A37">
        <w:trPr>
          <w:trHeight w:val="348"/>
        </w:trPr>
        <w:tc>
          <w:tcPr>
            <w:tcW w:w="2331" w:type="dxa"/>
          </w:tcPr>
          <w:p w:rsidR="002036A9" w:rsidRPr="001C4F0E" w:rsidRDefault="002036A9" w:rsidP="004C5072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2036A9" w:rsidRPr="001C4F0E" w:rsidRDefault="002036A9" w:rsidP="004C5072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1017" w:type="dxa"/>
          </w:tcPr>
          <w:p w:rsidR="002036A9" w:rsidRPr="001C4F0E" w:rsidRDefault="002036A9" w:rsidP="004C5072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2036A9" w:rsidRPr="001C4F0E" w:rsidRDefault="002036A9" w:rsidP="004C5072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2036A9" w:rsidRPr="001C4F0E" w:rsidRDefault="002036A9" w:rsidP="004C507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250" w:type="dxa"/>
          </w:tcPr>
          <w:p w:rsidR="002036A9" w:rsidRPr="001C4F0E" w:rsidRDefault="002036A9" w:rsidP="004C507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2036A9" w:rsidRPr="001C4F0E" w:rsidRDefault="002036A9" w:rsidP="004C507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2036A9" w:rsidRPr="001C4F0E" w:rsidRDefault="002036A9" w:rsidP="004C507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2036A9" w:rsidRPr="001C4F0E" w:rsidRDefault="002036A9" w:rsidP="004C507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:rsidR="002036A9" w:rsidRPr="001C4F0E" w:rsidRDefault="002036A9" w:rsidP="004C507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2036A9" w:rsidRPr="001C4F0E" w:rsidRDefault="002036A9" w:rsidP="004C507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2036A9" w:rsidRPr="001C4F0E" w:rsidRDefault="002036A9" w:rsidP="004C5072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2036A9" w:rsidRPr="001C4F0E" w:rsidRDefault="002036A9" w:rsidP="004C507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297" w:type="dxa"/>
          </w:tcPr>
          <w:p w:rsidR="002036A9" w:rsidRPr="001C4F0E" w:rsidRDefault="002036A9" w:rsidP="004C507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2036A9" w:rsidRPr="001C4F0E" w:rsidRDefault="002036A9" w:rsidP="004C507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2" w:type="dxa"/>
          </w:tcPr>
          <w:p w:rsidR="002036A9" w:rsidRPr="001C4F0E" w:rsidRDefault="002036A9" w:rsidP="004C507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2036A9" w:rsidRPr="001C4F0E" w:rsidRDefault="002036A9" w:rsidP="004C507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</w:tcPr>
          <w:p w:rsidR="002036A9" w:rsidRPr="001C4F0E" w:rsidRDefault="002036A9" w:rsidP="004C507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2036A9" w:rsidRPr="001C4F0E" w:rsidRDefault="002036A9" w:rsidP="004C507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br/>
              <w:t>ธันวาคม</w:t>
            </w:r>
          </w:p>
        </w:tc>
      </w:tr>
      <w:tr w:rsidR="004F554B" w:rsidRPr="001C4F0E" w:rsidTr="00D86795">
        <w:trPr>
          <w:trHeight w:val="348"/>
        </w:trPr>
        <w:tc>
          <w:tcPr>
            <w:tcW w:w="2331" w:type="dxa"/>
          </w:tcPr>
          <w:p w:rsidR="004F554B" w:rsidRPr="001C4F0E" w:rsidRDefault="004F554B" w:rsidP="004F554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4F554B" w:rsidRPr="001C4F0E" w:rsidRDefault="004F554B" w:rsidP="004F554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017" w:type="dxa"/>
          </w:tcPr>
          <w:p w:rsidR="004F554B" w:rsidRPr="001C4F0E" w:rsidRDefault="004F554B" w:rsidP="004F554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4F554B" w:rsidRPr="001C4F0E" w:rsidRDefault="004F554B" w:rsidP="004F554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4F554B" w:rsidRPr="001C4F0E" w:rsidRDefault="004F554B" w:rsidP="004F554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</w:tcPr>
          <w:p w:rsidR="004F554B" w:rsidRPr="001C4F0E" w:rsidRDefault="004F554B" w:rsidP="004F554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4F554B" w:rsidRPr="001C4F0E" w:rsidRDefault="004F554B" w:rsidP="004F554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4F554B" w:rsidRPr="001C4F0E" w:rsidRDefault="004F554B" w:rsidP="004F554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4F554B" w:rsidRPr="001C4F0E" w:rsidRDefault="004F554B" w:rsidP="004F554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4F554B" w:rsidRPr="001C4F0E" w:rsidRDefault="004F554B" w:rsidP="004F554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4F554B" w:rsidRPr="001C4F0E" w:rsidRDefault="004F554B" w:rsidP="004F554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4F554B" w:rsidRPr="001C4F0E" w:rsidRDefault="004F554B" w:rsidP="004F554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4F554B" w:rsidRPr="001C4F0E" w:rsidRDefault="004F554B" w:rsidP="004F554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97" w:type="dxa"/>
          </w:tcPr>
          <w:p w:rsidR="004F554B" w:rsidRPr="001C4F0E" w:rsidRDefault="004F554B" w:rsidP="004F554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4F554B" w:rsidRPr="001C4F0E" w:rsidRDefault="004F554B" w:rsidP="004F554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52" w:type="dxa"/>
          </w:tcPr>
          <w:p w:rsidR="004F554B" w:rsidRPr="001C4F0E" w:rsidRDefault="004F554B" w:rsidP="004F554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4F554B" w:rsidRPr="001C4F0E" w:rsidRDefault="004F554B" w:rsidP="004F554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:rsidR="004F554B" w:rsidRPr="001C4F0E" w:rsidRDefault="004F554B" w:rsidP="004F554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4F554B" w:rsidRPr="001C4F0E" w:rsidRDefault="004F554B" w:rsidP="004F554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2036A9" w:rsidRPr="001C4F0E" w:rsidTr="00C26A37">
        <w:trPr>
          <w:trHeight w:val="358"/>
        </w:trPr>
        <w:tc>
          <w:tcPr>
            <w:tcW w:w="2331" w:type="dxa"/>
          </w:tcPr>
          <w:p w:rsidR="002036A9" w:rsidRPr="001C4F0E" w:rsidRDefault="002036A9" w:rsidP="004C5072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</w:tcPr>
          <w:p w:rsidR="002036A9" w:rsidRPr="001C4F0E" w:rsidRDefault="002036A9" w:rsidP="004C507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:rsidR="002036A9" w:rsidRPr="001C4F0E" w:rsidRDefault="002036A9" w:rsidP="004C5072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4" w:type="dxa"/>
            <w:gridSpan w:val="15"/>
          </w:tcPr>
          <w:p w:rsidR="002036A9" w:rsidRPr="001C4F0E" w:rsidRDefault="002036A9" w:rsidP="004C5072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26A37" w:rsidRPr="001C4F0E" w:rsidTr="00C26A37">
        <w:trPr>
          <w:trHeight w:val="339"/>
        </w:trPr>
        <w:tc>
          <w:tcPr>
            <w:tcW w:w="2331" w:type="dxa"/>
          </w:tcPr>
          <w:p w:rsidR="002036A9" w:rsidRPr="001C4F0E" w:rsidRDefault="002036A9" w:rsidP="004C5072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 รีเทล</w:t>
            </w:r>
          </w:p>
        </w:tc>
        <w:tc>
          <w:tcPr>
            <w:tcW w:w="1026" w:type="dxa"/>
          </w:tcPr>
          <w:p w:rsidR="002036A9" w:rsidRPr="001C4F0E" w:rsidRDefault="002036A9" w:rsidP="004C5072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2036A9" w:rsidRPr="001C4F0E" w:rsidRDefault="002036A9" w:rsidP="004C5072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036A9" w:rsidRPr="001C4F0E" w:rsidRDefault="002036A9" w:rsidP="004C5072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2036A9" w:rsidRPr="001C4F0E" w:rsidRDefault="002036A9" w:rsidP="004C507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</w:tcPr>
          <w:p w:rsidR="002036A9" w:rsidRPr="001C4F0E" w:rsidRDefault="002036A9" w:rsidP="004C5072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2036A9" w:rsidRPr="001C4F0E" w:rsidRDefault="002036A9" w:rsidP="004C507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036A9" w:rsidRPr="001C4F0E" w:rsidRDefault="002036A9" w:rsidP="004C5072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2036A9" w:rsidRPr="001C4F0E" w:rsidRDefault="002036A9" w:rsidP="004C507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036A9" w:rsidRPr="001C4F0E" w:rsidRDefault="002036A9" w:rsidP="004C5072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2036A9" w:rsidRPr="001C4F0E" w:rsidRDefault="002036A9" w:rsidP="004C5072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036A9" w:rsidRPr="001C4F0E" w:rsidRDefault="002036A9" w:rsidP="004C5072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2036A9" w:rsidRPr="001C4F0E" w:rsidRDefault="002036A9" w:rsidP="004C5072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7" w:type="dxa"/>
          </w:tcPr>
          <w:p w:rsidR="002036A9" w:rsidRPr="001C4F0E" w:rsidRDefault="002036A9" w:rsidP="004C5072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2036A9" w:rsidRPr="001C4F0E" w:rsidRDefault="002036A9" w:rsidP="004C5072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2036A9" w:rsidRPr="001C4F0E" w:rsidRDefault="002036A9" w:rsidP="004C5072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2036A9" w:rsidRPr="001C4F0E" w:rsidRDefault="002036A9" w:rsidP="004C5072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036A9" w:rsidRPr="001C4F0E" w:rsidRDefault="002036A9" w:rsidP="004C5072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2036A9" w:rsidRPr="001C4F0E" w:rsidRDefault="002036A9" w:rsidP="004C5072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04EE7" w:rsidRPr="001C4F0E" w:rsidTr="00C26A37">
        <w:trPr>
          <w:trHeight w:val="339"/>
        </w:trPr>
        <w:tc>
          <w:tcPr>
            <w:tcW w:w="2331" w:type="dxa"/>
          </w:tcPr>
          <w:p w:rsidR="00704EE7" w:rsidRPr="001C4F0E" w:rsidRDefault="00704EE7" w:rsidP="00704EE7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ดีเวลล็อปเม้นท์ จำกัด</w:t>
            </w:r>
            <w:r w:rsidRPr="001C4F0E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236" w:type="dxa"/>
          </w:tcPr>
          <w:p w:rsidR="00704EE7" w:rsidRPr="001C4F0E" w:rsidRDefault="00704EE7" w:rsidP="00704EE7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500,000</w:t>
            </w:r>
          </w:p>
        </w:tc>
        <w:tc>
          <w:tcPr>
            <w:tcW w:w="25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500,000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97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36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</w:tr>
      <w:tr w:rsidR="00704EE7" w:rsidRPr="001C4F0E" w:rsidTr="00C26A37">
        <w:trPr>
          <w:trHeight w:val="339"/>
        </w:trPr>
        <w:tc>
          <w:tcPr>
            <w:tcW w:w="2331" w:type="dxa"/>
          </w:tcPr>
          <w:p w:rsidR="00704EE7" w:rsidRPr="001C4F0E" w:rsidRDefault="00704EE7" w:rsidP="00704EE7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สแควร์ ริทซ์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704EE7" w:rsidRPr="001C4F0E" w:rsidRDefault="00704EE7" w:rsidP="00704EE7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พลาซ่า จำกัด</w:t>
            </w:r>
            <w:r w:rsidRPr="001C4F0E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236" w:type="dxa"/>
          </w:tcPr>
          <w:p w:rsidR="00704EE7" w:rsidRPr="001C4F0E" w:rsidRDefault="00704EE7" w:rsidP="00704EE7">
            <w:pPr>
              <w:tabs>
                <w:tab w:val="decimal" w:pos="342"/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25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97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36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</w:tr>
      <w:tr w:rsidR="00704EE7" w:rsidRPr="001C4F0E" w:rsidTr="00C26A37">
        <w:trPr>
          <w:trHeight w:val="244"/>
        </w:trPr>
        <w:tc>
          <w:tcPr>
            <w:tcW w:w="2331" w:type="dxa"/>
          </w:tcPr>
          <w:p w:rsidR="00704EE7" w:rsidRPr="001C4F0E" w:rsidRDefault="00704EE7" w:rsidP="00704EE7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บริษัท ซีคอน บางแค จำกัด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270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0.0014</w:t>
            </w: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270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0.0014</w:t>
            </w:r>
          </w:p>
        </w:tc>
        <w:tc>
          <w:tcPr>
            <w:tcW w:w="236" w:type="dxa"/>
          </w:tcPr>
          <w:p w:rsidR="00704EE7" w:rsidRPr="001C4F0E" w:rsidRDefault="00704EE7" w:rsidP="00704EE7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700,000</w:t>
            </w:r>
          </w:p>
        </w:tc>
        <w:tc>
          <w:tcPr>
            <w:tcW w:w="25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700,000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117,503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117,503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 (117,500)</w:t>
            </w:r>
          </w:p>
        </w:tc>
        <w:tc>
          <w:tcPr>
            <w:tcW w:w="297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 (117,500)</w:t>
            </w:r>
          </w:p>
        </w:tc>
        <w:tc>
          <w:tcPr>
            <w:tcW w:w="252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704EE7" w:rsidRPr="001C4F0E" w:rsidTr="00C26A37">
        <w:trPr>
          <w:trHeight w:val="339"/>
        </w:trPr>
        <w:tc>
          <w:tcPr>
            <w:tcW w:w="2331" w:type="dxa"/>
          </w:tcPr>
          <w:p w:rsidR="00704EE7" w:rsidRPr="001C4F0E" w:rsidRDefault="00704EE7" w:rsidP="00704EE7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รังสิต พลาซ่า จำกัด</w:t>
            </w: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6.56</w:t>
            </w: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6.56</w:t>
            </w:r>
          </w:p>
        </w:tc>
        <w:tc>
          <w:tcPr>
            <w:tcW w:w="236" w:type="dxa"/>
          </w:tcPr>
          <w:p w:rsidR="00704EE7" w:rsidRPr="001C4F0E" w:rsidRDefault="00704EE7" w:rsidP="00704EE7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538,890</w:t>
            </w:r>
          </w:p>
        </w:tc>
        <w:tc>
          <w:tcPr>
            <w:tcW w:w="25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538,890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97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52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36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</w:tr>
      <w:tr w:rsidR="00704EE7" w:rsidRPr="001C4F0E" w:rsidTr="00C26A37">
        <w:trPr>
          <w:trHeight w:val="348"/>
        </w:trPr>
        <w:tc>
          <w:tcPr>
            <w:tcW w:w="2331" w:type="dxa"/>
          </w:tcPr>
          <w:p w:rsidR="00704EE7" w:rsidRPr="001C4F0E" w:rsidRDefault="00704EE7" w:rsidP="00704EE7">
            <w:pPr>
              <w:spacing w:after="0" w:line="240" w:lineRule="auto"/>
              <w:ind w:right="-173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สามัคคีสาร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704EE7" w:rsidRPr="001C4F0E" w:rsidRDefault="00704EE7" w:rsidP="00704EE7">
            <w:pPr>
              <w:spacing w:after="0" w:line="240" w:lineRule="auto"/>
              <w:ind w:right="-173" w:firstLine="144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(ดอกหญ้า) จำกัด</w:t>
            </w: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4.15</w:t>
            </w: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4.15</w:t>
            </w:r>
          </w:p>
        </w:tc>
        <w:tc>
          <w:tcPr>
            <w:tcW w:w="236" w:type="dxa"/>
          </w:tcPr>
          <w:p w:rsidR="00704EE7" w:rsidRPr="001C4F0E" w:rsidRDefault="00704EE7" w:rsidP="00704EE7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170,000</w:t>
            </w:r>
          </w:p>
        </w:tc>
        <w:tc>
          <w:tcPr>
            <w:tcW w:w="25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170,000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12,713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12,713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(12,713)</w:t>
            </w:r>
          </w:p>
        </w:tc>
        <w:tc>
          <w:tcPr>
            <w:tcW w:w="297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(12,713)</w:t>
            </w:r>
          </w:p>
        </w:tc>
        <w:tc>
          <w:tcPr>
            <w:tcW w:w="252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4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704EE7" w:rsidRPr="001C4F0E" w:rsidRDefault="00704EE7" w:rsidP="00704EE7">
            <w:pPr>
              <w:tabs>
                <w:tab w:val="decimal" w:pos="4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04EE7" w:rsidRPr="001C4F0E" w:rsidTr="00C26A37">
        <w:trPr>
          <w:trHeight w:val="339"/>
        </w:trPr>
        <w:tc>
          <w:tcPr>
            <w:tcW w:w="2331" w:type="dxa"/>
          </w:tcPr>
          <w:p w:rsidR="00704EE7" w:rsidRPr="001C4F0E" w:rsidRDefault="00704EE7" w:rsidP="00704EE7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บริษัท เซ็นทรัลแฟมิลี่มาร์ท จำกัด</w:t>
            </w: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236" w:type="dxa"/>
          </w:tcPr>
          <w:p w:rsidR="00704EE7" w:rsidRPr="001C4F0E" w:rsidRDefault="00704EE7" w:rsidP="00704EE7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1,175,000</w:t>
            </w:r>
          </w:p>
        </w:tc>
        <w:tc>
          <w:tcPr>
            <w:tcW w:w="25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1,175,000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22,840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7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22,840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(17,720)</w:t>
            </w:r>
          </w:p>
        </w:tc>
        <w:tc>
          <w:tcPr>
            <w:tcW w:w="297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(17,720)</w:t>
            </w:r>
          </w:p>
        </w:tc>
        <w:tc>
          <w:tcPr>
            <w:tcW w:w="252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5,120</w:t>
            </w:r>
          </w:p>
        </w:tc>
        <w:tc>
          <w:tcPr>
            <w:tcW w:w="236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5,120</w:t>
            </w:r>
          </w:p>
        </w:tc>
      </w:tr>
      <w:tr w:rsidR="00704EE7" w:rsidRPr="001C4F0E" w:rsidTr="00C26A37">
        <w:trPr>
          <w:trHeight w:val="348"/>
        </w:trPr>
        <w:tc>
          <w:tcPr>
            <w:tcW w:w="2331" w:type="dxa"/>
          </w:tcPr>
          <w:p w:rsidR="00704EE7" w:rsidRPr="001C4F0E" w:rsidRDefault="00704EE7" w:rsidP="00704EE7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</w:tcPr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</w:tcPr>
          <w:p w:rsidR="00704EE7" w:rsidRPr="001C4F0E" w:rsidRDefault="00704EE7" w:rsidP="00704EE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704EE7" w:rsidRPr="001C4F0E" w:rsidRDefault="00704EE7" w:rsidP="00704EE7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704EE7" w:rsidRPr="001C4F0E" w:rsidRDefault="00704EE7" w:rsidP="00704EE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355,556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704EE7" w:rsidRPr="001C4F0E" w:rsidRDefault="00704EE7" w:rsidP="00704EE7">
            <w:pPr>
              <w:tabs>
                <w:tab w:val="decimal" w:pos="72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355,556</w:t>
            </w:r>
          </w:p>
        </w:tc>
        <w:tc>
          <w:tcPr>
            <w:tcW w:w="270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(147,933)</w:t>
            </w:r>
          </w:p>
        </w:tc>
        <w:tc>
          <w:tcPr>
            <w:tcW w:w="297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704EE7" w:rsidRPr="001C4F0E" w:rsidRDefault="00704EE7" w:rsidP="00704EE7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(147,933)</w:t>
            </w:r>
          </w:p>
        </w:tc>
        <w:tc>
          <w:tcPr>
            <w:tcW w:w="252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207,623</w:t>
            </w:r>
          </w:p>
        </w:tc>
        <w:tc>
          <w:tcPr>
            <w:tcW w:w="236" w:type="dxa"/>
          </w:tcPr>
          <w:p w:rsidR="00704EE7" w:rsidRPr="001C4F0E" w:rsidRDefault="00704EE7" w:rsidP="00704EE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4EE7" w:rsidRPr="001C4F0E" w:rsidRDefault="00704EE7" w:rsidP="00704EE7">
            <w:pPr>
              <w:tabs>
                <w:tab w:val="decimal" w:pos="73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207,623</w:t>
            </w:r>
          </w:p>
        </w:tc>
      </w:tr>
    </w:tbl>
    <w:p w:rsidR="00E8669B" w:rsidRPr="001C4F0E" w:rsidRDefault="00E8669B" w:rsidP="000805FA">
      <w:pPr>
        <w:tabs>
          <w:tab w:val="left" w:pos="720"/>
        </w:tabs>
        <w:spacing w:after="0" w:line="240" w:lineRule="auto"/>
        <w:ind w:left="270" w:hanging="180"/>
        <w:jc w:val="thaiDistribute"/>
        <w:rPr>
          <w:rFonts w:ascii="Angsana New" w:hAnsi="Angsana New" w:cs="Angsana New"/>
          <w:sz w:val="30"/>
          <w:szCs w:val="30"/>
          <w:vertAlign w:val="superscript"/>
        </w:rPr>
      </w:pPr>
    </w:p>
    <w:p w:rsidR="00197C0A" w:rsidRPr="001C4F0E" w:rsidRDefault="00197C0A" w:rsidP="000805FA">
      <w:pPr>
        <w:tabs>
          <w:tab w:val="left" w:pos="720"/>
        </w:tabs>
        <w:spacing w:after="0" w:line="240" w:lineRule="auto"/>
        <w:ind w:left="270" w:hanging="180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vertAlign w:val="superscript"/>
        </w:rPr>
        <w:t>1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</w:rPr>
        <w:tab/>
      </w:r>
      <w:r w:rsidR="00802D26" w:rsidRPr="001C4F0E">
        <w:rPr>
          <w:rFonts w:ascii="Angsana New" w:hAnsi="Angsana New" w:cs="Angsana New"/>
          <w:sz w:val="30"/>
          <w:szCs w:val="30"/>
          <w:cs/>
        </w:rPr>
        <w:t>บริษัทไม่มีอิทธิพ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ลอย่างมีนัยสำคัญในเงินลงทุนที่จัดประเภทเป็นเงินลงทุนอื่นถึงแม้ว่าบริษัทมีสิทธิในการออกเสียงในบริษัทที่ได้รับการลงทุนตั้งแต่ร้อยละ </w:t>
      </w:r>
      <w:r w:rsidRPr="001C4F0E">
        <w:rPr>
          <w:rFonts w:ascii="Angsana New" w:hAnsi="Angsana New" w:cs="Angsana New"/>
          <w:sz w:val="30"/>
          <w:szCs w:val="30"/>
        </w:rPr>
        <w:t xml:space="preserve">20 </w:t>
      </w:r>
      <w:r w:rsidRPr="001C4F0E">
        <w:rPr>
          <w:rFonts w:ascii="Angsana New" w:hAnsi="Angsana New" w:cs="Angsana New"/>
          <w:sz w:val="30"/>
          <w:szCs w:val="30"/>
          <w:cs/>
        </w:rPr>
        <w:t>ขึ้นไป เนื่องจากบริษัท</w:t>
      </w:r>
      <w:r w:rsidR="000805FA" w:rsidRPr="001C4F0E">
        <w:rPr>
          <w:rFonts w:ascii="Angsana New" w:hAnsi="Angsana New" w:cs="Angsana New"/>
          <w:sz w:val="30"/>
          <w:szCs w:val="30"/>
        </w:rPr>
        <w:br/>
      </w:r>
      <w:r w:rsidRPr="001C4F0E">
        <w:rPr>
          <w:rFonts w:ascii="Angsana New" w:hAnsi="Angsana New" w:cs="Angsana New"/>
          <w:sz w:val="30"/>
          <w:szCs w:val="30"/>
          <w:cs/>
        </w:rPr>
        <w:t>ไม่มีตัวแทนเพื่อร่วมเป็นคณะกรรมการ จึงทำให้บริษัทไม่สามารถมีส่วนร่วมในการพิจารณาการกำหนดนโยบายในการดำเนินงานและนโยบายด้านการเงิน</w:t>
      </w:r>
    </w:p>
    <w:p w:rsidR="00197C0A" w:rsidRPr="001C4F0E" w:rsidRDefault="00197C0A" w:rsidP="00197C0A">
      <w:pPr>
        <w:tabs>
          <w:tab w:val="left" w:pos="720"/>
        </w:tabs>
        <w:spacing w:after="0" w:line="240" w:lineRule="auto"/>
        <w:ind w:left="270" w:hanging="180"/>
        <w:rPr>
          <w:rFonts w:ascii="Angsana New" w:hAnsi="Angsana New" w:cs="Angsana New"/>
          <w:sz w:val="30"/>
          <w:szCs w:val="30"/>
          <w:cs/>
        </w:rPr>
      </w:pPr>
      <w:r w:rsidRPr="001C4F0E">
        <w:rPr>
          <w:rFonts w:ascii="Angsana New" w:hAnsi="Angsana New" w:cs="Angsana New"/>
          <w:sz w:val="30"/>
          <w:szCs w:val="30"/>
          <w:vertAlign w:val="superscript"/>
        </w:rPr>
        <w:t>2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</w:rPr>
        <w:tab/>
      </w:r>
      <w:r w:rsidRPr="001C4F0E">
        <w:rPr>
          <w:rFonts w:ascii="Angsana New" w:hAnsi="Angsana New" w:cs="Angsana New" w:hint="cs"/>
          <w:sz w:val="30"/>
          <w:szCs w:val="30"/>
          <w:cs/>
        </w:rPr>
        <w:t>ผลการดำเนินงานไม่เป็นสาระสำคัญ</w:t>
      </w:r>
    </w:p>
    <w:p w:rsidR="001162BB" w:rsidRPr="001C4F0E" w:rsidRDefault="00744538" w:rsidP="00744538">
      <w:pPr>
        <w:spacing w:after="0" w:line="240" w:lineRule="auto"/>
        <w:rPr>
          <w:rFonts w:ascii="Angsana New" w:hAnsi="Angsana New" w:cs="Angsana New"/>
          <w:sz w:val="2"/>
          <w:szCs w:val="2"/>
          <w:cs/>
        </w:rPr>
      </w:pPr>
      <w:r w:rsidRPr="001C4F0E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146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9"/>
        <w:gridCol w:w="1026"/>
        <w:gridCol w:w="1017"/>
        <w:gridCol w:w="270"/>
        <w:gridCol w:w="1017"/>
        <w:gridCol w:w="270"/>
        <w:gridCol w:w="1026"/>
        <w:gridCol w:w="236"/>
        <w:gridCol w:w="1024"/>
        <w:gridCol w:w="244"/>
        <w:gridCol w:w="1016"/>
        <w:gridCol w:w="270"/>
        <w:gridCol w:w="1017"/>
        <w:gridCol w:w="270"/>
        <w:gridCol w:w="1017"/>
        <w:gridCol w:w="270"/>
        <w:gridCol w:w="1026"/>
        <w:gridCol w:w="270"/>
        <w:gridCol w:w="1017"/>
      </w:tblGrid>
      <w:tr w:rsidR="00C26A37" w:rsidRPr="001C4F0E" w:rsidTr="00C26A37">
        <w:trPr>
          <w:trHeight w:val="344"/>
        </w:trPr>
        <w:tc>
          <w:tcPr>
            <w:tcW w:w="2349" w:type="dxa"/>
          </w:tcPr>
          <w:p w:rsidR="00C26A37" w:rsidRPr="001C4F0E" w:rsidRDefault="00C26A37" w:rsidP="000046B4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03" w:type="dxa"/>
            <w:gridSpan w:val="18"/>
          </w:tcPr>
          <w:p w:rsidR="00C26A37" w:rsidRPr="001C4F0E" w:rsidRDefault="00C26A37" w:rsidP="003E54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</w:t>
            </w:r>
            <w:r w:rsidR="002C30DD" w:rsidRPr="001C4F0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</w:t>
            </w:r>
            <w:r w:rsidRPr="001C4F0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26A37" w:rsidRPr="001C4F0E" w:rsidTr="00C26A37">
        <w:trPr>
          <w:trHeight w:val="344"/>
        </w:trPr>
        <w:tc>
          <w:tcPr>
            <w:tcW w:w="2349" w:type="dxa"/>
          </w:tcPr>
          <w:p w:rsidR="00C26A37" w:rsidRPr="001C4F0E" w:rsidRDefault="00C26A37" w:rsidP="000046B4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</w:p>
        </w:tc>
        <w:tc>
          <w:tcPr>
            <w:tcW w:w="270" w:type="dxa"/>
          </w:tcPr>
          <w:p w:rsidR="00C26A37" w:rsidRPr="001C4F0E" w:rsidRDefault="00C26A37" w:rsidP="000046B4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vAlign w:val="bottom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4" w:type="dxa"/>
            <w:gridSpan w:val="3"/>
            <w:vAlign w:val="bottom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Align w:val="bottom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6A37" w:rsidRPr="001C4F0E" w:rsidTr="00C26A37">
        <w:trPr>
          <w:trHeight w:val="344"/>
        </w:trPr>
        <w:tc>
          <w:tcPr>
            <w:tcW w:w="2349" w:type="dxa"/>
          </w:tcPr>
          <w:p w:rsidR="00C26A37" w:rsidRPr="001C4F0E" w:rsidRDefault="00C26A37" w:rsidP="000046B4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  <w:vAlign w:val="bottom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:rsidR="00C26A37" w:rsidRPr="001C4F0E" w:rsidRDefault="00C26A37" w:rsidP="000046B4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vAlign w:val="bottom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4" w:type="dxa"/>
            <w:gridSpan w:val="3"/>
            <w:vAlign w:val="bottom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vAlign w:val="bottom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ราคาทุน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</w:tr>
      <w:tr w:rsidR="00C26A37" w:rsidRPr="001C4F0E" w:rsidTr="00C26A37">
        <w:trPr>
          <w:trHeight w:val="344"/>
        </w:trPr>
        <w:tc>
          <w:tcPr>
            <w:tcW w:w="2349" w:type="dxa"/>
          </w:tcPr>
          <w:p w:rsidR="00C26A37" w:rsidRPr="001C4F0E" w:rsidRDefault="00C26A37" w:rsidP="000046B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C26A37" w:rsidRPr="001C4F0E" w:rsidRDefault="00C26A37" w:rsidP="000046B4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1017" w:type="dxa"/>
          </w:tcPr>
          <w:p w:rsidR="00C26A37" w:rsidRPr="001C4F0E" w:rsidRDefault="00C26A37" w:rsidP="000046B4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C26A37" w:rsidRPr="001C4F0E" w:rsidRDefault="00C26A37" w:rsidP="000046B4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C26A37" w:rsidRPr="001C4F0E" w:rsidRDefault="00C26A37" w:rsidP="000046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:rsidR="00C26A37" w:rsidRPr="001C4F0E" w:rsidRDefault="00C26A37" w:rsidP="000046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C26A37" w:rsidRPr="001C4F0E" w:rsidRDefault="00C26A37" w:rsidP="000046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C26A37" w:rsidRPr="001C4F0E" w:rsidRDefault="00C26A37" w:rsidP="000046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C26A37" w:rsidRPr="001C4F0E" w:rsidRDefault="00C26A37" w:rsidP="000046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244" w:type="dxa"/>
          </w:tcPr>
          <w:p w:rsidR="00C26A37" w:rsidRPr="001C4F0E" w:rsidRDefault="00C26A37" w:rsidP="000046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C26A37" w:rsidRPr="001C4F0E" w:rsidRDefault="00C26A37" w:rsidP="000046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C26A37" w:rsidRPr="001C4F0E" w:rsidRDefault="00C26A37" w:rsidP="000046B4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C26A37" w:rsidRPr="001C4F0E" w:rsidRDefault="00C26A37" w:rsidP="000046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:rsidR="00C26A37" w:rsidRPr="001C4F0E" w:rsidRDefault="00C26A37" w:rsidP="000046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C26A37" w:rsidRPr="001C4F0E" w:rsidRDefault="00C26A37" w:rsidP="000046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C26A37" w:rsidRPr="001C4F0E" w:rsidRDefault="00C26A37" w:rsidP="000046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C26A37" w:rsidRPr="001C4F0E" w:rsidRDefault="00C26A37" w:rsidP="000046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:rsidR="00C26A37" w:rsidRPr="001C4F0E" w:rsidRDefault="00C26A37" w:rsidP="000046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C26A37" w:rsidRPr="001C4F0E" w:rsidRDefault="00C26A37" w:rsidP="000046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br/>
              <w:t>ธันวาคม</w:t>
            </w:r>
          </w:p>
        </w:tc>
      </w:tr>
      <w:tr w:rsidR="00AD55AC" w:rsidRPr="001C4F0E" w:rsidTr="00D86795">
        <w:trPr>
          <w:trHeight w:val="344"/>
        </w:trPr>
        <w:tc>
          <w:tcPr>
            <w:tcW w:w="2349" w:type="dxa"/>
          </w:tcPr>
          <w:p w:rsidR="00AD55AC" w:rsidRPr="001C4F0E" w:rsidRDefault="00AD55AC" w:rsidP="00AD55A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AD55AC" w:rsidRPr="001C4F0E" w:rsidRDefault="00AD55AC" w:rsidP="00AD55AC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017" w:type="dxa"/>
          </w:tcPr>
          <w:p w:rsidR="00AD55AC" w:rsidRPr="001C4F0E" w:rsidRDefault="00AD55AC" w:rsidP="00AD55AC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AD55AC" w:rsidRPr="001C4F0E" w:rsidRDefault="00AD55AC" w:rsidP="00AD55AC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44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AD55AC" w:rsidRPr="001C4F0E" w:rsidRDefault="00AD55AC" w:rsidP="00AD55AC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26A37" w:rsidRPr="001C4F0E" w:rsidTr="00C26A37">
        <w:trPr>
          <w:trHeight w:val="354"/>
        </w:trPr>
        <w:tc>
          <w:tcPr>
            <w:tcW w:w="2349" w:type="dxa"/>
          </w:tcPr>
          <w:p w:rsidR="00C26A37" w:rsidRPr="001C4F0E" w:rsidRDefault="00C26A37" w:rsidP="000046B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43" w:type="dxa"/>
            <w:gridSpan w:val="2"/>
          </w:tcPr>
          <w:p w:rsidR="00C26A37" w:rsidRPr="001C4F0E" w:rsidRDefault="00C26A37" w:rsidP="000046B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:rsidR="00C26A37" w:rsidRPr="001C4F0E" w:rsidRDefault="00C26A37" w:rsidP="000046B4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0" w:type="dxa"/>
            <w:gridSpan w:val="15"/>
          </w:tcPr>
          <w:p w:rsidR="00C26A37" w:rsidRPr="001C4F0E" w:rsidRDefault="00C26A37" w:rsidP="000046B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26A37" w:rsidRPr="001C4F0E" w:rsidTr="00C26A37">
        <w:trPr>
          <w:trHeight w:val="335"/>
        </w:trPr>
        <w:tc>
          <w:tcPr>
            <w:tcW w:w="2349" w:type="dxa"/>
          </w:tcPr>
          <w:p w:rsidR="00C26A37" w:rsidRPr="001C4F0E" w:rsidRDefault="00C26A37" w:rsidP="000046B4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 รีเทล</w:t>
            </w:r>
          </w:p>
        </w:tc>
        <w:tc>
          <w:tcPr>
            <w:tcW w:w="1026" w:type="dxa"/>
          </w:tcPr>
          <w:p w:rsidR="00C26A37" w:rsidRPr="001C4F0E" w:rsidRDefault="00C26A37" w:rsidP="000046B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C26A37" w:rsidRPr="001C4F0E" w:rsidRDefault="00C26A37" w:rsidP="000046B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26A37" w:rsidRPr="001C4F0E" w:rsidRDefault="00C26A37" w:rsidP="000046B4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C26A37" w:rsidRPr="001C4F0E" w:rsidRDefault="00C26A37" w:rsidP="000046B4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26A37" w:rsidRPr="001C4F0E" w:rsidRDefault="00C26A37" w:rsidP="000046B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C26A37" w:rsidRPr="001C4F0E" w:rsidRDefault="00C26A37" w:rsidP="000046B4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26A37" w:rsidRPr="001C4F0E" w:rsidRDefault="00C26A37" w:rsidP="000046B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C26A37" w:rsidRPr="001C4F0E" w:rsidRDefault="00C26A37" w:rsidP="000046B4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:rsidR="00C26A37" w:rsidRPr="001C4F0E" w:rsidRDefault="00C26A37" w:rsidP="000046B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C26A37" w:rsidRPr="001C4F0E" w:rsidRDefault="00C26A37" w:rsidP="000046B4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26A37" w:rsidRPr="001C4F0E" w:rsidRDefault="00C26A37" w:rsidP="000046B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C26A37" w:rsidRPr="001C4F0E" w:rsidRDefault="00C26A37" w:rsidP="000046B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26A37" w:rsidRPr="001C4F0E" w:rsidRDefault="00C26A37" w:rsidP="000046B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C26A37" w:rsidRPr="001C4F0E" w:rsidRDefault="00C26A37" w:rsidP="000046B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26A37" w:rsidRPr="001C4F0E" w:rsidRDefault="00C26A37" w:rsidP="000046B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C26A37" w:rsidRPr="001C4F0E" w:rsidRDefault="00C26A37" w:rsidP="000046B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26A37" w:rsidRPr="001C4F0E" w:rsidRDefault="00C26A37" w:rsidP="000046B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C26A37" w:rsidRPr="001C4F0E" w:rsidRDefault="00C26A37" w:rsidP="000046B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56BD4" w:rsidRPr="001C4F0E" w:rsidTr="00C26A37">
        <w:trPr>
          <w:trHeight w:val="335"/>
        </w:trPr>
        <w:tc>
          <w:tcPr>
            <w:tcW w:w="2349" w:type="dxa"/>
          </w:tcPr>
          <w:p w:rsidR="00356BD4" w:rsidRPr="001C4F0E" w:rsidRDefault="00356BD4" w:rsidP="00356BD4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ดีเวลล็อปเม้นท์ จำกัด</w:t>
            </w:r>
            <w:r w:rsidRPr="001C4F0E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500,000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500,000</w:t>
            </w:r>
          </w:p>
        </w:tc>
        <w:tc>
          <w:tcPr>
            <w:tcW w:w="236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44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-135"/>
                <w:tab w:val="left" w:pos="342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-135"/>
                <w:tab w:val="left" w:pos="342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356BD4" w:rsidRPr="001C4F0E" w:rsidRDefault="00356BD4" w:rsidP="00356BD4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</w:tr>
      <w:tr w:rsidR="00356BD4" w:rsidRPr="001C4F0E" w:rsidTr="00C26A37">
        <w:trPr>
          <w:trHeight w:val="335"/>
        </w:trPr>
        <w:tc>
          <w:tcPr>
            <w:tcW w:w="2349" w:type="dxa"/>
          </w:tcPr>
          <w:p w:rsidR="00356BD4" w:rsidRPr="001C4F0E" w:rsidRDefault="00356BD4" w:rsidP="00356BD4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  <w:vertAlign w:val="superscript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สแควร์ ริทซ์ </w:t>
            </w:r>
            <w:r w:rsidRPr="001C4F0E">
              <w:rPr>
                <w:rFonts w:ascii="Angsana New" w:hAnsi="Angsana New" w:cs="Angsana New"/>
                <w:sz w:val="24"/>
                <w:szCs w:val="24"/>
              </w:rPr>
              <w:br/>
              <w:t xml:space="preserve">   </w:t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พลาซ่า จำกัด</w:t>
            </w:r>
            <w:r w:rsidRPr="001C4F0E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24.00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342"/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236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44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356BD4" w:rsidRPr="001C4F0E" w:rsidRDefault="00356BD4" w:rsidP="00356BD4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</w:tr>
      <w:tr w:rsidR="00356BD4" w:rsidRPr="001C4F0E" w:rsidTr="00C26A37">
        <w:trPr>
          <w:trHeight w:val="335"/>
        </w:trPr>
        <w:tc>
          <w:tcPr>
            <w:tcW w:w="2349" w:type="dxa"/>
          </w:tcPr>
          <w:p w:rsidR="00356BD4" w:rsidRPr="001C4F0E" w:rsidRDefault="00356BD4" w:rsidP="00356BD4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รังสิต พลาซ่า จำกัด</w:t>
            </w: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6.56</w:t>
            </w: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6.56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538,890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538,890</w:t>
            </w:r>
          </w:p>
        </w:tc>
        <w:tc>
          <w:tcPr>
            <w:tcW w:w="236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44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-135"/>
                <w:tab w:val="left" w:pos="342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-135"/>
                <w:tab w:val="left" w:pos="342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356BD4" w:rsidRPr="001C4F0E" w:rsidRDefault="00356BD4" w:rsidP="00356BD4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52,500</w:t>
            </w:r>
          </w:p>
        </w:tc>
      </w:tr>
      <w:tr w:rsidR="00356BD4" w:rsidRPr="001C4F0E" w:rsidTr="00C26A37">
        <w:trPr>
          <w:trHeight w:val="344"/>
        </w:trPr>
        <w:tc>
          <w:tcPr>
            <w:tcW w:w="2349" w:type="dxa"/>
          </w:tcPr>
          <w:p w:rsidR="00356BD4" w:rsidRPr="001C4F0E" w:rsidRDefault="00356BD4" w:rsidP="00356BD4">
            <w:pPr>
              <w:spacing w:after="0" w:line="240" w:lineRule="auto"/>
              <w:ind w:right="-173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สามัคคีสาร </w:t>
            </w:r>
          </w:p>
          <w:p w:rsidR="00356BD4" w:rsidRPr="001C4F0E" w:rsidRDefault="00356BD4" w:rsidP="00356BD4">
            <w:pPr>
              <w:spacing w:after="0" w:line="240" w:lineRule="auto"/>
              <w:ind w:right="-173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(ดอกหญ้า) จำกัด</w:t>
            </w: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4.15</w:t>
            </w: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4.15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170,000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170,000</w:t>
            </w:r>
          </w:p>
        </w:tc>
        <w:tc>
          <w:tcPr>
            <w:tcW w:w="236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12,713</w:t>
            </w:r>
          </w:p>
        </w:tc>
        <w:tc>
          <w:tcPr>
            <w:tcW w:w="244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12,713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67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67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(12,713)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67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67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(12,713)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:rsidR="00356BD4" w:rsidRPr="001C4F0E" w:rsidRDefault="00356BD4" w:rsidP="00356BD4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356BD4" w:rsidRPr="001C4F0E" w:rsidRDefault="00356BD4" w:rsidP="00356BD4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56BD4" w:rsidRPr="001C4F0E" w:rsidTr="00C26A37">
        <w:trPr>
          <w:trHeight w:val="335"/>
        </w:trPr>
        <w:tc>
          <w:tcPr>
            <w:tcW w:w="2349" w:type="dxa"/>
          </w:tcPr>
          <w:p w:rsidR="00356BD4" w:rsidRPr="001C4F0E" w:rsidRDefault="00356BD4" w:rsidP="00356BD4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  <w:cs/>
              </w:rPr>
              <w:t>บริษัท เซ็นทรัลแฟมิลี่มาร์ท จำกัด</w:t>
            </w: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1,175,000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1,175,000</w:t>
            </w:r>
          </w:p>
        </w:tc>
        <w:tc>
          <w:tcPr>
            <w:tcW w:w="236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22,840</w:t>
            </w:r>
          </w:p>
        </w:tc>
        <w:tc>
          <w:tcPr>
            <w:tcW w:w="244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</w:tcPr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22,840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67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(17,720)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67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(17,720)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356BD4" w:rsidRPr="001C4F0E" w:rsidRDefault="00356BD4" w:rsidP="00356BD4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5,120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:rsidR="00356BD4" w:rsidRPr="001C4F0E" w:rsidRDefault="00356BD4" w:rsidP="00356BD4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sz w:val="24"/>
                <w:szCs w:val="24"/>
              </w:rPr>
              <w:t>5,120</w:t>
            </w:r>
          </w:p>
        </w:tc>
      </w:tr>
      <w:tr w:rsidR="00356BD4" w:rsidRPr="001C4F0E" w:rsidTr="00C26A37">
        <w:trPr>
          <w:trHeight w:val="344"/>
        </w:trPr>
        <w:tc>
          <w:tcPr>
            <w:tcW w:w="2349" w:type="dxa"/>
          </w:tcPr>
          <w:p w:rsidR="00356BD4" w:rsidRPr="001C4F0E" w:rsidRDefault="00356BD4" w:rsidP="00356BD4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238,053</w:t>
            </w:r>
          </w:p>
        </w:tc>
        <w:tc>
          <w:tcPr>
            <w:tcW w:w="244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:rsidR="00356BD4" w:rsidRPr="001C4F0E" w:rsidRDefault="00356BD4" w:rsidP="00356BD4">
            <w:pPr>
              <w:tabs>
                <w:tab w:val="decimal" w:pos="73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238,053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356BD4" w:rsidRPr="001C4F0E" w:rsidRDefault="00356BD4" w:rsidP="00356BD4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(30,433)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356BD4" w:rsidRPr="001C4F0E" w:rsidRDefault="00356BD4" w:rsidP="00356BD4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(30,433)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356BD4" w:rsidRPr="001C4F0E" w:rsidRDefault="00356BD4" w:rsidP="00356BD4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207,620</w:t>
            </w:r>
          </w:p>
        </w:tc>
        <w:tc>
          <w:tcPr>
            <w:tcW w:w="270" w:type="dxa"/>
          </w:tcPr>
          <w:p w:rsidR="00356BD4" w:rsidRPr="001C4F0E" w:rsidRDefault="00356BD4" w:rsidP="00356B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6BD4" w:rsidRPr="001C4F0E" w:rsidRDefault="00356BD4" w:rsidP="00356BD4">
            <w:pPr>
              <w:tabs>
                <w:tab w:val="decimal" w:pos="71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4F0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207,620</w:t>
            </w:r>
          </w:p>
        </w:tc>
      </w:tr>
    </w:tbl>
    <w:p w:rsidR="00E8669B" w:rsidRPr="001C4F0E" w:rsidRDefault="00E8669B" w:rsidP="000805FA">
      <w:pPr>
        <w:tabs>
          <w:tab w:val="left" w:pos="720"/>
        </w:tabs>
        <w:spacing w:after="0" w:line="240" w:lineRule="auto"/>
        <w:ind w:left="270" w:hanging="180"/>
        <w:jc w:val="thaiDistribute"/>
        <w:rPr>
          <w:rFonts w:ascii="Angsana New" w:hAnsi="Angsana New" w:cs="Angsana New"/>
          <w:sz w:val="30"/>
          <w:szCs w:val="30"/>
          <w:vertAlign w:val="superscript"/>
        </w:rPr>
      </w:pPr>
    </w:p>
    <w:p w:rsidR="0081504C" w:rsidRPr="001C4F0E" w:rsidRDefault="0081504C" w:rsidP="000805FA">
      <w:pPr>
        <w:tabs>
          <w:tab w:val="left" w:pos="720"/>
        </w:tabs>
        <w:spacing w:after="0" w:line="240" w:lineRule="auto"/>
        <w:ind w:left="270" w:hanging="180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vertAlign w:val="superscript"/>
        </w:rPr>
        <w:t>1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</w:rPr>
        <w:tab/>
      </w:r>
      <w:r w:rsidR="00802D26" w:rsidRPr="001C4F0E">
        <w:rPr>
          <w:rFonts w:ascii="Angsana New" w:hAnsi="Angsana New" w:cs="Angsana New"/>
          <w:sz w:val="30"/>
          <w:szCs w:val="30"/>
          <w:cs/>
        </w:rPr>
        <w:t>บริษัทไม่มีอิทธิพ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ลอย่างมีนัยสำคัญในเงินลงทุนที่จัดประเภทเป็นเงินลงทุนอื่นถึงแม้ว่าบริษัทมีสิทธิในการออกเสียงในบริษัทที่ได้รับการลงทุนตั้งแต่ร้อยละ </w:t>
      </w:r>
      <w:r w:rsidRPr="001C4F0E">
        <w:rPr>
          <w:rFonts w:ascii="Angsana New" w:hAnsi="Angsana New" w:cs="Angsana New"/>
          <w:sz w:val="30"/>
          <w:szCs w:val="30"/>
        </w:rPr>
        <w:t xml:space="preserve">20 </w:t>
      </w:r>
      <w:r w:rsidRPr="001C4F0E">
        <w:rPr>
          <w:rFonts w:ascii="Angsana New" w:hAnsi="Angsana New" w:cs="Angsana New"/>
          <w:sz w:val="30"/>
          <w:szCs w:val="30"/>
          <w:cs/>
        </w:rPr>
        <w:t>ขึ้นไป เนื่องจากบริษัท</w:t>
      </w:r>
      <w:r w:rsidR="000805FA" w:rsidRPr="001C4F0E">
        <w:rPr>
          <w:rFonts w:ascii="Angsana New" w:hAnsi="Angsana New" w:cs="Angsana New"/>
          <w:sz w:val="30"/>
          <w:szCs w:val="30"/>
        </w:rPr>
        <w:br/>
      </w:r>
      <w:r w:rsidRPr="001C4F0E">
        <w:rPr>
          <w:rFonts w:ascii="Angsana New" w:hAnsi="Angsana New" w:cs="Angsana New"/>
          <w:sz w:val="30"/>
          <w:szCs w:val="30"/>
          <w:cs/>
        </w:rPr>
        <w:t>ไม่มีตัวแทนเพื่อร่วมเป็นคณะกรรมการ จึงทำให้บริษัทไม่สามารถมีส่วนร่วมในการพิจารณาการกำหนดนโยบายในการดำเนินงานและนโยบายด้านการเงิน</w:t>
      </w:r>
    </w:p>
    <w:p w:rsidR="0081504C" w:rsidRPr="001C4F0E" w:rsidRDefault="0081504C" w:rsidP="0081504C">
      <w:pPr>
        <w:tabs>
          <w:tab w:val="left" w:pos="720"/>
        </w:tabs>
        <w:spacing w:after="0" w:line="240" w:lineRule="auto"/>
        <w:ind w:left="270" w:hanging="180"/>
        <w:rPr>
          <w:rFonts w:ascii="Angsana New" w:hAnsi="Angsana New" w:cs="Angsana New"/>
          <w:sz w:val="30"/>
          <w:szCs w:val="30"/>
          <w:cs/>
        </w:rPr>
      </w:pPr>
      <w:r w:rsidRPr="001C4F0E">
        <w:rPr>
          <w:rFonts w:ascii="Angsana New" w:hAnsi="Angsana New" w:cs="Angsana New"/>
          <w:sz w:val="30"/>
          <w:szCs w:val="30"/>
          <w:vertAlign w:val="superscript"/>
        </w:rPr>
        <w:t>2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</w:rPr>
        <w:tab/>
      </w:r>
      <w:r w:rsidRPr="001C4F0E">
        <w:rPr>
          <w:rFonts w:ascii="Angsana New" w:hAnsi="Angsana New" w:cs="Angsana New" w:hint="cs"/>
          <w:sz w:val="30"/>
          <w:szCs w:val="30"/>
          <w:cs/>
        </w:rPr>
        <w:t>ผลการดำเนินงานไม่เป็นสาระสำคัญ</w:t>
      </w:r>
    </w:p>
    <w:p w:rsidR="002A5070" w:rsidRPr="001C4F0E" w:rsidRDefault="002A5070" w:rsidP="00A14C3F">
      <w:pPr>
        <w:tabs>
          <w:tab w:val="left" w:pos="27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2A5070" w:rsidRPr="001C4F0E" w:rsidSect="00265523">
          <w:headerReference w:type="default" r:id="rId11"/>
          <w:pgSz w:w="16840" w:h="11907" w:orient="landscape" w:code="9"/>
          <w:pgMar w:top="691" w:right="910" w:bottom="576" w:left="1152" w:header="720" w:footer="720" w:gutter="0"/>
          <w:cols w:space="720"/>
          <w:docGrid w:linePitch="245"/>
        </w:sectPr>
      </w:pPr>
    </w:p>
    <w:p w:rsidR="002F7BA7" w:rsidRPr="001C4F0E" w:rsidRDefault="002F7BA7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 xml:space="preserve">ลูกหนี้การค้า </w:t>
      </w:r>
    </w:p>
    <w:p w:rsidR="00F305A9" w:rsidRPr="00A1269E" w:rsidRDefault="00F305A9" w:rsidP="00F305A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0"/>
          <w:szCs w:val="1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170"/>
        <w:gridCol w:w="270"/>
        <w:gridCol w:w="1170"/>
      </w:tblGrid>
      <w:tr w:rsidR="001C4F0E" w:rsidRPr="001C4F0E" w:rsidTr="00A451F9">
        <w:tc>
          <w:tcPr>
            <w:tcW w:w="3240" w:type="dxa"/>
          </w:tcPr>
          <w:p w:rsidR="0002601E" w:rsidRPr="001C4F0E" w:rsidRDefault="0002601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2601E" w:rsidRPr="001C4F0E" w:rsidRDefault="0002601E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2601E" w:rsidRPr="001C4F0E" w:rsidRDefault="0002601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2601E" w:rsidRPr="001C4F0E" w:rsidRDefault="0002601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2601E" w:rsidRPr="001C4F0E" w:rsidRDefault="0002601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7719" w:rsidRPr="001C4F0E" w:rsidTr="00CD2AC5">
        <w:tc>
          <w:tcPr>
            <w:tcW w:w="3240" w:type="dxa"/>
          </w:tcPr>
          <w:p w:rsidR="00596CF5" w:rsidRPr="001C4F0E" w:rsidRDefault="00596CF5" w:rsidP="00596CF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96CF5" w:rsidRPr="001C4F0E" w:rsidRDefault="00596CF5" w:rsidP="00596C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96CF5" w:rsidRPr="001C4F0E" w:rsidRDefault="00596CF5" w:rsidP="00596C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96CF5" w:rsidRPr="001C4F0E" w:rsidRDefault="00596CF5" w:rsidP="00596C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6CF5" w:rsidRPr="001C4F0E" w:rsidRDefault="00596CF5" w:rsidP="00596C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96CF5" w:rsidRPr="001C4F0E" w:rsidRDefault="00596CF5" w:rsidP="00596C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6CF5" w:rsidRPr="001C4F0E" w:rsidRDefault="00596CF5" w:rsidP="00596C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96CF5" w:rsidRPr="001C4F0E" w:rsidRDefault="00596CF5" w:rsidP="00596C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6CF5" w:rsidRPr="001C4F0E" w:rsidRDefault="00596CF5" w:rsidP="00596C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377AC" w:rsidRPr="001C4F0E" w:rsidTr="00CD2AC5">
        <w:tc>
          <w:tcPr>
            <w:tcW w:w="3240" w:type="dxa"/>
          </w:tcPr>
          <w:p w:rsidR="000377AC" w:rsidRPr="001C4F0E" w:rsidRDefault="000377AC" w:rsidP="000377AC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377AC" w:rsidRPr="001C4F0E" w:rsidRDefault="000377AC" w:rsidP="000377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377AC" w:rsidRPr="001C4F0E" w:rsidRDefault="000377AC" w:rsidP="000377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81F9C" w:rsidRPr="001C4F0E" w:rsidTr="00A1269E">
        <w:tc>
          <w:tcPr>
            <w:tcW w:w="3240" w:type="dxa"/>
          </w:tcPr>
          <w:p w:rsidR="00181F9C" w:rsidRPr="001C4F0E" w:rsidRDefault="00181F9C" w:rsidP="00181F9C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181F9C" w:rsidRPr="001C4F0E" w:rsidRDefault="00181F9C" w:rsidP="00181F9C">
            <w:pPr>
              <w:pStyle w:val="Heading5"/>
              <w:spacing w:before="0" w:line="240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181F9C" w:rsidRPr="001C4F0E" w:rsidRDefault="00181F9C" w:rsidP="00181F9C">
            <w:pPr>
              <w:tabs>
                <w:tab w:val="left" w:pos="97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51F9" w:rsidRPr="001C4F0E" w:rsidTr="00CD2AC5">
        <w:tc>
          <w:tcPr>
            <w:tcW w:w="324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A451F9" w:rsidRPr="001C4F0E" w:rsidRDefault="00A451F9" w:rsidP="00A451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180,375</w:t>
            </w:r>
          </w:p>
        </w:tc>
        <w:tc>
          <w:tcPr>
            <w:tcW w:w="270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215,846</w:t>
            </w:r>
          </w:p>
        </w:tc>
        <w:tc>
          <w:tcPr>
            <w:tcW w:w="270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173,241</w:t>
            </w:r>
          </w:p>
        </w:tc>
        <w:tc>
          <w:tcPr>
            <w:tcW w:w="270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451F9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199,133</w:t>
            </w:r>
          </w:p>
        </w:tc>
      </w:tr>
      <w:tr w:rsidR="00A451F9" w:rsidRPr="001C4F0E" w:rsidTr="00CD2AC5">
        <w:tc>
          <w:tcPr>
            <w:tcW w:w="324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:rsidR="00A451F9" w:rsidRPr="001C4F0E" w:rsidRDefault="00A451F9" w:rsidP="00A451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406,976</w:t>
            </w:r>
          </w:p>
        </w:tc>
        <w:tc>
          <w:tcPr>
            <w:tcW w:w="270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352,037</w:t>
            </w:r>
          </w:p>
        </w:tc>
        <w:tc>
          <w:tcPr>
            <w:tcW w:w="270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344,590</w:t>
            </w:r>
          </w:p>
        </w:tc>
        <w:tc>
          <w:tcPr>
            <w:tcW w:w="270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451F9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361,249</w:t>
            </w:r>
          </w:p>
        </w:tc>
      </w:tr>
      <w:tr w:rsidR="00A451F9" w:rsidRPr="001C4F0E" w:rsidTr="00CD2AC5">
        <w:tc>
          <w:tcPr>
            <w:tcW w:w="324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A451F9" w:rsidRPr="001C4F0E" w:rsidRDefault="00A451F9" w:rsidP="00A451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587,351</w:t>
            </w:r>
          </w:p>
        </w:tc>
        <w:tc>
          <w:tcPr>
            <w:tcW w:w="270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567,883</w:t>
            </w:r>
          </w:p>
        </w:tc>
        <w:tc>
          <w:tcPr>
            <w:tcW w:w="270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517,831</w:t>
            </w:r>
          </w:p>
        </w:tc>
        <w:tc>
          <w:tcPr>
            <w:tcW w:w="270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451F9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560,382</w:t>
            </w:r>
          </w:p>
        </w:tc>
      </w:tr>
      <w:tr w:rsidR="00A451F9" w:rsidRPr="001C4F0E" w:rsidTr="00CD2AC5">
        <w:tc>
          <w:tcPr>
            <w:tcW w:w="324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</w:tcPr>
          <w:p w:rsidR="00A451F9" w:rsidRPr="001C4F0E" w:rsidRDefault="00A451F9" w:rsidP="00A451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(24,194)</w:t>
            </w:r>
          </w:p>
        </w:tc>
        <w:tc>
          <w:tcPr>
            <w:tcW w:w="270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(26,956)</w:t>
            </w:r>
          </w:p>
        </w:tc>
        <w:tc>
          <w:tcPr>
            <w:tcW w:w="270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(22,659)</w:t>
            </w:r>
          </w:p>
        </w:tc>
        <w:tc>
          <w:tcPr>
            <w:tcW w:w="270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451F9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(25,745)</w:t>
            </w:r>
          </w:p>
        </w:tc>
      </w:tr>
      <w:tr w:rsidR="00A451F9" w:rsidRPr="001C4F0E" w:rsidTr="00CD2AC5">
        <w:tc>
          <w:tcPr>
            <w:tcW w:w="324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A451F9" w:rsidRPr="001C4F0E" w:rsidRDefault="00A451F9" w:rsidP="00A451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563,157</w:t>
            </w:r>
          </w:p>
        </w:tc>
        <w:tc>
          <w:tcPr>
            <w:tcW w:w="270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540,927</w:t>
            </w:r>
          </w:p>
        </w:tc>
        <w:tc>
          <w:tcPr>
            <w:tcW w:w="270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495,172</w:t>
            </w:r>
          </w:p>
        </w:tc>
        <w:tc>
          <w:tcPr>
            <w:tcW w:w="270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451F9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534,637</w:t>
            </w:r>
          </w:p>
        </w:tc>
      </w:tr>
      <w:tr w:rsidR="008F7719" w:rsidRPr="001C4F0E" w:rsidTr="00CD2AC5">
        <w:trPr>
          <w:trHeight w:val="134"/>
        </w:trPr>
        <w:tc>
          <w:tcPr>
            <w:tcW w:w="3240" w:type="dxa"/>
          </w:tcPr>
          <w:p w:rsidR="00181F9C" w:rsidRPr="00A1269E" w:rsidRDefault="00181F9C" w:rsidP="00181F9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:rsidR="00181F9C" w:rsidRPr="00A1269E" w:rsidRDefault="00181F9C" w:rsidP="00181F9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81F9C" w:rsidRPr="00A1269E" w:rsidRDefault="00181F9C" w:rsidP="00181F9C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181F9C" w:rsidRPr="00A1269E" w:rsidRDefault="00181F9C" w:rsidP="00181F9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81F9C" w:rsidRPr="00A1269E" w:rsidRDefault="00181F9C" w:rsidP="00181F9C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181F9C" w:rsidRPr="00A1269E" w:rsidRDefault="00181F9C" w:rsidP="00181F9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81F9C" w:rsidRPr="00A1269E" w:rsidRDefault="00181F9C" w:rsidP="00181F9C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181F9C" w:rsidRPr="00A1269E" w:rsidRDefault="00181F9C" w:rsidP="00181F9C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81F9C" w:rsidRPr="00A1269E" w:rsidRDefault="00181F9C" w:rsidP="00181F9C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</w:tr>
      <w:tr w:rsidR="00A1269E" w:rsidRPr="001C4F0E" w:rsidTr="00A1269E">
        <w:trPr>
          <w:trHeight w:val="299"/>
        </w:trPr>
        <w:tc>
          <w:tcPr>
            <w:tcW w:w="3240" w:type="dxa"/>
          </w:tcPr>
          <w:p w:rsidR="00A1269E" w:rsidRPr="001C4F0E" w:rsidRDefault="00A1269E" w:rsidP="00A1269E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A1269E" w:rsidRPr="001C4F0E" w:rsidRDefault="00A1269E" w:rsidP="00A1269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:rsidR="00A1269E" w:rsidRPr="001C4F0E" w:rsidRDefault="00A1269E" w:rsidP="00A1269E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1269E" w:rsidRPr="001C4F0E" w:rsidRDefault="00A1269E" w:rsidP="00A1269E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1269E" w:rsidRPr="001C4F0E" w:rsidRDefault="00A1269E" w:rsidP="00A1269E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1269E" w:rsidRPr="001C4F0E" w:rsidRDefault="00A1269E" w:rsidP="00A126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1269E" w:rsidRPr="001C4F0E" w:rsidRDefault="00A1269E" w:rsidP="00A1269E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1269E" w:rsidRPr="001C4F0E" w:rsidRDefault="00A1269E" w:rsidP="00A1269E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1269E" w:rsidRPr="001C4F0E" w:rsidRDefault="00A1269E" w:rsidP="00A1269E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A1269E" w:rsidRPr="001C4F0E" w:rsidTr="00AA5685">
        <w:trPr>
          <w:trHeight w:val="134"/>
        </w:trPr>
        <w:tc>
          <w:tcPr>
            <w:tcW w:w="3240" w:type="dxa"/>
          </w:tcPr>
          <w:p w:rsidR="00A1269E" w:rsidRPr="001C4F0E" w:rsidRDefault="00A1269E" w:rsidP="00A1269E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A1269E" w:rsidRPr="001C4F0E" w:rsidRDefault="00A1269E" w:rsidP="00A1269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490" w:type="dxa"/>
            <w:gridSpan w:val="7"/>
          </w:tcPr>
          <w:p w:rsidR="00A1269E" w:rsidRPr="001C4F0E" w:rsidRDefault="00A1269E" w:rsidP="00A1269E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269E" w:rsidRPr="001C4F0E" w:rsidTr="00CD2AC5">
        <w:tc>
          <w:tcPr>
            <w:tcW w:w="3240" w:type="dxa"/>
          </w:tcPr>
          <w:p w:rsidR="00A1269E" w:rsidRPr="001C4F0E" w:rsidRDefault="00A1269E" w:rsidP="00A1269E">
            <w:pPr>
              <w:pStyle w:val="BodyText"/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br/>
              <w:t xml:space="preserve">   (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</w:p>
        </w:tc>
        <w:tc>
          <w:tcPr>
            <w:tcW w:w="900" w:type="dxa"/>
          </w:tcPr>
          <w:p w:rsidR="00A1269E" w:rsidRPr="001C4F0E" w:rsidRDefault="00A1269E" w:rsidP="00A1269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A1269E" w:rsidRPr="001C4F0E" w:rsidRDefault="00A1269E" w:rsidP="00A1269E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1269E" w:rsidRPr="001C4F0E" w:rsidRDefault="00A1269E" w:rsidP="00A1269E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1269E" w:rsidRPr="001C4F0E" w:rsidRDefault="00A1269E" w:rsidP="00A1269E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(2,721)</w:t>
            </w:r>
          </w:p>
        </w:tc>
        <w:tc>
          <w:tcPr>
            <w:tcW w:w="270" w:type="dxa"/>
          </w:tcPr>
          <w:p w:rsidR="00A1269E" w:rsidRPr="001C4F0E" w:rsidRDefault="00A1269E" w:rsidP="00A126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1269E" w:rsidRPr="001C4F0E" w:rsidRDefault="00A1269E" w:rsidP="00A1269E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1269E" w:rsidRPr="001C4F0E" w:rsidRDefault="00A1269E" w:rsidP="00A1269E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1269E" w:rsidRPr="001C4F0E" w:rsidRDefault="00A1269E" w:rsidP="00A1269E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3,220</w:t>
            </w:r>
          </w:p>
        </w:tc>
        <w:tc>
          <w:tcPr>
            <w:tcW w:w="270" w:type="dxa"/>
          </w:tcPr>
          <w:p w:rsidR="00A1269E" w:rsidRPr="001C4F0E" w:rsidRDefault="00A1269E" w:rsidP="00A126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1269E" w:rsidRPr="001C4F0E" w:rsidRDefault="00A1269E" w:rsidP="00A1269E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1269E" w:rsidRPr="001C4F0E" w:rsidRDefault="00A1269E" w:rsidP="00A1269E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1269E" w:rsidRPr="001C4F0E" w:rsidRDefault="00A1269E" w:rsidP="00A1269E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(3,057)</w:t>
            </w:r>
          </w:p>
        </w:tc>
        <w:tc>
          <w:tcPr>
            <w:tcW w:w="270" w:type="dxa"/>
          </w:tcPr>
          <w:p w:rsidR="00A1269E" w:rsidRPr="001C4F0E" w:rsidRDefault="00A1269E" w:rsidP="00A126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1269E" w:rsidRPr="001C4F0E" w:rsidRDefault="00A1269E" w:rsidP="00A1269E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1269E" w:rsidRPr="001C4F0E" w:rsidRDefault="00A1269E" w:rsidP="00A1269E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1269E" w:rsidRPr="001C4F0E" w:rsidRDefault="00A1269E" w:rsidP="00A1269E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4,042</w:t>
            </w:r>
          </w:p>
        </w:tc>
      </w:tr>
    </w:tbl>
    <w:p w:rsidR="00183600" w:rsidRPr="00A1269E" w:rsidRDefault="00183600" w:rsidP="00F305A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0"/>
          <w:szCs w:val="10"/>
        </w:rPr>
      </w:pPr>
    </w:p>
    <w:p w:rsidR="00C67207" w:rsidRPr="001C4F0E" w:rsidRDefault="00C67207" w:rsidP="00423CA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การวิเคราะห์อายุของลูกหนี้การค้ามีดังนี้</w:t>
      </w:r>
      <w:r w:rsidR="003B04F2" w:rsidRPr="001C4F0E">
        <w:rPr>
          <w:rFonts w:ascii="Angsana New" w:hAnsi="Angsana New" w:cs="Angsana New" w:hint="cs"/>
          <w:sz w:val="30"/>
          <w:szCs w:val="30"/>
          <w:cs/>
        </w:rPr>
        <w:t xml:space="preserve">    </w:t>
      </w:r>
    </w:p>
    <w:p w:rsidR="00F305A9" w:rsidRPr="00A1269E" w:rsidRDefault="00F305A9" w:rsidP="00423CA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5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01"/>
        <w:gridCol w:w="273"/>
        <w:gridCol w:w="1146"/>
        <w:gridCol w:w="38"/>
        <w:gridCol w:w="225"/>
        <w:gridCol w:w="35"/>
        <w:gridCol w:w="1140"/>
        <w:gridCol w:w="47"/>
        <w:gridCol w:w="226"/>
        <w:gridCol w:w="47"/>
        <w:gridCol w:w="1155"/>
        <w:gridCol w:w="26"/>
      </w:tblGrid>
      <w:tr w:rsidR="004C47AE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4C47AE" w:rsidRPr="001C4F0E" w:rsidRDefault="004C47A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8" w:type="dxa"/>
            <w:gridSpan w:val="4"/>
          </w:tcPr>
          <w:p w:rsidR="004C47AE" w:rsidRPr="001C4F0E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gridSpan w:val="2"/>
          </w:tcPr>
          <w:p w:rsidR="004C47AE" w:rsidRPr="001C4F0E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5"/>
          </w:tcPr>
          <w:p w:rsidR="004C47AE" w:rsidRPr="001C4F0E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CF5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596CF5" w:rsidRPr="001C4F0E" w:rsidRDefault="00596CF5" w:rsidP="00596CF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596CF5" w:rsidRPr="001C4F0E" w:rsidRDefault="00596CF5" w:rsidP="00596C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</w:tcPr>
          <w:p w:rsidR="00596CF5" w:rsidRPr="001C4F0E" w:rsidRDefault="00596CF5" w:rsidP="00596C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596CF5" w:rsidRPr="001C4F0E" w:rsidRDefault="00596CF5" w:rsidP="00596C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0" w:type="dxa"/>
            <w:gridSpan w:val="2"/>
          </w:tcPr>
          <w:p w:rsidR="00596CF5" w:rsidRPr="001C4F0E" w:rsidRDefault="00596CF5" w:rsidP="00596C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:rsidR="00596CF5" w:rsidRPr="001C4F0E" w:rsidRDefault="00596CF5" w:rsidP="00596C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  <w:gridSpan w:val="2"/>
          </w:tcPr>
          <w:p w:rsidR="00596CF5" w:rsidRPr="001C4F0E" w:rsidRDefault="00596CF5" w:rsidP="00596C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596CF5" w:rsidRPr="001C4F0E" w:rsidRDefault="00596CF5" w:rsidP="00CD2AC5">
            <w:pPr>
              <w:spacing w:after="0" w:line="240" w:lineRule="auto"/>
              <w:ind w:left="-216" w:right="-108" w:firstLine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377AC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0377AC" w:rsidRPr="001C4F0E" w:rsidRDefault="000377AC" w:rsidP="000377AC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3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0" w:type="dxa"/>
            <w:gridSpan w:val="2"/>
          </w:tcPr>
          <w:p w:rsidR="000377AC" w:rsidRPr="001C4F0E" w:rsidRDefault="000377AC" w:rsidP="000377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3" w:type="dxa"/>
            <w:gridSpan w:val="2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81F9C" w:rsidRPr="001C4F0E" w:rsidTr="00A43858">
        <w:trPr>
          <w:gridAfter w:val="1"/>
          <w:wAfter w:w="26" w:type="dxa"/>
          <w:trHeight w:val="362"/>
        </w:trPr>
        <w:tc>
          <w:tcPr>
            <w:tcW w:w="3960" w:type="dxa"/>
          </w:tcPr>
          <w:p w:rsidR="00181F9C" w:rsidRPr="001C4F0E" w:rsidRDefault="00181F9C" w:rsidP="00181F9C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5533" w:type="dxa"/>
            <w:gridSpan w:val="11"/>
          </w:tcPr>
          <w:p w:rsidR="00181F9C" w:rsidRPr="001C4F0E" w:rsidRDefault="00181F9C" w:rsidP="00181F9C">
            <w:pPr>
              <w:tabs>
                <w:tab w:val="left" w:pos="97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1F9C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181F9C" w:rsidRPr="001C4F0E" w:rsidRDefault="00181F9C" w:rsidP="00181F9C">
            <w:pPr>
              <w:spacing w:after="0" w:line="240" w:lineRule="auto"/>
              <w:ind w:right="-25"/>
              <w:rPr>
                <w:rFonts w:ascii="Angsana New" w:hAnsi="Angsana New" w:cs="Angsana New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01" w:type="dxa"/>
          </w:tcPr>
          <w:p w:rsidR="00181F9C" w:rsidRPr="001C4F0E" w:rsidRDefault="00181F9C" w:rsidP="00181F9C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181F9C" w:rsidRPr="001C4F0E" w:rsidRDefault="00181F9C" w:rsidP="00181F9C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181F9C" w:rsidRPr="001C4F0E" w:rsidRDefault="00181F9C" w:rsidP="00CD2AC5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:rsidR="00181F9C" w:rsidRPr="001C4F0E" w:rsidRDefault="00181F9C" w:rsidP="00181F9C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:rsidR="00181F9C" w:rsidRPr="001C4F0E" w:rsidRDefault="00181F9C" w:rsidP="00181F9C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:rsidR="00181F9C" w:rsidRPr="001C4F0E" w:rsidRDefault="00181F9C" w:rsidP="00181F9C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181F9C" w:rsidRPr="001C4F0E" w:rsidRDefault="00181F9C" w:rsidP="00181F9C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51F9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1" w:type="dxa"/>
          </w:tcPr>
          <w:p w:rsidR="00A451F9" w:rsidRPr="001C4F0E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165,419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197,040</w:t>
            </w:r>
          </w:p>
        </w:tc>
        <w:tc>
          <w:tcPr>
            <w:tcW w:w="260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152,070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A451F9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174,307</w:t>
            </w:r>
          </w:p>
        </w:tc>
      </w:tr>
      <w:tr w:rsidR="00A451F9" w:rsidRPr="001C4F0E" w:rsidTr="00A43858">
        <w:trPr>
          <w:gridAfter w:val="1"/>
          <w:wAfter w:w="26" w:type="dxa"/>
          <w:trHeight w:val="80"/>
        </w:trPr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เกินกำหนดชำระ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201" w:type="dxa"/>
          </w:tcPr>
          <w:p w:rsidR="00A451F9" w:rsidRPr="001C4F0E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A451F9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51F9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01" w:type="dxa"/>
          </w:tcPr>
          <w:p w:rsidR="00A451F9" w:rsidRPr="001C4F0E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7,661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13,896</w:t>
            </w:r>
          </w:p>
        </w:tc>
        <w:tc>
          <w:tcPr>
            <w:tcW w:w="260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87" w:type="dxa"/>
            <w:gridSpan w:val="2"/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14,119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55" w:type="dxa"/>
          </w:tcPr>
          <w:p w:rsidR="00A451F9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20,494</w:t>
            </w:r>
          </w:p>
        </w:tc>
      </w:tr>
      <w:tr w:rsidR="00A451F9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1 - 3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01" w:type="dxa"/>
          </w:tcPr>
          <w:p w:rsidR="00A451F9" w:rsidRPr="001C4F0E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2,498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3,082</w:t>
            </w:r>
          </w:p>
        </w:tc>
        <w:tc>
          <w:tcPr>
            <w:tcW w:w="260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87" w:type="dxa"/>
            <w:gridSpan w:val="2"/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2,386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55" w:type="dxa"/>
          </w:tcPr>
          <w:p w:rsidR="00A451F9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2,864</w:t>
            </w:r>
          </w:p>
        </w:tc>
      </w:tr>
      <w:tr w:rsidR="00A451F9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3 - 12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01" w:type="dxa"/>
            <w:shd w:val="clear" w:color="auto" w:fill="auto"/>
          </w:tcPr>
          <w:p w:rsidR="00A451F9" w:rsidRPr="001C4F0E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3,901</w:t>
            </w:r>
          </w:p>
        </w:tc>
        <w:tc>
          <w:tcPr>
            <w:tcW w:w="273" w:type="dxa"/>
            <w:shd w:val="clear" w:color="auto" w:fill="auto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507</w:t>
            </w:r>
          </w:p>
        </w:tc>
        <w:tc>
          <w:tcPr>
            <w:tcW w:w="260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87" w:type="dxa"/>
            <w:gridSpan w:val="2"/>
            <w:shd w:val="clear" w:color="auto" w:fill="auto"/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3,762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55" w:type="dxa"/>
            <w:shd w:val="clear" w:color="auto" w:fill="auto"/>
          </w:tcPr>
          <w:p w:rsidR="00A451F9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</w:t>
            </w:r>
          </w:p>
        </w:tc>
      </w:tr>
      <w:tr w:rsidR="00A451F9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01" w:type="dxa"/>
          </w:tcPr>
          <w:p w:rsidR="00A451F9" w:rsidRPr="001C4F0E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896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1,321</w:t>
            </w:r>
          </w:p>
        </w:tc>
        <w:tc>
          <w:tcPr>
            <w:tcW w:w="260" w:type="dxa"/>
            <w:gridSpan w:val="2"/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55" w:type="dxa"/>
          </w:tcPr>
          <w:p w:rsidR="00A451F9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1,329</w:t>
            </w:r>
          </w:p>
        </w:tc>
      </w:tr>
      <w:tr w:rsidR="00A451F9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180,375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215,846</w:t>
            </w:r>
          </w:p>
        </w:tc>
        <w:tc>
          <w:tcPr>
            <w:tcW w:w="260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173,241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451F9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199,133</w:t>
            </w:r>
          </w:p>
        </w:tc>
      </w:tr>
      <w:tr w:rsidR="00A451F9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A451F9" w:rsidRDefault="00A451F9" w:rsidP="00A451F9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</w:tcPr>
          <w:p w:rsidR="00A451F9" w:rsidRPr="001C4F0E" w:rsidRDefault="007251CA" w:rsidP="00A451F9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A451F9" w:rsidRDefault="00A451F9" w:rsidP="00A451F9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51F9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180,375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1F9" w:rsidRDefault="00A451F9" w:rsidP="00A451F9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215,846</w:t>
            </w:r>
          </w:p>
        </w:tc>
        <w:tc>
          <w:tcPr>
            <w:tcW w:w="260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173,241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A451F9" w:rsidRDefault="00A451F9" w:rsidP="00A451F9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199,133</w:t>
            </w:r>
          </w:p>
        </w:tc>
      </w:tr>
      <w:tr w:rsidR="00D177C4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D177C4" w:rsidRPr="001C4F0E" w:rsidRDefault="00D177C4" w:rsidP="00D177C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8" w:type="dxa"/>
            <w:gridSpan w:val="4"/>
          </w:tcPr>
          <w:p w:rsidR="00D177C4" w:rsidRPr="001C4F0E" w:rsidRDefault="00D177C4" w:rsidP="00D177C4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gridSpan w:val="2"/>
          </w:tcPr>
          <w:p w:rsidR="00D177C4" w:rsidRPr="001C4F0E" w:rsidRDefault="00D177C4" w:rsidP="00D177C4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5"/>
          </w:tcPr>
          <w:p w:rsidR="00D177C4" w:rsidRPr="001C4F0E" w:rsidRDefault="00D177C4" w:rsidP="00D177C4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7C4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D177C4" w:rsidRPr="001C4F0E" w:rsidRDefault="00D177C4" w:rsidP="00D177C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D177C4" w:rsidRPr="001C4F0E" w:rsidRDefault="00D177C4" w:rsidP="00D17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</w:tcPr>
          <w:p w:rsidR="00D177C4" w:rsidRPr="001C4F0E" w:rsidRDefault="00D177C4" w:rsidP="00D17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D177C4" w:rsidRPr="001C4F0E" w:rsidRDefault="00D177C4" w:rsidP="00D17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8" w:type="dxa"/>
            <w:gridSpan w:val="3"/>
          </w:tcPr>
          <w:p w:rsidR="00D177C4" w:rsidRPr="001C4F0E" w:rsidRDefault="00D177C4" w:rsidP="00D17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:rsidR="00D177C4" w:rsidRPr="001C4F0E" w:rsidRDefault="00D177C4" w:rsidP="00D17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  <w:gridSpan w:val="2"/>
          </w:tcPr>
          <w:p w:rsidR="00D177C4" w:rsidRPr="001C4F0E" w:rsidRDefault="00D177C4" w:rsidP="00D17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D177C4" w:rsidRPr="001C4F0E" w:rsidRDefault="00D177C4" w:rsidP="00D17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377AC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0377AC" w:rsidRPr="001C4F0E" w:rsidRDefault="000377AC" w:rsidP="000377AC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3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98" w:type="dxa"/>
            <w:gridSpan w:val="3"/>
          </w:tcPr>
          <w:p w:rsidR="000377AC" w:rsidRPr="001C4F0E" w:rsidRDefault="000377AC" w:rsidP="000377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gridSpan w:val="2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3" w:type="dxa"/>
            <w:gridSpan w:val="2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177C4" w:rsidRPr="001C4F0E" w:rsidTr="00A43858">
        <w:trPr>
          <w:gridAfter w:val="1"/>
          <w:wAfter w:w="26" w:type="dxa"/>
        </w:trPr>
        <w:tc>
          <w:tcPr>
            <w:tcW w:w="3960" w:type="dxa"/>
          </w:tcPr>
          <w:p w:rsidR="00D177C4" w:rsidRPr="001C4F0E" w:rsidRDefault="00D177C4" w:rsidP="00D177C4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5533" w:type="dxa"/>
            <w:gridSpan w:val="11"/>
          </w:tcPr>
          <w:p w:rsidR="00D177C4" w:rsidRPr="001C4F0E" w:rsidRDefault="00D177C4" w:rsidP="00D177C4">
            <w:pPr>
              <w:tabs>
                <w:tab w:val="left" w:pos="97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77C4" w:rsidRPr="001C4F0E" w:rsidTr="00A43858">
        <w:tc>
          <w:tcPr>
            <w:tcW w:w="3960" w:type="dxa"/>
          </w:tcPr>
          <w:p w:rsidR="00D177C4" w:rsidRPr="001C4F0E" w:rsidRDefault="00D177C4" w:rsidP="00D177C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01" w:type="dxa"/>
          </w:tcPr>
          <w:p w:rsidR="00D177C4" w:rsidRPr="001C4F0E" w:rsidRDefault="00D177C4" w:rsidP="00D177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D177C4" w:rsidRPr="001C4F0E" w:rsidRDefault="00D177C4" w:rsidP="00D177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D177C4" w:rsidRPr="001C4F0E" w:rsidRDefault="00D177C4" w:rsidP="00D177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gridSpan w:val="2"/>
          </w:tcPr>
          <w:p w:rsidR="00D177C4" w:rsidRPr="001C4F0E" w:rsidRDefault="00D177C4" w:rsidP="00D177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:rsidR="00D177C4" w:rsidRPr="001C4F0E" w:rsidRDefault="00D177C4" w:rsidP="00D177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gridSpan w:val="2"/>
          </w:tcPr>
          <w:p w:rsidR="00D177C4" w:rsidRPr="001C4F0E" w:rsidRDefault="00D177C4" w:rsidP="00D177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gridSpan w:val="3"/>
          </w:tcPr>
          <w:p w:rsidR="00D177C4" w:rsidRPr="001C4F0E" w:rsidRDefault="00D177C4" w:rsidP="00D177C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51F9" w:rsidRPr="001C4F0E" w:rsidTr="00A43858"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1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227,808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185,446</w:t>
            </w:r>
          </w:p>
        </w:tc>
        <w:tc>
          <w:tcPr>
            <w:tcW w:w="26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182,207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gridSpan w:val="3"/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207,999</w:t>
            </w:r>
          </w:p>
        </w:tc>
      </w:tr>
      <w:tr w:rsidR="00A451F9" w:rsidRPr="001C4F0E" w:rsidTr="00A43858"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201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gridSpan w:val="3"/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51F9" w:rsidRPr="001C4F0E" w:rsidTr="00A43858"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01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90,34</w:t>
            </w:r>
            <w:r w:rsidR="007251C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81,083</w:t>
            </w:r>
          </w:p>
        </w:tc>
        <w:tc>
          <w:tcPr>
            <w:tcW w:w="26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5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77,878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28" w:type="dxa"/>
            <w:gridSpan w:val="3"/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71,662</w:t>
            </w:r>
          </w:p>
        </w:tc>
      </w:tr>
      <w:tr w:rsidR="00A451F9" w:rsidRPr="001C4F0E" w:rsidTr="00A43858"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1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01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57,497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49,405</w:t>
            </w:r>
          </w:p>
        </w:tc>
        <w:tc>
          <w:tcPr>
            <w:tcW w:w="26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5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55,217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28" w:type="dxa"/>
            <w:gridSpan w:val="3"/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47,242</w:t>
            </w:r>
          </w:p>
        </w:tc>
      </w:tr>
      <w:tr w:rsidR="00A451F9" w:rsidRPr="001C4F0E" w:rsidTr="00A43858"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3 - 12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01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22,748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28,035</w:t>
            </w:r>
          </w:p>
        </w:tc>
        <w:tc>
          <w:tcPr>
            <w:tcW w:w="26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5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21,007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28" w:type="dxa"/>
            <w:gridSpan w:val="3"/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26,514</w:t>
            </w:r>
          </w:p>
        </w:tc>
      </w:tr>
      <w:tr w:rsidR="00A451F9" w:rsidRPr="001C4F0E" w:rsidTr="00A43858"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8,58</w:t>
            </w:r>
            <w:r w:rsidR="007251C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8,068</w:t>
            </w:r>
          </w:p>
        </w:tc>
        <w:tc>
          <w:tcPr>
            <w:tcW w:w="26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75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8,281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228" w:type="dxa"/>
            <w:gridSpan w:val="3"/>
            <w:tcBorders>
              <w:bottom w:val="single" w:sz="4" w:space="0" w:color="auto"/>
            </w:tcBorders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7,832</w:t>
            </w:r>
          </w:p>
        </w:tc>
      </w:tr>
      <w:tr w:rsidR="00A451F9" w:rsidRPr="001C4F0E" w:rsidTr="00A43858"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406,976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352,037</w:t>
            </w:r>
          </w:p>
        </w:tc>
        <w:tc>
          <w:tcPr>
            <w:tcW w:w="26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344,590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gridSpan w:val="3"/>
            <w:tcBorders>
              <w:top w:val="single" w:sz="4" w:space="0" w:color="auto"/>
            </w:tcBorders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361,249</w:t>
            </w:r>
          </w:p>
        </w:tc>
      </w:tr>
      <w:tr w:rsidR="00A451F9" w:rsidRPr="001C4F0E" w:rsidTr="00A43858"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(24,194)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(26,956)</w:t>
            </w:r>
          </w:p>
        </w:tc>
        <w:tc>
          <w:tcPr>
            <w:tcW w:w="26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(22,659)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gridSpan w:val="3"/>
            <w:tcBorders>
              <w:bottom w:val="single" w:sz="4" w:space="0" w:color="auto"/>
            </w:tcBorders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(25,745)</w:t>
            </w:r>
          </w:p>
        </w:tc>
      </w:tr>
      <w:tr w:rsidR="00A451F9" w:rsidRPr="001C4F0E" w:rsidTr="00A43858"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382,782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325,081</w:t>
            </w:r>
          </w:p>
        </w:tc>
        <w:tc>
          <w:tcPr>
            <w:tcW w:w="26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321,931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335,504</w:t>
            </w:r>
          </w:p>
        </w:tc>
      </w:tr>
      <w:tr w:rsidR="00A451F9" w:rsidRPr="001C4F0E" w:rsidTr="00A43858"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28" w:type="dxa"/>
            <w:gridSpan w:val="3"/>
            <w:tcBorders>
              <w:top w:val="single" w:sz="4" w:space="0" w:color="auto"/>
            </w:tcBorders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A451F9" w:rsidRPr="001C4F0E" w:rsidTr="00A43858">
        <w:tc>
          <w:tcPr>
            <w:tcW w:w="3960" w:type="dxa"/>
          </w:tcPr>
          <w:p w:rsidR="00A451F9" w:rsidRPr="001C4F0E" w:rsidRDefault="00A451F9" w:rsidP="00A451F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563,157</w:t>
            </w:r>
          </w:p>
        </w:tc>
        <w:tc>
          <w:tcPr>
            <w:tcW w:w="273" w:type="dxa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540,927</w:t>
            </w:r>
          </w:p>
        </w:tc>
        <w:tc>
          <w:tcPr>
            <w:tcW w:w="263" w:type="dxa"/>
            <w:gridSpan w:val="2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bottom w:val="double" w:sz="4" w:space="0" w:color="auto"/>
            </w:tcBorders>
          </w:tcPr>
          <w:p w:rsidR="00A451F9" w:rsidRPr="001C4F0E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495,172</w:t>
            </w:r>
          </w:p>
        </w:tc>
        <w:tc>
          <w:tcPr>
            <w:tcW w:w="273" w:type="dxa"/>
            <w:gridSpan w:val="2"/>
          </w:tcPr>
          <w:p w:rsidR="00A451F9" w:rsidRPr="001C4F0E" w:rsidRDefault="00A451F9" w:rsidP="00A451F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gridSpan w:val="3"/>
            <w:tcBorders>
              <w:bottom w:val="double" w:sz="4" w:space="0" w:color="auto"/>
            </w:tcBorders>
          </w:tcPr>
          <w:p w:rsidR="00A451F9" w:rsidRDefault="00A451F9" w:rsidP="00A451F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534,637</w:t>
            </w:r>
          </w:p>
        </w:tc>
      </w:tr>
    </w:tbl>
    <w:p w:rsidR="00C67207" w:rsidRPr="001C4F0E" w:rsidRDefault="00C67207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FD2151" w:rsidRPr="001C4F0E" w:rsidRDefault="00EB3784" w:rsidP="00423CA3">
      <w:pPr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โดยปกติ</w:t>
      </w:r>
      <w:r w:rsidR="00FD2151" w:rsidRPr="001C4F0E">
        <w:rPr>
          <w:rFonts w:ascii="Angsana New" w:hAnsi="Angsana New" w:cs="Angsana New"/>
          <w:sz w:val="30"/>
          <w:szCs w:val="30"/>
          <w:cs/>
        </w:rPr>
        <w:t>ระยะเวลาการให้สินเชื่อแก่ลูกค้าของกลุ่มบริษัท</w:t>
      </w:r>
      <w:r w:rsidR="0058418F" w:rsidRPr="001C4F0E">
        <w:rPr>
          <w:rFonts w:ascii="Angsana New" w:hAnsi="Angsana New" w:cs="Angsana New"/>
          <w:sz w:val="30"/>
          <w:szCs w:val="30"/>
        </w:rPr>
        <w:t xml:space="preserve"> </w:t>
      </w:r>
      <w:r w:rsidR="0058418F" w:rsidRPr="001C4F0E">
        <w:rPr>
          <w:rFonts w:ascii="Angsana New" w:hAnsi="Angsana New" w:cs="Angsana New"/>
          <w:sz w:val="30"/>
          <w:szCs w:val="30"/>
          <w:cs/>
        </w:rPr>
        <w:t>มีระยะเวลาตั้งแต่</w:t>
      </w:r>
      <w:r w:rsidR="00FD2151" w:rsidRPr="001C4F0E">
        <w:rPr>
          <w:rFonts w:ascii="Angsana New" w:hAnsi="Angsana New" w:cs="Angsana New"/>
          <w:sz w:val="30"/>
          <w:szCs w:val="30"/>
          <w:cs/>
        </w:rPr>
        <w:t xml:space="preserve"> </w:t>
      </w:r>
      <w:r w:rsidR="00526C35" w:rsidRPr="001C4F0E">
        <w:rPr>
          <w:rFonts w:ascii="Angsana New" w:hAnsi="Angsana New" w:cs="Angsana New"/>
          <w:sz w:val="30"/>
          <w:szCs w:val="30"/>
        </w:rPr>
        <w:t xml:space="preserve">30 </w:t>
      </w:r>
      <w:r w:rsidR="00AC4E79" w:rsidRPr="001C4F0E">
        <w:rPr>
          <w:rFonts w:ascii="Angsana New" w:hAnsi="Angsana New" w:cs="Angsana New"/>
          <w:sz w:val="30"/>
          <w:szCs w:val="30"/>
          <w:cs/>
        </w:rPr>
        <w:t>วันถึง</w:t>
      </w:r>
      <w:r w:rsidR="00CA1EA0" w:rsidRPr="001C4F0E">
        <w:rPr>
          <w:rFonts w:ascii="Angsana New" w:hAnsi="Angsana New" w:cs="Angsana New"/>
          <w:sz w:val="30"/>
          <w:szCs w:val="30"/>
        </w:rPr>
        <w:t xml:space="preserve"> </w:t>
      </w:r>
      <w:r w:rsidR="006B06E6" w:rsidRPr="001C4F0E">
        <w:rPr>
          <w:rFonts w:ascii="Angsana New" w:hAnsi="Angsana New" w:cs="Angsana New"/>
          <w:sz w:val="30"/>
          <w:szCs w:val="30"/>
        </w:rPr>
        <w:t>60</w:t>
      </w:r>
      <w:r w:rsidR="00FD2151" w:rsidRPr="001C4F0E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3D07D4" w:rsidRPr="001C4F0E" w:rsidRDefault="003D07D4" w:rsidP="00423CA3">
      <w:pPr>
        <w:spacing w:after="0" w:line="240" w:lineRule="auto"/>
        <w:ind w:left="540" w:right="-25"/>
        <w:jc w:val="both"/>
        <w:rPr>
          <w:rFonts w:ascii="Angsana New" w:hAnsi="Angsana New" w:cs="Angsana New"/>
          <w:sz w:val="16"/>
          <w:szCs w:val="16"/>
        </w:rPr>
      </w:pPr>
    </w:p>
    <w:p w:rsidR="009167AB" w:rsidRPr="001C4F0E" w:rsidRDefault="00577216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เงินลงทุนในบริษัทร่วม</w:t>
      </w:r>
    </w:p>
    <w:p w:rsidR="00A04CB5" w:rsidRPr="001C4F0E" w:rsidRDefault="00A04CB5" w:rsidP="00BF4844">
      <w:pPr>
        <w:spacing w:after="0" w:line="240" w:lineRule="auto"/>
        <w:ind w:left="468" w:right="-25" w:hanging="558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262"/>
      </w:tblGrid>
      <w:tr w:rsidR="00A04CB5" w:rsidRPr="001C4F0E" w:rsidTr="00CD2AC5">
        <w:tc>
          <w:tcPr>
            <w:tcW w:w="3960" w:type="dxa"/>
          </w:tcPr>
          <w:p w:rsidR="00A04CB5" w:rsidRPr="001C4F0E" w:rsidRDefault="00A04CB5" w:rsidP="00B168F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04CB5" w:rsidRPr="001C4F0E" w:rsidRDefault="00A04CB5" w:rsidP="00B168F8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04CB5" w:rsidRPr="001C4F0E" w:rsidRDefault="00A04CB5" w:rsidP="00B168F8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A04CB5" w:rsidRPr="001C4F0E" w:rsidRDefault="00A04CB5" w:rsidP="00B168F8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77AC" w:rsidRPr="001C4F0E" w:rsidTr="00CD2AC5">
        <w:tc>
          <w:tcPr>
            <w:tcW w:w="3960" w:type="dxa"/>
          </w:tcPr>
          <w:p w:rsidR="000377AC" w:rsidRPr="001C4F0E" w:rsidRDefault="000377AC" w:rsidP="000377AC">
            <w:pPr>
              <w:spacing w:after="0"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C4F0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1C4F0E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1C4F0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377AC" w:rsidRPr="001C4F0E" w:rsidRDefault="000377AC" w:rsidP="000377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377AC" w:rsidRPr="001C4F0E" w:rsidRDefault="000377AC" w:rsidP="000377AC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81F9C" w:rsidRPr="001C4F0E" w:rsidTr="00CD2AC5">
        <w:tc>
          <w:tcPr>
            <w:tcW w:w="3960" w:type="dxa"/>
          </w:tcPr>
          <w:p w:rsidR="00181F9C" w:rsidRPr="001C4F0E" w:rsidRDefault="00181F9C" w:rsidP="00181F9C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7"/>
          </w:tcPr>
          <w:p w:rsidR="00181F9C" w:rsidRPr="001C4F0E" w:rsidRDefault="00181F9C" w:rsidP="00181F9C">
            <w:pPr>
              <w:tabs>
                <w:tab w:val="left" w:pos="909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7F1D" w:rsidRPr="001C4F0E" w:rsidTr="00CD2AC5">
        <w:tc>
          <w:tcPr>
            <w:tcW w:w="3960" w:type="dxa"/>
          </w:tcPr>
          <w:p w:rsidR="00B77F1D" w:rsidRPr="001C4F0E" w:rsidRDefault="00B77F1D" w:rsidP="00B77F1D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1C4F0E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1C4F0E">
              <w:rPr>
                <w:rFonts w:ascii="Angsana New" w:hAnsi="Angsana New" w:cs="Angsana New"/>
                <w:lang w:val="en-US"/>
              </w:rPr>
              <w:t>1</w:t>
            </w:r>
            <w:r w:rsidRPr="001C4F0E">
              <w:rPr>
                <w:rFonts w:ascii="Angsana New" w:hAnsi="Angsana New" w:cs="Angsana New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:rsidR="00B77F1D" w:rsidRPr="001C4F0E" w:rsidRDefault="00B77F1D" w:rsidP="00A4385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3,528,297</w:t>
            </w: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77F1D" w:rsidRPr="001C4F0E" w:rsidRDefault="00B77F1D" w:rsidP="00A4385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3,014,729</w:t>
            </w: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77F1D" w:rsidRPr="001C4F0E" w:rsidRDefault="00E81E05" w:rsidP="00CD2AC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385,318</w:t>
            </w: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7F1D" w:rsidRPr="001C4F0E" w:rsidRDefault="00B77F1D" w:rsidP="00CD2AC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377,818</w:t>
            </w:r>
          </w:p>
        </w:tc>
      </w:tr>
      <w:tr w:rsidR="00B77F1D" w:rsidRPr="001C4F0E" w:rsidTr="00CD2AC5">
        <w:tc>
          <w:tcPr>
            <w:tcW w:w="3960" w:type="dxa"/>
          </w:tcPr>
          <w:p w:rsidR="00B77F1D" w:rsidRPr="001C4F0E" w:rsidRDefault="00B77F1D" w:rsidP="00B77F1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170" w:type="dxa"/>
            <w:shd w:val="clear" w:color="auto" w:fill="auto"/>
          </w:tcPr>
          <w:p w:rsidR="00B77F1D" w:rsidRPr="001C4F0E" w:rsidRDefault="00B77F1D" w:rsidP="00B77F1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77F1D" w:rsidRPr="001C4F0E" w:rsidRDefault="00B77F1D" w:rsidP="00B77F1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77F1D" w:rsidRPr="001C4F0E" w:rsidRDefault="00B77F1D" w:rsidP="00B77F1D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7F1D" w:rsidRPr="001C4F0E" w:rsidRDefault="00B77F1D" w:rsidP="00B77F1D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7F1D" w:rsidRPr="001C4F0E" w:rsidTr="00CD2AC5">
        <w:tc>
          <w:tcPr>
            <w:tcW w:w="3960" w:type="dxa"/>
          </w:tcPr>
          <w:p w:rsidR="00B77F1D" w:rsidRPr="001C4F0E" w:rsidRDefault="00B77F1D" w:rsidP="00B77F1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:rsidR="00B77F1D" w:rsidRPr="001C4F0E" w:rsidRDefault="00B77F1D" w:rsidP="00B77F1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E1110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11105">
              <w:rPr>
                <w:rFonts w:ascii="Angsana New" w:hAnsi="Angsana New" w:cs="Angsana New"/>
                <w:sz w:val="30"/>
                <w:szCs w:val="30"/>
              </w:rPr>
              <w:t>086</w:t>
            </w: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77F1D" w:rsidRPr="001C4F0E" w:rsidRDefault="00B77F1D" w:rsidP="00B77F1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131,328</w:t>
            </w: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77F1D" w:rsidRPr="001C4F0E" w:rsidRDefault="00B77F1D" w:rsidP="00B77F1D">
            <w:pPr>
              <w:tabs>
                <w:tab w:val="decimal" w:pos="79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77F1D" w:rsidRPr="001C4F0E" w:rsidRDefault="00B77F1D" w:rsidP="00B77F1D">
            <w:pPr>
              <w:tabs>
                <w:tab w:val="decimal" w:pos="79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77F1D" w:rsidRPr="001C4F0E" w:rsidTr="00CD2AC5">
        <w:tc>
          <w:tcPr>
            <w:tcW w:w="3960" w:type="dxa"/>
          </w:tcPr>
          <w:p w:rsidR="00B77F1D" w:rsidRPr="001C4F0E" w:rsidRDefault="00B77F1D" w:rsidP="00B77F1D">
            <w:pPr>
              <w:spacing w:after="0" w:line="240" w:lineRule="auto"/>
              <w:ind w:right="-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shd w:val="clear" w:color="auto" w:fill="auto"/>
          </w:tcPr>
          <w:p w:rsidR="00B77F1D" w:rsidRPr="001C4F0E" w:rsidRDefault="00E11105" w:rsidP="00B77F1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(7,068)</w:t>
            </w: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77F1D" w:rsidRPr="001C4F0E" w:rsidRDefault="00B77F1D" w:rsidP="00B77F1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(5,505)</w:t>
            </w: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77F1D" w:rsidRPr="001C4F0E" w:rsidRDefault="00B77F1D" w:rsidP="00B77F1D">
            <w:pPr>
              <w:tabs>
                <w:tab w:val="decimal" w:pos="79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7F1D" w:rsidRPr="001C4F0E" w:rsidRDefault="00B77F1D" w:rsidP="00B77F1D">
            <w:pPr>
              <w:tabs>
                <w:tab w:val="decimal" w:pos="79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77F1D" w:rsidRPr="001C4F0E" w:rsidTr="00CD2AC5">
        <w:tc>
          <w:tcPr>
            <w:tcW w:w="3960" w:type="dxa"/>
          </w:tcPr>
          <w:p w:rsidR="00B77F1D" w:rsidRPr="001C4F0E" w:rsidRDefault="00B77F1D" w:rsidP="00B77F1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7F1D" w:rsidRPr="001C4F0E" w:rsidRDefault="00B77F1D" w:rsidP="00CD2AC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E111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624,315</w:t>
            </w: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77F1D" w:rsidRPr="001C4F0E" w:rsidRDefault="00B77F1D" w:rsidP="00A4385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3,140,552</w:t>
            </w: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7F1D" w:rsidRPr="001C4F0E" w:rsidRDefault="00E81E05" w:rsidP="00CD2AC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1E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70" w:type="dxa"/>
          </w:tcPr>
          <w:p w:rsidR="00B77F1D" w:rsidRPr="001C4F0E" w:rsidRDefault="00B77F1D" w:rsidP="00B77F1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77F1D" w:rsidRPr="001C4F0E" w:rsidRDefault="00B77F1D" w:rsidP="00CD2AC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</w:tr>
    </w:tbl>
    <w:p w:rsidR="00A04CB5" w:rsidRPr="001C4F0E" w:rsidRDefault="00A04CB5" w:rsidP="00BF4844">
      <w:pPr>
        <w:spacing w:after="0" w:line="240" w:lineRule="auto"/>
        <w:ind w:left="468" w:right="-25" w:hanging="558"/>
        <w:rPr>
          <w:rFonts w:ascii="Angsana New" w:hAnsi="Angsana New" w:cs="Angsana New"/>
          <w:b/>
          <w:bCs/>
          <w:sz w:val="16"/>
          <w:szCs w:val="16"/>
        </w:rPr>
      </w:pPr>
    </w:p>
    <w:p w:rsidR="009D687E" w:rsidRPr="001C4F0E" w:rsidRDefault="009167AB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 w:hint="cs"/>
          <w:sz w:val="30"/>
          <w:szCs w:val="30"/>
          <w:cs/>
        </w:rPr>
        <w:t>ไม่มีการซื้อและจำหน่ายเงินลงทุน</w:t>
      </w:r>
      <w:r w:rsidR="00543A97" w:rsidRPr="001C4F0E">
        <w:rPr>
          <w:rFonts w:ascii="Angsana New" w:hAnsi="Angsana New" w:cs="Angsana New" w:hint="cs"/>
          <w:sz w:val="30"/>
          <w:szCs w:val="30"/>
          <w:cs/>
        </w:rPr>
        <w:t>ในบริษัทร่วม</w:t>
      </w:r>
      <w:r w:rsidRPr="001C4F0E"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Pr="001C4F0E">
        <w:rPr>
          <w:rFonts w:ascii="Angsana New" w:hAnsi="Angsana New" w:cs="Angsana New"/>
          <w:sz w:val="30"/>
          <w:szCs w:val="30"/>
        </w:rPr>
        <w:t xml:space="preserve">31 </w:t>
      </w:r>
      <w:r w:rsidRPr="001C4F0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D38C3" w:rsidRPr="001C4F0E">
        <w:rPr>
          <w:rFonts w:ascii="Angsana New" w:hAnsi="Angsana New" w:cs="Angsana New"/>
          <w:sz w:val="30"/>
          <w:szCs w:val="30"/>
        </w:rPr>
        <w:t>256</w:t>
      </w:r>
      <w:r w:rsidR="00AD55AC" w:rsidRPr="001C4F0E">
        <w:rPr>
          <w:rFonts w:ascii="Angsana New" w:hAnsi="Angsana New" w:cs="Angsana New"/>
          <w:sz w:val="30"/>
          <w:szCs w:val="30"/>
        </w:rPr>
        <w:t>2</w:t>
      </w:r>
    </w:p>
    <w:p w:rsidR="009167AB" w:rsidRPr="001C4F0E" w:rsidRDefault="00AD52C6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  <w:sectPr w:rsidR="009167AB" w:rsidRPr="001C4F0E" w:rsidSect="00EA5436">
          <w:type w:val="nextColumn"/>
          <w:pgSz w:w="11907" w:h="16840" w:code="9"/>
          <w:pgMar w:top="691" w:right="1152" w:bottom="576" w:left="1152" w:header="720" w:footer="720" w:gutter="0"/>
          <w:cols w:space="720"/>
        </w:sectPr>
      </w:pPr>
      <w:r w:rsidRPr="001C4F0E">
        <w:rPr>
          <w:rFonts w:ascii="Angsana New" w:hAnsi="Angsana New" w:cs="Angsana New"/>
          <w:sz w:val="16"/>
          <w:szCs w:val="16"/>
        </w:rPr>
        <w:br/>
      </w:r>
      <w:r w:rsidR="009167AB" w:rsidRPr="001C4F0E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</w:t>
      </w:r>
      <w:r w:rsidR="009167AB" w:rsidRPr="001C4F0E">
        <w:rPr>
          <w:rFonts w:ascii="Angsana New" w:hAnsi="Angsana New" w:cs="Angsana New"/>
          <w:sz w:val="30"/>
          <w:szCs w:val="30"/>
          <w:cs/>
        </w:rPr>
        <w:t>บริษัทร่วมที่</w:t>
      </w:r>
      <w:r w:rsidR="009167AB" w:rsidRPr="001C4F0E">
        <w:rPr>
          <w:rFonts w:ascii="Angsana New" w:hAnsi="Angsana New" w:cs="Angsana New" w:hint="cs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577216" w:rsidRPr="001C4F0E" w:rsidRDefault="00577216" w:rsidP="00C25029">
      <w:pPr>
        <w:pStyle w:val="a"/>
        <w:tabs>
          <w:tab w:val="clear" w:pos="1080"/>
        </w:tabs>
        <w:spacing w:after="0"/>
        <w:ind w:left="180" w:right="-25" w:hanging="90"/>
        <w:jc w:val="both"/>
        <w:rPr>
          <w:rFonts w:ascii="Angsana New" w:hAnsi="Angsana New" w:cs="Angsana New"/>
          <w:spacing w:val="-6"/>
          <w:cs/>
        </w:rPr>
      </w:pPr>
      <w:r w:rsidRPr="001C4F0E">
        <w:rPr>
          <w:rFonts w:ascii="Angsana New" w:hAnsi="Angsana New" w:cs="Angsana New"/>
          <w:cs/>
        </w:rPr>
        <w:t>เงินลงทุนในบริษัทร่วม</w:t>
      </w:r>
      <w:r w:rsidR="00BB0B1C" w:rsidRPr="001C4F0E">
        <w:rPr>
          <w:rFonts w:ascii="Angsana New" w:hAnsi="Angsana New" w:cs="Angsana New"/>
          <w:spacing w:val="-6"/>
          <w:cs/>
        </w:rPr>
        <w:t xml:space="preserve"> ณ วันที่ </w:t>
      </w:r>
      <w:r w:rsidR="000F2D07" w:rsidRPr="001C4F0E">
        <w:rPr>
          <w:rFonts w:ascii="Angsana New" w:hAnsi="Angsana New" w:cs="Angsana New" w:hint="cs"/>
          <w:spacing w:val="-6"/>
          <w:cs/>
        </w:rPr>
        <w:t>31</w:t>
      </w:r>
      <w:r w:rsidRPr="001C4F0E">
        <w:rPr>
          <w:rFonts w:ascii="Angsana New" w:hAnsi="Angsana New" w:cs="Angsana New"/>
          <w:spacing w:val="-6"/>
          <w:cs/>
        </w:rPr>
        <w:t xml:space="preserve"> </w:t>
      </w:r>
      <w:r w:rsidR="003278BA" w:rsidRPr="001C4F0E">
        <w:rPr>
          <w:rFonts w:ascii="Angsana New" w:hAnsi="Angsana New" w:cs="Angsana New" w:hint="cs"/>
          <w:spacing w:val="-6"/>
          <w:cs/>
        </w:rPr>
        <w:t xml:space="preserve">มีนาคม </w:t>
      </w:r>
      <w:r w:rsidR="003278BA" w:rsidRPr="001C4F0E">
        <w:rPr>
          <w:rFonts w:ascii="Angsana New" w:hAnsi="Angsana New" w:cs="Angsana New"/>
          <w:spacing w:val="-6"/>
          <w:lang w:val="en-US"/>
        </w:rPr>
        <w:t>256</w:t>
      </w:r>
      <w:r w:rsidR="00AD55AC" w:rsidRPr="001C4F0E">
        <w:rPr>
          <w:rFonts w:ascii="Angsana New" w:hAnsi="Angsana New" w:cs="Angsana New"/>
          <w:spacing w:val="-6"/>
          <w:lang w:val="en-US"/>
        </w:rPr>
        <w:t>2</w:t>
      </w:r>
      <w:r w:rsidR="003278BA" w:rsidRPr="001C4F0E">
        <w:rPr>
          <w:rFonts w:ascii="Angsana New" w:hAnsi="Angsana New" w:cs="Angsana New"/>
          <w:spacing w:val="-6"/>
          <w:lang w:val="en-US"/>
        </w:rPr>
        <w:t xml:space="preserve"> </w:t>
      </w:r>
      <w:r w:rsidR="003278BA" w:rsidRPr="001C4F0E">
        <w:rPr>
          <w:rFonts w:ascii="Angsana New" w:hAnsi="Angsana New" w:cs="Angsana New" w:hint="cs"/>
          <w:spacing w:val="-6"/>
          <w:cs/>
          <w:lang w:val="en-US"/>
        </w:rPr>
        <w:t xml:space="preserve">และ </w:t>
      </w:r>
      <w:r w:rsidR="003278BA" w:rsidRPr="001C4F0E">
        <w:rPr>
          <w:rFonts w:ascii="Angsana New" w:hAnsi="Angsana New" w:cs="Angsana New"/>
          <w:spacing w:val="-6"/>
          <w:lang w:val="en-US"/>
        </w:rPr>
        <w:t xml:space="preserve">31 </w:t>
      </w:r>
      <w:r w:rsidRPr="001C4F0E">
        <w:rPr>
          <w:rFonts w:ascii="Angsana New" w:hAnsi="Angsana New" w:cs="Angsana New"/>
          <w:spacing w:val="-6"/>
          <w:cs/>
        </w:rPr>
        <w:t xml:space="preserve">ธันวาคม </w:t>
      </w:r>
      <w:r w:rsidR="00D26E54" w:rsidRPr="001C4F0E">
        <w:rPr>
          <w:rFonts w:ascii="Angsana New" w:hAnsi="Angsana New" w:cs="Angsana New" w:hint="cs"/>
          <w:spacing w:val="-6"/>
          <w:cs/>
        </w:rPr>
        <w:t>25</w:t>
      </w:r>
      <w:r w:rsidR="00A53CD8" w:rsidRPr="001C4F0E">
        <w:rPr>
          <w:rFonts w:ascii="Angsana New" w:hAnsi="Angsana New" w:cs="Angsana New" w:hint="cs"/>
          <w:spacing w:val="-6"/>
          <w:cs/>
        </w:rPr>
        <w:t>6</w:t>
      </w:r>
      <w:r w:rsidR="00AD55AC" w:rsidRPr="001C4F0E">
        <w:rPr>
          <w:rFonts w:ascii="Angsana New" w:hAnsi="Angsana New" w:cs="Angsana New" w:hint="cs"/>
          <w:spacing w:val="-6"/>
          <w:cs/>
        </w:rPr>
        <w:t>1</w:t>
      </w:r>
      <w:r w:rsidR="00D26E54" w:rsidRPr="001C4F0E">
        <w:rPr>
          <w:rFonts w:ascii="Angsana New" w:hAnsi="Angsana New" w:cs="Angsana New" w:hint="cs"/>
          <w:spacing w:val="-6"/>
          <w:cs/>
        </w:rPr>
        <w:t xml:space="preserve"> </w:t>
      </w:r>
      <w:r w:rsidRPr="001C4F0E">
        <w:rPr>
          <w:rFonts w:ascii="Angsana New" w:hAnsi="Angsana New" w:cs="Angsana New"/>
          <w:spacing w:val="-6"/>
          <w:cs/>
        </w:rPr>
        <w:t>มีดังนี้</w:t>
      </w:r>
    </w:p>
    <w:p w:rsidR="000046B4" w:rsidRPr="001C4F0E" w:rsidRDefault="000046B4" w:rsidP="00C25029">
      <w:pPr>
        <w:pStyle w:val="a"/>
        <w:tabs>
          <w:tab w:val="clear" w:pos="1080"/>
        </w:tabs>
        <w:spacing w:after="0"/>
        <w:ind w:left="180" w:right="-25" w:hanging="90"/>
        <w:jc w:val="both"/>
        <w:rPr>
          <w:rFonts w:ascii="Angsana New" w:hAnsi="Angsana New" w:cs="Angsana New"/>
          <w:spacing w:val="-6"/>
          <w:cs/>
        </w:rPr>
      </w:pPr>
    </w:p>
    <w:tbl>
      <w:tblPr>
        <w:tblW w:w="150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6"/>
        <w:gridCol w:w="1164"/>
        <w:gridCol w:w="1152"/>
        <w:gridCol w:w="1008"/>
        <w:gridCol w:w="990"/>
        <w:gridCol w:w="1062"/>
        <w:gridCol w:w="1010"/>
        <w:gridCol w:w="270"/>
        <w:gridCol w:w="1170"/>
        <w:gridCol w:w="14"/>
        <w:gridCol w:w="256"/>
        <w:gridCol w:w="14"/>
        <w:gridCol w:w="1246"/>
        <w:gridCol w:w="14"/>
        <w:gridCol w:w="256"/>
        <w:gridCol w:w="14"/>
        <w:gridCol w:w="1170"/>
        <w:gridCol w:w="256"/>
        <w:gridCol w:w="14"/>
        <w:gridCol w:w="1152"/>
      </w:tblGrid>
      <w:tr w:rsidR="001C4F0E" w:rsidRPr="001C4F0E" w:rsidTr="000046B4">
        <w:trPr>
          <w:trHeight w:val="80"/>
        </w:trPr>
        <w:tc>
          <w:tcPr>
            <w:tcW w:w="2796" w:type="dxa"/>
          </w:tcPr>
          <w:p w:rsidR="003278BA" w:rsidRPr="001C4F0E" w:rsidRDefault="003278BA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3278BA" w:rsidRPr="001C4F0E" w:rsidRDefault="003278BA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3278BA" w:rsidRPr="001C4F0E" w:rsidRDefault="003278BA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16" w:type="dxa"/>
            <w:gridSpan w:val="17"/>
          </w:tcPr>
          <w:p w:rsidR="003278BA" w:rsidRPr="001C4F0E" w:rsidRDefault="003278B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4F0E" w:rsidRPr="001C4F0E" w:rsidTr="000046B4">
        <w:trPr>
          <w:trHeight w:val="549"/>
        </w:trPr>
        <w:tc>
          <w:tcPr>
            <w:tcW w:w="2796" w:type="dxa"/>
          </w:tcPr>
          <w:p w:rsidR="003278BA" w:rsidRPr="001C4F0E" w:rsidRDefault="003278BA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3278BA" w:rsidRPr="001C4F0E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52" w:type="dxa"/>
          </w:tcPr>
          <w:p w:rsidR="003278BA" w:rsidRPr="001C4F0E" w:rsidRDefault="003278BA" w:rsidP="006F64F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ประเทศที่</w:t>
            </w:r>
            <w:r w:rsidR="006F64F0" w:rsidRPr="001C4F0E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1998" w:type="dxa"/>
            <w:gridSpan w:val="2"/>
          </w:tcPr>
          <w:p w:rsidR="003278BA" w:rsidRPr="001C4F0E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</w:t>
            </w:r>
            <w:r w:rsidR="006F64F0" w:rsidRPr="001C4F0E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0046B4" w:rsidRPr="001C4F0E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072" w:type="dxa"/>
            <w:gridSpan w:val="2"/>
          </w:tcPr>
          <w:p w:rsidR="003278BA" w:rsidRPr="001C4F0E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278BA" w:rsidRPr="001C4F0E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3278BA" w:rsidRPr="001C4F0E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5"/>
          </w:tcPr>
          <w:p w:rsidR="003278BA" w:rsidRPr="001C4F0E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278BA" w:rsidRPr="001C4F0E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  <w:gridSpan w:val="2"/>
          </w:tcPr>
          <w:p w:rsidR="003278BA" w:rsidRPr="001C4F0E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6" w:type="dxa"/>
            <w:gridSpan w:val="5"/>
          </w:tcPr>
          <w:p w:rsidR="003278BA" w:rsidRPr="001C4F0E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มูลค่าตามวิธี</w:t>
            </w:r>
          </w:p>
          <w:p w:rsidR="003278BA" w:rsidRPr="001C4F0E" w:rsidRDefault="003278B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ส่วนได้เสีย</w:t>
            </w:r>
          </w:p>
        </w:tc>
      </w:tr>
      <w:tr w:rsidR="001C4F0E" w:rsidRPr="001C4F0E" w:rsidTr="000046B4">
        <w:trPr>
          <w:trHeight w:val="80"/>
        </w:trPr>
        <w:tc>
          <w:tcPr>
            <w:tcW w:w="2796" w:type="dxa"/>
          </w:tcPr>
          <w:p w:rsidR="003278BA" w:rsidRPr="001C4F0E" w:rsidRDefault="003278BA" w:rsidP="00DF583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:rsidR="003278BA" w:rsidRPr="001C4F0E" w:rsidRDefault="003278BA" w:rsidP="00DF583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3278BA" w:rsidRPr="001C4F0E" w:rsidRDefault="003278BA" w:rsidP="00DF583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:rsidR="003278BA" w:rsidRPr="001C4F0E" w:rsidRDefault="000046B4" w:rsidP="00DF58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3278BA" w:rsidRPr="001C4F0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278BA"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</w:tcPr>
          <w:p w:rsidR="003278BA" w:rsidRPr="001C4F0E" w:rsidRDefault="003278BA" w:rsidP="00DF58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2" w:type="dxa"/>
          </w:tcPr>
          <w:p w:rsidR="003278BA" w:rsidRPr="001C4F0E" w:rsidRDefault="003278BA" w:rsidP="00DF58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010" w:type="dxa"/>
          </w:tcPr>
          <w:p w:rsidR="003278BA" w:rsidRPr="001C4F0E" w:rsidRDefault="003278BA" w:rsidP="00DF58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3278BA" w:rsidRPr="001C4F0E" w:rsidRDefault="003278BA" w:rsidP="00DF583F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278BA" w:rsidRPr="001C4F0E" w:rsidRDefault="003278BA" w:rsidP="00DF58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3278BA" w:rsidRPr="001C4F0E" w:rsidRDefault="003278BA" w:rsidP="00DF58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3278BA" w:rsidRPr="001C4F0E" w:rsidRDefault="003278BA" w:rsidP="00DF58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3278BA" w:rsidRPr="001C4F0E" w:rsidRDefault="003278BA" w:rsidP="00DF58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:rsidR="003278BA" w:rsidRPr="001C4F0E" w:rsidRDefault="003278BA" w:rsidP="00DF58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56" w:type="dxa"/>
          </w:tcPr>
          <w:p w:rsidR="003278BA" w:rsidRPr="001C4F0E" w:rsidRDefault="003278BA" w:rsidP="00DF58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3278BA" w:rsidRPr="001C4F0E" w:rsidRDefault="003278BA" w:rsidP="00DF58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D55AC" w:rsidRPr="001C4F0E" w:rsidTr="000046B4">
        <w:trPr>
          <w:trHeight w:val="80"/>
        </w:trPr>
        <w:tc>
          <w:tcPr>
            <w:tcW w:w="2796" w:type="dxa"/>
          </w:tcPr>
          <w:p w:rsidR="00AD55AC" w:rsidRPr="001C4F0E" w:rsidRDefault="00AD55AC" w:rsidP="00AD55A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:rsidR="00AD55AC" w:rsidRPr="001C4F0E" w:rsidRDefault="00AD55AC" w:rsidP="00AD55A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AD55AC" w:rsidRPr="001C4F0E" w:rsidRDefault="00AD55AC" w:rsidP="00AD55A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062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010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AD55AC" w:rsidRPr="001C4F0E" w:rsidRDefault="00AD55AC" w:rsidP="00AD55AC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gridSpan w:val="2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56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A53CD8" w:rsidRPr="001C4F0E" w:rsidTr="000046B4">
        <w:trPr>
          <w:trHeight w:val="80"/>
        </w:trPr>
        <w:tc>
          <w:tcPr>
            <w:tcW w:w="2796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7918" w:type="dxa"/>
            <w:gridSpan w:val="15"/>
          </w:tcPr>
          <w:p w:rsidR="00A53CD8" w:rsidRPr="001C4F0E" w:rsidRDefault="00A53CD8" w:rsidP="00A53CD8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3CD8" w:rsidRPr="001C4F0E" w:rsidTr="000046B4">
        <w:trPr>
          <w:trHeight w:val="80"/>
        </w:trPr>
        <w:tc>
          <w:tcPr>
            <w:tcW w:w="2796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4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18" w:type="dxa"/>
            <w:gridSpan w:val="15"/>
          </w:tcPr>
          <w:p w:rsidR="00A53CD8" w:rsidRPr="001C4F0E" w:rsidRDefault="00A53CD8" w:rsidP="00A53CD8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F305A9" w:rsidRPr="001C4F0E" w:rsidTr="000046B4">
        <w:trPr>
          <w:trHeight w:val="80"/>
        </w:trPr>
        <w:tc>
          <w:tcPr>
            <w:tcW w:w="2796" w:type="dxa"/>
          </w:tcPr>
          <w:p w:rsidR="00F305A9" w:rsidRPr="001C4F0E" w:rsidRDefault="00F305A9" w:rsidP="00F305A9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บริษัท เพาเวอร์บาย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64" w:type="dxa"/>
            <w:vAlign w:val="bottom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152" w:type="dxa"/>
            <w:vAlign w:val="bottom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1062" w:type="dxa"/>
          </w:tcPr>
          <w:p w:rsidR="00F305A9" w:rsidRPr="001C4F0E" w:rsidRDefault="00F305A9" w:rsidP="00F305A9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1010" w:type="dxa"/>
          </w:tcPr>
          <w:p w:rsidR="00F305A9" w:rsidRPr="001C4F0E" w:rsidRDefault="00F305A9" w:rsidP="00F305A9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F305A9" w:rsidRPr="001C4F0E" w:rsidRDefault="00F305A9" w:rsidP="00F305A9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  <w:gridSpan w:val="2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F305A9" w:rsidRPr="001C4F0E" w:rsidRDefault="00F305A9" w:rsidP="00F305A9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  <w:gridSpan w:val="2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305A9" w:rsidRPr="001C4F0E" w:rsidRDefault="0041749B" w:rsidP="00F305A9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</w:t>
            </w:r>
            <w:r w:rsidR="00E11105">
              <w:rPr>
                <w:rFonts w:ascii="Angsana New" w:hAnsi="Angsana New" w:cs="Angsana New"/>
                <w:sz w:val="30"/>
                <w:szCs w:val="30"/>
              </w:rPr>
              <w:t>30,843</w:t>
            </w:r>
          </w:p>
        </w:tc>
        <w:tc>
          <w:tcPr>
            <w:tcW w:w="270" w:type="dxa"/>
            <w:gridSpan w:val="2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F305A9" w:rsidRPr="001C4F0E" w:rsidRDefault="00F305A9" w:rsidP="00F305A9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1,625,277</w:t>
            </w:r>
          </w:p>
        </w:tc>
      </w:tr>
      <w:tr w:rsidR="001C4F0E" w:rsidRPr="001C4F0E" w:rsidTr="000046B4">
        <w:trPr>
          <w:trHeight w:val="80"/>
        </w:trPr>
        <w:tc>
          <w:tcPr>
            <w:tcW w:w="2796" w:type="dxa"/>
          </w:tcPr>
          <w:p w:rsidR="00F305A9" w:rsidRPr="001C4F0E" w:rsidRDefault="00F305A9" w:rsidP="00F305A9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ซีอาร์ซี สปอร์ต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64" w:type="dxa"/>
            <w:vAlign w:val="bottom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152" w:type="dxa"/>
            <w:vAlign w:val="bottom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1062" w:type="dxa"/>
          </w:tcPr>
          <w:p w:rsidR="00F305A9" w:rsidRPr="001C4F0E" w:rsidRDefault="00F305A9" w:rsidP="00F305A9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1010" w:type="dxa"/>
          </w:tcPr>
          <w:p w:rsidR="00F305A9" w:rsidRPr="001C4F0E" w:rsidRDefault="00F305A9" w:rsidP="00F305A9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F305A9" w:rsidRPr="001C4F0E" w:rsidRDefault="00F305A9" w:rsidP="00F305A9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  <w:gridSpan w:val="2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F305A9" w:rsidRPr="001C4F0E" w:rsidRDefault="00F305A9" w:rsidP="00F305A9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  <w:gridSpan w:val="2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305A9" w:rsidRPr="001C4F0E" w:rsidRDefault="00707AB4" w:rsidP="00F305A9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1,987,066</w:t>
            </w:r>
          </w:p>
        </w:tc>
        <w:tc>
          <w:tcPr>
            <w:tcW w:w="270" w:type="dxa"/>
            <w:gridSpan w:val="2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F305A9" w:rsidRPr="001C4F0E" w:rsidRDefault="00F305A9" w:rsidP="00F305A9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1,895,863</w:t>
            </w:r>
          </w:p>
        </w:tc>
      </w:tr>
      <w:tr w:rsidR="001C4F0E" w:rsidRPr="001C4F0E" w:rsidTr="000046B4">
        <w:trPr>
          <w:trHeight w:val="80"/>
        </w:trPr>
        <w:tc>
          <w:tcPr>
            <w:tcW w:w="2796" w:type="dxa"/>
          </w:tcPr>
          <w:p w:rsidR="00F305A9" w:rsidRPr="001C4F0E" w:rsidRDefault="00F305A9" w:rsidP="00F305A9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แวต รีฟันด์ เซ็นเตอร์</w:t>
            </w:r>
          </w:p>
        </w:tc>
        <w:tc>
          <w:tcPr>
            <w:tcW w:w="1164" w:type="dxa"/>
            <w:vAlign w:val="bottom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F305A9" w:rsidRPr="001C4F0E" w:rsidRDefault="00F305A9" w:rsidP="00F305A9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:rsidR="00F305A9" w:rsidRPr="001C4F0E" w:rsidRDefault="00F305A9" w:rsidP="00F305A9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F305A9" w:rsidRPr="001C4F0E" w:rsidRDefault="00F305A9" w:rsidP="00F305A9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F305A9" w:rsidRPr="001C4F0E" w:rsidRDefault="00F305A9" w:rsidP="00F305A9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F305A9" w:rsidRPr="001C4F0E" w:rsidRDefault="00F305A9" w:rsidP="00F305A9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4F0E" w:rsidRPr="001C4F0E" w:rsidTr="000046B4">
        <w:trPr>
          <w:trHeight w:val="80"/>
        </w:trPr>
        <w:tc>
          <w:tcPr>
            <w:tcW w:w="2796" w:type="dxa"/>
          </w:tcPr>
          <w:p w:rsidR="00F305A9" w:rsidRPr="001C4F0E" w:rsidRDefault="00F305A9" w:rsidP="00F305A9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(ไทยแลนด์) จำกัด</w:t>
            </w:r>
          </w:p>
        </w:tc>
        <w:tc>
          <w:tcPr>
            <w:tcW w:w="1164" w:type="dxa"/>
            <w:vAlign w:val="bottom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152" w:type="dxa"/>
            <w:vAlign w:val="bottom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25.00</w:t>
            </w:r>
          </w:p>
        </w:tc>
        <w:tc>
          <w:tcPr>
            <w:tcW w:w="99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144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25.00</w:t>
            </w:r>
          </w:p>
        </w:tc>
        <w:tc>
          <w:tcPr>
            <w:tcW w:w="1062" w:type="dxa"/>
          </w:tcPr>
          <w:p w:rsidR="00F305A9" w:rsidRPr="001C4F0E" w:rsidRDefault="00F305A9" w:rsidP="00F305A9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1010" w:type="dxa"/>
          </w:tcPr>
          <w:p w:rsidR="00F305A9" w:rsidRPr="001C4F0E" w:rsidRDefault="00F305A9" w:rsidP="00F305A9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F305A9" w:rsidRPr="001C4F0E" w:rsidRDefault="00F305A9" w:rsidP="00F305A9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70" w:type="dxa"/>
            <w:gridSpan w:val="2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F305A9" w:rsidRPr="001C4F0E" w:rsidRDefault="00F305A9" w:rsidP="00F305A9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70" w:type="dxa"/>
            <w:gridSpan w:val="2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305A9" w:rsidRPr="001C4F0E" w:rsidRDefault="00707AB4" w:rsidP="00F305A9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6,406</w:t>
            </w:r>
          </w:p>
        </w:tc>
        <w:tc>
          <w:tcPr>
            <w:tcW w:w="270" w:type="dxa"/>
            <w:gridSpan w:val="2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F305A9" w:rsidRPr="001C4F0E" w:rsidRDefault="00F305A9" w:rsidP="00F305A9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7,157</w:t>
            </w:r>
          </w:p>
        </w:tc>
      </w:tr>
      <w:tr w:rsidR="001C4F0E" w:rsidRPr="001C4F0E" w:rsidTr="000046B4">
        <w:trPr>
          <w:trHeight w:val="70"/>
        </w:trPr>
        <w:tc>
          <w:tcPr>
            <w:tcW w:w="2796" w:type="dxa"/>
          </w:tcPr>
          <w:p w:rsidR="00F305A9" w:rsidRPr="001C4F0E" w:rsidRDefault="00F305A9" w:rsidP="00F305A9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4" w:type="dxa"/>
          </w:tcPr>
          <w:p w:rsidR="00F305A9" w:rsidRPr="001C4F0E" w:rsidRDefault="00F305A9" w:rsidP="00F305A9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F305A9" w:rsidRPr="001C4F0E" w:rsidRDefault="00F305A9" w:rsidP="00F305A9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:rsidR="00F305A9" w:rsidRPr="001C4F0E" w:rsidRDefault="00F305A9" w:rsidP="00F305A9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305A9" w:rsidRPr="001C4F0E" w:rsidRDefault="00F305A9" w:rsidP="00F305A9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05A9" w:rsidRPr="001C4F0E" w:rsidRDefault="00F305A9" w:rsidP="00F305A9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70" w:type="dxa"/>
            <w:gridSpan w:val="2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05A9" w:rsidRPr="001C4F0E" w:rsidRDefault="00F305A9" w:rsidP="00F305A9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70" w:type="dxa"/>
            <w:gridSpan w:val="2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05A9" w:rsidRPr="001C4F0E" w:rsidRDefault="00707AB4" w:rsidP="00F305A9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E111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624,315</w:t>
            </w:r>
          </w:p>
        </w:tc>
        <w:tc>
          <w:tcPr>
            <w:tcW w:w="270" w:type="dxa"/>
            <w:gridSpan w:val="2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F305A9" w:rsidRPr="001C4F0E" w:rsidRDefault="00F305A9" w:rsidP="00F305A9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3,528,297</w:t>
            </w:r>
          </w:p>
        </w:tc>
      </w:tr>
    </w:tbl>
    <w:tbl>
      <w:tblPr>
        <w:tblpPr w:leftFromText="180" w:rightFromText="180" w:vertAnchor="text" w:horzAnchor="margin" w:tblpY="-257"/>
        <w:tblW w:w="15250" w:type="dxa"/>
        <w:tblLayout w:type="fixed"/>
        <w:tblLook w:val="0000" w:firstRow="0" w:lastRow="0" w:firstColumn="0" w:lastColumn="0" w:noHBand="0" w:noVBand="0"/>
      </w:tblPr>
      <w:tblGrid>
        <w:gridCol w:w="2344"/>
        <w:gridCol w:w="811"/>
        <w:gridCol w:w="1172"/>
        <w:gridCol w:w="901"/>
        <w:gridCol w:w="902"/>
        <w:gridCol w:w="992"/>
        <w:gridCol w:w="270"/>
        <w:gridCol w:w="994"/>
        <w:gridCol w:w="267"/>
        <w:gridCol w:w="815"/>
        <w:gridCol w:w="270"/>
        <w:gridCol w:w="904"/>
        <w:gridCol w:w="270"/>
        <w:gridCol w:w="812"/>
        <w:gridCol w:w="270"/>
        <w:gridCol w:w="903"/>
        <w:gridCol w:w="270"/>
        <w:gridCol w:w="902"/>
        <w:gridCol w:w="270"/>
        <w:gridCol w:w="902"/>
        <w:gridCol w:w="9"/>
      </w:tblGrid>
      <w:tr w:rsidR="001C4F0E" w:rsidRPr="001C4F0E" w:rsidTr="00AD55AC">
        <w:trPr>
          <w:trHeight w:val="306"/>
          <w:tblHeader/>
        </w:trPr>
        <w:tc>
          <w:tcPr>
            <w:tcW w:w="2344" w:type="dxa"/>
          </w:tcPr>
          <w:p w:rsidR="008274D9" w:rsidRPr="001C4F0E" w:rsidRDefault="008274D9" w:rsidP="008274D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811" w:type="dxa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23" w:type="dxa"/>
            <w:gridSpan w:val="18"/>
          </w:tcPr>
          <w:p w:rsidR="008274D9" w:rsidRPr="001C4F0E" w:rsidRDefault="008274D9" w:rsidP="008274D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C4F0E" w:rsidRPr="001C4F0E" w:rsidTr="00AD55AC">
        <w:trPr>
          <w:trHeight w:val="306"/>
          <w:tblHeader/>
        </w:trPr>
        <w:tc>
          <w:tcPr>
            <w:tcW w:w="2344" w:type="dxa"/>
          </w:tcPr>
          <w:p w:rsidR="008274D9" w:rsidRPr="001C4F0E" w:rsidRDefault="008274D9" w:rsidP="008274D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2" w:type="dxa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1803" w:type="dxa"/>
            <w:gridSpan w:val="2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</w:t>
            </w:r>
            <w:r w:rsidR="0004597B" w:rsidRPr="001C4F0E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256" w:type="dxa"/>
            <w:gridSpan w:val="3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256" w:type="dxa"/>
            <w:gridSpan w:val="4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83" w:type="dxa"/>
            <w:gridSpan w:val="4"/>
            <w:shd w:val="clear" w:color="auto" w:fill="auto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ราคาทุน 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901138" w:rsidRPr="001C4F0E" w:rsidTr="00AD55AC">
        <w:trPr>
          <w:gridAfter w:val="1"/>
          <w:wAfter w:w="9" w:type="dxa"/>
          <w:trHeight w:val="306"/>
          <w:tblHeader/>
        </w:trPr>
        <w:tc>
          <w:tcPr>
            <w:tcW w:w="2344" w:type="dxa"/>
          </w:tcPr>
          <w:p w:rsidR="008274D9" w:rsidRPr="001C4F0E" w:rsidRDefault="008274D9" w:rsidP="008274D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1" w:type="dxa"/>
          </w:tcPr>
          <w:p w:rsidR="008274D9" w:rsidRPr="001C4F0E" w:rsidRDefault="008274D9" w:rsidP="008274D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8274D9" w:rsidRPr="001C4F0E" w:rsidRDefault="008274D9" w:rsidP="008274D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02" w:type="dxa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8274D9" w:rsidRPr="001C4F0E" w:rsidRDefault="008274D9" w:rsidP="0004597B">
            <w:pPr>
              <w:spacing w:after="0" w:line="240" w:lineRule="auto"/>
              <w:ind w:left="-198" w:right="-10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7" w:type="dxa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5" w:type="dxa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:rsidR="008274D9" w:rsidRPr="001C4F0E" w:rsidRDefault="008274D9" w:rsidP="008274D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D55AC" w:rsidRPr="001C4F0E" w:rsidTr="00D86795">
        <w:trPr>
          <w:gridAfter w:val="1"/>
          <w:wAfter w:w="9" w:type="dxa"/>
          <w:trHeight w:val="306"/>
          <w:tblHeader/>
        </w:trPr>
        <w:tc>
          <w:tcPr>
            <w:tcW w:w="2344" w:type="dxa"/>
          </w:tcPr>
          <w:p w:rsidR="00AD55AC" w:rsidRPr="001C4F0E" w:rsidRDefault="00AD55AC" w:rsidP="00AD55A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1" w:type="dxa"/>
          </w:tcPr>
          <w:p w:rsidR="00AD55AC" w:rsidRPr="001C4F0E" w:rsidRDefault="00AD55AC" w:rsidP="00AD55A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AD55AC" w:rsidRPr="001C4F0E" w:rsidRDefault="00AD55AC" w:rsidP="00AD55A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902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992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67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5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AD55AC" w:rsidRPr="001C4F0E" w:rsidRDefault="00AD55AC" w:rsidP="00AD55A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1C4F0E" w:rsidRPr="001C4F0E" w:rsidTr="00AD55AC">
        <w:trPr>
          <w:trHeight w:val="427"/>
          <w:tblHeader/>
        </w:trPr>
        <w:tc>
          <w:tcPr>
            <w:tcW w:w="2344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1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3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120" w:type="dxa"/>
            <w:gridSpan w:val="16"/>
          </w:tcPr>
          <w:p w:rsidR="00A53CD8" w:rsidRPr="001C4F0E" w:rsidRDefault="00A53CD8" w:rsidP="00A53CD8">
            <w:pPr>
              <w:tabs>
                <w:tab w:val="left" w:pos="0"/>
              </w:tabs>
              <w:spacing w:after="0"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4F0E" w:rsidRPr="001C4F0E" w:rsidTr="00AD55AC">
        <w:trPr>
          <w:trHeight w:val="306"/>
          <w:tblHeader/>
        </w:trPr>
        <w:tc>
          <w:tcPr>
            <w:tcW w:w="2344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1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3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20" w:type="dxa"/>
            <w:gridSpan w:val="16"/>
          </w:tcPr>
          <w:p w:rsidR="00A53CD8" w:rsidRPr="001C4F0E" w:rsidRDefault="00A53CD8" w:rsidP="00A53CD8">
            <w:pPr>
              <w:tabs>
                <w:tab w:val="left" w:pos="0"/>
              </w:tabs>
              <w:spacing w:after="0"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F305A9" w:rsidRPr="001C4F0E" w:rsidTr="00AD55AC">
        <w:trPr>
          <w:gridAfter w:val="1"/>
          <w:wAfter w:w="9" w:type="dxa"/>
          <w:trHeight w:val="392"/>
        </w:trPr>
        <w:tc>
          <w:tcPr>
            <w:tcW w:w="2344" w:type="dxa"/>
          </w:tcPr>
          <w:p w:rsidR="00F305A9" w:rsidRPr="001C4F0E" w:rsidRDefault="00F305A9" w:rsidP="00F305A9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บริษัท เพาเวอร์ บาย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811" w:type="dxa"/>
            <w:vAlign w:val="bottom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172" w:type="dxa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01" w:type="dxa"/>
          </w:tcPr>
          <w:p w:rsidR="00F305A9" w:rsidRPr="001C4F0E" w:rsidRDefault="00F305A9" w:rsidP="00F305A9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02" w:type="dxa"/>
          </w:tcPr>
          <w:p w:rsidR="00F305A9" w:rsidRPr="001C4F0E" w:rsidRDefault="00F305A9" w:rsidP="00F305A9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2" w:type="dxa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267" w:type="dxa"/>
          </w:tcPr>
          <w:p w:rsidR="00F305A9" w:rsidRPr="001C4F0E" w:rsidRDefault="00F305A9" w:rsidP="00F305A9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:rsidR="00F305A9" w:rsidRPr="001C4F0E" w:rsidRDefault="00F305A9" w:rsidP="00F305A9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:rsidR="00F305A9" w:rsidRPr="001C4F0E" w:rsidRDefault="00F305A9" w:rsidP="00F305A9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</w:tr>
      <w:tr w:rsidR="00F305A9" w:rsidRPr="001C4F0E" w:rsidTr="00AD55AC">
        <w:trPr>
          <w:gridAfter w:val="1"/>
          <w:wAfter w:w="9" w:type="dxa"/>
          <w:trHeight w:val="306"/>
        </w:trPr>
        <w:tc>
          <w:tcPr>
            <w:tcW w:w="2344" w:type="dxa"/>
          </w:tcPr>
          <w:p w:rsidR="00F305A9" w:rsidRPr="001C4F0E" w:rsidRDefault="00F305A9" w:rsidP="00F305A9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ซีอาร์ซี</w:t>
            </w:r>
            <w:r w:rsidRPr="001C4F0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สปอร์ต จำกัด</w:t>
            </w:r>
          </w:p>
        </w:tc>
        <w:tc>
          <w:tcPr>
            <w:tcW w:w="811" w:type="dxa"/>
            <w:vAlign w:val="bottom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172" w:type="dxa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01" w:type="dxa"/>
          </w:tcPr>
          <w:p w:rsidR="00F305A9" w:rsidRPr="001C4F0E" w:rsidRDefault="00F305A9" w:rsidP="00F305A9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02" w:type="dxa"/>
          </w:tcPr>
          <w:p w:rsidR="00F305A9" w:rsidRPr="001C4F0E" w:rsidRDefault="00F305A9" w:rsidP="00F305A9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92" w:type="dxa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70" w:type="dxa"/>
            <w:tcBorders>
              <w:bottom w:val="nil"/>
            </w:tcBorders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67" w:type="dxa"/>
          </w:tcPr>
          <w:p w:rsidR="00F305A9" w:rsidRPr="001C4F0E" w:rsidRDefault="00F305A9" w:rsidP="00F305A9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:rsidR="00F305A9" w:rsidRPr="001C4F0E" w:rsidRDefault="00F305A9" w:rsidP="00F305A9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612"/>
              </w:tabs>
              <w:spacing w:after="0" w:line="240" w:lineRule="auto"/>
              <w:ind w:right="-25" w:hanging="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:rsidR="00F305A9" w:rsidRPr="001C4F0E" w:rsidRDefault="00F305A9" w:rsidP="00F305A9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1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</w:tr>
      <w:tr w:rsidR="00F305A9" w:rsidRPr="001C4F0E" w:rsidTr="00AD55AC">
        <w:trPr>
          <w:gridAfter w:val="1"/>
          <w:wAfter w:w="9" w:type="dxa"/>
          <w:trHeight w:val="306"/>
        </w:trPr>
        <w:tc>
          <w:tcPr>
            <w:tcW w:w="2344" w:type="dxa"/>
          </w:tcPr>
          <w:p w:rsidR="00F305A9" w:rsidRPr="001C4F0E" w:rsidRDefault="00F305A9" w:rsidP="00F305A9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แวต รีฟันด์ เซ็นเตอร์</w:t>
            </w:r>
          </w:p>
        </w:tc>
        <w:tc>
          <w:tcPr>
            <w:tcW w:w="811" w:type="dxa"/>
            <w:vAlign w:val="bottom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:rsidR="00F305A9" w:rsidRPr="001C4F0E" w:rsidRDefault="00F305A9" w:rsidP="00F305A9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F305A9" w:rsidRPr="001C4F0E" w:rsidRDefault="00F305A9" w:rsidP="00F305A9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F305A9" w:rsidRPr="001C4F0E" w:rsidRDefault="00F305A9" w:rsidP="00F305A9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:rsidR="00F305A9" w:rsidRPr="001C4F0E" w:rsidRDefault="00F305A9" w:rsidP="00F305A9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612"/>
              </w:tabs>
              <w:spacing w:after="0" w:line="240" w:lineRule="auto"/>
              <w:ind w:right="-25" w:hanging="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:rsidR="00F305A9" w:rsidRPr="001C4F0E" w:rsidRDefault="00F305A9" w:rsidP="00F305A9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1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5A9" w:rsidRPr="001C4F0E" w:rsidTr="001D1B65">
        <w:trPr>
          <w:gridAfter w:val="1"/>
          <w:wAfter w:w="9" w:type="dxa"/>
          <w:trHeight w:val="306"/>
        </w:trPr>
        <w:tc>
          <w:tcPr>
            <w:tcW w:w="2344" w:type="dxa"/>
          </w:tcPr>
          <w:p w:rsidR="00F305A9" w:rsidRPr="001C4F0E" w:rsidRDefault="00F305A9" w:rsidP="00F305A9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(ไทยแลนด์) จำกัด</w:t>
            </w:r>
          </w:p>
        </w:tc>
        <w:tc>
          <w:tcPr>
            <w:tcW w:w="811" w:type="dxa"/>
            <w:vAlign w:val="bottom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172" w:type="dxa"/>
            <w:vAlign w:val="bottom"/>
          </w:tcPr>
          <w:p w:rsidR="00F305A9" w:rsidRPr="001C4F0E" w:rsidRDefault="00F305A9" w:rsidP="00F305A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01" w:type="dxa"/>
          </w:tcPr>
          <w:p w:rsidR="00F305A9" w:rsidRPr="001C4F0E" w:rsidRDefault="00F305A9" w:rsidP="00F305A9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25.00</w:t>
            </w:r>
          </w:p>
        </w:tc>
        <w:tc>
          <w:tcPr>
            <w:tcW w:w="902" w:type="dxa"/>
          </w:tcPr>
          <w:p w:rsidR="00F305A9" w:rsidRPr="001C4F0E" w:rsidRDefault="00F305A9" w:rsidP="00F305A9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25.00</w:t>
            </w:r>
          </w:p>
        </w:tc>
        <w:tc>
          <w:tcPr>
            <w:tcW w:w="992" w:type="dxa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tcBorders>
              <w:bottom w:val="nil"/>
            </w:tcBorders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67" w:type="dxa"/>
          </w:tcPr>
          <w:p w:rsidR="00F305A9" w:rsidRPr="001C4F0E" w:rsidRDefault="00F305A9" w:rsidP="00F305A9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:rsidR="00F305A9" w:rsidRPr="001C4F0E" w:rsidRDefault="00F305A9" w:rsidP="00F305A9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612"/>
              </w:tabs>
              <w:spacing w:after="0" w:line="240" w:lineRule="auto"/>
              <w:ind w:right="-25" w:hanging="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:rsidR="00F305A9" w:rsidRPr="001C4F0E" w:rsidRDefault="00F305A9" w:rsidP="00F305A9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1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</w:tr>
      <w:tr w:rsidR="00F305A9" w:rsidRPr="001C4F0E" w:rsidTr="00AD55AC">
        <w:trPr>
          <w:gridAfter w:val="1"/>
          <w:wAfter w:w="9" w:type="dxa"/>
          <w:trHeight w:val="306"/>
        </w:trPr>
        <w:tc>
          <w:tcPr>
            <w:tcW w:w="2344" w:type="dxa"/>
          </w:tcPr>
          <w:p w:rsidR="00F305A9" w:rsidRPr="001C4F0E" w:rsidRDefault="00F305A9" w:rsidP="00F305A9">
            <w:pPr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1" w:type="dxa"/>
          </w:tcPr>
          <w:p w:rsidR="00F305A9" w:rsidRPr="001C4F0E" w:rsidRDefault="00F305A9" w:rsidP="00F305A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305A9" w:rsidRPr="001C4F0E" w:rsidRDefault="00F305A9" w:rsidP="00F305A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305A9" w:rsidRPr="001C4F0E" w:rsidRDefault="00F305A9" w:rsidP="00F305A9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305A9" w:rsidRPr="001C4F0E" w:rsidRDefault="00F305A9" w:rsidP="00F305A9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F305A9" w:rsidRPr="001C4F0E" w:rsidRDefault="00F305A9" w:rsidP="00F305A9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F305A9" w:rsidRPr="001C4F0E" w:rsidRDefault="00F305A9" w:rsidP="00F305A9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:rsidR="00F305A9" w:rsidRPr="001C4F0E" w:rsidRDefault="00F305A9" w:rsidP="00F305A9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612"/>
              </w:tabs>
              <w:spacing w:after="0" w:line="240" w:lineRule="auto"/>
              <w:ind w:left="-85" w:right="-25" w:hanging="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:rsidR="00F305A9" w:rsidRPr="001C4F0E" w:rsidRDefault="00F305A9" w:rsidP="00F305A9">
            <w:pPr>
              <w:tabs>
                <w:tab w:val="decimal" w:pos="612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05A9" w:rsidRPr="001C4F0E" w:rsidRDefault="00F305A9" w:rsidP="00F305A9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05A9" w:rsidRPr="001C4F0E" w:rsidRDefault="00F305A9" w:rsidP="00F305A9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05A9" w:rsidRPr="001C4F0E" w:rsidRDefault="00F305A9" w:rsidP="00F305A9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</w:tr>
    </w:tbl>
    <w:p w:rsidR="008274D9" w:rsidRPr="00032947" w:rsidRDefault="008274D9" w:rsidP="00D55D3F">
      <w:pPr>
        <w:spacing w:after="0" w:line="240" w:lineRule="auto"/>
        <w:ind w:left="-180" w:right="-25"/>
        <w:jc w:val="thaiDistribute"/>
        <w:rPr>
          <w:rFonts w:ascii="Angsana New" w:hAnsi="Angsana New" w:cs="Angsana New"/>
        </w:rPr>
      </w:pPr>
    </w:p>
    <w:p w:rsidR="00394B74" w:rsidRPr="001C4F0E" w:rsidRDefault="00394B74" w:rsidP="00394B74">
      <w:pPr>
        <w:spacing w:after="0" w:line="240" w:lineRule="auto"/>
        <w:ind w:left="90" w:right="107"/>
        <w:jc w:val="thaiDistribute"/>
        <w:rPr>
          <w:rFonts w:ascii="Angsana New" w:hAnsi="Angsana New" w:cs="Angsana New"/>
          <w:sz w:val="30"/>
          <w:szCs w:val="30"/>
        </w:rPr>
      </w:pPr>
    </w:p>
    <w:p w:rsidR="00085E9A" w:rsidRPr="00032947" w:rsidRDefault="00085E9A" w:rsidP="00D55D3F">
      <w:pPr>
        <w:spacing w:after="0" w:line="240" w:lineRule="auto"/>
        <w:ind w:right="-25" w:firstLine="547"/>
        <w:rPr>
          <w:rFonts w:ascii="Angsana New" w:hAnsi="Angsana New" w:cs="Angsana New"/>
        </w:rPr>
      </w:pPr>
    </w:p>
    <w:p w:rsidR="00032947" w:rsidRPr="00254DD7" w:rsidRDefault="00032947" w:rsidP="00032947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:rsidR="00032947" w:rsidRPr="00032947" w:rsidRDefault="00032947" w:rsidP="00D55D3F">
      <w:pPr>
        <w:spacing w:after="0" w:line="240" w:lineRule="auto"/>
        <w:ind w:right="-25" w:firstLine="547"/>
        <w:rPr>
          <w:rFonts w:ascii="Angsana New" w:hAnsi="Angsana New" w:cs="Angsana New"/>
          <w:sz w:val="30"/>
          <w:szCs w:val="30"/>
        </w:rPr>
        <w:sectPr w:rsidR="00032947" w:rsidRPr="00032947" w:rsidSect="00EA5436">
          <w:type w:val="nextColumn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032947" w:rsidRPr="001C4F0E" w:rsidRDefault="00032947" w:rsidP="00032947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1C4F0E">
        <w:rPr>
          <w:rFonts w:ascii="Angsana New" w:hAnsi="Angsana New" w:cs="Angsana New"/>
          <w:i/>
          <w:iCs/>
          <w:sz w:val="30"/>
          <w:szCs w:val="30"/>
          <w:cs/>
        </w:rPr>
        <w:t>ค้ำประกันวงเงินกู้</w:t>
      </w:r>
    </w:p>
    <w:p w:rsidR="00032947" w:rsidRPr="00032947" w:rsidRDefault="00032947" w:rsidP="00032947">
      <w:pPr>
        <w:spacing w:after="0" w:line="240" w:lineRule="auto"/>
        <w:ind w:left="-180" w:right="-25"/>
        <w:jc w:val="thaiDistribute"/>
        <w:rPr>
          <w:rFonts w:ascii="Angsana New" w:hAnsi="Angsana New" w:cs="Angsana New"/>
        </w:rPr>
      </w:pPr>
    </w:p>
    <w:p w:rsidR="00032947" w:rsidRPr="00C11DF7" w:rsidRDefault="00032947" w:rsidP="00C11DF7">
      <w:pPr>
        <w:pStyle w:val="Heading2"/>
        <w:spacing w:before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11DF7">
        <w:rPr>
          <w:rFonts w:ascii="Angsana New" w:hAnsi="Angsana New" w:cs="Angsana New"/>
          <w:spacing w:val="-4"/>
          <w:sz w:val="30"/>
          <w:szCs w:val="30"/>
          <w:cs/>
        </w:rPr>
        <w:t xml:space="preserve">ในเดือนธันวาคม </w:t>
      </w:r>
      <w:r w:rsidRPr="00C11DF7">
        <w:rPr>
          <w:rFonts w:ascii="Angsana New" w:hAnsi="Angsana New" w:cs="Angsana New"/>
          <w:spacing w:val="-4"/>
          <w:sz w:val="30"/>
          <w:szCs w:val="30"/>
        </w:rPr>
        <w:t>2560</w:t>
      </w:r>
      <w:r w:rsidRPr="00C11DF7">
        <w:rPr>
          <w:rFonts w:ascii="Angsana New" w:hAnsi="Angsana New" w:cs="Angsana New"/>
          <w:spacing w:val="-4"/>
          <w:sz w:val="30"/>
          <w:szCs w:val="30"/>
          <w:cs/>
        </w:rPr>
        <w:t xml:space="preserve"> คณะกรรมการบริษัทมีมติอนุมัติให้บริษัทเข้าค้ำประกันวงเงินกู้ของบริษัท </w:t>
      </w:r>
      <w:r w:rsidRPr="00C11DF7">
        <w:rPr>
          <w:rFonts w:ascii="Angsana New" w:hAnsi="Angsana New" w:cs="Angsana New" w:hint="cs"/>
          <w:spacing w:val="-4"/>
          <w:sz w:val="30"/>
          <w:szCs w:val="30"/>
          <w:cs/>
        </w:rPr>
        <w:t>เพา</w:t>
      </w:r>
      <w:r w:rsidRPr="00C11DF7">
        <w:rPr>
          <w:rFonts w:ascii="Angsana New" w:hAnsi="Angsana New" w:cs="Angsana New"/>
          <w:spacing w:val="-4"/>
          <w:sz w:val="30"/>
          <w:szCs w:val="30"/>
          <w:cs/>
        </w:rPr>
        <w:t>เวอร์บาย</w:t>
      </w:r>
      <w:r w:rsidR="00C11DF7" w:rsidRPr="00C11DF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11DF7">
        <w:rPr>
          <w:rFonts w:ascii="Angsana New" w:hAnsi="Angsana New" w:cs="Angsana New"/>
          <w:spacing w:val="-4"/>
          <w:sz w:val="30"/>
          <w:szCs w:val="30"/>
          <w:cs/>
        </w:rPr>
        <w:t>จำกัด กับธนาคาร</w:t>
      </w:r>
      <w:r w:rsidRPr="00C11DF7">
        <w:rPr>
          <w:rFonts w:ascii="Angsana New" w:hAnsi="Angsana New" w:cs="Angsana New" w:hint="cs"/>
          <w:spacing w:val="-4"/>
          <w:sz w:val="30"/>
          <w:szCs w:val="30"/>
          <w:cs/>
        </w:rPr>
        <w:t>ในประเทศแห่งหนึ่ง</w:t>
      </w:r>
      <w:r w:rsidRPr="00C11DF7">
        <w:rPr>
          <w:rFonts w:ascii="Angsana New" w:hAnsi="Angsana New" w:cs="Angsana New"/>
          <w:spacing w:val="-4"/>
          <w:sz w:val="30"/>
          <w:szCs w:val="30"/>
          <w:cs/>
        </w:rPr>
        <w:t xml:space="preserve"> โดยบริษัทมีภาระผูกพันในการค้ำประกันในสัดส่วนร้อยละ </w:t>
      </w:r>
      <w:r w:rsidRPr="00C11DF7">
        <w:rPr>
          <w:rFonts w:ascii="Angsana New" w:hAnsi="Angsana New" w:cs="Angsana New"/>
          <w:spacing w:val="-4"/>
          <w:sz w:val="30"/>
          <w:szCs w:val="30"/>
        </w:rPr>
        <w:t>40</w:t>
      </w:r>
      <w:r w:rsidRPr="00C11DF7">
        <w:rPr>
          <w:rFonts w:ascii="Angsana New" w:hAnsi="Angsana New" w:cs="Angsana New"/>
          <w:spacing w:val="-4"/>
          <w:sz w:val="30"/>
          <w:szCs w:val="30"/>
          <w:cs/>
        </w:rPr>
        <w:t xml:space="preserve"> ของวงเงินกู้จำนวน </w:t>
      </w:r>
      <w:r w:rsidRPr="00C11DF7">
        <w:rPr>
          <w:rFonts w:ascii="Angsana New" w:hAnsi="Angsana New" w:cs="Angsana New"/>
          <w:spacing w:val="-4"/>
          <w:sz w:val="30"/>
          <w:szCs w:val="30"/>
        </w:rPr>
        <w:t>3,795</w:t>
      </w:r>
      <w:r w:rsidRPr="00C11DF7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ล้านบาทคิดเป็นมูลค่าค้ำประกัน </w:t>
      </w:r>
      <w:r w:rsidRPr="00C11DF7">
        <w:rPr>
          <w:rFonts w:ascii="Angsana New" w:hAnsi="Angsana New" w:cs="Angsana New"/>
          <w:spacing w:val="-4"/>
          <w:sz w:val="30"/>
          <w:szCs w:val="30"/>
        </w:rPr>
        <w:t>1,518</w:t>
      </w:r>
      <w:r w:rsidRPr="00C11DF7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</w:t>
      </w:r>
      <w:r w:rsidRPr="00C11DF7">
        <w:rPr>
          <w:rFonts w:ascii="Angsana New" w:hAnsi="Angsana New" w:cs="Angsana New" w:hint="cs"/>
          <w:spacing w:val="-4"/>
          <w:sz w:val="30"/>
          <w:szCs w:val="30"/>
          <w:cs/>
        </w:rPr>
        <w:t>ต่อมา</w:t>
      </w:r>
      <w:r w:rsidRPr="00C11DF7">
        <w:rPr>
          <w:rFonts w:ascii="Angsana New" w:hAnsi="Angsana New" w:cs="Angsana New"/>
          <w:spacing w:val="-4"/>
          <w:sz w:val="30"/>
          <w:szCs w:val="30"/>
          <w:cs/>
        </w:rPr>
        <w:t xml:space="preserve">ในวันที่ </w:t>
      </w:r>
      <w:r w:rsidRPr="00C11DF7">
        <w:rPr>
          <w:rFonts w:ascii="Angsana New" w:hAnsi="Angsana New" w:cs="Angsana New"/>
          <w:spacing w:val="-4"/>
          <w:sz w:val="30"/>
          <w:szCs w:val="30"/>
        </w:rPr>
        <w:t xml:space="preserve">17 </w:t>
      </w:r>
      <w:r w:rsidRPr="00C11DF7">
        <w:rPr>
          <w:rFonts w:ascii="Angsana New" w:hAnsi="Angsana New" w:cs="Angsana New"/>
          <w:spacing w:val="-4"/>
          <w:sz w:val="30"/>
          <w:szCs w:val="30"/>
          <w:cs/>
        </w:rPr>
        <w:t xml:space="preserve">มกราคม </w:t>
      </w:r>
      <w:r w:rsidRPr="00C11DF7">
        <w:rPr>
          <w:rFonts w:ascii="Angsana New" w:hAnsi="Angsana New" w:cs="Angsana New"/>
          <w:spacing w:val="-4"/>
          <w:sz w:val="30"/>
          <w:szCs w:val="30"/>
        </w:rPr>
        <w:t>2561</w:t>
      </w:r>
      <w:r w:rsidRPr="00C11DF7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บริษัทได้ลงนามในภาระผูกพันร่วมค้ำประกัน</w:t>
      </w:r>
      <w:r w:rsidRPr="00C11DF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11DF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ซึ่งครบกำหนดในเดือนมกราคม </w:t>
      </w:r>
      <w:r w:rsidRPr="00C11DF7">
        <w:rPr>
          <w:rFonts w:ascii="Angsana New" w:hAnsi="Angsana New" w:cs="Angsana New"/>
          <w:spacing w:val="-4"/>
          <w:sz w:val="30"/>
          <w:szCs w:val="30"/>
        </w:rPr>
        <w:t>2564</w:t>
      </w:r>
    </w:p>
    <w:p w:rsidR="00032947" w:rsidRDefault="00032947" w:rsidP="00C11DF7">
      <w:pPr>
        <w:spacing w:after="0" w:line="240" w:lineRule="auto"/>
        <w:jc w:val="thaiDistribute"/>
      </w:pPr>
    </w:p>
    <w:p w:rsidR="00032947" w:rsidRPr="001C4F0E" w:rsidRDefault="00032947" w:rsidP="00C11DF7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032947">
        <w:rPr>
          <w:rFonts w:ascii="Angsana New" w:hAnsi="Angsana New" w:cs="Angsana New" w:hint="cs"/>
          <w:i/>
          <w:iCs/>
          <w:sz w:val="30"/>
          <w:szCs w:val="30"/>
          <w:cs/>
        </w:rPr>
        <w:t>ข้อพิพาททางภาษี</w:t>
      </w:r>
    </w:p>
    <w:p w:rsidR="00032947" w:rsidRPr="00032947" w:rsidRDefault="00032947" w:rsidP="00032947">
      <w:pPr>
        <w:spacing w:after="0" w:line="240" w:lineRule="auto"/>
      </w:pPr>
    </w:p>
    <w:p w:rsidR="00032947" w:rsidRDefault="00032947" w:rsidP="00032947">
      <w:pPr>
        <w:pStyle w:val="Heading2"/>
        <w:spacing w:before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ใน</w:t>
      </w:r>
      <w:r w:rsidRPr="00F17982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254DD7">
        <w:rPr>
          <w:rFonts w:asciiTheme="majorBidi" w:hAnsiTheme="majorBidi" w:cstheme="majorBidi"/>
          <w:sz w:val="30"/>
          <w:szCs w:val="30"/>
        </w:rPr>
        <w:t xml:space="preserve">2561 </w:t>
      </w:r>
      <w:r>
        <w:rPr>
          <w:rFonts w:asciiTheme="majorBidi" w:hAnsiTheme="majorBidi" w:cstheme="majorBidi" w:hint="cs"/>
          <w:sz w:val="30"/>
          <w:szCs w:val="30"/>
          <w:cs/>
        </w:rPr>
        <w:t>หน่วยงานภาษี</w:t>
      </w:r>
      <w:r w:rsidRPr="00254DD7">
        <w:rPr>
          <w:rFonts w:asciiTheme="majorBidi" w:hAnsiTheme="majorBidi" w:cstheme="majorBidi"/>
          <w:sz w:val="30"/>
          <w:szCs w:val="30"/>
          <w:cs/>
        </w:rPr>
        <w:t>ของโฮจิมินห์ ได้ประเมินภาษีเงินได้ของ</w:t>
      </w:r>
      <w:r w:rsidR="00301857">
        <w:rPr>
          <w:rFonts w:asciiTheme="majorBidi" w:hAnsiTheme="majorBidi" w:cstheme="majorBidi" w:hint="cs"/>
          <w:sz w:val="30"/>
          <w:szCs w:val="30"/>
          <w:cs/>
        </w:rPr>
        <w:t>บริษัทร่วมทางอ้อมในต่างประเทศแห่งหนึ่ง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 เรื่องการแจ้งภาษีเงินได้บุคคลธรรมดาของพนักงานผิดพลาดในระหว่างปี </w:t>
      </w:r>
      <w:r w:rsidRPr="00254DD7">
        <w:rPr>
          <w:rFonts w:asciiTheme="majorBidi" w:hAnsiTheme="majorBidi" w:cstheme="majorBidi"/>
          <w:sz w:val="30"/>
          <w:szCs w:val="30"/>
        </w:rPr>
        <w:t xml:space="preserve">2555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ถึง ปี </w:t>
      </w:r>
      <w:r>
        <w:rPr>
          <w:rFonts w:asciiTheme="majorBidi" w:hAnsiTheme="majorBidi" w:cstheme="majorBidi"/>
          <w:sz w:val="30"/>
          <w:szCs w:val="30"/>
        </w:rPr>
        <w:t>2561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>
        <w:rPr>
          <w:rFonts w:asciiTheme="majorBidi" w:hAnsiTheme="majorBidi" w:cstheme="majorBidi"/>
          <w:sz w:val="30"/>
          <w:szCs w:val="30"/>
        </w:rPr>
        <w:t>247.</w:t>
      </w:r>
      <w:r w:rsidR="008C18A1">
        <w:rPr>
          <w:rFonts w:asciiTheme="majorBidi" w:hAnsiTheme="majorBidi" w:cstheme="majorBidi"/>
          <w:sz w:val="30"/>
          <w:szCs w:val="30"/>
        </w:rPr>
        <w:t>3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="00301857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254DD7">
        <w:rPr>
          <w:rFonts w:asciiTheme="majorBidi" w:hAnsiTheme="majorBidi" w:cstheme="majorBidi"/>
          <w:sz w:val="30"/>
          <w:szCs w:val="30"/>
          <w:cs/>
        </w:rPr>
        <w:t>จะรับรู้ผลกระทบของรายจ่ายดังกล่าวหลังจากวันที่</w:t>
      </w:r>
      <w:r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กลุ่มบริษัทซื้อเงินลงทุน</w:t>
      </w:r>
      <w:r w:rsidR="008C18A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ตามที่ระบุใน</w:t>
      </w:r>
      <w:r w:rsidRPr="00254DD7">
        <w:rPr>
          <w:rFonts w:asciiTheme="majorBidi" w:hAnsiTheme="majorBidi" w:cstheme="majorBidi"/>
          <w:sz w:val="30"/>
          <w:szCs w:val="30"/>
          <w:cs/>
        </w:rPr>
        <w:t>สัญญาซื้อขายหลัก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54DD7">
        <w:rPr>
          <w:rFonts w:asciiTheme="majorBidi" w:hAnsiTheme="majorBidi" w:cstheme="majorBidi"/>
          <w:sz w:val="30"/>
          <w:szCs w:val="30"/>
          <w:cs/>
        </w:rPr>
        <w:t>บริษัทสามารถเรียกเก็บเงินดังกล่าวจาก</w:t>
      </w:r>
      <w:r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Pr="00254DD7">
        <w:rPr>
          <w:rFonts w:asciiTheme="majorBidi" w:hAnsiTheme="majorBidi" w:cstheme="majorBidi"/>
          <w:sz w:val="30"/>
          <w:szCs w:val="30"/>
          <w:cs/>
        </w:rPr>
        <w:t>ได้สำหรับค่าใช้จ่ายที่เกิดขึ้นก่อนการซื้อขาย</w:t>
      </w:r>
      <w:r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254DD7">
        <w:rPr>
          <w:rFonts w:asciiTheme="majorBidi" w:hAnsiTheme="majorBidi" w:cstheme="majorBidi"/>
          <w:sz w:val="30"/>
          <w:szCs w:val="30"/>
          <w:cs/>
        </w:rPr>
        <w:t>ผลกระ</w:t>
      </w:r>
      <w:r>
        <w:rPr>
          <w:rFonts w:asciiTheme="majorBidi" w:hAnsiTheme="majorBidi" w:cstheme="majorBidi"/>
          <w:sz w:val="30"/>
          <w:szCs w:val="30"/>
          <w:cs/>
        </w:rPr>
        <w:t>ทบของค่าใช้จ่ายดังกล่าวตามสัดส่วน</w:t>
      </w:r>
      <w:r w:rsidRPr="00254DD7">
        <w:rPr>
          <w:rFonts w:asciiTheme="majorBidi" w:hAnsiTheme="majorBidi" w:cstheme="majorBidi"/>
          <w:sz w:val="30"/>
          <w:szCs w:val="30"/>
          <w:cs/>
        </w:rPr>
        <w:t>ของการถือหุ้นในบริษัทร่วมตั้งแต่วันที่ซื้อถึง</w:t>
      </w:r>
      <w:r>
        <w:rPr>
          <w:rFonts w:asciiTheme="majorBidi" w:hAnsiTheme="majorBidi" w:cstheme="majorBidi"/>
          <w:sz w:val="30"/>
          <w:szCs w:val="30"/>
          <w:cs/>
        </w:rPr>
        <w:t>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>
        <w:rPr>
          <w:rFonts w:asciiTheme="majorBidi" w:hAnsiTheme="majorBidi" w:cstheme="majorBidi"/>
          <w:sz w:val="30"/>
          <w:szCs w:val="30"/>
        </w:rPr>
        <w:t>34.08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254DD7">
        <w:rPr>
          <w:rFonts w:asciiTheme="majorBidi" w:hAnsiTheme="majorBidi" w:cstheme="majorBidi"/>
          <w:sz w:val="30"/>
          <w:szCs w:val="30"/>
          <w:cs/>
        </w:rPr>
        <w:t>ส่ว</w:t>
      </w:r>
      <w:r>
        <w:rPr>
          <w:rFonts w:asciiTheme="majorBidi" w:hAnsiTheme="majorBidi" w:cstheme="majorBidi"/>
          <w:sz w:val="30"/>
          <w:szCs w:val="30"/>
          <w:cs/>
        </w:rPr>
        <w:t>นแบ่งกำไรจาก</w:t>
      </w:r>
      <w:r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301857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Pr="00254DD7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2562</w:t>
      </w:r>
    </w:p>
    <w:p w:rsidR="00032947" w:rsidRPr="00B72CCA" w:rsidRDefault="00032947" w:rsidP="00032947">
      <w:pPr>
        <w:spacing w:after="0" w:line="240" w:lineRule="auto"/>
      </w:pPr>
    </w:p>
    <w:p w:rsidR="00DC7D79" w:rsidRPr="001C4F0E" w:rsidRDefault="00DC7D79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เงินลงทุนในบริษัทย่อย</w:t>
      </w:r>
    </w:p>
    <w:p w:rsidR="00BB7FE6" w:rsidRPr="00B72CCA" w:rsidRDefault="00BB7FE6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588"/>
        <w:gridCol w:w="1170"/>
        <w:gridCol w:w="270"/>
        <w:gridCol w:w="1152"/>
      </w:tblGrid>
      <w:tr w:rsidR="001C4F0E" w:rsidRPr="001C4F0E" w:rsidTr="00A8570B">
        <w:tc>
          <w:tcPr>
            <w:tcW w:w="6588" w:type="dxa"/>
          </w:tcPr>
          <w:p w:rsidR="00BB7FE6" w:rsidRPr="001C4F0E" w:rsidRDefault="00BB7FE6" w:rsidP="000F2C9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:rsidR="00BB7FE6" w:rsidRPr="001C4F0E" w:rsidRDefault="00BB7FE6" w:rsidP="00BB7FE6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FE6" w:rsidRPr="001C4F0E" w:rsidTr="00A8570B">
        <w:tc>
          <w:tcPr>
            <w:tcW w:w="6588" w:type="dxa"/>
          </w:tcPr>
          <w:p w:rsidR="00BB7FE6" w:rsidRPr="001C4F0E" w:rsidRDefault="00BB7FE6" w:rsidP="00A8570B">
            <w:pPr>
              <w:spacing w:after="0" w:line="240" w:lineRule="auto"/>
              <w:ind w:left="-36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C4F0E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1C4F0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1C4F0E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1C4F0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left w:val="nil"/>
            </w:tcBorders>
          </w:tcPr>
          <w:p w:rsidR="00BB7FE6" w:rsidRPr="001C4F0E" w:rsidRDefault="00BB7FE6" w:rsidP="00A53CD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3916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B7FE6" w:rsidRPr="001C4F0E" w:rsidRDefault="00BB7FE6" w:rsidP="00BB7FE6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B7FE6" w:rsidRPr="001C4F0E" w:rsidRDefault="00BB7FE6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A53CD8" w:rsidRPr="001C4F0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33916"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BB7FE6" w:rsidRPr="001C4F0E" w:rsidTr="00A8570B">
        <w:tc>
          <w:tcPr>
            <w:tcW w:w="6588" w:type="dxa"/>
          </w:tcPr>
          <w:p w:rsidR="00BB7FE6" w:rsidRPr="001C4F0E" w:rsidRDefault="00BB7FE6" w:rsidP="000F2C9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  <w:tcBorders>
              <w:left w:val="nil"/>
            </w:tcBorders>
          </w:tcPr>
          <w:p w:rsidR="00BB7FE6" w:rsidRPr="001C4F0E" w:rsidRDefault="00BB7FE6" w:rsidP="00BB7FE6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05A9" w:rsidRPr="001C4F0E" w:rsidTr="00A8570B">
        <w:tc>
          <w:tcPr>
            <w:tcW w:w="6588" w:type="dxa"/>
          </w:tcPr>
          <w:p w:rsidR="00F305A9" w:rsidRPr="001C4F0E" w:rsidRDefault="00F305A9" w:rsidP="00F305A9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:rsidR="00F305A9" w:rsidRPr="001C4F0E" w:rsidRDefault="00F305A9" w:rsidP="00E81E05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4,14</w:t>
            </w:r>
            <w:r w:rsidR="00E81E0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,0</w:t>
            </w:r>
            <w:r w:rsidR="00E54626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79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F305A9" w:rsidRPr="001C4F0E" w:rsidRDefault="00E43EDA" w:rsidP="00F305A9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4,144</w:t>
            </w:r>
            <w:r w:rsidR="00F305A9" w:rsidRPr="001C4F0E">
              <w:rPr>
                <w:rFonts w:ascii="Angsana New" w:hAnsi="Angsana New" w:cs="Angsana New"/>
                <w:sz w:val="30"/>
                <w:szCs w:val="30"/>
              </w:rPr>
              <w:t>,049</w:t>
            </w:r>
          </w:p>
        </w:tc>
      </w:tr>
      <w:tr w:rsidR="001C4F0E" w:rsidRPr="001C4F0E" w:rsidTr="00A8570B">
        <w:tc>
          <w:tcPr>
            <w:tcW w:w="6588" w:type="dxa"/>
          </w:tcPr>
          <w:p w:rsidR="00F305A9" w:rsidRPr="001C4F0E" w:rsidRDefault="00F305A9" w:rsidP="00F305A9">
            <w:pPr>
              <w:spacing w:after="0" w:line="240" w:lineRule="auto"/>
              <w:ind w:right="-25" w:hanging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305A9" w:rsidRPr="001C4F0E" w:rsidRDefault="00E81E05" w:rsidP="00F305A9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4,143</w:t>
            </w:r>
            <w:r w:rsidR="00F305A9"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</w:t>
            </w:r>
            <w:r w:rsidR="00E546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792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F305A9" w:rsidRPr="001C4F0E" w:rsidRDefault="00E43EDA" w:rsidP="00F305A9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4,144</w:t>
            </w:r>
            <w:r w:rsidR="00F305A9"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,049</w:t>
            </w:r>
          </w:p>
        </w:tc>
      </w:tr>
    </w:tbl>
    <w:p w:rsidR="00BB7FE6" w:rsidRPr="00B72CCA" w:rsidRDefault="00BB7FE6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</w:rPr>
      </w:pPr>
    </w:p>
    <w:p w:rsidR="008274D9" w:rsidRPr="001C4F0E" w:rsidRDefault="00B37DBC" w:rsidP="00A8570B">
      <w:pPr>
        <w:spacing w:after="0" w:line="240" w:lineRule="auto"/>
        <w:ind w:left="540" w:right="107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274D9" w:rsidRPr="001C4F0E">
        <w:rPr>
          <w:rFonts w:ascii="Angsana New" w:hAnsi="Angsana New" w:cs="Angsana New"/>
          <w:spacing w:val="-4"/>
          <w:sz w:val="30"/>
          <w:szCs w:val="30"/>
          <w:cs/>
        </w:rPr>
        <w:t>ไม่</w:t>
      </w:r>
      <w:r w:rsidR="008274D9" w:rsidRPr="001C4F0E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มีการซื้อ</w:t>
      </w:r>
      <w:r w:rsidR="002F1799" w:rsidRPr="001C4F0E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และจำหน่าย</w:t>
      </w:r>
      <w:r w:rsidR="008274D9" w:rsidRPr="001C4F0E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เงินลงทุนในบริษัทย่อยในระหว่างงวด</w:t>
      </w:r>
      <w:r w:rsidR="008274D9" w:rsidRPr="001C4F0E">
        <w:rPr>
          <w:rFonts w:ascii="Angsana New" w:hAnsi="Angsana New" w:cs="Angsana New"/>
          <w:spacing w:val="-4"/>
          <w:sz w:val="30"/>
          <w:szCs w:val="30"/>
          <w:cs/>
        </w:rPr>
        <w:t xml:space="preserve">สามเดือนสิ้นสุดวันที่ </w:t>
      </w:r>
      <w:r w:rsidR="008274D9" w:rsidRPr="001C4F0E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8274D9" w:rsidRPr="001C4F0E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="008274D9" w:rsidRPr="001C4F0E">
        <w:rPr>
          <w:rFonts w:ascii="Angsana New" w:hAnsi="Angsana New" w:cs="Angsana New"/>
          <w:spacing w:val="-4"/>
          <w:sz w:val="30"/>
          <w:szCs w:val="30"/>
        </w:rPr>
        <w:t>256</w:t>
      </w:r>
      <w:r w:rsidR="00533916" w:rsidRPr="001C4F0E">
        <w:rPr>
          <w:rFonts w:ascii="Angsana New" w:hAnsi="Angsana New" w:cs="Angsana New"/>
          <w:spacing w:val="-4"/>
          <w:sz w:val="30"/>
          <w:szCs w:val="30"/>
        </w:rPr>
        <w:t>2</w:t>
      </w:r>
    </w:p>
    <w:p w:rsidR="00A64ED0" w:rsidRPr="001C4F0E" w:rsidRDefault="00A64ED0" w:rsidP="000F2C9B">
      <w:pPr>
        <w:spacing w:after="0" w:line="240" w:lineRule="auto"/>
        <w:ind w:left="540" w:right="107"/>
        <w:rPr>
          <w:rFonts w:ascii="Angsana New" w:hAnsi="Angsana New" w:cs="Angsana New"/>
          <w:sz w:val="30"/>
          <w:szCs w:val="30"/>
          <w:cs/>
        </w:rPr>
        <w:sectPr w:rsidR="00A64ED0" w:rsidRPr="001C4F0E" w:rsidSect="00EA5436">
          <w:type w:val="nextColumn"/>
          <w:pgSz w:w="11907" w:h="16840" w:code="9"/>
          <w:pgMar w:top="691" w:right="1152" w:bottom="576" w:left="1152" w:header="720" w:footer="720" w:gutter="0"/>
          <w:cols w:space="720"/>
        </w:sectPr>
      </w:pPr>
      <w:r w:rsidRPr="001C4F0E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F80828" w:rsidRPr="001C4F0E" w:rsidRDefault="00F80828" w:rsidP="00042EB4">
      <w:pPr>
        <w:pStyle w:val="a"/>
        <w:tabs>
          <w:tab w:val="clear" w:pos="1080"/>
        </w:tabs>
        <w:spacing w:after="0"/>
        <w:ind w:left="540" w:right="-25" w:hanging="450"/>
        <w:jc w:val="both"/>
        <w:rPr>
          <w:rFonts w:ascii="Angsana New" w:hAnsi="Angsana New" w:cs="Angsana New"/>
          <w:spacing w:val="-6"/>
          <w:cs/>
        </w:rPr>
      </w:pPr>
      <w:r w:rsidRPr="001C4F0E">
        <w:rPr>
          <w:rFonts w:ascii="Angsana New" w:hAnsi="Angsana New" w:cs="Angsana New"/>
          <w:cs/>
        </w:rPr>
        <w:t>เงินลงทุนในบริษัทย่อย</w:t>
      </w:r>
      <w:r w:rsidR="00BB0B1C" w:rsidRPr="001C4F0E">
        <w:rPr>
          <w:rFonts w:ascii="Angsana New" w:hAnsi="Angsana New" w:cs="Angsana New"/>
          <w:spacing w:val="-6"/>
          <w:cs/>
        </w:rPr>
        <w:t xml:space="preserve"> ณ วันที่ </w:t>
      </w:r>
      <w:r w:rsidR="000F2D07" w:rsidRPr="001C4F0E">
        <w:rPr>
          <w:rFonts w:ascii="Angsana New" w:hAnsi="Angsana New" w:cs="Angsana New" w:hint="cs"/>
          <w:spacing w:val="-6"/>
          <w:cs/>
        </w:rPr>
        <w:t>31</w:t>
      </w:r>
      <w:r w:rsidRPr="001C4F0E">
        <w:rPr>
          <w:rFonts w:ascii="Angsana New" w:hAnsi="Angsana New" w:cs="Angsana New"/>
          <w:spacing w:val="-6"/>
          <w:cs/>
        </w:rPr>
        <w:t xml:space="preserve"> </w:t>
      </w:r>
      <w:r w:rsidR="00E71093" w:rsidRPr="001C4F0E">
        <w:rPr>
          <w:rFonts w:ascii="Angsana New" w:hAnsi="Angsana New" w:cs="Angsana New" w:hint="cs"/>
          <w:spacing w:val="-6"/>
          <w:cs/>
        </w:rPr>
        <w:t>มีนาคม</w:t>
      </w:r>
      <w:r w:rsidRPr="001C4F0E">
        <w:rPr>
          <w:rFonts w:ascii="Angsana New" w:hAnsi="Angsana New" w:cs="Angsana New"/>
          <w:spacing w:val="-6"/>
          <w:cs/>
        </w:rPr>
        <w:t xml:space="preserve"> </w:t>
      </w:r>
      <w:r w:rsidR="00D26E54" w:rsidRPr="001C4F0E">
        <w:rPr>
          <w:rFonts w:ascii="Angsana New" w:hAnsi="Angsana New" w:cs="Angsana New" w:hint="cs"/>
          <w:spacing w:val="-6"/>
          <w:cs/>
        </w:rPr>
        <w:t>25</w:t>
      </w:r>
      <w:r w:rsidR="0080407C" w:rsidRPr="001C4F0E">
        <w:rPr>
          <w:rFonts w:ascii="Angsana New" w:hAnsi="Angsana New" w:cs="Angsana New" w:hint="cs"/>
          <w:spacing w:val="-6"/>
          <w:cs/>
        </w:rPr>
        <w:t>6</w:t>
      </w:r>
      <w:r w:rsidR="00340B73" w:rsidRPr="001C4F0E">
        <w:rPr>
          <w:rFonts w:ascii="Angsana New" w:hAnsi="Angsana New" w:cs="Angsana New" w:hint="cs"/>
          <w:spacing w:val="-6"/>
          <w:cs/>
        </w:rPr>
        <w:t>2</w:t>
      </w:r>
      <w:r w:rsidR="00D26E54" w:rsidRPr="001C4F0E">
        <w:rPr>
          <w:rFonts w:ascii="Angsana New" w:hAnsi="Angsana New" w:cs="Angsana New" w:hint="cs"/>
          <w:spacing w:val="-6"/>
          <w:cs/>
        </w:rPr>
        <w:t xml:space="preserve"> และ</w:t>
      </w:r>
      <w:r w:rsidR="00262E0E" w:rsidRPr="001C4F0E">
        <w:rPr>
          <w:rFonts w:ascii="Angsana New" w:hAnsi="Angsana New" w:cs="Angsana New" w:hint="cs"/>
          <w:spacing w:val="-6"/>
          <w:cs/>
        </w:rPr>
        <w:t xml:space="preserve"> </w:t>
      </w:r>
      <w:r w:rsidR="00262E0E" w:rsidRPr="001C4F0E">
        <w:rPr>
          <w:rFonts w:ascii="Angsana New" w:hAnsi="Angsana New" w:cs="Angsana New"/>
          <w:spacing w:val="-6"/>
          <w:lang w:val="en-US"/>
        </w:rPr>
        <w:t xml:space="preserve">31 </w:t>
      </w:r>
      <w:r w:rsidR="00262E0E" w:rsidRPr="001C4F0E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="00D26E54" w:rsidRPr="001C4F0E">
        <w:rPr>
          <w:rFonts w:ascii="Angsana New" w:hAnsi="Angsana New" w:cs="Angsana New" w:hint="cs"/>
          <w:spacing w:val="-6"/>
          <w:cs/>
        </w:rPr>
        <w:t xml:space="preserve"> 25</w:t>
      </w:r>
      <w:r w:rsidR="00A53CD8" w:rsidRPr="001C4F0E">
        <w:rPr>
          <w:rFonts w:ascii="Angsana New" w:hAnsi="Angsana New" w:cs="Angsana New" w:hint="cs"/>
          <w:spacing w:val="-6"/>
          <w:cs/>
        </w:rPr>
        <w:t>6</w:t>
      </w:r>
      <w:r w:rsidR="00340B73" w:rsidRPr="001C4F0E">
        <w:rPr>
          <w:rFonts w:ascii="Angsana New" w:hAnsi="Angsana New" w:cs="Angsana New" w:hint="cs"/>
          <w:spacing w:val="-6"/>
          <w:cs/>
        </w:rPr>
        <w:t>1</w:t>
      </w:r>
      <w:r w:rsidR="00D1130E" w:rsidRPr="001C4F0E">
        <w:rPr>
          <w:rFonts w:ascii="Angsana New" w:hAnsi="Angsana New" w:cs="Angsana New"/>
          <w:spacing w:val="-6"/>
          <w:lang w:val="en-US"/>
        </w:rPr>
        <w:t xml:space="preserve"> </w:t>
      </w:r>
      <w:r w:rsidRPr="001C4F0E">
        <w:rPr>
          <w:rFonts w:ascii="Angsana New" w:hAnsi="Angsana New" w:cs="Angsana New"/>
          <w:spacing w:val="-6"/>
          <w:cs/>
        </w:rPr>
        <w:t>มีดังนี้</w:t>
      </w:r>
    </w:p>
    <w:p w:rsidR="00A53CD8" w:rsidRPr="001C4F0E" w:rsidRDefault="00A53CD8" w:rsidP="00042EB4">
      <w:pPr>
        <w:pStyle w:val="a"/>
        <w:tabs>
          <w:tab w:val="clear" w:pos="1080"/>
        </w:tabs>
        <w:spacing w:after="0"/>
        <w:ind w:left="540" w:right="-25" w:hanging="450"/>
        <w:jc w:val="both"/>
        <w:rPr>
          <w:rFonts w:ascii="Angsana New" w:hAnsi="Angsana New" w:cs="Angsana New"/>
          <w:spacing w:val="-6"/>
          <w:cs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423"/>
        <w:gridCol w:w="17"/>
        <w:gridCol w:w="1168"/>
        <w:gridCol w:w="72"/>
        <w:gridCol w:w="647"/>
        <w:gridCol w:w="719"/>
        <w:gridCol w:w="898"/>
        <w:gridCol w:w="988"/>
        <w:gridCol w:w="270"/>
        <w:gridCol w:w="1006"/>
        <w:gridCol w:w="270"/>
        <w:gridCol w:w="988"/>
        <w:gridCol w:w="270"/>
        <w:gridCol w:w="1064"/>
        <w:gridCol w:w="282"/>
        <w:gridCol w:w="1072"/>
        <w:gridCol w:w="6"/>
        <w:gridCol w:w="264"/>
        <w:gridCol w:w="11"/>
        <w:gridCol w:w="1078"/>
        <w:gridCol w:w="275"/>
        <w:gridCol w:w="1067"/>
        <w:gridCol w:w="11"/>
        <w:gridCol w:w="254"/>
      </w:tblGrid>
      <w:tr w:rsidR="00A53CD8" w:rsidRPr="001C4F0E" w:rsidTr="00340B73">
        <w:trPr>
          <w:gridAfter w:val="2"/>
          <w:wAfter w:w="265" w:type="dxa"/>
        </w:trPr>
        <w:tc>
          <w:tcPr>
            <w:tcW w:w="2440" w:type="dxa"/>
            <w:gridSpan w:val="2"/>
          </w:tcPr>
          <w:p w:rsidR="00A53CD8" w:rsidRPr="001C4F0E" w:rsidRDefault="00A53CD8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:rsidR="00A53CD8" w:rsidRPr="001C4F0E" w:rsidRDefault="00A53CD8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47" w:type="dxa"/>
            <w:gridSpan w:val="19"/>
          </w:tcPr>
          <w:p w:rsidR="00A53CD8" w:rsidRPr="001C4F0E" w:rsidRDefault="00A53CD8" w:rsidP="0085661C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A53CD8" w:rsidRPr="001C4F0E" w:rsidTr="00340B73">
        <w:trPr>
          <w:gridAfter w:val="2"/>
          <w:wAfter w:w="265" w:type="dxa"/>
        </w:trPr>
        <w:tc>
          <w:tcPr>
            <w:tcW w:w="2440" w:type="dxa"/>
            <w:gridSpan w:val="2"/>
          </w:tcPr>
          <w:p w:rsidR="00A53CD8" w:rsidRPr="001C4F0E" w:rsidRDefault="00A53CD8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438" w:type="dxa"/>
            <w:gridSpan w:val="3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86" w:type="dxa"/>
            <w:gridSpan w:val="2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4" w:type="dxa"/>
            <w:gridSpan w:val="3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8" w:type="dxa"/>
            <w:gridSpan w:val="3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1" w:type="dxa"/>
            <w:gridSpan w:val="4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A53CD8" w:rsidRPr="001C4F0E" w:rsidTr="00340B73">
        <w:trPr>
          <w:gridAfter w:val="1"/>
          <w:wAfter w:w="254" w:type="dxa"/>
        </w:trPr>
        <w:tc>
          <w:tcPr>
            <w:tcW w:w="2440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719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898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988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A53CD8" w:rsidRPr="001C4F0E" w:rsidRDefault="00E8669B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2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A53CD8" w:rsidRPr="001C4F0E" w:rsidRDefault="00E8669B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</w:t>
            </w:r>
            <w:r w:rsidR="00323BBD"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ันวาคม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5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A53CD8" w:rsidRPr="001C4F0E" w:rsidRDefault="00323BBD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</w:tr>
      <w:tr w:rsidR="00340B73" w:rsidRPr="001C4F0E" w:rsidTr="00340B73">
        <w:trPr>
          <w:gridAfter w:val="1"/>
          <w:wAfter w:w="254" w:type="dxa"/>
        </w:trPr>
        <w:tc>
          <w:tcPr>
            <w:tcW w:w="2440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:rsidR="00340B73" w:rsidRPr="001C4F0E" w:rsidRDefault="00340B73" w:rsidP="00340B73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719" w:type="dxa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98" w:type="dxa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988" w:type="dxa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82" w:type="dxa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5" w:type="dxa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</w:tcPr>
          <w:p w:rsidR="00340B73" w:rsidRPr="001C4F0E" w:rsidRDefault="00340B73" w:rsidP="00340B7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A53CD8" w:rsidRPr="001C4F0E" w:rsidTr="00340B73">
        <w:trPr>
          <w:gridAfter w:val="2"/>
          <w:wAfter w:w="265" w:type="dxa"/>
        </w:trPr>
        <w:tc>
          <w:tcPr>
            <w:tcW w:w="2440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3"/>
          </w:tcPr>
          <w:p w:rsidR="00A53CD8" w:rsidRPr="001C4F0E" w:rsidRDefault="00A53CD8" w:rsidP="00A53CD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809" w:type="dxa"/>
            <w:gridSpan w:val="16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53CD8" w:rsidRPr="001C4F0E" w:rsidTr="00340B73">
        <w:trPr>
          <w:gridAfter w:val="1"/>
          <w:wAfter w:w="254" w:type="dxa"/>
        </w:trPr>
        <w:tc>
          <w:tcPr>
            <w:tcW w:w="2440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left="-18" w:right="-28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68" w:type="dxa"/>
          </w:tcPr>
          <w:p w:rsidR="00A53CD8" w:rsidRPr="001C4F0E" w:rsidRDefault="00A53CD8" w:rsidP="00A53CD8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9" w:type="dxa"/>
          </w:tcPr>
          <w:p w:rsidR="00A53CD8" w:rsidRPr="001C4F0E" w:rsidRDefault="00A53CD8" w:rsidP="00A53CD8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nil"/>
            </w:tcBorders>
          </w:tcPr>
          <w:p w:rsidR="00A53CD8" w:rsidRPr="001C4F0E" w:rsidRDefault="00A53CD8" w:rsidP="00A53CD8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:rsidR="00A53CD8" w:rsidRPr="001C4F0E" w:rsidRDefault="00A53CD8" w:rsidP="00A53CD8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9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05A9" w:rsidRPr="001C4F0E" w:rsidTr="00340B73">
        <w:trPr>
          <w:gridAfter w:val="1"/>
          <w:wAfter w:w="254" w:type="dxa"/>
        </w:trPr>
        <w:tc>
          <w:tcPr>
            <w:tcW w:w="2440" w:type="dxa"/>
            <w:gridSpan w:val="2"/>
          </w:tcPr>
          <w:p w:rsidR="00F305A9" w:rsidRPr="001C4F0E" w:rsidRDefault="00F305A9" w:rsidP="00F305A9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ซีอาร์ (ประเทศไทย) จำกัด</w:t>
            </w:r>
          </w:p>
        </w:tc>
        <w:tc>
          <w:tcPr>
            <w:tcW w:w="1168" w:type="dxa"/>
          </w:tcPr>
          <w:p w:rsidR="00F305A9" w:rsidRPr="001C4F0E" w:rsidRDefault="00F305A9" w:rsidP="00F305A9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719" w:type="dxa"/>
            <w:gridSpan w:val="2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19" w:type="dxa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898" w:type="dxa"/>
          </w:tcPr>
          <w:p w:rsidR="00F305A9" w:rsidRPr="001C4F0E" w:rsidRDefault="00F305A9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988" w:type="dxa"/>
          </w:tcPr>
          <w:p w:rsidR="00F305A9" w:rsidRPr="001C4F0E" w:rsidRDefault="00F305A9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5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</w:tr>
      <w:tr w:rsidR="00F305A9" w:rsidRPr="001C4F0E" w:rsidTr="00340B73">
        <w:trPr>
          <w:gridAfter w:val="1"/>
          <w:wAfter w:w="254" w:type="dxa"/>
        </w:trPr>
        <w:tc>
          <w:tcPr>
            <w:tcW w:w="2440" w:type="dxa"/>
            <w:gridSpan w:val="2"/>
          </w:tcPr>
          <w:p w:rsidR="00F305A9" w:rsidRPr="001C4F0E" w:rsidRDefault="00F305A9" w:rsidP="00F305A9">
            <w:pPr>
              <w:spacing w:after="0" w:line="240" w:lineRule="auto"/>
              <w:ind w:left="342" w:right="-288" w:hanging="3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ซีอาร์ ราชบุรี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68" w:type="dxa"/>
          </w:tcPr>
          <w:p w:rsidR="00F305A9" w:rsidRPr="001C4F0E" w:rsidRDefault="00F305A9" w:rsidP="00F305A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719" w:type="dxa"/>
            <w:gridSpan w:val="2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719" w:type="dxa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898" w:type="dxa"/>
          </w:tcPr>
          <w:p w:rsidR="00F305A9" w:rsidRPr="001C4F0E" w:rsidRDefault="00F305A9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645,600</w:t>
            </w:r>
          </w:p>
        </w:tc>
        <w:tc>
          <w:tcPr>
            <w:tcW w:w="988" w:type="dxa"/>
          </w:tcPr>
          <w:p w:rsidR="00F305A9" w:rsidRPr="001C4F0E" w:rsidRDefault="00F305A9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645,600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5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</w:tr>
      <w:tr w:rsidR="00F305A9" w:rsidRPr="001C4F0E" w:rsidTr="00340B73">
        <w:trPr>
          <w:gridAfter w:val="1"/>
          <w:wAfter w:w="254" w:type="dxa"/>
        </w:trPr>
        <w:tc>
          <w:tcPr>
            <w:tcW w:w="2440" w:type="dxa"/>
            <w:gridSpan w:val="2"/>
          </w:tcPr>
          <w:p w:rsidR="00F305A9" w:rsidRPr="001C4F0E" w:rsidRDefault="00F305A9" w:rsidP="00F305A9">
            <w:pPr>
              <w:spacing w:after="0" w:line="240" w:lineRule="auto"/>
              <w:ind w:left="342" w:right="-288" w:hanging="3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(ประเทศไทย)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68" w:type="dxa"/>
          </w:tcPr>
          <w:p w:rsidR="00F305A9" w:rsidRPr="001C4F0E" w:rsidRDefault="00F305A9" w:rsidP="00F305A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9" w:type="dxa"/>
            <w:gridSpan w:val="2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9" w:type="dxa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F305A9" w:rsidRPr="001C4F0E" w:rsidRDefault="00F305A9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:rsidR="00F305A9" w:rsidRPr="001C4F0E" w:rsidRDefault="00F305A9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05A9" w:rsidRPr="001C4F0E" w:rsidTr="00340B73">
        <w:trPr>
          <w:gridAfter w:val="1"/>
          <w:wAfter w:w="254" w:type="dxa"/>
        </w:trPr>
        <w:tc>
          <w:tcPr>
            <w:tcW w:w="2440" w:type="dxa"/>
            <w:gridSpan w:val="2"/>
          </w:tcPr>
          <w:p w:rsidR="00F305A9" w:rsidRPr="001C4F0E" w:rsidRDefault="00F305A9" w:rsidP="00F305A9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โรบินสันนครินทร์ จำกัด</w:t>
            </w:r>
          </w:p>
        </w:tc>
        <w:tc>
          <w:tcPr>
            <w:tcW w:w="1168" w:type="dxa"/>
          </w:tcPr>
          <w:p w:rsidR="00F305A9" w:rsidRPr="001C4F0E" w:rsidRDefault="00F305A9" w:rsidP="00F305A9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มิได้ดำเนินพาณิชยกิจ</w:t>
            </w:r>
          </w:p>
        </w:tc>
        <w:tc>
          <w:tcPr>
            <w:tcW w:w="719" w:type="dxa"/>
            <w:gridSpan w:val="2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99.86</w:t>
            </w:r>
          </w:p>
        </w:tc>
        <w:tc>
          <w:tcPr>
            <w:tcW w:w="719" w:type="dxa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99.86</w:t>
            </w:r>
          </w:p>
        </w:tc>
        <w:tc>
          <w:tcPr>
            <w:tcW w:w="898" w:type="dxa"/>
          </w:tcPr>
          <w:p w:rsidR="00F305A9" w:rsidRPr="001C4F0E" w:rsidRDefault="00F305A9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105,000</w:t>
            </w:r>
          </w:p>
        </w:tc>
        <w:tc>
          <w:tcPr>
            <w:tcW w:w="988" w:type="dxa"/>
          </w:tcPr>
          <w:p w:rsidR="00F305A9" w:rsidRPr="001C4F0E" w:rsidRDefault="00F305A9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105,000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5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</w:tr>
      <w:tr w:rsidR="00F305A9" w:rsidRPr="001C4F0E" w:rsidTr="00340B73">
        <w:trPr>
          <w:gridAfter w:val="1"/>
          <w:wAfter w:w="254" w:type="dxa"/>
        </w:trPr>
        <w:tc>
          <w:tcPr>
            <w:tcW w:w="2440" w:type="dxa"/>
            <w:gridSpan w:val="2"/>
          </w:tcPr>
          <w:p w:rsidR="00F305A9" w:rsidRPr="001C4F0E" w:rsidRDefault="00F305A9" w:rsidP="00F305A9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โรบินสันสุขุมวิท จำกัด</w:t>
            </w:r>
          </w:p>
        </w:tc>
        <w:tc>
          <w:tcPr>
            <w:tcW w:w="1168" w:type="dxa"/>
          </w:tcPr>
          <w:p w:rsidR="00F305A9" w:rsidRPr="001C4F0E" w:rsidRDefault="00F305A9" w:rsidP="00F305A9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ให้เช่าพื้นที่</w:t>
            </w:r>
          </w:p>
        </w:tc>
        <w:tc>
          <w:tcPr>
            <w:tcW w:w="719" w:type="dxa"/>
            <w:gridSpan w:val="2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19" w:type="dxa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898" w:type="dxa"/>
          </w:tcPr>
          <w:p w:rsidR="00F305A9" w:rsidRPr="001C4F0E" w:rsidRDefault="00F305A9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988" w:type="dxa"/>
          </w:tcPr>
          <w:p w:rsidR="00F305A9" w:rsidRPr="001C4F0E" w:rsidRDefault="00F305A9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5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</w:tr>
      <w:tr w:rsidR="00F305A9" w:rsidRPr="001C4F0E" w:rsidTr="00340B73">
        <w:trPr>
          <w:gridAfter w:val="1"/>
          <w:wAfter w:w="254" w:type="dxa"/>
        </w:trPr>
        <w:tc>
          <w:tcPr>
            <w:tcW w:w="2440" w:type="dxa"/>
            <w:gridSpan w:val="2"/>
          </w:tcPr>
          <w:p w:rsidR="00F305A9" w:rsidRPr="001C4F0E" w:rsidRDefault="00F305A9" w:rsidP="00F305A9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โรบินสันรัชดา จำกัด</w:t>
            </w:r>
          </w:p>
        </w:tc>
        <w:tc>
          <w:tcPr>
            <w:tcW w:w="1168" w:type="dxa"/>
          </w:tcPr>
          <w:p w:rsidR="00F305A9" w:rsidRPr="001C4F0E" w:rsidRDefault="00F305A9" w:rsidP="00F305A9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มิได้ดำเนินพาณิชยกิจ</w:t>
            </w:r>
          </w:p>
        </w:tc>
        <w:tc>
          <w:tcPr>
            <w:tcW w:w="719" w:type="dxa"/>
            <w:gridSpan w:val="2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99.80</w:t>
            </w:r>
          </w:p>
        </w:tc>
        <w:tc>
          <w:tcPr>
            <w:tcW w:w="719" w:type="dxa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99.80</w:t>
            </w:r>
          </w:p>
        </w:tc>
        <w:tc>
          <w:tcPr>
            <w:tcW w:w="898" w:type="dxa"/>
          </w:tcPr>
          <w:p w:rsidR="00F305A9" w:rsidRPr="001C4F0E" w:rsidRDefault="00F305A9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75,000</w:t>
            </w:r>
          </w:p>
        </w:tc>
        <w:tc>
          <w:tcPr>
            <w:tcW w:w="988" w:type="dxa"/>
          </w:tcPr>
          <w:p w:rsidR="00F305A9" w:rsidRPr="001C4F0E" w:rsidRDefault="00F305A9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75,000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5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</w:tr>
      <w:tr w:rsidR="00F305A9" w:rsidRPr="001C4F0E" w:rsidTr="00340B73">
        <w:trPr>
          <w:gridAfter w:val="1"/>
          <w:wAfter w:w="254" w:type="dxa"/>
        </w:trPr>
        <w:tc>
          <w:tcPr>
            <w:tcW w:w="2440" w:type="dxa"/>
            <w:gridSpan w:val="2"/>
          </w:tcPr>
          <w:p w:rsidR="00F305A9" w:rsidRPr="001C4F0E" w:rsidRDefault="00F305A9" w:rsidP="00F305A9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R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Trading 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>L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>BHD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168" w:type="dxa"/>
          </w:tcPr>
          <w:p w:rsidR="00F305A9" w:rsidRPr="001C4F0E" w:rsidRDefault="00F305A9" w:rsidP="00F305A9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719" w:type="dxa"/>
            <w:gridSpan w:val="2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99.92</w:t>
            </w:r>
          </w:p>
        </w:tc>
        <w:tc>
          <w:tcPr>
            <w:tcW w:w="719" w:type="dxa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99.92</w:t>
            </w:r>
          </w:p>
        </w:tc>
        <w:tc>
          <w:tcPr>
            <w:tcW w:w="898" w:type="dxa"/>
          </w:tcPr>
          <w:p w:rsidR="00F305A9" w:rsidRPr="001C4F0E" w:rsidRDefault="00F305A9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988" w:type="dxa"/>
          </w:tcPr>
          <w:p w:rsidR="00F305A9" w:rsidRPr="001C4F0E" w:rsidRDefault="00F305A9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5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7E475C" w:rsidRPr="001C4F0E" w:rsidTr="00340B73">
        <w:trPr>
          <w:gridAfter w:val="1"/>
          <w:wAfter w:w="254" w:type="dxa"/>
        </w:trPr>
        <w:tc>
          <w:tcPr>
            <w:tcW w:w="2440" w:type="dxa"/>
            <w:gridSpan w:val="2"/>
          </w:tcPr>
          <w:p w:rsidR="007E475C" w:rsidRPr="001C4F0E" w:rsidRDefault="007E475C" w:rsidP="00F305A9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:rsidR="007E475C" w:rsidRPr="001C4F0E" w:rsidRDefault="007E475C" w:rsidP="00F305A9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19" w:type="dxa"/>
            <w:gridSpan w:val="2"/>
          </w:tcPr>
          <w:p w:rsidR="007E475C" w:rsidRPr="001C4F0E" w:rsidRDefault="007E475C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9" w:type="dxa"/>
          </w:tcPr>
          <w:p w:rsidR="007E475C" w:rsidRPr="001C4F0E" w:rsidRDefault="007E475C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7E475C" w:rsidRPr="001C4F0E" w:rsidRDefault="007E475C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:rsidR="007E475C" w:rsidRPr="001C4F0E" w:rsidRDefault="007E475C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E475C" w:rsidRPr="001C4F0E" w:rsidRDefault="007E475C" w:rsidP="00F305A9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7E475C" w:rsidRPr="001C4F0E" w:rsidRDefault="007E475C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E475C" w:rsidRPr="001C4F0E" w:rsidRDefault="007E475C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:rsidR="007E475C" w:rsidRPr="001C4F0E" w:rsidRDefault="007E475C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7E475C" w:rsidRPr="001C4F0E" w:rsidRDefault="007E475C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:rsidR="007E475C" w:rsidRPr="001C4F0E" w:rsidRDefault="007E475C" w:rsidP="00F305A9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7E475C" w:rsidRPr="001C4F0E" w:rsidRDefault="007E475C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7E475C" w:rsidRPr="001C4F0E" w:rsidRDefault="007E475C" w:rsidP="00F305A9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:rsidR="007E475C" w:rsidRPr="001C4F0E" w:rsidRDefault="007E475C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:rsidR="007E475C" w:rsidRPr="001C4F0E" w:rsidRDefault="007E475C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:rsidR="007E475C" w:rsidRPr="001C4F0E" w:rsidRDefault="007E475C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7E475C" w:rsidRPr="001C4F0E" w:rsidRDefault="007E475C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4F0E" w:rsidRPr="001C4F0E" w:rsidTr="00340B73">
        <w:tc>
          <w:tcPr>
            <w:tcW w:w="2423" w:type="dxa"/>
          </w:tcPr>
          <w:p w:rsidR="008142FA" w:rsidRPr="001C4F0E" w:rsidRDefault="008142FA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gridSpan w:val="3"/>
          </w:tcPr>
          <w:p w:rsidR="008142FA" w:rsidRPr="001C4F0E" w:rsidRDefault="008142FA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40" w:type="dxa"/>
            <w:gridSpan w:val="20"/>
          </w:tcPr>
          <w:p w:rsidR="008142FA" w:rsidRPr="001C4F0E" w:rsidRDefault="008142FA" w:rsidP="0085661C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:rsidR="007E475C" w:rsidRDefault="007E475C">
      <w:r>
        <w:br w:type="page"/>
      </w:r>
    </w:p>
    <w:tbl>
      <w:tblPr>
        <w:tblW w:w="15042" w:type="dxa"/>
        <w:tblLayout w:type="fixed"/>
        <w:tblLook w:val="0000" w:firstRow="0" w:lastRow="0" w:firstColumn="0" w:lastColumn="0" w:noHBand="0" w:noVBand="0"/>
      </w:tblPr>
      <w:tblGrid>
        <w:gridCol w:w="2423"/>
        <w:gridCol w:w="1257"/>
        <w:gridCol w:w="719"/>
        <w:gridCol w:w="731"/>
        <w:gridCol w:w="988"/>
        <w:gridCol w:w="1006"/>
        <w:gridCol w:w="270"/>
        <w:gridCol w:w="1012"/>
        <w:gridCol w:w="272"/>
        <w:gridCol w:w="980"/>
        <w:gridCol w:w="8"/>
        <w:gridCol w:w="241"/>
        <w:gridCol w:w="1097"/>
        <w:gridCol w:w="270"/>
        <w:gridCol w:w="1083"/>
        <w:gridCol w:w="270"/>
        <w:gridCol w:w="1083"/>
        <w:gridCol w:w="274"/>
        <w:gridCol w:w="1058"/>
      </w:tblGrid>
      <w:tr w:rsidR="001C4F0E" w:rsidRPr="001C4F0E" w:rsidTr="00950E1B">
        <w:tc>
          <w:tcPr>
            <w:tcW w:w="2423" w:type="dxa"/>
          </w:tcPr>
          <w:p w:rsidR="00A53CD8" w:rsidRPr="001C4F0E" w:rsidRDefault="00A53CD8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</w:tcPr>
          <w:p w:rsidR="00A53CD8" w:rsidRPr="001C4F0E" w:rsidRDefault="00A53CD8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2" w:type="dxa"/>
            <w:gridSpan w:val="17"/>
          </w:tcPr>
          <w:p w:rsidR="00A53CD8" w:rsidRPr="001C4F0E" w:rsidRDefault="00A53CD8" w:rsidP="0085661C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C4F0E" w:rsidRPr="001C4F0E" w:rsidTr="00950E1B">
        <w:tc>
          <w:tcPr>
            <w:tcW w:w="2423" w:type="dxa"/>
          </w:tcPr>
          <w:p w:rsidR="00A53CD8" w:rsidRPr="001C4F0E" w:rsidRDefault="00A53CD8" w:rsidP="0085661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450" w:type="dxa"/>
            <w:gridSpan w:val="2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994" w:type="dxa"/>
            <w:gridSpan w:val="2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4" w:type="dxa"/>
            <w:gridSpan w:val="3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5" w:type="dxa"/>
            <w:gridSpan w:val="3"/>
            <w:shd w:val="clear" w:color="auto" w:fill="auto"/>
          </w:tcPr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A53CD8" w:rsidRPr="001C4F0E" w:rsidRDefault="00A53CD8" w:rsidP="0085661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1C4F0E" w:rsidRPr="001C4F0E" w:rsidTr="00950E1B">
        <w:tc>
          <w:tcPr>
            <w:tcW w:w="2423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D13A1D" w:rsidRPr="001C4F0E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731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  <w:r w:rsidR="00D13A1D" w:rsidRPr="001C4F0E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88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006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2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2838F9" w:rsidRPr="001C4F0E" w:rsidRDefault="002838F9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A53CD8" w:rsidRPr="001C4F0E" w:rsidRDefault="002838F9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1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:rsidR="002838F9" w:rsidRPr="001C4F0E" w:rsidRDefault="002838F9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A53CD8" w:rsidRPr="001C4F0E" w:rsidRDefault="002838F9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4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:rsidR="002838F9" w:rsidRPr="001C4F0E" w:rsidRDefault="002838F9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31 </w:t>
            </w:r>
          </w:p>
          <w:p w:rsidR="00A53CD8" w:rsidRPr="001C4F0E" w:rsidRDefault="002838F9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1C4F0E" w:rsidRPr="001C4F0E" w:rsidTr="00950E1B">
        <w:tc>
          <w:tcPr>
            <w:tcW w:w="2423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731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88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006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2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</w:tcPr>
          <w:p w:rsidR="00A53CD8" w:rsidRPr="001C4F0E" w:rsidRDefault="00A53CD8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:rsidR="00A53CD8" w:rsidRPr="001C4F0E" w:rsidRDefault="00A53CD8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:rsidR="00A53CD8" w:rsidRPr="001C4F0E" w:rsidRDefault="00A53CD8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:rsidR="00A53CD8" w:rsidRPr="001C4F0E" w:rsidRDefault="00212E04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:rsidR="00A53CD8" w:rsidRPr="001C4F0E" w:rsidRDefault="00A53CD8" w:rsidP="002838F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40B73" w:rsidRPr="001C4F0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1C4F0E" w:rsidRPr="001C4F0E" w:rsidTr="00950E1B">
        <w:tc>
          <w:tcPr>
            <w:tcW w:w="2423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7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50" w:type="dxa"/>
            <w:gridSpan w:val="2"/>
          </w:tcPr>
          <w:p w:rsidR="00A53CD8" w:rsidRPr="001C4F0E" w:rsidRDefault="00A53CD8" w:rsidP="00A53CD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994" w:type="dxa"/>
            <w:gridSpan w:val="2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พันเวียดนามดอง)</w:t>
            </w:r>
          </w:p>
        </w:tc>
        <w:tc>
          <w:tcPr>
            <w:tcW w:w="7918" w:type="dxa"/>
            <w:gridSpan w:val="13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C4F0E" w:rsidRPr="001C4F0E" w:rsidTr="00950E1B">
        <w:tc>
          <w:tcPr>
            <w:tcW w:w="2423" w:type="dxa"/>
          </w:tcPr>
          <w:p w:rsidR="00A53CD8" w:rsidRPr="001C4F0E" w:rsidRDefault="00A53CD8" w:rsidP="00A53CD8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ROBINSON DEPARTMENT </w:t>
            </w:r>
          </w:p>
        </w:tc>
        <w:tc>
          <w:tcPr>
            <w:tcW w:w="1257" w:type="dxa"/>
          </w:tcPr>
          <w:p w:rsidR="00A53CD8" w:rsidRPr="001C4F0E" w:rsidRDefault="00A53CD8" w:rsidP="00A53CD8">
            <w:pPr>
              <w:spacing w:after="0" w:line="240" w:lineRule="auto"/>
              <w:ind w:left="-9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:rsidR="00A53CD8" w:rsidRPr="001C4F0E" w:rsidRDefault="00A53CD8" w:rsidP="00A53CD8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:rsidR="00A53CD8" w:rsidRPr="001C4F0E" w:rsidRDefault="00A53CD8" w:rsidP="00A53CD8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:rsidR="00A53CD8" w:rsidRPr="001C4F0E" w:rsidRDefault="00A53CD8" w:rsidP="00A53CD8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9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4F0E" w:rsidRPr="001C4F0E" w:rsidTr="00950E1B">
        <w:tc>
          <w:tcPr>
            <w:tcW w:w="2423" w:type="dxa"/>
          </w:tcPr>
          <w:p w:rsidR="00A53CD8" w:rsidRPr="001C4F0E" w:rsidRDefault="00A53CD8" w:rsidP="00A53CD8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1C4F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C4F0E">
              <w:rPr>
                <w:rFonts w:ascii="Angsana New" w:hAnsi="Angsana New" w:cs="Angsana New"/>
                <w:sz w:val="26"/>
                <w:szCs w:val="26"/>
              </w:rPr>
              <w:t>STORE (VIETNAM) JOINT</w:t>
            </w:r>
          </w:p>
        </w:tc>
        <w:tc>
          <w:tcPr>
            <w:tcW w:w="1257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:rsidR="00A53CD8" w:rsidRPr="001C4F0E" w:rsidRDefault="00A53CD8" w:rsidP="00A53CD8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:rsidR="00A53CD8" w:rsidRPr="001C4F0E" w:rsidRDefault="00A53CD8" w:rsidP="00A53CD8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:rsidR="00A53CD8" w:rsidRPr="001C4F0E" w:rsidRDefault="00A53CD8" w:rsidP="00A53CD8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53CD8" w:rsidRPr="001C4F0E" w:rsidRDefault="00A53CD8" w:rsidP="00A53CD8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:rsidR="00A53CD8" w:rsidRPr="001C4F0E" w:rsidRDefault="00A53CD8" w:rsidP="00A53CD8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4F0E" w:rsidRPr="001C4F0E" w:rsidTr="00950E1B">
        <w:tc>
          <w:tcPr>
            <w:tcW w:w="2423" w:type="dxa"/>
          </w:tcPr>
          <w:p w:rsidR="00F305A9" w:rsidRPr="001C4F0E" w:rsidRDefault="00F305A9" w:rsidP="00F305A9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 xml:space="preserve">   STOCK COMPANY</w:t>
            </w:r>
          </w:p>
        </w:tc>
        <w:tc>
          <w:tcPr>
            <w:tcW w:w="1257" w:type="dxa"/>
          </w:tcPr>
          <w:p w:rsidR="00F305A9" w:rsidRPr="001C4F0E" w:rsidRDefault="00F305A9" w:rsidP="00F305A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719" w:type="dxa"/>
            <w:shd w:val="clear" w:color="auto" w:fill="auto"/>
          </w:tcPr>
          <w:p w:rsidR="00F305A9" w:rsidRPr="001C4F0E" w:rsidRDefault="007E475C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31" w:type="dxa"/>
          </w:tcPr>
          <w:p w:rsidR="00F305A9" w:rsidRPr="001C4F0E" w:rsidRDefault="00F305A9" w:rsidP="00950E1B">
            <w:pPr>
              <w:tabs>
                <w:tab w:val="decimal" w:pos="263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88" w:type="dxa"/>
          </w:tcPr>
          <w:p w:rsidR="00F305A9" w:rsidRPr="001C4F0E" w:rsidRDefault="007E475C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216,500,000</w:t>
            </w:r>
          </w:p>
        </w:tc>
        <w:tc>
          <w:tcPr>
            <w:tcW w:w="1006" w:type="dxa"/>
          </w:tcPr>
          <w:p w:rsidR="00F305A9" w:rsidRPr="001C4F0E" w:rsidRDefault="00F305A9" w:rsidP="00F305A9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216,500,000</w:t>
            </w: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72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41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502"/>
                <w:tab w:val="decimal" w:pos="783"/>
              </w:tabs>
              <w:spacing w:after="0" w:line="240" w:lineRule="auto"/>
              <w:ind w:left="-108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502"/>
                <w:tab w:val="decimal" w:pos="783"/>
              </w:tabs>
              <w:spacing w:after="0" w:line="240" w:lineRule="auto"/>
              <w:ind w:left="-108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846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74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846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</w:tr>
      <w:tr w:rsidR="001C4F0E" w:rsidRPr="001C4F0E" w:rsidTr="00950E1B">
        <w:tc>
          <w:tcPr>
            <w:tcW w:w="2423" w:type="dxa"/>
          </w:tcPr>
          <w:p w:rsidR="00F305A9" w:rsidRPr="001C4F0E" w:rsidRDefault="00F305A9" w:rsidP="00F305A9">
            <w:pPr>
              <w:spacing w:after="0" w:line="240" w:lineRule="auto"/>
              <w:ind w:left="-18"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7" w:type="dxa"/>
          </w:tcPr>
          <w:p w:rsidR="00F305A9" w:rsidRPr="001C4F0E" w:rsidRDefault="00F305A9" w:rsidP="00F305A9">
            <w:pPr>
              <w:spacing w:after="0" w:line="240" w:lineRule="auto"/>
              <w:ind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dxa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:rsidR="00F305A9" w:rsidRPr="001C4F0E" w:rsidRDefault="00F305A9" w:rsidP="00F305A9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nil"/>
            </w:tcBorders>
          </w:tcPr>
          <w:p w:rsidR="00F305A9" w:rsidRPr="001C4F0E" w:rsidRDefault="00F305A9" w:rsidP="00F305A9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:rsidR="00F305A9" w:rsidRPr="001C4F0E" w:rsidRDefault="00F305A9" w:rsidP="00F305A9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305A9" w:rsidRPr="001C4F0E" w:rsidRDefault="00F305A9" w:rsidP="00F305A9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4,143,050</w:t>
            </w:r>
          </w:p>
        </w:tc>
        <w:tc>
          <w:tcPr>
            <w:tcW w:w="272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4,143,050</w:t>
            </w:r>
          </w:p>
        </w:tc>
        <w:tc>
          <w:tcPr>
            <w:tcW w:w="241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05A9" w:rsidRPr="001C4F0E" w:rsidRDefault="00F305A9" w:rsidP="00F305A9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05A9" w:rsidRPr="001C4F0E" w:rsidRDefault="00F305A9" w:rsidP="00F305A9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05A9" w:rsidRPr="001C4F0E" w:rsidRDefault="00F305A9" w:rsidP="00F305A9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4,143,050</w:t>
            </w:r>
          </w:p>
        </w:tc>
        <w:tc>
          <w:tcPr>
            <w:tcW w:w="274" w:type="dxa"/>
            <w:shd w:val="clear" w:color="auto" w:fill="auto"/>
          </w:tcPr>
          <w:p w:rsidR="00F305A9" w:rsidRPr="001C4F0E" w:rsidRDefault="00F305A9" w:rsidP="00F305A9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05A9" w:rsidRPr="001C4F0E" w:rsidRDefault="00F305A9" w:rsidP="00F305A9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4F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4,143,050</w:t>
            </w:r>
          </w:p>
        </w:tc>
      </w:tr>
    </w:tbl>
    <w:p w:rsidR="00A53CD8" w:rsidRPr="00B72CCA" w:rsidRDefault="00A53CD8" w:rsidP="00042EB4">
      <w:pPr>
        <w:pStyle w:val="a"/>
        <w:tabs>
          <w:tab w:val="clear" w:pos="1080"/>
        </w:tabs>
        <w:spacing w:after="0"/>
        <w:ind w:left="540" w:right="-25" w:hanging="450"/>
        <w:jc w:val="both"/>
        <w:rPr>
          <w:rFonts w:ascii="Angsana New" w:hAnsi="Angsana New" w:cs="Angsana New"/>
          <w:spacing w:val="-6"/>
          <w:sz w:val="20"/>
          <w:szCs w:val="20"/>
          <w:cs/>
          <w:lang w:val="en-US"/>
        </w:rPr>
      </w:pPr>
    </w:p>
    <w:p w:rsidR="00B25040" w:rsidRPr="001C4F0E" w:rsidRDefault="00B909A7" w:rsidP="00323BBD">
      <w:pPr>
        <w:tabs>
          <w:tab w:val="left" w:pos="8550"/>
        </w:tabs>
        <w:spacing w:after="0" w:line="240" w:lineRule="auto"/>
        <w:ind w:left="90" w:right="-288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 xml:space="preserve">บริษัทย่อยทั้งหมดดำเนินธุรกิจในประเทศไทย ยกเว้นบริษัท </w:t>
      </w:r>
      <w:r w:rsidRPr="001C4F0E">
        <w:rPr>
          <w:rFonts w:ascii="Angsana New" w:hAnsi="Angsana New" w:cs="Angsana New"/>
          <w:sz w:val="30"/>
          <w:szCs w:val="30"/>
        </w:rPr>
        <w:t>R</w:t>
      </w:r>
      <w:r w:rsidRPr="001C4F0E">
        <w:rPr>
          <w:rFonts w:ascii="Angsana New" w:hAnsi="Angsana New" w:cs="Angsana New"/>
          <w:sz w:val="30"/>
          <w:szCs w:val="30"/>
          <w:cs/>
        </w:rPr>
        <w:t>-</w:t>
      </w:r>
      <w:r w:rsidRPr="001C4F0E">
        <w:rPr>
          <w:rFonts w:ascii="Angsana New" w:hAnsi="Angsana New" w:cs="Angsana New"/>
          <w:sz w:val="30"/>
          <w:szCs w:val="30"/>
        </w:rPr>
        <w:t xml:space="preserve">Trading </w:t>
      </w:r>
      <w:r w:rsidRPr="001C4F0E">
        <w:rPr>
          <w:rFonts w:ascii="Angsana New" w:hAnsi="Angsana New" w:cs="Angsana New"/>
          <w:sz w:val="30"/>
          <w:szCs w:val="30"/>
          <w:cs/>
        </w:rPr>
        <w:t>(</w:t>
      </w:r>
      <w:r w:rsidRPr="001C4F0E">
        <w:rPr>
          <w:rFonts w:ascii="Angsana New" w:hAnsi="Angsana New" w:cs="Angsana New"/>
          <w:sz w:val="30"/>
          <w:szCs w:val="30"/>
        </w:rPr>
        <w:t>L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) </w:t>
      </w:r>
      <w:r w:rsidRPr="001C4F0E">
        <w:rPr>
          <w:rFonts w:ascii="Angsana New" w:hAnsi="Angsana New" w:cs="Angsana New"/>
          <w:sz w:val="30"/>
          <w:szCs w:val="30"/>
        </w:rPr>
        <w:t>BHD</w:t>
      </w:r>
      <w:r w:rsidRPr="001C4F0E">
        <w:rPr>
          <w:rFonts w:ascii="Angsana New" w:hAnsi="Angsana New" w:cs="Angsana New"/>
          <w:sz w:val="30"/>
          <w:szCs w:val="30"/>
          <w:cs/>
        </w:rPr>
        <w:t>.</w:t>
      </w:r>
      <w:r w:rsidR="00EA4E8D"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ซึ่งดำเนินธุรกิจใน</w:t>
      </w:r>
      <w:r w:rsidRPr="001C4F0E">
        <w:rPr>
          <w:rFonts w:ascii="Angsana New" w:hAnsi="Angsana New" w:cs="Angsana New"/>
          <w:sz w:val="30"/>
          <w:szCs w:val="30"/>
        </w:rPr>
        <w:t xml:space="preserve"> British Virgin Islands 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67E72" w:rsidRPr="001C4F0E">
        <w:rPr>
          <w:rFonts w:ascii="Angsana New" w:hAnsi="Angsana New" w:cs="Angsana New"/>
          <w:sz w:val="30"/>
          <w:szCs w:val="30"/>
        </w:rPr>
        <w:t xml:space="preserve">ROBINSON DEPARTMENT STORE (VIETNAM) JOINT STOCK COMPANY </w:t>
      </w:r>
      <w:r w:rsidR="00905385" w:rsidRPr="001C4F0E">
        <w:rPr>
          <w:rFonts w:ascii="Angsana New" w:hAnsi="Angsana New" w:cs="Angsana New"/>
          <w:sz w:val="30"/>
          <w:szCs w:val="30"/>
          <w:cs/>
        </w:rPr>
        <w:t>ดำเนินธุรกิจในประเทศ</w:t>
      </w:r>
      <w:r w:rsidRPr="001C4F0E">
        <w:rPr>
          <w:rFonts w:ascii="Angsana New" w:hAnsi="Angsana New" w:cs="Angsana New"/>
          <w:sz w:val="30"/>
          <w:szCs w:val="30"/>
          <w:cs/>
        </w:rPr>
        <w:t>เวียดนาม</w:t>
      </w:r>
    </w:p>
    <w:p w:rsidR="00A8376A" w:rsidRPr="001C4F0E" w:rsidRDefault="00A8376A" w:rsidP="00323BBD">
      <w:pPr>
        <w:tabs>
          <w:tab w:val="left" w:pos="8550"/>
        </w:tabs>
        <w:spacing w:after="0" w:line="240" w:lineRule="auto"/>
        <w:ind w:left="90" w:right="-288"/>
        <w:rPr>
          <w:rFonts w:ascii="Angsana New" w:hAnsi="Angsana New" w:cs="Angsana New"/>
          <w:sz w:val="30"/>
          <w:szCs w:val="30"/>
        </w:rPr>
      </w:pPr>
    </w:p>
    <w:p w:rsidR="00022C49" w:rsidRPr="001C4F0E" w:rsidRDefault="00022C49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  <w:cs/>
        </w:rPr>
      </w:pPr>
    </w:p>
    <w:p w:rsidR="00B25040" w:rsidRPr="001C4F0E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Pr="001C4F0E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64639E" w:rsidRPr="001C4F0E" w:rsidRDefault="0064639E" w:rsidP="00D55D3F">
      <w:pPr>
        <w:spacing w:after="0"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:rsidR="0072014C" w:rsidRPr="001C4F0E" w:rsidRDefault="0072014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72014C" w:rsidRPr="001C4F0E" w:rsidSect="00AE0674">
          <w:footerReference w:type="default" r:id="rId12"/>
          <w:type w:val="nextColumn"/>
          <w:pgSz w:w="16840" w:h="11907" w:orient="landscape" w:code="9"/>
          <w:pgMar w:top="691" w:right="1152" w:bottom="576" w:left="1260" w:header="720" w:footer="720" w:gutter="0"/>
          <w:cols w:space="708"/>
          <w:docGrid w:linePitch="360"/>
        </w:sectPr>
      </w:pPr>
    </w:p>
    <w:p w:rsidR="00FA265A" w:rsidRPr="001C4F0E" w:rsidRDefault="00765721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ที่ดิน อา</w:t>
      </w:r>
      <w:r w:rsidR="00656493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คาร และอุปกรณ์</w:t>
      </w:r>
      <w:r w:rsidR="007C3CBA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 </w:t>
      </w:r>
    </w:p>
    <w:p w:rsidR="003E69BF" w:rsidRPr="00B72CCA" w:rsidRDefault="003E69BF" w:rsidP="003E69BF">
      <w:pPr>
        <w:spacing w:after="0" w:line="240" w:lineRule="auto"/>
        <w:ind w:left="340" w:right="-25"/>
        <w:jc w:val="both"/>
        <w:rPr>
          <w:rFonts w:ascii="Angsana New" w:hAnsi="Angsana New" w:cs="Angsana New"/>
          <w:b/>
          <w:bCs/>
          <w:cs/>
        </w:rPr>
      </w:pPr>
    </w:p>
    <w:p w:rsidR="000F2C9B" w:rsidRPr="001C4F0E" w:rsidRDefault="003E69BF" w:rsidP="004E5CA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  <w:cs/>
          <w:lang w:val="th-TH"/>
        </w:rPr>
      </w:pPr>
      <w:r w:rsidRPr="001C4F0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การซื้อ จำหน่าย และโอนที่ดิน อาคาร และอุปกรณ์สำหรับงวดสามเดือนสิ้นสุดวันที่ </w:t>
      </w:r>
      <w:r w:rsidRPr="001C4F0E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31 </w:t>
      </w:r>
      <w:r w:rsidRPr="001C4F0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มีนาคม </w:t>
      </w:r>
      <w:r w:rsidRPr="001C4F0E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25</w:t>
      </w:r>
      <w:r w:rsidR="0069377D" w:rsidRPr="001C4F0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6</w:t>
      </w:r>
      <w:r w:rsidR="00340B73" w:rsidRPr="001C4F0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2</w:t>
      </w:r>
      <w:r w:rsidRPr="001C4F0E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Pr="001C4F0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และ </w:t>
      </w:r>
      <w:r w:rsidRPr="001C4F0E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25</w:t>
      </w:r>
      <w:r w:rsidR="00A53CD8" w:rsidRPr="001C4F0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6</w:t>
      </w:r>
      <w:r w:rsidR="00340B73" w:rsidRPr="001C4F0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1</w:t>
      </w:r>
      <w:r w:rsidRPr="001C4F0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 </w:t>
      </w:r>
      <w:r w:rsidR="004E5CA9" w:rsidRPr="001C4F0E">
        <w:rPr>
          <w:rFonts w:ascii="Angsana New" w:hAnsi="Angsana New" w:cs="Angsana New"/>
          <w:spacing w:val="-2"/>
          <w:sz w:val="30"/>
          <w:szCs w:val="30"/>
          <w:cs/>
          <w:lang w:val="th-TH"/>
        </w:rPr>
        <w:br/>
      </w:r>
      <w:r w:rsidRPr="001C4F0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มีดังนี้</w:t>
      </w:r>
    </w:p>
    <w:p w:rsidR="003E69BF" w:rsidRPr="00B72CCA" w:rsidRDefault="003E69BF" w:rsidP="003E69BF">
      <w:pPr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  <w:cs/>
        </w:rPr>
      </w:pPr>
    </w:p>
    <w:tbl>
      <w:tblPr>
        <w:tblW w:w="9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3"/>
        <w:gridCol w:w="1260"/>
        <w:gridCol w:w="270"/>
        <w:gridCol w:w="1170"/>
        <w:gridCol w:w="270"/>
        <w:gridCol w:w="1172"/>
        <w:gridCol w:w="239"/>
        <w:gridCol w:w="1256"/>
      </w:tblGrid>
      <w:tr w:rsidR="008C399B" w:rsidRPr="001C4F0E" w:rsidTr="00212E04">
        <w:trPr>
          <w:trHeight w:val="342"/>
        </w:trPr>
        <w:tc>
          <w:tcPr>
            <w:tcW w:w="1998" w:type="pct"/>
            <w:shd w:val="clear" w:color="auto" w:fill="auto"/>
          </w:tcPr>
          <w:p w:rsidR="008C399B" w:rsidRPr="001C4F0E" w:rsidRDefault="008C399B" w:rsidP="00666FCF">
            <w:pPr>
              <w:spacing w:after="0" w:line="380" w:lineRule="exact"/>
              <w:ind w:right="-7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02" w:type="pct"/>
            <w:gridSpan w:val="7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399B" w:rsidRPr="001C4F0E" w:rsidTr="00212E04">
        <w:trPr>
          <w:trHeight w:val="80"/>
        </w:trPr>
        <w:tc>
          <w:tcPr>
            <w:tcW w:w="1998" w:type="pct"/>
            <w:shd w:val="clear" w:color="auto" w:fill="auto"/>
          </w:tcPr>
          <w:p w:rsidR="008C399B" w:rsidRPr="001C4F0E" w:rsidRDefault="008C399B" w:rsidP="00666FCF">
            <w:pPr>
              <w:spacing w:after="0" w:line="380" w:lineRule="exact"/>
              <w:ind w:right="-78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38" w:type="pct"/>
            <w:gridSpan w:val="3"/>
            <w:shd w:val="clear" w:color="auto" w:fill="auto"/>
          </w:tcPr>
          <w:p w:rsidR="008C399B" w:rsidRPr="001C4F0E" w:rsidRDefault="008C399B" w:rsidP="00A53CD8">
            <w:pPr>
              <w:pStyle w:val="BodyText"/>
              <w:spacing w:after="0" w:line="380" w:lineRule="exac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40B73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  <w:shd w:val="clear" w:color="auto" w:fill="auto"/>
          </w:tcPr>
          <w:p w:rsidR="008C399B" w:rsidRPr="001C4F0E" w:rsidRDefault="008C399B" w:rsidP="00A53CD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A53CD8"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340B73"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C399B" w:rsidRPr="001C4F0E" w:rsidTr="00340B73">
        <w:trPr>
          <w:trHeight w:val="80"/>
        </w:trPr>
        <w:tc>
          <w:tcPr>
            <w:tcW w:w="1998" w:type="pct"/>
            <w:shd w:val="clear" w:color="auto" w:fill="auto"/>
          </w:tcPr>
          <w:p w:rsidR="008C399B" w:rsidRPr="001C4F0E" w:rsidRDefault="008C399B" w:rsidP="00666FCF">
            <w:pPr>
              <w:spacing w:after="0" w:line="380" w:lineRule="exact"/>
              <w:ind w:right="-78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:rsidR="008C399B" w:rsidRPr="001C4F0E" w:rsidRDefault="008C399B" w:rsidP="00666FCF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4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8C399B" w:rsidRPr="001C4F0E" w:rsidTr="00340B73">
        <w:trPr>
          <w:trHeight w:val="80"/>
        </w:trPr>
        <w:tc>
          <w:tcPr>
            <w:tcW w:w="1998" w:type="pct"/>
            <w:shd w:val="clear" w:color="auto" w:fill="auto"/>
          </w:tcPr>
          <w:p w:rsidR="008C399B" w:rsidRPr="001C4F0E" w:rsidRDefault="008C399B" w:rsidP="00666FCF">
            <w:pPr>
              <w:spacing w:after="0" w:line="380" w:lineRule="exact"/>
              <w:ind w:right="-7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4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และการโอน </w:t>
            </w:r>
          </w:p>
        </w:tc>
        <w:tc>
          <w:tcPr>
            <w:tcW w:w="144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27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และการโอน </w:t>
            </w:r>
          </w:p>
        </w:tc>
      </w:tr>
      <w:tr w:rsidR="008C399B" w:rsidRPr="001C4F0E" w:rsidTr="00340B73">
        <w:trPr>
          <w:trHeight w:val="358"/>
        </w:trPr>
        <w:tc>
          <w:tcPr>
            <w:tcW w:w="1998" w:type="pct"/>
            <w:shd w:val="clear" w:color="auto" w:fill="auto"/>
          </w:tcPr>
          <w:p w:rsidR="008C399B" w:rsidRPr="001C4F0E" w:rsidRDefault="008C399B" w:rsidP="00666FCF">
            <w:pPr>
              <w:spacing w:after="0" w:line="380" w:lineRule="exact"/>
              <w:ind w:right="-7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144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ออก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4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127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ออก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</w:tr>
      <w:tr w:rsidR="008C399B" w:rsidRPr="001C4F0E" w:rsidTr="00340B73">
        <w:trPr>
          <w:trHeight w:val="80"/>
        </w:trPr>
        <w:tc>
          <w:tcPr>
            <w:tcW w:w="1998" w:type="pct"/>
            <w:shd w:val="clear" w:color="auto" w:fill="auto"/>
          </w:tcPr>
          <w:p w:rsidR="008C399B" w:rsidRPr="001C4F0E" w:rsidRDefault="008C399B" w:rsidP="00666FCF">
            <w:pPr>
              <w:spacing w:after="0" w:line="380" w:lineRule="exact"/>
              <w:ind w:right="-7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4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9" w:type="pct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8C399B" w:rsidRPr="001C4F0E" w:rsidTr="00212E04">
        <w:trPr>
          <w:trHeight w:val="80"/>
        </w:trPr>
        <w:tc>
          <w:tcPr>
            <w:tcW w:w="1998" w:type="pct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10" w:right="-7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02" w:type="pct"/>
            <w:gridSpan w:val="7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7B86" w:rsidRPr="001C4F0E" w:rsidTr="00340B73">
        <w:tc>
          <w:tcPr>
            <w:tcW w:w="1998" w:type="pct"/>
          </w:tcPr>
          <w:p w:rsidR="00A17B86" w:rsidRPr="001C4F0E" w:rsidRDefault="00A17B86" w:rsidP="00A17B86">
            <w:pPr>
              <w:pStyle w:val="BodyText"/>
              <w:spacing w:after="0" w:line="380" w:lineRule="exact"/>
              <w:ind w:right="-7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671" w:type="pct"/>
          </w:tcPr>
          <w:p w:rsidR="00A17B86" w:rsidRPr="001C4F0E" w:rsidRDefault="00A17B86" w:rsidP="00A17B86">
            <w:pPr>
              <w:tabs>
                <w:tab w:val="decimal" w:pos="578"/>
              </w:tabs>
              <w:spacing w:after="0" w:line="380" w:lineRule="exact"/>
              <w:ind w:right="-64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44" w:type="pct"/>
          </w:tcPr>
          <w:p w:rsidR="00A17B86" w:rsidRPr="001C4F0E" w:rsidRDefault="00A17B86" w:rsidP="00A17B86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623" w:type="pct"/>
          </w:tcPr>
          <w:p w:rsidR="00A17B86" w:rsidRPr="001C4F0E" w:rsidRDefault="00A17B86" w:rsidP="00A17B86">
            <w:pPr>
              <w:tabs>
                <w:tab w:val="decimal" w:pos="578"/>
              </w:tabs>
              <w:spacing w:after="0" w:line="380" w:lineRule="exact"/>
              <w:ind w:right="-64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44" w:type="pct"/>
          </w:tcPr>
          <w:p w:rsidR="00A17B86" w:rsidRPr="001C4F0E" w:rsidRDefault="00A17B86" w:rsidP="00A17B86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624" w:type="pct"/>
          </w:tcPr>
          <w:p w:rsidR="00A17B86" w:rsidRPr="001C4F0E" w:rsidRDefault="00A17B86" w:rsidP="00A17B86">
            <w:pPr>
              <w:tabs>
                <w:tab w:val="decimal" w:pos="-113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127" w:type="pct"/>
          </w:tcPr>
          <w:p w:rsidR="00A17B86" w:rsidRPr="001C4F0E" w:rsidRDefault="00A17B86" w:rsidP="00A17B86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669" w:type="pct"/>
          </w:tcPr>
          <w:p w:rsidR="00A17B86" w:rsidRPr="001C4F0E" w:rsidRDefault="00A17B86" w:rsidP="00A17B86">
            <w:pPr>
              <w:tabs>
                <w:tab w:val="decimal" w:pos="578"/>
              </w:tabs>
              <w:spacing w:after="0" w:line="380" w:lineRule="exact"/>
              <w:ind w:right="-64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</w:tr>
      <w:tr w:rsidR="00F831A9" w:rsidRPr="001C4F0E" w:rsidTr="00471743">
        <w:tc>
          <w:tcPr>
            <w:tcW w:w="1998" w:type="pct"/>
          </w:tcPr>
          <w:p w:rsidR="00F831A9" w:rsidRPr="001C4F0E" w:rsidRDefault="00F831A9" w:rsidP="00F831A9">
            <w:pPr>
              <w:pStyle w:val="BodyText"/>
              <w:spacing w:after="0" w:line="380" w:lineRule="exact"/>
              <w:ind w:right="-7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671" w:type="pct"/>
            <w:vAlign w:val="bottom"/>
          </w:tcPr>
          <w:p w:rsidR="00F831A9" w:rsidRPr="001C4F0E" w:rsidRDefault="0073618B" w:rsidP="00F831A9">
            <w:pPr>
              <w:tabs>
                <w:tab w:val="decimal" w:pos="-118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30,060</w:t>
            </w:r>
          </w:p>
        </w:tc>
        <w:tc>
          <w:tcPr>
            <w:tcW w:w="144" w:type="pct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623" w:type="pct"/>
          </w:tcPr>
          <w:p w:rsidR="00F831A9" w:rsidRPr="001C4F0E" w:rsidRDefault="00F831A9" w:rsidP="00F831A9">
            <w:pPr>
              <w:tabs>
                <w:tab w:val="decimal" w:pos="578"/>
              </w:tabs>
              <w:spacing w:after="0" w:line="380" w:lineRule="exact"/>
              <w:ind w:right="-64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44" w:type="pct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624" w:type="pct"/>
            <w:vAlign w:val="bottom"/>
          </w:tcPr>
          <w:p w:rsidR="00F831A9" w:rsidRPr="001C4F0E" w:rsidRDefault="00F831A9" w:rsidP="00F831A9">
            <w:pPr>
              <w:tabs>
                <w:tab w:val="decimal" w:pos="-118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63,769</w:t>
            </w:r>
          </w:p>
        </w:tc>
        <w:tc>
          <w:tcPr>
            <w:tcW w:w="127" w:type="pct"/>
            <w:vAlign w:val="bottom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:rsidR="00F831A9" w:rsidRPr="001C4F0E" w:rsidRDefault="00F831A9" w:rsidP="00F831A9">
            <w:pPr>
              <w:tabs>
                <w:tab w:val="decimal" w:pos="940"/>
              </w:tabs>
              <w:spacing w:after="0" w:line="380" w:lineRule="exact"/>
              <w:ind w:left="116" w:right="116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(3)</w:t>
            </w:r>
          </w:p>
        </w:tc>
      </w:tr>
      <w:tr w:rsidR="00F831A9" w:rsidRPr="001C4F0E" w:rsidTr="00340B73">
        <w:tc>
          <w:tcPr>
            <w:tcW w:w="1998" w:type="pct"/>
          </w:tcPr>
          <w:p w:rsidR="00F831A9" w:rsidRPr="001C4F0E" w:rsidRDefault="00F831A9" w:rsidP="00F831A9">
            <w:pPr>
              <w:pStyle w:val="BodyText"/>
              <w:spacing w:after="0" w:line="380" w:lineRule="exact"/>
              <w:ind w:right="-7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671" w:type="pct"/>
            <w:vAlign w:val="bottom"/>
          </w:tcPr>
          <w:p w:rsidR="00F831A9" w:rsidRPr="001C4F0E" w:rsidRDefault="00944CCC" w:rsidP="00F831A9">
            <w:pPr>
              <w:tabs>
                <w:tab w:val="decimal" w:pos="-118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1,596</w:t>
            </w:r>
          </w:p>
        </w:tc>
        <w:tc>
          <w:tcPr>
            <w:tcW w:w="144" w:type="pct"/>
            <w:vAlign w:val="bottom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F831A9" w:rsidRPr="001C4F0E" w:rsidRDefault="00F831A9" w:rsidP="00F831A9">
            <w:pPr>
              <w:tabs>
                <w:tab w:val="decimal" w:pos="-113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(22)</w:t>
            </w:r>
          </w:p>
        </w:tc>
        <w:tc>
          <w:tcPr>
            <w:tcW w:w="144" w:type="pct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F831A9" w:rsidRPr="001C4F0E" w:rsidRDefault="00F831A9" w:rsidP="00F831A9">
            <w:pPr>
              <w:tabs>
                <w:tab w:val="decimal" w:pos="-118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  <w:tc>
          <w:tcPr>
            <w:tcW w:w="127" w:type="pct"/>
            <w:vAlign w:val="bottom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:rsidR="00F831A9" w:rsidRPr="001C4F0E" w:rsidRDefault="00F831A9" w:rsidP="00F831A9">
            <w:pPr>
              <w:tabs>
                <w:tab w:val="decimal" w:pos="940"/>
              </w:tabs>
              <w:spacing w:after="0" w:line="380" w:lineRule="exact"/>
              <w:ind w:left="116" w:right="116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(13)</w:t>
            </w:r>
          </w:p>
        </w:tc>
      </w:tr>
      <w:tr w:rsidR="00F831A9" w:rsidRPr="001C4F0E" w:rsidTr="00340B73">
        <w:tc>
          <w:tcPr>
            <w:tcW w:w="1998" w:type="pct"/>
          </w:tcPr>
          <w:p w:rsidR="00F831A9" w:rsidRPr="001C4F0E" w:rsidRDefault="00F831A9" w:rsidP="00F831A9">
            <w:pPr>
              <w:pStyle w:val="BodyText"/>
              <w:spacing w:after="0" w:line="380" w:lineRule="exact"/>
              <w:ind w:right="-7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อุปกรณ์ระบบงานอาคาร</w:t>
            </w:r>
          </w:p>
        </w:tc>
        <w:tc>
          <w:tcPr>
            <w:tcW w:w="671" w:type="pct"/>
            <w:vAlign w:val="bottom"/>
          </w:tcPr>
          <w:p w:rsidR="00F831A9" w:rsidRPr="001C4F0E" w:rsidRDefault="00944CCC" w:rsidP="00F831A9">
            <w:pPr>
              <w:tabs>
                <w:tab w:val="decimal" w:pos="-118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E1E89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,015</w:t>
            </w:r>
          </w:p>
        </w:tc>
        <w:tc>
          <w:tcPr>
            <w:tcW w:w="144" w:type="pct"/>
            <w:vAlign w:val="bottom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F831A9" w:rsidRPr="001C4F0E" w:rsidRDefault="00F831A9" w:rsidP="00F831A9">
            <w:pPr>
              <w:tabs>
                <w:tab w:val="decimal" w:pos="578"/>
              </w:tabs>
              <w:spacing w:after="0" w:line="380" w:lineRule="exact"/>
              <w:ind w:right="-64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44" w:type="pct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624" w:type="pct"/>
            <w:vAlign w:val="bottom"/>
          </w:tcPr>
          <w:p w:rsidR="00F831A9" w:rsidRPr="001C4F0E" w:rsidRDefault="00F831A9" w:rsidP="00F831A9">
            <w:pPr>
              <w:tabs>
                <w:tab w:val="decimal" w:pos="-118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101,455</w:t>
            </w:r>
          </w:p>
        </w:tc>
        <w:tc>
          <w:tcPr>
            <w:tcW w:w="127" w:type="pct"/>
            <w:vAlign w:val="bottom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:rsidR="00F831A9" w:rsidRPr="001C4F0E" w:rsidRDefault="00F831A9" w:rsidP="00F831A9">
            <w:pPr>
              <w:tabs>
                <w:tab w:val="decimal" w:pos="578"/>
              </w:tabs>
              <w:spacing w:after="0" w:line="380" w:lineRule="exact"/>
              <w:ind w:right="-64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</w:tr>
      <w:tr w:rsidR="00F831A9" w:rsidRPr="001C4F0E" w:rsidTr="00340B73">
        <w:trPr>
          <w:trHeight w:val="297"/>
        </w:trPr>
        <w:tc>
          <w:tcPr>
            <w:tcW w:w="1998" w:type="pct"/>
          </w:tcPr>
          <w:p w:rsidR="00F831A9" w:rsidRPr="001C4F0E" w:rsidRDefault="00F831A9" w:rsidP="00F831A9">
            <w:pPr>
              <w:pStyle w:val="BodyText"/>
              <w:spacing w:after="0" w:line="380" w:lineRule="exact"/>
              <w:ind w:left="-18" w:right="-7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671" w:type="pct"/>
            <w:vAlign w:val="bottom"/>
          </w:tcPr>
          <w:p w:rsidR="00F831A9" w:rsidRPr="001C4F0E" w:rsidRDefault="00944CCC" w:rsidP="00F831A9">
            <w:pPr>
              <w:tabs>
                <w:tab w:val="decimal" w:pos="-118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25,877</w:t>
            </w:r>
          </w:p>
        </w:tc>
        <w:tc>
          <w:tcPr>
            <w:tcW w:w="144" w:type="pct"/>
            <w:vAlign w:val="bottom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F831A9" w:rsidRPr="001C4F0E" w:rsidRDefault="00F831A9" w:rsidP="00F831A9">
            <w:pPr>
              <w:tabs>
                <w:tab w:val="decimal" w:pos="-113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(105)</w:t>
            </w:r>
          </w:p>
        </w:tc>
        <w:tc>
          <w:tcPr>
            <w:tcW w:w="144" w:type="pct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:rsidR="00F831A9" w:rsidRPr="001C4F0E" w:rsidRDefault="00F831A9" w:rsidP="00F831A9">
            <w:pPr>
              <w:tabs>
                <w:tab w:val="decimal" w:pos="-118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18,677</w:t>
            </w:r>
          </w:p>
        </w:tc>
        <w:tc>
          <w:tcPr>
            <w:tcW w:w="127" w:type="pct"/>
            <w:vAlign w:val="bottom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:rsidR="00F831A9" w:rsidRPr="001C4F0E" w:rsidRDefault="00F831A9" w:rsidP="00F831A9">
            <w:pPr>
              <w:tabs>
                <w:tab w:val="decimal" w:pos="940"/>
              </w:tabs>
              <w:spacing w:after="0" w:line="380" w:lineRule="exact"/>
              <w:ind w:right="116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(30)</w:t>
            </w:r>
          </w:p>
        </w:tc>
      </w:tr>
      <w:tr w:rsidR="00F831A9" w:rsidRPr="001C4F0E" w:rsidTr="00340B73">
        <w:tc>
          <w:tcPr>
            <w:tcW w:w="1998" w:type="pct"/>
          </w:tcPr>
          <w:p w:rsidR="00F831A9" w:rsidRPr="001C4F0E" w:rsidRDefault="00F831A9" w:rsidP="00F831A9">
            <w:pPr>
              <w:pStyle w:val="BodyText"/>
              <w:spacing w:after="0" w:line="380" w:lineRule="exact"/>
              <w:ind w:left="-18" w:right="-7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:rsidR="00F831A9" w:rsidRPr="001C4F0E" w:rsidRDefault="00F831A9" w:rsidP="00F831A9">
            <w:pPr>
              <w:tabs>
                <w:tab w:val="decimal" w:pos="-118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103,675</w:t>
            </w:r>
          </w:p>
        </w:tc>
        <w:tc>
          <w:tcPr>
            <w:tcW w:w="144" w:type="pct"/>
            <w:vAlign w:val="bottom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F831A9" w:rsidRPr="001C4F0E" w:rsidRDefault="00F831A9" w:rsidP="00F831A9">
            <w:pPr>
              <w:tabs>
                <w:tab w:val="decimal" w:pos="-113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(31,856)</w:t>
            </w:r>
          </w:p>
        </w:tc>
        <w:tc>
          <w:tcPr>
            <w:tcW w:w="144" w:type="pct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F831A9" w:rsidRPr="001C4F0E" w:rsidRDefault="00F831A9" w:rsidP="00F831A9">
            <w:pPr>
              <w:tabs>
                <w:tab w:val="decimal" w:pos="-118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212,974</w:t>
            </w:r>
          </w:p>
        </w:tc>
        <w:tc>
          <w:tcPr>
            <w:tcW w:w="127" w:type="pct"/>
            <w:vAlign w:val="bottom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:rsidR="00F831A9" w:rsidRPr="001C4F0E" w:rsidRDefault="00F831A9" w:rsidP="00F831A9">
            <w:pPr>
              <w:tabs>
                <w:tab w:val="decimal" w:pos="940"/>
              </w:tabs>
              <w:spacing w:after="0" w:line="380" w:lineRule="exact"/>
              <w:ind w:right="116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(70,617)</w:t>
            </w:r>
          </w:p>
        </w:tc>
      </w:tr>
      <w:tr w:rsidR="00F831A9" w:rsidRPr="001C4F0E" w:rsidTr="003518DE">
        <w:trPr>
          <w:trHeight w:val="433"/>
        </w:trPr>
        <w:tc>
          <w:tcPr>
            <w:tcW w:w="1998" w:type="pct"/>
          </w:tcPr>
          <w:p w:rsidR="00F831A9" w:rsidRPr="001C4F0E" w:rsidRDefault="00F831A9" w:rsidP="00F831A9">
            <w:pPr>
              <w:pStyle w:val="BodyText"/>
              <w:spacing w:after="0" w:line="380" w:lineRule="exact"/>
              <w:ind w:left="-18" w:right="-78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31A9" w:rsidRPr="001C4F0E" w:rsidRDefault="00944CCC" w:rsidP="00F831A9">
            <w:pPr>
              <w:tabs>
                <w:tab w:val="decimal" w:pos="-118"/>
                <w:tab w:val="left" w:pos="1376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199,223</w:t>
            </w:r>
          </w:p>
        </w:tc>
        <w:tc>
          <w:tcPr>
            <w:tcW w:w="144" w:type="pct"/>
            <w:vAlign w:val="bottom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31A9" w:rsidRPr="00287930" w:rsidRDefault="00F831A9" w:rsidP="003518DE">
            <w:pPr>
              <w:tabs>
                <w:tab w:val="decimal" w:pos="-113"/>
                <w:tab w:val="left" w:pos="1376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287930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31,983</w:t>
            </w:r>
            <w:r w:rsidRPr="00287930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144" w:type="pct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31A9" w:rsidRPr="001C4F0E" w:rsidRDefault="00F831A9" w:rsidP="00F831A9">
            <w:pPr>
              <w:tabs>
                <w:tab w:val="decimal" w:pos="-118"/>
                <w:tab w:val="left" w:pos="1376"/>
              </w:tabs>
              <w:spacing w:after="0" w:line="380" w:lineRule="exact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400,571</w:t>
            </w:r>
          </w:p>
        </w:tc>
        <w:tc>
          <w:tcPr>
            <w:tcW w:w="127" w:type="pct"/>
            <w:vAlign w:val="bottom"/>
          </w:tcPr>
          <w:p w:rsidR="00F831A9" w:rsidRPr="001C4F0E" w:rsidRDefault="00F831A9" w:rsidP="00F831A9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31A9" w:rsidRPr="001C4F0E" w:rsidRDefault="00F831A9" w:rsidP="003518DE">
            <w:pPr>
              <w:tabs>
                <w:tab w:val="decimal" w:pos="940"/>
              </w:tabs>
              <w:spacing w:after="0" w:line="380" w:lineRule="exact"/>
              <w:ind w:right="1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(70,663)</w:t>
            </w:r>
          </w:p>
        </w:tc>
      </w:tr>
    </w:tbl>
    <w:p w:rsidR="002B1750" w:rsidRPr="001C4F0E" w:rsidRDefault="002B1750" w:rsidP="000F2C9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90914" w:rsidRPr="001C4F0E" w:rsidRDefault="002B1750" w:rsidP="000F2C9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7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45"/>
        <w:gridCol w:w="1258"/>
        <w:gridCol w:w="9"/>
        <w:gridCol w:w="262"/>
        <w:gridCol w:w="9"/>
        <w:gridCol w:w="1173"/>
        <w:gridCol w:w="273"/>
        <w:gridCol w:w="1171"/>
        <w:gridCol w:w="236"/>
        <w:gridCol w:w="1243"/>
      </w:tblGrid>
      <w:tr w:rsidR="001C4F0E" w:rsidRPr="001C4F0E" w:rsidTr="001C4F0E">
        <w:trPr>
          <w:trHeight w:val="80"/>
        </w:trPr>
        <w:tc>
          <w:tcPr>
            <w:tcW w:w="1964" w:type="pct"/>
            <w:shd w:val="clear" w:color="auto" w:fill="auto"/>
          </w:tcPr>
          <w:p w:rsidR="008C399B" w:rsidRPr="001C4F0E" w:rsidRDefault="00890914" w:rsidP="00666FCF">
            <w:pPr>
              <w:spacing w:after="0" w:line="380" w:lineRule="exact"/>
              <w:ind w:right="-693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C399B"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3036" w:type="pct"/>
            <w:gridSpan w:val="9"/>
            <w:shd w:val="clear" w:color="auto" w:fill="auto"/>
          </w:tcPr>
          <w:p w:rsidR="008C399B" w:rsidRPr="001C4F0E" w:rsidRDefault="008C399B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F0E" w:rsidRPr="001C4F0E" w:rsidTr="001C4F0E">
        <w:trPr>
          <w:trHeight w:val="80"/>
        </w:trPr>
        <w:tc>
          <w:tcPr>
            <w:tcW w:w="1964" w:type="pct"/>
            <w:shd w:val="clear" w:color="auto" w:fill="auto"/>
          </w:tcPr>
          <w:p w:rsidR="00004096" w:rsidRPr="001C4F0E" w:rsidRDefault="00004096" w:rsidP="00666FCF">
            <w:pPr>
              <w:spacing w:after="0" w:line="380" w:lineRule="exact"/>
              <w:ind w:right="-69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61" w:type="pct"/>
            <w:gridSpan w:val="5"/>
            <w:shd w:val="clear" w:color="auto" w:fill="auto"/>
          </w:tcPr>
          <w:p w:rsidR="00004096" w:rsidRPr="001C4F0E" w:rsidRDefault="00004096" w:rsidP="00A53CD8">
            <w:pPr>
              <w:pStyle w:val="BodyText"/>
              <w:spacing w:after="0" w:line="380" w:lineRule="exac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40B73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8" w:type="pct"/>
            <w:gridSpan w:val="3"/>
            <w:shd w:val="clear" w:color="auto" w:fill="auto"/>
          </w:tcPr>
          <w:p w:rsidR="00004096" w:rsidRPr="001C4F0E" w:rsidRDefault="00004096" w:rsidP="00A53CD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A53CD8"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340B73"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C4F0E" w:rsidRPr="001C4F0E" w:rsidTr="001C4F0E">
        <w:trPr>
          <w:trHeight w:val="80"/>
        </w:trPr>
        <w:tc>
          <w:tcPr>
            <w:tcW w:w="1964" w:type="pct"/>
            <w:shd w:val="clear" w:color="auto" w:fill="auto"/>
          </w:tcPr>
          <w:p w:rsidR="00004096" w:rsidRPr="001C4F0E" w:rsidRDefault="00004096" w:rsidP="00666FCF">
            <w:pPr>
              <w:spacing w:after="0" w:line="380" w:lineRule="exact"/>
              <w:ind w:right="-69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004096" w:rsidRPr="001C4F0E" w:rsidRDefault="00004096" w:rsidP="00666FCF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7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1C4F0E" w:rsidRPr="001C4F0E" w:rsidTr="001C4F0E">
        <w:trPr>
          <w:trHeight w:val="80"/>
        </w:trPr>
        <w:tc>
          <w:tcPr>
            <w:tcW w:w="1964" w:type="pct"/>
            <w:shd w:val="clear" w:color="auto" w:fill="auto"/>
          </w:tcPr>
          <w:p w:rsidR="00004096" w:rsidRPr="001C4F0E" w:rsidRDefault="00004096" w:rsidP="00666FCF">
            <w:pPr>
              <w:spacing w:after="0" w:line="380" w:lineRule="exact"/>
              <w:ind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และการโอน </w:t>
            </w:r>
          </w:p>
        </w:tc>
        <w:tc>
          <w:tcPr>
            <w:tcW w:w="147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27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และการโอน </w:t>
            </w:r>
          </w:p>
        </w:tc>
      </w:tr>
      <w:tr w:rsidR="001C4F0E" w:rsidRPr="001C4F0E" w:rsidTr="001C4F0E">
        <w:trPr>
          <w:trHeight w:val="80"/>
        </w:trPr>
        <w:tc>
          <w:tcPr>
            <w:tcW w:w="1964" w:type="pct"/>
            <w:shd w:val="clear" w:color="auto" w:fill="auto"/>
          </w:tcPr>
          <w:p w:rsidR="00004096" w:rsidRPr="001C4F0E" w:rsidRDefault="00004096" w:rsidP="00666FCF">
            <w:pPr>
              <w:spacing w:after="0" w:line="380" w:lineRule="exact"/>
              <w:ind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ออก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7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127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ออก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ราคาตาม</w:t>
            </w:r>
          </w:p>
        </w:tc>
      </w:tr>
      <w:tr w:rsidR="001C4F0E" w:rsidRPr="001C4F0E" w:rsidTr="001C4F0E">
        <w:trPr>
          <w:trHeight w:val="80"/>
        </w:trPr>
        <w:tc>
          <w:tcPr>
            <w:tcW w:w="1964" w:type="pct"/>
            <w:shd w:val="clear" w:color="auto" w:fill="auto"/>
          </w:tcPr>
          <w:p w:rsidR="00004096" w:rsidRPr="001C4F0E" w:rsidRDefault="00004096" w:rsidP="00666FCF">
            <w:pPr>
              <w:spacing w:after="0" w:line="380" w:lineRule="exact"/>
              <w:ind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gridSpan w:val="2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7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1C4F0E" w:rsidRPr="001C4F0E" w:rsidTr="001C4F0E">
        <w:trPr>
          <w:trHeight w:val="80"/>
        </w:trPr>
        <w:tc>
          <w:tcPr>
            <w:tcW w:w="1964" w:type="pct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10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6" w:type="pct"/>
            <w:gridSpan w:val="9"/>
          </w:tcPr>
          <w:p w:rsidR="00004096" w:rsidRPr="001C4F0E" w:rsidRDefault="00004096" w:rsidP="00666FC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F0E" w:rsidRPr="001C4F0E" w:rsidTr="003518DE">
        <w:tc>
          <w:tcPr>
            <w:tcW w:w="1964" w:type="pct"/>
          </w:tcPr>
          <w:p w:rsidR="00340B73" w:rsidRPr="001C4F0E" w:rsidRDefault="00340B73" w:rsidP="00340B73">
            <w:pPr>
              <w:pStyle w:val="BodyText"/>
              <w:spacing w:after="0" w:line="380" w:lineRule="exact"/>
              <w:ind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678" w:type="pct"/>
            <w:vAlign w:val="bottom"/>
          </w:tcPr>
          <w:p w:rsidR="00340B73" w:rsidRPr="001C4F0E" w:rsidRDefault="00356BD4" w:rsidP="003518DE">
            <w:pPr>
              <w:tabs>
                <w:tab w:val="decimal" w:pos="726"/>
              </w:tabs>
              <w:spacing w:after="0" w:line="380" w:lineRule="exact"/>
              <w:ind w:right="-1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:rsidR="00340B73" w:rsidRPr="001C4F0E" w:rsidRDefault="00340B73" w:rsidP="003518DE">
            <w:pPr>
              <w:tabs>
                <w:tab w:val="decimal" w:pos="88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637" w:type="pct"/>
            <w:gridSpan w:val="2"/>
            <w:vAlign w:val="bottom"/>
          </w:tcPr>
          <w:p w:rsidR="00340B73" w:rsidRPr="001C4F0E" w:rsidRDefault="00356BD4" w:rsidP="003518DE">
            <w:pPr>
              <w:tabs>
                <w:tab w:val="decimal" w:pos="642"/>
              </w:tabs>
              <w:spacing w:after="0" w:line="380" w:lineRule="exact"/>
              <w:ind w:right="-1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47" w:type="pct"/>
            <w:vAlign w:val="bottom"/>
          </w:tcPr>
          <w:p w:rsidR="00340B73" w:rsidRPr="001C4F0E" w:rsidRDefault="00340B73" w:rsidP="003518DE">
            <w:pPr>
              <w:pStyle w:val="BodyText"/>
              <w:tabs>
                <w:tab w:val="decimal" w:pos="917"/>
              </w:tabs>
              <w:spacing w:after="0" w:line="380" w:lineRule="exact"/>
              <w:ind w:left="-126" w:right="-1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340B73" w:rsidRPr="001C4F0E" w:rsidRDefault="00340B73" w:rsidP="003518DE">
            <w:pPr>
              <w:tabs>
                <w:tab w:val="decimal" w:pos="-118"/>
              </w:tabs>
              <w:spacing w:after="0" w:line="38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3,000</w:t>
            </w:r>
          </w:p>
        </w:tc>
        <w:tc>
          <w:tcPr>
            <w:tcW w:w="127" w:type="pct"/>
            <w:vAlign w:val="bottom"/>
          </w:tcPr>
          <w:p w:rsidR="00340B73" w:rsidRPr="001C4F0E" w:rsidRDefault="00340B73" w:rsidP="003518DE">
            <w:pPr>
              <w:tabs>
                <w:tab w:val="decimal" w:pos="88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670" w:type="pct"/>
            <w:vAlign w:val="bottom"/>
          </w:tcPr>
          <w:p w:rsidR="00340B73" w:rsidRPr="001C4F0E" w:rsidRDefault="00340B73" w:rsidP="003518DE">
            <w:pPr>
              <w:tabs>
                <w:tab w:val="decimal" w:pos="642"/>
              </w:tabs>
              <w:spacing w:after="0" w:line="380" w:lineRule="exact"/>
              <w:ind w:right="-1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</w:tr>
      <w:tr w:rsidR="001C4F0E" w:rsidRPr="001C4F0E" w:rsidTr="003518DE">
        <w:tc>
          <w:tcPr>
            <w:tcW w:w="1964" w:type="pct"/>
          </w:tcPr>
          <w:p w:rsidR="00340B73" w:rsidRPr="001C4F0E" w:rsidRDefault="00340B73" w:rsidP="00340B73">
            <w:pPr>
              <w:pStyle w:val="BodyText"/>
              <w:spacing w:after="0" w:line="380" w:lineRule="exact"/>
              <w:ind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678" w:type="pct"/>
            <w:vAlign w:val="bottom"/>
          </w:tcPr>
          <w:p w:rsidR="00340B73" w:rsidRPr="001C4F0E" w:rsidRDefault="00356BD4" w:rsidP="003518DE">
            <w:pPr>
              <w:tabs>
                <w:tab w:val="decimal" w:pos="-118"/>
              </w:tabs>
              <w:spacing w:after="0" w:line="38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30,06</w:t>
            </w:r>
            <w:r w:rsidR="00DB4A4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  <w:gridSpan w:val="2"/>
            <w:vAlign w:val="bottom"/>
          </w:tcPr>
          <w:p w:rsidR="00340B73" w:rsidRPr="001C4F0E" w:rsidRDefault="00340B73" w:rsidP="003518DE">
            <w:pPr>
              <w:tabs>
                <w:tab w:val="decimal" w:pos="882"/>
              </w:tabs>
              <w:spacing w:after="0"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vAlign w:val="bottom"/>
          </w:tcPr>
          <w:p w:rsidR="00340B73" w:rsidRPr="001C4F0E" w:rsidRDefault="00356BD4" w:rsidP="003518DE">
            <w:pPr>
              <w:tabs>
                <w:tab w:val="decimal" w:pos="642"/>
              </w:tabs>
              <w:spacing w:after="0" w:line="380" w:lineRule="exact"/>
              <w:ind w:right="-1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47" w:type="pct"/>
            <w:vAlign w:val="bottom"/>
          </w:tcPr>
          <w:p w:rsidR="00340B73" w:rsidRPr="001C4F0E" w:rsidRDefault="00340B73" w:rsidP="003518DE">
            <w:pPr>
              <w:pStyle w:val="BodyText"/>
              <w:tabs>
                <w:tab w:val="decimal" w:pos="917"/>
              </w:tabs>
              <w:spacing w:after="0" w:line="380" w:lineRule="exact"/>
              <w:ind w:left="-126" w:right="-1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340B73" w:rsidRPr="001C4F0E" w:rsidRDefault="00340B73" w:rsidP="003518DE">
            <w:pPr>
              <w:tabs>
                <w:tab w:val="decimal" w:pos="-118"/>
              </w:tabs>
              <w:spacing w:after="0" w:line="38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63,566</w:t>
            </w:r>
          </w:p>
        </w:tc>
        <w:tc>
          <w:tcPr>
            <w:tcW w:w="127" w:type="pct"/>
            <w:vAlign w:val="bottom"/>
          </w:tcPr>
          <w:p w:rsidR="00340B73" w:rsidRPr="001C4F0E" w:rsidRDefault="00340B73" w:rsidP="003518DE">
            <w:pPr>
              <w:tabs>
                <w:tab w:val="decimal" w:pos="882"/>
              </w:tabs>
              <w:spacing w:after="0"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:rsidR="00340B73" w:rsidRPr="001C4F0E" w:rsidRDefault="00340B73" w:rsidP="003518DE">
            <w:pPr>
              <w:tabs>
                <w:tab w:val="decimal" w:pos="642"/>
              </w:tabs>
              <w:spacing w:after="0" w:line="380" w:lineRule="exact"/>
              <w:ind w:right="-1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</w:tr>
      <w:tr w:rsidR="001C4F0E" w:rsidRPr="001C4F0E" w:rsidTr="003518DE">
        <w:tc>
          <w:tcPr>
            <w:tcW w:w="1964" w:type="pct"/>
          </w:tcPr>
          <w:p w:rsidR="00340B73" w:rsidRPr="001C4F0E" w:rsidRDefault="00340B73" w:rsidP="00340B73">
            <w:pPr>
              <w:pStyle w:val="BodyText"/>
              <w:spacing w:after="0" w:line="380" w:lineRule="exact"/>
              <w:ind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678" w:type="pct"/>
            <w:vAlign w:val="bottom"/>
          </w:tcPr>
          <w:p w:rsidR="00340B73" w:rsidRPr="001C4F0E" w:rsidRDefault="00356BD4" w:rsidP="003518DE">
            <w:pPr>
              <w:tabs>
                <w:tab w:val="decimal" w:pos="-118"/>
              </w:tabs>
              <w:spacing w:after="0" w:line="38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1,541</w:t>
            </w:r>
          </w:p>
        </w:tc>
        <w:tc>
          <w:tcPr>
            <w:tcW w:w="146" w:type="pct"/>
            <w:gridSpan w:val="2"/>
            <w:vAlign w:val="bottom"/>
          </w:tcPr>
          <w:p w:rsidR="00340B73" w:rsidRPr="001C4F0E" w:rsidRDefault="00340B73" w:rsidP="003518DE">
            <w:pPr>
              <w:tabs>
                <w:tab w:val="decimal" w:pos="882"/>
              </w:tabs>
              <w:spacing w:after="0"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vAlign w:val="bottom"/>
          </w:tcPr>
          <w:p w:rsidR="00340B73" w:rsidRPr="001C4F0E" w:rsidRDefault="00356BD4" w:rsidP="003518DE">
            <w:pPr>
              <w:spacing w:after="0" w:line="38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1C4F0E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  <w:vAlign w:val="bottom"/>
          </w:tcPr>
          <w:p w:rsidR="00340B73" w:rsidRPr="001C4F0E" w:rsidRDefault="00340B73" w:rsidP="003518DE">
            <w:pPr>
              <w:tabs>
                <w:tab w:val="decimal" w:pos="882"/>
              </w:tabs>
              <w:spacing w:after="0"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340B73" w:rsidRPr="001C4F0E" w:rsidRDefault="00340B73" w:rsidP="003518DE">
            <w:pPr>
              <w:tabs>
                <w:tab w:val="decimal" w:pos="-118"/>
              </w:tabs>
              <w:spacing w:after="0" w:line="38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  <w:tc>
          <w:tcPr>
            <w:tcW w:w="127" w:type="pct"/>
            <w:vAlign w:val="bottom"/>
          </w:tcPr>
          <w:p w:rsidR="00340B73" w:rsidRPr="001C4F0E" w:rsidRDefault="00340B73" w:rsidP="003518DE">
            <w:pPr>
              <w:tabs>
                <w:tab w:val="decimal" w:pos="882"/>
              </w:tabs>
              <w:spacing w:after="0"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:rsidR="00340B73" w:rsidRPr="001C4F0E" w:rsidRDefault="00340B73" w:rsidP="003518DE">
            <w:pPr>
              <w:tabs>
                <w:tab w:val="decimal" w:pos="642"/>
              </w:tabs>
              <w:spacing w:after="0" w:line="380" w:lineRule="exact"/>
              <w:ind w:right="-1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</w:tr>
      <w:tr w:rsidR="001C4F0E" w:rsidRPr="001C4F0E" w:rsidTr="003518DE">
        <w:tc>
          <w:tcPr>
            <w:tcW w:w="1964" w:type="pct"/>
          </w:tcPr>
          <w:p w:rsidR="00340B73" w:rsidRPr="001C4F0E" w:rsidRDefault="00340B73" w:rsidP="00340B73">
            <w:pPr>
              <w:pStyle w:val="BodyText"/>
              <w:spacing w:after="0" w:line="380" w:lineRule="exact"/>
              <w:ind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อุปกรณ์ระบบงานอาคาร</w:t>
            </w:r>
          </w:p>
        </w:tc>
        <w:tc>
          <w:tcPr>
            <w:tcW w:w="678" w:type="pct"/>
            <w:vAlign w:val="bottom"/>
          </w:tcPr>
          <w:p w:rsidR="00340B73" w:rsidRPr="001C4F0E" w:rsidRDefault="00356BD4" w:rsidP="003518DE">
            <w:pPr>
              <w:tabs>
                <w:tab w:val="decimal" w:pos="-118"/>
              </w:tabs>
              <w:spacing w:after="0" w:line="38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36,085</w:t>
            </w:r>
          </w:p>
        </w:tc>
        <w:tc>
          <w:tcPr>
            <w:tcW w:w="146" w:type="pct"/>
            <w:gridSpan w:val="2"/>
            <w:vAlign w:val="bottom"/>
          </w:tcPr>
          <w:p w:rsidR="00340B73" w:rsidRPr="001C4F0E" w:rsidRDefault="00340B73" w:rsidP="003518DE">
            <w:pPr>
              <w:tabs>
                <w:tab w:val="decimal" w:pos="882"/>
              </w:tabs>
              <w:spacing w:after="0"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vAlign w:val="bottom"/>
          </w:tcPr>
          <w:p w:rsidR="00340B73" w:rsidRPr="001C4F0E" w:rsidRDefault="00356BD4" w:rsidP="003518DE">
            <w:pPr>
              <w:tabs>
                <w:tab w:val="decimal" w:pos="642"/>
              </w:tabs>
              <w:spacing w:after="0" w:line="380" w:lineRule="exact"/>
              <w:ind w:right="-1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47" w:type="pct"/>
            <w:vAlign w:val="bottom"/>
          </w:tcPr>
          <w:p w:rsidR="00340B73" w:rsidRPr="001C4F0E" w:rsidRDefault="00340B73" w:rsidP="003518DE">
            <w:pPr>
              <w:tabs>
                <w:tab w:val="decimal" w:pos="882"/>
              </w:tabs>
              <w:spacing w:after="0"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340B73" w:rsidRPr="001C4F0E" w:rsidRDefault="00340B73" w:rsidP="003518DE">
            <w:pPr>
              <w:tabs>
                <w:tab w:val="decimal" w:pos="-118"/>
              </w:tabs>
              <w:spacing w:after="0" w:line="38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100,066</w:t>
            </w:r>
          </w:p>
        </w:tc>
        <w:tc>
          <w:tcPr>
            <w:tcW w:w="127" w:type="pct"/>
            <w:vAlign w:val="bottom"/>
          </w:tcPr>
          <w:p w:rsidR="00340B73" w:rsidRPr="001C4F0E" w:rsidRDefault="00340B73" w:rsidP="003518DE">
            <w:pPr>
              <w:tabs>
                <w:tab w:val="decimal" w:pos="882"/>
              </w:tabs>
              <w:spacing w:after="0"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:rsidR="00340B73" w:rsidRPr="001C4F0E" w:rsidRDefault="00340B73" w:rsidP="003518DE">
            <w:pPr>
              <w:tabs>
                <w:tab w:val="decimal" w:pos="642"/>
              </w:tabs>
              <w:spacing w:after="0" w:line="380" w:lineRule="exact"/>
              <w:ind w:right="-1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</w:tr>
      <w:tr w:rsidR="001C4F0E" w:rsidRPr="001C4F0E" w:rsidTr="003518DE">
        <w:tc>
          <w:tcPr>
            <w:tcW w:w="1964" w:type="pct"/>
          </w:tcPr>
          <w:p w:rsidR="00340B73" w:rsidRPr="001C4F0E" w:rsidRDefault="00340B73" w:rsidP="00340B73">
            <w:pPr>
              <w:pStyle w:val="BodyText"/>
              <w:spacing w:after="0" w:line="380" w:lineRule="exact"/>
              <w:ind w:left="-18"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678" w:type="pct"/>
            <w:vAlign w:val="bottom"/>
          </w:tcPr>
          <w:p w:rsidR="00340B73" w:rsidRPr="001C4F0E" w:rsidRDefault="00356BD4" w:rsidP="003518DE">
            <w:pPr>
              <w:tabs>
                <w:tab w:val="decimal" w:pos="-118"/>
              </w:tabs>
              <w:spacing w:after="0" w:line="38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24,671</w:t>
            </w:r>
          </w:p>
        </w:tc>
        <w:tc>
          <w:tcPr>
            <w:tcW w:w="146" w:type="pct"/>
            <w:gridSpan w:val="2"/>
            <w:vAlign w:val="bottom"/>
          </w:tcPr>
          <w:p w:rsidR="00340B73" w:rsidRPr="001C4F0E" w:rsidRDefault="00340B73" w:rsidP="003518DE">
            <w:pPr>
              <w:tabs>
                <w:tab w:val="decimal" w:pos="882"/>
              </w:tabs>
              <w:spacing w:after="0"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vAlign w:val="bottom"/>
          </w:tcPr>
          <w:p w:rsidR="00340B73" w:rsidRPr="003518DE" w:rsidRDefault="00356BD4" w:rsidP="003518DE">
            <w:pPr>
              <w:spacing w:after="0" w:line="38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8DE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3518DE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Pr="003518DE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  <w:vAlign w:val="bottom"/>
          </w:tcPr>
          <w:p w:rsidR="00340B73" w:rsidRPr="001C4F0E" w:rsidRDefault="00340B73" w:rsidP="003518DE">
            <w:pPr>
              <w:tabs>
                <w:tab w:val="decimal" w:pos="882"/>
              </w:tabs>
              <w:spacing w:after="0"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340B73" w:rsidRPr="001C4F0E" w:rsidRDefault="00340B73" w:rsidP="003518DE">
            <w:pPr>
              <w:tabs>
                <w:tab w:val="decimal" w:pos="-118"/>
              </w:tabs>
              <w:spacing w:after="0" w:line="38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15,473</w:t>
            </w:r>
          </w:p>
        </w:tc>
        <w:tc>
          <w:tcPr>
            <w:tcW w:w="127" w:type="pct"/>
            <w:vAlign w:val="bottom"/>
          </w:tcPr>
          <w:p w:rsidR="00340B73" w:rsidRPr="001C4F0E" w:rsidRDefault="00340B73" w:rsidP="003518DE">
            <w:pPr>
              <w:tabs>
                <w:tab w:val="decimal" w:pos="882"/>
              </w:tabs>
              <w:spacing w:after="0"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:rsidR="00340B73" w:rsidRPr="001C4F0E" w:rsidRDefault="00340B73" w:rsidP="003518DE">
            <w:pPr>
              <w:tabs>
                <w:tab w:val="decimal" w:pos="642"/>
              </w:tabs>
              <w:spacing w:after="0" w:line="380" w:lineRule="exact"/>
              <w:ind w:right="-1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</w:tr>
      <w:tr w:rsidR="001C4F0E" w:rsidRPr="001C4F0E" w:rsidTr="003518DE">
        <w:tc>
          <w:tcPr>
            <w:tcW w:w="1964" w:type="pct"/>
          </w:tcPr>
          <w:p w:rsidR="00340B73" w:rsidRPr="001C4F0E" w:rsidRDefault="00340B73" w:rsidP="00340B73">
            <w:pPr>
              <w:pStyle w:val="BodyText"/>
              <w:spacing w:after="0" w:line="380" w:lineRule="exact"/>
              <w:ind w:left="-18"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:rsidR="00340B73" w:rsidRPr="001C4F0E" w:rsidRDefault="00356BD4" w:rsidP="003518DE">
            <w:pPr>
              <w:tabs>
                <w:tab w:val="decimal" w:pos="-118"/>
              </w:tabs>
              <w:spacing w:after="0" w:line="38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103,675</w:t>
            </w:r>
          </w:p>
        </w:tc>
        <w:tc>
          <w:tcPr>
            <w:tcW w:w="146" w:type="pct"/>
            <w:gridSpan w:val="2"/>
            <w:vAlign w:val="bottom"/>
          </w:tcPr>
          <w:p w:rsidR="00340B73" w:rsidRPr="001C4F0E" w:rsidRDefault="00340B73" w:rsidP="003518DE">
            <w:pPr>
              <w:tabs>
                <w:tab w:val="decimal" w:pos="882"/>
              </w:tabs>
              <w:spacing w:after="0"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vAlign w:val="bottom"/>
          </w:tcPr>
          <w:p w:rsidR="00340B73" w:rsidRPr="003518DE" w:rsidRDefault="00356BD4" w:rsidP="003518DE">
            <w:pPr>
              <w:spacing w:after="0" w:line="38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18DE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3518DE">
              <w:rPr>
                <w:rFonts w:ascii="Angsana New" w:hAnsi="Angsana New" w:cs="Angsana New"/>
                <w:sz w:val="30"/>
                <w:szCs w:val="30"/>
              </w:rPr>
              <w:t>31,692</w:t>
            </w:r>
            <w:r w:rsidRPr="003518DE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  <w:vAlign w:val="bottom"/>
          </w:tcPr>
          <w:p w:rsidR="00340B73" w:rsidRPr="001C4F0E" w:rsidRDefault="00340B73" w:rsidP="003518DE">
            <w:pPr>
              <w:pStyle w:val="BodyText"/>
              <w:tabs>
                <w:tab w:val="decimal" w:pos="936"/>
              </w:tabs>
              <w:spacing w:after="0" w:line="380" w:lineRule="exact"/>
              <w:ind w:left="-126" w:right="-1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340B73" w:rsidRPr="001C4F0E" w:rsidRDefault="00340B73" w:rsidP="003518DE">
            <w:pPr>
              <w:tabs>
                <w:tab w:val="decimal" w:pos="-118"/>
              </w:tabs>
              <w:spacing w:after="0" w:line="38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212,974</w:t>
            </w:r>
          </w:p>
        </w:tc>
        <w:tc>
          <w:tcPr>
            <w:tcW w:w="127" w:type="pct"/>
            <w:vAlign w:val="bottom"/>
          </w:tcPr>
          <w:p w:rsidR="00340B73" w:rsidRPr="001C4F0E" w:rsidRDefault="00340B73" w:rsidP="003518DE">
            <w:pPr>
              <w:tabs>
                <w:tab w:val="decimal" w:pos="882"/>
              </w:tabs>
              <w:spacing w:after="0" w:line="38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:rsidR="00340B73" w:rsidRPr="001C4F0E" w:rsidRDefault="00340B73" w:rsidP="003518DE">
            <w:pPr>
              <w:tabs>
                <w:tab w:val="decimal" w:pos="-113"/>
                <w:tab w:val="left" w:pos="1468"/>
              </w:tabs>
              <w:spacing w:after="0" w:line="380" w:lineRule="exact"/>
              <w:ind w:right="9"/>
              <w:jc w:val="right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lang w:eastAsia="ja-JP"/>
              </w:rPr>
              <w:t>(70,617)</w:t>
            </w:r>
          </w:p>
        </w:tc>
      </w:tr>
      <w:tr w:rsidR="001C4F0E" w:rsidRPr="001C4F0E" w:rsidTr="003518DE">
        <w:tc>
          <w:tcPr>
            <w:tcW w:w="1964" w:type="pct"/>
          </w:tcPr>
          <w:p w:rsidR="00340B73" w:rsidRPr="001C4F0E" w:rsidRDefault="00340B73" w:rsidP="00340B73">
            <w:pPr>
              <w:pStyle w:val="BodyText"/>
              <w:spacing w:after="0" w:line="380" w:lineRule="exact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0B73" w:rsidRPr="001C4F0E" w:rsidRDefault="00356BD4" w:rsidP="00340B73">
            <w:pPr>
              <w:tabs>
                <w:tab w:val="decimal" w:pos="-118"/>
              </w:tabs>
              <w:spacing w:after="0" w:line="380" w:lineRule="exact"/>
              <w:ind w:right="-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196,03</w:t>
            </w:r>
            <w:r w:rsidR="00DB4A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  <w:gridSpan w:val="2"/>
            <w:vAlign w:val="bottom"/>
          </w:tcPr>
          <w:p w:rsidR="00340B73" w:rsidRPr="001C4F0E" w:rsidRDefault="00340B73" w:rsidP="00340B73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0B73" w:rsidRPr="006C394C" w:rsidRDefault="00356BD4" w:rsidP="003518DE">
            <w:pPr>
              <w:spacing w:after="0" w:line="380" w:lineRule="exact"/>
              <w:ind w:right="-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39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</w:t>
            </w:r>
            <w:r w:rsidRPr="006C39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31,819</w:t>
            </w:r>
            <w:r w:rsidRPr="006C39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:rsidR="00340B73" w:rsidRPr="006C394C" w:rsidRDefault="00340B73" w:rsidP="00340B73">
            <w:pPr>
              <w:pStyle w:val="BodyText"/>
              <w:tabs>
                <w:tab w:val="decimal" w:pos="936"/>
              </w:tabs>
              <w:spacing w:after="0" w:line="380" w:lineRule="exact"/>
              <w:ind w:left="-126" w:right="-16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0B73" w:rsidRPr="001C4F0E" w:rsidRDefault="00340B73" w:rsidP="00340B73">
            <w:pPr>
              <w:tabs>
                <w:tab w:val="decimal" w:pos="-118"/>
              </w:tabs>
              <w:spacing w:after="0" w:line="380" w:lineRule="exact"/>
              <w:ind w:right="-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395,775</w:t>
            </w:r>
          </w:p>
        </w:tc>
        <w:tc>
          <w:tcPr>
            <w:tcW w:w="127" w:type="pct"/>
            <w:vAlign w:val="bottom"/>
          </w:tcPr>
          <w:p w:rsidR="00340B73" w:rsidRPr="001C4F0E" w:rsidRDefault="00340B73" w:rsidP="00340B73">
            <w:pPr>
              <w:tabs>
                <w:tab w:val="decimal" w:pos="88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0B73" w:rsidRPr="001C4F0E" w:rsidRDefault="00340B73" w:rsidP="003518DE">
            <w:pPr>
              <w:tabs>
                <w:tab w:val="decimal" w:pos="-113"/>
                <w:tab w:val="left" w:pos="1468"/>
              </w:tabs>
              <w:spacing w:after="0" w:line="380" w:lineRule="exact"/>
              <w:ind w:right="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(70,617)</w:t>
            </w:r>
          </w:p>
        </w:tc>
      </w:tr>
    </w:tbl>
    <w:p w:rsidR="00890914" w:rsidRPr="00B72CCA" w:rsidRDefault="00890914" w:rsidP="009D687E">
      <w:pPr>
        <w:tabs>
          <w:tab w:val="left" w:pos="540"/>
          <w:tab w:val="left" w:pos="63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</w:rPr>
      </w:pPr>
    </w:p>
    <w:p w:rsidR="00C738D4" w:rsidRPr="001C4F0E" w:rsidRDefault="00C738D4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เจ้าหนี้การค้า</w:t>
      </w:r>
    </w:p>
    <w:p w:rsidR="00B15BF1" w:rsidRPr="00B72CCA" w:rsidRDefault="00B15BF1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94"/>
        <w:gridCol w:w="1081"/>
        <w:gridCol w:w="1261"/>
        <w:gridCol w:w="270"/>
        <w:gridCol w:w="1171"/>
        <w:gridCol w:w="270"/>
        <w:gridCol w:w="1171"/>
        <w:gridCol w:w="270"/>
        <w:gridCol w:w="1182"/>
      </w:tblGrid>
      <w:tr w:rsidR="001C4F0E" w:rsidRPr="001C4F0E" w:rsidTr="00C10450">
        <w:trPr>
          <w:trHeight w:val="435"/>
        </w:trPr>
        <w:tc>
          <w:tcPr>
            <w:tcW w:w="2594" w:type="dxa"/>
          </w:tcPr>
          <w:p w:rsidR="008F40BE" w:rsidRPr="001C4F0E" w:rsidRDefault="008F40B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8F40BE" w:rsidRPr="001C4F0E" w:rsidRDefault="008F40B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:rsidR="008F40BE" w:rsidRPr="001C4F0E" w:rsidRDefault="008F40B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F40BE" w:rsidRPr="001C4F0E" w:rsidRDefault="008F40B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3" w:type="dxa"/>
            <w:gridSpan w:val="3"/>
          </w:tcPr>
          <w:p w:rsidR="008F40BE" w:rsidRPr="001C4F0E" w:rsidRDefault="008F40B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F0E" w:rsidRPr="001C4F0E" w:rsidTr="00C10450">
        <w:trPr>
          <w:trHeight w:val="415"/>
        </w:trPr>
        <w:tc>
          <w:tcPr>
            <w:tcW w:w="2594" w:type="dxa"/>
          </w:tcPr>
          <w:p w:rsidR="00B4513A" w:rsidRPr="001C4F0E" w:rsidRDefault="00B4513A" w:rsidP="00B4513A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B4513A" w:rsidRPr="001C4F0E" w:rsidRDefault="00B4513A" w:rsidP="00B4513A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B4513A" w:rsidRPr="001C4F0E" w:rsidRDefault="00B4513A" w:rsidP="00B4513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4513A" w:rsidRPr="001C4F0E" w:rsidRDefault="00B4513A" w:rsidP="00B4513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B4513A" w:rsidRPr="001C4F0E" w:rsidRDefault="00B4513A" w:rsidP="00B4513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B4513A" w:rsidRPr="001C4F0E" w:rsidRDefault="00B4513A" w:rsidP="00B4513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B4513A" w:rsidRPr="001C4F0E" w:rsidRDefault="00B4513A" w:rsidP="00B4513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4513A" w:rsidRPr="001C4F0E" w:rsidRDefault="00B4513A" w:rsidP="00B4513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B4513A" w:rsidRPr="001C4F0E" w:rsidRDefault="00B4513A" w:rsidP="00B4513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C4F0E" w:rsidRPr="001C4F0E" w:rsidTr="00C10450">
        <w:trPr>
          <w:trHeight w:val="425"/>
        </w:trPr>
        <w:tc>
          <w:tcPr>
            <w:tcW w:w="2594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A53CD8" w:rsidRPr="001C4F0E" w:rsidRDefault="00A53CD8" w:rsidP="00A53CD8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1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40B73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340B73"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40B73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340B73"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C4F0E" w:rsidRPr="001C4F0E" w:rsidTr="00C10450">
        <w:trPr>
          <w:trHeight w:val="415"/>
        </w:trPr>
        <w:tc>
          <w:tcPr>
            <w:tcW w:w="2594" w:type="dxa"/>
          </w:tcPr>
          <w:p w:rsidR="00A53CD8" w:rsidRPr="001C4F0E" w:rsidRDefault="00A53CD8" w:rsidP="00A53CD8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:rsidR="00A53CD8" w:rsidRPr="001C4F0E" w:rsidRDefault="00A53CD8" w:rsidP="00A53CD8">
            <w:pPr>
              <w:pStyle w:val="Heading5"/>
              <w:tabs>
                <w:tab w:val="left" w:pos="342"/>
              </w:tabs>
              <w:spacing w:before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595" w:type="dxa"/>
            <w:gridSpan w:val="7"/>
          </w:tcPr>
          <w:p w:rsidR="00A53CD8" w:rsidRPr="001C4F0E" w:rsidRDefault="00A53CD8" w:rsidP="00A53CD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F0E" w:rsidRPr="001C4F0E" w:rsidTr="00C10450">
        <w:trPr>
          <w:trHeight w:val="425"/>
        </w:trPr>
        <w:tc>
          <w:tcPr>
            <w:tcW w:w="2594" w:type="dxa"/>
          </w:tcPr>
          <w:p w:rsidR="00C140AE" w:rsidRPr="001C4F0E" w:rsidRDefault="00C140AE" w:rsidP="00C140A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1" w:type="dxa"/>
          </w:tcPr>
          <w:p w:rsidR="00C140AE" w:rsidRPr="001C4F0E" w:rsidRDefault="003B1BB6" w:rsidP="00C140AE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1" w:type="dxa"/>
          </w:tcPr>
          <w:p w:rsidR="00C140AE" w:rsidRPr="001C4F0E" w:rsidRDefault="00356BD4" w:rsidP="006C394C">
            <w:pPr>
              <w:tabs>
                <w:tab w:val="decimal" w:pos="104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337,68</w:t>
            </w:r>
            <w:r w:rsidR="00E5462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:rsidR="00C140AE" w:rsidRPr="001C4F0E" w:rsidRDefault="00C140AE" w:rsidP="006C394C">
            <w:pPr>
              <w:tabs>
                <w:tab w:val="decimal" w:pos="94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393,884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:rsidR="00C140AE" w:rsidRPr="001C4F0E" w:rsidRDefault="00356BD4" w:rsidP="006C394C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261,139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</w:tcPr>
          <w:p w:rsidR="00C140AE" w:rsidRPr="001C4F0E" w:rsidRDefault="00C140AE" w:rsidP="006C394C">
            <w:pPr>
              <w:tabs>
                <w:tab w:val="decimal" w:pos="89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298,098</w:t>
            </w:r>
          </w:p>
        </w:tc>
      </w:tr>
      <w:tr w:rsidR="001C4F0E" w:rsidRPr="001C4F0E" w:rsidTr="00C10450">
        <w:trPr>
          <w:trHeight w:val="415"/>
        </w:trPr>
        <w:tc>
          <w:tcPr>
            <w:tcW w:w="2594" w:type="dxa"/>
          </w:tcPr>
          <w:p w:rsidR="00C140AE" w:rsidRPr="001C4F0E" w:rsidRDefault="00C140AE" w:rsidP="00C140A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81" w:type="dxa"/>
          </w:tcPr>
          <w:p w:rsidR="00C140AE" w:rsidRPr="001C4F0E" w:rsidRDefault="00C140AE" w:rsidP="00C140AE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C140AE" w:rsidRPr="001C4F0E" w:rsidRDefault="0041749B" w:rsidP="00782114">
            <w:pPr>
              <w:tabs>
                <w:tab w:val="decimal" w:pos="104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4,182,44</w:t>
            </w:r>
            <w:r w:rsidR="00E5462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C140AE" w:rsidRPr="001C4F0E" w:rsidRDefault="00C140AE" w:rsidP="00C140AE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4,835,209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C140AE" w:rsidRPr="001C4F0E" w:rsidRDefault="00356BD4" w:rsidP="00C140AE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3,269,997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C140AE" w:rsidRPr="001C4F0E" w:rsidRDefault="00C140AE" w:rsidP="006C394C">
            <w:pPr>
              <w:tabs>
                <w:tab w:val="decimal" w:pos="89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3,798,867</w:t>
            </w:r>
          </w:p>
        </w:tc>
      </w:tr>
      <w:tr w:rsidR="001C4F0E" w:rsidRPr="001C4F0E" w:rsidTr="00C10450">
        <w:trPr>
          <w:trHeight w:val="446"/>
        </w:trPr>
        <w:tc>
          <w:tcPr>
            <w:tcW w:w="2594" w:type="dxa"/>
          </w:tcPr>
          <w:p w:rsidR="00C140AE" w:rsidRPr="001C4F0E" w:rsidRDefault="00C140AE" w:rsidP="00C140AE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bottom w:val="nil"/>
            </w:tcBorders>
          </w:tcPr>
          <w:p w:rsidR="00C140AE" w:rsidRPr="001C4F0E" w:rsidRDefault="00C140AE" w:rsidP="00C140AE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40AE" w:rsidRPr="001C4F0E" w:rsidRDefault="0041749B" w:rsidP="00782114">
            <w:pPr>
              <w:tabs>
                <w:tab w:val="decimal" w:pos="-118"/>
              </w:tabs>
              <w:spacing w:after="0" w:line="380" w:lineRule="exact"/>
              <w:ind w:right="-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4,520,128</w:t>
            </w:r>
          </w:p>
        </w:tc>
        <w:tc>
          <w:tcPr>
            <w:tcW w:w="270" w:type="dxa"/>
            <w:tcBorders>
              <w:bottom w:val="nil"/>
            </w:tcBorders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40AE" w:rsidRPr="001C4F0E" w:rsidRDefault="00C140AE" w:rsidP="00C140AE">
            <w:pPr>
              <w:tabs>
                <w:tab w:val="decimal" w:pos="94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5,229,093</w:t>
            </w:r>
          </w:p>
        </w:tc>
        <w:tc>
          <w:tcPr>
            <w:tcW w:w="270" w:type="dxa"/>
            <w:tcBorders>
              <w:bottom w:val="nil"/>
            </w:tcBorders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40AE" w:rsidRPr="001C4F0E" w:rsidRDefault="00356BD4" w:rsidP="00C140AE">
            <w:pPr>
              <w:tabs>
                <w:tab w:val="decimal" w:pos="990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3,531,136</w:t>
            </w:r>
          </w:p>
        </w:tc>
        <w:tc>
          <w:tcPr>
            <w:tcW w:w="270" w:type="dxa"/>
            <w:tcBorders>
              <w:bottom w:val="nil"/>
            </w:tcBorders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40AE" w:rsidRPr="001C4F0E" w:rsidRDefault="00C140AE" w:rsidP="006C394C">
            <w:pPr>
              <w:tabs>
                <w:tab w:val="decimal" w:pos="89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4,096,965</w:t>
            </w:r>
          </w:p>
        </w:tc>
      </w:tr>
    </w:tbl>
    <w:p w:rsidR="002B1750" w:rsidRPr="001C4F0E" w:rsidRDefault="002B1750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1C4F0E" w:rsidRDefault="001C4F0E">
      <w:pPr>
        <w:spacing w:after="0" w:line="240" w:lineRule="auto"/>
        <w:rPr>
          <w:rFonts w:ascii="Angsana New" w:eastAsia="SimSun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14793A" w:rsidRPr="001C4F0E" w:rsidRDefault="0014793A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ส่วนงาน</w:t>
      </w:r>
      <w:r w:rsidR="005C2876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ดำเนินงาน</w:t>
      </w:r>
    </w:p>
    <w:p w:rsidR="0014793A" w:rsidRPr="00B72CCA" w:rsidRDefault="0014793A" w:rsidP="00EA73C7">
      <w:pPr>
        <w:tabs>
          <w:tab w:val="left" w:pos="540"/>
        </w:tabs>
        <w:spacing w:after="0" w:line="240" w:lineRule="auto"/>
        <w:ind w:left="540" w:right="-25"/>
        <w:rPr>
          <w:rFonts w:ascii="Angsana New" w:hAnsi="Angsana New" w:cs="Angsana New"/>
          <w:b/>
          <w:bCs/>
        </w:rPr>
      </w:pPr>
    </w:p>
    <w:p w:rsidR="001461A1" w:rsidRDefault="00A82216" w:rsidP="004E5CA9">
      <w:pPr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ผู้บริหารเห็นว่า</w:t>
      </w:r>
      <w:r w:rsidR="001461A1" w:rsidRPr="001C4F0E">
        <w:rPr>
          <w:rFonts w:ascii="Angsana New" w:hAnsi="Angsana New" w:cs="Angsana New"/>
          <w:sz w:val="30"/>
          <w:szCs w:val="30"/>
          <w:cs/>
        </w:rPr>
        <w:t>กลุ่มบริษัทดำเนินกิจการในส่วนงานธุ</w:t>
      </w:r>
      <w:r w:rsidR="005C4171" w:rsidRPr="001C4F0E">
        <w:rPr>
          <w:rFonts w:ascii="Angsana New" w:hAnsi="Angsana New" w:cs="Angsana New"/>
          <w:sz w:val="30"/>
          <w:szCs w:val="30"/>
          <w:cs/>
        </w:rPr>
        <w:t>รกิจเดียวคือธุรกิจ</w:t>
      </w:r>
      <w:r w:rsidR="001461A1" w:rsidRPr="001C4F0E">
        <w:rPr>
          <w:rFonts w:ascii="Angsana New" w:hAnsi="Angsana New" w:cs="Angsana New"/>
          <w:sz w:val="30"/>
          <w:szCs w:val="30"/>
          <w:cs/>
        </w:rPr>
        <w:t>ห้างสรรพสินค้า ดังนั้นฝ่ายบริหารจึงพิจารณาว่ากลุ่มบริษัทมีส่วนงานธุรกิจเพียงส่วนงานเดียว</w:t>
      </w:r>
      <w:r w:rsidR="001461A1" w:rsidRPr="001C4F0E">
        <w:rPr>
          <w:rFonts w:ascii="Angsana New" w:hAnsi="Angsana New" w:cs="Angsana New"/>
          <w:sz w:val="30"/>
          <w:szCs w:val="30"/>
        </w:rPr>
        <w:t xml:space="preserve"> </w:t>
      </w:r>
      <w:r w:rsidR="00400ABF" w:rsidRPr="001C4F0E">
        <w:rPr>
          <w:rFonts w:ascii="Angsana New" w:hAnsi="Angsana New" w:cs="Angsana New"/>
          <w:sz w:val="30"/>
          <w:szCs w:val="30"/>
        </w:rPr>
        <w:tab/>
      </w:r>
    </w:p>
    <w:p w:rsidR="001C4F0E" w:rsidRPr="00B72CCA" w:rsidRDefault="001C4F0E" w:rsidP="004E5CA9">
      <w:pPr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A0251A" w:rsidRPr="007E475C" w:rsidRDefault="00A0251A" w:rsidP="001C4F0E">
      <w:pPr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E475C">
        <w:rPr>
          <w:rFonts w:ascii="Angsana New" w:hAnsi="Angsana New" w:cs="Angsana New"/>
          <w:i/>
          <w:iCs/>
          <w:sz w:val="30"/>
          <w:szCs w:val="30"/>
          <w:cs/>
        </w:rPr>
        <w:t>ส่วนงานภูมิศาสตร์</w:t>
      </w:r>
      <w:r w:rsidRPr="007E475C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A0251A" w:rsidRPr="00B72CCA" w:rsidRDefault="00A0251A" w:rsidP="001C4F0E">
      <w:pPr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A0251A" w:rsidRPr="001C4F0E" w:rsidRDefault="00A0251A" w:rsidP="00945942">
      <w:pPr>
        <w:spacing w:after="0"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C4F0E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:rsidR="006D2ED4" w:rsidRPr="00B72CCA" w:rsidRDefault="006D2ED4" w:rsidP="00AA7EA2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2F4CB0" w:rsidRDefault="002F4CB0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รายได้</w:t>
      </w:r>
    </w:p>
    <w:p w:rsidR="0056085F" w:rsidRPr="00B72CCA" w:rsidRDefault="0056085F" w:rsidP="002F4CB0">
      <w:pPr>
        <w:spacing w:after="0" w:line="240" w:lineRule="auto"/>
        <w:ind w:left="540" w:right="-45"/>
        <w:jc w:val="thaiDistribute"/>
        <w:rPr>
          <w:rFonts w:ascii="Angsana New" w:hAnsi="Angsana New" w:cs="Angsana New"/>
          <w:snapToGrid w:val="0"/>
          <w:lang w:eastAsia="th-TH"/>
        </w:rPr>
      </w:pPr>
    </w:p>
    <w:p w:rsidR="0056085F" w:rsidRPr="00F77DEE" w:rsidRDefault="0056085F" w:rsidP="0056085F">
      <w:pPr>
        <w:spacing w:after="0"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F77DEE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การดำเนินงานและรายได้หลักของกลุ่มบริษัทได้เปิดเผยไว้ในงบการเงินประจำปีล่าสุด</w:t>
      </w:r>
      <w:r w:rsidRPr="00F77DEE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F77DEE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</w:t>
      </w:r>
      <w:r w:rsidRPr="00F77DE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หลัก</w:t>
      </w:r>
      <w:r w:rsidRPr="00F77DEE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ของกลุ่มบริษัทได้มาจากสัญญาที่ทำกับลูกค้า</w:t>
      </w:r>
      <w:r w:rsidRPr="00F77DEE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</w:p>
    <w:p w:rsidR="002F4CB0" w:rsidRPr="00B72CCA" w:rsidRDefault="002F4CB0" w:rsidP="002F4CB0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56085F" w:rsidRPr="00160D26" w:rsidRDefault="0056085F" w:rsidP="0056085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F4CB0">
        <w:rPr>
          <w:rFonts w:asciiTheme="majorBidi" w:hAnsiTheme="majorBidi" w:cstheme="majorBidi" w:hint="cs"/>
          <w:sz w:val="30"/>
          <w:szCs w:val="30"/>
          <w:cs/>
        </w:rPr>
        <w:t>ลักษณะและผลกระทบของการถือปฏิบัติตาม</w:t>
      </w:r>
      <w:r w:rsidRPr="002F4CB0">
        <w:rPr>
          <w:rFonts w:asciiTheme="majorBidi" w:hAnsiTheme="majorBidi" w:cstheme="majorBidi"/>
          <w:sz w:val="30"/>
          <w:szCs w:val="30"/>
        </w:rPr>
        <w:t xml:space="preserve"> TFRS</w:t>
      </w:r>
      <w:r w:rsidRPr="002F4C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4CB0">
        <w:rPr>
          <w:rFonts w:asciiTheme="majorBidi" w:hAnsiTheme="majorBidi" w:cstheme="majorBidi"/>
          <w:sz w:val="30"/>
          <w:szCs w:val="30"/>
        </w:rPr>
        <w:t xml:space="preserve">15 </w:t>
      </w:r>
      <w:r w:rsidRPr="002F4CB0">
        <w:rPr>
          <w:rFonts w:asciiTheme="majorBidi" w:hAnsiTheme="majorBidi" w:cstheme="majorBidi" w:hint="cs"/>
          <w:sz w:val="30"/>
          <w:szCs w:val="30"/>
          <w:cs/>
        </w:rPr>
        <w:t>เป็นครั้งแรกที่มีต่องบการเงินระหว่างกาลได้เปิดเผยไว้ใน</w:t>
      </w:r>
      <w:r w:rsidRPr="00160D26"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 w:rsidRPr="00160D26">
        <w:rPr>
          <w:rFonts w:ascii="Angsana New" w:hAnsi="Angsana New" w:cs="Angsana New"/>
          <w:sz w:val="30"/>
          <w:szCs w:val="30"/>
        </w:rPr>
        <w:t>3</w:t>
      </w:r>
    </w:p>
    <w:p w:rsidR="0056085F" w:rsidRPr="00B72CCA" w:rsidRDefault="0056085F" w:rsidP="0056085F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56085F" w:rsidRPr="002F4CB0" w:rsidRDefault="0056085F" w:rsidP="0056085F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F4CB0">
        <w:rPr>
          <w:rFonts w:ascii="Angsana New" w:hAnsi="Angsana New" w:cs="Angsana New"/>
          <w:i/>
          <w:iCs/>
          <w:sz w:val="30"/>
          <w:szCs w:val="30"/>
          <w:cs/>
        </w:rPr>
        <w:t>การจำแนกรายได้</w:t>
      </w:r>
      <w:r w:rsidRPr="002F4CB0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56085F" w:rsidRPr="00B72CCA" w:rsidRDefault="0056085F" w:rsidP="0056085F">
      <w:pPr>
        <w:spacing w:after="0" w:line="240" w:lineRule="auto"/>
        <w:ind w:left="540"/>
        <w:jc w:val="thaiDistribute"/>
        <w:rPr>
          <w:rFonts w:ascii="Angsana New" w:hAnsi="Angsana New" w:cs="Angsana New"/>
          <w:cs/>
        </w:rPr>
      </w:pPr>
    </w:p>
    <w:p w:rsidR="0056085F" w:rsidRDefault="0056085F" w:rsidP="005608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0D26">
        <w:rPr>
          <w:rFonts w:asciiTheme="majorBidi" w:hAnsiTheme="majorBidi" w:cstheme="majorBidi"/>
          <w:sz w:val="30"/>
          <w:szCs w:val="30"/>
          <w:cs/>
        </w:rPr>
        <w:t>ตาราง</w:t>
      </w:r>
      <w:r w:rsidRPr="00160D26">
        <w:rPr>
          <w:rFonts w:asciiTheme="majorBidi" w:hAnsiTheme="majorBidi" w:cstheme="majorBidi" w:hint="cs"/>
          <w:sz w:val="30"/>
          <w:szCs w:val="30"/>
          <w:cs/>
        </w:rPr>
        <w:t>ต่อไปนี้แสดง</w:t>
      </w:r>
      <w:r w:rsidRPr="00160D26">
        <w:rPr>
          <w:rFonts w:asciiTheme="majorBidi" w:hAnsiTheme="majorBidi" w:cstheme="majorBidi"/>
          <w:sz w:val="30"/>
          <w:szCs w:val="30"/>
          <w:cs/>
        </w:rPr>
        <w:t>ข้อมูลรายได้</w:t>
      </w:r>
      <w:r w:rsidRPr="00160D26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160D26">
        <w:rPr>
          <w:rFonts w:asciiTheme="majorBidi" w:hAnsiTheme="majorBidi" w:cstheme="majorBidi"/>
          <w:sz w:val="30"/>
          <w:szCs w:val="30"/>
          <w:cs/>
        </w:rPr>
        <w:t xml:space="preserve">ถูกจำแนกตามส่วนงานภูมิศาสตร์หลัก </w:t>
      </w:r>
      <w:r w:rsidR="007E475C">
        <w:rPr>
          <w:rFonts w:asciiTheme="majorBidi" w:hAnsiTheme="majorBidi" w:cstheme="majorBidi" w:hint="cs"/>
          <w:sz w:val="30"/>
          <w:szCs w:val="30"/>
          <w:cs/>
        </w:rPr>
        <w:t>ประเภทของผลิตภัณฑ์</w:t>
      </w:r>
      <w:r w:rsidR="00950E1B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Pr="00160D26">
        <w:rPr>
          <w:rFonts w:asciiTheme="majorBidi" w:hAnsiTheme="majorBidi" w:cstheme="majorBidi"/>
          <w:sz w:val="30"/>
          <w:szCs w:val="30"/>
          <w:cs/>
        </w:rPr>
        <w:t xml:space="preserve">และจังหวะเวลาในการรับรู้รายได้ </w:t>
      </w:r>
    </w:p>
    <w:p w:rsidR="0041749B" w:rsidRDefault="0041749B" w:rsidP="005608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67" w:type="dxa"/>
        <w:tblInd w:w="540" w:type="dxa"/>
        <w:tblLook w:val="04A0" w:firstRow="1" w:lastRow="0" w:firstColumn="1" w:lastColumn="0" w:noHBand="0" w:noVBand="1"/>
      </w:tblPr>
      <w:tblGrid>
        <w:gridCol w:w="2842"/>
        <w:gridCol w:w="1478"/>
        <w:gridCol w:w="274"/>
        <w:gridCol w:w="1296"/>
        <w:gridCol w:w="405"/>
        <w:gridCol w:w="1274"/>
        <w:gridCol w:w="261"/>
        <w:gridCol w:w="1337"/>
      </w:tblGrid>
      <w:tr w:rsidR="00C44E3F" w:rsidRPr="002F4CB0" w:rsidTr="00C44E3F">
        <w:trPr>
          <w:trHeight w:val="20"/>
        </w:trPr>
        <w:tc>
          <w:tcPr>
            <w:tcW w:w="2842" w:type="dxa"/>
          </w:tcPr>
          <w:p w:rsidR="0056085F" w:rsidRPr="002F4CB0" w:rsidRDefault="0041749B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column"/>
            </w:r>
            <w:r w:rsidR="0056085F"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</w:p>
        </w:tc>
        <w:tc>
          <w:tcPr>
            <w:tcW w:w="3048" w:type="dxa"/>
            <w:gridSpan w:val="3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4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05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72" w:type="dxa"/>
            <w:gridSpan w:val="3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4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C44E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</w:t>
            </w:r>
            <w:r w:rsidRPr="002F4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</w:t>
            </w:r>
          </w:p>
        </w:tc>
      </w:tr>
      <w:tr w:rsidR="00C44E3F" w:rsidRPr="002F4CB0" w:rsidTr="00C44E3F">
        <w:trPr>
          <w:trHeight w:val="20"/>
        </w:trPr>
        <w:tc>
          <w:tcPr>
            <w:tcW w:w="2842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48" w:type="dxa"/>
            <w:gridSpan w:val="3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4CB0">
              <w:rPr>
                <w:rFonts w:ascii="Angsana New" w:hAnsi="Angsana New" w:cs="Angsana New"/>
                <w:sz w:val="30"/>
                <w:szCs w:val="30"/>
                <w:cs/>
              </w:rPr>
              <w:t>ธุรกิจห้างสรรพสินค้า</w:t>
            </w:r>
          </w:p>
        </w:tc>
        <w:tc>
          <w:tcPr>
            <w:tcW w:w="405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2" w:type="dxa"/>
            <w:gridSpan w:val="3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4CB0">
              <w:rPr>
                <w:rFonts w:ascii="Angsana New" w:hAnsi="Angsana New" w:cs="Angsana New"/>
                <w:sz w:val="30"/>
                <w:szCs w:val="30"/>
                <w:cs/>
              </w:rPr>
              <w:t>ธุรกิจห้างสรรพสินค้า</w:t>
            </w:r>
          </w:p>
        </w:tc>
      </w:tr>
      <w:tr w:rsidR="00C44E3F" w:rsidRPr="002F4CB0" w:rsidTr="00C44E3F">
        <w:trPr>
          <w:trHeight w:val="20"/>
        </w:trPr>
        <w:tc>
          <w:tcPr>
            <w:tcW w:w="2842" w:type="dxa"/>
            <w:vAlign w:val="bottom"/>
          </w:tcPr>
          <w:p w:rsidR="0056085F" w:rsidRPr="004B0718" w:rsidRDefault="0056085F" w:rsidP="005B70AC">
            <w:pPr>
              <w:pStyle w:val="BodyText"/>
              <w:spacing w:after="0" w:line="240" w:lineRule="auto"/>
              <w:ind w:left="162" w:right="-693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07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4B07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วันที่ </w:t>
            </w:r>
            <w:r w:rsidRPr="004B07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07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78" w:type="dxa"/>
            <w:vAlign w:val="bottom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4CB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4" w:type="dxa"/>
            <w:vAlign w:val="bottom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15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4CB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405" w:type="dxa"/>
            <w:vAlign w:val="bottom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4CB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  <w:vAlign w:val="bottom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1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4CB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44E3F" w:rsidRPr="002F4CB0" w:rsidTr="00C44E3F">
        <w:trPr>
          <w:trHeight w:val="20"/>
        </w:trPr>
        <w:tc>
          <w:tcPr>
            <w:tcW w:w="2842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5" w:type="dxa"/>
            <w:gridSpan w:val="7"/>
            <w:vAlign w:val="bottom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F4CB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F4C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44E3F" w:rsidRPr="00D516F9" w:rsidTr="00C44E3F">
        <w:trPr>
          <w:trHeight w:val="20"/>
        </w:trPr>
        <w:tc>
          <w:tcPr>
            <w:tcW w:w="2842" w:type="dxa"/>
          </w:tcPr>
          <w:p w:rsidR="0056085F" w:rsidRPr="00D516F9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16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D516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78" w:type="dxa"/>
          </w:tcPr>
          <w:p w:rsidR="0056085F" w:rsidRPr="00D516F9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56085F" w:rsidRPr="00D516F9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:rsidR="0056085F" w:rsidRPr="00D516F9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5" w:type="dxa"/>
          </w:tcPr>
          <w:p w:rsidR="0056085F" w:rsidRPr="00D516F9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56085F" w:rsidRPr="00D516F9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56085F" w:rsidRPr="00D516F9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</w:tcPr>
          <w:p w:rsidR="0056085F" w:rsidRPr="00D516F9" w:rsidRDefault="0056085F" w:rsidP="00C44E3F">
            <w:pPr>
              <w:pStyle w:val="BodyText"/>
              <w:tabs>
                <w:tab w:val="left" w:pos="1000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4E3F" w:rsidRPr="002F4CB0" w:rsidTr="00C44E3F">
        <w:trPr>
          <w:trHeight w:val="20"/>
        </w:trPr>
        <w:tc>
          <w:tcPr>
            <w:tcW w:w="2842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2F4CB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78" w:type="dxa"/>
          </w:tcPr>
          <w:p w:rsidR="0056085F" w:rsidRPr="002F4CB0" w:rsidRDefault="00C47852" w:rsidP="00C44E3F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2,973,906</w:t>
            </w:r>
          </w:p>
        </w:tc>
        <w:tc>
          <w:tcPr>
            <w:tcW w:w="274" w:type="dxa"/>
          </w:tcPr>
          <w:p w:rsidR="0056085F" w:rsidRPr="002F4CB0" w:rsidRDefault="0056085F" w:rsidP="005B70AC">
            <w:pPr>
              <w:pStyle w:val="BodyText"/>
              <w:tabs>
                <w:tab w:val="decimal" w:pos="1062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56085F" w:rsidRPr="002F4CB0" w:rsidRDefault="00C47852" w:rsidP="005B70AC">
            <w:pPr>
              <w:pStyle w:val="BodyText"/>
              <w:tabs>
                <w:tab w:val="decimal" w:pos="1059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2,814,755</w:t>
            </w:r>
          </w:p>
        </w:tc>
        <w:tc>
          <w:tcPr>
            <w:tcW w:w="405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56085F" w:rsidRPr="002F4CB0" w:rsidRDefault="0056085F" w:rsidP="00123DAE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123DAE">
              <w:rPr>
                <w:rFonts w:ascii="Angsana New" w:hAnsi="Angsana New" w:cs="Angsana New"/>
                <w:sz w:val="30"/>
                <w:szCs w:val="30"/>
              </w:rPr>
              <w:t>427,416</w:t>
            </w:r>
          </w:p>
        </w:tc>
        <w:tc>
          <w:tcPr>
            <w:tcW w:w="261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56085F" w:rsidRPr="002F4CB0" w:rsidRDefault="0041749B" w:rsidP="00C44E3F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2,258,782</w:t>
            </w:r>
          </w:p>
        </w:tc>
      </w:tr>
      <w:tr w:rsidR="00C44E3F" w:rsidRPr="002F4CB0" w:rsidTr="00C44E3F">
        <w:trPr>
          <w:trHeight w:val="20"/>
        </w:trPr>
        <w:tc>
          <w:tcPr>
            <w:tcW w:w="2842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2F4CB0">
              <w:rPr>
                <w:rFonts w:ascii="Angsana New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56085F" w:rsidRPr="002F4CB0" w:rsidRDefault="00C47852" w:rsidP="00C44E3F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8,067</w:t>
            </w:r>
          </w:p>
        </w:tc>
        <w:tc>
          <w:tcPr>
            <w:tcW w:w="274" w:type="dxa"/>
          </w:tcPr>
          <w:p w:rsidR="0056085F" w:rsidRPr="002F4CB0" w:rsidRDefault="0056085F" w:rsidP="005B70AC">
            <w:pPr>
              <w:pStyle w:val="BodyText"/>
              <w:tabs>
                <w:tab w:val="decimal" w:pos="1062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085F" w:rsidRPr="002F4CB0" w:rsidRDefault="00C47852" w:rsidP="005B70AC">
            <w:pPr>
              <w:pStyle w:val="BodyText"/>
              <w:tabs>
                <w:tab w:val="decimal" w:pos="1062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8,532</w:t>
            </w:r>
          </w:p>
        </w:tc>
        <w:tc>
          <w:tcPr>
            <w:tcW w:w="405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56085F" w:rsidRPr="002F4CB0" w:rsidRDefault="0056085F" w:rsidP="005B70AC">
            <w:pPr>
              <w:pStyle w:val="BodyText"/>
              <w:tabs>
                <w:tab w:val="decimal" w:pos="72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56085F" w:rsidRPr="002F4CB0" w:rsidRDefault="0056085F" w:rsidP="00C44E3F">
            <w:pPr>
              <w:pStyle w:val="BodyText"/>
              <w:tabs>
                <w:tab w:val="decimal" w:pos="60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44E3F" w:rsidRPr="002F4CB0" w:rsidTr="00C44E3F">
        <w:trPr>
          <w:trHeight w:val="20"/>
        </w:trPr>
        <w:tc>
          <w:tcPr>
            <w:tcW w:w="2842" w:type="dxa"/>
          </w:tcPr>
          <w:p w:rsidR="0056085F" w:rsidRPr="00D32B3E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2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:rsidR="0056085F" w:rsidRPr="00065368" w:rsidRDefault="00123DAE" w:rsidP="00C44E3F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3D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2,981,973</w:t>
            </w:r>
          </w:p>
        </w:tc>
        <w:tc>
          <w:tcPr>
            <w:tcW w:w="274" w:type="dxa"/>
          </w:tcPr>
          <w:p w:rsidR="0056085F" w:rsidRPr="00065368" w:rsidRDefault="0056085F" w:rsidP="005B70AC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56085F" w:rsidRPr="00065368" w:rsidRDefault="00123DAE" w:rsidP="005B70AC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3D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2,823,287</w:t>
            </w:r>
          </w:p>
        </w:tc>
        <w:tc>
          <w:tcPr>
            <w:tcW w:w="405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56085F" w:rsidRPr="00D32B3E" w:rsidRDefault="00123DAE" w:rsidP="005B70AC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3D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2,427,416</w:t>
            </w:r>
          </w:p>
        </w:tc>
        <w:tc>
          <w:tcPr>
            <w:tcW w:w="261" w:type="dxa"/>
          </w:tcPr>
          <w:p w:rsidR="0056085F" w:rsidRPr="00D32B3E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56085F" w:rsidRPr="008C2C7D" w:rsidRDefault="0041749B" w:rsidP="00C44E3F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2C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2,258,782</w:t>
            </w:r>
          </w:p>
        </w:tc>
      </w:tr>
      <w:tr w:rsidR="00C44E3F" w:rsidRPr="00B72CCA" w:rsidTr="00C44E3F">
        <w:trPr>
          <w:trHeight w:val="20"/>
        </w:trPr>
        <w:tc>
          <w:tcPr>
            <w:tcW w:w="2842" w:type="dxa"/>
          </w:tcPr>
          <w:p w:rsidR="0056085F" w:rsidRPr="00B72CCA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</w:tcBorders>
          </w:tcPr>
          <w:p w:rsidR="0056085F" w:rsidRPr="00B72CCA" w:rsidRDefault="0056085F" w:rsidP="00C44E3F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</w:rPr>
            </w:pPr>
          </w:p>
        </w:tc>
        <w:tc>
          <w:tcPr>
            <w:tcW w:w="274" w:type="dxa"/>
          </w:tcPr>
          <w:p w:rsidR="0056085F" w:rsidRPr="00B72CCA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56085F" w:rsidRPr="00B72CCA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</w:rPr>
            </w:pPr>
          </w:p>
        </w:tc>
        <w:tc>
          <w:tcPr>
            <w:tcW w:w="405" w:type="dxa"/>
          </w:tcPr>
          <w:p w:rsidR="0056085F" w:rsidRPr="00B72CCA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56085F" w:rsidRPr="00B72CCA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</w:rPr>
            </w:pPr>
          </w:p>
        </w:tc>
        <w:tc>
          <w:tcPr>
            <w:tcW w:w="261" w:type="dxa"/>
          </w:tcPr>
          <w:p w:rsidR="0056085F" w:rsidRPr="00B72CCA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</w:tcPr>
          <w:p w:rsidR="0056085F" w:rsidRPr="00B72CCA" w:rsidRDefault="0056085F" w:rsidP="00C44E3F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</w:rPr>
            </w:pPr>
          </w:p>
        </w:tc>
      </w:tr>
      <w:tr w:rsidR="00C44E3F" w:rsidRPr="00D516F9" w:rsidTr="00C44E3F">
        <w:trPr>
          <w:trHeight w:val="20"/>
        </w:trPr>
        <w:tc>
          <w:tcPr>
            <w:tcW w:w="2842" w:type="dxa"/>
          </w:tcPr>
          <w:p w:rsidR="0056085F" w:rsidRPr="00D516F9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16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478" w:type="dxa"/>
          </w:tcPr>
          <w:p w:rsidR="0056085F" w:rsidRPr="00D516F9" w:rsidRDefault="0056085F" w:rsidP="00C44E3F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56085F" w:rsidRPr="00D516F9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:rsidR="0056085F" w:rsidRPr="00D516F9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5" w:type="dxa"/>
          </w:tcPr>
          <w:p w:rsidR="0056085F" w:rsidRPr="00D516F9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56085F" w:rsidRPr="00D516F9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56085F" w:rsidRPr="00D516F9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</w:tcPr>
          <w:p w:rsidR="0056085F" w:rsidRPr="00C44E3F" w:rsidRDefault="0056085F" w:rsidP="00C44E3F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4E3F" w:rsidRPr="00D32B3E" w:rsidTr="00C44E3F">
        <w:trPr>
          <w:trHeight w:val="20"/>
        </w:trPr>
        <w:tc>
          <w:tcPr>
            <w:tcW w:w="2842" w:type="dxa"/>
          </w:tcPr>
          <w:p w:rsidR="0056085F" w:rsidRPr="002F4CB0" w:rsidRDefault="00E54626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</w:t>
            </w:r>
            <w:r w:rsidR="001A6746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560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78" w:type="dxa"/>
          </w:tcPr>
          <w:p w:rsidR="0056085F" w:rsidRPr="002F4CB0" w:rsidRDefault="00E54626" w:rsidP="00C44E3F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2,947,653</w:t>
            </w:r>
          </w:p>
        </w:tc>
        <w:tc>
          <w:tcPr>
            <w:tcW w:w="274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56085F" w:rsidRPr="002F4CB0" w:rsidRDefault="00E54626" w:rsidP="00C47852">
            <w:pPr>
              <w:pStyle w:val="BodyText"/>
              <w:tabs>
                <w:tab w:val="decimal" w:pos="1059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2,795,493</w:t>
            </w:r>
          </w:p>
        </w:tc>
        <w:tc>
          <w:tcPr>
            <w:tcW w:w="405" w:type="dxa"/>
          </w:tcPr>
          <w:p w:rsidR="0056085F" w:rsidRPr="002F4CB0" w:rsidRDefault="0056085F" w:rsidP="005B70AC">
            <w:pPr>
              <w:pStyle w:val="BodyText"/>
              <w:tabs>
                <w:tab w:val="decimal" w:pos="1059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56085F" w:rsidRPr="002F4CB0" w:rsidRDefault="002B7B83" w:rsidP="005B70AC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2,396,014</w:t>
            </w:r>
          </w:p>
        </w:tc>
        <w:tc>
          <w:tcPr>
            <w:tcW w:w="261" w:type="dxa"/>
          </w:tcPr>
          <w:p w:rsidR="0056085F" w:rsidRPr="002F4CB0" w:rsidRDefault="0056085F" w:rsidP="005B70AC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56085F" w:rsidRPr="002F4CB0" w:rsidRDefault="00E54626" w:rsidP="00C44E3F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</w:t>
            </w:r>
            <w:r w:rsidR="002B7B83">
              <w:rPr>
                <w:rFonts w:ascii="Angsana New" w:hAnsi="Angsana New" w:cs="Angsana New"/>
                <w:sz w:val="30"/>
                <w:szCs w:val="30"/>
              </w:rPr>
              <w:t>33,813</w:t>
            </w:r>
          </w:p>
        </w:tc>
      </w:tr>
      <w:tr w:rsidR="00C44E3F" w:rsidRPr="00D32B3E" w:rsidTr="00C44E3F">
        <w:trPr>
          <w:trHeight w:val="20"/>
        </w:trPr>
        <w:tc>
          <w:tcPr>
            <w:tcW w:w="2842" w:type="dxa"/>
          </w:tcPr>
          <w:p w:rsidR="0056085F" w:rsidRPr="00160D26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รายได้ค่าศูนย์อาหาร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56085F" w:rsidRPr="002F4CB0" w:rsidRDefault="0056085F" w:rsidP="00C44E3F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34,320</w:t>
            </w:r>
          </w:p>
        </w:tc>
        <w:tc>
          <w:tcPr>
            <w:tcW w:w="274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085F" w:rsidRPr="002F4CB0" w:rsidRDefault="0056085F" w:rsidP="005B70AC">
            <w:pPr>
              <w:pStyle w:val="BodyText"/>
              <w:tabs>
                <w:tab w:val="decimal" w:pos="1080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27,794</w:t>
            </w:r>
          </w:p>
        </w:tc>
        <w:tc>
          <w:tcPr>
            <w:tcW w:w="405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56085F" w:rsidRPr="002F4CB0" w:rsidRDefault="002B7B83" w:rsidP="005B70AC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31,402</w:t>
            </w:r>
          </w:p>
        </w:tc>
        <w:tc>
          <w:tcPr>
            <w:tcW w:w="261" w:type="dxa"/>
          </w:tcPr>
          <w:p w:rsidR="0056085F" w:rsidRPr="002F4CB0" w:rsidRDefault="0056085F" w:rsidP="005B70AC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56085F" w:rsidRPr="002F4CB0" w:rsidRDefault="002B7B83" w:rsidP="00C44E3F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24,969</w:t>
            </w:r>
          </w:p>
        </w:tc>
      </w:tr>
      <w:tr w:rsidR="00C44E3F" w:rsidRPr="00D32B3E" w:rsidTr="00C44E3F">
        <w:trPr>
          <w:trHeight w:val="20"/>
        </w:trPr>
        <w:tc>
          <w:tcPr>
            <w:tcW w:w="2842" w:type="dxa"/>
          </w:tcPr>
          <w:p w:rsidR="0056085F" w:rsidRPr="00D32B3E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2B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:rsidR="0056085F" w:rsidRPr="00D32B3E" w:rsidRDefault="00123DAE" w:rsidP="00C44E3F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3D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2,981,973</w:t>
            </w:r>
          </w:p>
        </w:tc>
        <w:tc>
          <w:tcPr>
            <w:tcW w:w="274" w:type="dxa"/>
          </w:tcPr>
          <w:p w:rsidR="0056085F" w:rsidRPr="00D32B3E" w:rsidRDefault="0056085F" w:rsidP="005B70AC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56085F" w:rsidRPr="00D32B3E" w:rsidRDefault="00123DAE" w:rsidP="005B70AC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3D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2,823,287</w:t>
            </w:r>
          </w:p>
        </w:tc>
        <w:tc>
          <w:tcPr>
            <w:tcW w:w="405" w:type="dxa"/>
          </w:tcPr>
          <w:p w:rsidR="0056085F" w:rsidRPr="00D32B3E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56085F" w:rsidRPr="00D32B3E" w:rsidRDefault="00C47852" w:rsidP="005B70AC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78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2,427,416</w:t>
            </w:r>
          </w:p>
        </w:tc>
        <w:tc>
          <w:tcPr>
            <w:tcW w:w="261" w:type="dxa"/>
          </w:tcPr>
          <w:p w:rsidR="0056085F" w:rsidRPr="00D32B3E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56085F" w:rsidRPr="002B7B83" w:rsidRDefault="0041749B" w:rsidP="00C44E3F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7B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2,258,782</w:t>
            </w:r>
          </w:p>
        </w:tc>
      </w:tr>
      <w:tr w:rsidR="00C44E3F" w:rsidRPr="00B72CCA" w:rsidTr="00C44E3F">
        <w:trPr>
          <w:trHeight w:val="20"/>
        </w:trPr>
        <w:tc>
          <w:tcPr>
            <w:tcW w:w="2842" w:type="dxa"/>
          </w:tcPr>
          <w:p w:rsidR="0056085F" w:rsidRPr="00B72CCA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</w:tcBorders>
          </w:tcPr>
          <w:p w:rsidR="0056085F" w:rsidRPr="00B72CCA" w:rsidRDefault="0056085F" w:rsidP="00C44E3F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cs/>
              </w:rPr>
            </w:pPr>
          </w:p>
        </w:tc>
        <w:tc>
          <w:tcPr>
            <w:tcW w:w="274" w:type="dxa"/>
          </w:tcPr>
          <w:p w:rsidR="0056085F" w:rsidRPr="00B72CCA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56085F" w:rsidRPr="00B72CCA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</w:rPr>
            </w:pPr>
          </w:p>
        </w:tc>
        <w:tc>
          <w:tcPr>
            <w:tcW w:w="405" w:type="dxa"/>
          </w:tcPr>
          <w:p w:rsidR="0056085F" w:rsidRPr="00B72CCA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56085F" w:rsidRPr="00B72CCA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</w:rPr>
            </w:pPr>
          </w:p>
        </w:tc>
        <w:tc>
          <w:tcPr>
            <w:tcW w:w="261" w:type="dxa"/>
          </w:tcPr>
          <w:p w:rsidR="0056085F" w:rsidRPr="00B72CCA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</w:tcPr>
          <w:p w:rsidR="0056085F" w:rsidRPr="00B72CCA" w:rsidRDefault="0056085F" w:rsidP="00C44E3F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</w:rPr>
            </w:pPr>
          </w:p>
        </w:tc>
      </w:tr>
      <w:tr w:rsidR="00C44E3F" w:rsidRPr="002F4CB0" w:rsidTr="00C44E3F">
        <w:trPr>
          <w:trHeight w:val="20"/>
        </w:trPr>
        <w:tc>
          <w:tcPr>
            <w:tcW w:w="2842" w:type="dxa"/>
          </w:tcPr>
          <w:p w:rsidR="0056085F" w:rsidRPr="0041749B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74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78" w:type="dxa"/>
          </w:tcPr>
          <w:p w:rsidR="0056085F" w:rsidRPr="002F4CB0" w:rsidRDefault="0056085F" w:rsidP="00C44E3F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5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56085F" w:rsidRPr="002F4CB0" w:rsidRDefault="0056085F" w:rsidP="00C44E3F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4E3F" w:rsidRPr="00C44E3F" w:rsidTr="00C44E3F">
        <w:trPr>
          <w:trHeight w:val="20"/>
        </w:trPr>
        <w:tc>
          <w:tcPr>
            <w:tcW w:w="2842" w:type="dxa"/>
            <w:vAlign w:val="bottom"/>
          </w:tcPr>
          <w:p w:rsidR="0056085F" w:rsidRPr="00B1111D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  <w:r w:rsidRPr="00B1111D">
              <w:rPr>
                <w:rFonts w:ascii="Angsana New" w:hAnsi="Angsana New" w:cs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78" w:type="dxa"/>
            <w:tcBorders>
              <w:bottom w:val="double" w:sz="4" w:space="0" w:color="auto"/>
            </w:tcBorders>
          </w:tcPr>
          <w:p w:rsidR="0056085F" w:rsidRPr="00065368" w:rsidRDefault="00123DAE" w:rsidP="00C44E3F">
            <w:pPr>
              <w:pStyle w:val="BodyText"/>
              <w:tabs>
                <w:tab w:val="decimal" w:pos="118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2,981,973</w:t>
            </w:r>
          </w:p>
        </w:tc>
        <w:tc>
          <w:tcPr>
            <w:tcW w:w="274" w:type="dxa"/>
          </w:tcPr>
          <w:p w:rsidR="0056085F" w:rsidRPr="00065368" w:rsidRDefault="0056085F" w:rsidP="005B70AC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:rsidR="0056085F" w:rsidRPr="00065368" w:rsidRDefault="00123DAE" w:rsidP="005B70AC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2,823,287</w:t>
            </w:r>
          </w:p>
        </w:tc>
        <w:tc>
          <w:tcPr>
            <w:tcW w:w="405" w:type="dxa"/>
          </w:tcPr>
          <w:p w:rsidR="0056085F" w:rsidRPr="002F4CB0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56085F" w:rsidRPr="00D516F9" w:rsidRDefault="00123DAE" w:rsidP="005B70AC">
            <w:pPr>
              <w:pStyle w:val="BodyText"/>
              <w:tabs>
                <w:tab w:val="decimal" w:pos="1057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3D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2,427,416</w:t>
            </w:r>
          </w:p>
        </w:tc>
        <w:tc>
          <w:tcPr>
            <w:tcW w:w="261" w:type="dxa"/>
          </w:tcPr>
          <w:p w:rsidR="0056085F" w:rsidRPr="00D516F9" w:rsidRDefault="0056085F" w:rsidP="005B70AC">
            <w:pPr>
              <w:pStyle w:val="BodyText"/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</w:tcPr>
          <w:p w:rsidR="0056085F" w:rsidRPr="00C44E3F" w:rsidRDefault="00123DAE" w:rsidP="00C44E3F">
            <w:pPr>
              <w:pStyle w:val="BodyText"/>
              <w:tabs>
                <w:tab w:val="decimal" w:pos="1118"/>
              </w:tabs>
              <w:spacing w:after="0" w:line="240" w:lineRule="auto"/>
              <w:ind w:left="-18" w:right="-6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4E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2,258,782</w:t>
            </w:r>
          </w:p>
        </w:tc>
      </w:tr>
    </w:tbl>
    <w:p w:rsidR="0041749B" w:rsidRPr="00BC5DB8" w:rsidRDefault="0041749B" w:rsidP="002F4CB0">
      <w:pPr>
        <w:ind w:left="540"/>
        <w:jc w:val="thaiDistribute"/>
        <w:rPr>
          <w:rFonts w:asciiTheme="majorBidi" w:hAnsiTheme="majorBidi" w:cstheme="majorBidi"/>
          <w:sz w:val="16"/>
          <w:szCs w:val="16"/>
          <w:highlight w:val="cyan"/>
          <w:lang w:val="en-AU"/>
        </w:rPr>
      </w:pPr>
    </w:p>
    <w:p w:rsidR="00EA73C7" w:rsidRPr="001C4F0E" w:rsidRDefault="00976F1E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กำไรต่อหุ้น</w:t>
      </w:r>
      <w:r w:rsidR="005C5A4E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ขั้นพื้นฐาน</w:t>
      </w:r>
    </w:p>
    <w:p w:rsidR="00C9660D" w:rsidRPr="00BC5DB8" w:rsidRDefault="00C9660D" w:rsidP="00D55D3F">
      <w:pPr>
        <w:pStyle w:val="a"/>
        <w:tabs>
          <w:tab w:val="clear" w:pos="1080"/>
        </w:tabs>
        <w:spacing w:after="0"/>
        <w:ind w:left="540" w:right="-25" w:hanging="540"/>
        <w:jc w:val="thaiDistribute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:rsidR="0056085F" w:rsidRDefault="00925C9D" w:rsidP="00D96EA5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</w:rPr>
        <w:tab/>
      </w:r>
      <w:r w:rsidR="00FA3B27" w:rsidRPr="001C4F0E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</w:t>
      </w:r>
      <w:r w:rsidR="00D96EA5" w:rsidRPr="001C4F0E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FA3B27" w:rsidRPr="001C4F0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A3B27" w:rsidRPr="001C4F0E">
        <w:rPr>
          <w:rFonts w:ascii="Angsana New" w:hAnsi="Angsana New" w:cs="Angsana New"/>
          <w:sz w:val="30"/>
          <w:szCs w:val="30"/>
        </w:rPr>
        <w:t>31</w:t>
      </w:r>
      <w:r w:rsidR="00001374" w:rsidRPr="001C4F0E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001374" w:rsidRPr="001C4F0E">
        <w:rPr>
          <w:rFonts w:ascii="Angsana New" w:hAnsi="Angsana New" w:cs="Angsana New"/>
          <w:sz w:val="30"/>
          <w:szCs w:val="30"/>
        </w:rPr>
        <w:t>256</w:t>
      </w:r>
      <w:r w:rsidR="00340B73" w:rsidRPr="001C4F0E">
        <w:rPr>
          <w:rFonts w:ascii="Angsana New" w:hAnsi="Angsana New" w:cs="Angsana New"/>
          <w:sz w:val="30"/>
          <w:szCs w:val="30"/>
        </w:rPr>
        <w:t>2</w:t>
      </w:r>
      <w:r w:rsidR="00D26E54" w:rsidRPr="001C4F0E">
        <w:rPr>
          <w:rFonts w:ascii="Angsana New" w:hAnsi="Angsana New" w:cs="Angsana New"/>
          <w:sz w:val="30"/>
          <w:szCs w:val="30"/>
        </w:rPr>
        <w:t xml:space="preserve"> </w:t>
      </w:r>
      <w:r w:rsidR="00D26E54" w:rsidRPr="001C4F0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26E54" w:rsidRPr="001C4F0E">
        <w:rPr>
          <w:rFonts w:ascii="Angsana New" w:hAnsi="Angsana New" w:cs="Angsana New"/>
          <w:sz w:val="30"/>
          <w:szCs w:val="30"/>
        </w:rPr>
        <w:t>2</w:t>
      </w:r>
      <w:r w:rsidR="00001374" w:rsidRPr="001C4F0E">
        <w:rPr>
          <w:rFonts w:ascii="Angsana New" w:hAnsi="Angsana New" w:cs="Angsana New"/>
          <w:sz w:val="30"/>
          <w:szCs w:val="30"/>
        </w:rPr>
        <w:t>5</w:t>
      </w:r>
      <w:r w:rsidR="00A53CD8" w:rsidRPr="001C4F0E">
        <w:rPr>
          <w:rFonts w:ascii="Angsana New" w:hAnsi="Angsana New" w:cs="Angsana New" w:hint="cs"/>
          <w:sz w:val="30"/>
          <w:szCs w:val="30"/>
          <w:cs/>
        </w:rPr>
        <w:t>6</w:t>
      </w:r>
      <w:r w:rsidR="00340B73" w:rsidRPr="001C4F0E">
        <w:rPr>
          <w:rFonts w:ascii="Angsana New" w:hAnsi="Angsana New" w:cs="Angsana New"/>
          <w:sz w:val="30"/>
          <w:szCs w:val="30"/>
        </w:rPr>
        <w:t>1</w:t>
      </w:r>
      <w:r w:rsidR="004A1BE7" w:rsidRPr="001C4F0E">
        <w:rPr>
          <w:rFonts w:ascii="Angsana New" w:hAnsi="Angsana New" w:cs="Angsana New"/>
          <w:sz w:val="30"/>
          <w:szCs w:val="30"/>
        </w:rPr>
        <w:t xml:space="preserve"> </w:t>
      </w:r>
      <w:r w:rsidR="00FA3B27" w:rsidRPr="001C4F0E">
        <w:rPr>
          <w:rFonts w:ascii="Angsana New" w:hAnsi="Angsana New" w:cs="Angsana New"/>
          <w:sz w:val="30"/>
          <w:szCs w:val="30"/>
          <w:cs/>
        </w:rPr>
        <w:t>คำนวณจากกำไรสำหรับ</w:t>
      </w:r>
      <w:r w:rsidR="00D96EA5" w:rsidRPr="001C4F0E">
        <w:rPr>
          <w:rFonts w:ascii="Angsana New" w:hAnsi="Angsana New" w:cs="Angsana New" w:hint="cs"/>
          <w:sz w:val="30"/>
          <w:szCs w:val="30"/>
          <w:cs/>
        </w:rPr>
        <w:t>งวด</w:t>
      </w:r>
      <w:r w:rsidR="00FA3B27" w:rsidRPr="001C4F0E">
        <w:rPr>
          <w:rFonts w:ascii="Angsana New" w:hAnsi="Angsana New" w:cs="Angsana New"/>
          <w:sz w:val="30"/>
          <w:szCs w:val="30"/>
          <w:cs/>
        </w:rPr>
        <w:t>ที่เป็นส่วนของผู้ถือหุ้น</w:t>
      </w:r>
      <w:r w:rsidR="00684423" w:rsidRPr="001C4F0E">
        <w:rPr>
          <w:rFonts w:ascii="Angsana New" w:hAnsi="Angsana New" w:cs="Angsana New"/>
          <w:sz w:val="30"/>
          <w:szCs w:val="30"/>
          <w:cs/>
        </w:rPr>
        <w:t>สามัญ</w:t>
      </w:r>
      <w:r w:rsidR="00FA3B27" w:rsidRPr="001C4F0E">
        <w:rPr>
          <w:rFonts w:ascii="Angsana New" w:hAnsi="Angsana New" w:cs="Angsana New"/>
          <w:sz w:val="30"/>
          <w:szCs w:val="30"/>
          <w:cs/>
        </w:rPr>
        <w:t>ของบริษัทและจำนวนหุ้</w:t>
      </w:r>
      <w:r w:rsidR="00D96EA5" w:rsidRPr="001C4F0E">
        <w:rPr>
          <w:rFonts w:ascii="Angsana New" w:hAnsi="Angsana New" w:cs="Angsana New"/>
          <w:sz w:val="30"/>
          <w:szCs w:val="30"/>
          <w:cs/>
        </w:rPr>
        <w:t>นสามัญที่ออกจำหน่ายแล้วระหว่าง</w:t>
      </w:r>
      <w:r w:rsidR="00D96EA5" w:rsidRPr="001C4F0E">
        <w:rPr>
          <w:rFonts w:ascii="Angsana New" w:hAnsi="Angsana New" w:cs="Angsana New" w:hint="cs"/>
          <w:sz w:val="30"/>
          <w:szCs w:val="30"/>
          <w:cs/>
        </w:rPr>
        <w:t>งวด</w:t>
      </w:r>
      <w:r w:rsidR="00D96EA5" w:rsidRPr="001C4F0E">
        <w:rPr>
          <w:rFonts w:ascii="Angsana New" w:hAnsi="Angsana New" w:cs="Angsana New"/>
          <w:sz w:val="30"/>
          <w:szCs w:val="30"/>
          <w:cs/>
        </w:rPr>
        <w:t>ในแต่ละงวด</w:t>
      </w:r>
      <w:r w:rsidR="009E0388" w:rsidRPr="001C4F0E">
        <w:rPr>
          <w:rFonts w:ascii="Angsana New" w:hAnsi="Angsana New" w:cs="Angsana New"/>
          <w:sz w:val="30"/>
          <w:szCs w:val="30"/>
          <w:cs/>
        </w:rPr>
        <w:t xml:space="preserve"> </w:t>
      </w:r>
      <w:r w:rsidR="005C5A4E" w:rsidRPr="001C4F0E">
        <w:rPr>
          <w:rFonts w:ascii="Angsana New" w:hAnsi="Angsana New" w:cs="Angsana New"/>
          <w:sz w:val="30"/>
          <w:szCs w:val="30"/>
          <w:cs/>
        </w:rPr>
        <w:t>โดย</w:t>
      </w:r>
      <w:r w:rsidR="00FA3B27" w:rsidRPr="001C4F0E">
        <w:rPr>
          <w:rFonts w:ascii="Angsana New" w:hAnsi="Angsana New" w:cs="Angsana New"/>
          <w:sz w:val="30"/>
          <w:szCs w:val="30"/>
          <w:cs/>
        </w:rPr>
        <w:t>แสดงการคำนวณดังนี้</w:t>
      </w:r>
    </w:p>
    <w:p w:rsidR="0041749B" w:rsidRPr="00BC5DB8" w:rsidRDefault="0041749B" w:rsidP="00D96EA5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293" w:type="dxa"/>
        <w:tblInd w:w="450" w:type="dxa"/>
        <w:tblLook w:val="01E0" w:firstRow="1" w:lastRow="1" w:firstColumn="1" w:lastColumn="1" w:noHBand="0" w:noVBand="0"/>
      </w:tblPr>
      <w:tblGrid>
        <w:gridCol w:w="4378"/>
        <w:gridCol w:w="997"/>
        <w:gridCol w:w="237"/>
        <w:gridCol w:w="1032"/>
        <w:gridCol w:w="271"/>
        <w:gridCol w:w="997"/>
        <w:gridCol w:w="271"/>
        <w:gridCol w:w="1110"/>
      </w:tblGrid>
      <w:tr w:rsidR="00001374" w:rsidRPr="001C4F0E" w:rsidTr="00340B73">
        <w:trPr>
          <w:trHeight w:val="435"/>
        </w:trPr>
        <w:tc>
          <w:tcPr>
            <w:tcW w:w="4378" w:type="dxa"/>
            <w:shd w:val="clear" w:color="auto" w:fill="auto"/>
          </w:tcPr>
          <w:p w:rsidR="00001374" w:rsidRPr="001C4F0E" w:rsidRDefault="0056085F" w:rsidP="00F552E4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br w:type="column"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 w:type="column"/>
            </w:r>
            <w:r>
              <w:rPr>
                <w:rFonts w:ascii="Angsana New" w:hAnsi="Angsana New" w:cs="Angsana New"/>
                <w:sz w:val="30"/>
                <w:szCs w:val="30"/>
              </w:rPr>
              <w:br w:type="column"/>
            </w:r>
            <w:r w:rsidR="00001374" w:rsidRPr="001C4F0E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266" w:type="dxa"/>
            <w:gridSpan w:val="3"/>
          </w:tcPr>
          <w:p w:rsidR="00001374" w:rsidRPr="001C4F0E" w:rsidRDefault="00001374" w:rsidP="00F552E4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1C4F0E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</w:tcPr>
          <w:p w:rsidR="00001374" w:rsidRPr="001C4F0E" w:rsidRDefault="00001374" w:rsidP="00F552E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8" w:type="dxa"/>
            <w:gridSpan w:val="3"/>
          </w:tcPr>
          <w:p w:rsidR="00001374" w:rsidRPr="001C4F0E" w:rsidRDefault="00001374" w:rsidP="00F552E4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C4F0E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A53CD8" w:rsidRPr="001C4F0E" w:rsidTr="00340B73">
        <w:trPr>
          <w:trHeight w:val="435"/>
        </w:trPr>
        <w:tc>
          <w:tcPr>
            <w:tcW w:w="4378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7" w:type="dxa"/>
            <w:shd w:val="clear" w:color="auto" w:fill="auto"/>
          </w:tcPr>
          <w:p w:rsidR="00A53CD8" w:rsidRPr="001C4F0E" w:rsidRDefault="00A53CD8" w:rsidP="00A53CD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40B73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:rsidR="00A53CD8" w:rsidRPr="001C4F0E" w:rsidRDefault="00A53CD8" w:rsidP="00A53CD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:rsidR="00A53CD8" w:rsidRPr="001C4F0E" w:rsidRDefault="00A53CD8" w:rsidP="00A53CD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340B73"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:rsidR="00A53CD8" w:rsidRPr="001C4F0E" w:rsidRDefault="00A53CD8" w:rsidP="00A53CD8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A53CD8" w:rsidRPr="001C4F0E" w:rsidRDefault="00A53CD8" w:rsidP="00A53CD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40B73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:rsidR="00A53CD8" w:rsidRPr="001C4F0E" w:rsidRDefault="00A53CD8" w:rsidP="00A53CD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A53CD8" w:rsidRPr="001C4F0E" w:rsidRDefault="00A53CD8" w:rsidP="00A53CD8">
            <w:pPr>
              <w:tabs>
                <w:tab w:val="left" w:pos="540"/>
              </w:tabs>
              <w:spacing w:after="0" w:line="240" w:lineRule="auto"/>
              <w:ind w:left="-126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340B73"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A53CD8" w:rsidRPr="001C4F0E" w:rsidTr="00560CBD">
        <w:trPr>
          <w:trHeight w:val="450"/>
        </w:trPr>
        <w:tc>
          <w:tcPr>
            <w:tcW w:w="4378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15" w:type="dxa"/>
            <w:gridSpan w:val="7"/>
          </w:tcPr>
          <w:p w:rsidR="00A53CD8" w:rsidRPr="001C4F0E" w:rsidRDefault="00A53CD8" w:rsidP="00A53CD8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1C4F0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/ </w:t>
            </w:r>
            <w:r w:rsidRPr="001C4F0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53CD8" w:rsidRPr="001C4F0E" w:rsidTr="00340B73">
        <w:trPr>
          <w:trHeight w:val="422"/>
        </w:trPr>
        <w:tc>
          <w:tcPr>
            <w:tcW w:w="4378" w:type="dxa"/>
          </w:tcPr>
          <w:p w:rsidR="00A53CD8" w:rsidRPr="001C4F0E" w:rsidRDefault="00A53CD8" w:rsidP="00A53CD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997" w:type="dxa"/>
          </w:tcPr>
          <w:p w:rsidR="00A53CD8" w:rsidRPr="001C4F0E" w:rsidRDefault="00A53CD8" w:rsidP="00A53CD8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:rsidR="00A53CD8" w:rsidRPr="001C4F0E" w:rsidRDefault="00A53CD8" w:rsidP="00A53CD8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:rsidR="00A53CD8" w:rsidRPr="001C4F0E" w:rsidRDefault="00A53CD8" w:rsidP="00A53CD8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A53CD8" w:rsidRPr="001C4F0E" w:rsidRDefault="00A53CD8" w:rsidP="00A53CD8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A53CD8" w:rsidRPr="001C4F0E" w:rsidRDefault="00A53CD8" w:rsidP="00A53CD8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A53CD8" w:rsidRPr="001C4F0E" w:rsidRDefault="00A53CD8" w:rsidP="00A53CD8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:rsidR="00A53CD8" w:rsidRPr="001C4F0E" w:rsidRDefault="00A53CD8" w:rsidP="00A53CD8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40B73" w:rsidRPr="001C4F0E" w:rsidTr="00340B73">
        <w:trPr>
          <w:trHeight w:val="435"/>
        </w:trPr>
        <w:tc>
          <w:tcPr>
            <w:tcW w:w="4378" w:type="dxa"/>
          </w:tcPr>
          <w:p w:rsidR="00340B73" w:rsidRPr="001C4F0E" w:rsidRDefault="00340B73" w:rsidP="00D30DEB">
            <w:pPr>
              <w:tabs>
                <w:tab w:val="right" w:pos="4104"/>
              </w:tabs>
              <w:spacing w:after="0" w:line="240" w:lineRule="auto"/>
              <w:ind w:left="1440" w:right="-25" w:hanging="1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7" w:type="dxa"/>
            <w:tcBorders>
              <w:bottom w:val="double" w:sz="4" w:space="0" w:color="auto"/>
            </w:tcBorders>
          </w:tcPr>
          <w:p w:rsidR="00340B73" w:rsidRPr="001C4F0E" w:rsidRDefault="00654253" w:rsidP="00340B73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5608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124F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E111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949</w:t>
            </w:r>
          </w:p>
        </w:tc>
        <w:tc>
          <w:tcPr>
            <w:tcW w:w="237" w:type="dxa"/>
          </w:tcPr>
          <w:p w:rsidR="00340B73" w:rsidRPr="001C4F0E" w:rsidRDefault="00340B73" w:rsidP="00340B73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:rsidR="00340B73" w:rsidRPr="001C4F0E" w:rsidRDefault="00340B73" w:rsidP="00340B73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761,731</w:t>
            </w:r>
          </w:p>
        </w:tc>
        <w:tc>
          <w:tcPr>
            <w:tcW w:w="271" w:type="dxa"/>
          </w:tcPr>
          <w:p w:rsidR="00340B73" w:rsidRPr="001C4F0E" w:rsidRDefault="00340B73" w:rsidP="00340B73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</w:tcPr>
          <w:p w:rsidR="00340B73" w:rsidRPr="001C4F0E" w:rsidRDefault="00297724" w:rsidP="00340B73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543,43</w:t>
            </w:r>
            <w:r w:rsidR="008A058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1" w:type="dxa"/>
          </w:tcPr>
          <w:p w:rsidR="00340B73" w:rsidRPr="001C4F0E" w:rsidRDefault="00340B73" w:rsidP="00340B73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:rsidR="00340B73" w:rsidRPr="001C4F0E" w:rsidRDefault="00340B73" w:rsidP="00340B73">
            <w:pPr>
              <w:pStyle w:val="acctfourfigures"/>
              <w:tabs>
                <w:tab w:val="clear" w:pos="765"/>
                <w:tab w:val="decimal" w:pos="889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501,708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40B73" w:rsidRPr="001C4F0E" w:rsidTr="00340B73">
        <w:trPr>
          <w:trHeight w:val="422"/>
        </w:trPr>
        <w:tc>
          <w:tcPr>
            <w:tcW w:w="4378" w:type="dxa"/>
          </w:tcPr>
          <w:p w:rsidR="00340B73" w:rsidRPr="001C4F0E" w:rsidRDefault="00340B73" w:rsidP="00340B73">
            <w:pPr>
              <w:tabs>
                <w:tab w:val="right" w:pos="410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340B73" w:rsidRPr="001C4F0E" w:rsidRDefault="00340B73" w:rsidP="00340B73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:rsidR="00340B73" w:rsidRPr="001C4F0E" w:rsidRDefault="00340B73" w:rsidP="00340B73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:rsidR="00340B73" w:rsidRPr="001C4F0E" w:rsidRDefault="00340B73" w:rsidP="00340B73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1" w:type="dxa"/>
          </w:tcPr>
          <w:p w:rsidR="00340B73" w:rsidRPr="001C4F0E" w:rsidRDefault="00340B73" w:rsidP="00340B73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340B73" w:rsidRPr="001C4F0E" w:rsidRDefault="00340B73" w:rsidP="00340B73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1" w:type="dxa"/>
          </w:tcPr>
          <w:p w:rsidR="00340B73" w:rsidRPr="001C4F0E" w:rsidRDefault="00340B73" w:rsidP="00340B73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340B73" w:rsidRPr="001C4F0E" w:rsidRDefault="00340B73" w:rsidP="00340B73">
            <w:pPr>
              <w:pStyle w:val="acctfourfigures"/>
              <w:tabs>
                <w:tab w:val="clear" w:pos="765"/>
                <w:tab w:val="decimal" w:pos="889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40B73" w:rsidRPr="001C4F0E" w:rsidTr="00340B73">
        <w:trPr>
          <w:trHeight w:val="422"/>
        </w:trPr>
        <w:tc>
          <w:tcPr>
            <w:tcW w:w="4378" w:type="dxa"/>
          </w:tcPr>
          <w:p w:rsidR="00340B73" w:rsidRPr="001C4F0E" w:rsidRDefault="00340B73" w:rsidP="00D30DEB">
            <w:pPr>
              <w:tabs>
                <w:tab w:val="right" w:pos="4104"/>
              </w:tabs>
              <w:spacing w:after="0" w:line="240" w:lineRule="auto"/>
              <w:ind w:left="1440" w:right="-25" w:hanging="11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7" w:type="dxa"/>
            <w:tcBorders>
              <w:bottom w:val="double" w:sz="4" w:space="0" w:color="auto"/>
            </w:tcBorders>
          </w:tcPr>
          <w:p w:rsidR="00340B73" w:rsidRPr="001C4F0E" w:rsidRDefault="001C4F0E" w:rsidP="00340B73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37" w:type="dxa"/>
          </w:tcPr>
          <w:p w:rsidR="00340B73" w:rsidRPr="001C4F0E" w:rsidRDefault="00340B73" w:rsidP="00340B73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:rsidR="00340B73" w:rsidRPr="001C4F0E" w:rsidRDefault="00340B73" w:rsidP="00340B73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1" w:type="dxa"/>
          </w:tcPr>
          <w:p w:rsidR="00340B73" w:rsidRPr="001C4F0E" w:rsidRDefault="00340B73" w:rsidP="00340B73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</w:tcPr>
          <w:p w:rsidR="00340B73" w:rsidRPr="001C4F0E" w:rsidRDefault="001C4F0E" w:rsidP="00340B73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1" w:type="dxa"/>
          </w:tcPr>
          <w:p w:rsidR="00340B73" w:rsidRPr="001C4F0E" w:rsidRDefault="00340B73" w:rsidP="00340B73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:rsidR="00340B73" w:rsidRPr="001C4F0E" w:rsidRDefault="00340B73" w:rsidP="00340B73">
            <w:pPr>
              <w:pStyle w:val="acctfourfigures"/>
              <w:tabs>
                <w:tab w:val="clear" w:pos="765"/>
                <w:tab w:val="decimal" w:pos="889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</w:tr>
      <w:tr w:rsidR="00340B73" w:rsidRPr="001C4F0E" w:rsidTr="00340B73">
        <w:trPr>
          <w:trHeight w:val="422"/>
        </w:trPr>
        <w:tc>
          <w:tcPr>
            <w:tcW w:w="4378" w:type="dxa"/>
          </w:tcPr>
          <w:p w:rsidR="00340B73" w:rsidRPr="001C4F0E" w:rsidRDefault="00340B73" w:rsidP="00340B73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</w:tcPr>
          <w:p w:rsidR="00340B73" w:rsidRPr="001C4F0E" w:rsidRDefault="0056085F" w:rsidP="00340B73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0.68</w:t>
            </w:r>
          </w:p>
        </w:tc>
        <w:tc>
          <w:tcPr>
            <w:tcW w:w="237" w:type="dxa"/>
          </w:tcPr>
          <w:p w:rsidR="00340B73" w:rsidRPr="001C4F0E" w:rsidRDefault="00340B73" w:rsidP="00340B73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  <w:bottom w:val="double" w:sz="4" w:space="0" w:color="auto"/>
            </w:tcBorders>
          </w:tcPr>
          <w:p w:rsidR="00340B73" w:rsidRPr="001C4F0E" w:rsidRDefault="00340B73" w:rsidP="00340B73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0.69</w:t>
            </w:r>
          </w:p>
        </w:tc>
        <w:tc>
          <w:tcPr>
            <w:tcW w:w="271" w:type="dxa"/>
          </w:tcPr>
          <w:p w:rsidR="00340B73" w:rsidRPr="001C4F0E" w:rsidRDefault="00340B73" w:rsidP="00340B73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</w:tcPr>
          <w:p w:rsidR="00340B73" w:rsidRPr="001C4F0E" w:rsidRDefault="00297724" w:rsidP="00340B73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0.49</w:t>
            </w:r>
          </w:p>
        </w:tc>
        <w:tc>
          <w:tcPr>
            <w:tcW w:w="271" w:type="dxa"/>
          </w:tcPr>
          <w:p w:rsidR="00340B73" w:rsidRPr="001C4F0E" w:rsidRDefault="00340B73" w:rsidP="00340B73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</w:tcPr>
          <w:p w:rsidR="00340B73" w:rsidRPr="001C4F0E" w:rsidRDefault="00340B73" w:rsidP="00340B73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0.45</w:t>
            </w:r>
          </w:p>
        </w:tc>
      </w:tr>
    </w:tbl>
    <w:p w:rsidR="0033275B" w:rsidRPr="001C4F0E" w:rsidRDefault="002E5139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</w:t>
      </w:r>
      <w:r w:rsidR="00B47D69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กับ</w:t>
      </w:r>
      <w:r w:rsidR="0033275B"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กิจการที่ไม่เกี่ยวข้องกั</w:t>
      </w:r>
      <w:r w:rsidR="0033275B" w:rsidRPr="001C4F0E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น</w:t>
      </w:r>
    </w:p>
    <w:p w:rsidR="00AA0727" w:rsidRPr="00B72CCA" w:rsidRDefault="00AA0727" w:rsidP="00D55D3F">
      <w:pPr>
        <w:spacing w:after="0" w:line="240" w:lineRule="auto"/>
        <w:ind w:left="547" w:right="-25"/>
        <w:jc w:val="thaiDistribute"/>
        <w:rPr>
          <w:rFonts w:ascii="Angsana New" w:hAnsi="Angsana New" w:cs="Angsana New"/>
        </w:rPr>
      </w:pPr>
    </w:p>
    <w:tbl>
      <w:tblPr>
        <w:tblW w:w="9603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70"/>
        <w:gridCol w:w="1080"/>
        <w:gridCol w:w="270"/>
        <w:gridCol w:w="1053"/>
        <w:gridCol w:w="9"/>
        <w:gridCol w:w="227"/>
        <w:gridCol w:w="61"/>
        <w:gridCol w:w="1053"/>
      </w:tblGrid>
      <w:tr w:rsidR="007A7282" w:rsidRPr="001C4F0E" w:rsidTr="00186B61">
        <w:trPr>
          <w:tblHeader/>
        </w:trPr>
        <w:tc>
          <w:tcPr>
            <w:tcW w:w="4500" w:type="dxa"/>
          </w:tcPr>
          <w:p w:rsidR="007A7282" w:rsidRPr="001C4F0E" w:rsidRDefault="007A7282" w:rsidP="00BD37EB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A7282" w:rsidRPr="001C4F0E" w:rsidRDefault="007A728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A7282" w:rsidRPr="001C4F0E" w:rsidRDefault="007A728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5"/>
          </w:tcPr>
          <w:p w:rsidR="007A7282" w:rsidRPr="001C4F0E" w:rsidRDefault="007A728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3690" w:rsidRPr="001C4F0E" w:rsidTr="00186B61">
        <w:trPr>
          <w:tblHeader/>
        </w:trPr>
        <w:tc>
          <w:tcPr>
            <w:tcW w:w="4500" w:type="dxa"/>
          </w:tcPr>
          <w:p w:rsidR="00913690" w:rsidRPr="001C4F0E" w:rsidRDefault="00913690" w:rsidP="00BD37EB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13690" w:rsidRPr="001C4F0E" w:rsidRDefault="00913690" w:rsidP="0091369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913690" w:rsidRPr="001C4F0E" w:rsidRDefault="00913690" w:rsidP="0091369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3690" w:rsidRPr="001C4F0E" w:rsidRDefault="00913690" w:rsidP="0091369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913690" w:rsidRPr="001C4F0E" w:rsidRDefault="00913690" w:rsidP="0091369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913690" w:rsidRPr="001C4F0E" w:rsidRDefault="00913690" w:rsidP="0091369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  <w:gridSpan w:val="2"/>
          </w:tcPr>
          <w:p w:rsidR="00913690" w:rsidRPr="001C4F0E" w:rsidRDefault="00913690" w:rsidP="0091369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913690" w:rsidRPr="001C4F0E" w:rsidRDefault="00913690" w:rsidP="0091369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562B4" w:rsidRPr="001C4F0E" w:rsidTr="00186B61">
        <w:trPr>
          <w:tblHeader/>
        </w:trPr>
        <w:tc>
          <w:tcPr>
            <w:tcW w:w="4500" w:type="dxa"/>
          </w:tcPr>
          <w:p w:rsidR="001562B4" w:rsidRPr="001C4F0E" w:rsidRDefault="001562B4" w:rsidP="001562B4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562B4" w:rsidRPr="001C4F0E" w:rsidRDefault="001562B4" w:rsidP="001562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40B73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562B4" w:rsidRPr="001C4F0E" w:rsidRDefault="001562B4" w:rsidP="001562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62B4" w:rsidRPr="001C4F0E" w:rsidRDefault="001562B4" w:rsidP="001562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C44E3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562B4" w:rsidRPr="001C4F0E" w:rsidRDefault="001562B4" w:rsidP="001562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1562B4" w:rsidRPr="001C4F0E" w:rsidRDefault="001562B4" w:rsidP="001562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40B73" w:rsidRPr="001C4F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88" w:type="dxa"/>
            <w:gridSpan w:val="2"/>
          </w:tcPr>
          <w:p w:rsidR="001562B4" w:rsidRPr="001C4F0E" w:rsidRDefault="001562B4" w:rsidP="001562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562B4" w:rsidRPr="001C4F0E" w:rsidRDefault="001562B4" w:rsidP="001562B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C4F0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340B73" w:rsidRPr="001C4F0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562B4" w:rsidRPr="001C4F0E" w:rsidTr="00186B61">
        <w:trPr>
          <w:tblHeader/>
        </w:trPr>
        <w:tc>
          <w:tcPr>
            <w:tcW w:w="4500" w:type="dxa"/>
          </w:tcPr>
          <w:p w:rsidR="001562B4" w:rsidRPr="001C4F0E" w:rsidRDefault="001562B4" w:rsidP="001562B4">
            <w:pPr>
              <w:tabs>
                <w:tab w:val="left" w:pos="342"/>
              </w:tabs>
              <w:spacing w:after="0" w:line="240" w:lineRule="auto"/>
              <w:ind w:left="-1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9"/>
          </w:tcPr>
          <w:p w:rsidR="001562B4" w:rsidRPr="001C4F0E" w:rsidRDefault="001562B4" w:rsidP="001562B4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62B4" w:rsidRPr="001C4F0E" w:rsidTr="002A172E">
        <w:trPr>
          <w:trHeight w:val="425"/>
        </w:trPr>
        <w:tc>
          <w:tcPr>
            <w:tcW w:w="4500" w:type="dxa"/>
          </w:tcPr>
          <w:p w:rsidR="001562B4" w:rsidRPr="001C4F0E" w:rsidRDefault="00045987" w:rsidP="00A20FB6">
            <w:pPr>
              <w:numPr>
                <w:ilvl w:val="0"/>
                <w:numId w:val="18"/>
              </w:numPr>
              <w:tabs>
                <w:tab w:val="clear" w:pos="360"/>
                <w:tab w:val="left" w:pos="522"/>
              </w:tabs>
              <w:spacing w:after="0" w:line="240" w:lineRule="auto"/>
              <w:ind w:left="405" w:right="-25" w:hanging="51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562B4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140AE" w:rsidRPr="001C4F0E" w:rsidTr="002A172E">
        <w:tc>
          <w:tcPr>
            <w:tcW w:w="4500" w:type="dxa"/>
          </w:tcPr>
          <w:p w:rsidR="00C140AE" w:rsidRPr="001C4F0E" w:rsidRDefault="00C140AE" w:rsidP="00C140AE">
            <w:pPr>
              <w:tabs>
                <w:tab w:val="left" w:pos="342"/>
              </w:tabs>
              <w:spacing w:after="0" w:line="240" w:lineRule="auto"/>
              <w:ind w:left="-18" w:right="-25" w:firstLine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สัญญาที่ยังไม่ได้รับรู้สำหรับสิทธิการเช่า</w:t>
            </w:r>
          </w:p>
        </w:tc>
        <w:tc>
          <w:tcPr>
            <w:tcW w:w="1080" w:type="dxa"/>
          </w:tcPr>
          <w:p w:rsidR="00C140AE" w:rsidRPr="001C4F0E" w:rsidRDefault="00F636E6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123,245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122,245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140AE" w:rsidRPr="001C4F0E" w:rsidRDefault="00F636E6" w:rsidP="00C140AE">
            <w:pPr>
              <w:tabs>
                <w:tab w:val="decimal" w:pos="-108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113,245</w:t>
            </w:r>
          </w:p>
        </w:tc>
        <w:tc>
          <w:tcPr>
            <w:tcW w:w="236" w:type="dxa"/>
            <w:gridSpan w:val="2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C140AE" w:rsidRPr="001C4F0E" w:rsidRDefault="00C140AE" w:rsidP="00C140AE">
            <w:pPr>
              <w:tabs>
                <w:tab w:val="decimal" w:pos="-108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111,246</w:t>
            </w:r>
          </w:p>
        </w:tc>
      </w:tr>
      <w:tr w:rsidR="00C140AE" w:rsidRPr="001C4F0E" w:rsidTr="002A172E">
        <w:tc>
          <w:tcPr>
            <w:tcW w:w="4500" w:type="dxa"/>
          </w:tcPr>
          <w:p w:rsidR="00C140AE" w:rsidRPr="001C4F0E" w:rsidRDefault="00C140AE" w:rsidP="00C140AE">
            <w:pPr>
              <w:tabs>
                <w:tab w:val="left" w:pos="522"/>
              </w:tabs>
              <w:spacing w:after="0" w:line="240" w:lineRule="auto"/>
              <w:ind w:left="-18" w:right="-25" w:firstLine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40AE" w:rsidRPr="001C4F0E" w:rsidRDefault="00F636E6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120,744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48,761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C140AE" w:rsidRPr="001C4F0E" w:rsidRDefault="00F636E6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117,159</w:t>
            </w:r>
          </w:p>
        </w:tc>
        <w:tc>
          <w:tcPr>
            <w:tcW w:w="236" w:type="dxa"/>
            <w:gridSpan w:val="2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45,175</w:t>
            </w:r>
          </w:p>
        </w:tc>
      </w:tr>
      <w:tr w:rsidR="00C140AE" w:rsidRPr="001C4F0E" w:rsidTr="002A172E">
        <w:tc>
          <w:tcPr>
            <w:tcW w:w="4500" w:type="dxa"/>
          </w:tcPr>
          <w:p w:rsidR="00C140AE" w:rsidRPr="001C4F0E" w:rsidRDefault="00C140AE" w:rsidP="00C140AE">
            <w:pPr>
              <w:tabs>
                <w:tab w:val="left" w:pos="342"/>
              </w:tabs>
              <w:spacing w:after="0" w:line="240" w:lineRule="auto"/>
              <w:ind w:left="-18" w:right="-25" w:firstLine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140AE" w:rsidRPr="001C4F0E" w:rsidRDefault="00F636E6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243,989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171,006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C140AE" w:rsidRPr="001C4F0E" w:rsidRDefault="00F636E6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230,404</w:t>
            </w:r>
          </w:p>
        </w:tc>
        <w:tc>
          <w:tcPr>
            <w:tcW w:w="236" w:type="dxa"/>
            <w:gridSpan w:val="2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156,421</w:t>
            </w:r>
          </w:p>
        </w:tc>
      </w:tr>
      <w:tr w:rsidR="001562B4" w:rsidRPr="00B72CCA" w:rsidTr="002A172E">
        <w:tc>
          <w:tcPr>
            <w:tcW w:w="4500" w:type="dxa"/>
          </w:tcPr>
          <w:p w:rsidR="001562B4" w:rsidRPr="00B72CCA" w:rsidRDefault="001562B4" w:rsidP="001562B4">
            <w:pPr>
              <w:tabs>
                <w:tab w:val="left" w:pos="34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562B4" w:rsidRPr="00B72CCA" w:rsidRDefault="001562B4" w:rsidP="001562B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1562B4" w:rsidRPr="00B72CCA" w:rsidRDefault="001562B4" w:rsidP="001562B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562B4" w:rsidRPr="00B72CCA" w:rsidRDefault="001562B4" w:rsidP="001562B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1562B4" w:rsidRPr="00B72CCA" w:rsidRDefault="001562B4" w:rsidP="001562B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1562B4" w:rsidRPr="00B72CCA" w:rsidRDefault="001562B4" w:rsidP="001562B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  <w:gridSpan w:val="2"/>
          </w:tcPr>
          <w:p w:rsidR="001562B4" w:rsidRPr="00B72CCA" w:rsidRDefault="001562B4" w:rsidP="001562B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:rsidR="001562B4" w:rsidRPr="00B72CCA" w:rsidRDefault="001562B4" w:rsidP="001562B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562B4" w:rsidRPr="001C4F0E" w:rsidTr="002A172E">
        <w:tc>
          <w:tcPr>
            <w:tcW w:w="4500" w:type="dxa"/>
          </w:tcPr>
          <w:p w:rsidR="001562B4" w:rsidRPr="001C4F0E" w:rsidRDefault="001562B4" w:rsidP="00A20FB6">
            <w:pPr>
              <w:numPr>
                <w:ilvl w:val="0"/>
                <w:numId w:val="18"/>
              </w:numPr>
              <w:tabs>
                <w:tab w:val="clear" w:pos="360"/>
                <w:tab w:val="num" w:pos="432"/>
              </w:tabs>
              <w:spacing w:after="0" w:line="240" w:lineRule="auto"/>
              <w:ind w:left="-108" w:right="-25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0" w:type="dxa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562B4" w:rsidRPr="001C4F0E" w:rsidTr="002A172E">
        <w:tc>
          <w:tcPr>
            <w:tcW w:w="4500" w:type="dxa"/>
          </w:tcPr>
          <w:p w:rsidR="001562B4" w:rsidRPr="001C4F0E" w:rsidRDefault="00994150" w:rsidP="00E552B8">
            <w:pPr>
              <w:tabs>
                <w:tab w:val="left" w:pos="342"/>
                <w:tab w:val="left" w:pos="445"/>
              </w:tabs>
              <w:spacing w:after="0" w:line="240" w:lineRule="auto"/>
              <w:ind w:right="-25" w:firstLine="43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1562B4" w:rsidRPr="001C4F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="001562B4" w:rsidRPr="001C4F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ดำเนินงานที่ยกเลิกไม่ได้</w:t>
            </w:r>
          </w:p>
        </w:tc>
        <w:tc>
          <w:tcPr>
            <w:tcW w:w="1080" w:type="dxa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1562B4" w:rsidRPr="001C4F0E" w:rsidRDefault="001562B4" w:rsidP="001562B4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40AE" w:rsidRPr="001C4F0E" w:rsidTr="002A172E">
        <w:tc>
          <w:tcPr>
            <w:tcW w:w="4500" w:type="dxa"/>
          </w:tcPr>
          <w:p w:rsidR="00C140AE" w:rsidRPr="001C4F0E" w:rsidRDefault="00C140AE" w:rsidP="00C140AE">
            <w:pPr>
              <w:tabs>
                <w:tab w:val="left" w:pos="522"/>
              </w:tabs>
              <w:spacing w:after="0" w:line="240" w:lineRule="auto"/>
              <w:ind w:left="252" w:right="-25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080" w:type="dxa"/>
          </w:tcPr>
          <w:p w:rsidR="00C140AE" w:rsidRPr="001C4F0E" w:rsidRDefault="00F636E6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263,284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255,309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140AE" w:rsidRPr="001C4F0E" w:rsidRDefault="00F636E6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210,855</w:t>
            </w:r>
          </w:p>
        </w:tc>
        <w:tc>
          <w:tcPr>
            <w:tcW w:w="236" w:type="dxa"/>
            <w:gridSpan w:val="2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203,477</w:t>
            </w:r>
          </w:p>
        </w:tc>
      </w:tr>
      <w:tr w:rsidR="00C140AE" w:rsidRPr="001C4F0E" w:rsidTr="002A172E">
        <w:tc>
          <w:tcPr>
            <w:tcW w:w="4500" w:type="dxa"/>
          </w:tcPr>
          <w:p w:rsidR="00C140AE" w:rsidRPr="001C4F0E" w:rsidRDefault="00C140AE" w:rsidP="00C140AE">
            <w:pPr>
              <w:tabs>
                <w:tab w:val="left" w:pos="342"/>
              </w:tabs>
              <w:spacing w:after="0" w:line="240" w:lineRule="auto"/>
              <w:ind w:left="522" w:right="-25" w:hanging="90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ระยะเวลามากกว่าหนึ่งปีถึงห้าปี</w:t>
            </w:r>
          </w:p>
        </w:tc>
        <w:tc>
          <w:tcPr>
            <w:tcW w:w="1080" w:type="dxa"/>
          </w:tcPr>
          <w:p w:rsidR="00C140AE" w:rsidRPr="001C4F0E" w:rsidRDefault="00F636E6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915,286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928,083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140AE" w:rsidRPr="001C4F0E" w:rsidRDefault="00F636E6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719,582</w:t>
            </w:r>
          </w:p>
        </w:tc>
        <w:tc>
          <w:tcPr>
            <w:tcW w:w="236" w:type="dxa"/>
            <w:gridSpan w:val="2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731,229</w:t>
            </w:r>
          </w:p>
        </w:tc>
      </w:tr>
      <w:tr w:rsidR="00C140AE" w:rsidRPr="001C4F0E" w:rsidTr="002A172E">
        <w:tc>
          <w:tcPr>
            <w:tcW w:w="4500" w:type="dxa"/>
          </w:tcPr>
          <w:p w:rsidR="00C140AE" w:rsidRPr="001C4F0E" w:rsidRDefault="00C140AE" w:rsidP="00C140AE">
            <w:pPr>
              <w:tabs>
                <w:tab w:val="left" w:pos="342"/>
              </w:tabs>
              <w:spacing w:after="0" w:line="240" w:lineRule="auto"/>
              <w:ind w:left="432"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40AE" w:rsidRPr="001C4F0E" w:rsidRDefault="00F636E6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1,692,329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1,725,962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C140AE" w:rsidRPr="001C4F0E" w:rsidRDefault="00F636E6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1,255,976</w:t>
            </w:r>
          </w:p>
        </w:tc>
        <w:tc>
          <w:tcPr>
            <w:tcW w:w="236" w:type="dxa"/>
            <w:gridSpan w:val="2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sz w:val="30"/>
                <w:szCs w:val="30"/>
              </w:rPr>
              <w:t>1,276,903</w:t>
            </w:r>
          </w:p>
        </w:tc>
      </w:tr>
      <w:tr w:rsidR="00C140AE" w:rsidRPr="001C4F0E" w:rsidTr="002A172E">
        <w:tc>
          <w:tcPr>
            <w:tcW w:w="4500" w:type="dxa"/>
          </w:tcPr>
          <w:p w:rsidR="00C140AE" w:rsidRPr="001C4F0E" w:rsidRDefault="00C140AE" w:rsidP="00C140AE">
            <w:pPr>
              <w:tabs>
                <w:tab w:val="left" w:pos="342"/>
              </w:tabs>
              <w:spacing w:after="0" w:line="240" w:lineRule="auto"/>
              <w:ind w:left="432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140AE" w:rsidRPr="001C4F0E" w:rsidRDefault="00F636E6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2,870,899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2,909,354</w:t>
            </w:r>
          </w:p>
        </w:tc>
        <w:tc>
          <w:tcPr>
            <w:tcW w:w="270" w:type="dxa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C140AE" w:rsidRPr="001C4F0E" w:rsidRDefault="00F636E6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2,186,413</w:t>
            </w:r>
          </w:p>
        </w:tc>
        <w:tc>
          <w:tcPr>
            <w:tcW w:w="236" w:type="dxa"/>
            <w:gridSpan w:val="2"/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140AE" w:rsidRPr="001C4F0E" w:rsidRDefault="00C140AE" w:rsidP="00C140AE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2,211,609</w:t>
            </w:r>
          </w:p>
        </w:tc>
      </w:tr>
    </w:tbl>
    <w:p w:rsidR="00833520" w:rsidRPr="00B72CCA" w:rsidRDefault="00833520" w:rsidP="00AE319D">
      <w:pPr>
        <w:spacing w:after="0" w:line="240" w:lineRule="auto"/>
        <w:ind w:left="547" w:right="-25"/>
        <w:jc w:val="thaiDistribute"/>
        <w:rPr>
          <w:rFonts w:ascii="Angsana New" w:hAnsi="Angsana New" w:cs="Angsana New"/>
          <w:spacing w:val="-4"/>
        </w:rPr>
      </w:pPr>
    </w:p>
    <w:p w:rsidR="009D687E" w:rsidRPr="001C4F0E" w:rsidRDefault="00294876" w:rsidP="009D687E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กลุ่มบริษัทได้ทำสัญญาเช่า</w:t>
      </w:r>
      <w:r w:rsidR="007A6C13" w:rsidRPr="001C4F0E">
        <w:rPr>
          <w:rFonts w:ascii="Angsana New" w:hAnsi="Angsana New" w:cs="Angsana New" w:hint="cs"/>
          <w:sz w:val="30"/>
          <w:szCs w:val="30"/>
          <w:cs/>
        </w:rPr>
        <w:t>อาคาร</w:t>
      </w:r>
      <w:r w:rsidR="00E14203" w:rsidRPr="001C4F0E">
        <w:rPr>
          <w:rFonts w:ascii="Angsana New" w:hAnsi="Angsana New" w:cs="Angsana New"/>
          <w:sz w:val="30"/>
          <w:szCs w:val="30"/>
          <w:cs/>
        </w:rPr>
        <w:t>และ</w:t>
      </w:r>
      <w:r w:rsidR="007A6C13" w:rsidRPr="001C4F0E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กับบริษัทในประเทศหลายแห่ง โดยมีกำหนดระยะเวลาในการเช่าจนถึงปี </w:t>
      </w:r>
      <w:r w:rsidR="00CD2C64" w:rsidRPr="001C4F0E">
        <w:rPr>
          <w:rFonts w:ascii="Angsana New" w:hAnsi="Angsana New" w:cs="Angsana New"/>
          <w:sz w:val="30"/>
          <w:szCs w:val="30"/>
        </w:rPr>
        <w:t>2588</w:t>
      </w:r>
    </w:p>
    <w:p w:rsidR="009D687E" w:rsidRPr="00B72CCA" w:rsidRDefault="009D687E" w:rsidP="00AE319D">
      <w:pPr>
        <w:spacing w:after="0" w:line="240" w:lineRule="auto"/>
        <w:ind w:left="547" w:right="-25"/>
        <w:jc w:val="thaiDistribute"/>
        <w:rPr>
          <w:rFonts w:ascii="Angsana New" w:hAnsi="Angsana New" w:cs="Angsana New"/>
        </w:rPr>
      </w:pPr>
    </w:p>
    <w:p w:rsidR="00AE6E12" w:rsidRPr="002F4CB0" w:rsidRDefault="00AE6E12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เหตุการณ์ภายหลังรอบระยะเวลารายงาน</w:t>
      </w:r>
    </w:p>
    <w:p w:rsidR="00BD7636" w:rsidRPr="00B72CCA" w:rsidRDefault="00BD7636" w:rsidP="00B1111D">
      <w:pPr>
        <w:spacing w:after="0" w:line="240" w:lineRule="auto"/>
        <w:ind w:left="547" w:right="-25"/>
        <w:jc w:val="thaiDistribute"/>
        <w:rPr>
          <w:rFonts w:ascii="Angsana New" w:hAnsi="Angsana New" w:cs="Angsana New"/>
        </w:rPr>
      </w:pPr>
    </w:p>
    <w:p w:rsidR="00506793" w:rsidRPr="00506793" w:rsidRDefault="00506793" w:rsidP="00506793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ที่ประชุมสามัญประจำปีผู้ถือหุ้นของบริษัทเมื่อวันที่ </w:t>
      </w:r>
      <w:r>
        <w:rPr>
          <w:rFonts w:ascii="Angsana New" w:hAnsi="Angsana New" w:cs="Angsana New"/>
          <w:sz w:val="30"/>
          <w:szCs w:val="30"/>
        </w:rPr>
        <w:t xml:space="preserve">25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มีมติอนุมัติการจัดสรรเงินปันผลแก่ผู้ถือหุ้นในอัตราหุ้นละ </w:t>
      </w:r>
      <w:r>
        <w:rPr>
          <w:rFonts w:ascii="Angsana New" w:hAnsi="Angsana New" w:cs="Angsana New"/>
          <w:sz w:val="30"/>
          <w:szCs w:val="30"/>
        </w:rPr>
        <w:t xml:space="preserve">1.35 </w:t>
      </w:r>
      <w:r>
        <w:rPr>
          <w:rFonts w:ascii="Angsana New" w:hAnsi="Angsana New" w:cs="Angsana New" w:hint="cs"/>
          <w:sz w:val="30"/>
          <w:szCs w:val="30"/>
          <w:cs/>
        </w:rPr>
        <w:t>บาท เป็นจำนวน</w:t>
      </w:r>
      <w:r w:rsidR="00C44E3F">
        <w:rPr>
          <w:rFonts w:ascii="Angsana New" w:hAnsi="Angsana New" w:cs="Angsana New" w:hint="cs"/>
          <w:sz w:val="30"/>
          <w:szCs w:val="30"/>
          <w:cs/>
        </w:rPr>
        <w:t>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ทั้งสิ้น </w:t>
      </w:r>
      <w:r>
        <w:rPr>
          <w:rFonts w:ascii="Angsana New" w:hAnsi="Angsana New" w:cs="Angsana New"/>
          <w:sz w:val="30"/>
          <w:szCs w:val="30"/>
        </w:rPr>
        <w:t xml:space="preserve">1,499.39 </w:t>
      </w:r>
      <w:r>
        <w:rPr>
          <w:rFonts w:ascii="Angsana New" w:hAnsi="Angsana New" w:cs="Angsana New" w:hint="cs"/>
          <w:sz w:val="30"/>
          <w:szCs w:val="30"/>
          <w:cs/>
        </w:rPr>
        <w:t>ล้านบาท บริษัทจะจ่ายเงินปันผลดั</w:t>
      </w:r>
      <w:r w:rsidR="00D30DEB">
        <w:rPr>
          <w:rFonts w:ascii="Angsana New" w:hAnsi="Angsana New" w:cs="Angsana New" w:hint="cs"/>
          <w:sz w:val="30"/>
          <w:szCs w:val="30"/>
          <w:cs/>
        </w:rPr>
        <w:t>งกล่าวแก่ผู้ถือหุ้นในเดือน</w:t>
      </w:r>
      <w:r w:rsidR="00D30DEB" w:rsidRPr="00E67D2C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E67D2C" w:rsidRPr="00E67D2C">
        <w:rPr>
          <w:rFonts w:ascii="Angsana New" w:hAnsi="Angsana New" w:cs="Angsana New"/>
          <w:sz w:val="30"/>
          <w:szCs w:val="30"/>
        </w:rPr>
        <w:t>2562</w:t>
      </w:r>
    </w:p>
    <w:p w:rsidR="007B3241" w:rsidRPr="00B1111D" w:rsidRDefault="007B3241" w:rsidP="00B1111D">
      <w:pPr>
        <w:spacing w:after="0"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B1111D" w:rsidRDefault="00B1111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506793" w:rsidRDefault="007B3241" w:rsidP="00BD7636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7B3241">
        <w:rPr>
          <w:rFonts w:ascii="Angsana New" w:hAnsi="Angsana New" w:cs="Angsana New"/>
          <w:sz w:val="30"/>
          <w:szCs w:val="30"/>
          <w:cs/>
        </w:rPr>
        <w:t>เมื่อวันที่ 5 เมษายน 2562 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 ปี 2562 จากการแก้ไขโครงการดังกล่าวทำให้</w:t>
      </w:r>
      <w:r w:rsidR="00527B6D">
        <w:rPr>
          <w:rFonts w:ascii="Angsana New" w:hAnsi="Angsana New" w:cs="Angsana New"/>
          <w:sz w:val="30"/>
          <w:szCs w:val="30"/>
        </w:rPr>
        <w:br/>
      </w:r>
      <w:r w:rsidRPr="007B3241">
        <w:rPr>
          <w:rFonts w:ascii="Angsana New" w:hAnsi="Angsana New" w:cs="Angsana New"/>
          <w:sz w:val="30"/>
          <w:szCs w:val="30"/>
          <w:cs/>
        </w:rPr>
        <w:t>กลุ่มบริษัทรับรู้ประมาณการหนี้สินผลประโยชน์เมื่อเกษียณอายุ</w:t>
      </w:r>
      <w:r w:rsidR="007E475C">
        <w:rPr>
          <w:rFonts w:ascii="Angsana New" w:hAnsi="Angsana New" w:cs="Angsana New" w:hint="cs"/>
          <w:sz w:val="30"/>
          <w:szCs w:val="30"/>
          <w:cs/>
        </w:rPr>
        <w:t>และรับรู้</w:t>
      </w:r>
      <w:r w:rsidRPr="007B3241">
        <w:rPr>
          <w:rFonts w:ascii="Angsana New" w:hAnsi="Angsana New" w:cs="Angsana New"/>
          <w:sz w:val="30"/>
          <w:szCs w:val="30"/>
          <w:cs/>
        </w:rPr>
        <w:t>ต้นทุนบริการในอดีตในงบการเงินรวมและงบการเงินเฉพาะกิจการ</w:t>
      </w:r>
      <w:r w:rsidR="004B0718">
        <w:rPr>
          <w:rFonts w:ascii="Angsana New" w:hAnsi="Angsana New" w:cs="Angsana New" w:hint="cs"/>
          <w:sz w:val="30"/>
          <w:szCs w:val="30"/>
          <w:cs/>
        </w:rPr>
        <w:t>จะ</w:t>
      </w:r>
      <w:r w:rsidR="007E475C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7E475C">
        <w:rPr>
          <w:rFonts w:ascii="Angsana New" w:hAnsi="Angsana New" w:cs="Angsana New"/>
          <w:sz w:val="30"/>
          <w:szCs w:val="30"/>
          <w:cs/>
        </w:rPr>
        <w:t>จำนวน 4</w:t>
      </w:r>
      <w:r w:rsidR="007E475C">
        <w:rPr>
          <w:rFonts w:ascii="Angsana New" w:hAnsi="Angsana New" w:cs="Angsana New"/>
          <w:sz w:val="30"/>
          <w:szCs w:val="30"/>
        </w:rPr>
        <w:t>9</w:t>
      </w:r>
      <w:r w:rsidR="007E475C">
        <w:rPr>
          <w:rFonts w:ascii="Angsana New" w:hAnsi="Angsana New" w:cs="Angsana New"/>
          <w:sz w:val="30"/>
          <w:szCs w:val="30"/>
          <w:cs/>
        </w:rPr>
        <w:t>.</w:t>
      </w:r>
      <w:r w:rsidR="007E475C">
        <w:rPr>
          <w:rFonts w:ascii="Angsana New" w:hAnsi="Angsana New" w:cs="Angsana New"/>
          <w:sz w:val="30"/>
          <w:szCs w:val="30"/>
        </w:rPr>
        <w:t>79</w:t>
      </w:r>
      <w:r w:rsidRPr="007B3241">
        <w:rPr>
          <w:rFonts w:ascii="Angsana New" w:hAnsi="Angsana New" w:cs="Angsana New"/>
          <w:sz w:val="30"/>
          <w:szCs w:val="30"/>
          <w:cs/>
        </w:rPr>
        <w:t xml:space="preserve"> ล้า</w:t>
      </w:r>
      <w:r w:rsidR="007E475C">
        <w:rPr>
          <w:rFonts w:ascii="Angsana New" w:hAnsi="Angsana New" w:cs="Angsana New"/>
          <w:sz w:val="30"/>
          <w:szCs w:val="30"/>
          <w:cs/>
        </w:rPr>
        <w:t>นบาท และ 4</w:t>
      </w:r>
      <w:r w:rsidR="007E475C">
        <w:rPr>
          <w:rFonts w:ascii="Angsana New" w:hAnsi="Angsana New" w:cs="Angsana New"/>
          <w:sz w:val="30"/>
          <w:szCs w:val="30"/>
        </w:rPr>
        <w:t>1</w:t>
      </w:r>
      <w:r w:rsidR="007E475C">
        <w:rPr>
          <w:rFonts w:ascii="Angsana New" w:hAnsi="Angsana New" w:cs="Angsana New"/>
          <w:sz w:val="30"/>
          <w:szCs w:val="30"/>
          <w:cs/>
        </w:rPr>
        <w:t>.</w:t>
      </w:r>
      <w:r w:rsidR="007E475C">
        <w:rPr>
          <w:rFonts w:ascii="Angsana New" w:hAnsi="Angsana New" w:cs="Angsana New"/>
          <w:sz w:val="30"/>
          <w:szCs w:val="30"/>
        </w:rPr>
        <w:t>25</w:t>
      </w:r>
      <w:r w:rsidRPr="007B3241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C44E3F" w:rsidRPr="00B72CCA" w:rsidRDefault="00C44E3F" w:rsidP="00BD7636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45295" w:rsidRPr="00845295" w:rsidRDefault="00BD7636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1C4F0E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845295" w:rsidRPr="00B72CCA" w:rsidRDefault="00845295" w:rsidP="00BD7636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BD7636" w:rsidRPr="001C4F0E" w:rsidRDefault="00BD7636" w:rsidP="00BD7636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1C4F0E">
        <w:rPr>
          <w:rFonts w:ascii="Angsana New" w:hAnsi="Angsana New" w:cs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ที่ออกและปรับปรุงใหม่ที่เกี่ยวกับการดำเนินงานของกลุ่มบริษัท ซึ่งคาดว่าจะมีผลกระทบที่มีสาระสำคัญต่องบการเงินรวมและงบการเงินเฉพาะกิจการ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1C4F0E">
        <w:rPr>
          <w:rFonts w:ascii="Angsana New" w:hAnsi="Angsana New" w:cs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1C4F0E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1C4F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4F0E">
        <w:rPr>
          <w:rFonts w:ascii="Angsana New" w:hAnsi="Angsana New" w:cs="Angsana New"/>
          <w:sz w:val="30"/>
          <w:szCs w:val="30"/>
        </w:rPr>
        <w:t>1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1C4F0E">
        <w:rPr>
          <w:rFonts w:ascii="Angsana New" w:hAnsi="Angsana New" w:cs="Angsana New"/>
          <w:sz w:val="30"/>
          <w:szCs w:val="30"/>
        </w:rPr>
        <w:t xml:space="preserve">2563 </w:t>
      </w:r>
      <w:r w:rsidRPr="001C4F0E">
        <w:rPr>
          <w:rFonts w:ascii="Angsana New" w:hAnsi="Angsana New" w:cs="Angsana New" w:hint="cs"/>
          <w:sz w:val="30"/>
          <w:szCs w:val="30"/>
          <w:cs/>
        </w:rPr>
        <w:t>ซึ่งมีดังต่อไปนี้</w:t>
      </w:r>
    </w:p>
    <w:p w:rsidR="00BD7636" w:rsidRPr="00B72CCA" w:rsidRDefault="00BD7636" w:rsidP="00BD7636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BD7636" w:rsidRPr="001C4F0E" w:rsidTr="00A26AA7">
        <w:trPr>
          <w:tblHeader/>
        </w:trPr>
        <w:tc>
          <w:tcPr>
            <w:tcW w:w="3960" w:type="dxa"/>
            <w:vAlign w:val="bottom"/>
          </w:tcPr>
          <w:p w:rsidR="00BD7636" w:rsidRPr="001C4F0E" w:rsidRDefault="00BD7636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C4F0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BD7636" w:rsidRPr="001C4F0E" w:rsidRDefault="00BD7636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C4F0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D7636" w:rsidRPr="001C4F0E" w:rsidTr="003952AA">
        <w:trPr>
          <w:trHeight w:val="245"/>
        </w:trPr>
        <w:tc>
          <w:tcPr>
            <w:tcW w:w="3960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F0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C4F0E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D7636" w:rsidRPr="001C4F0E" w:rsidTr="00A26AA7">
        <w:tc>
          <w:tcPr>
            <w:tcW w:w="3960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C4F0E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D7636" w:rsidRPr="001C4F0E" w:rsidTr="00A26AA7">
        <w:tc>
          <w:tcPr>
            <w:tcW w:w="3960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F0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C4F0E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BD7636" w:rsidRPr="001C4F0E" w:rsidRDefault="00BD7636" w:rsidP="003952AA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  <w:r w:rsidRPr="001C4F0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D7636" w:rsidRPr="001C4F0E" w:rsidTr="00A26AA7">
        <w:tc>
          <w:tcPr>
            <w:tcW w:w="3960" w:type="dxa"/>
          </w:tcPr>
          <w:p w:rsidR="00BD7636" w:rsidRPr="001C4F0E" w:rsidRDefault="00BD7636" w:rsidP="003952A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C4F0E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BD7636" w:rsidRPr="001C4F0E" w:rsidRDefault="00BD7636" w:rsidP="003952A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BD7636" w:rsidRPr="001C4F0E" w:rsidTr="00A26AA7">
        <w:tc>
          <w:tcPr>
            <w:tcW w:w="3960" w:type="dxa"/>
          </w:tcPr>
          <w:p w:rsidR="007E475C" w:rsidRDefault="00BD7636" w:rsidP="003952A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การต</w:t>
            </w:r>
            <w:r w:rsidR="007E475C">
              <w:rPr>
                <w:rFonts w:asciiTheme="majorBidi" w:hAnsiTheme="majorBidi" w:cstheme="majorBidi"/>
                <w:sz w:val="30"/>
                <w:szCs w:val="30"/>
                <w:cs/>
              </w:rPr>
              <w:t>ีความมาตรฐานการรายงานทางการเงิ</w:t>
            </w:r>
            <w:r w:rsidR="007E475C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  <w:p w:rsidR="00BD7636" w:rsidRPr="001C4F0E" w:rsidRDefault="00BD7636" w:rsidP="007E475C">
            <w:pPr>
              <w:pStyle w:val="NoSpacing"/>
              <w:ind w:left="2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1C4F0E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:rsidR="007E475C" w:rsidRDefault="00BD7636" w:rsidP="007E475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</w:t>
            </w:r>
            <w:r w:rsidR="007E475C">
              <w:rPr>
                <w:rFonts w:asciiTheme="majorBidi" w:hAnsiTheme="majorBidi" w:cstheme="majorBidi"/>
                <w:sz w:val="30"/>
                <w:szCs w:val="30"/>
                <w:cs/>
              </w:rPr>
              <w:t>สี่ยงของเงินลงทุนสุทธิในหน่วยง</w:t>
            </w:r>
            <w:r w:rsidR="007E475C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าน</w:t>
            </w:r>
          </w:p>
          <w:p w:rsidR="00BD7636" w:rsidRPr="001C4F0E" w:rsidRDefault="00BD7636" w:rsidP="007E475C">
            <w:pPr>
              <w:pStyle w:val="NoSpacing"/>
              <w:ind w:left="2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</w:tr>
      <w:tr w:rsidR="00BD7636" w:rsidRPr="001C4F0E" w:rsidTr="00A26AA7">
        <w:tc>
          <w:tcPr>
            <w:tcW w:w="3960" w:type="dxa"/>
          </w:tcPr>
          <w:p w:rsidR="007E475C" w:rsidRDefault="00BD7636" w:rsidP="003952A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การต</w:t>
            </w:r>
            <w:r w:rsidR="007E475C">
              <w:rPr>
                <w:rFonts w:asciiTheme="majorBidi" w:hAnsiTheme="majorBidi" w:cstheme="majorBidi"/>
                <w:sz w:val="30"/>
                <w:szCs w:val="30"/>
                <w:cs/>
              </w:rPr>
              <w:t>ีความมาตรฐานการรายงานทางการเงิ</w:t>
            </w:r>
            <w:r w:rsidR="007E475C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  <w:p w:rsidR="00BD7636" w:rsidRPr="001C4F0E" w:rsidRDefault="00BD7636" w:rsidP="007E475C">
            <w:pPr>
              <w:pStyle w:val="NoSpacing"/>
              <w:ind w:left="2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1C4F0E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:rsidR="00BD7636" w:rsidRPr="001C4F0E" w:rsidRDefault="00BD7636" w:rsidP="003952A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F0E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D7636" w:rsidRPr="00B72CCA" w:rsidRDefault="00BD7636" w:rsidP="00BD7636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E60D0C" w:rsidRPr="001C4F0E" w:rsidRDefault="00E60D0C" w:rsidP="00E60D0C">
      <w:pPr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C4F0E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1C4F0E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B1111D" w:rsidRDefault="00B1111D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E60D0C" w:rsidRPr="001C4F0E" w:rsidRDefault="00E60D0C" w:rsidP="009E1F9D">
      <w:pPr>
        <w:pStyle w:val="ListParagraph"/>
        <w:numPr>
          <w:ilvl w:val="0"/>
          <w:numId w:val="19"/>
        </w:numPr>
        <w:tabs>
          <w:tab w:val="left" w:pos="227"/>
          <w:tab w:val="left" w:pos="540"/>
          <w:tab w:val="left" w:pos="630"/>
          <w:tab w:val="decimal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4F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E60D0C" w:rsidRPr="00B72CCA" w:rsidRDefault="00E60D0C" w:rsidP="009E1F9D">
      <w:pPr>
        <w:tabs>
          <w:tab w:val="decimal" w:pos="630"/>
        </w:tabs>
        <w:spacing w:after="0" w:line="240" w:lineRule="auto"/>
        <w:ind w:left="900" w:right="-25" w:hanging="900"/>
        <w:jc w:val="thaiDistribute"/>
        <w:rPr>
          <w:rFonts w:asciiTheme="majorBidi" w:hAnsiTheme="majorBidi" w:cstheme="majorBidi"/>
        </w:rPr>
      </w:pPr>
    </w:p>
    <w:p w:rsidR="00E60D0C" w:rsidRPr="001C4F0E" w:rsidRDefault="00E60D0C" w:rsidP="009E1F9D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C4F0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4105AF" w:rsidRPr="00B72CCA" w:rsidRDefault="004105AF" w:rsidP="009E1F9D">
      <w:pPr>
        <w:spacing w:after="0" w:line="240" w:lineRule="auto"/>
        <w:ind w:left="540" w:right="-25" w:firstLine="90"/>
        <w:jc w:val="thaiDistribute"/>
        <w:rPr>
          <w:rFonts w:asciiTheme="majorBidi" w:hAnsiTheme="majorBidi" w:cstheme="majorBidi"/>
        </w:rPr>
      </w:pPr>
    </w:p>
    <w:p w:rsidR="00B1111D" w:rsidRDefault="00E60D0C" w:rsidP="009E1F9D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105A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ที่</w:t>
      </w:r>
      <w:r w:rsidRPr="001C4F0E">
        <w:rPr>
          <w:rFonts w:asciiTheme="majorBidi" w:hAnsiTheme="majorBidi" w:cstheme="majorBidi"/>
          <w:sz w:val="30"/>
          <w:szCs w:val="30"/>
          <w:cs/>
        </w:rPr>
        <w:t>เกี่ยวข้องกับเครื่องมือทางการเงินเป็นครั้งแรกต่องบการเงินรวมและงบการเงินเฉพาะกิจการ</w:t>
      </w:r>
    </w:p>
    <w:p w:rsidR="00B1111D" w:rsidRPr="00B72CCA" w:rsidRDefault="00B1111D" w:rsidP="009E1F9D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cs/>
        </w:rPr>
      </w:pPr>
    </w:p>
    <w:p w:rsidR="00E60D0C" w:rsidRPr="001C4F0E" w:rsidRDefault="00E60D0C" w:rsidP="009E1F9D">
      <w:pPr>
        <w:pStyle w:val="ListParagraph"/>
        <w:numPr>
          <w:ilvl w:val="0"/>
          <w:numId w:val="19"/>
        </w:numPr>
        <w:tabs>
          <w:tab w:val="left" w:pos="227"/>
          <w:tab w:val="left" w:pos="540"/>
          <w:tab w:val="left" w:pos="630"/>
          <w:tab w:val="decimal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C4F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1C4F0E">
        <w:rPr>
          <w:rFonts w:asciiTheme="majorBidi" w:hAnsiTheme="majorBidi" w:cstheme="majorBidi"/>
          <w:b/>
          <w:bCs/>
          <w:i/>
          <w:iCs/>
          <w:sz w:val="30"/>
          <w:szCs w:val="30"/>
        </w:rPr>
        <w:t>16</w:t>
      </w:r>
      <w:r w:rsidRPr="001C4F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:rsidR="007B3241" w:rsidRPr="00B72CCA" w:rsidRDefault="007B3241" w:rsidP="001A6746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:rsidR="007B3241" w:rsidRPr="009E1F9D" w:rsidRDefault="00E60D0C" w:rsidP="009E1F9D">
      <w:pPr>
        <w:spacing w:after="0" w:line="240" w:lineRule="auto"/>
        <w:ind w:left="540" w:right="-2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มาตรฐานการรายงานทางการเงิน ฉบับที่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>16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ได้นำเสนอวิธีการบัญชีเดียวสำหรับผู้เช่า (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Single lessee accounting model)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</w:p>
    <w:p w:rsidR="007B3241" w:rsidRPr="00B72CCA" w:rsidRDefault="007B3241" w:rsidP="009E1F9D">
      <w:pPr>
        <w:spacing w:after="0" w:line="240" w:lineRule="auto"/>
        <w:ind w:left="540" w:right="-25"/>
        <w:jc w:val="thaiDistribute"/>
        <w:rPr>
          <w:rFonts w:ascii="Angsana New" w:hAnsi="Angsana New" w:cs="Angsana New"/>
          <w:snapToGrid w:val="0"/>
          <w:lang w:eastAsia="th-TH"/>
        </w:rPr>
      </w:pPr>
    </w:p>
    <w:p w:rsidR="00E60D0C" w:rsidRPr="009E1F9D" w:rsidRDefault="00E60D0C" w:rsidP="009E1F9D">
      <w:pPr>
        <w:spacing w:after="0" w:line="240" w:lineRule="auto"/>
        <w:ind w:left="540" w:right="-2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>16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เป็นครั้งแรกต่องบการเงินรวมและงบการเงินเฉพาะกิจการ</w:t>
      </w:r>
    </w:p>
    <w:p w:rsidR="00E60D0C" w:rsidRPr="00B72CCA" w:rsidRDefault="00E60D0C" w:rsidP="001A6746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:rsidR="00BD7636" w:rsidRPr="004C56F9" w:rsidRDefault="00BD7636" w:rsidP="00923EAC">
      <w:pPr>
        <w:pStyle w:val="Heading2"/>
        <w:numPr>
          <w:ilvl w:val="0"/>
          <w:numId w:val="20"/>
        </w:numPr>
        <w:ind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4C56F9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การจัดประเภทรายการใหม่</w:t>
      </w:r>
    </w:p>
    <w:p w:rsidR="00E60D0C" w:rsidRPr="00B72CCA" w:rsidRDefault="00E60D0C" w:rsidP="001A6746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:rsidR="00BD7636" w:rsidRPr="009E1F9D" w:rsidRDefault="00E60D0C" w:rsidP="009E1F9D">
      <w:pPr>
        <w:spacing w:after="0" w:line="240" w:lineRule="auto"/>
        <w:ind w:left="540" w:right="-2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รายการบางรายการในงบแสดงฐานะการเงิน ณ วันที่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31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ธันวาคม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2561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และงบกำไรขาดทุนเบ็ดเสร็จสำหรับงวดสามเดือนสิ้นสุดวันที่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31 </w:t>
      </w:r>
      <w:r w:rsidRPr="009E1F9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มีนาคม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="007E475C"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>2561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ซึ่งรวมอยู่ใน</w:t>
      </w:r>
      <w:r w:rsidRPr="009E1F9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งบ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การเงินระหว่างกาลปี</w:t>
      </w:r>
      <w:r w:rsidRPr="009E1F9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2562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เพื่อวัตถุประสงค์ในการเปรียบเทียบ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ได้มีการจัดประเภทรายการใหม่เพื่อให้สอดคล้องกับการนำเสนอ</w:t>
      </w:r>
      <w:r w:rsidRPr="009E1F9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งบ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การเงินระหว่างกาลปี </w:t>
      </w:r>
      <w:r w:rsidRPr="009E1F9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2562 </w:t>
      </w:r>
      <w:r w:rsidRPr="009E1F9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:rsidR="004C56F9" w:rsidRDefault="004C56F9">
      <w:pPr>
        <w:spacing w:after="0" w:line="240" w:lineRule="auto"/>
        <w:rPr>
          <w:rFonts w:asciiTheme="majorBidi" w:hAnsiTheme="majorBidi" w:cstheme="majorBidi"/>
          <w:spacing w:val="2"/>
          <w:sz w:val="30"/>
          <w:szCs w:val="30"/>
          <w:cs/>
        </w:rPr>
      </w:pPr>
      <w:r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:rsidR="004105AF" w:rsidRDefault="004105AF" w:rsidP="00E60D0C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jc w:val="thaiDistribute"/>
        <w:rPr>
          <w:rFonts w:asciiTheme="majorBidi" w:hAnsiTheme="majorBidi" w:cstheme="majorBidi"/>
          <w:spacing w:val="2"/>
          <w:sz w:val="30"/>
          <w:szCs w:val="30"/>
        </w:rPr>
        <w:sectPr w:rsidR="004105AF" w:rsidSect="00EA5436">
          <w:headerReference w:type="default" r:id="rId13"/>
          <w:footerReference w:type="default" r:id="rId1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8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080"/>
        <w:gridCol w:w="270"/>
        <w:gridCol w:w="1080"/>
        <w:gridCol w:w="360"/>
        <w:gridCol w:w="994"/>
        <w:gridCol w:w="270"/>
        <w:gridCol w:w="1080"/>
        <w:gridCol w:w="270"/>
        <w:gridCol w:w="1080"/>
        <w:gridCol w:w="270"/>
        <w:gridCol w:w="1080"/>
      </w:tblGrid>
      <w:tr w:rsidR="00A262B1" w:rsidRPr="00A262B1" w:rsidTr="007251CA">
        <w:tc>
          <w:tcPr>
            <w:tcW w:w="1980" w:type="dxa"/>
          </w:tcPr>
          <w:p w:rsidR="00A262B1" w:rsidRPr="00A262B1" w:rsidRDefault="00A262B1" w:rsidP="00A262B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bookmarkStart w:id="1" w:name="_Hlk8151347"/>
          </w:p>
        </w:tc>
        <w:tc>
          <w:tcPr>
            <w:tcW w:w="7834" w:type="dxa"/>
            <w:gridSpan w:val="11"/>
          </w:tcPr>
          <w:p w:rsidR="00A262B1" w:rsidRPr="00AA5685" w:rsidRDefault="00A262B1" w:rsidP="00A262B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AA5685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A262B1" w:rsidRPr="00A262B1" w:rsidTr="00AA5685">
        <w:tc>
          <w:tcPr>
            <w:tcW w:w="1980" w:type="dxa"/>
          </w:tcPr>
          <w:p w:rsidR="00A262B1" w:rsidRPr="00A262B1" w:rsidRDefault="00A262B1" w:rsidP="00A262B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84" w:type="dxa"/>
            <w:gridSpan w:val="5"/>
            <w:tcBorders>
              <w:bottom w:val="single" w:sz="4" w:space="0" w:color="auto"/>
            </w:tcBorders>
            <w:vAlign w:val="bottom"/>
          </w:tcPr>
          <w:p w:rsidR="00A262B1" w:rsidRPr="00A262B1" w:rsidRDefault="00A262B1" w:rsidP="00A262B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141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A262B1" w:rsidRPr="00A262B1" w:rsidRDefault="00A262B1" w:rsidP="00A262B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vAlign w:val="bottom"/>
          </w:tcPr>
          <w:p w:rsidR="00A262B1" w:rsidRPr="00A262B1" w:rsidRDefault="00A262B1" w:rsidP="00A262B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1413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62B1" w:rsidRPr="00A262B1" w:rsidTr="00AA5685">
        <w:tc>
          <w:tcPr>
            <w:tcW w:w="1980" w:type="dxa"/>
            <w:vAlign w:val="bottom"/>
          </w:tcPr>
          <w:p w:rsidR="00A262B1" w:rsidRPr="00A262B1" w:rsidRDefault="00A262B1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262B1" w:rsidRPr="00A262B1" w:rsidRDefault="00AD307B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ก่อน</w:t>
            </w:r>
            <w:r w:rsidR="00221BED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62B1" w:rsidRPr="00A262B1" w:rsidRDefault="00A262B1" w:rsidP="00923E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หลังจัดประเภทใหม่</w:t>
            </w:r>
          </w:p>
        </w:tc>
        <w:tc>
          <w:tcPr>
            <w:tcW w:w="270" w:type="dxa"/>
            <w:vAlign w:val="bottom"/>
          </w:tcPr>
          <w:p w:rsidR="00A262B1" w:rsidRPr="00A262B1" w:rsidRDefault="00A262B1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262B1" w:rsidRPr="00A262B1" w:rsidRDefault="00221BED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ก่อนจัดประเภทใหม่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62B1" w:rsidRPr="00A262B1" w:rsidRDefault="00A262B1" w:rsidP="00923E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262B1" w:rsidRPr="00A262B1" w:rsidRDefault="00A262B1" w:rsidP="00923E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หลังจัดประเภทใหม่</w:t>
            </w:r>
          </w:p>
        </w:tc>
      </w:tr>
      <w:tr w:rsidR="00A262B1" w:rsidRPr="00A262B1" w:rsidTr="007251CA">
        <w:tc>
          <w:tcPr>
            <w:tcW w:w="1980" w:type="dxa"/>
          </w:tcPr>
          <w:p w:rsidR="00A262B1" w:rsidRPr="00A262B1" w:rsidRDefault="00A262B1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834" w:type="dxa"/>
            <w:gridSpan w:val="11"/>
          </w:tcPr>
          <w:p w:rsidR="00A262B1" w:rsidRPr="00A262B1" w:rsidRDefault="00A262B1" w:rsidP="00A262B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31 ธันวาคม </w:t>
            </w: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decimal" w:pos="79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1,089,959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72E95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(549,032)</w:t>
            </w:r>
          </w:p>
        </w:tc>
        <w:tc>
          <w:tcPr>
            <w:tcW w:w="36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032947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540,927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965,306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spacing w:line="240" w:lineRule="atLeast"/>
              <w:ind w:right="-18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(430,669)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spacing w:line="240" w:lineRule="atLeast"/>
              <w:ind w:right="-1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534,637</w:t>
            </w: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389,661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72E95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470,997</w:t>
            </w:r>
          </w:p>
        </w:tc>
        <w:tc>
          <w:tcPr>
            <w:tcW w:w="36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032947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860,658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270,852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spacing w:line="240" w:lineRule="atLeast"/>
              <w:ind w:right="-18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358,159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629,011</w:t>
            </w: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1,001,529</w:t>
            </w:r>
          </w:p>
        </w:tc>
        <w:tc>
          <w:tcPr>
            <w:tcW w:w="27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decimal" w:pos="86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F5D68" w:rsidRPr="00A262B1" w:rsidRDefault="009F5D68" w:rsidP="00972E95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78,035</w:t>
            </w:r>
          </w:p>
        </w:tc>
        <w:tc>
          <w:tcPr>
            <w:tcW w:w="36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decimal" w:pos="86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1,079,564</w:t>
            </w:r>
          </w:p>
        </w:tc>
        <w:tc>
          <w:tcPr>
            <w:tcW w:w="27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854,323</w:t>
            </w:r>
          </w:p>
        </w:tc>
        <w:tc>
          <w:tcPr>
            <w:tcW w:w="270" w:type="dxa"/>
            <w:vAlign w:val="bottom"/>
          </w:tcPr>
          <w:p w:rsidR="009F5D68" w:rsidRPr="00A262B1" w:rsidRDefault="009F5D68" w:rsidP="00032947">
            <w:pPr>
              <w:pStyle w:val="NoSpacing"/>
              <w:spacing w:line="240" w:lineRule="atLeast"/>
              <w:ind w:right="-18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72,510</w:t>
            </w:r>
          </w:p>
        </w:tc>
        <w:tc>
          <w:tcPr>
            <w:tcW w:w="27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F5D68" w:rsidRPr="00A262B1" w:rsidRDefault="009F5D68" w:rsidP="00032947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926,833</w:t>
            </w: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03294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(3,223,586)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72E95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1,180,645</w:t>
            </w:r>
          </w:p>
        </w:tc>
        <w:tc>
          <w:tcPr>
            <w:tcW w:w="36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032947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(2,042,941)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(2,798,079)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spacing w:line="240" w:lineRule="atLeast"/>
              <w:ind w:right="-18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1,051,470</w:t>
            </w:r>
          </w:p>
        </w:tc>
        <w:tc>
          <w:tcPr>
            <w:tcW w:w="270" w:type="dxa"/>
          </w:tcPr>
          <w:p w:rsidR="009F5D68" w:rsidRPr="00A262B1" w:rsidRDefault="009F5D68" w:rsidP="00032947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032947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(1,746,609)</w:t>
            </w: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:rsidR="009F5D68" w:rsidRPr="00A262B1" w:rsidRDefault="009F5D68" w:rsidP="00D62197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F5D68" w:rsidRPr="00A262B1" w:rsidRDefault="009F5D68" w:rsidP="00972E95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vAlign w:val="bottom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9F5D68" w:rsidRPr="00A262B1" w:rsidRDefault="009F5D68" w:rsidP="0095748E">
            <w:pPr>
              <w:pStyle w:val="NoSpacing"/>
              <w:tabs>
                <w:tab w:val="decimal" w:pos="61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F5D68" w:rsidRPr="00A262B1" w:rsidRDefault="009F5D68" w:rsidP="0095748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(6,802,509)</w:t>
            </w:r>
          </w:p>
        </w:tc>
        <w:tc>
          <w:tcPr>
            <w:tcW w:w="270" w:type="dxa"/>
            <w:vAlign w:val="bottom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F5D68" w:rsidRPr="00A262B1" w:rsidRDefault="009F5D68" w:rsidP="0095748E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8,845</w:t>
            </w:r>
          </w:p>
        </w:tc>
        <w:tc>
          <w:tcPr>
            <w:tcW w:w="270" w:type="dxa"/>
            <w:vAlign w:val="bottom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F5D68" w:rsidRPr="00A262B1" w:rsidRDefault="009F5D68" w:rsidP="0095748E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(6,793,664)</w:t>
            </w: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</w:tcPr>
          <w:p w:rsidR="009F5D68" w:rsidRPr="00A262B1" w:rsidRDefault="009F5D68" w:rsidP="00D62197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72E95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(1,180,645)</w:t>
            </w:r>
          </w:p>
        </w:tc>
        <w:tc>
          <w:tcPr>
            <w:tcW w:w="36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95748E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(1,180,645)</w:t>
            </w: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5748E">
            <w:pPr>
              <w:pStyle w:val="NoSpacing"/>
              <w:tabs>
                <w:tab w:val="decimal" w:pos="6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5748E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(1,060,315)</w:t>
            </w: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5748E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(1,060,315)</w:t>
            </w:r>
          </w:p>
        </w:tc>
      </w:tr>
      <w:tr w:rsidR="009F5D68" w:rsidRPr="00A262B1" w:rsidTr="009F5D68">
        <w:trPr>
          <w:trHeight w:val="20"/>
        </w:trPr>
        <w:tc>
          <w:tcPr>
            <w:tcW w:w="198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72E95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5748E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5748E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08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72E95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5748E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5748E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9F5D68" w:rsidRPr="00A262B1" w:rsidTr="009F5D68">
        <w:trPr>
          <w:trHeight w:val="68"/>
        </w:trPr>
        <w:tc>
          <w:tcPr>
            <w:tcW w:w="198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2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วันที่ 3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A262B1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</w:p>
        </w:tc>
        <w:tc>
          <w:tcPr>
            <w:tcW w:w="108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72E95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decimal" w:pos="70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5748E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95748E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260CBD" w:rsidRPr="00A262B1" w:rsidTr="009F5D68">
        <w:trPr>
          <w:trHeight w:val="68"/>
        </w:trPr>
        <w:tc>
          <w:tcPr>
            <w:tcW w:w="1980" w:type="dxa"/>
          </w:tcPr>
          <w:p w:rsidR="00260CBD" w:rsidRPr="00260CBD" w:rsidRDefault="00260CBD" w:rsidP="00260CB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รายได้</w:t>
            </w:r>
            <w:r w:rsidR="00120880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080" w:type="dxa"/>
          </w:tcPr>
          <w:p w:rsidR="00260CBD" w:rsidRPr="00A262B1" w:rsidRDefault="00260CBD" w:rsidP="00260CBD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2,877,839</w:t>
            </w:r>
          </w:p>
        </w:tc>
        <w:tc>
          <w:tcPr>
            <w:tcW w:w="270" w:type="dxa"/>
          </w:tcPr>
          <w:p w:rsidR="00260CBD" w:rsidRPr="00A262B1" w:rsidRDefault="00260CBD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0CBD" w:rsidRPr="00A262B1" w:rsidRDefault="00260CBD" w:rsidP="00972E95">
            <w:pPr>
              <w:pStyle w:val="NoSpacing"/>
              <w:tabs>
                <w:tab w:val="decimal" w:pos="792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(54,552)</w:t>
            </w:r>
          </w:p>
        </w:tc>
        <w:tc>
          <w:tcPr>
            <w:tcW w:w="360" w:type="dxa"/>
          </w:tcPr>
          <w:p w:rsidR="00260CBD" w:rsidRPr="00A262B1" w:rsidRDefault="00260CBD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260CBD" w:rsidRPr="00A262B1" w:rsidRDefault="00260CBD" w:rsidP="00260CBD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2,823,287</w:t>
            </w:r>
          </w:p>
        </w:tc>
        <w:tc>
          <w:tcPr>
            <w:tcW w:w="270" w:type="dxa"/>
          </w:tcPr>
          <w:p w:rsidR="00260CBD" w:rsidRPr="00A262B1" w:rsidRDefault="00260CBD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0CBD" w:rsidRPr="00A262B1" w:rsidRDefault="00260CBD" w:rsidP="00260CBD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2,299,95</w:t>
            </w:r>
            <w:r w:rsidR="00C20B22"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:rsidR="00260CBD" w:rsidRPr="00A262B1" w:rsidRDefault="00260CBD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0CBD" w:rsidRPr="00A262B1" w:rsidRDefault="00260CBD" w:rsidP="0095748E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(41,17</w:t>
            </w:r>
            <w:r w:rsidR="00C20B22"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260CBD" w:rsidRPr="00A262B1" w:rsidRDefault="00260CBD" w:rsidP="0095748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0CBD" w:rsidRPr="00A262B1" w:rsidRDefault="00260CBD" w:rsidP="0095748E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2,258,782</w:t>
            </w:r>
          </w:p>
        </w:tc>
      </w:tr>
      <w:tr w:rsidR="009F5D68" w:rsidRPr="00A262B1" w:rsidTr="009F5D68">
        <w:tc>
          <w:tcPr>
            <w:tcW w:w="1980" w:type="dxa"/>
            <w:vAlign w:val="bottom"/>
          </w:tcPr>
          <w:p w:rsidR="009F5D68" w:rsidRPr="00A262B1" w:rsidRDefault="009F5D68" w:rsidP="006B5A6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520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888,736</w:t>
            </w:r>
          </w:p>
        </w:tc>
        <w:tc>
          <w:tcPr>
            <w:tcW w:w="36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888,736</w:t>
            </w:r>
          </w:p>
        </w:tc>
        <w:tc>
          <w:tcPr>
            <w:tcW w:w="27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6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781,809</w:t>
            </w: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781,809</w:t>
            </w:r>
          </w:p>
        </w:tc>
      </w:tr>
      <w:tr w:rsidR="009F5D68" w:rsidRPr="00A262B1" w:rsidTr="009F5D68">
        <w:tc>
          <w:tcPr>
            <w:tcW w:w="1980" w:type="dxa"/>
            <w:vAlign w:val="bottom"/>
          </w:tcPr>
          <w:p w:rsidR="009F5D68" w:rsidRPr="00A262B1" w:rsidRDefault="009F5D68" w:rsidP="006B5A6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892,666</w:t>
            </w:r>
          </w:p>
        </w:tc>
        <w:tc>
          <w:tcPr>
            <w:tcW w:w="27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(888,736)</w:t>
            </w:r>
          </w:p>
        </w:tc>
        <w:tc>
          <w:tcPr>
            <w:tcW w:w="36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3,930</w:t>
            </w:r>
          </w:p>
        </w:tc>
        <w:tc>
          <w:tcPr>
            <w:tcW w:w="27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785,811</w:t>
            </w:r>
          </w:p>
        </w:tc>
        <w:tc>
          <w:tcPr>
            <w:tcW w:w="27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(781,809)</w:t>
            </w: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4,002</w:t>
            </w:r>
          </w:p>
        </w:tc>
      </w:tr>
      <w:tr w:rsidR="009F5D68" w:rsidRPr="00A262B1" w:rsidTr="009F5D68">
        <w:tc>
          <w:tcPr>
            <w:tcW w:w="1980" w:type="dxa"/>
            <w:vAlign w:val="bottom"/>
          </w:tcPr>
          <w:p w:rsidR="009F5D68" w:rsidRPr="00A262B1" w:rsidRDefault="009F5D68" w:rsidP="006B5A6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235,993</w:t>
            </w:r>
          </w:p>
        </w:tc>
        <w:tc>
          <w:tcPr>
            <w:tcW w:w="27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(21,046)</w:t>
            </w:r>
          </w:p>
        </w:tc>
        <w:tc>
          <w:tcPr>
            <w:tcW w:w="36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214,947</w:t>
            </w:r>
          </w:p>
        </w:tc>
        <w:tc>
          <w:tcPr>
            <w:tcW w:w="27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239,642</w:t>
            </w:r>
          </w:p>
        </w:tc>
        <w:tc>
          <w:tcPr>
            <w:tcW w:w="27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(17,961)</w:t>
            </w: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NoSpacing"/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221,681</w:t>
            </w:r>
          </w:p>
        </w:tc>
      </w:tr>
      <w:tr w:rsidR="009F5D68" w:rsidRPr="00A262B1" w:rsidTr="009F5D68">
        <w:tc>
          <w:tcPr>
            <w:tcW w:w="1980" w:type="dxa"/>
            <w:vAlign w:val="bottom"/>
          </w:tcPr>
          <w:p w:rsidR="009F5D68" w:rsidRPr="00A262B1" w:rsidRDefault="009F5D68" w:rsidP="006B5A6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080" w:type="dxa"/>
          </w:tcPr>
          <w:p w:rsidR="009F5D68" w:rsidRPr="00A262B1" w:rsidRDefault="00A262B1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="00260CBD">
              <w:rPr>
                <w:rFonts w:asciiTheme="majorBidi" w:eastAsia="Calibri" w:hAnsiTheme="majorBidi" w:cstheme="majorBidi"/>
                <w:sz w:val="24"/>
                <w:szCs w:val="24"/>
              </w:rPr>
              <w:t>1,215,859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F5D68" w:rsidRPr="00A262B1" w:rsidRDefault="00260CBD" w:rsidP="006B5A6E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5,807</w:t>
            </w:r>
          </w:p>
        </w:tc>
        <w:tc>
          <w:tcPr>
            <w:tcW w:w="36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(1,210,052)</w:t>
            </w:r>
          </w:p>
        </w:tc>
        <w:tc>
          <w:tcPr>
            <w:tcW w:w="270" w:type="dxa"/>
            <w:shd w:val="clear" w:color="auto" w:fill="auto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F5D68" w:rsidRPr="00A262B1" w:rsidRDefault="00A262B1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="00260CBD">
              <w:rPr>
                <w:rFonts w:asciiTheme="majorBidi" w:eastAsia="Calibri" w:hAnsiTheme="majorBidi" w:cstheme="majorBidi"/>
                <w:sz w:val="24"/>
                <w:szCs w:val="24"/>
              </w:rPr>
              <w:t>1,027,44</w:t>
            </w:r>
            <w:r w:rsidR="00C20B22"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260CBD" w:rsidP="006B5A6E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60CBD">
              <w:rPr>
                <w:rFonts w:asciiTheme="majorBidi" w:eastAsia="Calibri" w:hAnsiTheme="majorBidi" w:cstheme="majorBidi"/>
                <w:sz w:val="24"/>
                <w:szCs w:val="24"/>
              </w:rPr>
              <w:t>5,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80</w:t>
            </w:r>
            <w:r w:rsidR="00C20B22"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(1,021,639)</w:t>
            </w:r>
          </w:p>
        </w:tc>
      </w:tr>
      <w:tr w:rsidR="009F5D68" w:rsidRPr="00A262B1" w:rsidTr="009F5D68">
        <w:tc>
          <w:tcPr>
            <w:tcW w:w="1980" w:type="dxa"/>
            <w:vAlign w:val="bottom"/>
          </w:tcPr>
          <w:p w:rsidR="009F5D68" w:rsidRPr="00A262B1" w:rsidRDefault="009F5D68" w:rsidP="006B5A6E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(1,587,019)</w:t>
            </w: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F5D68" w:rsidRPr="00A262B1" w:rsidRDefault="009F5D68" w:rsidP="006B5A6E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61,591</w:t>
            </w:r>
          </w:p>
        </w:tc>
        <w:tc>
          <w:tcPr>
            <w:tcW w:w="360" w:type="dxa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6B5A6E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(1,525,428)</w:t>
            </w: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(1,296,236)</w:t>
            </w: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46,490</w:t>
            </w: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NoSpacing"/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(1,249,746)</w:t>
            </w:r>
          </w:p>
        </w:tc>
      </w:tr>
      <w:tr w:rsidR="009F5D68" w:rsidRPr="00A262B1" w:rsidTr="009F5D68">
        <w:tc>
          <w:tcPr>
            <w:tcW w:w="1980" w:type="dxa"/>
            <w:vAlign w:val="bottom"/>
          </w:tcPr>
          <w:p w:rsidR="009F5D68" w:rsidRPr="00A262B1" w:rsidRDefault="009F5D68" w:rsidP="006B5A6E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(358,849)</w:t>
            </w: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79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8,200</w:t>
            </w:r>
          </w:p>
        </w:tc>
        <w:tc>
          <w:tcPr>
            <w:tcW w:w="360" w:type="dxa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6B5A6E">
            <w:pPr>
              <w:pStyle w:val="NoSpacing"/>
              <w:tabs>
                <w:tab w:val="decimal" w:pos="705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(350,649)</w:t>
            </w: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864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(336,589)</w:t>
            </w: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BodyText"/>
              <w:tabs>
                <w:tab w:val="decimal" w:pos="864"/>
              </w:tabs>
              <w:spacing w:after="0" w:line="340" w:lineRule="exac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73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6,838</w:t>
            </w: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NoSpacing"/>
              <w:tabs>
                <w:tab w:val="decimal" w:pos="791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sz w:val="24"/>
                <w:szCs w:val="24"/>
              </w:rPr>
              <w:t>(329,751)</w:t>
            </w:r>
          </w:p>
        </w:tc>
      </w:tr>
      <w:tr w:rsidR="009F5D68" w:rsidRPr="00A262B1" w:rsidTr="009F5D68">
        <w:tc>
          <w:tcPr>
            <w:tcW w:w="1980" w:type="dxa"/>
          </w:tcPr>
          <w:p w:rsidR="009F5D68" w:rsidRPr="00A262B1" w:rsidRDefault="009F5D68" w:rsidP="006B5A6E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5D68" w:rsidRPr="00A262B1" w:rsidRDefault="009F5D68" w:rsidP="006B5A6E">
            <w:pPr>
              <w:pStyle w:val="NoSpacing"/>
              <w:tabs>
                <w:tab w:val="decimal" w:pos="522"/>
              </w:tabs>
              <w:spacing w:line="240" w:lineRule="atLeast"/>
              <w:ind w:right="-108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A262B1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9F5D68" w:rsidRPr="00A262B1" w:rsidRDefault="009F5D68" w:rsidP="006B5A6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:rsidR="009F5D68" w:rsidRPr="00A262B1" w:rsidRDefault="009F5D68" w:rsidP="006B5A6E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F5D68" w:rsidRPr="00A262B1" w:rsidRDefault="009F5D68" w:rsidP="006B5A6E">
            <w:pPr>
              <w:pStyle w:val="BodyText"/>
              <w:tabs>
                <w:tab w:val="decimal" w:pos="522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F5D68" w:rsidRPr="00A262B1" w:rsidRDefault="009F5D68" w:rsidP="006B5A6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9F5D68" w:rsidRPr="00A262B1" w:rsidRDefault="009F5D68" w:rsidP="006B5A6E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1"/>
    </w:tbl>
    <w:p w:rsidR="00186B61" w:rsidRPr="004B0718" w:rsidRDefault="00186B61" w:rsidP="009D4032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jc w:val="thaiDistribute"/>
        <w:rPr>
          <w:rFonts w:asciiTheme="majorBidi" w:hAnsiTheme="majorBidi" w:cstheme="majorBidi"/>
          <w:spacing w:val="2"/>
        </w:rPr>
      </w:pPr>
    </w:p>
    <w:p w:rsidR="00032947" w:rsidRPr="004B0718" w:rsidRDefault="004B0718" w:rsidP="004B071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4B0718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การจัดประเภทรายการใหม่นี้</w:t>
      </w:r>
      <w:r w:rsidRPr="004B0718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4B0718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เนื่องจากผู้บริหารเห็นว่ามีความเหมาะสมกับธุรกิจของกลุ่มบริษัทมากกว่า</w:t>
      </w:r>
    </w:p>
    <w:sectPr w:rsidR="00032947" w:rsidRPr="004B0718" w:rsidSect="009F5D68">
      <w:pgSz w:w="11909" w:h="16834" w:code="9"/>
      <w:pgMar w:top="691" w:right="1152" w:bottom="576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DE0" w:rsidRDefault="007D7DE0">
      <w:r>
        <w:separator/>
      </w:r>
    </w:p>
  </w:endnote>
  <w:endnote w:type="continuationSeparator" w:id="0">
    <w:p w:rsidR="007D7DE0" w:rsidRDefault="007D7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20B0403020202020204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335" w:rsidRPr="00F80AD2" w:rsidRDefault="00926335" w:rsidP="005B52B1">
    <w:pPr>
      <w:pStyle w:val="Footer"/>
      <w:framePr w:wrap="around" w:vAnchor="text" w:hAnchor="margin" w:xAlign="center" w:y="1"/>
      <w:tabs>
        <w:tab w:val="clear" w:pos="4536"/>
        <w:tab w:val="clear" w:pos="9072"/>
      </w:tabs>
      <w:ind w:right="60"/>
      <w:rPr>
        <w:rStyle w:val="PageNumber"/>
        <w:rFonts w:ascii="Angsana New" w:hAnsi="Angsana New" w:cs="Angsana New"/>
        <w:sz w:val="30"/>
        <w:szCs w:val="30"/>
      </w:rPr>
    </w:pP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80AD2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9D6C8E">
      <w:rPr>
        <w:rStyle w:val="PageNumber"/>
        <w:rFonts w:ascii="Angsana New" w:hAnsi="Angsana New" w:cs="Angsana New"/>
        <w:noProof/>
        <w:sz w:val="30"/>
        <w:szCs w:val="30"/>
        <w:cs/>
      </w:rPr>
      <w:t>14</w:t>
    </w: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926335" w:rsidRPr="003771EB" w:rsidRDefault="00926335" w:rsidP="003771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335" w:rsidRPr="001C3E91" w:rsidRDefault="00926335" w:rsidP="009D60C0">
    <w:pPr>
      <w:tabs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1C3E91">
      <w:rPr>
        <w:rFonts w:ascii="Angsana New" w:hAnsi="Angsana New" w:cs="Angsana New"/>
        <w:sz w:val="30"/>
        <w:szCs w:val="30"/>
        <w:cs/>
      </w:rPr>
      <w:fldChar w:fldCharType="begin"/>
    </w:r>
    <w:r w:rsidRPr="001C3E91">
      <w:rPr>
        <w:rFonts w:ascii="Angsana New" w:hAnsi="Angsana New" w:cs="Angsana New"/>
        <w:sz w:val="30"/>
        <w:szCs w:val="30"/>
        <w:cs/>
      </w:rPr>
      <w:instrText xml:space="preserve"> </w:instrText>
    </w:r>
    <w:r w:rsidRPr="001C3E91">
      <w:rPr>
        <w:rFonts w:ascii="Angsana New" w:hAnsi="Angsana New" w:cs="Angsana New"/>
        <w:sz w:val="30"/>
        <w:szCs w:val="30"/>
      </w:rPr>
      <w:instrText>PAGE  \* Arabic  \* MERGEFORMAT</w:instrText>
    </w:r>
    <w:r w:rsidRPr="001C3E91">
      <w:rPr>
        <w:rFonts w:ascii="Angsana New" w:hAnsi="Angsana New" w:cs="Angsana New"/>
        <w:sz w:val="30"/>
        <w:szCs w:val="30"/>
        <w:cs/>
      </w:rPr>
      <w:instrText xml:space="preserve"> </w:instrText>
    </w:r>
    <w:r w:rsidRPr="001C3E91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38</w:t>
    </w:r>
    <w:r w:rsidRPr="001C3E91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335" w:rsidRPr="00770317" w:rsidRDefault="00926335">
    <w:pPr>
      <w:pStyle w:val="Footer"/>
      <w:jc w:val="center"/>
      <w:rPr>
        <w:rFonts w:ascii="Angsana New" w:hAnsi="Angsana New"/>
        <w:sz w:val="30"/>
        <w:szCs w:val="30"/>
      </w:rPr>
    </w:pPr>
    <w:r w:rsidRPr="00770317">
      <w:rPr>
        <w:rFonts w:ascii="Angsana New" w:hAnsi="Angsana New"/>
        <w:sz w:val="30"/>
        <w:szCs w:val="30"/>
      </w:rPr>
      <w:fldChar w:fldCharType="begin"/>
    </w:r>
    <w:r w:rsidRPr="00770317">
      <w:rPr>
        <w:rFonts w:ascii="Angsana New" w:hAnsi="Angsana New"/>
        <w:sz w:val="30"/>
        <w:szCs w:val="30"/>
      </w:rPr>
      <w:instrText xml:space="preserve"> PAGE   \* MERGEFORMAT </w:instrText>
    </w:r>
    <w:r w:rsidRPr="0077031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42</w:t>
    </w:r>
    <w:r w:rsidRPr="0077031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DE0" w:rsidRDefault="007D7DE0">
      <w:r>
        <w:separator/>
      </w:r>
    </w:p>
  </w:footnote>
  <w:footnote w:type="continuationSeparator" w:id="0">
    <w:p w:rsidR="007D7DE0" w:rsidRDefault="007D7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335" w:rsidRDefault="00926335" w:rsidP="00B6107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:rsidR="00926335" w:rsidRDefault="00926335" w:rsidP="00B6107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:rsidR="00926335" w:rsidRDefault="00926335" w:rsidP="009822A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4E44FE">
      <w:rPr>
        <w:rFonts w:ascii="Angsana New" w:hAnsi="Angsana New" w:cs="Angsana New"/>
        <w:b/>
        <w:bCs/>
        <w:sz w:val="32"/>
        <w:szCs w:val="32"/>
      </w:rPr>
      <w:t xml:space="preserve"> </w:t>
    </w:r>
    <w:r w:rsidRPr="004E44FE">
      <w:rPr>
        <w:rFonts w:ascii="Angsana New" w:hAnsi="Angsana New" w:cs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2562</w:t>
    </w:r>
    <w:r>
      <w:rPr>
        <w:rFonts w:ascii="Angsana New" w:hAnsi="Angsana New" w:cs="Angsana New"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 w:cs="Angsana New"/>
        <w:b/>
        <w:bCs/>
        <w:sz w:val="32"/>
        <w:szCs w:val="32"/>
      </w:rPr>
      <w:t>)</w:t>
    </w:r>
  </w:p>
  <w:p w:rsidR="00926335" w:rsidRPr="009822AA" w:rsidRDefault="00926335" w:rsidP="009822A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335" w:rsidRDefault="00926335" w:rsidP="000805F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:rsidR="00926335" w:rsidRDefault="00926335" w:rsidP="000805F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:rsidR="00926335" w:rsidRDefault="00926335" w:rsidP="000805FA">
    <w:pPr>
      <w:tabs>
        <w:tab w:val="left" w:pos="540"/>
        <w:tab w:val="left" w:pos="900"/>
      </w:tabs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EA5436">
      <w:rPr>
        <w:rFonts w:ascii="Angsana New" w:hAnsi="Angsana New" w:cs="Angsana New"/>
        <w:b/>
        <w:bCs/>
        <w:sz w:val="32"/>
        <w:szCs w:val="32"/>
      </w:rPr>
      <w:t>31</w:t>
    </w:r>
    <w:r w:rsidRPr="004E44FE">
      <w:rPr>
        <w:rFonts w:ascii="Angsana New" w:hAnsi="Angsana New" w:cs="Angsana New"/>
        <w:b/>
        <w:bCs/>
        <w:sz w:val="32"/>
        <w:szCs w:val="32"/>
      </w:rPr>
      <w:t xml:space="preserve"> </w:t>
    </w:r>
    <w:r w:rsidRPr="004E44FE">
      <w:rPr>
        <w:rFonts w:ascii="Angsana New" w:hAnsi="Angsana New" w:cs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2562</w:t>
    </w:r>
    <w:r>
      <w:rPr>
        <w:rFonts w:ascii="Angsana New" w:hAnsi="Angsana New" w:cs="Angsana New"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 w:cs="Angsana New"/>
        <w:b/>
        <w:bCs/>
        <w:sz w:val="32"/>
        <w:szCs w:val="32"/>
      </w:rPr>
      <w:t>)</w:t>
    </w:r>
  </w:p>
  <w:p w:rsidR="00926335" w:rsidRDefault="00926335" w:rsidP="000805FA">
    <w:pPr>
      <w:tabs>
        <w:tab w:val="left" w:pos="540"/>
        <w:tab w:val="left" w:pos="900"/>
      </w:tabs>
      <w:spacing w:after="0" w:line="240" w:lineRule="auto"/>
      <w:ind w:left="540" w:hanging="468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335" w:rsidRDefault="00926335" w:rsidP="00D13A1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ริษัท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:rsidR="00926335" w:rsidRDefault="00926335" w:rsidP="00D13A1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:rsidR="00926335" w:rsidRDefault="00926335" w:rsidP="00D13A1D">
    <w:pPr>
      <w:tabs>
        <w:tab w:val="left" w:pos="540"/>
        <w:tab w:val="left" w:pos="900"/>
      </w:tabs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EA5436">
      <w:rPr>
        <w:rFonts w:ascii="Angsana New" w:hAnsi="Angsana New" w:cs="Angsana New"/>
        <w:b/>
        <w:bCs/>
        <w:sz w:val="32"/>
        <w:szCs w:val="32"/>
      </w:rPr>
      <w:t>31</w:t>
    </w:r>
    <w:r w:rsidRPr="004E44FE">
      <w:rPr>
        <w:rFonts w:ascii="Angsana New" w:hAnsi="Angsana New" w:cs="Angsana New"/>
        <w:b/>
        <w:bCs/>
        <w:sz w:val="32"/>
        <w:szCs w:val="32"/>
      </w:rPr>
      <w:t xml:space="preserve"> </w:t>
    </w:r>
    <w:r w:rsidRPr="004E44FE">
      <w:rPr>
        <w:rFonts w:ascii="Angsana New" w:hAnsi="Angsana New" w:cs="Angsana New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2562</w:t>
    </w:r>
    <w:r>
      <w:rPr>
        <w:rFonts w:ascii="Angsana New" w:hAnsi="Angsana New" w:cs="Angsana New"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 w:cs="Angsana New"/>
        <w:b/>
        <w:bCs/>
        <w:sz w:val="32"/>
        <w:szCs w:val="32"/>
      </w:rPr>
      <w:t>)</w:t>
    </w:r>
  </w:p>
  <w:p w:rsidR="00926335" w:rsidRPr="00521ACE" w:rsidRDefault="00926335" w:rsidP="00EA543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AAC27BCA"/>
    <w:lvl w:ilvl="0" w:tplc="52564878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CC91A15"/>
    <w:multiLevelType w:val="hybridMultilevel"/>
    <w:tmpl w:val="D462636A"/>
    <w:lvl w:ilvl="0" w:tplc="CE809488">
      <w:start w:val="1"/>
      <w:numFmt w:val="thaiLetters"/>
      <w:lvlText w:val="%1"/>
      <w:lvlJc w:val="left"/>
      <w:pPr>
        <w:ind w:left="54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119834CA"/>
    <w:multiLevelType w:val="hybridMultilevel"/>
    <w:tmpl w:val="9FD093EE"/>
    <w:lvl w:ilvl="0" w:tplc="EE62C9B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2717507B"/>
    <w:multiLevelType w:val="hybridMultilevel"/>
    <w:tmpl w:val="AA528566"/>
    <w:lvl w:ilvl="0" w:tplc="9C0C1B44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FC94AA7"/>
    <w:multiLevelType w:val="hybridMultilevel"/>
    <w:tmpl w:val="4FD63600"/>
    <w:lvl w:ilvl="0" w:tplc="EC369504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9">
    <w:nsid w:val="5EE42595"/>
    <w:multiLevelType w:val="hybridMultilevel"/>
    <w:tmpl w:val="3E86EB96"/>
    <w:lvl w:ilvl="0" w:tplc="DE60C2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0"/>
  </w:num>
  <w:num w:numId="14">
    <w:abstractNumId w:val="17"/>
  </w:num>
  <w:num w:numId="15">
    <w:abstractNumId w:val="10"/>
  </w:num>
  <w:num w:numId="16">
    <w:abstractNumId w:val="18"/>
  </w:num>
  <w:num w:numId="17">
    <w:abstractNumId w:val="18"/>
  </w:num>
  <w:num w:numId="18">
    <w:abstractNumId w:val="15"/>
  </w:num>
  <w:num w:numId="19">
    <w:abstractNumId w:val="11"/>
  </w:num>
  <w:num w:numId="20">
    <w:abstractNumId w:val="13"/>
  </w:num>
  <w:num w:numId="21">
    <w:abstractNumId w:val="12"/>
  </w:num>
  <w:num w:numId="22">
    <w:abstractNumId w:val="21"/>
  </w:num>
  <w:num w:numId="23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AA"/>
    <w:rsid w:val="00000120"/>
    <w:rsid w:val="000008BA"/>
    <w:rsid w:val="000008C6"/>
    <w:rsid w:val="000010BB"/>
    <w:rsid w:val="00001374"/>
    <w:rsid w:val="00001424"/>
    <w:rsid w:val="00001B74"/>
    <w:rsid w:val="00001FC7"/>
    <w:rsid w:val="00001FE4"/>
    <w:rsid w:val="00001FED"/>
    <w:rsid w:val="00002E13"/>
    <w:rsid w:val="00003970"/>
    <w:rsid w:val="00004096"/>
    <w:rsid w:val="000046B4"/>
    <w:rsid w:val="0000470A"/>
    <w:rsid w:val="000047A5"/>
    <w:rsid w:val="00004CF7"/>
    <w:rsid w:val="00005BC6"/>
    <w:rsid w:val="00005CF3"/>
    <w:rsid w:val="00005DE0"/>
    <w:rsid w:val="000062B8"/>
    <w:rsid w:val="000064FA"/>
    <w:rsid w:val="00006644"/>
    <w:rsid w:val="00006828"/>
    <w:rsid w:val="00006A6E"/>
    <w:rsid w:val="00006D8B"/>
    <w:rsid w:val="0000743B"/>
    <w:rsid w:val="00010F27"/>
    <w:rsid w:val="00010FFA"/>
    <w:rsid w:val="000112E7"/>
    <w:rsid w:val="00011653"/>
    <w:rsid w:val="000116BF"/>
    <w:rsid w:val="000121DE"/>
    <w:rsid w:val="0001238B"/>
    <w:rsid w:val="000125A6"/>
    <w:rsid w:val="000140AE"/>
    <w:rsid w:val="0001498C"/>
    <w:rsid w:val="00014BB3"/>
    <w:rsid w:val="000150C3"/>
    <w:rsid w:val="00015E48"/>
    <w:rsid w:val="00016156"/>
    <w:rsid w:val="00016203"/>
    <w:rsid w:val="00016688"/>
    <w:rsid w:val="000166E2"/>
    <w:rsid w:val="00016AB4"/>
    <w:rsid w:val="00016E0A"/>
    <w:rsid w:val="00017231"/>
    <w:rsid w:val="00017245"/>
    <w:rsid w:val="000177DB"/>
    <w:rsid w:val="00017AD8"/>
    <w:rsid w:val="00017B3F"/>
    <w:rsid w:val="0002085A"/>
    <w:rsid w:val="00020D30"/>
    <w:rsid w:val="000217C1"/>
    <w:rsid w:val="00021F87"/>
    <w:rsid w:val="000220CB"/>
    <w:rsid w:val="000225A2"/>
    <w:rsid w:val="000228FE"/>
    <w:rsid w:val="00022C49"/>
    <w:rsid w:val="00022E75"/>
    <w:rsid w:val="00022F5F"/>
    <w:rsid w:val="00022F64"/>
    <w:rsid w:val="000239E2"/>
    <w:rsid w:val="00023DF8"/>
    <w:rsid w:val="00024262"/>
    <w:rsid w:val="00024399"/>
    <w:rsid w:val="00024576"/>
    <w:rsid w:val="00024B4B"/>
    <w:rsid w:val="00025279"/>
    <w:rsid w:val="00025606"/>
    <w:rsid w:val="00025792"/>
    <w:rsid w:val="00025D9D"/>
    <w:rsid w:val="0002601E"/>
    <w:rsid w:val="00026361"/>
    <w:rsid w:val="000265F1"/>
    <w:rsid w:val="00026B15"/>
    <w:rsid w:val="0002717B"/>
    <w:rsid w:val="00027362"/>
    <w:rsid w:val="000273E7"/>
    <w:rsid w:val="00027917"/>
    <w:rsid w:val="00027C54"/>
    <w:rsid w:val="00027D6C"/>
    <w:rsid w:val="00030417"/>
    <w:rsid w:val="00030A6B"/>
    <w:rsid w:val="00030B7E"/>
    <w:rsid w:val="00030BBC"/>
    <w:rsid w:val="00031240"/>
    <w:rsid w:val="00031B45"/>
    <w:rsid w:val="0003212D"/>
    <w:rsid w:val="0003242D"/>
    <w:rsid w:val="00032551"/>
    <w:rsid w:val="00032947"/>
    <w:rsid w:val="000336AA"/>
    <w:rsid w:val="000339D4"/>
    <w:rsid w:val="0003402F"/>
    <w:rsid w:val="000345FB"/>
    <w:rsid w:val="00035110"/>
    <w:rsid w:val="00035A14"/>
    <w:rsid w:val="00035CF4"/>
    <w:rsid w:val="000361D1"/>
    <w:rsid w:val="00036256"/>
    <w:rsid w:val="0003716C"/>
    <w:rsid w:val="00037184"/>
    <w:rsid w:val="00037264"/>
    <w:rsid w:val="0003741C"/>
    <w:rsid w:val="000377AC"/>
    <w:rsid w:val="0004015B"/>
    <w:rsid w:val="0004076C"/>
    <w:rsid w:val="0004091F"/>
    <w:rsid w:val="00040F5B"/>
    <w:rsid w:val="00041ACE"/>
    <w:rsid w:val="00041D71"/>
    <w:rsid w:val="00041F1F"/>
    <w:rsid w:val="00042620"/>
    <w:rsid w:val="00042EB4"/>
    <w:rsid w:val="00043819"/>
    <w:rsid w:val="00043E97"/>
    <w:rsid w:val="00043FE1"/>
    <w:rsid w:val="0004402A"/>
    <w:rsid w:val="00044151"/>
    <w:rsid w:val="000441DA"/>
    <w:rsid w:val="00044233"/>
    <w:rsid w:val="00044490"/>
    <w:rsid w:val="00044960"/>
    <w:rsid w:val="00044C36"/>
    <w:rsid w:val="00045260"/>
    <w:rsid w:val="00045879"/>
    <w:rsid w:val="0004597B"/>
    <w:rsid w:val="00045987"/>
    <w:rsid w:val="0004679E"/>
    <w:rsid w:val="00046DFF"/>
    <w:rsid w:val="00046EDB"/>
    <w:rsid w:val="00050781"/>
    <w:rsid w:val="00050AC1"/>
    <w:rsid w:val="000512EF"/>
    <w:rsid w:val="00051541"/>
    <w:rsid w:val="00051D70"/>
    <w:rsid w:val="00052077"/>
    <w:rsid w:val="00052396"/>
    <w:rsid w:val="00052411"/>
    <w:rsid w:val="000525BF"/>
    <w:rsid w:val="00052699"/>
    <w:rsid w:val="000527A5"/>
    <w:rsid w:val="00052EB2"/>
    <w:rsid w:val="00053069"/>
    <w:rsid w:val="00053186"/>
    <w:rsid w:val="0005321E"/>
    <w:rsid w:val="000532C3"/>
    <w:rsid w:val="000537F3"/>
    <w:rsid w:val="00053C57"/>
    <w:rsid w:val="00053E52"/>
    <w:rsid w:val="00054043"/>
    <w:rsid w:val="000549F2"/>
    <w:rsid w:val="00054D7D"/>
    <w:rsid w:val="00054E19"/>
    <w:rsid w:val="00055376"/>
    <w:rsid w:val="00055BC0"/>
    <w:rsid w:val="0005604F"/>
    <w:rsid w:val="00056451"/>
    <w:rsid w:val="00056605"/>
    <w:rsid w:val="0005687E"/>
    <w:rsid w:val="00057AE3"/>
    <w:rsid w:val="00060185"/>
    <w:rsid w:val="000602F2"/>
    <w:rsid w:val="000604CF"/>
    <w:rsid w:val="00060511"/>
    <w:rsid w:val="00060916"/>
    <w:rsid w:val="00061227"/>
    <w:rsid w:val="00061904"/>
    <w:rsid w:val="0006196F"/>
    <w:rsid w:val="00061A41"/>
    <w:rsid w:val="00061BB0"/>
    <w:rsid w:val="000629EB"/>
    <w:rsid w:val="00063126"/>
    <w:rsid w:val="000632BA"/>
    <w:rsid w:val="000634CF"/>
    <w:rsid w:val="00063A4E"/>
    <w:rsid w:val="00063FA8"/>
    <w:rsid w:val="00064A06"/>
    <w:rsid w:val="0006502D"/>
    <w:rsid w:val="00065064"/>
    <w:rsid w:val="000650B6"/>
    <w:rsid w:val="0006552F"/>
    <w:rsid w:val="00065903"/>
    <w:rsid w:val="000659B8"/>
    <w:rsid w:val="00067203"/>
    <w:rsid w:val="00067C21"/>
    <w:rsid w:val="00067C87"/>
    <w:rsid w:val="00070147"/>
    <w:rsid w:val="00070317"/>
    <w:rsid w:val="000706C3"/>
    <w:rsid w:val="00070A53"/>
    <w:rsid w:val="00070C7A"/>
    <w:rsid w:val="00070E51"/>
    <w:rsid w:val="00070E8A"/>
    <w:rsid w:val="00071458"/>
    <w:rsid w:val="000714F4"/>
    <w:rsid w:val="00071802"/>
    <w:rsid w:val="000721F9"/>
    <w:rsid w:val="00072266"/>
    <w:rsid w:val="000726BF"/>
    <w:rsid w:val="000729EA"/>
    <w:rsid w:val="00072DFC"/>
    <w:rsid w:val="00072ED3"/>
    <w:rsid w:val="000734DE"/>
    <w:rsid w:val="00073819"/>
    <w:rsid w:val="00073CBD"/>
    <w:rsid w:val="00073E8E"/>
    <w:rsid w:val="00073F9A"/>
    <w:rsid w:val="00074372"/>
    <w:rsid w:val="00074442"/>
    <w:rsid w:val="0007467F"/>
    <w:rsid w:val="00074D34"/>
    <w:rsid w:val="00075286"/>
    <w:rsid w:val="00075EB3"/>
    <w:rsid w:val="000768B5"/>
    <w:rsid w:val="000772BF"/>
    <w:rsid w:val="00077521"/>
    <w:rsid w:val="000775A5"/>
    <w:rsid w:val="000777C8"/>
    <w:rsid w:val="00077835"/>
    <w:rsid w:val="00077C1E"/>
    <w:rsid w:val="00077DA1"/>
    <w:rsid w:val="000800E1"/>
    <w:rsid w:val="000802BD"/>
    <w:rsid w:val="0008042F"/>
    <w:rsid w:val="000805FA"/>
    <w:rsid w:val="00080B25"/>
    <w:rsid w:val="00080B69"/>
    <w:rsid w:val="0008115C"/>
    <w:rsid w:val="0008186F"/>
    <w:rsid w:val="00081FA4"/>
    <w:rsid w:val="00082B7C"/>
    <w:rsid w:val="000837B7"/>
    <w:rsid w:val="00083B36"/>
    <w:rsid w:val="00084C5D"/>
    <w:rsid w:val="0008527F"/>
    <w:rsid w:val="000854CF"/>
    <w:rsid w:val="00085E9A"/>
    <w:rsid w:val="00085FFB"/>
    <w:rsid w:val="000866CF"/>
    <w:rsid w:val="0008693A"/>
    <w:rsid w:val="00086A81"/>
    <w:rsid w:val="000874AB"/>
    <w:rsid w:val="000902BB"/>
    <w:rsid w:val="00090335"/>
    <w:rsid w:val="0009063E"/>
    <w:rsid w:val="00091262"/>
    <w:rsid w:val="0009129B"/>
    <w:rsid w:val="0009189A"/>
    <w:rsid w:val="000918C2"/>
    <w:rsid w:val="000919CA"/>
    <w:rsid w:val="00091A97"/>
    <w:rsid w:val="00091B50"/>
    <w:rsid w:val="00091BD6"/>
    <w:rsid w:val="00091E63"/>
    <w:rsid w:val="00092309"/>
    <w:rsid w:val="0009260E"/>
    <w:rsid w:val="00092643"/>
    <w:rsid w:val="000926E3"/>
    <w:rsid w:val="00092C02"/>
    <w:rsid w:val="00092CF8"/>
    <w:rsid w:val="0009305C"/>
    <w:rsid w:val="000937C4"/>
    <w:rsid w:val="00093934"/>
    <w:rsid w:val="00093F55"/>
    <w:rsid w:val="000945DB"/>
    <w:rsid w:val="000948E4"/>
    <w:rsid w:val="00094E36"/>
    <w:rsid w:val="00094E91"/>
    <w:rsid w:val="0009508A"/>
    <w:rsid w:val="000954A5"/>
    <w:rsid w:val="00095853"/>
    <w:rsid w:val="000959B4"/>
    <w:rsid w:val="00095B29"/>
    <w:rsid w:val="00096349"/>
    <w:rsid w:val="00096396"/>
    <w:rsid w:val="00096A5B"/>
    <w:rsid w:val="00096D1D"/>
    <w:rsid w:val="000975B2"/>
    <w:rsid w:val="000976F9"/>
    <w:rsid w:val="00097AA9"/>
    <w:rsid w:val="00097B05"/>
    <w:rsid w:val="00097C3E"/>
    <w:rsid w:val="000A000F"/>
    <w:rsid w:val="000A0103"/>
    <w:rsid w:val="000A0209"/>
    <w:rsid w:val="000A03B6"/>
    <w:rsid w:val="000A0F74"/>
    <w:rsid w:val="000A10F3"/>
    <w:rsid w:val="000A11A0"/>
    <w:rsid w:val="000A1838"/>
    <w:rsid w:val="000A1ADA"/>
    <w:rsid w:val="000A1D9D"/>
    <w:rsid w:val="000A28EC"/>
    <w:rsid w:val="000A2FBD"/>
    <w:rsid w:val="000A3591"/>
    <w:rsid w:val="000A3762"/>
    <w:rsid w:val="000A3C75"/>
    <w:rsid w:val="000A41FE"/>
    <w:rsid w:val="000A42AD"/>
    <w:rsid w:val="000A4C0D"/>
    <w:rsid w:val="000A4F83"/>
    <w:rsid w:val="000A55CD"/>
    <w:rsid w:val="000A5815"/>
    <w:rsid w:val="000A5974"/>
    <w:rsid w:val="000A59D0"/>
    <w:rsid w:val="000A5E51"/>
    <w:rsid w:val="000A60C6"/>
    <w:rsid w:val="000A6526"/>
    <w:rsid w:val="000A674B"/>
    <w:rsid w:val="000A674C"/>
    <w:rsid w:val="000A6825"/>
    <w:rsid w:val="000A7768"/>
    <w:rsid w:val="000A7849"/>
    <w:rsid w:val="000B08D1"/>
    <w:rsid w:val="000B1F39"/>
    <w:rsid w:val="000B2706"/>
    <w:rsid w:val="000B2911"/>
    <w:rsid w:val="000B2E08"/>
    <w:rsid w:val="000B2EEF"/>
    <w:rsid w:val="000B3372"/>
    <w:rsid w:val="000B4134"/>
    <w:rsid w:val="000B4D02"/>
    <w:rsid w:val="000B51D9"/>
    <w:rsid w:val="000B577E"/>
    <w:rsid w:val="000B5A47"/>
    <w:rsid w:val="000B6A76"/>
    <w:rsid w:val="000B707D"/>
    <w:rsid w:val="000B7184"/>
    <w:rsid w:val="000B7222"/>
    <w:rsid w:val="000B795D"/>
    <w:rsid w:val="000B7A98"/>
    <w:rsid w:val="000B7B67"/>
    <w:rsid w:val="000B7E09"/>
    <w:rsid w:val="000B7F87"/>
    <w:rsid w:val="000C00C3"/>
    <w:rsid w:val="000C0A52"/>
    <w:rsid w:val="000C0B42"/>
    <w:rsid w:val="000C0BB2"/>
    <w:rsid w:val="000C0D27"/>
    <w:rsid w:val="000C0E28"/>
    <w:rsid w:val="000C128D"/>
    <w:rsid w:val="000C1C7E"/>
    <w:rsid w:val="000C2312"/>
    <w:rsid w:val="000C23BB"/>
    <w:rsid w:val="000C2FAA"/>
    <w:rsid w:val="000C308D"/>
    <w:rsid w:val="000C30F5"/>
    <w:rsid w:val="000C31A9"/>
    <w:rsid w:val="000C383A"/>
    <w:rsid w:val="000C3A1A"/>
    <w:rsid w:val="000C4233"/>
    <w:rsid w:val="000C4740"/>
    <w:rsid w:val="000C4917"/>
    <w:rsid w:val="000C4C87"/>
    <w:rsid w:val="000C4E1A"/>
    <w:rsid w:val="000C4F5A"/>
    <w:rsid w:val="000C5102"/>
    <w:rsid w:val="000C66CD"/>
    <w:rsid w:val="000C7120"/>
    <w:rsid w:val="000C7613"/>
    <w:rsid w:val="000C7BF9"/>
    <w:rsid w:val="000C7C39"/>
    <w:rsid w:val="000C7E1A"/>
    <w:rsid w:val="000D0144"/>
    <w:rsid w:val="000D05BA"/>
    <w:rsid w:val="000D06C8"/>
    <w:rsid w:val="000D0C75"/>
    <w:rsid w:val="000D0FDD"/>
    <w:rsid w:val="000D1265"/>
    <w:rsid w:val="000D16ED"/>
    <w:rsid w:val="000D1818"/>
    <w:rsid w:val="000D1BC2"/>
    <w:rsid w:val="000D1FD1"/>
    <w:rsid w:val="000D20D9"/>
    <w:rsid w:val="000D25A2"/>
    <w:rsid w:val="000D2E14"/>
    <w:rsid w:val="000D3187"/>
    <w:rsid w:val="000D3372"/>
    <w:rsid w:val="000D3CF3"/>
    <w:rsid w:val="000D41EE"/>
    <w:rsid w:val="000D42AE"/>
    <w:rsid w:val="000D4452"/>
    <w:rsid w:val="000D463F"/>
    <w:rsid w:val="000D46BF"/>
    <w:rsid w:val="000D475B"/>
    <w:rsid w:val="000D51C3"/>
    <w:rsid w:val="000D64AF"/>
    <w:rsid w:val="000D66F4"/>
    <w:rsid w:val="000D681C"/>
    <w:rsid w:val="000D6E2B"/>
    <w:rsid w:val="000D6EA4"/>
    <w:rsid w:val="000D6EE0"/>
    <w:rsid w:val="000D70E9"/>
    <w:rsid w:val="000D7732"/>
    <w:rsid w:val="000D7E34"/>
    <w:rsid w:val="000D7E5A"/>
    <w:rsid w:val="000E0051"/>
    <w:rsid w:val="000E07B8"/>
    <w:rsid w:val="000E09C4"/>
    <w:rsid w:val="000E0C1E"/>
    <w:rsid w:val="000E1E16"/>
    <w:rsid w:val="000E1EC5"/>
    <w:rsid w:val="000E1F73"/>
    <w:rsid w:val="000E2023"/>
    <w:rsid w:val="000E2103"/>
    <w:rsid w:val="000E27A7"/>
    <w:rsid w:val="000E2F12"/>
    <w:rsid w:val="000E2F28"/>
    <w:rsid w:val="000E307E"/>
    <w:rsid w:val="000E32ED"/>
    <w:rsid w:val="000E35C3"/>
    <w:rsid w:val="000E39BC"/>
    <w:rsid w:val="000E3A1B"/>
    <w:rsid w:val="000E3D01"/>
    <w:rsid w:val="000E4592"/>
    <w:rsid w:val="000E4637"/>
    <w:rsid w:val="000E582E"/>
    <w:rsid w:val="000E5A65"/>
    <w:rsid w:val="000E5C3E"/>
    <w:rsid w:val="000E656B"/>
    <w:rsid w:val="000E6912"/>
    <w:rsid w:val="000E73DD"/>
    <w:rsid w:val="000E7A84"/>
    <w:rsid w:val="000E7BCD"/>
    <w:rsid w:val="000E7DD5"/>
    <w:rsid w:val="000F00C6"/>
    <w:rsid w:val="000F0859"/>
    <w:rsid w:val="000F117D"/>
    <w:rsid w:val="000F1937"/>
    <w:rsid w:val="000F1D9C"/>
    <w:rsid w:val="000F1F73"/>
    <w:rsid w:val="000F2207"/>
    <w:rsid w:val="000F2A66"/>
    <w:rsid w:val="000F2C9B"/>
    <w:rsid w:val="000F2D07"/>
    <w:rsid w:val="000F324D"/>
    <w:rsid w:val="000F3B79"/>
    <w:rsid w:val="000F3C64"/>
    <w:rsid w:val="000F3F2A"/>
    <w:rsid w:val="000F40B7"/>
    <w:rsid w:val="000F41D6"/>
    <w:rsid w:val="000F4EE3"/>
    <w:rsid w:val="000F5510"/>
    <w:rsid w:val="000F58E3"/>
    <w:rsid w:val="000F72C3"/>
    <w:rsid w:val="000F79E8"/>
    <w:rsid w:val="000F7CAC"/>
    <w:rsid w:val="000F7E36"/>
    <w:rsid w:val="001000AF"/>
    <w:rsid w:val="0010033D"/>
    <w:rsid w:val="00100956"/>
    <w:rsid w:val="00100E77"/>
    <w:rsid w:val="00101027"/>
    <w:rsid w:val="0010103B"/>
    <w:rsid w:val="00101342"/>
    <w:rsid w:val="00101CDF"/>
    <w:rsid w:val="0010201C"/>
    <w:rsid w:val="0010206F"/>
    <w:rsid w:val="0010231D"/>
    <w:rsid w:val="00102346"/>
    <w:rsid w:val="0010241E"/>
    <w:rsid w:val="00102B7A"/>
    <w:rsid w:val="001031E1"/>
    <w:rsid w:val="00103261"/>
    <w:rsid w:val="0010331E"/>
    <w:rsid w:val="001033F1"/>
    <w:rsid w:val="0010345A"/>
    <w:rsid w:val="001039AD"/>
    <w:rsid w:val="00104153"/>
    <w:rsid w:val="001046D3"/>
    <w:rsid w:val="001047BB"/>
    <w:rsid w:val="00104D3C"/>
    <w:rsid w:val="001063BB"/>
    <w:rsid w:val="00106C99"/>
    <w:rsid w:val="00107276"/>
    <w:rsid w:val="001075F0"/>
    <w:rsid w:val="00107A19"/>
    <w:rsid w:val="00107D5F"/>
    <w:rsid w:val="001104F6"/>
    <w:rsid w:val="00110503"/>
    <w:rsid w:val="001107A1"/>
    <w:rsid w:val="001109C6"/>
    <w:rsid w:val="00110AFA"/>
    <w:rsid w:val="00110FC3"/>
    <w:rsid w:val="00111309"/>
    <w:rsid w:val="00112020"/>
    <w:rsid w:val="00112068"/>
    <w:rsid w:val="00112274"/>
    <w:rsid w:val="00112CCF"/>
    <w:rsid w:val="00113064"/>
    <w:rsid w:val="001139F6"/>
    <w:rsid w:val="00114976"/>
    <w:rsid w:val="00115011"/>
    <w:rsid w:val="00115652"/>
    <w:rsid w:val="00115763"/>
    <w:rsid w:val="00115804"/>
    <w:rsid w:val="0011588E"/>
    <w:rsid w:val="0011591F"/>
    <w:rsid w:val="0011599C"/>
    <w:rsid w:val="00115C0D"/>
    <w:rsid w:val="00115C3D"/>
    <w:rsid w:val="00115D8D"/>
    <w:rsid w:val="001162BB"/>
    <w:rsid w:val="001162F1"/>
    <w:rsid w:val="00116558"/>
    <w:rsid w:val="001165BB"/>
    <w:rsid w:val="001169A2"/>
    <w:rsid w:val="00116CBA"/>
    <w:rsid w:val="00116CBF"/>
    <w:rsid w:val="00117470"/>
    <w:rsid w:val="00120880"/>
    <w:rsid w:val="001208E6"/>
    <w:rsid w:val="00120CF1"/>
    <w:rsid w:val="00121194"/>
    <w:rsid w:val="001216DF"/>
    <w:rsid w:val="0012173C"/>
    <w:rsid w:val="0012317C"/>
    <w:rsid w:val="001232DA"/>
    <w:rsid w:val="001233A1"/>
    <w:rsid w:val="00123B78"/>
    <w:rsid w:val="00123DAE"/>
    <w:rsid w:val="00123E5D"/>
    <w:rsid w:val="00124513"/>
    <w:rsid w:val="0012473B"/>
    <w:rsid w:val="0012489A"/>
    <w:rsid w:val="00124C2C"/>
    <w:rsid w:val="00124F3E"/>
    <w:rsid w:val="00125071"/>
    <w:rsid w:val="0012515B"/>
    <w:rsid w:val="001251C6"/>
    <w:rsid w:val="00125369"/>
    <w:rsid w:val="0012548A"/>
    <w:rsid w:val="00125CBF"/>
    <w:rsid w:val="001260E7"/>
    <w:rsid w:val="00126383"/>
    <w:rsid w:val="00126838"/>
    <w:rsid w:val="00126919"/>
    <w:rsid w:val="001269CD"/>
    <w:rsid w:val="00126CDD"/>
    <w:rsid w:val="00126DDF"/>
    <w:rsid w:val="00127691"/>
    <w:rsid w:val="0012778B"/>
    <w:rsid w:val="0013025A"/>
    <w:rsid w:val="001302DF"/>
    <w:rsid w:val="001308A4"/>
    <w:rsid w:val="00130CA9"/>
    <w:rsid w:val="00130D9A"/>
    <w:rsid w:val="00131E85"/>
    <w:rsid w:val="0013226F"/>
    <w:rsid w:val="001322B0"/>
    <w:rsid w:val="00132304"/>
    <w:rsid w:val="001323EF"/>
    <w:rsid w:val="0013263F"/>
    <w:rsid w:val="001329DA"/>
    <w:rsid w:val="00132BD3"/>
    <w:rsid w:val="00132E81"/>
    <w:rsid w:val="00132F69"/>
    <w:rsid w:val="001330A3"/>
    <w:rsid w:val="00133A17"/>
    <w:rsid w:val="00133A49"/>
    <w:rsid w:val="001344C5"/>
    <w:rsid w:val="001349FC"/>
    <w:rsid w:val="00134CB9"/>
    <w:rsid w:val="001350B3"/>
    <w:rsid w:val="00135E3F"/>
    <w:rsid w:val="001368F9"/>
    <w:rsid w:val="00136A59"/>
    <w:rsid w:val="00136E87"/>
    <w:rsid w:val="001377C6"/>
    <w:rsid w:val="00137A47"/>
    <w:rsid w:val="00140448"/>
    <w:rsid w:val="001406C1"/>
    <w:rsid w:val="00141B92"/>
    <w:rsid w:val="00142608"/>
    <w:rsid w:val="00142B76"/>
    <w:rsid w:val="00142B8F"/>
    <w:rsid w:val="00142C10"/>
    <w:rsid w:val="00142DA5"/>
    <w:rsid w:val="001430CB"/>
    <w:rsid w:val="0014322B"/>
    <w:rsid w:val="00143506"/>
    <w:rsid w:val="00143567"/>
    <w:rsid w:val="00143E1B"/>
    <w:rsid w:val="0014427F"/>
    <w:rsid w:val="0014431F"/>
    <w:rsid w:val="001461A1"/>
    <w:rsid w:val="0014671F"/>
    <w:rsid w:val="00146B9D"/>
    <w:rsid w:val="00146BE1"/>
    <w:rsid w:val="0014715B"/>
    <w:rsid w:val="0014793A"/>
    <w:rsid w:val="00147DA7"/>
    <w:rsid w:val="00147EF2"/>
    <w:rsid w:val="0015025B"/>
    <w:rsid w:val="00150662"/>
    <w:rsid w:val="00150A4F"/>
    <w:rsid w:val="001517FF"/>
    <w:rsid w:val="001518FC"/>
    <w:rsid w:val="0015224D"/>
    <w:rsid w:val="001525DF"/>
    <w:rsid w:val="001526A9"/>
    <w:rsid w:val="0015274A"/>
    <w:rsid w:val="00152F31"/>
    <w:rsid w:val="00153694"/>
    <w:rsid w:val="00153812"/>
    <w:rsid w:val="00153BFD"/>
    <w:rsid w:val="00153CDD"/>
    <w:rsid w:val="0015492F"/>
    <w:rsid w:val="00155089"/>
    <w:rsid w:val="001551C1"/>
    <w:rsid w:val="001556CE"/>
    <w:rsid w:val="00155C39"/>
    <w:rsid w:val="00155CBE"/>
    <w:rsid w:val="001562B4"/>
    <w:rsid w:val="0015636C"/>
    <w:rsid w:val="00156768"/>
    <w:rsid w:val="00156F1B"/>
    <w:rsid w:val="00156F7E"/>
    <w:rsid w:val="00157277"/>
    <w:rsid w:val="001572CA"/>
    <w:rsid w:val="001573C4"/>
    <w:rsid w:val="00157455"/>
    <w:rsid w:val="00157505"/>
    <w:rsid w:val="00157663"/>
    <w:rsid w:val="00157669"/>
    <w:rsid w:val="00157B99"/>
    <w:rsid w:val="00157ED4"/>
    <w:rsid w:val="001605A8"/>
    <w:rsid w:val="00160921"/>
    <w:rsid w:val="001611DD"/>
    <w:rsid w:val="001612EB"/>
    <w:rsid w:val="00161951"/>
    <w:rsid w:val="001621D7"/>
    <w:rsid w:val="001624F8"/>
    <w:rsid w:val="0016281B"/>
    <w:rsid w:val="00162F58"/>
    <w:rsid w:val="00163669"/>
    <w:rsid w:val="001649CE"/>
    <w:rsid w:val="001649FF"/>
    <w:rsid w:val="0016533A"/>
    <w:rsid w:val="0016552D"/>
    <w:rsid w:val="0016578B"/>
    <w:rsid w:val="001659DC"/>
    <w:rsid w:val="00165A57"/>
    <w:rsid w:val="0016607B"/>
    <w:rsid w:val="00166257"/>
    <w:rsid w:val="00166368"/>
    <w:rsid w:val="0016654E"/>
    <w:rsid w:val="001666EC"/>
    <w:rsid w:val="00166892"/>
    <w:rsid w:val="00166D34"/>
    <w:rsid w:val="00167BE8"/>
    <w:rsid w:val="00167EAB"/>
    <w:rsid w:val="001702C9"/>
    <w:rsid w:val="001705E8"/>
    <w:rsid w:val="001707D4"/>
    <w:rsid w:val="00170CFD"/>
    <w:rsid w:val="00170ECB"/>
    <w:rsid w:val="00171250"/>
    <w:rsid w:val="00171355"/>
    <w:rsid w:val="00171594"/>
    <w:rsid w:val="001723C3"/>
    <w:rsid w:val="0017280E"/>
    <w:rsid w:val="00172CF8"/>
    <w:rsid w:val="00172F91"/>
    <w:rsid w:val="00173443"/>
    <w:rsid w:val="00173808"/>
    <w:rsid w:val="0017419C"/>
    <w:rsid w:val="00175220"/>
    <w:rsid w:val="0017594B"/>
    <w:rsid w:val="0017633B"/>
    <w:rsid w:val="001766BB"/>
    <w:rsid w:val="001769D5"/>
    <w:rsid w:val="00176C9A"/>
    <w:rsid w:val="00177038"/>
    <w:rsid w:val="0017708A"/>
    <w:rsid w:val="00180046"/>
    <w:rsid w:val="001808F2"/>
    <w:rsid w:val="00180BE9"/>
    <w:rsid w:val="001813E5"/>
    <w:rsid w:val="00181A74"/>
    <w:rsid w:val="00181C2B"/>
    <w:rsid w:val="00181CBF"/>
    <w:rsid w:val="00181DEE"/>
    <w:rsid w:val="00181F9C"/>
    <w:rsid w:val="0018202D"/>
    <w:rsid w:val="001820A9"/>
    <w:rsid w:val="0018230C"/>
    <w:rsid w:val="00182525"/>
    <w:rsid w:val="001826C4"/>
    <w:rsid w:val="00182994"/>
    <w:rsid w:val="00182D5E"/>
    <w:rsid w:val="00182D76"/>
    <w:rsid w:val="00182EB7"/>
    <w:rsid w:val="00182F83"/>
    <w:rsid w:val="00183600"/>
    <w:rsid w:val="00183676"/>
    <w:rsid w:val="00183CC3"/>
    <w:rsid w:val="00183F41"/>
    <w:rsid w:val="00184137"/>
    <w:rsid w:val="0018413B"/>
    <w:rsid w:val="001845F0"/>
    <w:rsid w:val="001846DB"/>
    <w:rsid w:val="001848E4"/>
    <w:rsid w:val="0018512C"/>
    <w:rsid w:val="00185191"/>
    <w:rsid w:val="001858FF"/>
    <w:rsid w:val="0018599F"/>
    <w:rsid w:val="00186167"/>
    <w:rsid w:val="00186247"/>
    <w:rsid w:val="001864DE"/>
    <w:rsid w:val="00186B61"/>
    <w:rsid w:val="001901FE"/>
    <w:rsid w:val="0019089F"/>
    <w:rsid w:val="00190F65"/>
    <w:rsid w:val="001912C6"/>
    <w:rsid w:val="0019137B"/>
    <w:rsid w:val="001916E2"/>
    <w:rsid w:val="0019208B"/>
    <w:rsid w:val="00192BCC"/>
    <w:rsid w:val="001933C1"/>
    <w:rsid w:val="0019351F"/>
    <w:rsid w:val="00193A75"/>
    <w:rsid w:val="00193FA4"/>
    <w:rsid w:val="00194F2E"/>
    <w:rsid w:val="0019502E"/>
    <w:rsid w:val="001950C6"/>
    <w:rsid w:val="00195221"/>
    <w:rsid w:val="001952CB"/>
    <w:rsid w:val="00195972"/>
    <w:rsid w:val="00196731"/>
    <w:rsid w:val="001967DB"/>
    <w:rsid w:val="001967E0"/>
    <w:rsid w:val="00196BEF"/>
    <w:rsid w:val="0019739C"/>
    <w:rsid w:val="001975A9"/>
    <w:rsid w:val="00197A40"/>
    <w:rsid w:val="00197AD2"/>
    <w:rsid w:val="00197B67"/>
    <w:rsid w:val="00197C0A"/>
    <w:rsid w:val="00197DB3"/>
    <w:rsid w:val="00197ED3"/>
    <w:rsid w:val="001A0602"/>
    <w:rsid w:val="001A0743"/>
    <w:rsid w:val="001A0F6B"/>
    <w:rsid w:val="001A1029"/>
    <w:rsid w:val="001A15B2"/>
    <w:rsid w:val="001A1DC9"/>
    <w:rsid w:val="001A2423"/>
    <w:rsid w:val="001A26AC"/>
    <w:rsid w:val="001A2BF1"/>
    <w:rsid w:val="001A2E5D"/>
    <w:rsid w:val="001A3023"/>
    <w:rsid w:val="001A31C0"/>
    <w:rsid w:val="001A346D"/>
    <w:rsid w:val="001A369A"/>
    <w:rsid w:val="001A37E4"/>
    <w:rsid w:val="001A41EE"/>
    <w:rsid w:val="001A4A9E"/>
    <w:rsid w:val="001A4C0A"/>
    <w:rsid w:val="001A4DF3"/>
    <w:rsid w:val="001A5306"/>
    <w:rsid w:val="001A5329"/>
    <w:rsid w:val="001A5556"/>
    <w:rsid w:val="001A6614"/>
    <w:rsid w:val="001A6746"/>
    <w:rsid w:val="001A682B"/>
    <w:rsid w:val="001A6BFF"/>
    <w:rsid w:val="001A71E9"/>
    <w:rsid w:val="001A72C2"/>
    <w:rsid w:val="001A738D"/>
    <w:rsid w:val="001A756D"/>
    <w:rsid w:val="001A784D"/>
    <w:rsid w:val="001A7B70"/>
    <w:rsid w:val="001B0176"/>
    <w:rsid w:val="001B11B4"/>
    <w:rsid w:val="001B11EC"/>
    <w:rsid w:val="001B13BC"/>
    <w:rsid w:val="001B1627"/>
    <w:rsid w:val="001B1A48"/>
    <w:rsid w:val="001B1FF0"/>
    <w:rsid w:val="001B20D5"/>
    <w:rsid w:val="001B2A37"/>
    <w:rsid w:val="001B2D1C"/>
    <w:rsid w:val="001B3173"/>
    <w:rsid w:val="001B417B"/>
    <w:rsid w:val="001B42C0"/>
    <w:rsid w:val="001B440E"/>
    <w:rsid w:val="001B462A"/>
    <w:rsid w:val="001B4693"/>
    <w:rsid w:val="001B57A2"/>
    <w:rsid w:val="001B5BF2"/>
    <w:rsid w:val="001B6BA0"/>
    <w:rsid w:val="001B6FD4"/>
    <w:rsid w:val="001B7B9A"/>
    <w:rsid w:val="001C020B"/>
    <w:rsid w:val="001C0613"/>
    <w:rsid w:val="001C082A"/>
    <w:rsid w:val="001C0B74"/>
    <w:rsid w:val="001C0BD8"/>
    <w:rsid w:val="001C10A6"/>
    <w:rsid w:val="001C1D33"/>
    <w:rsid w:val="001C1D64"/>
    <w:rsid w:val="001C22F5"/>
    <w:rsid w:val="001C2561"/>
    <w:rsid w:val="001C2713"/>
    <w:rsid w:val="001C2968"/>
    <w:rsid w:val="001C2995"/>
    <w:rsid w:val="001C3002"/>
    <w:rsid w:val="001C314E"/>
    <w:rsid w:val="001C3842"/>
    <w:rsid w:val="001C3D4C"/>
    <w:rsid w:val="001C3DF2"/>
    <w:rsid w:val="001C3E91"/>
    <w:rsid w:val="001C3FD2"/>
    <w:rsid w:val="001C41B1"/>
    <w:rsid w:val="001C4692"/>
    <w:rsid w:val="001C49B3"/>
    <w:rsid w:val="001C4E47"/>
    <w:rsid w:val="001C4F0E"/>
    <w:rsid w:val="001C5792"/>
    <w:rsid w:val="001C5A2A"/>
    <w:rsid w:val="001C5CC7"/>
    <w:rsid w:val="001C5F47"/>
    <w:rsid w:val="001C6818"/>
    <w:rsid w:val="001C77EE"/>
    <w:rsid w:val="001C7955"/>
    <w:rsid w:val="001C7CBC"/>
    <w:rsid w:val="001D06E5"/>
    <w:rsid w:val="001D0875"/>
    <w:rsid w:val="001D0EC0"/>
    <w:rsid w:val="001D14CB"/>
    <w:rsid w:val="001D16DB"/>
    <w:rsid w:val="001D1B65"/>
    <w:rsid w:val="001D1C15"/>
    <w:rsid w:val="001D233A"/>
    <w:rsid w:val="001D248E"/>
    <w:rsid w:val="001D28BE"/>
    <w:rsid w:val="001D2D67"/>
    <w:rsid w:val="001D2EEC"/>
    <w:rsid w:val="001D3193"/>
    <w:rsid w:val="001D3C55"/>
    <w:rsid w:val="001D3FA0"/>
    <w:rsid w:val="001D4398"/>
    <w:rsid w:val="001D5385"/>
    <w:rsid w:val="001D58A7"/>
    <w:rsid w:val="001D5960"/>
    <w:rsid w:val="001D5EF0"/>
    <w:rsid w:val="001D5FF3"/>
    <w:rsid w:val="001D6675"/>
    <w:rsid w:val="001D6CFD"/>
    <w:rsid w:val="001D705B"/>
    <w:rsid w:val="001D7EB4"/>
    <w:rsid w:val="001E02D8"/>
    <w:rsid w:val="001E0B72"/>
    <w:rsid w:val="001E0F72"/>
    <w:rsid w:val="001E151D"/>
    <w:rsid w:val="001E19D3"/>
    <w:rsid w:val="001E1F1D"/>
    <w:rsid w:val="001E201C"/>
    <w:rsid w:val="001E2030"/>
    <w:rsid w:val="001E2587"/>
    <w:rsid w:val="001E29AA"/>
    <w:rsid w:val="001E3437"/>
    <w:rsid w:val="001E3DB3"/>
    <w:rsid w:val="001E43C0"/>
    <w:rsid w:val="001E45E7"/>
    <w:rsid w:val="001E49F8"/>
    <w:rsid w:val="001E4C79"/>
    <w:rsid w:val="001E5340"/>
    <w:rsid w:val="001E58B4"/>
    <w:rsid w:val="001E5BDD"/>
    <w:rsid w:val="001E5DA7"/>
    <w:rsid w:val="001E6799"/>
    <w:rsid w:val="001E7285"/>
    <w:rsid w:val="001E7554"/>
    <w:rsid w:val="001E7B38"/>
    <w:rsid w:val="001F000B"/>
    <w:rsid w:val="001F0BCA"/>
    <w:rsid w:val="001F0D5A"/>
    <w:rsid w:val="001F15CB"/>
    <w:rsid w:val="001F234A"/>
    <w:rsid w:val="001F2D23"/>
    <w:rsid w:val="001F30B5"/>
    <w:rsid w:val="001F30BE"/>
    <w:rsid w:val="001F30FC"/>
    <w:rsid w:val="001F3D67"/>
    <w:rsid w:val="001F4142"/>
    <w:rsid w:val="001F4166"/>
    <w:rsid w:val="001F4495"/>
    <w:rsid w:val="001F45B1"/>
    <w:rsid w:val="001F47A7"/>
    <w:rsid w:val="001F4B69"/>
    <w:rsid w:val="001F5564"/>
    <w:rsid w:val="001F5A94"/>
    <w:rsid w:val="001F71D4"/>
    <w:rsid w:val="001F752E"/>
    <w:rsid w:val="002003F0"/>
    <w:rsid w:val="00200407"/>
    <w:rsid w:val="00200CA3"/>
    <w:rsid w:val="00200D89"/>
    <w:rsid w:val="00201085"/>
    <w:rsid w:val="00201B82"/>
    <w:rsid w:val="002020C0"/>
    <w:rsid w:val="002025F5"/>
    <w:rsid w:val="002027FD"/>
    <w:rsid w:val="00202AAA"/>
    <w:rsid w:val="00202B94"/>
    <w:rsid w:val="00202F67"/>
    <w:rsid w:val="002036A9"/>
    <w:rsid w:val="0020381D"/>
    <w:rsid w:val="002040C5"/>
    <w:rsid w:val="002045E3"/>
    <w:rsid w:val="00205742"/>
    <w:rsid w:val="00205F0D"/>
    <w:rsid w:val="00205F80"/>
    <w:rsid w:val="002064DB"/>
    <w:rsid w:val="00206A4E"/>
    <w:rsid w:val="00206AEF"/>
    <w:rsid w:val="00206B31"/>
    <w:rsid w:val="00206B41"/>
    <w:rsid w:val="00207006"/>
    <w:rsid w:val="00207B90"/>
    <w:rsid w:val="0021019E"/>
    <w:rsid w:val="0021069C"/>
    <w:rsid w:val="00210AE4"/>
    <w:rsid w:val="00210E54"/>
    <w:rsid w:val="002113F8"/>
    <w:rsid w:val="002115E6"/>
    <w:rsid w:val="00211CDB"/>
    <w:rsid w:val="00211D15"/>
    <w:rsid w:val="00211E86"/>
    <w:rsid w:val="00212020"/>
    <w:rsid w:val="002121B4"/>
    <w:rsid w:val="00212977"/>
    <w:rsid w:val="00212E04"/>
    <w:rsid w:val="002139C8"/>
    <w:rsid w:val="00213AD1"/>
    <w:rsid w:val="00213D78"/>
    <w:rsid w:val="002147DA"/>
    <w:rsid w:val="00214948"/>
    <w:rsid w:val="0021495C"/>
    <w:rsid w:val="002150E5"/>
    <w:rsid w:val="0021520A"/>
    <w:rsid w:val="00215AD8"/>
    <w:rsid w:val="00215BE7"/>
    <w:rsid w:val="00215DCF"/>
    <w:rsid w:val="002163C4"/>
    <w:rsid w:val="0021648F"/>
    <w:rsid w:val="00216739"/>
    <w:rsid w:val="0021688B"/>
    <w:rsid w:val="00217182"/>
    <w:rsid w:val="00217AB0"/>
    <w:rsid w:val="00217BC3"/>
    <w:rsid w:val="00217D43"/>
    <w:rsid w:val="002205C6"/>
    <w:rsid w:val="00220670"/>
    <w:rsid w:val="002208AE"/>
    <w:rsid w:val="00221BED"/>
    <w:rsid w:val="00221C75"/>
    <w:rsid w:val="00221E66"/>
    <w:rsid w:val="00222802"/>
    <w:rsid w:val="00222D30"/>
    <w:rsid w:val="00223121"/>
    <w:rsid w:val="002232D7"/>
    <w:rsid w:val="00223B8A"/>
    <w:rsid w:val="002244E6"/>
    <w:rsid w:val="0022471F"/>
    <w:rsid w:val="00224CFE"/>
    <w:rsid w:val="00224D40"/>
    <w:rsid w:val="00224D7E"/>
    <w:rsid w:val="00225252"/>
    <w:rsid w:val="00225608"/>
    <w:rsid w:val="00225F99"/>
    <w:rsid w:val="002267AA"/>
    <w:rsid w:val="0022687D"/>
    <w:rsid w:val="00226A23"/>
    <w:rsid w:val="00226BFD"/>
    <w:rsid w:val="00226E12"/>
    <w:rsid w:val="00227DA1"/>
    <w:rsid w:val="0023016C"/>
    <w:rsid w:val="00230307"/>
    <w:rsid w:val="002305DB"/>
    <w:rsid w:val="002306EB"/>
    <w:rsid w:val="00230827"/>
    <w:rsid w:val="0023084F"/>
    <w:rsid w:val="00230968"/>
    <w:rsid w:val="00230CD3"/>
    <w:rsid w:val="00231518"/>
    <w:rsid w:val="00231668"/>
    <w:rsid w:val="002317AD"/>
    <w:rsid w:val="00231FCA"/>
    <w:rsid w:val="00232A7A"/>
    <w:rsid w:val="00233122"/>
    <w:rsid w:val="0023398A"/>
    <w:rsid w:val="00233C1E"/>
    <w:rsid w:val="00233F7D"/>
    <w:rsid w:val="002341DD"/>
    <w:rsid w:val="0023478E"/>
    <w:rsid w:val="00234A0F"/>
    <w:rsid w:val="00234E2E"/>
    <w:rsid w:val="00235146"/>
    <w:rsid w:val="002351AF"/>
    <w:rsid w:val="00235FB7"/>
    <w:rsid w:val="002361A0"/>
    <w:rsid w:val="00236217"/>
    <w:rsid w:val="002364C9"/>
    <w:rsid w:val="00236CE1"/>
    <w:rsid w:val="00236D43"/>
    <w:rsid w:val="00237A9B"/>
    <w:rsid w:val="002402B4"/>
    <w:rsid w:val="002404C3"/>
    <w:rsid w:val="00240A9E"/>
    <w:rsid w:val="00240C1A"/>
    <w:rsid w:val="00242DB2"/>
    <w:rsid w:val="0024339B"/>
    <w:rsid w:val="002433BF"/>
    <w:rsid w:val="00243599"/>
    <w:rsid w:val="0024386A"/>
    <w:rsid w:val="002439FC"/>
    <w:rsid w:val="00244660"/>
    <w:rsid w:val="00244DCF"/>
    <w:rsid w:val="00244EB0"/>
    <w:rsid w:val="00244F62"/>
    <w:rsid w:val="00245236"/>
    <w:rsid w:val="00245706"/>
    <w:rsid w:val="002460B4"/>
    <w:rsid w:val="00246346"/>
    <w:rsid w:val="00246C5D"/>
    <w:rsid w:val="00246CE8"/>
    <w:rsid w:val="00246DAF"/>
    <w:rsid w:val="00246E92"/>
    <w:rsid w:val="0024774D"/>
    <w:rsid w:val="00247B2C"/>
    <w:rsid w:val="0025048B"/>
    <w:rsid w:val="00250818"/>
    <w:rsid w:val="00250977"/>
    <w:rsid w:val="002509A5"/>
    <w:rsid w:val="00250C9B"/>
    <w:rsid w:val="00250E03"/>
    <w:rsid w:val="002512B1"/>
    <w:rsid w:val="002513BF"/>
    <w:rsid w:val="0025287F"/>
    <w:rsid w:val="00252AB8"/>
    <w:rsid w:val="00252DBD"/>
    <w:rsid w:val="00252E88"/>
    <w:rsid w:val="0025337D"/>
    <w:rsid w:val="002533A7"/>
    <w:rsid w:val="00253542"/>
    <w:rsid w:val="00253F97"/>
    <w:rsid w:val="002544CA"/>
    <w:rsid w:val="00254A3D"/>
    <w:rsid w:val="00254D26"/>
    <w:rsid w:val="0025564D"/>
    <w:rsid w:val="00255BEB"/>
    <w:rsid w:val="0025616A"/>
    <w:rsid w:val="00256A39"/>
    <w:rsid w:val="0025723B"/>
    <w:rsid w:val="002602C3"/>
    <w:rsid w:val="00260C84"/>
    <w:rsid w:val="00260C92"/>
    <w:rsid w:val="00260CBD"/>
    <w:rsid w:val="002611D5"/>
    <w:rsid w:val="0026142D"/>
    <w:rsid w:val="00261705"/>
    <w:rsid w:val="00261AAF"/>
    <w:rsid w:val="00262B4E"/>
    <w:rsid w:val="00262E0E"/>
    <w:rsid w:val="00263099"/>
    <w:rsid w:val="00263674"/>
    <w:rsid w:val="00263912"/>
    <w:rsid w:val="00264578"/>
    <w:rsid w:val="002648B2"/>
    <w:rsid w:val="002649F6"/>
    <w:rsid w:val="00264BA5"/>
    <w:rsid w:val="00264F84"/>
    <w:rsid w:val="00265523"/>
    <w:rsid w:val="00265792"/>
    <w:rsid w:val="002661AE"/>
    <w:rsid w:val="002667F3"/>
    <w:rsid w:val="00266D05"/>
    <w:rsid w:val="00266FB7"/>
    <w:rsid w:val="0026744C"/>
    <w:rsid w:val="00267E46"/>
    <w:rsid w:val="002703B6"/>
    <w:rsid w:val="00270641"/>
    <w:rsid w:val="00270FE2"/>
    <w:rsid w:val="00271162"/>
    <w:rsid w:val="00271E7F"/>
    <w:rsid w:val="0027261D"/>
    <w:rsid w:val="00272B83"/>
    <w:rsid w:val="00272D89"/>
    <w:rsid w:val="00272FCB"/>
    <w:rsid w:val="002730BA"/>
    <w:rsid w:val="002732AF"/>
    <w:rsid w:val="002734CB"/>
    <w:rsid w:val="00273610"/>
    <w:rsid w:val="00274157"/>
    <w:rsid w:val="00274866"/>
    <w:rsid w:val="00274CC1"/>
    <w:rsid w:val="00274D7C"/>
    <w:rsid w:val="00274EF7"/>
    <w:rsid w:val="002752CF"/>
    <w:rsid w:val="00275597"/>
    <w:rsid w:val="00275B68"/>
    <w:rsid w:val="00275FAC"/>
    <w:rsid w:val="00276427"/>
    <w:rsid w:val="00276B05"/>
    <w:rsid w:val="00276D85"/>
    <w:rsid w:val="0027713B"/>
    <w:rsid w:val="00277366"/>
    <w:rsid w:val="00277842"/>
    <w:rsid w:val="00277BB9"/>
    <w:rsid w:val="00277D8C"/>
    <w:rsid w:val="00277EC6"/>
    <w:rsid w:val="00280105"/>
    <w:rsid w:val="00280261"/>
    <w:rsid w:val="00280691"/>
    <w:rsid w:val="00280948"/>
    <w:rsid w:val="00281837"/>
    <w:rsid w:val="00281841"/>
    <w:rsid w:val="00282368"/>
    <w:rsid w:val="002827E3"/>
    <w:rsid w:val="002831E9"/>
    <w:rsid w:val="002832EC"/>
    <w:rsid w:val="002838F9"/>
    <w:rsid w:val="00283957"/>
    <w:rsid w:val="00284040"/>
    <w:rsid w:val="002842C4"/>
    <w:rsid w:val="0028481D"/>
    <w:rsid w:val="00284ED1"/>
    <w:rsid w:val="002851A6"/>
    <w:rsid w:val="002851FA"/>
    <w:rsid w:val="0028520D"/>
    <w:rsid w:val="0028553E"/>
    <w:rsid w:val="00285576"/>
    <w:rsid w:val="002857D8"/>
    <w:rsid w:val="00285E2D"/>
    <w:rsid w:val="00286046"/>
    <w:rsid w:val="002861F6"/>
    <w:rsid w:val="002867A3"/>
    <w:rsid w:val="002867F5"/>
    <w:rsid w:val="002868C5"/>
    <w:rsid w:val="00286FF7"/>
    <w:rsid w:val="002871FB"/>
    <w:rsid w:val="0028775E"/>
    <w:rsid w:val="00287930"/>
    <w:rsid w:val="00287967"/>
    <w:rsid w:val="0029026E"/>
    <w:rsid w:val="00290271"/>
    <w:rsid w:val="002903B9"/>
    <w:rsid w:val="002903F5"/>
    <w:rsid w:val="00290A79"/>
    <w:rsid w:val="0029120B"/>
    <w:rsid w:val="00291590"/>
    <w:rsid w:val="00291C25"/>
    <w:rsid w:val="0029256D"/>
    <w:rsid w:val="002926C3"/>
    <w:rsid w:val="002929A9"/>
    <w:rsid w:val="002932CD"/>
    <w:rsid w:val="00293332"/>
    <w:rsid w:val="00293C6E"/>
    <w:rsid w:val="00293E4F"/>
    <w:rsid w:val="002945BE"/>
    <w:rsid w:val="00294876"/>
    <w:rsid w:val="00294D05"/>
    <w:rsid w:val="00294D58"/>
    <w:rsid w:val="00294DDF"/>
    <w:rsid w:val="00294F3A"/>
    <w:rsid w:val="00295071"/>
    <w:rsid w:val="002950A4"/>
    <w:rsid w:val="002950BE"/>
    <w:rsid w:val="002953E9"/>
    <w:rsid w:val="00295447"/>
    <w:rsid w:val="002957AB"/>
    <w:rsid w:val="002957B2"/>
    <w:rsid w:val="00295B4E"/>
    <w:rsid w:val="00296122"/>
    <w:rsid w:val="0029644D"/>
    <w:rsid w:val="002967F4"/>
    <w:rsid w:val="00296826"/>
    <w:rsid w:val="00296FB7"/>
    <w:rsid w:val="00297246"/>
    <w:rsid w:val="00297724"/>
    <w:rsid w:val="00297917"/>
    <w:rsid w:val="00297F4B"/>
    <w:rsid w:val="002A014F"/>
    <w:rsid w:val="002A032F"/>
    <w:rsid w:val="002A0576"/>
    <w:rsid w:val="002A06DC"/>
    <w:rsid w:val="002A07AE"/>
    <w:rsid w:val="002A0B6A"/>
    <w:rsid w:val="002A172E"/>
    <w:rsid w:val="002A1AB7"/>
    <w:rsid w:val="002A1D07"/>
    <w:rsid w:val="002A23C7"/>
    <w:rsid w:val="002A2A2E"/>
    <w:rsid w:val="002A2A8D"/>
    <w:rsid w:val="002A3512"/>
    <w:rsid w:val="002A3C58"/>
    <w:rsid w:val="002A3D59"/>
    <w:rsid w:val="002A42DA"/>
    <w:rsid w:val="002A44E7"/>
    <w:rsid w:val="002A5070"/>
    <w:rsid w:val="002A516A"/>
    <w:rsid w:val="002A53C5"/>
    <w:rsid w:val="002A579A"/>
    <w:rsid w:val="002A588B"/>
    <w:rsid w:val="002A6169"/>
    <w:rsid w:val="002A6470"/>
    <w:rsid w:val="002A64BF"/>
    <w:rsid w:val="002A6717"/>
    <w:rsid w:val="002A673F"/>
    <w:rsid w:val="002A68B3"/>
    <w:rsid w:val="002A697E"/>
    <w:rsid w:val="002A6DB0"/>
    <w:rsid w:val="002A7556"/>
    <w:rsid w:val="002A7B28"/>
    <w:rsid w:val="002A7DD6"/>
    <w:rsid w:val="002A7E60"/>
    <w:rsid w:val="002B0107"/>
    <w:rsid w:val="002B156A"/>
    <w:rsid w:val="002B1750"/>
    <w:rsid w:val="002B19B3"/>
    <w:rsid w:val="002B260A"/>
    <w:rsid w:val="002B2880"/>
    <w:rsid w:val="002B31B3"/>
    <w:rsid w:val="002B34A9"/>
    <w:rsid w:val="002B3A0F"/>
    <w:rsid w:val="002B425D"/>
    <w:rsid w:val="002B433A"/>
    <w:rsid w:val="002B4F34"/>
    <w:rsid w:val="002B526B"/>
    <w:rsid w:val="002B53C6"/>
    <w:rsid w:val="002B5462"/>
    <w:rsid w:val="002B5B48"/>
    <w:rsid w:val="002B5E22"/>
    <w:rsid w:val="002B609A"/>
    <w:rsid w:val="002B6870"/>
    <w:rsid w:val="002B6987"/>
    <w:rsid w:val="002B69D8"/>
    <w:rsid w:val="002B73EE"/>
    <w:rsid w:val="002B7B83"/>
    <w:rsid w:val="002C05B7"/>
    <w:rsid w:val="002C06AC"/>
    <w:rsid w:val="002C0B2C"/>
    <w:rsid w:val="002C1139"/>
    <w:rsid w:val="002C145A"/>
    <w:rsid w:val="002C1975"/>
    <w:rsid w:val="002C1BE1"/>
    <w:rsid w:val="002C1EDA"/>
    <w:rsid w:val="002C21B1"/>
    <w:rsid w:val="002C26BD"/>
    <w:rsid w:val="002C2A37"/>
    <w:rsid w:val="002C2CD5"/>
    <w:rsid w:val="002C30DD"/>
    <w:rsid w:val="002C3631"/>
    <w:rsid w:val="002C43D2"/>
    <w:rsid w:val="002C4520"/>
    <w:rsid w:val="002C482D"/>
    <w:rsid w:val="002C4856"/>
    <w:rsid w:val="002C4A77"/>
    <w:rsid w:val="002C4AF6"/>
    <w:rsid w:val="002C4B34"/>
    <w:rsid w:val="002C4CE9"/>
    <w:rsid w:val="002C5898"/>
    <w:rsid w:val="002C58B7"/>
    <w:rsid w:val="002C6B0D"/>
    <w:rsid w:val="002C6F0D"/>
    <w:rsid w:val="002C7A05"/>
    <w:rsid w:val="002C7CBC"/>
    <w:rsid w:val="002D062E"/>
    <w:rsid w:val="002D0D46"/>
    <w:rsid w:val="002D0EF7"/>
    <w:rsid w:val="002D0F1C"/>
    <w:rsid w:val="002D10C4"/>
    <w:rsid w:val="002D12EB"/>
    <w:rsid w:val="002D178A"/>
    <w:rsid w:val="002D1A5F"/>
    <w:rsid w:val="002D2123"/>
    <w:rsid w:val="002D27C6"/>
    <w:rsid w:val="002D2870"/>
    <w:rsid w:val="002D28C7"/>
    <w:rsid w:val="002D2B1B"/>
    <w:rsid w:val="002D30AB"/>
    <w:rsid w:val="002D3596"/>
    <w:rsid w:val="002D3B6F"/>
    <w:rsid w:val="002D3BD6"/>
    <w:rsid w:val="002D4176"/>
    <w:rsid w:val="002D4330"/>
    <w:rsid w:val="002D47D3"/>
    <w:rsid w:val="002D4BEB"/>
    <w:rsid w:val="002D4E2A"/>
    <w:rsid w:val="002D55D9"/>
    <w:rsid w:val="002D5ADA"/>
    <w:rsid w:val="002D5D3A"/>
    <w:rsid w:val="002D5E23"/>
    <w:rsid w:val="002D6258"/>
    <w:rsid w:val="002D62F7"/>
    <w:rsid w:val="002D6357"/>
    <w:rsid w:val="002D67E6"/>
    <w:rsid w:val="002D6F09"/>
    <w:rsid w:val="002D76DD"/>
    <w:rsid w:val="002D7EAC"/>
    <w:rsid w:val="002D7FB4"/>
    <w:rsid w:val="002E0010"/>
    <w:rsid w:val="002E01C6"/>
    <w:rsid w:val="002E1410"/>
    <w:rsid w:val="002E14E2"/>
    <w:rsid w:val="002E156E"/>
    <w:rsid w:val="002E1959"/>
    <w:rsid w:val="002E2254"/>
    <w:rsid w:val="002E23E2"/>
    <w:rsid w:val="002E24A4"/>
    <w:rsid w:val="002E25A8"/>
    <w:rsid w:val="002E25BB"/>
    <w:rsid w:val="002E2E1D"/>
    <w:rsid w:val="002E2FE4"/>
    <w:rsid w:val="002E3256"/>
    <w:rsid w:val="002E346A"/>
    <w:rsid w:val="002E349F"/>
    <w:rsid w:val="002E4073"/>
    <w:rsid w:val="002E411B"/>
    <w:rsid w:val="002E4AB6"/>
    <w:rsid w:val="002E5139"/>
    <w:rsid w:val="002E53C4"/>
    <w:rsid w:val="002E5855"/>
    <w:rsid w:val="002E59CE"/>
    <w:rsid w:val="002E5DE2"/>
    <w:rsid w:val="002E64F8"/>
    <w:rsid w:val="002E64FC"/>
    <w:rsid w:val="002E6599"/>
    <w:rsid w:val="002E6BEF"/>
    <w:rsid w:val="002E6DEC"/>
    <w:rsid w:val="002E742A"/>
    <w:rsid w:val="002E76B3"/>
    <w:rsid w:val="002E7861"/>
    <w:rsid w:val="002E7887"/>
    <w:rsid w:val="002E78E2"/>
    <w:rsid w:val="002E7BF9"/>
    <w:rsid w:val="002E7EFF"/>
    <w:rsid w:val="002F0365"/>
    <w:rsid w:val="002F0404"/>
    <w:rsid w:val="002F0496"/>
    <w:rsid w:val="002F06D8"/>
    <w:rsid w:val="002F087E"/>
    <w:rsid w:val="002F0CEF"/>
    <w:rsid w:val="002F0DBD"/>
    <w:rsid w:val="002F1799"/>
    <w:rsid w:val="002F2603"/>
    <w:rsid w:val="002F2C23"/>
    <w:rsid w:val="002F2D56"/>
    <w:rsid w:val="002F3315"/>
    <w:rsid w:val="002F39E7"/>
    <w:rsid w:val="002F447F"/>
    <w:rsid w:val="002F4CB0"/>
    <w:rsid w:val="002F5478"/>
    <w:rsid w:val="002F5A9F"/>
    <w:rsid w:val="002F5B93"/>
    <w:rsid w:val="002F67FA"/>
    <w:rsid w:val="002F6F56"/>
    <w:rsid w:val="002F7BA7"/>
    <w:rsid w:val="00300069"/>
    <w:rsid w:val="003000F9"/>
    <w:rsid w:val="00300119"/>
    <w:rsid w:val="003003A0"/>
    <w:rsid w:val="00300454"/>
    <w:rsid w:val="00300DC5"/>
    <w:rsid w:val="00301192"/>
    <w:rsid w:val="0030148B"/>
    <w:rsid w:val="00301609"/>
    <w:rsid w:val="00301857"/>
    <w:rsid w:val="00301FA1"/>
    <w:rsid w:val="00302390"/>
    <w:rsid w:val="003023B9"/>
    <w:rsid w:val="00302A7D"/>
    <w:rsid w:val="00302D68"/>
    <w:rsid w:val="00302DA1"/>
    <w:rsid w:val="00302DDF"/>
    <w:rsid w:val="00302E89"/>
    <w:rsid w:val="00303513"/>
    <w:rsid w:val="00303D92"/>
    <w:rsid w:val="003040C7"/>
    <w:rsid w:val="003045EF"/>
    <w:rsid w:val="00304B04"/>
    <w:rsid w:val="00304C54"/>
    <w:rsid w:val="00304DA2"/>
    <w:rsid w:val="00304FB7"/>
    <w:rsid w:val="00304FDF"/>
    <w:rsid w:val="00305006"/>
    <w:rsid w:val="00305084"/>
    <w:rsid w:val="003055F9"/>
    <w:rsid w:val="00305B61"/>
    <w:rsid w:val="00306BAC"/>
    <w:rsid w:val="00306F2D"/>
    <w:rsid w:val="00307457"/>
    <w:rsid w:val="00307707"/>
    <w:rsid w:val="0030770F"/>
    <w:rsid w:val="003102E4"/>
    <w:rsid w:val="0031070F"/>
    <w:rsid w:val="00310A1D"/>
    <w:rsid w:val="00310C88"/>
    <w:rsid w:val="00310E97"/>
    <w:rsid w:val="003110F8"/>
    <w:rsid w:val="003111E2"/>
    <w:rsid w:val="00311487"/>
    <w:rsid w:val="00311903"/>
    <w:rsid w:val="00311ADD"/>
    <w:rsid w:val="003121CA"/>
    <w:rsid w:val="0031232E"/>
    <w:rsid w:val="003127A5"/>
    <w:rsid w:val="00312A02"/>
    <w:rsid w:val="00312A31"/>
    <w:rsid w:val="00312A50"/>
    <w:rsid w:val="00312B85"/>
    <w:rsid w:val="00312FCC"/>
    <w:rsid w:val="00313040"/>
    <w:rsid w:val="00313ADA"/>
    <w:rsid w:val="00313DD9"/>
    <w:rsid w:val="00313E76"/>
    <w:rsid w:val="0031425E"/>
    <w:rsid w:val="00314D6C"/>
    <w:rsid w:val="00314FD2"/>
    <w:rsid w:val="0031516E"/>
    <w:rsid w:val="003151AC"/>
    <w:rsid w:val="00315493"/>
    <w:rsid w:val="00316017"/>
    <w:rsid w:val="00316C72"/>
    <w:rsid w:val="00317136"/>
    <w:rsid w:val="003175F3"/>
    <w:rsid w:val="003177ED"/>
    <w:rsid w:val="00317DDF"/>
    <w:rsid w:val="00320152"/>
    <w:rsid w:val="00320197"/>
    <w:rsid w:val="00320708"/>
    <w:rsid w:val="00320FD7"/>
    <w:rsid w:val="0032188B"/>
    <w:rsid w:val="0032238A"/>
    <w:rsid w:val="003227C5"/>
    <w:rsid w:val="003229B2"/>
    <w:rsid w:val="003229CD"/>
    <w:rsid w:val="00322B3C"/>
    <w:rsid w:val="00322C1B"/>
    <w:rsid w:val="0032322A"/>
    <w:rsid w:val="003233E2"/>
    <w:rsid w:val="0032373E"/>
    <w:rsid w:val="00323B23"/>
    <w:rsid w:val="00323BBD"/>
    <w:rsid w:val="00323BDE"/>
    <w:rsid w:val="0032477A"/>
    <w:rsid w:val="00325C57"/>
    <w:rsid w:val="00325CF1"/>
    <w:rsid w:val="00325F5B"/>
    <w:rsid w:val="00325FB0"/>
    <w:rsid w:val="00326315"/>
    <w:rsid w:val="00327027"/>
    <w:rsid w:val="003278BA"/>
    <w:rsid w:val="003278F0"/>
    <w:rsid w:val="003303CD"/>
    <w:rsid w:val="00330A07"/>
    <w:rsid w:val="00330E6B"/>
    <w:rsid w:val="00330F59"/>
    <w:rsid w:val="00332557"/>
    <w:rsid w:val="0033275B"/>
    <w:rsid w:val="00332893"/>
    <w:rsid w:val="00332AF9"/>
    <w:rsid w:val="00332C1E"/>
    <w:rsid w:val="00332D07"/>
    <w:rsid w:val="00332E09"/>
    <w:rsid w:val="00334137"/>
    <w:rsid w:val="0033453D"/>
    <w:rsid w:val="00334D21"/>
    <w:rsid w:val="003350DB"/>
    <w:rsid w:val="003353CE"/>
    <w:rsid w:val="003355C4"/>
    <w:rsid w:val="00335D41"/>
    <w:rsid w:val="0033602D"/>
    <w:rsid w:val="003362A7"/>
    <w:rsid w:val="00336777"/>
    <w:rsid w:val="00336848"/>
    <w:rsid w:val="00336949"/>
    <w:rsid w:val="00336AD6"/>
    <w:rsid w:val="00337243"/>
    <w:rsid w:val="0033731B"/>
    <w:rsid w:val="003375B3"/>
    <w:rsid w:val="00337689"/>
    <w:rsid w:val="003376AD"/>
    <w:rsid w:val="00337A15"/>
    <w:rsid w:val="00337BEA"/>
    <w:rsid w:val="00340278"/>
    <w:rsid w:val="003402A9"/>
    <w:rsid w:val="003404EA"/>
    <w:rsid w:val="003408E0"/>
    <w:rsid w:val="00340B73"/>
    <w:rsid w:val="00340D55"/>
    <w:rsid w:val="003416EA"/>
    <w:rsid w:val="003417D6"/>
    <w:rsid w:val="003421FD"/>
    <w:rsid w:val="003427E4"/>
    <w:rsid w:val="00343210"/>
    <w:rsid w:val="00343589"/>
    <w:rsid w:val="0034361B"/>
    <w:rsid w:val="00343E7A"/>
    <w:rsid w:val="00344046"/>
    <w:rsid w:val="003445CA"/>
    <w:rsid w:val="003449A5"/>
    <w:rsid w:val="00344A1E"/>
    <w:rsid w:val="00344B8E"/>
    <w:rsid w:val="0034507A"/>
    <w:rsid w:val="00345DE0"/>
    <w:rsid w:val="003461C7"/>
    <w:rsid w:val="003461F2"/>
    <w:rsid w:val="00346520"/>
    <w:rsid w:val="00346572"/>
    <w:rsid w:val="00346D6A"/>
    <w:rsid w:val="00346F27"/>
    <w:rsid w:val="00346FF9"/>
    <w:rsid w:val="003476DE"/>
    <w:rsid w:val="00347A82"/>
    <w:rsid w:val="00347D94"/>
    <w:rsid w:val="00347E9C"/>
    <w:rsid w:val="003503F0"/>
    <w:rsid w:val="00350403"/>
    <w:rsid w:val="003505F8"/>
    <w:rsid w:val="0035119B"/>
    <w:rsid w:val="003511A5"/>
    <w:rsid w:val="003518DE"/>
    <w:rsid w:val="00351A2E"/>
    <w:rsid w:val="00351E27"/>
    <w:rsid w:val="00351EAE"/>
    <w:rsid w:val="00352100"/>
    <w:rsid w:val="003525B1"/>
    <w:rsid w:val="00353A74"/>
    <w:rsid w:val="00353CD4"/>
    <w:rsid w:val="00353DDF"/>
    <w:rsid w:val="0035425B"/>
    <w:rsid w:val="003543BC"/>
    <w:rsid w:val="003548C6"/>
    <w:rsid w:val="00354F28"/>
    <w:rsid w:val="00354F7B"/>
    <w:rsid w:val="0035548D"/>
    <w:rsid w:val="00356129"/>
    <w:rsid w:val="003564D8"/>
    <w:rsid w:val="003568D0"/>
    <w:rsid w:val="00356BD4"/>
    <w:rsid w:val="00356C26"/>
    <w:rsid w:val="00357BB4"/>
    <w:rsid w:val="00357C64"/>
    <w:rsid w:val="003601F1"/>
    <w:rsid w:val="003602BB"/>
    <w:rsid w:val="00360575"/>
    <w:rsid w:val="00361665"/>
    <w:rsid w:val="003617F7"/>
    <w:rsid w:val="00361844"/>
    <w:rsid w:val="00361C20"/>
    <w:rsid w:val="00361CEC"/>
    <w:rsid w:val="00361E79"/>
    <w:rsid w:val="00362099"/>
    <w:rsid w:val="00362153"/>
    <w:rsid w:val="003626F6"/>
    <w:rsid w:val="00363505"/>
    <w:rsid w:val="0036392C"/>
    <w:rsid w:val="00363AAD"/>
    <w:rsid w:val="00364584"/>
    <w:rsid w:val="00364611"/>
    <w:rsid w:val="00364C26"/>
    <w:rsid w:val="003658AB"/>
    <w:rsid w:val="003659AD"/>
    <w:rsid w:val="00365E44"/>
    <w:rsid w:val="00365E75"/>
    <w:rsid w:val="00365F1F"/>
    <w:rsid w:val="00366180"/>
    <w:rsid w:val="00366709"/>
    <w:rsid w:val="0036683C"/>
    <w:rsid w:val="00366D3E"/>
    <w:rsid w:val="00366FD6"/>
    <w:rsid w:val="00367070"/>
    <w:rsid w:val="003672BF"/>
    <w:rsid w:val="0036738F"/>
    <w:rsid w:val="0036798B"/>
    <w:rsid w:val="00367F48"/>
    <w:rsid w:val="0037080F"/>
    <w:rsid w:val="0037142B"/>
    <w:rsid w:val="003715AA"/>
    <w:rsid w:val="00371637"/>
    <w:rsid w:val="00371696"/>
    <w:rsid w:val="00371806"/>
    <w:rsid w:val="00371B9F"/>
    <w:rsid w:val="00371D9A"/>
    <w:rsid w:val="003729B4"/>
    <w:rsid w:val="00372A25"/>
    <w:rsid w:val="00372BEA"/>
    <w:rsid w:val="00372EDB"/>
    <w:rsid w:val="00373183"/>
    <w:rsid w:val="00373240"/>
    <w:rsid w:val="00373660"/>
    <w:rsid w:val="00373958"/>
    <w:rsid w:val="00373B4B"/>
    <w:rsid w:val="0037401B"/>
    <w:rsid w:val="00374479"/>
    <w:rsid w:val="00374735"/>
    <w:rsid w:val="00374A15"/>
    <w:rsid w:val="00375691"/>
    <w:rsid w:val="003759FE"/>
    <w:rsid w:val="00375A21"/>
    <w:rsid w:val="00375D63"/>
    <w:rsid w:val="00376717"/>
    <w:rsid w:val="0037715A"/>
    <w:rsid w:val="003771EB"/>
    <w:rsid w:val="00377287"/>
    <w:rsid w:val="00380344"/>
    <w:rsid w:val="00380C9B"/>
    <w:rsid w:val="00380D55"/>
    <w:rsid w:val="00380E44"/>
    <w:rsid w:val="003811E2"/>
    <w:rsid w:val="00382391"/>
    <w:rsid w:val="00382F90"/>
    <w:rsid w:val="00384B93"/>
    <w:rsid w:val="003851D0"/>
    <w:rsid w:val="003854CF"/>
    <w:rsid w:val="003856DD"/>
    <w:rsid w:val="00385B4D"/>
    <w:rsid w:val="00385BCF"/>
    <w:rsid w:val="00385DE3"/>
    <w:rsid w:val="0038625C"/>
    <w:rsid w:val="0038636E"/>
    <w:rsid w:val="00387685"/>
    <w:rsid w:val="00387724"/>
    <w:rsid w:val="003877B2"/>
    <w:rsid w:val="00387CBB"/>
    <w:rsid w:val="003904C7"/>
    <w:rsid w:val="00390AD5"/>
    <w:rsid w:val="00390DCB"/>
    <w:rsid w:val="00390EF6"/>
    <w:rsid w:val="0039115F"/>
    <w:rsid w:val="00391341"/>
    <w:rsid w:val="00391522"/>
    <w:rsid w:val="00391618"/>
    <w:rsid w:val="00391A15"/>
    <w:rsid w:val="00391A1D"/>
    <w:rsid w:val="00391CCD"/>
    <w:rsid w:val="00391EC2"/>
    <w:rsid w:val="00392D2C"/>
    <w:rsid w:val="00392E18"/>
    <w:rsid w:val="00393378"/>
    <w:rsid w:val="00393AF8"/>
    <w:rsid w:val="00393B6E"/>
    <w:rsid w:val="00393B9B"/>
    <w:rsid w:val="0039456D"/>
    <w:rsid w:val="00394B74"/>
    <w:rsid w:val="00394DA8"/>
    <w:rsid w:val="003952AA"/>
    <w:rsid w:val="00395365"/>
    <w:rsid w:val="0039547C"/>
    <w:rsid w:val="00395494"/>
    <w:rsid w:val="00395E49"/>
    <w:rsid w:val="00396487"/>
    <w:rsid w:val="00396B14"/>
    <w:rsid w:val="00396B5E"/>
    <w:rsid w:val="00396FC5"/>
    <w:rsid w:val="00397A08"/>
    <w:rsid w:val="00397E1F"/>
    <w:rsid w:val="003A0E6A"/>
    <w:rsid w:val="003A1600"/>
    <w:rsid w:val="003A1806"/>
    <w:rsid w:val="003A1F39"/>
    <w:rsid w:val="003A2706"/>
    <w:rsid w:val="003A28F5"/>
    <w:rsid w:val="003A2FDE"/>
    <w:rsid w:val="003A33C1"/>
    <w:rsid w:val="003A35F7"/>
    <w:rsid w:val="003A3823"/>
    <w:rsid w:val="003A3F25"/>
    <w:rsid w:val="003A4820"/>
    <w:rsid w:val="003A49CA"/>
    <w:rsid w:val="003A4ED1"/>
    <w:rsid w:val="003A4FC3"/>
    <w:rsid w:val="003A50D9"/>
    <w:rsid w:val="003A5508"/>
    <w:rsid w:val="003A5C12"/>
    <w:rsid w:val="003A5CFF"/>
    <w:rsid w:val="003A616B"/>
    <w:rsid w:val="003A6963"/>
    <w:rsid w:val="003A6E9C"/>
    <w:rsid w:val="003A78CC"/>
    <w:rsid w:val="003A7D78"/>
    <w:rsid w:val="003B02CE"/>
    <w:rsid w:val="003B04F2"/>
    <w:rsid w:val="003B0B50"/>
    <w:rsid w:val="003B0CC4"/>
    <w:rsid w:val="003B1468"/>
    <w:rsid w:val="003B15CF"/>
    <w:rsid w:val="003B1BAE"/>
    <w:rsid w:val="003B1BB6"/>
    <w:rsid w:val="003B213E"/>
    <w:rsid w:val="003B23B3"/>
    <w:rsid w:val="003B27CC"/>
    <w:rsid w:val="003B2B22"/>
    <w:rsid w:val="003B3095"/>
    <w:rsid w:val="003B34AA"/>
    <w:rsid w:val="003B34C8"/>
    <w:rsid w:val="003B3FC6"/>
    <w:rsid w:val="003B41D0"/>
    <w:rsid w:val="003B4235"/>
    <w:rsid w:val="003B4D3F"/>
    <w:rsid w:val="003B50EB"/>
    <w:rsid w:val="003B529E"/>
    <w:rsid w:val="003B52CC"/>
    <w:rsid w:val="003B5CDD"/>
    <w:rsid w:val="003B5D4B"/>
    <w:rsid w:val="003B650C"/>
    <w:rsid w:val="003B665F"/>
    <w:rsid w:val="003B6843"/>
    <w:rsid w:val="003B6864"/>
    <w:rsid w:val="003B7191"/>
    <w:rsid w:val="003B7349"/>
    <w:rsid w:val="003B7516"/>
    <w:rsid w:val="003B7801"/>
    <w:rsid w:val="003B797E"/>
    <w:rsid w:val="003C010C"/>
    <w:rsid w:val="003C0AE1"/>
    <w:rsid w:val="003C0B90"/>
    <w:rsid w:val="003C0CAD"/>
    <w:rsid w:val="003C0D1E"/>
    <w:rsid w:val="003C105F"/>
    <w:rsid w:val="003C178B"/>
    <w:rsid w:val="003C19C2"/>
    <w:rsid w:val="003C1EDE"/>
    <w:rsid w:val="003C21DE"/>
    <w:rsid w:val="003C23FC"/>
    <w:rsid w:val="003C28E6"/>
    <w:rsid w:val="003C34C6"/>
    <w:rsid w:val="003C3AFA"/>
    <w:rsid w:val="003C3CC6"/>
    <w:rsid w:val="003C4008"/>
    <w:rsid w:val="003C4022"/>
    <w:rsid w:val="003C411E"/>
    <w:rsid w:val="003C4674"/>
    <w:rsid w:val="003C47D7"/>
    <w:rsid w:val="003C59AE"/>
    <w:rsid w:val="003C60DD"/>
    <w:rsid w:val="003C6609"/>
    <w:rsid w:val="003C776E"/>
    <w:rsid w:val="003C7A7E"/>
    <w:rsid w:val="003C7ED0"/>
    <w:rsid w:val="003C7F17"/>
    <w:rsid w:val="003D07D4"/>
    <w:rsid w:val="003D0C9A"/>
    <w:rsid w:val="003D141C"/>
    <w:rsid w:val="003D1736"/>
    <w:rsid w:val="003D19AE"/>
    <w:rsid w:val="003D1DC3"/>
    <w:rsid w:val="003D2E94"/>
    <w:rsid w:val="003D405C"/>
    <w:rsid w:val="003D4792"/>
    <w:rsid w:val="003D4AFE"/>
    <w:rsid w:val="003D522F"/>
    <w:rsid w:val="003D5C62"/>
    <w:rsid w:val="003D5CAF"/>
    <w:rsid w:val="003D5F17"/>
    <w:rsid w:val="003D7170"/>
    <w:rsid w:val="003D7186"/>
    <w:rsid w:val="003D72D2"/>
    <w:rsid w:val="003E02D3"/>
    <w:rsid w:val="003E049E"/>
    <w:rsid w:val="003E0952"/>
    <w:rsid w:val="003E0ACC"/>
    <w:rsid w:val="003E0E43"/>
    <w:rsid w:val="003E1037"/>
    <w:rsid w:val="003E120F"/>
    <w:rsid w:val="003E12D4"/>
    <w:rsid w:val="003E167E"/>
    <w:rsid w:val="003E1B9B"/>
    <w:rsid w:val="003E1C0E"/>
    <w:rsid w:val="003E1C10"/>
    <w:rsid w:val="003E22B0"/>
    <w:rsid w:val="003E27CB"/>
    <w:rsid w:val="003E3014"/>
    <w:rsid w:val="003E3024"/>
    <w:rsid w:val="003E3078"/>
    <w:rsid w:val="003E3448"/>
    <w:rsid w:val="003E3C89"/>
    <w:rsid w:val="003E3CEB"/>
    <w:rsid w:val="003E3E87"/>
    <w:rsid w:val="003E406F"/>
    <w:rsid w:val="003E4328"/>
    <w:rsid w:val="003E4AE5"/>
    <w:rsid w:val="003E4B06"/>
    <w:rsid w:val="003E4DB6"/>
    <w:rsid w:val="003E51A3"/>
    <w:rsid w:val="003E54A9"/>
    <w:rsid w:val="003E5806"/>
    <w:rsid w:val="003E5EC5"/>
    <w:rsid w:val="003E5EC7"/>
    <w:rsid w:val="003E5FA0"/>
    <w:rsid w:val="003E645D"/>
    <w:rsid w:val="003E69BF"/>
    <w:rsid w:val="003E6EC9"/>
    <w:rsid w:val="003E758B"/>
    <w:rsid w:val="003E75DF"/>
    <w:rsid w:val="003E796A"/>
    <w:rsid w:val="003E7A4C"/>
    <w:rsid w:val="003E7C6B"/>
    <w:rsid w:val="003F01DA"/>
    <w:rsid w:val="003F0EA5"/>
    <w:rsid w:val="003F0F7D"/>
    <w:rsid w:val="003F1279"/>
    <w:rsid w:val="003F152D"/>
    <w:rsid w:val="003F15E8"/>
    <w:rsid w:val="003F2461"/>
    <w:rsid w:val="003F2CCE"/>
    <w:rsid w:val="003F314F"/>
    <w:rsid w:val="003F32A4"/>
    <w:rsid w:val="003F3413"/>
    <w:rsid w:val="003F3F32"/>
    <w:rsid w:val="003F3F3A"/>
    <w:rsid w:val="003F402B"/>
    <w:rsid w:val="003F4999"/>
    <w:rsid w:val="003F4D46"/>
    <w:rsid w:val="003F50BE"/>
    <w:rsid w:val="003F551B"/>
    <w:rsid w:val="003F575B"/>
    <w:rsid w:val="003F58E4"/>
    <w:rsid w:val="003F6429"/>
    <w:rsid w:val="003F6E0C"/>
    <w:rsid w:val="003F70A7"/>
    <w:rsid w:val="003F77D8"/>
    <w:rsid w:val="003F7A12"/>
    <w:rsid w:val="003F7BF1"/>
    <w:rsid w:val="003F7C4B"/>
    <w:rsid w:val="003F7F5F"/>
    <w:rsid w:val="004001AE"/>
    <w:rsid w:val="00400241"/>
    <w:rsid w:val="00400777"/>
    <w:rsid w:val="00400ABF"/>
    <w:rsid w:val="00400F20"/>
    <w:rsid w:val="0040114B"/>
    <w:rsid w:val="0040136E"/>
    <w:rsid w:val="00402317"/>
    <w:rsid w:val="004028F1"/>
    <w:rsid w:val="004028FB"/>
    <w:rsid w:val="004033FB"/>
    <w:rsid w:val="00403630"/>
    <w:rsid w:val="0040382E"/>
    <w:rsid w:val="00404351"/>
    <w:rsid w:val="004048B0"/>
    <w:rsid w:val="00404C86"/>
    <w:rsid w:val="00406254"/>
    <w:rsid w:val="0040675D"/>
    <w:rsid w:val="004105AF"/>
    <w:rsid w:val="0041101B"/>
    <w:rsid w:val="00411A74"/>
    <w:rsid w:val="004129D0"/>
    <w:rsid w:val="00412A2C"/>
    <w:rsid w:val="00412EF4"/>
    <w:rsid w:val="004132EC"/>
    <w:rsid w:val="00413535"/>
    <w:rsid w:val="00413907"/>
    <w:rsid w:val="00413BFF"/>
    <w:rsid w:val="0041411D"/>
    <w:rsid w:val="004145BC"/>
    <w:rsid w:val="00414732"/>
    <w:rsid w:val="004147D2"/>
    <w:rsid w:val="00414AA6"/>
    <w:rsid w:val="00414EB7"/>
    <w:rsid w:val="00414FC9"/>
    <w:rsid w:val="004150F8"/>
    <w:rsid w:val="0041514C"/>
    <w:rsid w:val="00415805"/>
    <w:rsid w:val="0041592A"/>
    <w:rsid w:val="00416176"/>
    <w:rsid w:val="00416232"/>
    <w:rsid w:val="00416546"/>
    <w:rsid w:val="00416924"/>
    <w:rsid w:val="00416B51"/>
    <w:rsid w:val="00416E49"/>
    <w:rsid w:val="00417429"/>
    <w:rsid w:val="0041749B"/>
    <w:rsid w:val="0041776B"/>
    <w:rsid w:val="00417B96"/>
    <w:rsid w:val="00417CC9"/>
    <w:rsid w:val="00417F00"/>
    <w:rsid w:val="00420DCF"/>
    <w:rsid w:val="00420DD4"/>
    <w:rsid w:val="00420F71"/>
    <w:rsid w:val="00420FE1"/>
    <w:rsid w:val="00422619"/>
    <w:rsid w:val="0042292B"/>
    <w:rsid w:val="0042293B"/>
    <w:rsid w:val="00423012"/>
    <w:rsid w:val="0042327C"/>
    <w:rsid w:val="00423626"/>
    <w:rsid w:val="004239CC"/>
    <w:rsid w:val="00423CA3"/>
    <w:rsid w:val="00423DDF"/>
    <w:rsid w:val="00424273"/>
    <w:rsid w:val="0042495D"/>
    <w:rsid w:val="00424B90"/>
    <w:rsid w:val="004250E1"/>
    <w:rsid w:val="004251B5"/>
    <w:rsid w:val="004256A2"/>
    <w:rsid w:val="004256B4"/>
    <w:rsid w:val="00425B8B"/>
    <w:rsid w:val="004260B0"/>
    <w:rsid w:val="004269DD"/>
    <w:rsid w:val="00426C79"/>
    <w:rsid w:val="00426D8C"/>
    <w:rsid w:val="004276F1"/>
    <w:rsid w:val="00427CF3"/>
    <w:rsid w:val="00430123"/>
    <w:rsid w:val="0043026B"/>
    <w:rsid w:val="00430716"/>
    <w:rsid w:val="00430C24"/>
    <w:rsid w:val="00430ED2"/>
    <w:rsid w:val="00431115"/>
    <w:rsid w:val="00431145"/>
    <w:rsid w:val="004315A4"/>
    <w:rsid w:val="00431845"/>
    <w:rsid w:val="00431CEC"/>
    <w:rsid w:val="004321A0"/>
    <w:rsid w:val="00432BFD"/>
    <w:rsid w:val="00433447"/>
    <w:rsid w:val="004334CA"/>
    <w:rsid w:val="004344E9"/>
    <w:rsid w:val="00434647"/>
    <w:rsid w:val="004350F9"/>
    <w:rsid w:val="004351B9"/>
    <w:rsid w:val="004353D7"/>
    <w:rsid w:val="00435B5F"/>
    <w:rsid w:val="004361AC"/>
    <w:rsid w:val="004366C6"/>
    <w:rsid w:val="004369F0"/>
    <w:rsid w:val="00436B6C"/>
    <w:rsid w:val="00436BFF"/>
    <w:rsid w:val="00437003"/>
    <w:rsid w:val="0043749D"/>
    <w:rsid w:val="00437D29"/>
    <w:rsid w:val="00437F4D"/>
    <w:rsid w:val="00440674"/>
    <w:rsid w:val="00440F03"/>
    <w:rsid w:val="00441613"/>
    <w:rsid w:val="00441638"/>
    <w:rsid w:val="00441B94"/>
    <w:rsid w:val="00441DB8"/>
    <w:rsid w:val="004421BD"/>
    <w:rsid w:val="004423D4"/>
    <w:rsid w:val="0044291A"/>
    <w:rsid w:val="004429E5"/>
    <w:rsid w:val="00443610"/>
    <w:rsid w:val="00443BD4"/>
    <w:rsid w:val="00443D5B"/>
    <w:rsid w:val="00443D74"/>
    <w:rsid w:val="00443EEE"/>
    <w:rsid w:val="00444123"/>
    <w:rsid w:val="00444965"/>
    <w:rsid w:val="00445ABC"/>
    <w:rsid w:val="004462BE"/>
    <w:rsid w:val="00446662"/>
    <w:rsid w:val="0044727A"/>
    <w:rsid w:val="004475FF"/>
    <w:rsid w:val="004476B7"/>
    <w:rsid w:val="004477BA"/>
    <w:rsid w:val="00447BEB"/>
    <w:rsid w:val="0045018A"/>
    <w:rsid w:val="004501E9"/>
    <w:rsid w:val="00450982"/>
    <w:rsid w:val="00451300"/>
    <w:rsid w:val="0045151A"/>
    <w:rsid w:val="00451B86"/>
    <w:rsid w:val="00451F05"/>
    <w:rsid w:val="00452714"/>
    <w:rsid w:val="00452D1E"/>
    <w:rsid w:val="00452E58"/>
    <w:rsid w:val="0045389E"/>
    <w:rsid w:val="00453ABB"/>
    <w:rsid w:val="00453AD4"/>
    <w:rsid w:val="00453C50"/>
    <w:rsid w:val="0045438C"/>
    <w:rsid w:val="00455A6A"/>
    <w:rsid w:val="00455C0B"/>
    <w:rsid w:val="00455CE2"/>
    <w:rsid w:val="00455D42"/>
    <w:rsid w:val="00455E73"/>
    <w:rsid w:val="0045614E"/>
    <w:rsid w:val="00456239"/>
    <w:rsid w:val="00456989"/>
    <w:rsid w:val="00456BCB"/>
    <w:rsid w:val="00456D1B"/>
    <w:rsid w:val="00456D96"/>
    <w:rsid w:val="00457455"/>
    <w:rsid w:val="004576C5"/>
    <w:rsid w:val="00457B2D"/>
    <w:rsid w:val="00457BB9"/>
    <w:rsid w:val="00460F98"/>
    <w:rsid w:val="0046121C"/>
    <w:rsid w:val="0046192C"/>
    <w:rsid w:val="0046242E"/>
    <w:rsid w:val="00462882"/>
    <w:rsid w:val="00463044"/>
    <w:rsid w:val="004636F5"/>
    <w:rsid w:val="00463709"/>
    <w:rsid w:val="00463D72"/>
    <w:rsid w:val="00463EE9"/>
    <w:rsid w:val="0046413B"/>
    <w:rsid w:val="00464399"/>
    <w:rsid w:val="00465599"/>
    <w:rsid w:val="00465F92"/>
    <w:rsid w:val="0046670C"/>
    <w:rsid w:val="004670B7"/>
    <w:rsid w:val="004672F9"/>
    <w:rsid w:val="00467D0F"/>
    <w:rsid w:val="00470365"/>
    <w:rsid w:val="004707B8"/>
    <w:rsid w:val="00470AD3"/>
    <w:rsid w:val="00470DC8"/>
    <w:rsid w:val="00470EB3"/>
    <w:rsid w:val="0047115B"/>
    <w:rsid w:val="004714EA"/>
    <w:rsid w:val="004715A3"/>
    <w:rsid w:val="004715EA"/>
    <w:rsid w:val="00471743"/>
    <w:rsid w:val="00471A1C"/>
    <w:rsid w:val="00471EC9"/>
    <w:rsid w:val="00471EFA"/>
    <w:rsid w:val="00472A29"/>
    <w:rsid w:val="00472A5F"/>
    <w:rsid w:val="00472DD5"/>
    <w:rsid w:val="00473059"/>
    <w:rsid w:val="00473864"/>
    <w:rsid w:val="004741D0"/>
    <w:rsid w:val="00474704"/>
    <w:rsid w:val="004747E7"/>
    <w:rsid w:val="0047495B"/>
    <w:rsid w:val="00474A0A"/>
    <w:rsid w:val="00475476"/>
    <w:rsid w:val="004755DD"/>
    <w:rsid w:val="00475805"/>
    <w:rsid w:val="00475821"/>
    <w:rsid w:val="00475A8E"/>
    <w:rsid w:val="00476370"/>
    <w:rsid w:val="0047664D"/>
    <w:rsid w:val="00476847"/>
    <w:rsid w:val="0047769D"/>
    <w:rsid w:val="004777F9"/>
    <w:rsid w:val="00477BC5"/>
    <w:rsid w:val="00477D49"/>
    <w:rsid w:val="00477F4C"/>
    <w:rsid w:val="004801B6"/>
    <w:rsid w:val="004803E3"/>
    <w:rsid w:val="0048041B"/>
    <w:rsid w:val="004814FD"/>
    <w:rsid w:val="00481884"/>
    <w:rsid w:val="00481E49"/>
    <w:rsid w:val="00481F8B"/>
    <w:rsid w:val="0048203E"/>
    <w:rsid w:val="00482ADA"/>
    <w:rsid w:val="00483530"/>
    <w:rsid w:val="004841D1"/>
    <w:rsid w:val="00484416"/>
    <w:rsid w:val="00484949"/>
    <w:rsid w:val="00484EB0"/>
    <w:rsid w:val="00485635"/>
    <w:rsid w:val="004858D0"/>
    <w:rsid w:val="004860A1"/>
    <w:rsid w:val="00486D09"/>
    <w:rsid w:val="004870B4"/>
    <w:rsid w:val="0048752A"/>
    <w:rsid w:val="00487E91"/>
    <w:rsid w:val="00487EF2"/>
    <w:rsid w:val="0049068A"/>
    <w:rsid w:val="00490CF6"/>
    <w:rsid w:val="00490F06"/>
    <w:rsid w:val="0049145D"/>
    <w:rsid w:val="00491842"/>
    <w:rsid w:val="004918CF"/>
    <w:rsid w:val="00491BAD"/>
    <w:rsid w:val="00492059"/>
    <w:rsid w:val="0049212E"/>
    <w:rsid w:val="0049245C"/>
    <w:rsid w:val="004925F5"/>
    <w:rsid w:val="004929ED"/>
    <w:rsid w:val="00492C0A"/>
    <w:rsid w:val="0049383E"/>
    <w:rsid w:val="00494020"/>
    <w:rsid w:val="00494712"/>
    <w:rsid w:val="004947FC"/>
    <w:rsid w:val="00494B6A"/>
    <w:rsid w:val="00495292"/>
    <w:rsid w:val="004956E0"/>
    <w:rsid w:val="00495BD6"/>
    <w:rsid w:val="00495C0B"/>
    <w:rsid w:val="004962E1"/>
    <w:rsid w:val="00496409"/>
    <w:rsid w:val="004964D1"/>
    <w:rsid w:val="004969B2"/>
    <w:rsid w:val="00496F83"/>
    <w:rsid w:val="004972D5"/>
    <w:rsid w:val="004A0295"/>
    <w:rsid w:val="004A1769"/>
    <w:rsid w:val="004A1BE7"/>
    <w:rsid w:val="004A268B"/>
    <w:rsid w:val="004A29FB"/>
    <w:rsid w:val="004A30E8"/>
    <w:rsid w:val="004A330A"/>
    <w:rsid w:val="004A3314"/>
    <w:rsid w:val="004A353E"/>
    <w:rsid w:val="004A3676"/>
    <w:rsid w:val="004A38C9"/>
    <w:rsid w:val="004A51CD"/>
    <w:rsid w:val="004A569E"/>
    <w:rsid w:val="004A57A1"/>
    <w:rsid w:val="004A5B1C"/>
    <w:rsid w:val="004A61D9"/>
    <w:rsid w:val="004A6407"/>
    <w:rsid w:val="004A6AC7"/>
    <w:rsid w:val="004A6BB0"/>
    <w:rsid w:val="004A6D51"/>
    <w:rsid w:val="004A7155"/>
    <w:rsid w:val="004A72DE"/>
    <w:rsid w:val="004A73BB"/>
    <w:rsid w:val="004B0346"/>
    <w:rsid w:val="004B0386"/>
    <w:rsid w:val="004B0718"/>
    <w:rsid w:val="004B1043"/>
    <w:rsid w:val="004B18B1"/>
    <w:rsid w:val="004B2187"/>
    <w:rsid w:val="004B2357"/>
    <w:rsid w:val="004B3342"/>
    <w:rsid w:val="004B39E2"/>
    <w:rsid w:val="004B3C96"/>
    <w:rsid w:val="004B3FCB"/>
    <w:rsid w:val="004B43CF"/>
    <w:rsid w:val="004B471E"/>
    <w:rsid w:val="004B4969"/>
    <w:rsid w:val="004B4BCB"/>
    <w:rsid w:val="004B4CB0"/>
    <w:rsid w:val="004B4DBA"/>
    <w:rsid w:val="004B50FE"/>
    <w:rsid w:val="004B51F9"/>
    <w:rsid w:val="004B564E"/>
    <w:rsid w:val="004B58F1"/>
    <w:rsid w:val="004B5953"/>
    <w:rsid w:val="004B5B13"/>
    <w:rsid w:val="004B5D39"/>
    <w:rsid w:val="004B67AB"/>
    <w:rsid w:val="004B6D18"/>
    <w:rsid w:val="004B7415"/>
    <w:rsid w:val="004B7582"/>
    <w:rsid w:val="004B78B2"/>
    <w:rsid w:val="004B7DD0"/>
    <w:rsid w:val="004C034B"/>
    <w:rsid w:val="004C03CB"/>
    <w:rsid w:val="004C0EE8"/>
    <w:rsid w:val="004C1163"/>
    <w:rsid w:val="004C1BFA"/>
    <w:rsid w:val="004C1CCB"/>
    <w:rsid w:val="004C232C"/>
    <w:rsid w:val="004C2684"/>
    <w:rsid w:val="004C26B4"/>
    <w:rsid w:val="004C27D7"/>
    <w:rsid w:val="004C2EAD"/>
    <w:rsid w:val="004C323A"/>
    <w:rsid w:val="004C34FE"/>
    <w:rsid w:val="004C389E"/>
    <w:rsid w:val="004C3B81"/>
    <w:rsid w:val="004C3BC8"/>
    <w:rsid w:val="004C3E8E"/>
    <w:rsid w:val="004C47AE"/>
    <w:rsid w:val="004C5072"/>
    <w:rsid w:val="004C517C"/>
    <w:rsid w:val="004C56F9"/>
    <w:rsid w:val="004C588B"/>
    <w:rsid w:val="004C5A67"/>
    <w:rsid w:val="004C61DC"/>
    <w:rsid w:val="004C64B7"/>
    <w:rsid w:val="004C6527"/>
    <w:rsid w:val="004C65A0"/>
    <w:rsid w:val="004C705F"/>
    <w:rsid w:val="004C72E6"/>
    <w:rsid w:val="004C7775"/>
    <w:rsid w:val="004C7989"/>
    <w:rsid w:val="004D0396"/>
    <w:rsid w:val="004D0558"/>
    <w:rsid w:val="004D0BA2"/>
    <w:rsid w:val="004D1D13"/>
    <w:rsid w:val="004D1E42"/>
    <w:rsid w:val="004D1EE1"/>
    <w:rsid w:val="004D2A2A"/>
    <w:rsid w:val="004D2C3B"/>
    <w:rsid w:val="004D2EA6"/>
    <w:rsid w:val="004D2FEF"/>
    <w:rsid w:val="004D3021"/>
    <w:rsid w:val="004D3234"/>
    <w:rsid w:val="004D3407"/>
    <w:rsid w:val="004D371B"/>
    <w:rsid w:val="004D38E3"/>
    <w:rsid w:val="004D3A45"/>
    <w:rsid w:val="004D412A"/>
    <w:rsid w:val="004D4B4F"/>
    <w:rsid w:val="004D5560"/>
    <w:rsid w:val="004D55FB"/>
    <w:rsid w:val="004D57AA"/>
    <w:rsid w:val="004D5DE2"/>
    <w:rsid w:val="004D5F3D"/>
    <w:rsid w:val="004D6889"/>
    <w:rsid w:val="004D797E"/>
    <w:rsid w:val="004E0156"/>
    <w:rsid w:val="004E01D2"/>
    <w:rsid w:val="004E06FF"/>
    <w:rsid w:val="004E1200"/>
    <w:rsid w:val="004E130E"/>
    <w:rsid w:val="004E1387"/>
    <w:rsid w:val="004E1392"/>
    <w:rsid w:val="004E14FB"/>
    <w:rsid w:val="004E1B07"/>
    <w:rsid w:val="004E2299"/>
    <w:rsid w:val="004E23F0"/>
    <w:rsid w:val="004E27DE"/>
    <w:rsid w:val="004E309E"/>
    <w:rsid w:val="004E32E8"/>
    <w:rsid w:val="004E3316"/>
    <w:rsid w:val="004E3428"/>
    <w:rsid w:val="004E3683"/>
    <w:rsid w:val="004E3C6E"/>
    <w:rsid w:val="004E4429"/>
    <w:rsid w:val="004E447B"/>
    <w:rsid w:val="004E4CA7"/>
    <w:rsid w:val="004E4F9F"/>
    <w:rsid w:val="004E510C"/>
    <w:rsid w:val="004E5A37"/>
    <w:rsid w:val="004E5A6B"/>
    <w:rsid w:val="004E5CA9"/>
    <w:rsid w:val="004E5D48"/>
    <w:rsid w:val="004E61A0"/>
    <w:rsid w:val="004E69AF"/>
    <w:rsid w:val="004E6B40"/>
    <w:rsid w:val="004E6B46"/>
    <w:rsid w:val="004E6B94"/>
    <w:rsid w:val="004E77CD"/>
    <w:rsid w:val="004E7AD2"/>
    <w:rsid w:val="004E7B62"/>
    <w:rsid w:val="004E7E0B"/>
    <w:rsid w:val="004F00A0"/>
    <w:rsid w:val="004F0380"/>
    <w:rsid w:val="004F06D4"/>
    <w:rsid w:val="004F15EC"/>
    <w:rsid w:val="004F1B5E"/>
    <w:rsid w:val="004F1F4F"/>
    <w:rsid w:val="004F1FA2"/>
    <w:rsid w:val="004F27DB"/>
    <w:rsid w:val="004F2B23"/>
    <w:rsid w:val="004F3477"/>
    <w:rsid w:val="004F3CF4"/>
    <w:rsid w:val="004F438D"/>
    <w:rsid w:val="004F4BB1"/>
    <w:rsid w:val="004F52FF"/>
    <w:rsid w:val="004F53B3"/>
    <w:rsid w:val="004F554B"/>
    <w:rsid w:val="004F5F38"/>
    <w:rsid w:val="004F64A3"/>
    <w:rsid w:val="004F65BB"/>
    <w:rsid w:val="004F6D6D"/>
    <w:rsid w:val="004F714C"/>
    <w:rsid w:val="004F742A"/>
    <w:rsid w:val="004F7C1C"/>
    <w:rsid w:val="004F7F2E"/>
    <w:rsid w:val="00500BC9"/>
    <w:rsid w:val="00500E6E"/>
    <w:rsid w:val="00500ED5"/>
    <w:rsid w:val="00501048"/>
    <w:rsid w:val="00501394"/>
    <w:rsid w:val="00501466"/>
    <w:rsid w:val="00501469"/>
    <w:rsid w:val="0050157A"/>
    <w:rsid w:val="0050170F"/>
    <w:rsid w:val="00501774"/>
    <w:rsid w:val="005017AB"/>
    <w:rsid w:val="00501FCF"/>
    <w:rsid w:val="00502787"/>
    <w:rsid w:val="00502A9E"/>
    <w:rsid w:val="00503612"/>
    <w:rsid w:val="00503AE1"/>
    <w:rsid w:val="00503B1D"/>
    <w:rsid w:val="005043C6"/>
    <w:rsid w:val="005045C6"/>
    <w:rsid w:val="00504AA7"/>
    <w:rsid w:val="00505487"/>
    <w:rsid w:val="00505519"/>
    <w:rsid w:val="0050638F"/>
    <w:rsid w:val="00506793"/>
    <w:rsid w:val="0050681F"/>
    <w:rsid w:val="00506F2B"/>
    <w:rsid w:val="00507604"/>
    <w:rsid w:val="005079BC"/>
    <w:rsid w:val="00507E1F"/>
    <w:rsid w:val="00507E34"/>
    <w:rsid w:val="005103FF"/>
    <w:rsid w:val="00510A14"/>
    <w:rsid w:val="00510A2F"/>
    <w:rsid w:val="00510E52"/>
    <w:rsid w:val="00510FE0"/>
    <w:rsid w:val="00511014"/>
    <w:rsid w:val="0051166F"/>
    <w:rsid w:val="0051173D"/>
    <w:rsid w:val="0051176B"/>
    <w:rsid w:val="00511AF8"/>
    <w:rsid w:val="00511BA7"/>
    <w:rsid w:val="00511F11"/>
    <w:rsid w:val="00512C06"/>
    <w:rsid w:val="00513DEE"/>
    <w:rsid w:val="0051423E"/>
    <w:rsid w:val="005143A6"/>
    <w:rsid w:val="00514702"/>
    <w:rsid w:val="00514979"/>
    <w:rsid w:val="00514B7F"/>
    <w:rsid w:val="00515384"/>
    <w:rsid w:val="005157D1"/>
    <w:rsid w:val="0051583A"/>
    <w:rsid w:val="00515F18"/>
    <w:rsid w:val="00516139"/>
    <w:rsid w:val="005167BF"/>
    <w:rsid w:val="00516894"/>
    <w:rsid w:val="0051689C"/>
    <w:rsid w:val="00516FC4"/>
    <w:rsid w:val="005175BA"/>
    <w:rsid w:val="0052038A"/>
    <w:rsid w:val="005209D5"/>
    <w:rsid w:val="00521812"/>
    <w:rsid w:val="00521843"/>
    <w:rsid w:val="00521ACE"/>
    <w:rsid w:val="0052211E"/>
    <w:rsid w:val="005224D2"/>
    <w:rsid w:val="00522AB1"/>
    <w:rsid w:val="00522C45"/>
    <w:rsid w:val="0052324A"/>
    <w:rsid w:val="00523F67"/>
    <w:rsid w:val="0052408E"/>
    <w:rsid w:val="0052483C"/>
    <w:rsid w:val="00524A4D"/>
    <w:rsid w:val="00525064"/>
    <w:rsid w:val="005250C1"/>
    <w:rsid w:val="0052516E"/>
    <w:rsid w:val="005252AF"/>
    <w:rsid w:val="00525602"/>
    <w:rsid w:val="00525908"/>
    <w:rsid w:val="005263CD"/>
    <w:rsid w:val="005268CA"/>
    <w:rsid w:val="00526C35"/>
    <w:rsid w:val="00527B6D"/>
    <w:rsid w:val="00527B8D"/>
    <w:rsid w:val="0053038E"/>
    <w:rsid w:val="00530424"/>
    <w:rsid w:val="00530C38"/>
    <w:rsid w:val="00530CCC"/>
    <w:rsid w:val="00531339"/>
    <w:rsid w:val="00531609"/>
    <w:rsid w:val="00531B4F"/>
    <w:rsid w:val="00532084"/>
    <w:rsid w:val="005322F8"/>
    <w:rsid w:val="00532794"/>
    <w:rsid w:val="00532852"/>
    <w:rsid w:val="0053289A"/>
    <w:rsid w:val="00532A54"/>
    <w:rsid w:val="00532B88"/>
    <w:rsid w:val="00532D40"/>
    <w:rsid w:val="00532D66"/>
    <w:rsid w:val="005330C3"/>
    <w:rsid w:val="005333A9"/>
    <w:rsid w:val="00533596"/>
    <w:rsid w:val="00533672"/>
    <w:rsid w:val="00533916"/>
    <w:rsid w:val="00533D1D"/>
    <w:rsid w:val="00534096"/>
    <w:rsid w:val="0053450D"/>
    <w:rsid w:val="00534FC5"/>
    <w:rsid w:val="00535032"/>
    <w:rsid w:val="00535371"/>
    <w:rsid w:val="00535D46"/>
    <w:rsid w:val="00536A53"/>
    <w:rsid w:val="005370B1"/>
    <w:rsid w:val="00537287"/>
    <w:rsid w:val="00537E17"/>
    <w:rsid w:val="005401C3"/>
    <w:rsid w:val="0054032B"/>
    <w:rsid w:val="0054050B"/>
    <w:rsid w:val="00540896"/>
    <w:rsid w:val="00540C1E"/>
    <w:rsid w:val="00540DFC"/>
    <w:rsid w:val="005417C6"/>
    <w:rsid w:val="00541AD6"/>
    <w:rsid w:val="005422DE"/>
    <w:rsid w:val="005423CB"/>
    <w:rsid w:val="00542685"/>
    <w:rsid w:val="005429B9"/>
    <w:rsid w:val="00542B56"/>
    <w:rsid w:val="00543281"/>
    <w:rsid w:val="00543626"/>
    <w:rsid w:val="00543A97"/>
    <w:rsid w:val="00543FD2"/>
    <w:rsid w:val="0054471A"/>
    <w:rsid w:val="0054473D"/>
    <w:rsid w:val="00544905"/>
    <w:rsid w:val="00544FFD"/>
    <w:rsid w:val="005454AE"/>
    <w:rsid w:val="00545741"/>
    <w:rsid w:val="00545AA1"/>
    <w:rsid w:val="0054638A"/>
    <w:rsid w:val="00546549"/>
    <w:rsid w:val="005466C7"/>
    <w:rsid w:val="00546F0B"/>
    <w:rsid w:val="00546FBB"/>
    <w:rsid w:val="00547265"/>
    <w:rsid w:val="005478A4"/>
    <w:rsid w:val="00547B36"/>
    <w:rsid w:val="00547B5B"/>
    <w:rsid w:val="00550A30"/>
    <w:rsid w:val="00550A39"/>
    <w:rsid w:val="00551212"/>
    <w:rsid w:val="005520C4"/>
    <w:rsid w:val="0055213C"/>
    <w:rsid w:val="005525B9"/>
    <w:rsid w:val="00552B86"/>
    <w:rsid w:val="00554572"/>
    <w:rsid w:val="00554E8F"/>
    <w:rsid w:val="00555062"/>
    <w:rsid w:val="005553AD"/>
    <w:rsid w:val="0055564E"/>
    <w:rsid w:val="005556CC"/>
    <w:rsid w:val="00555A16"/>
    <w:rsid w:val="00555D76"/>
    <w:rsid w:val="00555E11"/>
    <w:rsid w:val="00555ED7"/>
    <w:rsid w:val="00556146"/>
    <w:rsid w:val="0055665B"/>
    <w:rsid w:val="00557AAD"/>
    <w:rsid w:val="00557C88"/>
    <w:rsid w:val="00557F1E"/>
    <w:rsid w:val="00560485"/>
    <w:rsid w:val="00560772"/>
    <w:rsid w:val="0056082B"/>
    <w:rsid w:val="0056083D"/>
    <w:rsid w:val="0056085F"/>
    <w:rsid w:val="00560CBD"/>
    <w:rsid w:val="005615DA"/>
    <w:rsid w:val="005619E0"/>
    <w:rsid w:val="00561A94"/>
    <w:rsid w:val="00561F1B"/>
    <w:rsid w:val="005621FB"/>
    <w:rsid w:val="00562204"/>
    <w:rsid w:val="0056271B"/>
    <w:rsid w:val="00562808"/>
    <w:rsid w:val="0056286C"/>
    <w:rsid w:val="00562A32"/>
    <w:rsid w:val="00562B85"/>
    <w:rsid w:val="00562DD8"/>
    <w:rsid w:val="00562E79"/>
    <w:rsid w:val="0056321E"/>
    <w:rsid w:val="00563245"/>
    <w:rsid w:val="005635DB"/>
    <w:rsid w:val="0056363F"/>
    <w:rsid w:val="00563CB2"/>
    <w:rsid w:val="00564823"/>
    <w:rsid w:val="00564FE4"/>
    <w:rsid w:val="0056511A"/>
    <w:rsid w:val="005651D8"/>
    <w:rsid w:val="005654CE"/>
    <w:rsid w:val="00565666"/>
    <w:rsid w:val="005659C7"/>
    <w:rsid w:val="00566175"/>
    <w:rsid w:val="005663D5"/>
    <w:rsid w:val="00566697"/>
    <w:rsid w:val="00566781"/>
    <w:rsid w:val="005669D7"/>
    <w:rsid w:val="0056701F"/>
    <w:rsid w:val="0056754B"/>
    <w:rsid w:val="005675E2"/>
    <w:rsid w:val="005705C9"/>
    <w:rsid w:val="0057096E"/>
    <w:rsid w:val="00570A10"/>
    <w:rsid w:val="00570CD0"/>
    <w:rsid w:val="00570D1E"/>
    <w:rsid w:val="00570D2E"/>
    <w:rsid w:val="00570E18"/>
    <w:rsid w:val="00570E5F"/>
    <w:rsid w:val="00571549"/>
    <w:rsid w:val="00572177"/>
    <w:rsid w:val="00572725"/>
    <w:rsid w:val="00573900"/>
    <w:rsid w:val="0057435F"/>
    <w:rsid w:val="00574C16"/>
    <w:rsid w:val="00574DC8"/>
    <w:rsid w:val="0057558E"/>
    <w:rsid w:val="00575CA9"/>
    <w:rsid w:val="00575CC8"/>
    <w:rsid w:val="0057602E"/>
    <w:rsid w:val="005760FC"/>
    <w:rsid w:val="005760FF"/>
    <w:rsid w:val="005762FE"/>
    <w:rsid w:val="00576415"/>
    <w:rsid w:val="00576472"/>
    <w:rsid w:val="00576EDB"/>
    <w:rsid w:val="00576F44"/>
    <w:rsid w:val="00577216"/>
    <w:rsid w:val="005772A9"/>
    <w:rsid w:val="00577556"/>
    <w:rsid w:val="00577C4E"/>
    <w:rsid w:val="00577EF6"/>
    <w:rsid w:val="00580455"/>
    <w:rsid w:val="00580F8D"/>
    <w:rsid w:val="00581225"/>
    <w:rsid w:val="005813E1"/>
    <w:rsid w:val="0058158F"/>
    <w:rsid w:val="005815A9"/>
    <w:rsid w:val="0058177F"/>
    <w:rsid w:val="00581881"/>
    <w:rsid w:val="00581A81"/>
    <w:rsid w:val="00581ECA"/>
    <w:rsid w:val="005820A8"/>
    <w:rsid w:val="00582983"/>
    <w:rsid w:val="0058380E"/>
    <w:rsid w:val="005838C6"/>
    <w:rsid w:val="005838F3"/>
    <w:rsid w:val="00583C39"/>
    <w:rsid w:val="00583E27"/>
    <w:rsid w:val="00583ECF"/>
    <w:rsid w:val="0058418F"/>
    <w:rsid w:val="00584636"/>
    <w:rsid w:val="00584754"/>
    <w:rsid w:val="00584D7D"/>
    <w:rsid w:val="005855D6"/>
    <w:rsid w:val="005870E9"/>
    <w:rsid w:val="00587C65"/>
    <w:rsid w:val="005903B3"/>
    <w:rsid w:val="00590818"/>
    <w:rsid w:val="00590F6C"/>
    <w:rsid w:val="005910E5"/>
    <w:rsid w:val="0059117C"/>
    <w:rsid w:val="005919AD"/>
    <w:rsid w:val="00591EEF"/>
    <w:rsid w:val="00591FF6"/>
    <w:rsid w:val="00592133"/>
    <w:rsid w:val="00592664"/>
    <w:rsid w:val="00592C70"/>
    <w:rsid w:val="0059435A"/>
    <w:rsid w:val="00594553"/>
    <w:rsid w:val="00594BEF"/>
    <w:rsid w:val="0059520B"/>
    <w:rsid w:val="0059528D"/>
    <w:rsid w:val="00595315"/>
    <w:rsid w:val="00595A2D"/>
    <w:rsid w:val="00595BCF"/>
    <w:rsid w:val="00596A76"/>
    <w:rsid w:val="00596CF5"/>
    <w:rsid w:val="00596D8E"/>
    <w:rsid w:val="00596EC9"/>
    <w:rsid w:val="00597170"/>
    <w:rsid w:val="00597351"/>
    <w:rsid w:val="00597DEE"/>
    <w:rsid w:val="005A0880"/>
    <w:rsid w:val="005A0946"/>
    <w:rsid w:val="005A09A3"/>
    <w:rsid w:val="005A0CF3"/>
    <w:rsid w:val="005A0DF0"/>
    <w:rsid w:val="005A1151"/>
    <w:rsid w:val="005A1506"/>
    <w:rsid w:val="005A2B8A"/>
    <w:rsid w:val="005A2EED"/>
    <w:rsid w:val="005A30EE"/>
    <w:rsid w:val="005A3B82"/>
    <w:rsid w:val="005A3E0C"/>
    <w:rsid w:val="005A42CB"/>
    <w:rsid w:val="005A45C3"/>
    <w:rsid w:val="005A462A"/>
    <w:rsid w:val="005A4861"/>
    <w:rsid w:val="005A4892"/>
    <w:rsid w:val="005A4B34"/>
    <w:rsid w:val="005A4E64"/>
    <w:rsid w:val="005A53E0"/>
    <w:rsid w:val="005A5D30"/>
    <w:rsid w:val="005A6CFE"/>
    <w:rsid w:val="005A7062"/>
    <w:rsid w:val="005A729D"/>
    <w:rsid w:val="005A78E1"/>
    <w:rsid w:val="005B0202"/>
    <w:rsid w:val="005B0773"/>
    <w:rsid w:val="005B0FE5"/>
    <w:rsid w:val="005B12B3"/>
    <w:rsid w:val="005B167E"/>
    <w:rsid w:val="005B17D8"/>
    <w:rsid w:val="005B1D60"/>
    <w:rsid w:val="005B22E2"/>
    <w:rsid w:val="005B275F"/>
    <w:rsid w:val="005B2976"/>
    <w:rsid w:val="005B2C20"/>
    <w:rsid w:val="005B2F1F"/>
    <w:rsid w:val="005B2FBB"/>
    <w:rsid w:val="005B30B4"/>
    <w:rsid w:val="005B33F5"/>
    <w:rsid w:val="005B3735"/>
    <w:rsid w:val="005B464B"/>
    <w:rsid w:val="005B5170"/>
    <w:rsid w:val="005B5177"/>
    <w:rsid w:val="005B52B1"/>
    <w:rsid w:val="005B572A"/>
    <w:rsid w:val="005B586E"/>
    <w:rsid w:val="005B5D40"/>
    <w:rsid w:val="005B6735"/>
    <w:rsid w:val="005B70AC"/>
    <w:rsid w:val="005C01CE"/>
    <w:rsid w:val="005C0262"/>
    <w:rsid w:val="005C02BD"/>
    <w:rsid w:val="005C1295"/>
    <w:rsid w:val="005C199A"/>
    <w:rsid w:val="005C2876"/>
    <w:rsid w:val="005C3839"/>
    <w:rsid w:val="005C3FC5"/>
    <w:rsid w:val="005C4171"/>
    <w:rsid w:val="005C4318"/>
    <w:rsid w:val="005C4FF3"/>
    <w:rsid w:val="005C566D"/>
    <w:rsid w:val="005C5807"/>
    <w:rsid w:val="005C5A4E"/>
    <w:rsid w:val="005C5AA9"/>
    <w:rsid w:val="005C5BDC"/>
    <w:rsid w:val="005C64A9"/>
    <w:rsid w:val="005C72C0"/>
    <w:rsid w:val="005C799C"/>
    <w:rsid w:val="005C7FDE"/>
    <w:rsid w:val="005D0B0A"/>
    <w:rsid w:val="005D17C4"/>
    <w:rsid w:val="005D1AF0"/>
    <w:rsid w:val="005D1DA8"/>
    <w:rsid w:val="005D1E47"/>
    <w:rsid w:val="005D1E9C"/>
    <w:rsid w:val="005D244D"/>
    <w:rsid w:val="005D245A"/>
    <w:rsid w:val="005D2F8E"/>
    <w:rsid w:val="005D38FF"/>
    <w:rsid w:val="005D3D9C"/>
    <w:rsid w:val="005D3E9A"/>
    <w:rsid w:val="005D41C3"/>
    <w:rsid w:val="005D43A3"/>
    <w:rsid w:val="005D466A"/>
    <w:rsid w:val="005D4989"/>
    <w:rsid w:val="005D49E3"/>
    <w:rsid w:val="005D4A77"/>
    <w:rsid w:val="005D4E0F"/>
    <w:rsid w:val="005D5133"/>
    <w:rsid w:val="005D552E"/>
    <w:rsid w:val="005D56DE"/>
    <w:rsid w:val="005D57FA"/>
    <w:rsid w:val="005D5809"/>
    <w:rsid w:val="005D5CA0"/>
    <w:rsid w:val="005D69A1"/>
    <w:rsid w:val="005D6CC2"/>
    <w:rsid w:val="005D7249"/>
    <w:rsid w:val="005D7A4F"/>
    <w:rsid w:val="005E0163"/>
    <w:rsid w:val="005E080E"/>
    <w:rsid w:val="005E1507"/>
    <w:rsid w:val="005E1A9D"/>
    <w:rsid w:val="005E1F6F"/>
    <w:rsid w:val="005E2253"/>
    <w:rsid w:val="005E25D5"/>
    <w:rsid w:val="005E28AA"/>
    <w:rsid w:val="005E2B8D"/>
    <w:rsid w:val="005E3049"/>
    <w:rsid w:val="005E315A"/>
    <w:rsid w:val="005E3458"/>
    <w:rsid w:val="005E3526"/>
    <w:rsid w:val="005E3548"/>
    <w:rsid w:val="005E3583"/>
    <w:rsid w:val="005E35AF"/>
    <w:rsid w:val="005E35E0"/>
    <w:rsid w:val="005E3673"/>
    <w:rsid w:val="005E38C5"/>
    <w:rsid w:val="005E394D"/>
    <w:rsid w:val="005E3BFA"/>
    <w:rsid w:val="005E4561"/>
    <w:rsid w:val="005E4AB9"/>
    <w:rsid w:val="005E4EA0"/>
    <w:rsid w:val="005E4F94"/>
    <w:rsid w:val="005E5092"/>
    <w:rsid w:val="005E53B1"/>
    <w:rsid w:val="005E567C"/>
    <w:rsid w:val="005E5B7D"/>
    <w:rsid w:val="005E5C6D"/>
    <w:rsid w:val="005E7553"/>
    <w:rsid w:val="005E7E2C"/>
    <w:rsid w:val="005F02DD"/>
    <w:rsid w:val="005F04BC"/>
    <w:rsid w:val="005F0C66"/>
    <w:rsid w:val="005F134E"/>
    <w:rsid w:val="005F1463"/>
    <w:rsid w:val="005F1509"/>
    <w:rsid w:val="005F161B"/>
    <w:rsid w:val="005F1F1F"/>
    <w:rsid w:val="005F314B"/>
    <w:rsid w:val="005F31ED"/>
    <w:rsid w:val="005F3AFF"/>
    <w:rsid w:val="005F433E"/>
    <w:rsid w:val="005F4D2A"/>
    <w:rsid w:val="005F4EB7"/>
    <w:rsid w:val="005F556F"/>
    <w:rsid w:val="005F5DD0"/>
    <w:rsid w:val="005F5DE1"/>
    <w:rsid w:val="005F6056"/>
    <w:rsid w:val="005F6152"/>
    <w:rsid w:val="005F66E1"/>
    <w:rsid w:val="005F69FE"/>
    <w:rsid w:val="005F73D4"/>
    <w:rsid w:val="005F7AF5"/>
    <w:rsid w:val="005F7D7F"/>
    <w:rsid w:val="006002EE"/>
    <w:rsid w:val="006009FA"/>
    <w:rsid w:val="00600CC2"/>
    <w:rsid w:val="006011BD"/>
    <w:rsid w:val="0060154F"/>
    <w:rsid w:val="00602018"/>
    <w:rsid w:val="006026A4"/>
    <w:rsid w:val="006028B3"/>
    <w:rsid w:val="00602A8E"/>
    <w:rsid w:val="00603290"/>
    <w:rsid w:val="00603F56"/>
    <w:rsid w:val="00604129"/>
    <w:rsid w:val="006046A0"/>
    <w:rsid w:val="0060470C"/>
    <w:rsid w:val="00604987"/>
    <w:rsid w:val="00605259"/>
    <w:rsid w:val="00605850"/>
    <w:rsid w:val="0060641F"/>
    <w:rsid w:val="0060667F"/>
    <w:rsid w:val="0060680D"/>
    <w:rsid w:val="00606ED1"/>
    <w:rsid w:val="00606F03"/>
    <w:rsid w:val="00606FD7"/>
    <w:rsid w:val="006071B1"/>
    <w:rsid w:val="0060781E"/>
    <w:rsid w:val="0060797F"/>
    <w:rsid w:val="00607ED0"/>
    <w:rsid w:val="006104FE"/>
    <w:rsid w:val="00610A41"/>
    <w:rsid w:val="006110E6"/>
    <w:rsid w:val="00611A9F"/>
    <w:rsid w:val="0061226A"/>
    <w:rsid w:val="006123BB"/>
    <w:rsid w:val="00612723"/>
    <w:rsid w:val="00613447"/>
    <w:rsid w:val="0061380B"/>
    <w:rsid w:val="00613A24"/>
    <w:rsid w:val="00613EC1"/>
    <w:rsid w:val="0061460A"/>
    <w:rsid w:val="00615198"/>
    <w:rsid w:val="00615684"/>
    <w:rsid w:val="0061577E"/>
    <w:rsid w:val="00615E5B"/>
    <w:rsid w:val="00615FBC"/>
    <w:rsid w:val="0061640B"/>
    <w:rsid w:val="00616546"/>
    <w:rsid w:val="00616BF7"/>
    <w:rsid w:val="00616D16"/>
    <w:rsid w:val="00617605"/>
    <w:rsid w:val="00617F80"/>
    <w:rsid w:val="00620F67"/>
    <w:rsid w:val="0062102B"/>
    <w:rsid w:val="006213BC"/>
    <w:rsid w:val="00621438"/>
    <w:rsid w:val="00621448"/>
    <w:rsid w:val="00621557"/>
    <w:rsid w:val="006215B5"/>
    <w:rsid w:val="00621B9E"/>
    <w:rsid w:val="00621C5E"/>
    <w:rsid w:val="00622E8B"/>
    <w:rsid w:val="00623A84"/>
    <w:rsid w:val="00623AD1"/>
    <w:rsid w:val="00623B5C"/>
    <w:rsid w:val="00623E90"/>
    <w:rsid w:val="00624050"/>
    <w:rsid w:val="006243F7"/>
    <w:rsid w:val="006244A3"/>
    <w:rsid w:val="0062450E"/>
    <w:rsid w:val="00624784"/>
    <w:rsid w:val="0062515C"/>
    <w:rsid w:val="0062643A"/>
    <w:rsid w:val="00626AA5"/>
    <w:rsid w:val="00626FDB"/>
    <w:rsid w:val="0062705F"/>
    <w:rsid w:val="0062764E"/>
    <w:rsid w:val="00627A74"/>
    <w:rsid w:val="00627E20"/>
    <w:rsid w:val="006302BB"/>
    <w:rsid w:val="00630AF3"/>
    <w:rsid w:val="00630DC4"/>
    <w:rsid w:val="00630F19"/>
    <w:rsid w:val="0063148F"/>
    <w:rsid w:val="00631800"/>
    <w:rsid w:val="00632166"/>
    <w:rsid w:val="00632844"/>
    <w:rsid w:val="0063305D"/>
    <w:rsid w:val="0063307E"/>
    <w:rsid w:val="00633169"/>
    <w:rsid w:val="00633560"/>
    <w:rsid w:val="00633620"/>
    <w:rsid w:val="00633718"/>
    <w:rsid w:val="00633881"/>
    <w:rsid w:val="0063389E"/>
    <w:rsid w:val="006338F8"/>
    <w:rsid w:val="00633C18"/>
    <w:rsid w:val="006345CB"/>
    <w:rsid w:val="00634735"/>
    <w:rsid w:val="00634AB6"/>
    <w:rsid w:val="00634BDE"/>
    <w:rsid w:val="00634FE2"/>
    <w:rsid w:val="00635341"/>
    <w:rsid w:val="00635C17"/>
    <w:rsid w:val="0063652B"/>
    <w:rsid w:val="006368E5"/>
    <w:rsid w:val="00636F37"/>
    <w:rsid w:val="00637260"/>
    <w:rsid w:val="006373BC"/>
    <w:rsid w:val="006373FA"/>
    <w:rsid w:val="00637FBD"/>
    <w:rsid w:val="00641756"/>
    <w:rsid w:val="00642398"/>
    <w:rsid w:val="00642726"/>
    <w:rsid w:val="00642B30"/>
    <w:rsid w:val="0064316A"/>
    <w:rsid w:val="00643D1B"/>
    <w:rsid w:val="00644009"/>
    <w:rsid w:val="006449AC"/>
    <w:rsid w:val="00645375"/>
    <w:rsid w:val="00645935"/>
    <w:rsid w:val="00646096"/>
    <w:rsid w:val="0064639E"/>
    <w:rsid w:val="006466F0"/>
    <w:rsid w:val="006468E5"/>
    <w:rsid w:val="00646FFD"/>
    <w:rsid w:val="0064758E"/>
    <w:rsid w:val="006475A7"/>
    <w:rsid w:val="006475B9"/>
    <w:rsid w:val="00650074"/>
    <w:rsid w:val="00650BA4"/>
    <w:rsid w:val="006521D0"/>
    <w:rsid w:val="0065222F"/>
    <w:rsid w:val="00652391"/>
    <w:rsid w:val="006523AB"/>
    <w:rsid w:val="006525AB"/>
    <w:rsid w:val="00652E4B"/>
    <w:rsid w:val="00653384"/>
    <w:rsid w:val="00653DA8"/>
    <w:rsid w:val="00654253"/>
    <w:rsid w:val="006544C2"/>
    <w:rsid w:val="0065452D"/>
    <w:rsid w:val="0065491B"/>
    <w:rsid w:val="00654A7C"/>
    <w:rsid w:val="00654D41"/>
    <w:rsid w:val="00655808"/>
    <w:rsid w:val="00655838"/>
    <w:rsid w:val="00655E37"/>
    <w:rsid w:val="00656015"/>
    <w:rsid w:val="00656493"/>
    <w:rsid w:val="00656A6C"/>
    <w:rsid w:val="00656D34"/>
    <w:rsid w:val="00657082"/>
    <w:rsid w:val="00657731"/>
    <w:rsid w:val="00657813"/>
    <w:rsid w:val="00657A14"/>
    <w:rsid w:val="00657D8C"/>
    <w:rsid w:val="00657E37"/>
    <w:rsid w:val="00660330"/>
    <w:rsid w:val="00660D88"/>
    <w:rsid w:val="006613E6"/>
    <w:rsid w:val="00661463"/>
    <w:rsid w:val="00661B10"/>
    <w:rsid w:val="00661D0D"/>
    <w:rsid w:val="0066239F"/>
    <w:rsid w:val="00662579"/>
    <w:rsid w:val="00662858"/>
    <w:rsid w:val="0066317F"/>
    <w:rsid w:val="006639CA"/>
    <w:rsid w:val="006642CC"/>
    <w:rsid w:val="00664812"/>
    <w:rsid w:val="0066489F"/>
    <w:rsid w:val="006648B3"/>
    <w:rsid w:val="0066494B"/>
    <w:rsid w:val="00664AE8"/>
    <w:rsid w:val="00664F20"/>
    <w:rsid w:val="006653F5"/>
    <w:rsid w:val="006657E2"/>
    <w:rsid w:val="00665B6A"/>
    <w:rsid w:val="00665CF5"/>
    <w:rsid w:val="006662B4"/>
    <w:rsid w:val="00666446"/>
    <w:rsid w:val="00666628"/>
    <w:rsid w:val="00666FCF"/>
    <w:rsid w:val="00667311"/>
    <w:rsid w:val="0066734B"/>
    <w:rsid w:val="00667380"/>
    <w:rsid w:val="00670654"/>
    <w:rsid w:val="00670746"/>
    <w:rsid w:val="00670F3D"/>
    <w:rsid w:val="00671140"/>
    <w:rsid w:val="00671332"/>
    <w:rsid w:val="0067133B"/>
    <w:rsid w:val="00671993"/>
    <w:rsid w:val="006728BD"/>
    <w:rsid w:val="00672CC1"/>
    <w:rsid w:val="00672F93"/>
    <w:rsid w:val="00673AA8"/>
    <w:rsid w:val="00673E88"/>
    <w:rsid w:val="00673F81"/>
    <w:rsid w:val="006742B8"/>
    <w:rsid w:val="00674428"/>
    <w:rsid w:val="0067444A"/>
    <w:rsid w:val="00674776"/>
    <w:rsid w:val="006748DB"/>
    <w:rsid w:val="00674E9B"/>
    <w:rsid w:val="006753D4"/>
    <w:rsid w:val="00675529"/>
    <w:rsid w:val="0067598C"/>
    <w:rsid w:val="00675DCE"/>
    <w:rsid w:val="006761A5"/>
    <w:rsid w:val="006763FF"/>
    <w:rsid w:val="00676584"/>
    <w:rsid w:val="00676CA3"/>
    <w:rsid w:val="0067709E"/>
    <w:rsid w:val="00677984"/>
    <w:rsid w:val="00677CF8"/>
    <w:rsid w:val="006802B0"/>
    <w:rsid w:val="00680B8D"/>
    <w:rsid w:val="006813D3"/>
    <w:rsid w:val="0068159D"/>
    <w:rsid w:val="006815AB"/>
    <w:rsid w:val="0068201B"/>
    <w:rsid w:val="0068293F"/>
    <w:rsid w:val="00682F28"/>
    <w:rsid w:val="00683706"/>
    <w:rsid w:val="006837E4"/>
    <w:rsid w:val="00683B10"/>
    <w:rsid w:val="00684073"/>
    <w:rsid w:val="00684423"/>
    <w:rsid w:val="00684CA7"/>
    <w:rsid w:val="00684F81"/>
    <w:rsid w:val="0068500C"/>
    <w:rsid w:val="00685279"/>
    <w:rsid w:val="00685412"/>
    <w:rsid w:val="0068541B"/>
    <w:rsid w:val="0068595A"/>
    <w:rsid w:val="00685CA8"/>
    <w:rsid w:val="00686247"/>
    <w:rsid w:val="006863FE"/>
    <w:rsid w:val="00686901"/>
    <w:rsid w:val="00686ABE"/>
    <w:rsid w:val="0068718B"/>
    <w:rsid w:val="00687581"/>
    <w:rsid w:val="0068763E"/>
    <w:rsid w:val="00687ABE"/>
    <w:rsid w:val="00687FEE"/>
    <w:rsid w:val="0069269E"/>
    <w:rsid w:val="00692794"/>
    <w:rsid w:val="00692DAF"/>
    <w:rsid w:val="00692E99"/>
    <w:rsid w:val="00693108"/>
    <w:rsid w:val="0069312C"/>
    <w:rsid w:val="00693190"/>
    <w:rsid w:val="00693347"/>
    <w:rsid w:val="0069377D"/>
    <w:rsid w:val="00693958"/>
    <w:rsid w:val="00693A2E"/>
    <w:rsid w:val="00693A76"/>
    <w:rsid w:val="00693B12"/>
    <w:rsid w:val="00694440"/>
    <w:rsid w:val="006944DD"/>
    <w:rsid w:val="00694914"/>
    <w:rsid w:val="00694E5B"/>
    <w:rsid w:val="0069515F"/>
    <w:rsid w:val="00695863"/>
    <w:rsid w:val="00695EBA"/>
    <w:rsid w:val="00696861"/>
    <w:rsid w:val="0069693C"/>
    <w:rsid w:val="00696BD5"/>
    <w:rsid w:val="00696E2B"/>
    <w:rsid w:val="00696E7E"/>
    <w:rsid w:val="00697029"/>
    <w:rsid w:val="00697461"/>
    <w:rsid w:val="0069789C"/>
    <w:rsid w:val="00697C97"/>
    <w:rsid w:val="00697D57"/>
    <w:rsid w:val="00697D66"/>
    <w:rsid w:val="006A1249"/>
    <w:rsid w:val="006A1361"/>
    <w:rsid w:val="006A1B09"/>
    <w:rsid w:val="006A1B22"/>
    <w:rsid w:val="006A2013"/>
    <w:rsid w:val="006A309B"/>
    <w:rsid w:val="006A48E7"/>
    <w:rsid w:val="006A4F7C"/>
    <w:rsid w:val="006A5146"/>
    <w:rsid w:val="006A52A6"/>
    <w:rsid w:val="006A578F"/>
    <w:rsid w:val="006A5B45"/>
    <w:rsid w:val="006A5E5A"/>
    <w:rsid w:val="006A5FD3"/>
    <w:rsid w:val="006A65FB"/>
    <w:rsid w:val="006A671F"/>
    <w:rsid w:val="006A6FA1"/>
    <w:rsid w:val="006A7018"/>
    <w:rsid w:val="006A71C0"/>
    <w:rsid w:val="006A726A"/>
    <w:rsid w:val="006A785F"/>
    <w:rsid w:val="006A7914"/>
    <w:rsid w:val="006A7C90"/>
    <w:rsid w:val="006A7E7E"/>
    <w:rsid w:val="006B03C3"/>
    <w:rsid w:val="006B04B7"/>
    <w:rsid w:val="006B06E6"/>
    <w:rsid w:val="006B0981"/>
    <w:rsid w:val="006B09A0"/>
    <w:rsid w:val="006B0A9E"/>
    <w:rsid w:val="006B0DF2"/>
    <w:rsid w:val="006B11EB"/>
    <w:rsid w:val="006B145F"/>
    <w:rsid w:val="006B19F1"/>
    <w:rsid w:val="006B24E7"/>
    <w:rsid w:val="006B26D9"/>
    <w:rsid w:val="006B2C29"/>
    <w:rsid w:val="006B2EFE"/>
    <w:rsid w:val="006B31CF"/>
    <w:rsid w:val="006B38E6"/>
    <w:rsid w:val="006B3F07"/>
    <w:rsid w:val="006B4116"/>
    <w:rsid w:val="006B581F"/>
    <w:rsid w:val="006B58E2"/>
    <w:rsid w:val="006B5A48"/>
    <w:rsid w:val="006B5A6E"/>
    <w:rsid w:val="006B5D55"/>
    <w:rsid w:val="006B60C5"/>
    <w:rsid w:val="006B658F"/>
    <w:rsid w:val="006B659A"/>
    <w:rsid w:val="006B6749"/>
    <w:rsid w:val="006B693A"/>
    <w:rsid w:val="006B77B3"/>
    <w:rsid w:val="006B7967"/>
    <w:rsid w:val="006C0203"/>
    <w:rsid w:val="006C046D"/>
    <w:rsid w:val="006C070B"/>
    <w:rsid w:val="006C0CA4"/>
    <w:rsid w:val="006C12BC"/>
    <w:rsid w:val="006C157E"/>
    <w:rsid w:val="006C1872"/>
    <w:rsid w:val="006C1A04"/>
    <w:rsid w:val="006C1B78"/>
    <w:rsid w:val="006C2104"/>
    <w:rsid w:val="006C23CD"/>
    <w:rsid w:val="006C2A07"/>
    <w:rsid w:val="006C2C0A"/>
    <w:rsid w:val="006C3321"/>
    <w:rsid w:val="006C394C"/>
    <w:rsid w:val="006C3F81"/>
    <w:rsid w:val="006C42CA"/>
    <w:rsid w:val="006C43E3"/>
    <w:rsid w:val="006C4523"/>
    <w:rsid w:val="006C4F4C"/>
    <w:rsid w:val="006C5002"/>
    <w:rsid w:val="006C57A4"/>
    <w:rsid w:val="006C5847"/>
    <w:rsid w:val="006C5880"/>
    <w:rsid w:val="006C5F27"/>
    <w:rsid w:val="006C650A"/>
    <w:rsid w:val="006C6ACA"/>
    <w:rsid w:val="006C6BB7"/>
    <w:rsid w:val="006C7124"/>
    <w:rsid w:val="006C7681"/>
    <w:rsid w:val="006C77F3"/>
    <w:rsid w:val="006D0C15"/>
    <w:rsid w:val="006D0D2B"/>
    <w:rsid w:val="006D1128"/>
    <w:rsid w:val="006D1489"/>
    <w:rsid w:val="006D1B6B"/>
    <w:rsid w:val="006D1EA4"/>
    <w:rsid w:val="006D2145"/>
    <w:rsid w:val="006D25E2"/>
    <w:rsid w:val="006D27DA"/>
    <w:rsid w:val="006D291E"/>
    <w:rsid w:val="006D2A5A"/>
    <w:rsid w:val="006D2ADB"/>
    <w:rsid w:val="006D2ED4"/>
    <w:rsid w:val="006D399A"/>
    <w:rsid w:val="006D3D0E"/>
    <w:rsid w:val="006D43A6"/>
    <w:rsid w:val="006D4F86"/>
    <w:rsid w:val="006D4FB8"/>
    <w:rsid w:val="006D527F"/>
    <w:rsid w:val="006D55B2"/>
    <w:rsid w:val="006D561A"/>
    <w:rsid w:val="006D5DDA"/>
    <w:rsid w:val="006D5DE0"/>
    <w:rsid w:val="006D5E6D"/>
    <w:rsid w:val="006D6184"/>
    <w:rsid w:val="006D62AC"/>
    <w:rsid w:val="006D6570"/>
    <w:rsid w:val="006D66B4"/>
    <w:rsid w:val="006D673C"/>
    <w:rsid w:val="006D67B6"/>
    <w:rsid w:val="006D7080"/>
    <w:rsid w:val="006D758B"/>
    <w:rsid w:val="006D7C62"/>
    <w:rsid w:val="006D7CFA"/>
    <w:rsid w:val="006D7DC8"/>
    <w:rsid w:val="006E13C1"/>
    <w:rsid w:val="006E183B"/>
    <w:rsid w:val="006E18E3"/>
    <w:rsid w:val="006E1E23"/>
    <w:rsid w:val="006E2208"/>
    <w:rsid w:val="006E2A32"/>
    <w:rsid w:val="006E2B32"/>
    <w:rsid w:val="006E2DDA"/>
    <w:rsid w:val="006E2EEC"/>
    <w:rsid w:val="006E36AF"/>
    <w:rsid w:val="006E3D47"/>
    <w:rsid w:val="006E4A38"/>
    <w:rsid w:val="006E4D2E"/>
    <w:rsid w:val="006E53B5"/>
    <w:rsid w:val="006E5615"/>
    <w:rsid w:val="006E5FD4"/>
    <w:rsid w:val="006E6571"/>
    <w:rsid w:val="006E6FC1"/>
    <w:rsid w:val="006E70AC"/>
    <w:rsid w:val="006E70D7"/>
    <w:rsid w:val="006E7584"/>
    <w:rsid w:val="006E7591"/>
    <w:rsid w:val="006E777F"/>
    <w:rsid w:val="006E7985"/>
    <w:rsid w:val="006E7BC6"/>
    <w:rsid w:val="006F12CC"/>
    <w:rsid w:val="006F1667"/>
    <w:rsid w:val="006F1690"/>
    <w:rsid w:val="006F2709"/>
    <w:rsid w:val="006F2AB1"/>
    <w:rsid w:val="006F2FA5"/>
    <w:rsid w:val="006F34A0"/>
    <w:rsid w:val="006F35B1"/>
    <w:rsid w:val="006F407F"/>
    <w:rsid w:val="006F420A"/>
    <w:rsid w:val="006F4294"/>
    <w:rsid w:val="006F4296"/>
    <w:rsid w:val="006F48E2"/>
    <w:rsid w:val="006F4B20"/>
    <w:rsid w:val="006F4F54"/>
    <w:rsid w:val="006F572F"/>
    <w:rsid w:val="006F585B"/>
    <w:rsid w:val="006F64F0"/>
    <w:rsid w:val="006F659F"/>
    <w:rsid w:val="006F67D9"/>
    <w:rsid w:val="006F6B74"/>
    <w:rsid w:val="00700273"/>
    <w:rsid w:val="007003B1"/>
    <w:rsid w:val="007008C6"/>
    <w:rsid w:val="00700A9B"/>
    <w:rsid w:val="00701F2C"/>
    <w:rsid w:val="007022B1"/>
    <w:rsid w:val="0070294C"/>
    <w:rsid w:val="00702E5C"/>
    <w:rsid w:val="00702FF4"/>
    <w:rsid w:val="00703204"/>
    <w:rsid w:val="00703C09"/>
    <w:rsid w:val="00704E2E"/>
    <w:rsid w:val="00704E38"/>
    <w:rsid w:val="00704EE7"/>
    <w:rsid w:val="007054D0"/>
    <w:rsid w:val="00705BA8"/>
    <w:rsid w:val="00705D87"/>
    <w:rsid w:val="00706E81"/>
    <w:rsid w:val="00707143"/>
    <w:rsid w:val="007071E6"/>
    <w:rsid w:val="007074E2"/>
    <w:rsid w:val="0070754E"/>
    <w:rsid w:val="007075A9"/>
    <w:rsid w:val="00707650"/>
    <w:rsid w:val="007076D8"/>
    <w:rsid w:val="00707AB4"/>
    <w:rsid w:val="00710B2E"/>
    <w:rsid w:val="00710CBA"/>
    <w:rsid w:val="00710E46"/>
    <w:rsid w:val="00711ABD"/>
    <w:rsid w:val="00711CAC"/>
    <w:rsid w:val="0071274C"/>
    <w:rsid w:val="00712E88"/>
    <w:rsid w:val="00713184"/>
    <w:rsid w:val="00714C40"/>
    <w:rsid w:val="00714D93"/>
    <w:rsid w:val="00715964"/>
    <w:rsid w:val="00716DCA"/>
    <w:rsid w:val="0071757F"/>
    <w:rsid w:val="00717803"/>
    <w:rsid w:val="00717E27"/>
    <w:rsid w:val="0072014C"/>
    <w:rsid w:val="00720547"/>
    <w:rsid w:val="00721D07"/>
    <w:rsid w:val="00723B05"/>
    <w:rsid w:val="00723B80"/>
    <w:rsid w:val="00723CD9"/>
    <w:rsid w:val="00723F2E"/>
    <w:rsid w:val="007251CA"/>
    <w:rsid w:val="00725409"/>
    <w:rsid w:val="00725CDC"/>
    <w:rsid w:val="00725CEE"/>
    <w:rsid w:val="00725E5E"/>
    <w:rsid w:val="00726E85"/>
    <w:rsid w:val="00726F63"/>
    <w:rsid w:val="00727021"/>
    <w:rsid w:val="007272D1"/>
    <w:rsid w:val="007272F8"/>
    <w:rsid w:val="00727B7C"/>
    <w:rsid w:val="00730CB3"/>
    <w:rsid w:val="007316BD"/>
    <w:rsid w:val="007317DC"/>
    <w:rsid w:val="0073184F"/>
    <w:rsid w:val="00731D35"/>
    <w:rsid w:val="00731FB6"/>
    <w:rsid w:val="00732151"/>
    <w:rsid w:val="007324FC"/>
    <w:rsid w:val="00732A3A"/>
    <w:rsid w:val="00733181"/>
    <w:rsid w:val="007336B5"/>
    <w:rsid w:val="00733AEB"/>
    <w:rsid w:val="00734DEE"/>
    <w:rsid w:val="00735810"/>
    <w:rsid w:val="00735C33"/>
    <w:rsid w:val="0073618B"/>
    <w:rsid w:val="00736769"/>
    <w:rsid w:val="0073680E"/>
    <w:rsid w:val="00736BCB"/>
    <w:rsid w:val="00736FD9"/>
    <w:rsid w:val="007371ED"/>
    <w:rsid w:val="00737BCF"/>
    <w:rsid w:val="00737D8B"/>
    <w:rsid w:val="00740312"/>
    <w:rsid w:val="00740410"/>
    <w:rsid w:val="00740678"/>
    <w:rsid w:val="0074076C"/>
    <w:rsid w:val="00741010"/>
    <w:rsid w:val="007410B5"/>
    <w:rsid w:val="00741802"/>
    <w:rsid w:val="00742988"/>
    <w:rsid w:val="00742B54"/>
    <w:rsid w:val="00742E2B"/>
    <w:rsid w:val="00743145"/>
    <w:rsid w:val="00743169"/>
    <w:rsid w:val="007432B7"/>
    <w:rsid w:val="00743570"/>
    <w:rsid w:val="007439AE"/>
    <w:rsid w:val="007442D9"/>
    <w:rsid w:val="00744538"/>
    <w:rsid w:val="007445A6"/>
    <w:rsid w:val="00744E34"/>
    <w:rsid w:val="007453EF"/>
    <w:rsid w:val="007455B4"/>
    <w:rsid w:val="00745D7F"/>
    <w:rsid w:val="00746597"/>
    <w:rsid w:val="007467C5"/>
    <w:rsid w:val="007468F6"/>
    <w:rsid w:val="00746C7D"/>
    <w:rsid w:val="00746DC9"/>
    <w:rsid w:val="00746E95"/>
    <w:rsid w:val="00746ED4"/>
    <w:rsid w:val="007478FB"/>
    <w:rsid w:val="007479CA"/>
    <w:rsid w:val="00747E93"/>
    <w:rsid w:val="0075040A"/>
    <w:rsid w:val="007512B9"/>
    <w:rsid w:val="00751A10"/>
    <w:rsid w:val="00751CD8"/>
    <w:rsid w:val="0075219B"/>
    <w:rsid w:val="007523FC"/>
    <w:rsid w:val="00752440"/>
    <w:rsid w:val="0075247F"/>
    <w:rsid w:val="007527EA"/>
    <w:rsid w:val="00752C87"/>
    <w:rsid w:val="00752FFF"/>
    <w:rsid w:val="00753029"/>
    <w:rsid w:val="00753272"/>
    <w:rsid w:val="007541FE"/>
    <w:rsid w:val="00754A2C"/>
    <w:rsid w:val="00754AE1"/>
    <w:rsid w:val="00755236"/>
    <w:rsid w:val="00755266"/>
    <w:rsid w:val="00755A62"/>
    <w:rsid w:val="00755A90"/>
    <w:rsid w:val="00755D44"/>
    <w:rsid w:val="007560D8"/>
    <w:rsid w:val="00756B89"/>
    <w:rsid w:val="00756D05"/>
    <w:rsid w:val="00756D62"/>
    <w:rsid w:val="00756F90"/>
    <w:rsid w:val="0075787E"/>
    <w:rsid w:val="007578D9"/>
    <w:rsid w:val="007579A4"/>
    <w:rsid w:val="00760072"/>
    <w:rsid w:val="0076049E"/>
    <w:rsid w:val="007604EC"/>
    <w:rsid w:val="00761042"/>
    <w:rsid w:val="007614C5"/>
    <w:rsid w:val="0076177F"/>
    <w:rsid w:val="00761BAE"/>
    <w:rsid w:val="00761F7F"/>
    <w:rsid w:val="00762050"/>
    <w:rsid w:val="00762A86"/>
    <w:rsid w:val="00762B64"/>
    <w:rsid w:val="00762D86"/>
    <w:rsid w:val="00762E0D"/>
    <w:rsid w:val="00762EE0"/>
    <w:rsid w:val="007631E0"/>
    <w:rsid w:val="007636A1"/>
    <w:rsid w:val="0076436C"/>
    <w:rsid w:val="007648B9"/>
    <w:rsid w:val="00764A96"/>
    <w:rsid w:val="00765721"/>
    <w:rsid w:val="00765830"/>
    <w:rsid w:val="007659DC"/>
    <w:rsid w:val="00765E5C"/>
    <w:rsid w:val="007666A9"/>
    <w:rsid w:val="00766792"/>
    <w:rsid w:val="00767107"/>
    <w:rsid w:val="00767863"/>
    <w:rsid w:val="00770317"/>
    <w:rsid w:val="007703B5"/>
    <w:rsid w:val="0077079C"/>
    <w:rsid w:val="007709BA"/>
    <w:rsid w:val="00770C9D"/>
    <w:rsid w:val="00770D68"/>
    <w:rsid w:val="00771096"/>
    <w:rsid w:val="007714B0"/>
    <w:rsid w:val="007716C6"/>
    <w:rsid w:val="00772481"/>
    <w:rsid w:val="00772CB1"/>
    <w:rsid w:val="00773162"/>
    <w:rsid w:val="00773506"/>
    <w:rsid w:val="007736D5"/>
    <w:rsid w:val="00773DBB"/>
    <w:rsid w:val="00774231"/>
    <w:rsid w:val="00774279"/>
    <w:rsid w:val="00774DB7"/>
    <w:rsid w:val="00775117"/>
    <w:rsid w:val="00775681"/>
    <w:rsid w:val="007756F3"/>
    <w:rsid w:val="00775A8A"/>
    <w:rsid w:val="00775D35"/>
    <w:rsid w:val="00776C79"/>
    <w:rsid w:val="00776E13"/>
    <w:rsid w:val="00777423"/>
    <w:rsid w:val="0077755C"/>
    <w:rsid w:val="00777708"/>
    <w:rsid w:val="0077792A"/>
    <w:rsid w:val="00777A75"/>
    <w:rsid w:val="00777FDE"/>
    <w:rsid w:val="00777FE5"/>
    <w:rsid w:val="007802C7"/>
    <w:rsid w:val="00780F90"/>
    <w:rsid w:val="0078121B"/>
    <w:rsid w:val="00782114"/>
    <w:rsid w:val="0078283B"/>
    <w:rsid w:val="00782CC1"/>
    <w:rsid w:val="00782DD5"/>
    <w:rsid w:val="00782F94"/>
    <w:rsid w:val="007831C1"/>
    <w:rsid w:val="0078337E"/>
    <w:rsid w:val="00783D0C"/>
    <w:rsid w:val="00783F52"/>
    <w:rsid w:val="007847EF"/>
    <w:rsid w:val="00784962"/>
    <w:rsid w:val="00784BF5"/>
    <w:rsid w:val="00785511"/>
    <w:rsid w:val="00785567"/>
    <w:rsid w:val="007858F9"/>
    <w:rsid w:val="00785AE8"/>
    <w:rsid w:val="00785D33"/>
    <w:rsid w:val="00786132"/>
    <w:rsid w:val="00786858"/>
    <w:rsid w:val="00786F09"/>
    <w:rsid w:val="00787278"/>
    <w:rsid w:val="007876CA"/>
    <w:rsid w:val="007877A1"/>
    <w:rsid w:val="0079008D"/>
    <w:rsid w:val="007901A3"/>
    <w:rsid w:val="00790593"/>
    <w:rsid w:val="00790F57"/>
    <w:rsid w:val="0079121A"/>
    <w:rsid w:val="00791E44"/>
    <w:rsid w:val="00791ED6"/>
    <w:rsid w:val="00792265"/>
    <w:rsid w:val="007925D4"/>
    <w:rsid w:val="00792FD8"/>
    <w:rsid w:val="007932C2"/>
    <w:rsid w:val="00793387"/>
    <w:rsid w:val="0079385C"/>
    <w:rsid w:val="00793905"/>
    <w:rsid w:val="0079403C"/>
    <w:rsid w:val="0079409A"/>
    <w:rsid w:val="007941FB"/>
    <w:rsid w:val="0079439C"/>
    <w:rsid w:val="007943A6"/>
    <w:rsid w:val="007943C7"/>
    <w:rsid w:val="00794D49"/>
    <w:rsid w:val="00795000"/>
    <w:rsid w:val="007952D8"/>
    <w:rsid w:val="00796A68"/>
    <w:rsid w:val="00796EE4"/>
    <w:rsid w:val="00797681"/>
    <w:rsid w:val="007A08E7"/>
    <w:rsid w:val="007A09AE"/>
    <w:rsid w:val="007A0DC1"/>
    <w:rsid w:val="007A0F8E"/>
    <w:rsid w:val="007A14ED"/>
    <w:rsid w:val="007A1D8A"/>
    <w:rsid w:val="007A2A1C"/>
    <w:rsid w:val="007A2B02"/>
    <w:rsid w:val="007A321E"/>
    <w:rsid w:val="007A348C"/>
    <w:rsid w:val="007A3837"/>
    <w:rsid w:val="007A3ACC"/>
    <w:rsid w:val="007A3F46"/>
    <w:rsid w:val="007A41DA"/>
    <w:rsid w:val="007A428E"/>
    <w:rsid w:val="007A4413"/>
    <w:rsid w:val="007A4AF7"/>
    <w:rsid w:val="007A4D9B"/>
    <w:rsid w:val="007A4E3B"/>
    <w:rsid w:val="007A4E8D"/>
    <w:rsid w:val="007A686E"/>
    <w:rsid w:val="007A68A9"/>
    <w:rsid w:val="007A6C13"/>
    <w:rsid w:val="007A6C8D"/>
    <w:rsid w:val="007A703B"/>
    <w:rsid w:val="007A7282"/>
    <w:rsid w:val="007B0664"/>
    <w:rsid w:val="007B0A99"/>
    <w:rsid w:val="007B0B2B"/>
    <w:rsid w:val="007B0ECA"/>
    <w:rsid w:val="007B11B6"/>
    <w:rsid w:val="007B1517"/>
    <w:rsid w:val="007B15A1"/>
    <w:rsid w:val="007B1896"/>
    <w:rsid w:val="007B1C34"/>
    <w:rsid w:val="007B1D45"/>
    <w:rsid w:val="007B2129"/>
    <w:rsid w:val="007B215C"/>
    <w:rsid w:val="007B26C0"/>
    <w:rsid w:val="007B2811"/>
    <w:rsid w:val="007B2C67"/>
    <w:rsid w:val="007B2D81"/>
    <w:rsid w:val="007B316B"/>
    <w:rsid w:val="007B3241"/>
    <w:rsid w:val="007B32E0"/>
    <w:rsid w:val="007B3883"/>
    <w:rsid w:val="007B3D38"/>
    <w:rsid w:val="007B3E54"/>
    <w:rsid w:val="007B43E9"/>
    <w:rsid w:val="007B4668"/>
    <w:rsid w:val="007B485A"/>
    <w:rsid w:val="007B4B15"/>
    <w:rsid w:val="007B4BD9"/>
    <w:rsid w:val="007B4CF1"/>
    <w:rsid w:val="007B5046"/>
    <w:rsid w:val="007B538D"/>
    <w:rsid w:val="007B5816"/>
    <w:rsid w:val="007B5CB2"/>
    <w:rsid w:val="007B5D26"/>
    <w:rsid w:val="007B5F43"/>
    <w:rsid w:val="007B6FF7"/>
    <w:rsid w:val="007B7187"/>
    <w:rsid w:val="007B71B7"/>
    <w:rsid w:val="007B7612"/>
    <w:rsid w:val="007B7907"/>
    <w:rsid w:val="007B79B2"/>
    <w:rsid w:val="007B7CD0"/>
    <w:rsid w:val="007C0390"/>
    <w:rsid w:val="007C0584"/>
    <w:rsid w:val="007C0801"/>
    <w:rsid w:val="007C0B1C"/>
    <w:rsid w:val="007C0C60"/>
    <w:rsid w:val="007C0F95"/>
    <w:rsid w:val="007C1947"/>
    <w:rsid w:val="007C1982"/>
    <w:rsid w:val="007C1AB3"/>
    <w:rsid w:val="007C20E5"/>
    <w:rsid w:val="007C2452"/>
    <w:rsid w:val="007C282D"/>
    <w:rsid w:val="007C2E9B"/>
    <w:rsid w:val="007C39DC"/>
    <w:rsid w:val="007C3B34"/>
    <w:rsid w:val="007C3CBA"/>
    <w:rsid w:val="007C3CC3"/>
    <w:rsid w:val="007C46C1"/>
    <w:rsid w:val="007C49A9"/>
    <w:rsid w:val="007C4CFF"/>
    <w:rsid w:val="007C505F"/>
    <w:rsid w:val="007C54EE"/>
    <w:rsid w:val="007C5A2E"/>
    <w:rsid w:val="007C5AA4"/>
    <w:rsid w:val="007C5F64"/>
    <w:rsid w:val="007C609D"/>
    <w:rsid w:val="007C6271"/>
    <w:rsid w:val="007C62D0"/>
    <w:rsid w:val="007C66D3"/>
    <w:rsid w:val="007C6B12"/>
    <w:rsid w:val="007C6E16"/>
    <w:rsid w:val="007C70EC"/>
    <w:rsid w:val="007C712F"/>
    <w:rsid w:val="007C74AB"/>
    <w:rsid w:val="007C767E"/>
    <w:rsid w:val="007C7DBD"/>
    <w:rsid w:val="007C7DFF"/>
    <w:rsid w:val="007C7F3F"/>
    <w:rsid w:val="007C7F68"/>
    <w:rsid w:val="007D019A"/>
    <w:rsid w:val="007D0BC5"/>
    <w:rsid w:val="007D0E1D"/>
    <w:rsid w:val="007D128C"/>
    <w:rsid w:val="007D1793"/>
    <w:rsid w:val="007D192A"/>
    <w:rsid w:val="007D1B95"/>
    <w:rsid w:val="007D27D8"/>
    <w:rsid w:val="007D2F2D"/>
    <w:rsid w:val="007D3207"/>
    <w:rsid w:val="007D33E8"/>
    <w:rsid w:val="007D35F4"/>
    <w:rsid w:val="007D4380"/>
    <w:rsid w:val="007D4476"/>
    <w:rsid w:val="007D4C97"/>
    <w:rsid w:val="007D506E"/>
    <w:rsid w:val="007D5982"/>
    <w:rsid w:val="007D6161"/>
    <w:rsid w:val="007D6EC3"/>
    <w:rsid w:val="007D714C"/>
    <w:rsid w:val="007D71C7"/>
    <w:rsid w:val="007D76CC"/>
    <w:rsid w:val="007D7DE0"/>
    <w:rsid w:val="007D7EC7"/>
    <w:rsid w:val="007E0383"/>
    <w:rsid w:val="007E0399"/>
    <w:rsid w:val="007E0F26"/>
    <w:rsid w:val="007E103C"/>
    <w:rsid w:val="007E136C"/>
    <w:rsid w:val="007E16D9"/>
    <w:rsid w:val="007E1A0F"/>
    <w:rsid w:val="007E1E4C"/>
    <w:rsid w:val="007E221D"/>
    <w:rsid w:val="007E281B"/>
    <w:rsid w:val="007E2AE3"/>
    <w:rsid w:val="007E2C68"/>
    <w:rsid w:val="007E35F9"/>
    <w:rsid w:val="007E38B3"/>
    <w:rsid w:val="007E442A"/>
    <w:rsid w:val="007E46C0"/>
    <w:rsid w:val="007E475C"/>
    <w:rsid w:val="007E4B40"/>
    <w:rsid w:val="007E4DC7"/>
    <w:rsid w:val="007E5D93"/>
    <w:rsid w:val="007E605F"/>
    <w:rsid w:val="007E62D6"/>
    <w:rsid w:val="007E6939"/>
    <w:rsid w:val="007E6F7E"/>
    <w:rsid w:val="007E7A41"/>
    <w:rsid w:val="007E7ED8"/>
    <w:rsid w:val="007F0654"/>
    <w:rsid w:val="007F0F20"/>
    <w:rsid w:val="007F1063"/>
    <w:rsid w:val="007F1DF3"/>
    <w:rsid w:val="007F1F3E"/>
    <w:rsid w:val="007F1FB0"/>
    <w:rsid w:val="007F1FC5"/>
    <w:rsid w:val="007F2441"/>
    <w:rsid w:val="007F278B"/>
    <w:rsid w:val="007F2EE7"/>
    <w:rsid w:val="007F364D"/>
    <w:rsid w:val="007F3976"/>
    <w:rsid w:val="007F3D09"/>
    <w:rsid w:val="007F412F"/>
    <w:rsid w:val="007F448F"/>
    <w:rsid w:val="007F46CF"/>
    <w:rsid w:val="007F4B81"/>
    <w:rsid w:val="007F4BF1"/>
    <w:rsid w:val="007F4E9B"/>
    <w:rsid w:val="007F5002"/>
    <w:rsid w:val="007F5070"/>
    <w:rsid w:val="007F5803"/>
    <w:rsid w:val="007F598C"/>
    <w:rsid w:val="007F5A3D"/>
    <w:rsid w:val="007F6183"/>
    <w:rsid w:val="007F6CCF"/>
    <w:rsid w:val="007F73AE"/>
    <w:rsid w:val="007F781C"/>
    <w:rsid w:val="008008EF"/>
    <w:rsid w:val="00800B26"/>
    <w:rsid w:val="00800E03"/>
    <w:rsid w:val="0080145D"/>
    <w:rsid w:val="00801ECC"/>
    <w:rsid w:val="00801F6E"/>
    <w:rsid w:val="00802147"/>
    <w:rsid w:val="00802D26"/>
    <w:rsid w:val="00802FB0"/>
    <w:rsid w:val="008031AC"/>
    <w:rsid w:val="00803CFB"/>
    <w:rsid w:val="00803D7D"/>
    <w:rsid w:val="0080407C"/>
    <w:rsid w:val="0080417F"/>
    <w:rsid w:val="00804720"/>
    <w:rsid w:val="00804C41"/>
    <w:rsid w:val="00805068"/>
    <w:rsid w:val="00805366"/>
    <w:rsid w:val="008054CC"/>
    <w:rsid w:val="00805511"/>
    <w:rsid w:val="00805639"/>
    <w:rsid w:val="008056AB"/>
    <w:rsid w:val="00805733"/>
    <w:rsid w:val="00806261"/>
    <w:rsid w:val="00806C2C"/>
    <w:rsid w:val="00806DC3"/>
    <w:rsid w:val="00806E11"/>
    <w:rsid w:val="00806E5C"/>
    <w:rsid w:val="008071A5"/>
    <w:rsid w:val="008072A6"/>
    <w:rsid w:val="00807C9F"/>
    <w:rsid w:val="00810BAE"/>
    <w:rsid w:val="00810E54"/>
    <w:rsid w:val="00810FCA"/>
    <w:rsid w:val="00811DD2"/>
    <w:rsid w:val="008122E7"/>
    <w:rsid w:val="00812441"/>
    <w:rsid w:val="008125EE"/>
    <w:rsid w:val="00813588"/>
    <w:rsid w:val="008139FE"/>
    <w:rsid w:val="00813DB0"/>
    <w:rsid w:val="00813F89"/>
    <w:rsid w:val="00814279"/>
    <w:rsid w:val="008142FA"/>
    <w:rsid w:val="008144DA"/>
    <w:rsid w:val="0081464B"/>
    <w:rsid w:val="0081466C"/>
    <w:rsid w:val="00814946"/>
    <w:rsid w:val="0081504C"/>
    <w:rsid w:val="008150B1"/>
    <w:rsid w:val="00815577"/>
    <w:rsid w:val="008155D5"/>
    <w:rsid w:val="00815A44"/>
    <w:rsid w:val="00815C4F"/>
    <w:rsid w:val="00815F27"/>
    <w:rsid w:val="0081623A"/>
    <w:rsid w:val="00816584"/>
    <w:rsid w:val="00816667"/>
    <w:rsid w:val="00816AC1"/>
    <w:rsid w:val="008173EC"/>
    <w:rsid w:val="00817EFD"/>
    <w:rsid w:val="0082000C"/>
    <w:rsid w:val="008201F8"/>
    <w:rsid w:val="008206E9"/>
    <w:rsid w:val="00820953"/>
    <w:rsid w:val="00820A23"/>
    <w:rsid w:val="00820A35"/>
    <w:rsid w:val="00820D9D"/>
    <w:rsid w:val="00820DEA"/>
    <w:rsid w:val="00820DF3"/>
    <w:rsid w:val="008213DF"/>
    <w:rsid w:val="00821675"/>
    <w:rsid w:val="0082269D"/>
    <w:rsid w:val="00822B7F"/>
    <w:rsid w:val="00822D08"/>
    <w:rsid w:val="00822E67"/>
    <w:rsid w:val="00823BDE"/>
    <w:rsid w:val="00823FD9"/>
    <w:rsid w:val="00824A18"/>
    <w:rsid w:val="00825438"/>
    <w:rsid w:val="00825CAB"/>
    <w:rsid w:val="00825CB2"/>
    <w:rsid w:val="0082611B"/>
    <w:rsid w:val="0082631D"/>
    <w:rsid w:val="00826766"/>
    <w:rsid w:val="008268A9"/>
    <w:rsid w:val="008268BE"/>
    <w:rsid w:val="00826BDA"/>
    <w:rsid w:val="00826C83"/>
    <w:rsid w:val="008274D9"/>
    <w:rsid w:val="008275C0"/>
    <w:rsid w:val="008275DB"/>
    <w:rsid w:val="00827721"/>
    <w:rsid w:val="00827AB4"/>
    <w:rsid w:val="00827B55"/>
    <w:rsid w:val="00827E89"/>
    <w:rsid w:val="00830664"/>
    <w:rsid w:val="00830A41"/>
    <w:rsid w:val="00830F6E"/>
    <w:rsid w:val="00831938"/>
    <w:rsid w:val="00831BEB"/>
    <w:rsid w:val="00831D53"/>
    <w:rsid w:val="00831DC8"/>
    <w:rsid w:val="00832270"/>
    <w:rsid w:val="008329E7"/>
    <w:rsid w:val="00832CDA"/>
    <w:rsid w:val="0083309A"/>
    <w:rsid w:val="00833438"/>
    <w:rsid w:val="00833520"/>
    <w:rsid w:val="008338D7"/>
    <w:rsid w:val="00834211"/>
    <w:rsid w:val="00834308"/>
    <w:rsid w:val="0083450D"/>
    <w:rsid w:val="00835C2C"/>
    <w:rsid w:val="00836FC6"/>
    <w:rsid w:val="00837289"/>
    <w:rsid w:val="00837870"/>
    <w:rsid w:val="008379C7"/>
    <w:rsid w:val="00837E4B"/>
    <w:rsid w:val="008403E0"/>
    <w:rsid w:val="0084132D"/>
    <w:rsid w:val="0084154C"/>
    <w:rsid w:val="0084190E"/>
    <w:rsid w:val="00841BF0"/>
    <w:rsid w:val="00842323"/>
    <w:rsid w:val="00842C02"/>
    <w:rsid w:val="00843276"/>
    <w:rsid w:val="0084349C"/>
    <w:rsid w:val="00843922"/>
    <w:rsid w:val="0084424C"/>
    <w:rsid w:val="00844425"/>
    <w:rsid w:val="0084487D"/>
    <w:rsid w:val="00845295"/>
    <w:rsid w:val="00845A18"/>
    <w:rsid w:val="008461DC"/>
    <w:rsid w:val="00846255"/>
    <w:rsid w:val="00846583"/>
    <w:rsid w:val="00846836"/>
    <w:rsid w:val="00846B89"/>
    <w:rsid w:val="008477B9"/>
    <w:rsid w:val="00847840"/>
    <w:rsid w:val="00847989"/>
    <w:rsid w:val="008479C7"/>
    <w:rsid w:val="00847B49"/>
    <w:rsid w:val="00847F6E"/>
    <w:rsid w:val="00850027"/>
    <w:rsid w:val="00850451"/>
    <w:rsid w:val="008523E0"/>
    <w:rsid w:val="00852658"/>
    <w:rsid w:val="008527EB"/>
    <w:rsid w:val="00852BF3"/>
    <w:rsid w:val="00852CB7"/>
    <w:rsid w:val="00852EF4"/>
    <w:rsid w:val="00853759"/>
    <w:rsid w:val="00854893"/>
    <w:rsid w:val="00855155"/>
    <w:rsid w:val="008555AF"/>
    <w:rsid w:val="00855A65"/>
    <w:rsid w:val="00855EED"/>
    <w:rsid w:val="00856042"/>
    <w:rsid w:val="00856058"/>
    <w:rsid w:val="0085646A"/>
    <w:rsid w:val="0085661C"/>
    <w:rsid w:val="00856727"/>
    <w:rsid w:val="00856760"/>
    <w:rsid w:val="00856873"/>
    <w:rsid w:val="0085720A"/>
    <w:rsid w:val="008576DE"/>
    <w:rsid w:val="008579CF"/>
    <w:rsid w:val="00860194"/>
    <w:rsid w:val="00860473"/>
    <w:rsid w:val="00860A9B"/>
    <w:rsid w:val="00860E8A"/>
    <w:rsid w:val="00860EB4"/>
    <w:rsid w:val="0086148F"/>
    <w:rsid w:val="008614A4"/>
    <w:rsid w:val="00861570"/>
    <w:rsid w:val="008617FA"/>
    <w:rsid w:val="00861840"/>
    <w:rsid w:val="00862019"/>
    <w:rsid w:val="00862458"/>
    <w:rsid w:val="008627CA"/>
    <w:rsid w:val="0086287C"/>
    <w:rsid w:val="00862903"/>
    <w:rsid w:val="008635C5"/>
    <w:rsid w:val="008640A9"/>
    <w:rsid w:val="0086410C"/>
    <w:rsid w:val="00864539"/>
    <w:rsid w:val="008645F2"/>
    <w:rsid w:val="0086468E"/>
    <w:rsid w:val="00864738"/>
    <w:rsid w:val="008647B2"/>
    <w:rsid w:val="00864A70"/>
    <w:rsid w:val="00865055"/>
    <w:rsid w:val="00865394"/>
    <w:rsid w:val="008656F0"/>
    <w:rsid w:val="0086589F"/>
    <w:rsid w:val="00865EDE"/>
    <w:rsid w:val="00865F34"/>
    <w:rsid w:val="00866A1E"/>
    <w:rsid w:val="00866B49"/>
    <w:rsid w:val="00866F45"/>
    <w:rsid w:val="00867105"/>
    <w:rsid w:val="00867556"/>
    <w:rsid w:val="008675A9"/>
    <w:rsid w:val="00867A41"/>
    <w:rsid w:val="00867F3F"/>
    <w:rsid w:val="008715F0"/>
    <w:rsid w:val="008718C6"/>
    <w:rsid w:val="0087245F"/>
    <w:rsid w:val="00872E2C"/>
    <w:rsid w:val="008734DE"/>
    <w:rsid w:val="00873529"/>
    <w:rsid w:val="00873736"/>
    <w:rsid w:val="00873EDF"/>
    <w:rsid w:val="008742E5"/>
    <w:rsid w:val="0087457A"/>
    <w:rsid w:val="008745FC"/>
    <w:rsid w:val="00874B6D"/>
    <w:rsid w:val="008752D2"/>
    <w:rsid w:val="00875318"/>
    <w:rsid w:val="00875CD4"/>
    <w:rsid w:val="00875DD1"/>
    <w:rsid w:val="00876A71"/>
    <w:rsid w:val="00877093"/>
    <w:rsid w:val="00877534"/>
    <w:rsid w:val="008777FB"/>
    <w:rsid w:val="00877825"/>
    <w:rsid w:val="00877923"/>
    <w:rsid w:val="0088018B"/>
    <w:rsid w:val="008804CF"/>
    <w:rsid w:val="00880A9B"/>
    <w:rsid w:val="008810B2"/>
    <w:rsid w:val="008810FA"/>
    <w:rsid w:val="008816FB"/>
    <w:rsid w:val="008817F4"/>
    <w:rsid w:val="00881801"/>
    <w:rsid w:val="008822D1"/>
    <w:rsid w:val="0088243C"/>
    <w:rsid w:val="00882747"/>
    <w:rsid w:val="00883638"/>
    <w:rsid w:val="00883E47"/>
    <w:rsid w:val="0088436D"/>
    <w:rsid w:val="00884A5F"/>
    <w:rsid w:val="00884C67"/>
    <w:rsid w:val="00884C68"/>
    <w:rsid w:val="008856B9"/>
    <w:rsid w:val="008858FB"/>
    <w:rsid w:val="00885915"/>
    <w:rsid w:val="00885C24"/>
    <w:rsid w:val="00885C3F"/>
    <w:rsid w:val="00885D6E"/>
    <w:rsid w:val="008862C5"/>
    <w:rsid w:val="008863F5"/>
    <w:rsid w:val="008864FF"/>
    <w:rsid w:val="008865A3"/>
    <w:rsid w:val="00886D2B"/>
    <w:rsid w:val="00887113"/>
    <w:rsid w:val="008879E8"/>
    <w:rsid w:val="008903FA"/>
    <w:rsid w:val="00890914"/>
    <w:rsid w:val="00890C75"/>
    <w:rsid w:val="00890DA3"/>
    <w:rsid w:val="0089121B"/>
    <w:rsid w:val="008914BA"/>
    <w:rsid w:val="00891A9F"/>
    <w:rsid w:val="00891C7D"/>
    <w:rsid w:val="0089224C"/>
    <w:rsid w:val="00892268"/>
    <w:rsid w:val="00892BC0"/>
    <w:rsid w:val="00892CF1"/>
    <w:rsid w:val="00893AC9"/>
    <w:rsid w:val="00893BD7"/>
    <w:rsid w:val="0089419E"/>
    <w:rsid w:val="008941CD"/>
    <w:rsid w:val="00894790"/>
    <w:rsid w:val="008947D3"/>
    <w:rsid w:val="00894FA7"/>
    <w:rsid w:val="00896CDD"/>
    <w:rsid w:val="00896DBF"/>
    <w:rsid w:val="00897DF2"/>
    <w:rsid w:val="008A058B"/>
    <w:rsid w:val="008A06E8"/>
    <w:rsid w:val="008A0ECD"/>
    <w:rsid w:val="008A0F7C"/>
    <w:rsid w:val="008A0FB2"/>
    <w:rsid w:val="008A15E5"/>
    <w:rsid w:val="008A168D"/>
    <w:rsid w:val="008A199C"/>
    <w:rsid w:val="008A1EC9"/>
    <w:rsid w:val="008A229B"/>
    <w:rsid w:val="008A2382"/>
    <w:rsid w:val="008A282B"/>
    <w:rsid w:val="008A2E03"/>
    <w:rsid w:val="008A3389"/>
    <w:rsid w:val="008A3C03"/>
    <w:rsid w:val="008A42DB"/>
    <w:rsid w:val="008A45DE"/>
    <w:rsid w:val="008A4979"/>
    <w:rsid w:val="008A5267"/>
    <w:rsid w:val="008A5389"/>
    <w:rsid w:val="008A5730"/>
    <w:rsid w:val="008A6770"/>
    <w:rsid w:val="008A6897"/>
    <w:rsid w:val="008A6DF8"/>
    <w:rsid w:val="008A74B5"/>
    <w:rsid w:val="008A7BC8"/>
    <w:rsid w:val="008A7DC0"/>
    <w:rsid w:val="008A7F15"/>
    <w:rsid w:val="008B0723"/>
    <w:rsid w:val="008B0BD9"/>
    <w:rsid w:val="008B1415"/>
    <w:rsid w:val="008B1755"/>
    <w:rsid w:val="008B1C4D"/>
    <w:rsid w:val="008B1EE9"/>
    <w:rsid w:val="008B2212"/>
    <w:rsid w:val="008B2328"/>
    <w:rsid w:val="008B2DC8"/>
    <w:rsid w:val="008B2EF6"/>
    <w:rsid w:val="008B377C"/>
    <w:rsid w:val="008B4003"/>
    <w:rsid w:val="008B41F9"/>
    <w:rsid w:val="008B4A14"/>
    <w:rsid w:val="008B4EDD"/>
    <w:rsid w:val="008B57C8"/>
    <w:rsid w:val="008B5B57"/>
    <w:rsid w:val="008B606B"/>
    <w:rsid w:val="008B60B3"/>
    <w:rsid w:val="008B66B4"/>
    <w:rsid w:val="008B68E1"/>
    <w:rsid w:val="008B6CE1"/>
    <w:rsid w:val="008B6E37"/>
    <w:rsid w:val="008B6EB2"/>
    <w:rsid w:val="008B6F10"/>
    <w:rsid w:val="008B701A"/>
    <w:rsid w:val="008B72EC"/>
    <w:rsid w:val="008B78DB"/>
    <w:rsid w:val="008B7979"/>
    <w:rsid w:val="008B7C6B"/>
    <w:rsid w:val="008C03B9"/>
    <w:rsid w:val="008C0656"/>
    <w:rsid w:val="008C082A"/>
    <w:rsid w:val="008C0F5D"/>
    <w:rsid w:val="008C1071"/>
    <w:rsid w:val="008C13DB"/>
    <w:rsid w:val="008C18A1"/>
    <w:rsid w:val="008C1D2D"/>
    <w:rsid w:val="008C21A2"/>
    <w:rsid w:val="008C2C7D"/>
    <w:rsid w:val="008C3235"/>
    <w:rsid w:val="008C32EF"/>
    <w:rsid w:val="008C36A7"/>
    <w:rsid w:val="008C3701"/>
    <w:rsid w:val="008C399B"/>
    <w:rsid w:val="008C3B26"/>
    <w:rsid w:val="008C3E96"/>
    <w:rsid w:val="008C4E43"/>
    <w:rsid w:val="008C5088"/>
    <w:rsid w:val="008C605C"/>
    <w:rsid w:val="008C6BE3"/>
    <w:rsid w:val="008C7491"/>
    <w:rsid w:val="008C7755"/>
    <w:rsid w:val="008C7BF8"/>
    <w:rsid w:val="008D0520"/>
    <w:rsid w:val="008D09AD"/>
    <w:rsid w:val="008D0C1C"/>
    <w:rsid w:val="008D115E"/>
    <w:rsid w:val="008D1443"/>
    <w:rsid w:val="008D14FF"/>
    <w:rsid w:val="008D1515"/>
    <w:rsid w:val="008D1A28"/>
    <w:rsid w:val="008D1C99"/>
    <w:rsid w:val="008D2A3C"/>
    <w:rsid w:val="008D3336"/>
    <w:rsid w:val="008D34BD"/>
    <w:rsid w:val="008D34C5"/>
    <w:rsid w:val="008D37F5"/>
    <w:rsid w:val="008D3803"/>
    <w:rsid w:val="008D3A5B"/>
    <w:rsid w:val="008D3B7A"/>
    <w:rsid w:val="008D3C47"/>
    <w:rsid w:val="008D5592"/>
    <w:rsid w:val="008D5CA6"/>
    <w:rsid w:val="008D6437"/>
    <w:rsid w:val="008D6E09"/>
    <w:rsid w:val="008D6F61"/>
    <w:rsid w:val="008D7220"/>
    <w:rsid w:val="008D74E8"/>
    <w:rsid w:val="008E0033"/>
    <w:rsid w:val="008E010E"/>
    <w:rsid w:val="008E048A"/>
    <w:rsid w:val="008E06B7"/>
    <w:rsid w:val="008E0ACD"/>
    <w:rsid w:val="008E132A"/>
    <w:rsid w:val="008E19A7"/>
    <w:rsid w:val="008E1ABE"/>
    <w:rsid w:val="008E1D94"/>
    <w:rsid w:val="008E2111"/>
    <w:rsid w:val="008E28B9"/>
    <w:rsid w:val="008E28EB"/>
    <w:rsid w:val="008E29B2"/>
    <w:rsid w:val="008E36AF"/>
    <w:rsid w:val="008E36FB"/>
    <w:rsid w:val="008E3B4A"/>
    <w:rsid w:val="008E3CBF"/>
    <w:rsid w:val="008E3DEC"/>
    <w:rsid w:val="008E3FCC"/>
    <w:rsid w:val="008E40A0"/>
    <w:rsid w:val="008E4932"/>
    <w:rsid w:val="008E499E"/>
    <w:rsid w:val="008E4C81"/>
    <w:rsid w:val="008E4C86"/>
    <w:rsid w:val="008E5B01"/>
    <w:rsid w:val="008E5CCF"/>
    <w:rsid w:val="008E5F72"/>
    <w:rsid w:val="008E5F74"/>
    <w:rsid w:val="008E60DC"/>
    <w:rsid w:val="008E6352"/>
    <w:rsid w:val="008E675A"/>
    <w:rsid w:val="008E7293"/>
    <w:rsid w:val="008E78F1"/>
    <w:rsid w:val="008F07EB"/>
    <w:rsid w:val="008F0A00"/>
    <w:rsid w:val="008F0CAC"/>
    <w:rsid w:val="008F13D2"/>
    <w:rsid w:val="008F26EB"/>
    <w:rsid w:val="008F2866"/>
    <w:rsid w:val="008F2FD3"/>
    <w:rsid w:val="008F398A"/>
    <w:rsid w:val="008F4021"/>
    <w:rsid w:val="008F40BE"/>
    <w:rsid w:val="008F41E7"/>
    <w:rsid w:val="008F4491"/>
    <w:rsid w:val="008F4518"/>
    <w:rsid w:val="008F53AB"/>
    <w:rsid w:val="008F70E0"/>
    <w:rsid w:val="008F7719"/>
    <w:rsid w:val="008F7DC8"/>
    <w:rsid w:val="00900540"/>
    <w:rsid w:val="009009A4"/>
    <w:rsid w:val="00900AA8"/>
    <w:rsid w:val="00900BF3"/>
    <w:rsid w:val="00901138"/>
    <w:rsid w:val="009013FB"/>
    <w:rsid w:val="009018B9"/>
    <w:rsid w:val="00901C3B"/>
    <w:rsid w:val="00901D57"/>
    <w:rsid w:val="0090211E"/>
    <w:rsid w:val="00902831"/>
    <w:rsid w:val="00902B4D"/>
    <w:rsid w:val="00902D62"/>
    <w:rsid w:val="0090364A"/>
    <w:rsid w:val="00903B26"/>
    <w:rsid w:val="00903FCA"/>
    <w:rsid w:val="00904264"/>
    <w:rsid w:val="00904D4E"/>
    <w:rsid w:val="009051AE"/>
    <w:rsid w:val="00905385"/>
    <w:rsid w:val="00905413"/>
    <w:rsid w:val="00905625"/>
    <w:rsid w:val="00905F30"/>
    <w:rsid w:val="00906337"/>
    <w:rsid w:val="00906C63"/>
    <w:rsid w:val="00907217"/>
    <w:rsid w:val="00907815"/>
    <w:rsid w:val="00907A4A"/>
    <w:rsid w:val="00907BA9"/>
    <w:rsid w:val="0091010E"/>
    <w:rsid w:val="009106EF"/>
    <w:rsid w:val="0091083B"/>
    <w:rsid w:val="00911219"/>
    <w:rsid w:val="00911293"/>
    <w:rsid w:val="009117C1"/>
    <w:rsid w:val="00911F2F"/>
    <w:rsid w:val="00911FED"/>
    <w:rsid w:val="00912310"/>
    <w:rsid w:val="00912AD9"/>
    <w:rsid w:val="00912FA1"/>
    <w:rsid w:val="00913690"/>
    <w:rsid w:val="0091410D"/>
    <w:rsid w:val="009142A1"/>
    <w:rsid w:val="0091433F"/>
    <w:rsid w:val="00914CE7"/>
    <w:rsid w:val="00915EE7"/>
    <w:rsid w:val="009167AB"/>
    <w:rsid w:val="00916FE9"/>
    <w:rsid w:val="009173B6"/>
    <w:rsid w:val="0091762F"/>
    <w:rsid w:val="0091765B"/>
    <w:rsid w:val="00917AC5"/>
    <w:rsid w:val="00917C21"/>
    <w:rsid w:val="00920135"/>
    <w:rsid w:val="00920BE1"/>
    <w:rsid w:val="00920DCB"/>
    <w:rsid w:val="00920E03"/>
    <w:rsid w:val="00921149"/>
    <w:rsid w:val="009213BB"/>
    <w:rsid w:val="00921D1F"/>
    <w:rsid w:val="00921D67"/>
    <w:rsid w:val="0092209F"/>
    <w:rsid w:val="009223B6"/>
    <w:rsid w:val="00922426"/>
    <w:rsid w:val="0092249B"/>
    <w:rsid w:val="00922680"/>
    <w:rsid w:val="00922983"/>
    <w:rsid w:val="00922D8F"/>
    <w:rsid w:val="00923306"/>
    <w:rsid w:val="00923D22"/>
    <w:rsid w:val="00923DA6"/>
    <w:rsid w:val="00923EAC"/>
    <w:rsid w:val="009240D5"/>
    <w:rsid w:val="00924477"/>
    <w:rsid w:val="009248D1"/>
    <w:rsid w:val="00925952"/>
    <w:rsid w:val="00925BD7"/>
    <w:rsid w:val="00925C9D"/>
    <w:rsid w:val="00925E14"/>
    <w:rsid w:val="00925EE7"/>
    <w:rsid w:val="00926335"/>
    <w:rsid w:val="0092693A"/>
    <w:rsid w:val="00926E7F"/>
    <w:rsid w:val="00926F2F"/>
    <w:rsid w:val="00927415"/>
    <w:rsid w:val="00927C1F"/>
    <w:rsid w:val="00927D9F"/>
    <w:rsid w:val="00930696"/>
    <w:rsid w:val="009306D9"/>
    <w:rsid w:val="009306ED"/>
    <w:rsid w:val="00930FF8"/>
    <w:rsid w:val="00931C6D"/>
    <w:rsid w:val="0093204C"/>
    <w:rsid w:val="009327A6"/>
    <w:rsid w:val="009329B2"/>
    <w:rsid w:val="00933065"/>
    <w:rsid w:val="009330E5"/>
    <w:rsid w:val="00933268"/>
    <w:rsid w:val="00933B9C"/>
    <w:rsid w:val="00933BF5"/>
    <w:rsid w:val="00933EEA"/>
    <w:rsid w:val="0093417E"/>
    <w:rsid w:val="00934968"/>
    <w:rsid w:val="0093562B"/>
    <w:rsid w:val="009358AC"/>
    <w:rsid w:val="009364A1"/>
    <w:rsid w:val="009369FD"/>
    <w:rsid w:val="00936B2F"/>
    <w:rsid w:val="00936BE6"/>
    <w:rsid w:val="00936C40"/>
    <w:rsid w:val="00936CFC"/>
    <w:rsid w:val="00937642"/>
    <w:rsid w:val="00937BF9"/>
    <w:rsid w:val="009401C2"/>
    <w:rsid w:val="00940283"/>
    <w:rsid w:val="0094092C"/>
    <w:rsid w:val="009409B2"/>
    <w:rsid w:val="00940EAC"/>
    <w:rsid w:val="00940EF8"/>
    <w:rsid w:val="00941047"/>
    <w:rsid w:val="0094121B"/>
    <w:rsid w:val="009416B0"/>
    <w:rsid w:val="00941A18"/>
    <w:rsid w:val="00941A5B"/>
    <w:rsid w:val="00941DDE"/>
    <w:rsid w:val="00942506"/>
    <w:rsid w:val="00942A03"/>
    <w:rsid w:val="009440AB"/>
    <w:rsid w:val="00944243"/>
    <w:rsid w:val="00944255"/>
    <w:rsid w:val="009443B8"/>
    <w:rsid w:val="0094440B"/>
    <w:rsid w:val="009444C4"/>
    <w:rsid w:val="00944791"/>
    <w:rsid w:val="00944CB8"/>
    <w:rsid w:val="00944CCC"/>
    <w:rsid w:val="00944E20"/>
    <w:rsid w:val="00945942"/>
    <w:rsid w:val="00945ACB"/>
    <w:rsid w:val="00945B78"/>
    <w:rsid w:val="00946131"/>
    <w:rsid w:val="00946154"/>
    <w:rsid w:val="00946252"/>
    <w:rsid w:val="0094667B"/>
    <w:rsid w:val="00946BAC"/>
    <w:rsid w:val="0094702A"/>
    <w:rsid w:val="0094737D"/>
    <w:rsid w:val="009478FA"/>
    <w:rsid w:val="00947AA7"/>
    <w:rsid w:val="00947E65"/>
    <w:rsid w:val="00947F4F"/>
    <w:rsid w:val="00950D58"/>
    <w:rsid w:val="00950E1B"/>
    <w:rsid w:val="00951488"/>
    <w:rsid w:val="00951ADB"/>
    <w:rsid w:val="00951BF5"/>
    <w:rsid w:val="00951DD5"/>
    <w:rsid w:val="009521D1"/>
    <w:rsid w:val="009521DA"/>
    <w:rsid w:val="009523E2"/>
    <w:rsid w:val="009529A2"/>
    <w:rsid w:val="00952A71"/>
    <w:rsid w:val="00952DFA"/>
    <w:rsid w:val="009531FC"/>
    <w:rsid w:val="009533F2"/>
    <w:rsid w:val="00954208"/>
    <w:rsid w:val="00954CBE"/>
    <w:rsid w:val="00955160"/>
    <w:rsid w:val="009552E1"/>
    <w:rsid w:val="00955453"/>
    <w:rsid w:val="009563FF"/>
    <w:rsid w:val="00956D09"/>
    <w:rsid w:val="009573AD"/>
    <w:rsid w:val="0095748E"/>
    <w:rsid w:val="009577C0"/>
    <w:rsid w:val="00957888"/>
    <w:rsid w:val="009578BB"/>
    <w:rsid w:val="009579E8"/>
    <w:rsid w:val="00957D26"/>
    <w:rsid w:val="00957F54"/>
    <w:rsid w:val="00960781"/>
    <w:rsid w:val="009609E6"/>
    <w:rsid w:val="00960CEA"/>
    <w:rsid w:val="00960D48"/>
    <w:rsid w:val="009610F9"/>
    <w:rsid w:val="00961293"/>
    <w:rsid w:val="009614A9"/>
    <w:rsid w:val="009618DB"/>
    <w:rsid w:val="00961F37"/>
    <w:rsid w:val="00961F48"/>
    <w:rsid w:val="0096205F"/>
    <w:rsid w:val="00962387"/>
    <w:rsid w:val="00962924"/>
    <w:rsid w:val="00962C88"/>
    <w:rsid w:val="0096341F"/>
    <w:rsid w:val="009643D0"/>
    <w:rsid w:val="0096456B"/>
    <w:rsid w:val="0096472D"/>
    <w:rsid w:val="009647F3"/>
    <w:rsid w:val="00964801"/>
    <w:rsid w:val="009648EA"/>
    <w:rsid w:val="00964B7C"/>
    <w:rsid w:val="009652CF"/>
    <w:rsid w:val="0096596E"/>
    <w:rsid w:val="00965B91"/>
    <w:rsid w:val="009661DA"/>
    <w:rsid w:val="009667C8"/>
    <w:rsid w:val="00966B3B"/>
    <w:rsid w:val="00967247"/>
    <w:rsid w:val="00967555"/>
    <w:rsid w:val="009677EA"/>
    <w:rsid w:val="00967A26"/>
    <w:rsid w:val="00967E48"/>
    <w:rsid w:val="00970288"/>
    <w:rsid w:val="0097067F"/>
    <w:rsid w:val="00970A5C"/>
    <w:rsid w:val="009712EC"/>
    <w:rsid w:val="009715B4"/>
    <w:rsid w:val="009715C7"/>
    <w:rsid w:val="009719D2"/>
    <w:rsid w:val="00972352"/>
    <w:rsid w:val="00972935"/>
    <w:rsid w:val="00972AD7"/>
    <w:rsid w:val="00972E95"/>
    <w:rsid w:val="0097324C"/>
    <w:rsid w:val="009736DE"/>
    <w:rsid w:val="009739B4"/>
    <w:rsid w:val="00973C4B"/>
    <w:rsid w:val="009740A0"/>
    <w:rsid w:val="009741E7"/>
    <w:rsid w:val="00974472"/>
    <w:rsid w:val="009745FA"/>
    <w:rsid w:val="009748BA"/>
    <w:rsid w:val="00974B3D"/>
    <w:rsid w:val="00974EDB"/>
    <w:rsid w:val="0097511E"/>
    <w:rsid w:val="00975670"/>
    <w:rsid w:val="00976F1E"/>
    <w:rsid w:val="00977D3A"/>
    <w:rsid w:val="00980692"/>
    <w:rsid w:val="009806B9"/>
    <w:rsid w:val="00980962"/>
    <w:rsid w:val="00980A7F"/>
    <w:rsid w:val="0098109A"/>
    <w:rsid w:val="009811E1"/>
    <w:rsid w:val="00981493"/>
    <w:rsid w:val="009816B7"/>
    <w:rsid w:val="00981727"/>
    <w:rsid w:val="0098172F"/>
    <w:rsid w:val="00981D41"/>
    <w:rsid w:val="00982259"/>
    <w:rsid w:val="009822AA"/>
    <w:rsid w:val="0098263A"/>
    <w:rsid w:val="0098267D"/>
    <w:rsid w:val="0098293B"/>
    <w:rsid w:val="00982948"/>
    <w:rsid w:val="00982DB4"/>
    <w:rsid w:val="0098300B"/>
    <w:rsid w:val="00983B64"/>
    <w:rsid w:val="00983BC8"/>
    <w:rsid w:val="00983F1F"/>
    <w:rsid w:val="00983F27"/>
    <w:rsid w:val="009849DB"/>
    <w:rsid w:val="00984A54"/>
    <w:rsid w:val="00984EA8"/>
    <w:rsid w:val="00985401"/>
    <w:rsid w:val="009857F1"/>
    <w:rsid w:val="00985B32"/>
    <w:rsid w:val="00987531"/>
    <w:rsid w:val="009875BA"/>
    <w:rsid w:val="00987927"/>
    <w:rsid w:val="009908D7"/>
    <w:rsid w:val="00990C95"/>
    <w:rsid w:val="009915C2"/>
    <w:rsid w:val="00991A37"/>
    <w:rsid w:val="00992225"/>
    <w:rsid w:val="009924B4"/>
    <w:rsid w:val="009926A7"/>
    <w:rsid w:val="00992BD3"/>
    <w:rsid w:val="0099307D"/>
    <w:rsid w:val="0099309B"/>
    <w:rsid w:val="00993121"/>
    <w:rsid w:val="009931A4"/>
    <w:rsid w:val="009934E6"/>
    <w:rsid w:val="0099382E"/>
    <w:rsid w:val="00993E8B"/>
    <w:rsid w:val="00994150"/>
    <w:rsid w:val="009941B3"/>
    <w:rsid w:val="009945FD"/>
    <w:rsid w:val="00994669"/>
    <w:rsid w:val="00994AB2"/>
    <w:rsid w:val="0099504B"/>
    <w:rsid w:val="009953FE"/>
    <w:rsid w:val="0099543C"/>
    <w:rsid w:val="0099573D"/>
    <w:rsid w:val="00995764"/>
    <w:rsid w:val="00995928"/>
    <w:rsid w:val="00995FC8"/>
    <w:rsid w:val="00996ADB"/>
    <w:rsid w:val="009973BE"/>
    <w:rsid w:val="00997969"/>
    <w:rsid w:val="00997B52"/>
    <w:rsid w:val="00997D92"/>
    <w:rsid w:val="00997F52"/>
    <w:rsid w:val="009A0249"/>
    <w:rsid w:val="009A0475"/>
    <w:rsid w:val="009A0ADC"/>
    <w:rsid w:val="009A1162"/>
    <w:rsid w:val="009A12FF"/>
    <w:rsid w:val="009A15E1"/>
    <w:rsid w:val="009A1743"/>
    <w:rsid w:val="009A1E23"/>
    <w:rsid w:val="009A2C64"/>
    <w:rsid w:val="009A3B29"/>
    <w:rsid w:val="009A3B95"/>
    <w:rsid w:val="009A3E12"/>
    <w:rsid w:val="009A41D2"/>
    <w:rsid w:val="009A4502"/>
    <w:rsid w:val="009A4C52"/>
    <w:rsid w:val="009A4CAE"/>
    <w:rsid w:val="009A4CD5"/>
    <w:rsid w:val="009A566D"/>
    <w:rsid w:val="009A6071"/>
    <w:rsid w:val="009A63F4"/>
    <w:rsid w:val="009A6C92"/>
    <w:rsid w:val="009A789C"/>
    <w:rsid w:val="009A7984"/>
    <w:rsid w:val="009A7B7B"/>
    <w:rsid w:val="009A7C73"/>
    <w:rsid w:val="009A7ED9"/>
    <w:rsid w:val="009A7F7F"/>
    <w:rsid w:val="009B0313"/>
    <w:rsid w:val="009B0C7B"/>
    <w:rsid w:val="009B13EA"/>
    <w:rsid w:val="009B1537"/>
    <w:rsid w:val="009B15D6"/>
    <w:rsid w:val="009B21E6"/>
    <w:rsid w:val="009B27D6"/>
    <w:rsid w:val="009B286F"/>
    <w:rsid w:val="009B2AEF"/>
    <w:rsid w:val="009B2C89"/>
    <w:rsid w:val="009B2D9B"/>
    <w:rsid w:val="009B33ED"/>
    <w:rsid w:val="009B3FA4"/>
    <w:rsid w:val="009B4132"/>
    <w:rsid w:val="009B4373"/>
    <w:rsid w:val="009B471D"/>
    <w:rsid w:val="009B4B27"/>
    <w:rsid w:val="009B4F87"/>
    <w:rsid w:val="009B564D"/>
    <w:rsid w:val="009B5BC0"/>
    <w:rsid w:val="009B5F9B"/>
    <w:rsid w:val="009B684A"/>
    <w:rsid w:val="009B6D5C"/>
    <w:rsid w:val="009B6F6D"/>
    <w:rsid w:val="009B7004"/>
    <w:rsid w:val="009B7217"/>
    <w:rsid w:val="009B74FD"/>
    <w:rsid w:val="009B7F7F"/>
    <w:rsid w:val="009C01CC"/>
    <w:rsid w:val="009C1009"/>
    <w:rsid w:val="009C15A4"/>
    <w:rsid w:val="009C1851"/>
    <w:rsid w:val="009C1B20"/>
    <w:rsid w:val="009C2107"/>
    <w:rsid w:val="009C21D9"/>
    <w:rsid w:val="009C2522"/>
    <w:rsid w:val="009C27EB"/>
    <w:rsid w:val="009C28B5"/>
    <w:rsid w:val="009C2BAA"/>
    <w:rsid w:val="009C2D73"/>
    <w:rsid w:val="009C31EB"/>
    <w:rsid w:val="009C35D4"/>
    <w:rsid w:val="009C3A7F"/>
    <w:rsid w:val="009C474E"/>
    <w:rsid w:val="009C4914"/>
    <w:rsid w:val="009C4E14"/>
    <w:rsid w:val="009C4EED"/>
    <w:rsid w:val="009C51E9"/>
    <w:rsid w:val="009C5351"/>
    <w:rsid w:val="009C5634"/>
    <w:rsid w:val="009C5D61"/>
    <w:rsid w:val="009C5D6A"/>
    <w:rsid w:val="009C68A0"/>
    <w:rsid w:val="009C7E71"/>
    <w:rsid w:val="009C7F18"/>
    <w:rsid w:val="009C7FDB"/>
    <w:rsid w:val="009D008E"/>
    <w:rsid w:val="009D027A"/>
    <w:rsid w:val="009D0658"/>
    <w:rsid w:val="009D1216"/>
    <w:rsid w:val="009D15D2"/>
    <w:rsid w:val="009D199C"/>
    <w:rsid w:val="009D1B82"/>
    <w:rsid w:val="009D2599"/>
    <w:rsid w:val="009D25A0"/>
    <w:rsid w:val="009D30EE"/>
    <w:rsid w:val="009D3366"/>
    <w:rsid w:val="009D34C7"/>
    <w:rsid w:val="009D3F0E"/>
    <w:rsid w:val="009D4032"/>
    <w:rsid w:val="009D45EE"/>
    <w:rsid w:val="009D4DDA"/>
    <w:rsid w:val="009D531B"/>
    <w:rsid w:val="009D5D31"/>
    <w:rsid w:val="009D5F3C"/>
    <w:rsid w:val="009D60C0"/>
    <w:rsid w:val="009D61D6"/>
    <w:rsid w:val="009D635B"/>
    <w:rsid w:val="009D63B7"/>
    <w:rsid w:val="009D687E"/>
    <w:rsid w:val="009D69C7"/>
    <w:rsid w:val="009D6C8E"/>
    <w:rsid w:val="009D6E6B"/>
    <w:rsid w:val="009D72B0"/>
    <w:rsid w:val="009E02E7"/>
    <w:rsid w:val="009E0388"/>
    <w:rsid w:val="009E0879"/>
    <w:rsid w:val="009E0A4C"/>
    <w:rsid w:val="009E0C03"/>
    <w:rsid w:val="009E0CC7"/>
    <w:rsid w:val="009E0E49"/>
    <w:rsid w:val="009E0E55"/>
    <w:rsid w:val="009E1328"/>
    <w:rsid w:val="009E14EC"/>
    <w:rsid w:val="009E184D"/>
    <w:rsid w:val="009E1B94"/>
    <w:rsid w:val="009E1F9D"/>
    <w:rsid w:val="009E2007"/>
    <w:rsid w:val="009E220B"/>
    <w:rsid w:val="009E2BC5"/>
    <w:rsid w:val="009E3018"/>
    <w:rsid w:val="009E3661"/>
    <w:rsid w:val="009E3982"/>
    <w:rsid w:val="009E39E5"/>
    <w:rsid w:val="009E3A43"/>
    <w:rsid w:val="009E3A5A"/>
    <w:rsid w:val="009E3DC4"/>
    <w:rsid w:val="009E4BFB"/>
    <w:rsid w:val="009E5A6C"/>
    <w:rsid w:val="009E5CF9"/>
    <w:rsid w:val="009E5D8C"/>
    <w:rsid w:val="009E6511"/>
    <w:rsid w:val="009E6AC8"/>
    <w:rsid w:val="009E6BA6"/>
    <w:rsid w:val="009E6CEC"/>
    <w:rsid w:val="009E6DBA"/>
    <w:rsid w:val="009E7370"/>
    <w:rsid w:val="009E76E2"/>
    <w:rsid w:val="009F0C88"/>
    <w:rsid w:val="009F104E"/>
    <w:rsid w:val="009F17EB"/>
    <w:rsid w:val="009F185B"/>
    <w:rsid w:val="009F1A08"/>
    <w:rsid w:val="009F1B89"/>
    <w:rsid w:val="009F1D2B"/>
    <w:rsid w:val="009F1F08"/>
    <w:rsid w:val="009F20A4"/>
    <w:rsid w:val="009F21DF"/>
    <w:rsid w:val="009F23A0"/>
    <w:rsid w:val="009F2561"/>
    <w:rsid w:val="009F2FB0"/>
    <w:rsid w:val="009F33CE"/>
    <w:rsid w:val="009F353A"/>
    <w:rsid w:val="009F3A92"/>
    <w:rsid w:val="009F3C7D"/>
    <w:rsid w:val="009F3E2C"/>
    <w:rsid w:val="009F444B"/>
    <w:rsid w:val="009F47F5"/>
    <w:rsid w:val="009F50DF"/>
    <w:rsid w:val="009F5635"/>
    <w:rsid w:val="009F5B82"/>
    <w:rsid w:val="009F5C1F"/>
    <w:rsid w:val="009F5D68"/>
    <w:rsid w:val="009F6503"/>
    <w:rsid w:val="009F6658"/>
    <w:rsid w:val="009F6B20"/>
    <w:rsid w:val="009F742E"/>
    <w:rsid w:val="009F7545"/>
    <w:rsid w:val="00A00195"/>
    <w:rsid w:val="00A00E6F"/>
    <w:rsid w:val="00A012B0"/>
    <w:rsid w:val="00A01913"/>
    <w:rsid w:val="00A01B39"/>
    <w:rsid w:val="00A020B8"/>
    <w:rsid w:val="00A020BD"/>
    <w:rsid w:val="00A02319"/>
    <w:rsid w:val="00A0251A"/>
    <w:rsid w:val="00A027EC"/>
    <w:rsid w:val="00A02A77"/>
    <w:rsid w:val="00A02C30"/>
    <w:rsid w:val="00A02CE9"/>
    <w:rsid w:val="00A03312"/>
    <w:rsid w:val="00A03572"/>
    <w:rsid w:val="00A03BC1"/>
    <w:rsid w:val="00A03CB9"/>
    <w:rsid w:val="00A040BB"/>
    <w:rsid w:val="00A04767"/>
    <w:rsid w:val="00A04CB3"/>
    <w:rsid w:val="00A04CB5"/>
    <w:rsid w:val="00A04DB8"/>
    <w:rsid w:val="00A05418"/>
    <w:rsid w:val="00A05739"/>
    <w:rsid w:val="00A059F3"/>
    <w:rsid w:val="00A06D8F"/>
    <w:rsid w:val="00A07019"/>
    <w:rsid w:val="00A0709F"/>
    <w:rsid w:val="00A074DD"/>
    <w:rsid w:val="00A07A89"/>
    <w:rsid w:val="00A07EBD"/>
    <w:rsid w:val="00A103AD"/>
    <w:rsid w:val="00A10AED"/>
    <w:rsid w:val="00A10B6D"/>
    <w:rsid w:val="00A10F5C"/>
    <w:rsid w:val="00A11149"/>
    <w:rsid w:val="00A11627"/>
    <w:rsid w:val="00A12233"/>
    <w:rsid w:val="00A1269E"/>
    <w:rsid w:val="00A1347D"/>
    <w:rsid w:val="00A137EC"/>
    <w:rsid w:val="00A13D51"/>
    <w:rsid w:val="00A13E49"/>
    <w:rsid w:val="00A143B9"/>
    <w:rsid w:val="00A14568"/>
    <w:rsid w:val="00A145E4"/>
    <w:rsid w:val="00A146B0"/>
    <w:rsid w:val="00A14B97"/>
    <w:rsid w:val="00A14C3F"/>
    <w:rsid w:val="00A14DEF"/>
    <w:rsid w:val="00A15217"/>
    <w:rsid w:val="00A152CD"/>
    <w:rsid w:val="00A1535F"/>
    <w:rsid w:val="00A156AB"/>
    <w:rsid w:val="00A15731"/>
    <w:rsid w:val="00A15BC1"/>
    <w:rsid w:val="00A15C23"/>
    <w:rsid w:val="00A15D9A"/>
    <w:rsid w:val="00A15FE2"/>
    <w:rsid w:val="00A17155"/>
    <w:rsid w:val="00A1770B"/>
    <w:rsid w:val="00A178E5"/>
    <w:rsid w:val="00A17B86"/>
    <w:rsid w:val="00A17FBD"/>
    <w:rsid w:val="00A201C3"/>
    <w:rsid w:val="00A20539"/>
    <w:rsid w:val="00A20806"/>
    <w:rsid w:val="00A20AF2"/>
    <w:rsid w:val="00A20C0A"/>
    <w:rsid w:val="00A20E63"/>
    <w:rsid w:val="00A20FB6"/>
    <w:rsid w:val="00A22171"/>
    <w:rsid w:val="00A22203"/>
    <w:rsid w:val="00A225F4"/>
    <w:rsid w:val="00A22817"/>
    <w:rsid w:val="00A228D4"/>
    <w:rsid w:val="00A22C1A"/>
    <w:rsid w:val="00A22FAE"/>
    <w:rsid w:val="00A2328C"/>
    <w:rsid w:val="00A2394A"/>
    <w:rsid w:val="00A23E7D"/>
    <w:rsid w:val="00A23E8D"/>
    <w:rsid w:val="00A2422E"/>
    <w:rsid w:val="00A242E7"/>
    <w:rsid w:val="00A2449C"/>
    <w:rsid w:val="00A247A1"/>
    <w:rsid w:val="00A24CC3"/>
    <w:rsid w:val="00A25BA4"/>
    <w:rsid w:val="00A25D9B"/>
    <w:rsid w:val="00A262B1"/>
    <w:rsid w:val="00A2670D"/>
    <w:rsid w:val="00A26AA7"/>
    <w:rsid w:val="00A271C1"/>
    <w:rsid w:val="00A2725D"/>
    <w:rsid w:val="00A27682"/>
    <w:rsid w:val="00A27D2F"/>
    <w:rsid w:val="00A301E9"/>
    <w:rsid w:val="00A3078A"/>
    <w:rsid w:val="00A3137B"/>
    <w:rsid w:val="00A31D29"/>
    <w:rsid w:val="00A31F32"/>
    <w:rsid w:val="00A320F6"/>
    <w:rsid w:val="00A320F9"/>
    <w:rsid w:val="00A32276"/>
    <w:rsid w:val="00A32382"/>
    <w:rsid w:val="00A32A47"/>
    <w:rsid w:val="00A32D6D"/>
    <w:rsid w:val="00A3399F"/>
    <w:rsid w:val="00A33A49"/>
    <w:rsid w:val="00A3477E"/>
    <w:rsid w:val="00A34E2F"/>
    <w:rsid w:val="00A3562C"/>
    <w:rsid w:val="00A357F3"/>
    <w:rsid w:val="00A3602B"/>
    <w:rsid w:val="00A3649E"/>
    <w:rsid w:val="00A3654D"/>
    <w:rsid w:val="00A36869"/>
    <w:rsid w:val="00A36C08"/>
    <w:rsid w:val="00A36C6E"/>
    <w:rsid w:val="00A3739E"/>
    <w:rsid w:val="00A37606"/>
    <w:rsid w:val="00A377F4"/>
    <w:rsid w:val="00A37895"/>
    <w:rsid w:val="00A37CAB"/>
    <w:rsid w:val="00A37E13"/>
    <w:rsid w:val="00A4024F"/>
    <w:rsid w:val="00A403F9"/>
    <w:rsid w:val="00A40F3C"/>
    <w:rsid w:val="00A41291"/>
    <w:rsid w:val="00A41417"/>
    <w:rsid w:val="00A414F0"/>
    <w:rsid w:val="00A41BA4"/>
    <w:rsid w:val="00A41E37"/>
    <w:rsid w:val="00A41F8A"/>
    <w:rsid w:val="00A42063"/>
    <w:rsid w:val="00A422C5"/>
    <w:rsid w:val="00A42667"/>
    <w:rsid w:val="00A426BC"/>
    <w:rsid w:val="00A426D8"/>
    <w:rsid w:val="00A42A06"/>
    <w:rsid w:val="00A43858"/>
    <w:rsid w:val="00A43887"/>
    <w:rsid w:val="00A43DA1"/>
    <w:rsid w:val="00A43DF0"/>
    <w:rsid w:val="00A43E58"/>
    <w:rsid w:val="00A4410E"/>
    <w:rsid w:val="00A443CB"/>
    <w:rsid w:val="00A4490E"/>
    <w:rsid w:val="00A44A80"/>
    <w:rsid w:val="00A44AAA"/>
    <w:rsid w:val="00A44DE1"/>
    <w:rsid w:val="00A451F9"/>
    <w:rsid w:val="00A45906"/>
    <w:rsid w:val="00A459F1"/>
    <w:rsid w:val="00A45C50"/>
    <w:rsid w:val="00A463C2"/>
    <w:rsid w:val="00A4696C"/>
    <w:rsid w:val="00A46F88"/>
    <w:rsid w:val="00A46FC4"/>
    <w:rsid w:val="00A471DF"/>
    <w:rsid w:val="00A47652"/>
    <w:rsid w:val="00A47B3F"/>
    <w:rsid w:val="00A504AE"/>
    <w:rsid w:val="00A50801"/>
    <w:rsid w:val="00A50A04"/>
    <w:rsid w:val="00A50CC5"/>
    <w:rsid w:val="00A50FA8"/>
    <w:rsid w:val="00A515E0"/>
    <w:rsid w:val="00A516D2"/>
    <w:rsid w:val="00A51F8F"/>
    <w:rsid w:val="00A52A10"/>
    <w:rsid w:val="00A535C9"/>
    <w:rsid w:val="00A537FB"/>
    <w:rsid w:val="00A538AF"/>
    <w:rsid w:val="00A53CD8"/>
    <w:rsid w:val="00A53CE8"/>
    <w:rsid w:val="00A53D51"/>
    <w:rsid w:val="00A54041"/>
    <w:rsid w:val="00A54108"/>
    <w:rsid w:val="00A54119"/>
    <w:rsid w:val="00A54271"/>
    <w:rsid w:val="00A54540"/>
    <w:rsid w:val="00A551C0"/>
    <w:rsid w:val="00A558DD"/>
    <w:rsid w:val="00A5628B"/>
    <w:rsid w:val="00A56832"/>
    <w:rsid w:val="00A56ABF"/>
    <w:rsid w:val="00A5710A"/>
    <w:rsid w:val="00A571EA"/>
    <w:rsid w:val="00A5727E"/>
    <w:rsid w:val="00A576EE"/>
    <w:rsid w:val="00A5794A"/>
    <w:rsid w:val="00A57A16"/>
    <w:rsid w:val="00A604BD"/>
    <w:rsid w:val="00A605D9"/>
    <w:rsid w:val="00A608BB"/>
    <w:rsid w:val="00A6136B"/>
    <w:rsid w:val="00A6174D"/>
    <w:rsid w:val="00A620F9"/>
    <w:rsid w:val="00A63B68"/>
    <w:rsid w:val="00A643CA"/>
    <w:rsid w:val="00A6477D"/>
    <w:rsid w:val="00A647CD"/>
    <w:rsid w:val="00A64D6D"/>
    <w:rsid w:val="00A64EA5"/>
    <w:rsid w:val="00A64ED0"/>
    <w:rsid w:val="00A6507C"/>
    <w:rsid w:val="00A650EE"/>
    <w:rsid w:val="00A65E89"/>
    <w:rsid w:val="00A6618B"/>
    <w:rsid w:val="00A66EEE"/>
    <w:rsid w:val="00A66FDC"/>
    <w:rsid w:val="00A670ED"/>
    <w:rsid w:val="00A67478"/>
    <w:rsid w:val="00A67B12"/>
    <w:rsid w:val="00A67FE8"/>
    <w:rsid w:val="00A708AA"/>
    <w:rsid w:val="00A70D98"/>
    <w:rsid w:val="00A70DAB"/>
    <w:rsid w:val="00A71100"/>
    <w:rsid w:val="00A7126F"/>
    <w:rsid w:val="00A71930"/>
    <w:rsid w:val="00A72334"/>
    <w:rsid w:val="00A72F85"/>
    <w:rsid w:val="00A72FD9"/>
    <w:rsid w:val="00A73059"/>
    <w:rsid w:val="00A733CF"/>
    <w:rsid w:val="00A73993"/>
    <w:rsid w:val="00A73D93"/>
    <w:rsid w:val="00A73F84"/>
    <w:rsid w:val="00A7437B"/>
    <w:rsid w:val="00A7478F"/>
    <w:rsid w:val="00A748BE"/>
    <w:rsid w:val="00A74C9D"/>
    <w:rsid w:val="00A74D89"/>
    <w:rsid w:val="00A75C42"/>
    <w:rsid w:val="00A75D95"/>
    <w:rsid w:val="00A7610B"/>
    <w:rsid w:val="00A7671E"/>
    <w:rsid w:val="00A768EE"/>
    <w:rsid w:val="00A76C99"/>
    <w:rsid w:val="00A77995"/>
    <w:rsid w:val="00A779CC"/>
    <w:rsid w:val="00A77AA6"/>
    <w:rsid w:val="00A77B76"/>
    <w:rsid w:val="00A77C10"/>
    <w:rsid w:val="00A80043"/>
    <w:rsid w:val="00A803D9"/>
    <w:rsid w:val="00A8041F"/>
    <w:rsid w:val="00A80610"/>
    <w:rsid w:val="00A806D5"/>
    <w:rsid w:val="00A80AD7"/>
    <w:rsid w:val="00A8110A"/>
    <w:rsid w:val="00A81117"/>
    <w:rsid w:val="00A8133C"/>
    <w:rsid w:val="00A81B24"/>
    <w:rsid w:val="00A82216"/>
    <w:rsid w:val="00A824D6"/>
    <w:rsid w:val="00A829A8"/>
    <w:rsid w:val="00A82C62"/>
    <w:rsid w:val="00A82FED"/>
    <w:rsid w:val="00A8376A"/>
    <w:rsid w:val="00A8380F"/>
    <w:rsid w:val="00A8417F"/>
    <w:rsid w:val="00A84CE3"/>
    <w:rsid w:val="00A85399"/>
    <w:rsid w:val="00A8570B"/>
    <w:rsid w:val="00A858A3"/>
    <w:rsid w:val="00A858BA"/>
    <w:rsid w:val="00A8599B"/>
    <w:rsid w:val="00A85BA8"/>
    <w:rsid w:val="00A85D31"/>
    <w:rsid w:val="00A85E54"/>
    <w:rsid w:val="00A8667F"/>
    <w:rsid w:val="00A866B6"/>
    <w:rsid w:val="00A86C9F"/>
    <w:rsid w:val="00A86ED5"/>
    <w:rsid w:val="00A871E4"/>
    <w:rsid w:val="00A872C3"/>
    <w:rsid w:val="00A872D0"/>
    <w:rsid w:val="00A874B5"/>
    <w:rsid w:val="00A87D2B"/>
    <w:rsid w:val="00A9026F"/>
    <w:rsid w:val="00A90305"/>
    <w:rsid w:val="00A91A35"/>
    <w:rsid w:val="00A91A91"/>
    <w:rsid w:val="00A91EEE"/>
    <w:rsid w:val="00A91F60"/>
    <w:rsid w:val="00A920DD"/>
    <w:rsid w:val="00A922A6"/>
    <w:rsid w:val="00A923F9"/>
    <w:rsid w:val="00A9274B"/>
    <w:rsid w:val="00A92803"/>
    <w:rsid w:val="00A92A4C"/>
    <w:rsid w:val="00A93323"/>
    <w:rsid w:val="00A93568"/>
    <w:rsid w:val="00A93B69"/>
    <w:rsid w:val="00A93E69"/>
    <w:rsid w:val="00A93FBC"/>
    <w:rsid w:val="00A94E56"/>
    <w:rsid w:val="00A94E8E"/>
    <w:rsid w:val="00A94EA5"/>
    <w:rsid w:val="00A951F2"/>
    <w:rsid w:val="00A9558D"/>
    <w:rsid w:val="00A95E2E"/>
    <w:rsid w:val="00A965F5"/>
    <w:rsid w:val="00A96CF1"/>
    <w:rsid w:val="00A96D12"/>
    <w:rsid w:val="00A9768A"/>
    <w:rsid w:val="00A97777"/>
    <w:rsid w:val="00A97A04"/>
    <w:rsid w:val="00AA0727"/>
    <w:rsid w:val="00AA0878"/>
    <w:rsid w:val="00AA0E26"/>
    <w:rsid w:val="00AA168B"/>
    <w:rsid w:val="00AA1CF7"/>
    <w:rsid w:val="00AA2E79"/>
    <w:rsid w:val="00AA2ED1"/>
    <w:rsid w:val="00AA31EF"/>
    <w:rsid w:val="00AA3576"/>
    <w:rsid w:val="00AA3BB0"/>
    <w:rsid w:val="00AA3C02"/>
    <w:rsid w:val="00AA3D2E"/>
    <w:rsid w:val="00AA41A6"/>
    <w:rsid w:val="00AA47DF"/>
    <w:rsid w:val="00AA4957"/>
    <w:rsid w:val="00AA4F00"/>
    <w:rsid w:val="00AA5537"/>
    <w:rsid w:val="00AA5685"/>
    <w:rsid w:val="00AA5D9D"/>
    <w:rsid w:val="00AA5DAB"/>
    <w:rsid w:val="00AA690D"/>
    <w:rsid w:val="00AA6C7E"/>
    <w:rsid w:val="00AA6E32"/>
    <w:rsid w:val="00AA718F"/>
    <w:rsid w:val="00AA735D"/>
    <w:rsid w:val="00AA7428"/>
    <w:rsid w:val="00AA7E35"/>
    <w:rsid w:val="00AA7EA2"/>
    <w:rsid w:val="00AA7F14"/>
    <w:rsid w:val="00AB0B3F"/>
    <w:rsid w:val="00AB1534"/>
    <w:rsid w:val="00AB1684"/>
    <w:rsid w:val="00AB1BC5"/>
    <w:rsid w:val="00AB23CE"/>
    <w:rsid w:val="00AB268E"/>
    <w:rsid w:val="00AB27BA"/>
    <w:rsid w:val="00AB2ABB"/>
    <w:rsid w:val="00AB2CD0"/>
    <w:rsid w:val="00AB3329"/>
    <w:rsid w:val="00AB3E57"/>
    <w:rsid w:val="00AB408B"/>
    <w:rsid w:val="00AB415F"/>
    <w:rsid w:val="00AB423F"/>
    <w:rsid w:val="00AB4380"/>
    <w:rsid w:val="00AB464E"/>
    <w:rsid w:val="00AB46F8"/>
    <w:rsid w:val="00AB4DE7"/>
    <w:rsid w:val="00AB4EE4"/>
    <w:rsid w:val="00AB59ED"/>
    <w:rsid w:val="00AB62FB"/>
    <w:rsid w:val="00AB6CFF"/>
    <w:rsid w:val="00AB6E59"/>
    <w:rsid w:val="00AB6F20"/>
    <w:rsid w:val="00AC02EF"/>
    <w:rsid w:val="00AC0EE1"/>
    <w:rsid w:val="00AC175F"/>
    <w:rsid w:val="00AC1883"/>
    <w:rsid w:val="00AC194A"/>
    <w:rsid w:val="00AC1AEE"/>
    <w:rsid w:val="00AC1B4F"/>
    <w:rsid w:val="00AC21A8"/>
    <w:rsid w:val="00AC2B25"/>
    <w:rsid w:val="00AC307C"/>
    <w:rsid w:val="00AC31C4"/>
    <w:rsid w:val="00AC3C8A"/>
    <w:rsid w:val="00AC3EC1"/>
    <w:rsid w:val="00AC4398"/>
    <w:rsid w:val="00AC43D9"/>
    <w:rsid w:val="00AC443A"/>
    <w:rsid w:val="00AC4AD9"/>
    <w:rsid w:val="00AC4B51"/>
    <w:rsid w:val="00AC4E79"/>
    <w:rsid w:val="00AC50A3"/>
    <w:rsid w:val="00AC52DD"/>
    <w:rsid w:val="00AC55EF"/>
    <w:rsid w:val="00AC5E3C"/>
    <w:rsid w:val="00AC66CB"/>
    <w:rsid w:val="00AC67CD"/>
    <w:rsid w:val="00AD01EB"/>
    <w:rsid w:val="00AD0995"/>
    <w:rsid w:val="00AD0D0C"/>
    <w:rsid w:val="00AD11D5"/>
    <w:rsid w:val="00AD13AD"/>
    <w:rsid w:val="00AD190A"/>
    <w:rsid w:val="00AD1A16"/>
    <w:rsid w:val="00AD2097"/>
    <w:rsid w:val="00AD254D"/>
    <w:rsid w:val="00AD2D6A"/>
    <w:rsid w:val="00AD2D8C"/>
    <w:rsid w:val="00AD307B"/>
    <w:rsid w:val="00AD33E4"/>
    <w:rsid w:val="00AD52C6"/>
    <w:rsid w:val="00AD5552"/>
    <w:rsid w:val="00AD55AC"/>
    <w:rsid w:val="00AD562D"/>
    <w:rsid w:val="00AD5751"/>
    <w:rsid w:val="00AD5917"/>
    <w:rsid w:val="00AD597F"/>
    <w:rsid w:val="00AD59B1"/>
    <w:rsid w:val="00AD5C50"/>
    <w:rsid w:val="00AD5FE6"/>
    <w:rsid w:val="00AD613D"/>
    <w:rsid w:val="00AD674D"/>
    <w:rsid w:val="00AD680A"/>
    <w:rsid w:val="00AD6DFD"/>
    <w:rsid w:val="00AD6E42"/>
    <w:rsid w:val="00AD7374"/>
    <w:rsid w:val="00AD755D"/>
    <w:rsid w:val="00AE0275"/>
    <w:rsid w:val="00AE0674"/>
    <w:rsid w:val="00AE06A7"/>
    <w:rsid w:val="00AE0753"/>
    <w:rsid w:val="00AE0EC1"/>
    <w:rsid w:val="00AE105A"/>
    <w:rsid w:val="00AE20B2"/>
    <w:rsid w:val="00AE284C"/>
    <w:rsid w:val="00AE319D"/>
    <w:rsid w:val="00AE327F"/>
    <w:rsid w:val="00AE3AB8"/>
    <w:rsid w:val="00AE3AC7"/>
    <w:rsid w:val="00AE410D"/>
    <w:rsid w:val="00AE4497"/>
    <w:rsid w:val="00AE46F5"/>
    <w:rsid w:val="00AE4B17"/>
    <w:rsid w:val="00AE5003"/>
    <w:rsid w:val="00AE522B"/>
    <w:rsid w:val="00AE5903"/>
    <w:rsid w:val="00AE5BBE"/>
    <w:rsid w:val="00AE653B"/>
    <w:rsid w:val="00AE65D1"/>
    <w:rsid w:val="00AE65F1"/>
    <w:rsid w:val="00AE67FB"/>
    <w:rsid w:val="00AE6BD1"/>
    <w:rsid w:val="00AE6E12"/>
    <w:rsid w:val="00AE7D06"/>
    <w:rsid w:val="00AE7E8E"/>
    <w:rsid w:val="00AF073F"/>
    <w:rsid w:val="00AF080D"/>
    <w:rsid w:val="00AF0E8B"/>
    <w:rsid w:val="00AF125A"/>
    <w:rsid w:val="00AF19B7"/>
    <w:rsid w:val="00AF1F94"/>
    <w:rsid w:val="00AF2115"/>
    <w:rsid w:val="00AF211D"/>
    <w:rsid w:val="00AF290F"/>
    <w:rsid w:val="00AF315F"/>
    <w:rsid w:val="00AF359D"/>
    <w:rsid w:val="00AF3831"/>
    <w:rsid w:val="00AF3F9E"/>
    <w:rsid w:val="00AF4222"/>
    <w:rsid w:val="00AF4C08"/>
    <w:rsid w:val="00AF4C79"/>
    <w:rsid w:val="00AF550A"/>
    <w:rsid w:val="00AF576A"/>
    <w:rsid w:val="00AF5D00"/>
    <w:rsid w:val="00AF61A3"/>
    <w:rsid w:val="00AF657F"/>
    <w:rsid w:val="00AF6805"/>
    <w:rsid w:val="00AF6F63"/>
    <w:rsid w:val="00AF739B"/>
    <w:rsid w:val="00AF76D5"/>
    <w:rsid w:val="00AF7DD4"/>
    <w:rsid w:val="00AF7F96"/>
    <w:rsid w:val="00B00075"/>
    <w:rsid w:val="00B003E1"/>
    <w:rsid w:val="00B004B6"/>
    <w:rsid w:val="00B00DC3"/>
    <w:rsid w:val="00B00EAE"/>
    <w:rsid w:val="00B00FF8"/>
    <w:rsid w:val="00B011EC"/>
    <w:rsid w:val="00B0126E"/>
    <w:rsid w:val="00B01417"/>
    <w:rsid w:val="00B017E6"/>
    <w:rsid w:val="00B01B10"/>
    <w:rsid w:val="00B01C12"/>
    <w:rsid w:val="00B022DD"/>
    <w:rsid w:val="00B023AF"/>
    <w:rsid w:val="00B02BB7"/>
    <w:rsid w:val="00B033D4"/>
    <w:rsid w:val="00B0367C"/>
    <w:rsid w:val="00B03AD6"/>
    <w:rsid w:val="00B0498F"/>
    <w:rsid w:val="00B049EE"/>
    <w:rsid w:val="00B04FDB"/>
    <w:rsid w:val="00B051A5"/>
    <w:rsid w:val="00B05585"/>
    <w:rsid w:val="00B05BA1"/>
    <w:rsid w:val="00B05BDC"/>
    <w:rsid w:val="00B06070"/>
    <w:rsid w:val="00B06327"/>
    <w:rsid w:val="00B06427"/>
    <w:rsid w:val="00B06435"/>
    <w:rsid w:val="00B06CBE"/>
    <w:rsid w:val="00B07666"/>
    <w:rsid w:val="00B07E82"/>
    <w:rsid w:val="00B10068"/>
    <w:rsid w:val="00B104B1"/>
    <w:rsid w:val="00B10643"/>
    <w:rsid w:val="00B10A4F"/>
    <w:rsid w:val="00B110C9"/>
    <w:rsid w:val="00B1111D"/>
    <w:rsid w:val="00B112E4"/>
    <w:rsid w:val="00B11F6F"/>
    <w:rsid w:val="00B12303"/>
    <w:rsid w:val="00B12592"/>
    <w:rsid w:val="00B1264A"/>
    <w:rsid w:val="00B12C25"/>
    <w:rsid w:val="00B12E13"/>
    <w:rsid w:val="00B13DD2"/>
    <w:rsid w:val="00B141B7"/>
    <w:rsid w:val="00B141D5"/>
    <w:rsid w:val="00B14684"/>
    <w:rsid w:val="00B14809"/>
    <w:rsid w:val="00B14B66"/>
    <w:rsid w:val="00B151C2"/>
    <w:rsid w:val="00B156C6"/>
    <w:rsid w:val="00B15942"/>
    <w:rsid w:val="00B15BF1"/>
    <w:rsid w:val="00B15E94"/>
    <w:rsid w:val="00B160C2"/>
    <w:rsid w:val="00B16142"/>
    <w:rsid w:val="00B16166"/>
    <w:rsid w:val="00B168F8"/>
    <w:rsid w:val="00B16F38"/>
    <w:rsid w:val="00B16F7A"/>
    <w:rsid w:val="00B17E95"/>
    <w:rsid w:val="00B20353"/>
    <w:rsid w:val="00B20E6D"/>
    <w:rsid w:val="00B214A6"/>
    <w:rsid w:val="00B215F5"/>
    <w:rsid w:val="00B217E3"/>
    <w:rsid w:val="00B22875"/>
    <w:rsid w:val="00B229D6"/>
    <w:rsid w:val="00B22C83"/>
    <w:rsid w:val="00B237CF"/>
    <w:rsid w:val="00B23839"/>
    <w:rsid w:val="00B239FC"/>
    <w:rsid w:val="00B23C1F"/>
    <w:rsid w:val="00B23EEF"/>
    <w:rsid w:val="00B2402D"/>
    <w:rsid w:val="00B24064"/>
    <w:rsid w:val="00B243AC"/>
    <w:rsid w:val="00B2440D"/>
    <w:rsid w:val="00B244E3"/>
    <w:rsid w:val="00B24A3A"/>
    <w:rsid w:val="00B25040"/>
    <w:rsid w:val="00B2548F"/>
    <w:rsid w:val="00B25660"/>
    <w:rsid w:val="00B2577F"/>
    <w:rsid w:val="00B25AAD"/>
    <w:rsid w:val="00B25E51"/>
    <w:rsid w:val="00B25F3F"/>
    <w:rsid w:val="00B264A2"/>
    <w:rsid w:val="00B26908"/>
    <w:rsid w:val="00B27328"/>
    <w:rsid w:val="00B30751"/>
    <w:rsid w:val="00B30999"/>
    <w:rsid w:val="00B30A26"/>
    <w:rsid w:val="00B30E60"/>
    <w:rsid w:val="00B30F8B"/>
    <w:rsid w:val="00B31264"/>
    <w:rsid w:val="00B31D73"/>
    <w:rsid w:val="00B31E33"/>
    <w:rsid w:val="00B31F00"/>
    <w:rsid w:val="00B326F6"/>
    <w:rsid w:val="00B33E7E"/>
    <w:rsid w:val="00B34BC7"/>
    <w:rsid w:val="00B34CC9"/>
    <w:rsid w:val="00B34D4C"/>
    <w:rsid w:val="00B35233"/>
    <w:rsid w:val="00B356B3"/>
    <w:rsid w:val="00B35C13"/>
    <w:rsid w:val="00B360D6"/>
    <w:rsid w:val="00B361BC"/>
    <w:rsid w:val="00B36405"/>
    <w:rsid w:val="00B36485"/>
    <w:rsid w:val="00B37219"/>
    <w:rsid w:val="00B372FC"/>
    <w:rsid w:val="00B373C8"/>
    <w:rsid w:val="00B376C6"/>
    <w:rsid w:val="00B378C7"/>
    <w:rsid w:val="00B3797C"/>
    <w:rsid w:val="00B37DBC"/>
    <w:rsid w:val="00B4033A"/>
    <w:rsid w:val="00B40349"/>
    <w:rsid w:val="00B40C18"/>
    <w:rsid w:val="00B4121A"/>
    <w:rsid w:val="00B41986"/>
    <w:rsid w:val="00B41E07"/>
    <w:rsid w:val="00B42735"/>
    <w:rsid w:val="00B43351"/>
    <w:rsid w:val="00B43426"/>
    <w:rsid w:val="00B43894"/>
    <w:rsid w:val="00B43976"/>
    <w:rsid w:val="00B43CF6"/>
    <w:rsid w:val="00B43D86"/>
    <w:rsid w:val="00B43F18"/>
    <w:rsid w:val="00B446DC"/>
    <w:rsid w:val="00B447B7"/>
    <w:rsid w:val="00B44A5A"/>
    <w:rsid w:val="00B4513A"/>
    <w:rsid w:val="00B45AB8"/>
    <w:rsid w:val="00B4713B"/>
    <w:rsid w:val="00B471A9"/>
    <w:rsid w:val="00B472E0"/>
    <w:rsid w:val="00B475B3"/>
    <w:rsid w:val="00B47A31"/>
    <w:rsid w:val="00B47D69"/>
    <w:rsid w:val="00B50522"/>
    <w:rsid w:val="00B50792"/>
    <w:rsid w:val="00B50FF9"/>
    <w:rsid w:val="00B51610"/>
    <w:rsid w:val="00B51ACA"/>
    <w:rsid w:val="00B51B6B"/>
    <w:rsid w:val="00B523C7"/>
    <w:rsid w:val="00B524B9"/>
    <w:rsid w:val="00B530CF"/>
    <w:rsid w:val="00B532BF"/>
    <w:rsid w:val="00B532F7"/>
    <w:rsid w:val="00B53323"/>
    <w:rsid w:val="00B534FC"/>
    <w:rsid w:val="00B53618"/>
    <w:rsid w:val="00B5396B"/>
    <w:rsid w:val="00B53A19"/>
    <w:rsid w:val="00B542E3"/>
    <w:rsid w:val="00B54A1C"/>
    <w:rsid w:val="00B54F0E"/>
    <w:rsid w:val="00B55C48"/>
    <w:rsid w:val="00B55F3C"/>
    <w:rsid w:val="00B5600A"/>
    <w:rsid w:val="00B565EA"/>
    <w:rsid w:val="00B56677"/>
    <w:rsid w:val="00B57CB3"/>
    <w:rsid w:val="00B602DA"/>
    <w:rsid w:val="00B6040A"/>
    <w:rsid w:val="00B60427"/>
    <w:rsid w:val="00B6085B"/>
    <w:rsid w:val="00B60B10"/>
    <w:rsid w:val="00B60F10"/>
    <w:rsid w:val="00B60FF4"/>
    <w:rsid w:val="00B6107A"/>
    <w:rsid w:val="00B611E5"/>
    <w:rsid w:val="00B61C79"/>
    <w:rsid w:val="00B61FF5"/>
    <w:rsid w:val="00B623E7"/>
    <w:rsid w:val="00B6277A"/>
    <w:rsid w:val="00B6307A"/>
    <w:rsid w:val="00B63174"/>
    <w:rsid w:val="00B637E9"/>
    <w:rsid w:val="00B641B5"/>
    <w:rsid w:val="00B64748"/>
    <w:rsid w:val="00B65043"/>
    <w:rsid w:val="00B654D6"/>
    <w:rsid w:val="00B65E27"/>
    <w:rsid w:val="00B66098"/>
    <w:rsid w:val="00B6624D"/>
    <w:rsid w:val="00B6647B"/>
    <w:rsid w:val="00B6649A"/>
    <w:rsid w:val="00B664CB"/>
    <w:rsid w:val="00B66F13"/>
    <w:rsid w:val="00B67428"/>
    <w:rsid w:val="00B676DA"/>
    <w:rsid w:val="00B67891"/>
    <w:rsid w:val="00B67BF5"/>
    <w:rsid w:val="00B67F22"/>
    <w:rsid w:val="00B70002"/>
    <w:rsid w:val="00B70B6C"/>
    <w:rsid w:val="00B710FE"/>
    <w:rsid w:val="00B71222"/>
    <w:rsid w:val="00B712D6"/>
    <w:rsid w:val="00B714E0"/>
    <w:rsid w:val="00B71B78"/>
    <w:rsid w:val="00B71DEA"/>
    <w:rsid w:val="00B72190"/>
    <w:rsid w:val="00B723FE"/>
    <w:rsid w:val="00B724F1"/>
    <w:rsid w:val="00B7276A"/>
    <w:rsid w:val="00B728B8"/>
    <w:rsid w:val="00B7292C"/>
    <w:rsid w:val="00B72CCA"/>
    <w:rsid w:val="00B72F34"/>
    <w:rsid w:val="00B737BC"/>
    <w:rsid w:val="00B737FD"/>
    <w:rsid w:val="00B739F1"/>
    <w:rsid w:val="00B73A07"/>
    <w:rsid w:val="00B73BBE"/>
    <w:rsid w:val="00B7438D"/>
    <w:rsid w:val="00B74CEE"/>
    <w:rsid w:val="00B74ED6"/>
    <w:rsid w:val="00B751F7"/>
    <w:rsid w:val="00B75345"/>
    <w:rsid w:val="00B755B3"/>
    <w:rsid w:val="00B75865"/>
    <w:rsid w:val="00B75BE5"/>
    <w:rsid w:val="00B75FAF"/>
    <w:rsid w:val="00B761F4"/>
    <w:rsid w:val="00B76736"/>
    <w:rsid w:val="00B76B88"/>
    <w:rsid w:val="00B772B3"/>
    <w:rsid w:val="00B77AA3"/>
    <w:rsid w:val="00B77F1D"/>
    <w:rsid w:val="00B807CB"/>
    <w:rsid w:val="00B80AE0"/>
    <w:rsid w:val="00B80BA3"/>
    <w:rsid w:val="00B81624"/>
    <w:rsid w:val="00B81788"/>
    <w:rsid w:val="00B81B4D"/>
    <w:rsid w:val="00B81B4E"/>
    <w:rsid w:val="00B82134"/>
    <w:rsid w:val="00B822E8"/>
    <w:rsid w:val="00B8236A"/>
    <w:rsid w:val="00B82450"/>
    <w:rsid w:val="00B8252F"/>
    <w:rsid w:val="00B82990"/>
    <w:rsid w:val="00B82A0D"/>
    <w:rsid w:val="00B82B7F"/>
    <w:rsid w:val="00B82EAE"/>
    <w:rsid w:val="00B839BA"/>
    <w:rsid w:val="00B83D4F"/>
    <w:rsid w:val="00B83DB0"/>
    <w:rsid w:val="00B843B0"/>
    <w:rsid w:val="00B8449D"/>
    <w:rsid w:val="00B8498E"/>
    <w:rsid w:val="00B84CB5"/>
    <w:rsid w:val="00B855C6"/>
    <w:rsid w:val="00B85973"/>
    <w:rsid w:val="00B8660A"/>
    <w:rsid w:val="00B86984"/>
    <w:rsid w:val="00B86D1A"/>
    <w:rsid w:val="00B86DDA"/>
    <w:rsid w:val="00B87C1C"/>
    <w:rsid w:val="00B87CCB"/>
    <w:rsid w:val="00B9015B"/>
    <w:rsid w:val="00B902CC"/>
    <w:rsid w:val="00B904C4"/>
    <w:rsid w:val="00B909A7"/>
    <w:rsid w:val="00B909F5"/>
    <w:rsid w:val="00B90D95"/>
    <w:rsid w:val="00B911F7"/>
    <w:rsid w:val="00B91383"/>
    <w:rsid w:val="00B917B4"/>
    <w:rsid w:val="00B91EEC"/>
    <w:rsid w:val="00B91F8C"/>
    <w:rsid w:val="00B91FB3"/>
    <w:rsid w:val="00B92C1F"/>
    <w:rsid w:val="00B92F7C"/>
    <w:rsid w:val="00B93623"/>
    <w:rsid w:val="00B936C9"/>
    <w:rsid w:val="00B93954"/>
    <w:rsid w:val="00B93E62"/>
    <w:rsid w:val="00B94570"/>
    <w:rsid w:val="00B945B7"/>
    <w:rsid w:val="00B9482C"/>
    <w:rsid w:val="00B948B9"/>
    <w:rsid w:val="00B94ACB"/>
    <w:rsid w:val="00B94F63"/>
    <w:rsid w:val="00B95738"/>
    <w:rsid w:val="00B95863"/>
    <w:rsid w:val="00B95A25"/>
    <w:rsid w:val="00B95D5F"/>
    <w:rsid w:val="00B963E9"/>
    <w:rsid w:val="00B96B2C"/>
    <w:rsid w:val="00B96DDD"/>
    <w:rsid w:val="00B9707E"/>
    <w:rsid w:val="00B97397"/>
    <w:rsid w:val="00B979E3"/>
    <w:rsid w:val="00B97CF7"/>
    <w:rsid w:val="00BA024C"/>
    <w:rsid w:val="00BA1A60"/>
    <w:rsid w:val="00BA1E7F"/>
    <w:rsid w:val="00BA248C"/>
    <w:rsid w:val="00BA2B3C"/>
    <w:rsid w:val="00BA2CB2"/>
    <w:rsid w:val="00BA317E"/>
    <w:rsid w:val="00BA33C5"/>
    <w:rsid w:val="00BA3501"/>
    <w:rsid w:val="00BA3838"/>
    <w:rsid w:val="00BA3A2C"/>
    <w:rsid w:val="00BA4040"/>
    <w:rsid w:val="00BA4372"/>
    <w:rsid w:val="00BA4628"/>
    <w:rsid w:val="00BA4974"/>
    <w:rsid w:val="00BA5A6B"/>
    <w:rsid w:val="00BA6235"/>
    <w:rsid w:val="00BA65FE"/>
    <w:rsid w:val="00BA6CC4"/>
    <w:rsid w:val="00BA70AC"/>
    <w:rsid w:val="00BA7785"/>
    <w:rsid w:val="00BA79FA"/>
    <w:rsid w:val="00BA7A6D"/>
    <w:rsid w:val="00BA7D38"/>
    <w:rsid w:val="00BB0381"/>
    <w:rsid w:val="00BB06C1"/>
    <w:rsid w:val="00BB0B1C"/>
    <w:rsid w:val="00BB0DFC"/>
    <w:rsid w:val="00BB19E1"/>
    <w:rsid w:val="00BB1A7F"/>
    <w:rsid w:val="00BB1A83"/>
    <w:rsid w:val="00BB1D51"/>
    <w:rsid w:val="00BB23D6"/>
    <w:rsid w:val="00BB256A"/>
    <w:rsid w:val="00BB3054"/>
    <w:rsid w:val="00BB30AF"/>
    <w:rsid w:val="00BB3C2B"/>
    <w:rsid w:val="00BB4085"/>
    <w:rsid w:val="00BB4091"/>
    <w:rsid w:val="00BB430B"/>
    <w:rsid w:val="00BB4663"/>
    <w:rsid w:val="00BB4AB4"/>
    <w:rsid w:val="00BB4F23"/>
    <w:rsid w:val="00BB5149"/>
    <w:rsid w:val="00BB55A9"/>
    <w:rsid w:val="00BB5687"/>
    <w:rsid w:val="00BB5BD5"/>
    <w:rsid w:val="00BB5C50"/>
    <w:rsid w:val="00BB5EBD"/>
    <w:rsid w:val="00BB5FBE"/>
    <w:rsid w:val="00BB60A4"/>
    <w:rsid w:val="00BB6239"/>
    <w:rsid w:val="00BB627B"/>
    <w:rsid w:val="00BB6394"/>
    <w:rsid w:val="00BB6C6F"/>
    <w:rsid w:val="00BB6EB8"/>
    <w:rsid w:val="00BB719B"/>
    <w:rsid w:val="00BB782A"/>
    <w:rsid w:val="00BB7B44"/>
    <w:rsid w:val="00BB7C6B"/>
    <w:rsid w:val="00BB7D66"/>
    <w:rsid w:val="00BB7FE6"/>
    <w:rsid w:val="00BB7FEE"/>
    <w:rsid w:val="00BC00E0"/>
    <w:rsid w:val="00BC06C0"/>
    <w:rsid w:val="00BC0E13"/>
    <w:rsid w:val="00BC0F26"/>
    <w:rsid w:val="00BC124C"/>
    <w:rsid w:val="00BC12F4"/>
    <w:rsid w:val="00BC173D"/>
    <w:rsid w:val="00BC1950"/>
    <w:rsid w:val="00BC1EF0"/>
    <w:rsid w:val="00BC23BB"/>
    <w:rsid w:val="00BC251B"/>
    <w:rsid w:val="00BC27C9"/>
    <w:rsid w:val="00BC2A01"/>
    <w:rsid w:val="00BC2F57"/>
    <w:rsid w:val="00BC368C"/>
    <w:rsid w:val="00BC3F90"/>
    <w:rsid w:val="00BC3FEA"/>
    <w:rsid w:val="00BC4905"/>
    <w:rsid w:val="00BC4BB4"/>
    <w:rsid w:val="00BC4C21"/>
    <w:rsid w:val="00BC54E1"/>
    <w:rsid w:val="00BC56BE"/>
    <w:rsid w:val="00BC5DB8"/>
    <w:rsid w:val="00BC5F2D"/>
    <w:rsid w:val="00BC612C"/>
    <w:rsid w:val="00BC64A3"/>
    <w:rsid w:val="00BC6777"/>
    <w:rsid w:val="00BC67F8"/>
    <w:rsid w:val="00BC696C"/>
    <w:rsid w:val="00BC6DDC"/>
    <w:rsid w:val="00BC6FD0"/>
    <w:rsid w:val="00BC705F"/>
    <w:rsid w:val="00BC77F9"/>
    <w:rsid w:val="00BC77FE"/>
    <w:rsid w:val="00BD04D9"/>
    <w:rsid w:val="00BD0A50"/>
    <w:rsid w:val="00BD0D28"/>
    <w:rsid w:val="00BD0E2E"/>
    <w:rsid w:val="00BD13CD"/>
    <w:rsid w:val="00BD1A6E"/>
    <w:rsid w:val="00BD1CBD"/>
    <w:rsid w:val="00BD1EA6"/>
    <w:rsid w:val="00BD2072"/>
    <w:rsid w:val="00BD224C"/>
    <w:rsid w:val="00BD22B9"/>
    <w:rsid w:val="00BD259E"/>
    <w:rsid w:val="00BD37EB"/>
    <w:rsid w:val="00BD3827"/>
    <w:rsid w:val="00BD3B0C"/>
    <w:rsid w:val="00BD3D5F"/>
    <w:rsid w:val="00BD3E54"/>
    <w:rsid w:val="00BD45EC"/>
    <w:rsid w:val="00BD49A9"/>
    <w:rsid w:val="00BD49C7"/>
    <w:rsid w:val="00BD4E3B"/>
    <w:rsid w:val="00BD59F6"/>
    <w:rsid w:val="00BD5BC1"/>
    <w:rsid w:val="00BD61FB"/>
    <w:rsid w:val="00BD683B"/>
    <w:rsid w:val="00BD68A2"/>
    <w:rsid w:val="00BD6E0D"/>
    <w:rsid w:val="00BD7636"/>
    <w:rsid w:val="00BD766B"/>
    <w:rsid w:val="00BD773E"/>
    <w:rsid w:val="00BD785B"/>
    <w:rsid w:val="00BD7D54"/>
    <w:rsid w:val="00BD7DD3"/>
    <w:rsid w:val="00BE13E5"/>
    <w:rsid w:val="00BE1FA1"/>
    <w:rsid w:val="00BE2009"/>
    <w:rsid w:val="00BE2E5E"/>
    <w:rsid w:val="00BE302A"/>
    <w:rsid w:val="00BE31DA"/>
    <w:rsid w:val="00BE377F"/>
    <w:rsid w:val="00BE3DE9"/>
    <w:rsid w:val="00BE468A"/>
    <w:rsid w:val="00BE48DE"/>
    <w:rsid w:val="00BE4BA3"/>
    <w:rsid w:val="00BE4D5B"/>
    <w:rsid w:val="00BE5003"/>
    <w:rsid w:val="00BE55C4"/>
    <w:rsid w:val="00BE59C0"/>
    <w:rsid w:val="00BE5CA5"/>
    <w:rsid w:val="00BE604C"/>
    <w:rsid w:val="00BE67EA"/>
    <w:rsid w:val="00BE7920"/>
    <w:rsid w:val="00BE7D8E"/>
    <w:rsid w:val="00BE7E9D"/>
    <w:rsid w:val="00BF0146"/>
    <w:rsid w:val="00BF03CF"/>
    <w:rsid w:val="00BF05EA"/>
    <w:rsid w:val="00BF06E0"/>
    <w:rsid w:val="00BF163E"/>
    <w:rsid w:val="00BF17C7"/>
    <w:rsid w:val="00BF1A43"/>
    <w:rsid w:val="00BF1C17"/>
    <w:rsid w:val="00BF2136"/>
    <w:rsid w:val="00BF22BA"/>
    <w:rsid w:val="00BF23DB"/>
    <w:rsid w:val="00BF25AA"/>
    <w:rsid w:val="00BF281C"/>
    <w:rsid w:val="00BF28E4"/>
    <w:rsid w:val="00BF2BCE"/>
    <w:rsid w:val="00BF315C"/>
    <w:rsid w:val="00BF327A"/>
    <w:rsid w:val="00BF33E3"/>
    <w:rsid w:val="00BF34AE"/>
    <w:rsid w:val="00BF3543"/>
    <w:rsid w:val="00BF3695"/>
    <w:rsid w:val="00BF4844"/>
    <w:rsid w:val="00BF49EF"/>
    <w:rsid w:val="00BF4ACE"/>
    <w:rsid w:val="00BF50DE"/>
    <w:rsid w:val="00BF5AB9"/>
    <w:rsid w:val="00BF5E81"/>
    <w:rsid w:val="00BF5F61"/>
    <w:rsid w:val="00BF6031"/>
    <w:rsid w:val="00BF69D2"/>
    <w:rsid w:val="00BF7816"/>
    <w:rsid w:val="00C0107E"/>
    <w:rsid w:val="00C0116C"/>
    <w:rsid w:val="00C0167A"/>
    <w:rsid w:val="00C01F95"/>
    <w:rsid w:val="00C0239B"/>
    <w:rsid w:val="00C0279A"/>
    <w:rsid w:val="00C027A9"/>
    <w:rsid w:val="00C0302A"/>
    <w:rsid w:val="00C03B10"/>
    <w:rsid w:val="00C03C40"/>
    <w:rsid w:val="00C045F1"/>
    <w:rsid w:val="00C048F6"/>
    <w:rsid w:val="00C04F53"/>
    <w:rsid w:val="00C05227"/>
    <w:rsid w:val="00C05666"/>
    <w:rsid w:val="00C05FD8"/>
    <w:rsid w:val="00C0628B"/>
    <w:rsid w:val="00C064D1"/>
    <w:rsid w:val="00C06527"/>
    <w:rsid w:val="00C068DA"/>
    <w:rsid w:val="00C07252"/>
    <w:rsid w:val="00C07310"/>
    <w:rsid w:val="00C07F2D"/>
    <w:rsid w:val="00C102D6"/>
    <w:rsid w:val="00C10396"/>
    <w:rsid w:val="00C10450"/>
    <w:rsid w:val="00C1048A"/>
    <w:rsid w:val="00C10FBB"/>
    <w:rsid w:val="00C1129B"/>
    <w:rsid w:val="00C11790"/>
    <w:rsid w:val="00C11DF7"/>
    <w:rsid w:val="00C11FDF"/>
    <w:rsid w:val="00C12643"/>
    <w:rsid w:val="00C1331B"/>
    <w:rsid w:val="00C136FC"/>
    <w:rsid w:val="00C1382B"/>
    <w:rsid w:val="00C13C1D"/>
    <w:rsid w:val="00C13F4C"/>
    <w:rsid w:val="00C140AE"/>
    <w:rsid w:val="00C1511E"/>
    <w:rsid w:val="00C15DAA"/>
    <w:rsid w:val="00C15FAA"/>
    <w:rsid w:val="00C16107"/>
    <w:rsid w:val="00C16255"/>
    <w:rsid w:val="00C1665C"/>
    <w:rsid w:val="00C16951"/>
    <w:rsid w:val="00C174C5"/>
    <w:rsid w:val="00C17649"/>
    <w:rsid w:val="00C17AB5"/>
    <w:rsid w:val="00C17B9B"/>
    <w:rsid w:val="00C17CC0"/>
    <w:rsid w:val="00C17FA4"/>
    <w:rsid w:val="00C201C6"/>
    <w:rsid w:val="00C202DC"/>
    <w:rsid w:val="00C20B1F"/>
    <w:rsid w:val="00C20B22"/>
    <w:rsid w:val="00C20FB7"/>
    <w:rsid w:val="00C21D32"/>
    <w:rsid w:val="00C21D67"/>
    <w:rsid w:val="00C21FDF"/>
    <w:rsid w:val="00C2212D"/>
    <w:rsid w:val="00C221CA"/>
    <w:rsid w:val="00C22372"/>
    <w:rsid w:val="00C2285E"/>
    <w:rsid w:val="00C235A7"/>
    <w:rsid w:val="00C237B7"/>
    <w:rsid w:val="00C237F4"/>
    <w:rsid w:val="00C2422B"/>
    <w:rsid w:val="00C243B0"/>
    <w:rsid w:val="00C244D2"/>
    <w:rsid w:val="00C2479D"/>
    <w:rsid w:val="00C24C44"/>
    <w:rsid w:val="00C24D25"/>
    <w:rsid w:val="00C24D52"/>
    <w:rsid w:val="00C24E43"/>
    <w:rsid w:val="00C25029"/>
    <w:rsid w:val="00C250C9"/>
    <w:rsid w:val="00C25115"/>
    <w:rsid w:val="00C252AA"/>
    <w:rsid w:val="00C2595D"/>
    <w:rsid w:val="00C26A37"/>
    <w:rsid w:val="00C26A74"/>
    <w:rsid w:val="00C26AD6"/>
    <w:rsid w:val="00C26EED"/>
    <w:rsid w:val="00C2754E"/>
    <w:rsid w:val="00C27580"/>
    <w:rsid w:val="00C279F3"/>
    <w:rsid w:val="00C27A68"/>
    <w:rsid w:val="00C27D24"/>
    <w:rsid w:val="00C30493"/>
    <w:rsid w:val="00C3058B"/>
    <w:rsid w:val="00C30ABD"/>
    <w:rsid w:val="00C30AE9"/>
    <w:rsid w:val="00C313B9"/>
    <w:rsid w:val="00C3179B"/>
    <w:rsid w:val="00C31C27"/>
    <w:rsid w:val="00C31C5A"/>
    <w:rsid w:val="00C31CA8"/>
    <w:rsid w:val="00C3297C"/>
    <w:rsid w:val="00C3392C"/>
    <w:rsid w:val="00C33A34"/>
    <w:rsid w:val="00C34152"/>
    <w:rsid w:val="00C34281"/>
    <w:rsid w:val="00C34761"/>
    <w:rsid w:val="00C34977"/>
    <w:rsid w:val="00C34B0A"/>
    <w:rsid w:val="00C35518"/>
    <w:rsid w:val="00C355E8"/>
    <w:rsid w:val="00C36379"/>
    <w:rsid w:val="00C36672"/>
    <w:rsid w:val="00C3678A"/>
    <w:rsid w:val="00C376B7"/>
    <w:rsid w:val="00C37AD3"/>
    <w:rsid w:val="00C4012C"/>
    <w:rsid w:val="00C406F3"/>
    <w:rsid w:val="00C4087B"/>
    <w:rsid w:val="00C4109E"/>
    <w:rsid w:val="00C41703"/>
    <w:rsid w:val="00C418E6"/>
    <w:rsid w:val="00C41A2F"/>
    <w:rsid w:val="00C41E7D"/>
    <w:rsid w:val="00C420C5"/>
    <w:rsid w:val="00C4233D"/>
    <w:rsid w:val="00C42B89"/>
    <w:rsid w:val="00C43359"/>
    <w:rsid w:val="00C43490"/>
    <w:rsid w:val="00C43908"/>
    <w:rsid w:val="00C44209"/>
    <w:rsid w:val="00C44E3F"/>
    <w:rsid w:val="00C45040"/>
    <w:rsid w:val="00C45927"/>
    <w:rsid w:val="00C45990"/>
    <w:rsid w:val="00C4656C"/>
    <w:rsid w:val="00C46F3F"/>
    <w:rsid w:val="00C47081"/>
    <w:rsid w:val="00C474AD"/>
    <w:rsid w:val="00C47852"/>
    <w:rsid w:val="00C47F36"/>
    <w:rsid w:val="00C50404"/>
    <w:rsid w:val="00C50B12"/>
    <w:rsid w:val="00C513BE"/>
    <w:rsid w:val="00C51413"/>
    <w:rsid w:val="00C52101"/>
    <w:rsid w:val="00C529CA"/>
    <w:rsid w:val="00C52B7E"/>
    <w:rsid w:val="00C52CBA"/>
    <w:rsid w:val="00C52DEB"/>
    <w:rsid w:val="00C53096"/>
    <w:rsid w:val="00C532CF"/>
    <w:rsid w:val="00C5387B"/>
    <w:rsid w:val="00C54909"/>
    <w:rsid w:val="00C54DF3"/>
    <w:rsid w:val="00C55448"/>
    <w:rsid w:val="00C55567"/>
    <w:rsid w:val="00C555F1"/>
    <w:rsid w:val="00C5587F"/>
    <w:rsid w:val="00C55B1E"/>
    <w:rsid w:val="00C55CFC"/>
    <w:rsid w:val="00C55FAA"/>
    <w:rsid w:val="00C560BD"/>
    <w:rsid w:val="00C57222"/>
    <w:rsid w:val="00C60260"/>
    <w:rsid w:val="00C605D0"/>
    <w:rsid w:val="00C607E2"/>
    <w:rsid w:val="00C60A68"/>
    <w:rsid w:val="00C60A9D"/>
    <w:rsid w:val="00C60AC1"/>
    <w:rsid w:val="00C6126A"/>
    <w:rsid w:val="00C6263A"/>
    <w:rsid w:val="00C62EFB"/>
    <w:rsid w:val="00C62F4C"/>
    <w:rsid w:val="00C63160"/>
    <w:rsid w:val="00C63378"/>
    <w:rsid w:val="00C633D8"/>
    <w:rsid w:val="00C63411"/>
    <w:rsid w:val="00C639C9"/>
    <w:rsid w:val="00C63DFE"/>
    <w:rsid w:val="00C63E65"/>
    <w:rsid w:val="00C65478"/>
    <w:rsid w:val="00C660D0"/>
    <w:rsid w:val="00C660F7"/>
    <w:rsid w:val="00C66323"/>
    <w:rsid w:val="00C6644C"/>
    <w:rsid w:val="00C664BB"/>
    <w:rsid w:val="00C66D1B"/>
    <w:rsid w:val="00C66D89"/>
    <w:rsid w:val="00C67207"/>
    <w:rsid w:val="00C6731B"/>
    <w:rsid w:val="00C67585"/>
    <w:rsid w:val="00C67619"/>
    <w:rsid w:val="00C677DE"/>
    <w:rsid w:val="00C67FA3"/>
    <w:rsid w:val="00C705A8"/>
    <w:rsid w:val="00C70680"/>
    <w:rsid w:val="00C70AF3"/>
    <w:rsid w:val="00C70D6F"/>
    <w:rsid w:val="00C70D92"/>
    <w:rsid w:val="00C70DA4"/>
    <w:rsid w:val="00C70ED1"/>
    <w:rsid w:val="00C71564"/>
    <w:rsid w:val="00C71E57"/>
    <w:rsid w:val="00C71F19"/>
    <w:rsid w:val="00C7206F"/>
    <w:rsid w:val="00C72078"/>
    <w:rsid w:val="00C720AE"/>
    <w:rsid w:val="00C722CB"/>
    <w:rsid w:val="00C728BC"/>
    <w:rsid w:val="00C7293E"/>
    <w:rsid w:val="00C72D16"/>
    <w:rsid w:val="00C72D28"/>
    <w:rsid w:val="00C72E8C"/>
    <w:rsid w:val="00C72F67"/>
    <w:rsid w:val="00C7363B"/>
    <w:rsid w:val="00C738D3"/>
    <w:rsid w:val="00C738D4"/>
    <w:rsid w:val="00C73AAF"/>
    <w:rsid w:val="00C74220"/>
    <w:rsid w:val="00C74395"/>
    <w:rsid w:val="00C74622"/>
    <w:rsid w:val="00C74ABA"/>
    <w:rsid w:val="00C74EB8"/>
    <w:rsid w:val="00C753EA"/>
    <w:rsid w:val="00C75A8E"/>
    <w:rsid w:val="00C75C3A"/>
    <w:rsid w:val="00C7661F"/>
    <w:rsid w:val="00C7707B"/>
    <w:rsid w:val="00C77195"/>
    <w:rsid w:val="00C77506"/>
    <w:rsid w:val="00C80455"/>
    <w:rsid w:val="00C805CF"/>
    <w:rsid w:val="00C80A16"/>
    <w:rsid w:val="00C811F0"/>
    <w:rsid w:val="00C812D0"/>
    <w:rsid w:val="00C81602"/>
    <w:rsid w:val="00C817DD"/>
    <w:rsid w:val="00C81A43"/>
    <w:rsid w:val="00C82146"/>
    <w:rsid w:val="00C827C2"/>
    <w:rsid w:val="00C82E67"/>
    <w:rsid w:val="00C832B5"/>
    <w:rsid w:val="00C83365"/>
    <w:rsid w:val="00C83755"/>
    <w:rsid w:val="00C83B13"/>
    <w:rsid w:val="00C847B3"/>
    <w:rsid w:val="00C84901"/>
    <w:rsid w:val="00C84AA8"/>
    <w:rsid w:val="00C84F71"/>
    <w:rsid w:val="00C85536"/>
    <w:rsid w:val="00C85546"/>
    <w:rsid w:val="00C85D97"/>
    <w:rsid w:val="00C8703C"/>
    <w:rsid w:val="00C8722A"/>
    <w:rsid w:val="00C872C4"/>
    <w:rsid w:val="00C876D0"/>
    <w:rsid w:val="00C8772E"/>
    <w:rsid w:val="00C87B48"/>
    <w:rsid w:val="00C87CC7"/>
    <w:rsid w:val="00C87FAE"/>
    <w:rsid w:val="00C900EC"/>
    <w:rsid w:val="00C90190"/>
    <w:rsid w:val="00C909F2"/>
    <w:rsid w:val="00C90E87"/>
    <w:rsid w:val="00C91028"/>
    <w:rsid w:val="00C9110F"/>
    <w:rsid w:val="00C9170B"/>
    <w:rsid w:val="00C91AFE"/>
    <w:rsid w:val="00C91C65"/>
    <w:rsid w:val="00C9230B"/>
    <w:rsid w:val="00C92657"/>
    <w:rsid w:val="00C92795"/>
    <w:rsid w:val="00C92A6C"/>
    <w:rsid w:val="00C92B18"/>
    <w:rsid w:val="00C92BFF"/>
    <w:rsid w:val="00C92D5D"/>
    <w:rsid w:val="00C9347E"/>
    <w:rsid w:val="00C9350C"/>
    <w:rsid w:val="00C93749"/>
    <w:rsid w:val="00C9385E"/>
    <w:rsid w:val="00C94FB3"/>
    <w:rsid w:val="00C95043"/>
    <w:rsid w:val="00C9567F"/>
    <w:rsid w:val="00C95D92"/>
    <w:rsid w:val="00C95FA8"/>
    <w:rsid w:val="00C9645E"/>
    <w:rsid w:val="00C9660D"/>
    <w:rsid w:val="00C96C10"/>
    <w:rsid w:val="00C9766D"/>
    <w:rsid w:val="00C977DA"/>
    <w:rsid w:val="00C97DA4"/>
    <w:rsid w:val="00CA0630"/>
    <w:rsid w:val="00CA15A9"/>
    <w:rsid w:val="00CA16B5"/>
    <w:rsid w:val="00CA1EA0"/>
    <w:rsid w:val="00CA36E5"/>
    <w:rsid w:val="00CA37F6"/>
    <w:rsid w:val="00CA3A1A"/>
    <w:rsid w:val="00CA3E28"/>
    <w:rsid w:val="00CA4059"/>
    <w:rsid w:val="00CA4202"/>
    <w:rsid w:val="00CA4CA8"/>
    <w:rsid w:val="00CA4FEB"/>
    <w:rsid w:val="00CA5C0F"/>
    <w:rsid w:val="00CA5D2E"/>
    <w:rsid w:val="00CA770F"/>
    <w:rsid w:val="00CA7D35"/>
    <w:rsid w:val="00CA7EBF"/>
    <w:rsid w:val="00CB00E9"/>
    <w:rsid w:val="00CB0310"/>
    <w:rsid w:val="00CB03D6"/>
    <w:rsid w:val="00CB0409"/>
    <w:rsid w:val="00CB08F7"/>
    <w:rsid w:val="00CB10BB"/>
    <w:rsid w:val="00CB1224"/>
    <w:rsid w:val="00CB14C6"/>
    <w:rsid w:val="00CB1800"/>
    <w:rsid w:val="00CB18A3"/>
    <w:rsid w:val="00CB196D"/>
    <w:rsid w:val="00CB1D93"/>
    <w:rsid w:val="00CB1DA7"/>
    <w:rsid w:val="00CB1E79"/>
    <w:rsid w:val="00CB1ECB"/>
    <w:rsid w:val="00CB2421"/>
    <w:rsid w:val="00CB2675"/>
    <w:rsid w:val="00CB2813"/>
    <w:rsid w:val="00CB2CDD"/>
    <w:rsid w:val="00CB36D6"/>
    <w:rsid w:val="00CB4091"/>
    <w:rsid w:val="00CB4112"/>
    <w:rsid w:val="00CB4E8F"/>
    <w:rsid w:val="00CB50E7"/>
    <w:rsid w:val="00CB5389"/>
    <w:rsid w:val="00CB53D5"/>
    <w:rsid w:val="00CB64E5"/>
    <w:rsid w:val="00CB6EA9"/>
    <w:rsid w:val="00CB731C"/>
    <w:rsid w:val="00CB7322"/>
    <w:rsid w:val="00CB737F"/>
    <w:rsid w:val="00CB7B9F"/>
    <w:rsid w:val="00CB7C18"/>
    <w:rsid w:val="00CC00B7"/>
    <w:rsid w:val="00CC054E"/>
    <w:rsid w:val="00CC0672"/>
    <w:rsid w:val="00CC0BDA"/>
    <w:rsid w:val="00CC182A"/>
    <w:rsid w:val="00CC2253"/>
    <w:rsid w:val="00CC256B"/>
    <w:rsid w:val="00CC2D89"/>
    <w:rsid w:val="00CC2FDB"/>
    <w:rsid w:val="00CC347E"/>
    <w:rsid w:val="00CC3B95"/>
    <w:rsid w:val="00CC3BA4"/>
    <w:rsid w:val="00CC40EA"/>
    <w:rsid w:val="00CC4179"/>
    <w:rsid w:val="00CC46D3"/>
    <w:rsid w:val="00CC4AAC"/>
    <w:rsid w:val="00CC4BA8"/>
    <w:rsid w:val="00CC5294"/>
    <w:rsid w:val="00CC5454"/>
    <w:rsid w:val="00CC5C77"/>
    <w:rsid w:val="00CC5EE9"/>
    <w:rsid w:val="00CC62A1"/>
    <w:rsid w:val="00CC6633"/>
    <w:rsid w:val="00CC6648"/>
    <w:rsid w:val="00CC6FE4"/>
    <w:rsid w:val="00CC7D91"/>
    <w:rsid w:val="00CC7D94"/>
    <w:rsid w:val="00CD08EF"/>
    <w:rsid w:val="00CD0B47"/>
    <w:rsid w:val="00CD145F"/>
    <w:rsid w:val="00CD1897"/>
    <w:rsid w:val="00CD1CB0"/>
    <w:rsid w:val="00CD1E3D"/>
    <w:rsid w:val="00CD1E44"/>
    <w:rsid w:val="00CD2085"/>
    <w:rsid w:val="00CD2328"/>
    <w:rsid w:val="00CD2334"/>
    <w:rsid w:val="00CD2AC5"/>
    <w:rsid w:val="00CD2B68"/>
    <w:rsid w:val="00CD2C4A"/>
    <w:rsid w:val="00CD2C64"/>
    <w:rsid w:val="00CD38C3"/>
    <w:rsid w:val="00CD391C"/>
    <w:rsid w:val="00CD3A0D"/>
    <w:rsid w:val="00CD3FEB"/>
    <w:rsid w:val="00CD414E"/>
    <w:rsid w:val="00CD4318"/>
    <w:rsid w:val="00CD46F9"/>
    <w:rsid w:val="00CD484C"/>
    <w:rsid w:val="00CD4B42"/>
    <w:rsid w:val="00CD4C84"/>
    <w:rsid w:val="00CD50DA"/>
    <w:rsid w:val="00CD55C9"/>
    <w:rsid w:val="00CD58E5"/>
    <w:rsid w:val="00CD5C5A"/>
    <w:rsid w:val="00CD5E92"/>
    <w:rsid w:val="00CD6B3A"/>
    <w:rsid w:val="00CD6D9C"/>
    <w:rsid w:val="00CD6DC8"/>
    <w:rsid w:val="00CD7592"/>
    <w:rsid w:val="00CD79A3"/>
    <w:rsid w:val="00CD7DB4"/>
    <w:rsid w:val="00CD7E48"/>
    <w:rsid w:val="00CD7F18"/>
    <w:rsid w:val="00CE040E"/>
    <w:rsid w:val="00CE04B0"/>
    <w:rsid w:val="00CE0D01"/>
    <w:rsid w:val="00CE1059"/>
    <w:rsid w:val="00CE11B1"/>
    <w:rsid w:val="00CE1AFA"/>
    <w:rsid w:val="00CE1C8A"/>
    <w:rsid w:val="00CE1D4E"/>
    <w:rsid w:val="00CE1D93"/>
    <w:rsid w:val="00CE1E89"/>
    <w:rsid w:val="00CE2177"/>
    <w:rsid w:val="00CE232E"/>
    <w:rsid w:val="00CE25F9"/>
    <w:rsid w:val="00CE25FF"/>
    <w:rsid w:val="00CE28DF"/>
    <w:rsid w:val="00CE2D31"/>
    <w:rsid w:val="00CE3A82"/>
    <w:rsid w:val="00CE3BFC"/>
    <w:rsid w:val="00CE3CB4"/>
    <w:rsid w:val="00CE3CEB"/>
    <w:rsid w:val="00CE3D7C"/>
    <w:rsid w:val="00CE3DBA"/>
    <w:rsid w:val="00CE47CF"/>
    <w:rsid w:val="00CE4FDC"/>
    <w:rsid w:val="00CE51B5"/>
    <w:rsid w:val="00CE53F2"/>
    <w:rsid w:val="00CE56C1"/>
    <w:rsid w:val="00CE583D"/>
    <w:rsid w:val="00CE5F21"/>
    <w:rsid w:val="00CE65C7"/>
    <w:rsid w:val="00CF00DB"/>
    <w:rsid w:val="00CF0C09"/>
    <w:rsid w:val="00CF0D13"/>
    <w:rsid w:val="00CF186A"/>
    <w:rsid w:val="00CF1E72"/>
    <w:rsid w:val="00CF21FA"/>
    <w:rsid w:val="00CF222C"/>
    <w:rsid w:val="00CF22A0"/>
    <w:rsid w:val="00CF2404"/>
    <w:rsid w:val="00CF2687"/>
    <w:rsid w:val="00CF2AF7"/>
    <w:rsid w:val="00CF2FD9"/>
    <w:rsid w:val="00CF30D1"/>
    <w:rsid w:val="00CF3902"/>
    <w:rsid w:val="00CF407B"/>
    <w:rsid w:val="00CF445D"/>
    <w:rsid w:val="00CF4AA0"/>
    <w:rsid w:val="00CF52D2"/>
    <w:rsid w:val="00CF544D"/>
    <w:rsid w:val="00CF59EA"/>
    <w:rsid w:val="00CF647B"/>
    <w:rsid w:val="00CF65E1"/>
    <w:rsid w:val="00CF6891"/>
    <w:rsid w:val="00CF6EE8"/>
    <w:rsid w:val="00CF6F85"/>
    <w:rsid w:val="00CF73DC"/>
    <w:rsid w:val="00CF7643"/>
    <w:rsid w:val="00CF7C68"/>
    <w:rsid w:val="00CF7F75"/>
    <w:rsid w:val="00D00593"/>
    <w:rsid w:val="00D017A4"/>
    <w:rsid w:val="00D02010"/>
    <w:rsid w:val="00D0218E"/>
    <w:rsid w:val="00D0272B"/>
    <w:rsid w:val="00D0284E"/>
    <w:rsid w:val="00D02AF2"/>
    <w:rsid w:val="00D02B0C"/>
    <w:rsid w:val="00D02C81"/>
    <w:rsid w:val="00D033A1"/>
    <w:rsid w:val="00D0394C"/>
    <w:rsid w:val="00D04004"/>
    <w:rsid w:val="00D0420F"/>
    <w:rsid w:val="00D04E69"/>
    <w:rsid w:val="00D05AFD"/>
    <w:rsid w:val="00D05DFE"/>
    <w:rsid w:val="00D05EA7"/>
    <w:rsid w:val="00D0774D"/>
    <w:rsid w:val="00D077BF"/>
    <w:rsid w:val="00D0796E"/>
    <w:rsid w:val="00D07F29"/>
    <w:rsid w:val="00D1130E"/>
    <w:rsid w:val="00D113B4"/>
    <w:rsid w:val="00D1164E"/>
    <w:rsid w:val="00D12139"/>
    <w:rsid w:val="00D121AD"/>
    <w:rsid w:val="00D128FB"/>
    <w:rsid w:val="00D12D3B"/>
    <w:rsid w:val="00D13092"/>
    <w:rsid w:val="00D1333E"/>
    <w:rsid w:val="00D1340D"/>
    <w:rsid w:val="00D139CF"/>
    <w:rsid w:val="00D13A1D"/>
    <w:rsid w:val="00D13CDE"/>
    <w:rsid w:val="00D141A9"/>
    <w:rsid w:val="00D14EFC"/>
    <w:rsid w:val="00D1558B"/>
    <w:rsid w:val="00D15764"/>
    <w:rsid w:val="00D15CA0"/>
    <w:rsid w:val="00D15FAB"/>
    <w:rsid w:val="00D161D4"/>
    <w:rsid w:val="00D165E1"/>
    <w:rsid w:val="00D165FC"/>
    <w:rsid w:val="00D166A5"/>
    <w:rsid w:val="00D1671E"/>
    <w:rsid w:val="00D16BCA"/>
    <w:rsid w:val="00D16BDE"/>
    <w:rsid w:val="00D16BEB"/>
    <w:rsid w:val="00D16D36"/>
    <w:rsid w:val="00D177C4"/>
    <w:rsid w:val="00D17893"/>
    <w:rsid w:val="00D17A7E"/>
    <w:rsid w:val="00D17A80"/>
    <w:rsid w:val="00D17DCE"/>
    <w:rsid w:val="00D17F4F"/>
    <w:rsid w:val="00D20198"/>
    <w:rsid w:val="00D20502"/>
    <w:rsid w:val="00D207B7"/>
    <w:rsid w:val="00D20A6E"/>
    <w:rsid w:val="00D20BD0"/>
    <w:rsid w:val="00D213E6"/>
    <w:rsid w:val="00D2163B"/>
    <w:rsid w:val="00D21845"/>
    <w:rsid w:val="00D21974"/>
    <w:rsid w:val="00D223D7"/>
    <w:rsid w:val="00D22428"/>
    <w:rsid w:val="00D22D8F"/>
    <w:rsid w:val="00D22F2C"/>
    <w:rsid w:val="00D2315E"/>
    <w:rsid w:val="00D2322F"/>
    <w:rsid w:val="00D235DE"/>
    <w:rsid w:val="00D23757"/>
    <w:rsid w:val="00D2377B"/>
    <w:rsid w:val="00D23AB7"/>
    <w:rsid w:val="00D23C4B"/>
    <w:rsid w:val="00D244D3"/>
    <w:rsid w:val="00D24DF8"/>
    <w:rsid w:val="00D259F7"/>
    <w:rsid w:val="00D25BF7"/>
    <w:rsid w:val="00D25C30"/>
    <w:rsid w:val="00D264E4"/>
    <w:rsid w:val="00D26E54"/>
    <w:rsid w:val="00D270BC"/>
    <w:rsid w:val="00D27616"/>
    <w:rsid w:val="00D2781E"/>
    <w:rsid w:val="00D27E40"/>
    <w:rsid w:val="00D301D6"/>
    <w:rsid w:val="00D3042B"/>
    <w:rsid w:val="00D30561"/>
    <w:rsid w:val="00D306CC"/>
    <w:rsid w:val="00D308BA"/>
    <w:rsid w:val="00D30C4D"/>
    <w:rsid w:val="00D30DEB"/>
    <w:rsid w:val="00D30F94"/>
    <w:rsid w:val="00D3115B"/>
    <w:rsid w:val="00D31DF5"/>
    <w:rsid w:val="00D32901"/>
    <w:rsid w:val="00D32B56"/>
    <w:rsid w:val="00D339AA"/>
    <w:rsid w:val="00D33DD1"/>
    <w:rsid w:val="00D33F97"/>
    <w:rsid w:val="00D34644"/>
    <w:rsid w:val="00D35276"/>
    <w:rsid w:val="00D3557D"/>
    <w:rsid w:val="00D3559A"/>
    <w:rsid w:val="00D3574F"/>
    <w:rsid w:val="00D35E8F"/>
    <w:rsid w:val="00D35F25"/>
    <w:rsid w:val="00D3642F"/>
    <w:rsid w:val="00D365B0"/>
    <w:rsid w:val="00D36B7E"/>
    <w:rsid w:val="00D36B9C"/>
    <w:rsid w:val="00D36C49"/>
    <w:rsid w:val="00D36D09"/>
    <w:rsid w:val="00D36D8E"/>
    <w:rsid w:val="00D3762E"/>
    <w:rsid w:val="00D378DF"/>
    <w:rsid w:val="00D37AFF"/>
    <w:rsid w:val="00D37EA9"/>
    <w:rsid w:val="00D408FE"/>
    <w:rsid w:val="00D40DA3"/>
    <w:rsid w:val="00D41231"/>
    <w:rsid w:val="00D41484"/>
    <w:rsid w:val="00D41B1A"/>
    <w:rsid w:val="00D41E4C"/>
    <w:rsid w:val="00D4245F"/>
    <w:rsid w:val="00D4273B"/>
    <w:rsid w:val="00D42941"/>
    <w:rsid w:val="00D42AE1"/>
    <w:rsid w:val="00D43C82"/>
    <w:rsid w:val="00D44452"/>
    <w:rsid w:val="00D44A05"/>
    <w:rsid w:val="00D45286"/>
    <w:rsid w:val="00D452E6"/>
    <w:rsid w:val="00D4533A"/>
    <w:rsid w:val="00D45712"/>
    <w:rsid w:val="00D45A7C"/>
    <w:rsid w:val="00D46357"/>
    <w:rsid w:val="00D46B57"/>
    <w:rsid w:val="00D46C28"/>
    <w:rsid w:val="00D47020"/>
    <w:rsid w:val="00D470D8"/>
    <w:rsid w:val="00D4765E"/>
    <w:rsid w:val="00D4787C"/>
    <w:rsid w:val="00D47B53"/>
    <w:rsid w:val="00D51B6A"/>
    <w:rsid w:val="00D52458"/>
    <w:rsid w:val="00D528B8"/>
    <w:rsid w:val="00D52A0B"/>
    <w:rsid w:val="00D53779"/>
    <w:rsid w:val="00D539B4"/>
    <w:rsid w:val="00D53C97"/>
    <w:rsid w:val="00D54977"/>
    <w:rsid w:val="00D549BF"/>
    <w:rsid w:val="00D54CCF"/>
    <w:rsid w:val="00D55156"/>
    <w:rsid w:val="00D5572A"/>
    <w:rsid w:val="00D55775"/>
    <w:rsid w:val="00D5593A"/>
    <w:rsid w:val="00D55D3F"/>
    <w:rsid w:val="00D5656A"/>
    <w:rsid w:val="00D567E8"/>
    <w:rsid w:val="00D57528"/>
    <w:rsid w:val="00D57B27"/>
    <w:rsid w:val="00D60208"/>
    <w:rsid w:val="00D602A8"/>
    <w:rsid w:val="00D60533"/>
    <w:rsid w:val="00D60826"/>
    <w:rsid w:val="00D60881"/>
    <w:rsid w:val="00D60EBC"/>
    <w:rsid w:val="00D610C8"/>
    <w:rsid w:val="00D61497"/>
    <w:rsid w:val="00D614E6"/>
    <w:rsid w:val="00D61F4D"/>
    <w:rsid w:val="00D62197"/>
    <w:rsid w:val="00D62564"/>
    <w:rsid w:val="00D62735"/>
    <w:rsid w:val="00D63003"/>
    <w:rsid w:val="00D63041"/>
    <w:rsid w:val="00D6346A"/>
    <w:rsid w:val="00D644D1"/>
    <w:rsid w:val="00D64A52"/>
    <w:rsid w:val="00D6539A"/>
    <w:rsid w:val="00D65449"/>
    <w:rsid w:val="00D657EF"/>
    <w:rsid w:val="00D658A8"/>
    <w:rsid w:val="00D65E42"/>
    <w:rsid w:val="00D65F9A"/>
    <w:rsid w:val="00D664BD"/>
    <w:rsid w:val="00D66622"/>
    <w:rsid w:val="00D66668"/>
    <w:rsid w:val="00D66D67"/>
    <w:rsid w:val="00D6741A"/>
    <w:rsid w:val="00D6766D"/>
    <w:rsid w:val="00D704CB"/>
    <w:rsid w:val="00D706E1"/>
    <w:rsid w:val="00D712E2"/>
    <w:rsid w:val="00D715F6"/>
    <w:rsid w:val="00D7285E"/>
    <w:rsid w:val="00D72A65"/>
    <w:rsid w:val="00D72E7F"/>
    <w:rsid w:val="00D730B0"/>
    <w:rsid w:val="00D738E1"/>
    <w:rsid w:val="00D73E13"/>
    <w:rsid w:val="00D74345"/>
    <w:rsid w:val="00D748F5"/>
    <w:rsid w:val="00D74F7A"/>
    <w:rsid w:val="00D75199"/>
    <w:rsid w:val="00D7536D"/>
    <w:rsid w:val="00D75474"/>
    <w:rsid w:val="00D75B32"/>
    <w:rsid w:val="00D75D13"/>
    <w:rsid w:val="00D76ADF"/>
    <w:rsid w:val="00D77086"/>
    <w:rsid w:val="00D777BC"/>
    <w:rsid w:val="00D77B50"/>
    <w:rsid w:val="00D77BEA"/>
    <w:rsid w:val="00D809A3"/>
    <w:rsid w:val="00D80B92"/>
    <w:rsid w:val="00D80CDB"/>
    <w:rsid w:val="00D81298"/>
    <w:rsid w:val="00D818A2"/>
    <w:rsid w:val="00D81928"/>
    <w:rsid w:val="00D819A4"/>
    <w:rsid w:val="00D81D55"/>
    <w:rsid w:val="00D82B09"/>
    <w:rsid w:val="00D82C8B"/>
    <w:rsid w:val="00D82D03"/>
    <w:rsid w:val="00D82F98"/>
    <w:rsid w:val="00D83934"/>
    <w:rsid w:val="00D8395B"/>
    <w:rsid w:val="00D84697"/>
    <w:rsid w:val="00D84C6B"/>
    <w:rsid w:val="00D851F2"/>
    <w:rsid w:val="00D86255"/>
    <w:rsid w:val="00D862E4"/>
    <w:rsid w:val="00D863D4"/>
    <w:rsid w:val="00D86795"/>
    <w:rsid w:val="00D86AE4"/>
    <w:rsid w:val="00D86D98"/>
    <w:rsid w:val="00D87063"/>
    <w:rsid w:val="00D9063C"/>
    <w:rsid w:val="00D90994"/>
    <w:rsid w:val="00D90AFB"/>
    <w:rsid w:val="00D91101"/>
    <w:rsid w:val="00D911FD"/>
    <w:rsid w:val="00D91416"/>
    <w:rsid w:val="00D9175A"/>
    <w:rsid w:val="00D92752"/>
    <w:rsid w:val="00D92CB7"/>
    <w:rsid w:val="00D933ED"/>
    <w:rsid w:val="00D9551A"/>
    <w:rsid w:val="00D95520"/>
    <w:rsid w:val="00D95554"/>
    <w:rsid w:val="00D963F6"/>
    <w:rsid w:val="00D9661E"/>
    <w:rsid w:val="00D967ED"/>
    <w:rsid w:val="00D96EA5"/>
    <w:rsid w:val="00D96ECA"/>
    <w:rsid w:val="00D97075"/>
    <w:rsid w:val="00D97A3A"/>
    <w:rsid w:val="00D97C46"/>
    <w:rsid w:val="00DA005B"/>
    <w:rsid w:val="00DA16C6"/>
    <w:rsid w:val="00DA1740"/>
    <w:rsid w:val="00DA1851"/>
    <w:rsid w:val="00DA1D3A"/>
    <w:rsid w:val="00DA1D4A"/>
    <w:rsid w:val="00DA2803"/>
    <w:rsid w:val="00DA290A"/>
    <w:rsid w:val="00DA2D39"/>
    <w:rsid w:val="00DA2DCA"/>
    <w:rsid w:val="00DA344F"/>
    <w:rsid w:val="00DA3C00"/>
    <w:rsid w:val="00DA3D13"/>
    <w:rsid w:val="00DA3F73"/>
    <w:rsid w:val="00DA41D6"/>
    <w:rsid w:val="00DA4A68"/>
    <w:rsid w:val="00DA5054"/>
    <w:rsid w:val="00DA6536"/>
    <w:rsid w:val="00DA6537"/>
    <w:rsid w:val="00DA7113"/>
    <w:rsid w:val="00DA7118"/>
    <w:rsid w:val="00DA76CF"/>
    <w:rsid w:val="00DA79D1"/>
    <w:rsid w:val="00DB0139"/>
    <w:rsid w:val="00DB01F5"/>
    <w:rsid w:val="00DB03F4"/>
    <w:rsid w:val="00DB03FE"/>
    <w:rsid w:val="00DB045E"/>
    <w:rsid w:val="00DB0A4C"/>
    <w:rsid w:val="00DB0AFF"/>
    <w:rsid w:val="00DB0E50"/>
    <w:rsid w:val="00DB11C1"/>
    <w:rsid w:val="00DB1B8E"/>
    <w:rsid w:val="00DB1C84"/>
    <w:rsid w:val="00DB2BBF"/>
    <w:rsid w:val="00DB3442"/>
    <w:rsid w:val="00DB3C0B"/>
    <w:rsid w:val="00DB4952"/>
    <w:rsid w:val="00DB4A4F"/>
    <w:rsid w:val="00DB4D9D"/>
    <w:rsid w:val="00DB5137"/>
    <w:rsid w:val="00DB51B0"/>
    <w:rsid w:val="00DB5C54"/>
    <w:rsid w:val="00DB5F5B"/>
    <w:rsid w:val="00DB6036"/>
    <w:rsid w:val="00DB630F"/>
    <w:rsid w:val="00DB649A"/>
    <w:rsid w:val="00DB64BB"/>
    <w:rsid w:val="00DB750E"/>
    <w:rsid w:val="00DB75E7"/>
    <w:rsid w:val="00DB7831"/>
    <w:rsid w:val="00DB7F97"/>
    <w:rsid w:val="00DC01B0"/>
    <w:rsid w:val="00DC0407"/>
    <w:rsid w:val="00DC0966"/>
    <w:rsid w:val="00DC0A8B"/>
    <w:rsid w:val="00DC0B9A"/>
    <w:rsid w:val="00DC0D09"/>
    <w:rsid w:val="00DC1475"/>
    <w:rsid w:val="00DC1598"/>
    <w:rsid w:val="00DC15E9"/>
    <w:rsid w:val="00DC181E"/>
    <w:rsid w:val="00DC1947"/>
    <w:rsid w:val="00DC20AF"/>
    <w:rsid w:val="00DC21EF"/>
    <w:rsid w:val="00DC297E"/>
    <w:rsid w:val="00DC307C"/>
    <w:rsid w:val="00DC3222"/>
    <w:rsid w:val="00DC3AEE"/>
    <w:rsid w:val="00DC4157"/>
    <w:rsid w:val="00DC4255"/>
    <w:rsid w:val="00DC4747"/>
    <w:rsid w:val="00DC4FB8"/>
    <w:rsid w:val="00DC56E0"/>
    <w:rsid w:val="00DC57C3"/>
    <w:rsid w:val="00DC58BD"/>
    <w:rsid w:val="00DC5B1F"/>
    <w:rsid w:val="00DC6245"/>
    <w:rsid w:val="00DC6308"/>
    <w:rsid w:val="00DC6FE4"/>
    <w:rsid w:val="00DC7D79"/>
    <w:rsid w:val="00DC7E0C"/>
    <w:rsid w:val="00DD0230"/>
    <w:rsid w:val="00DD0AED"/>
    <w:rsid w:val="00DD0AF9"/>
    <w:rsid w:val="00DD0B9A"/>
    <w:rsid w:val="00DD23DA"/>
    <w:rsid w:val="00DD2B1A"/>
    <w:rsid w:val="00DD2D98"/>
    <w:rsid w:val="00DD34C1"/>
    <w:rsid w:val="00DD3A29"/>
    <w:rsid w:val="00DD3BFF"/>
    <w:rsid w:val="00DD3FA4"/>
    <w:rsid w:val="00DD40A1"/>
    <w:rsid w:val="00DD46E0"/>
    <w:rsid w:val="00DD4A4E"/>
    <w:rsid w:val="00DD4CA8"/>
    <w:rsid w:val="00DD6899"/>
    <w:rsid w:val="00DD6961"/>
    <w:rsid w:val="00DD6BAB"/>
    <w:rsid w:val="00DD6CBB"/>
    <w:rsid w:val="00DD6DB4"/>
    <w:rsid w:val="00DD716E"/>
    <w:rsid w:val="00DD7A77"/>
    <w:rsid w:val="00DD7D43"/>
    <w:rsid w:val="00DD7DF8"/>
    <w:rsid w:val="00DE047F"/>
    <w:rsid w:val="00DE089D"/>
    <w:rsid w:val="00DE0A83"/>
    <w:rsid w:val="00DE183D"/>
    <w:rsid w:val="00DE19BA"/>
    <w:rsid w:val="00DE2486"/>
    <w:rsid w:val="00DE25AC"/>
    <w:rsid w:val="00DE332F"/>
    <w:rsid w:val="00DE3CF6"/>
    <w:rsid w:val="00DE3D2E"/>
    <w:rsid w:val="00DE3FF2"/>
    <w:rsid w:val="00DE4FCF"/>
    <w:rsid w:val="00DE53C4"/>
    <w:rsid w:val="00DE5725"/>
    <w:rsid w:val="00DE5AA6"/>
    <w:rsid w:val="00DE7170"/>
    <w:rsid w:val="00DE7278"/>
    <w:rsid w:val="00DE75C7"/>
    <w:rsid w:val="00DE76B4"/>
    <w:rsid w:val="00DE7868"/>
    <w:rsid w:val="00DE7DE6"/>
    <w:rsid w:val="00DF017C"/>
    <w:rsid w:val="00DF06BD"/>
    <w:rsid w:val="00DF06E8"/>
    <w:rsid w:val="00DF10D3"/>
    <w:rsid w:val="00DF129A"/>
    <w:rsid w:val="00DF1331"/>
    <w:rsid w:val="00DF133F"/>
    <w:rsid w:val="00DF175B"/>
    <w:rsid w:val="00DF2061"/>
    <w:rsid w:val="00DF24A1"/>
    <w:rsid w:val="00DF2602"/>
    <w:rsid w:val="00DF3C65"/>
    <w:rsid w:val="00DF3CEB"/>
    <w:rsid w:val="00DF3F6F"/>
    <w:rsid w:val="00DF42C0"/>
    <w:rsid w:val="00DF4BF5"/>
    <w:rsid w:val="00DF56BE"/>
    <w:rsid w:val="00DF583F"/>
    <w:rsid w:val="00DF59AF"/>
    <w:rsid w:val="00DF5D49"/>
    <w:rsid w:val="00DF62AA"/>
    <w:rsid w:val="00DF64E2"/>
    <w:rsid w:val="00DF683B"/>
    <w:rsid w:val="00DF68E3"/>
    <w:rsid w:val="00DF6981"/>
    <w:rsid w:val="00DF6FCA"/>
    <w:rsid w:val="00DF7192"/>
    <w:rsid w:val="00DF78B9"/>
    <w:rsid w:val="00DF79CA"/>
    <w:rsid w:val="00DF7CA2"/>
    <w:rsid w:val="00DF7CA7"/>
    <w:rsid w:val="00E00672"/>
    <w:rsid w:val="00E0087B"/>
    <w:rsid w:val="00E00E7E"/>
    <w:rsid w:val="00E0154B"/>
    <w:rsid w:val="00E01737"/>
    <w:rsid w:val="00E01CAC"/>
    <w:rsid w:val="00E01DE7"/>
    <w:rsid w:val="00E0227D"/>
    <w:rsid w:val="00E02797"/>
    <w:rsid w:val="00E027D0"/>
    <w:rsid w:val="00E029FA"/>
    <w:rsid w:val="00E02D0C"/>
    <w:rsid w:val="00E0321E"/>
    <w:rsid w:val="00E032D5"/>
    <w:rsid w:val="00E03A1A"/>
    <w:rsid w:val="00E03F60"/>
    <w:rsid w:val="00E04055"/>
    <w:rsid w:val="00E052BD"/>
    <w:rsid w:val="00E05483"/>
    <w:rsid w:val="00E058B3"/>
    <w:rsid w:val="00E05913"/>
    <w:rsid w:val="00E05988"/>
    <w:rsid w:val="00E059A0"/>
    <w:rsid w:val="00E05C5D"/>
    <w:rsid w:val="00E06EC1"/>
    <w:rsid w:val="00E07063"/>
    <w:rsid w:val="00E070AD"/>
    <w:rsid w:val="00E07406"/>
    <w:rsid w:val="00E0780B"/>
    <w:rsid w:val="00E07B1A"/>
    <w:rsid w:val="00E07EA3"/>
    <w:rsid w:val="00E100C7"/>
    <w:rsid w:val="00E10761"/>
    <w:rsid w:val="00E1076D"/>
    <w:rsid w:val="00E109B0"/>
    <w:rsid w:val="00E10F77"/>
    <w:rsid w:val="00E10FCA"/>
    <w:rsid w:val="00E11105"/>
    <w:rsid w:val="00E1182F"/>
    <w:rsid w:val="00E11AA1"/>
    <w:rsid w:val="00E11C97"/>
    <w:rsid w:val="00E11E30"/>
    <w:rsid w:val="00E126CE"/>
    <w:rsid w:val="00E12857"/>
    <w:rsid w:val="00E12AFA"/>
    <w:rsid w:val="00E12D43"/>
    <w:rsid w:val="00E12ECA"/>
    <w:rsid w:val="00E12EE6"/>
    <w:rsid w:val="00E1304C"/>
    <w:rsid w:val="00E13245"/>
    <w:rsid w:val="00E132A0"/>
    <w:rsid w:val="00E135A9"/>
    <w:rsid w:val="00E13656"/>
    <w:rsid w:val="00E13770"/>
    <w:rsid w:val="00E14203"/>
    <w:rsid w:val="00E142D0"/>
    <w:rsid w:val="00E14842"/>
    <w:rsid w:val="00E14D2A"/>
    <w:rsid w:val="00E15A8F"/>
    <w:rsid w:val="00E15D04"/>
    <w:rsid w:val="00E15FEE"/>
    <w:rsid w:val="00E1643B"/>
    <w:rsid w:val="00E17E6B"/>
    <w:rsid w:val="00E17F15"/>
    <w:rsid w:val="00E202F7"/>
    <w:rsid w:val="00E2033C"/>
    <w:rsid w:val="00E216B1"/>
    <w:rsid w:val="00E21976"/>
    <w:rsid w:val="00E21AD5"/>
    <w:rsid w:val="00E21E3B"/>
    <w:rsid w:val="00E232EB"/>
    <w:rsid w:val="00E23832"/>
    <w:rsid w:val="00E239B8"/>
    <w:rsid w:val="00E242A6"/>
    <w:rsid w:val="00E244F8"/>
    <w:rsid w:val="00E24C20"/>
    <w:rsid w:val="00E24DC9"/>
    <w:rsid w:val="00E24F9F"/>
    <w:rsid w:val="00E25063"/>
    <w:rsid w:val="00E250D3"/>
    <w:rsid w:val="00E25B8E"/>
    <w:rsid w:val="00E26861"/>
    <w:rsid w:val="00E2691D"/>
    <w:rsid w:val="00E26A8C"/>
    <w:rsid w:val="00E273B4"/>
    <w:rsid w:val="00E273CD"/>
    <w:rsid w:val="00E30204"/>
    <w:rsid w:val="00E307D9"/>
    <w:rsid w:val="00E31515"/>
    <w:rsid w:val="00E31C15"/>
    <w:rsid w:val="00E31C3A"/>
    <w:rsid w:val="00E31C4D"/>
    <w:rsid w:val="00E320A5"/>
    <w:rsid w:val="00E3210A"/>
    <w:rsid w:val="00E32EA0"/>
    <w:rsid w:val="00E32FDE"/>
    <w:rsid w:val="00E33307"/>
    <w:rsid w:val="00E33995"/>
    <w:rsid w:val="00E3419E"/>
    <w:rsid w:val="00E344CF"/>
    <w:rsid w:val="00E34A90"/>
    <w:rsid w:val="00E34F3C"/>
    <w:rsid w:val="00E34F51"/>
    <w:rsid w:val="00E35489"/>
    <w:rsid w:val="00E3579F"/>
    <w:rsid w:val="00E35875"/>
    <w:rsid w:val="00E35FD6"/>
    <w:rsid w:val="00E36790"/>
    <w:rsid w:val="00E36C1B"/>
    <w:rsid w:val="00E3767D"/>
    <w:rsid w:val="00E377AE"/>
    <w:rsid w:val="00E37A2E"/>
    <w:rsid w:val="00E40BE8"/>
    <w:rsid w:val="00E41F24"/>
    <w:rsid w:val="00E4203E"/>
    <w:rsid w:val="00E4208D"/>
    <w:rsid w:val="00E42206"/>
    <w:rsid w:val="00E42393"/>
    <w:rsid w:val="00E427B5"/>
    <w:rsid w:val="00E43EDA"/>
    <w:rsid w:val="00E442BD"/>
    <w:rsid w:val="00E44A12"/>
    <w:rsid w:val="00E4517E"/>
    <w:rsid w:val="00E451F9"/>
    <w:rsid w:val="00E453BF"/>
    <w:rsid w:val="00E455B4"/>
    <w:rsid w:val="00E459BF"/>
    <w:rsid w:val="00E45B30"/>
    <w:rsid w:val="00E460FD"/>
    <w:rsid w:val="00E4616B"/>
    <w:rsid w:val="00E4647E"/>
    <w:rsid w:val="00E47EDA"/>
    <w:rsid w:val="00E505DC"/>
    <w:rsid w:val="00E50E48"/>
    <w:rsid w:val="00E50F96"/>
    <w:rsid w:val="00E51340"/>
    <w:rsid w:val="00E5157A"/>
    <w:rsid w:val="00E51A0B"/>
    <w:rsid w:val="00E51F31"/>
    <w:rsid w:val="00E5226A"/>
    <w:rsid w:val="00E52788"/>
    <w:rsid w:val="00E529CE"/>
    <w:rsid w:val="00E52E35"/>
    <w:rsid w:val="00E52FE6"/>
    <w:rsid w:val="00E54626"/>
    <w:rsid w:val="00E551FB"/>
    <w:rsid w:val="00E552B8"/>
    <w:rsid w:val="00E558D7"/>
    <w:rsid w:val="00E55DD7"/>
    <w:rsid w:val="00E55F2A"/>
    <w:rsid w:val="00E56F67"/>
    <w:rsid w:val="00E56FEF"/>
    <w:rsid w:val="00E57000"/>
    <w:rsid w:val="00E57227"/>
    <w:rsid w:val="00E576ED"/>
    <w:rsid w:val="00E577E3"/>
    <w:rsid w:val="00E57994"/>
    <w:rsid w:val="00E57EE3"/>
    <w:rsid w:val="00E6001C"/>
    <w:rsid w:val="00E6053B"/>
    <w:rsid w:val="00E60794"/>
    <w:rsid w:val="00E60A27"/>
    <w:rsid w:val="00E60B95"/>
    <w:rsid w:val="00E60D0C"/>
    <w:rsid w:val="00E6155E"/>
    <w:rsid w:val="00E619E4"/>
    <w:rsid w:val="00E61AFB"/>
    <w:rsid w:val="00E62850"/>
    <w:rsid w:val="00E62B32"/>
    <w:rsid w:val="00E631B9"/>
    <w:rsid w:val="00E638E9"/>
    <w:rsid w:val="00E6476B"/>
    <w:rsid w:val="00E650FF"/>
    <w:rsid w:val="00E657E3"/>
    <w:rsid w:val="00E65840"/>
    <w:rsid w:val="00E66A91"/>
    <w:rsid w:val="00E66F62"/>
    <w:rsid w:val="00E67595"/>
    <w:rsid w:val="00E67671"/>
    <w:rsid w:val="00E677B9"/>
    <w:rsid w:val="00E67D2C"/>
    <w:rsid w:val="00E67F1E"/>
    <w:rsid w:val="00E704F3"/>
    <w:rsid w:val="00E70551"/>
    <w:rsid w:val="00E706E5"/>
    <w:rsid w:val="00E71093"/>
    <w:rsid w:val="00E717B7"/>
    <w:rsid w:val="00E717C4"/>
    <w:rsid w:val="00E71B94"/>
    <w:rsid w:val="00E71C67"/>
    <w:rsid w:val="00E72080"/>
    <w:rsid w:val="00E72160"/>
    <w:rsid w:val="00E72E5F"/>
    <w:rsid w:val="00E73A45"/>
    <w:rsid w:val="00E73C67"/>
    <w:rsid w:val="00E745CD"/>
    <w:rsid w:val="00E75AFD"/>
    <w:rsid w:val="00E75B58"/>
    <w:rsid w:val="00E75CAF"/>
    <w:rsid w:val="00E761AC"/>
    <w:rsid w:val="00E763D1"/>
    <w:rsid w:val="00E7746E"/>
    <w:rsid w:val="00E77513"/>
    <w:rsid w:val="00E77A96"/>
    <w:rsid w:val="00E8007B"/>
    <w:rsid w:val="00E80181"/>
    <w:rsid w:val="00E8079E"/>
    <w:rsid w:val="00E80BE3"/>
    <w:rsid w:val="00E81CA3"/>
    <w:rsid w:val="00E81E05"/>
    <w:rsid w:val="00E82069"/>
    <w:rsid w:val="00E8212D"/>
    <w:rsid w:val="00E82353"/>
    <w:rsid w:val="00E825A7"/>
    <w:rsid w:val="00E8286C"/>
    <w:rsid w:val="00E8362E"/>
    <w:rsid w:val="00E83A1C"/>
    <w:rsid w:val="00E83D41"/>
    <w:rsid w:val="00E841BA"/>
    <w:rsid w:val="00E844E9"/>
    <w:rsid w:val="00E845B4"/>
    <w:rsid w:val="00E847D2"/>
    <w:rsid w:val="00E84A12"/>
    <w:rsid w:val="00E84E4F"/>
    <w:rsid w:val="00E8504F"/>
    <w:rsid w:val="00E8669B"/>
    <w:rsid w:val="00E867BE"/>
    <w:rsid w:val="00E87EC9"/>
    <w:rsid w:val="00E9080B"/>
    <w:rsid w:val="00E90E96"/>
    <w:rsid w:val="00E91410"/>
    <w:rsid w:val="00E9158A"/>
    <w:rsid w:val="00E91BEB"/>
    <w:rsid w:val="00E92565"/>
    <w:rsid w:val="00E92718"/>
    <w:rsid w:val="00E9339B"/>
    <w:rsid w:val="00E96019"/>
    <w:rsid w:val="00E96860"/>
    <w:rsid w:val="00E96931"/>
    <w:rsid w:val="00E96BD4"/>
    <w:rsid w:val="00E96D1A"/>
    <w:rsid w:val="00E9738A"/>
    <w:rsid w:val="00E9741F"/>
    <w:rsid w:val="00E97778"/>
    <w:rsid w:val="00E9796B"/>
    <w:rsid w:val="00EA01AE"/>
    <w:rsid w:val="00EA0315"/>
    <w:rsid w:val="00EA03A9"/>
    <w:rsid w:val="00EA0544"/>
    <w:rsid w:val="00EA05CA"/>
    <w:rsid w:val="00EA0C8C"/>
    <w:rsid w:val="00EA0FC2"/>
    <w:rsid w:val="00EA1107"/>
    <w:rsid w:val="00EA1150"/>
    <w:rsid w:val="00EA2008"/>
    <w:rsid w:val="00EA2396"/>
    <w:rsid w:val="00EA2860"/>
    <w:rsid w:val="00EA29D1"/>
    <w:rsid w:val="00EA2C80"/>
    <w:rsid w:val="00EA30B3"/>
    <w:rsid w:val="00EA3126"/>
    <w:rsid w:val="00EA4191"/>
    <w:rsid w:val="00EA4520"/>
    <w:rsid w:val="00EA491A"/>
    <w:rsid w:val="00EA4B35"/>
    <w:rsid w:val="00EA4C34"/>
    <w:rsid w:val="00EA4E8D"/>
    <w:rsid w:val="00EA4FB7"/>
    <w:rsid w:val="00EA52CB"/>
    <w:rsid w:val="00EA5436"/>
    <w:rsid w:val="00EA55CF"/>
    <w:rsid w:val="00EA5ED8"/>
    <w:rsid w:val="00EA617B"/>
    <w:rsid w:val="00EA63A2"/>
    <w:rsid w:val="00EA6487"/>
    <w:rsid w:val="00EA64C5"/>
    <w:rsid w:val="00EA655D"/>
    <w:rsid w:val="00EA6A5E"/>
    <w:rsid w:val="00EA6CBF"/>
    <w:rsid w:val="00EA73C7"/>
    <w:rsid w:val="00EA7707"/>
    <w:rsid w:val="00EA7935"/>
    <w:rsid w:val="00EA79EA"/>
    <w:rsid w:val="00EA7B1B"/>
    <w:rsid w:val="00EA7C41"/>
    <w:rsid w:val="00EA7EF5"/>
    <w:rsid w:val="00EB0369"/>
    <w:rsid w:val="00EB0381"/>
    <w:rsid w:val="00EB05CF"/>
    <w:rsid w:val="00EB06E3"/>
    <w:rsid w:val="00EB0B44"/>
    <w:rsid w:val="00EB0EFD"/>
    <w:rsid w:val="00EB1086"/>
    <w:rsid w:val="00EB1807"/>
    <w:rsid w:val="00EB1963"/>
    <w:rsid w:val="00EB1A3A"/>
    <w:rsid w:val="00EB1D7F"/>
    <w:rsid w:val="00EB24DE"/>
    <w:rsid w:val="00EB2AFA"/>
    <w:rsid w:val="00EB2C17"/>
    <w:rsid w:val="00EB2D5A"/>
    <w:rsid w:val="00EB302A"/>
    <w:rsid w:val="00EB3563"/>
    <w:rsid w:val="00EB36B6"/>
    <w:rsid w:val="00EB3784"/>
    <w:rsid w:val="00EB3DD2"/>
    <w:rsid w:val="00EB42EF"/>
    <w:rsid w:val="00EB4515"/>
    <w:rsid w:val="00EB470D"/>
    <w:rsid w:val="00EB4965"/>
    <w:rsid w:val="00EB514F"/>
    <w:rsid w:val="00EB51E4"/>
    <w:rsid w:val="00EB57E5"/>
    <w:rsid w:val="00EB59FF"/>
    <w:rsid w:val="00EB5B7D"/>
    <w:rsid w:val="00EB635D"/>
    <w:rsid w:val="00EB66F3"/>
    <w:rsid w:val="00EB6A0A"/>
    <w:rsid w:val="00EB6A9E"/>
    <w:rsid w:val="00EB6DBF"/>
    <w:rsid w:val="00EB7305"/>
    <w:rsid w:val="00EB7507"/>
    <w:rsid w:val="00EB78F5"/>
    <w:rsid w:val="00EB7BC2"/>
    <w:rsid w:val="00EB7F67"/>
    <w:rsid w:val="00EC0396"/>
    <w:rsid w:val="00EC05B5"/>
    <w:rsid w:val="00EC0BC8"/>
    <w:rsid w:val="00EC0D7C"/>
    <w:rsid w:val="00EC142D"/>
    <w:rsid w:val="00EC1499"/>
    <w:rsid w:val="00EC14C9"/>
    <w:rsid w:val="00EC2556"/>
    <w:rsid w:val="00EC2B11"/>
    <w:rsid w:val="00EC3461"/>
    <w:rsid w:val="00EC34BE"/>
    <w:rsid w:val="00EC3565"/>
    <w:rsid w:val="00EC3833"/>
    <w:rsid w:val="00EC44F9"/>
    <w:rsid w:val="00EC4697"/>
    <w:rsid w:val="00EC4BBA"/>
    <w:rsid w:val="00EC4FE2"/>
    <w:rsid w:val="00EC55F6"/>
    <w:rsid w:val="00EC5699"/>
    <w:rsid w:val="00EC56C9"/>
    <w:rsid w:val="00EC5729"/>
    <w:rsid w:val="00EC57F4"/>
    <w:rsid w:val="00EC60AA"/>
    <w:rsid w:val="00EC62EA"/>
    <w:rsid w:val="00EC662D"/>
    <w:rsid w:val="00EC68ED"/>
    <w:rsid w:val="00EC6923"/>
    <w:rsid w:val="00EC6BE3"/>
    <w:rsid w:val="00EC702F"/>
    <w:rsid w:val="00EC74B3"/>
    <w:rsid w:val="00EC77D1"/>
    <w:rsid w:val="00EC77EF"/>
    <w:rsid w:val="00EC79CB"/>
    <w:rsid w:val="00EC7B35"/>
    <w:rsid w:val="00EC7C15"/>
    <w:rsid w:val="00EC7E25"/>
    <w:rsid w:val="00ED02B9"/>
    <w:rsid w:val="00ED0853"/>
    <w:rsid w:val="00ED0912"/>
    <w:rsid w:val="00ED0FB3"/>
    <w:rsid w:val="00ED1882"/>
    <w:rsid w:val="00ED19E9"/>
    <w:rsid w:val="00ED1E91"/>
    <w:rsid w:val="00ED3975"/>
    <w:rsid w:val="00ED400A"/>
    <w:rsid w:val="00ED42F2"/>
    <w:rsid w:val="00ED463F"/>
    <w:rsid w:val="00ED48D7"/>
    <w:rsid w:val="00ED4D6D"/>
    <w:rsid w:val="00ED4EE2"/>
    <w:rsid w:val="00ED515A"/>
    <w:rsid w:val="00ED5677"/>
    <w:rsid w:val="00ED6207"/>
    <w:rsid w:val="00ED6279"/>
    <w:rsid w:val="00ED67A0"/>
    <w:rsid w:val="00ED67A6"/>
    <w:rsid w:val="00ED67BB"/>
    <w:rsid w:val="00ED6A03"/>
    <w:rsid w:val="00ED6B0D"/>
    <w:rsid w:val="00ED7009"/>
    <w:rsid w:val="00ED719C"/>
    <w:rsid w:val="00ED72D6"/>
    <w:rsid w:val="00ED756D"/>
    <w:rsid w:val="00ED7664"/>
    <w:rsid w:val="00ED7897"/>
    <w:rsid w:val="00ED7926"/>
    <w:rsid w:val="00EE00D5"/>
    <w:rsid w:val="00EE0B0A"/>
    <w:rsid w:val="00EE0BBF"/>
    <w:rsid w:val="00EE0CD6"/>
    <w:rsid w:val="00EE0D7E"/>
    <w:rsid w:val="00EE0FEF"/>
    <w:rsid w:val="00EE12A7"/>
    <w:rsid w:val="00EE1334"/>
    <w:rsid w:val="00EE1739"/>
    <w:rsid w:val="00EE180F"/>
    <w:rsid w:val="00EE24E0"/>
    <w:rsid w:val="00EE2762"/>
    <w:rsid w:val="00EE2F7D"/>
    <w:rsid w:val="00EE304D"/>
    <w:rsid w:val="00EE366A"/>
    <w:rsid w:val="00EE4526"/>
    <w:rsid w:val="00EE4CDF"/>
    <w:rsid w:val="00EE4DE9"/>
    <w:rsid w:val="00EE4FC0"/>
    <w:rsid w:val="00EE5289"/>
    <w:rsid w:val="00EE57D4"/>
    <w:rsid w:val="00EE5F8C"/>
    <w:rsid w:val="00EE6BA7"/>
    <w:rsid w:val="00EE7095"/>
    <w:rsid w:val="00EF00B4"/>
    <w:rsid w:val="00EF04F4"/>
    <w:rsid w:val="00EF0C59"/>
    <w:rsid w:val="00EF0DD4"/>
    <w:rsid w:val="00EF12D1"/>
    <w:rsid w:val="00EF132B"/>
    <w:rsid w:val="00EF2189"/>
    <w:rsid w:val="00EF2C2E"/>
    <w:rsid w:val="00EF2E42"/>
    <w:rsid w:val="00EF31C4"/>
    <w:rsid w:val="00EF387B"/>
    <w:rsid w:val="00EF4033"/>
    <w:rsid w:val="00EF43DC"/>
    <w:rsid w:val="00EF48BB"/>
    <w:rsid w:val="00EF4D28"/>
    <w:rsid w:val="00EF56EE"/>
    <w:rsid w:val="00EF56F2"/>
    <w:rsid w:val="00EF5FC2"/>
    <w:rsid w:val="00EF72C1"/>
    <w:rsid w:val="00F00768"/>
    <w:rsid w:val="00F009EC"/>
    <w:rsid w:val="00F00A0D"/>
    <w:rsid w:val="00F0103C"/>
    <w:rsid w:val="00F011F8"/>
    <w:rsid w:val="00F01F38"/>
    <w:rsid w:val="00F033EA"/>
    <w:rsid w:val="00F03530"/>
    <w:rsid w:val="00F035A1"/>
    <w:rsid w:val="00F035D9"/>
    <w:rsid w:val="00F03D08"/>
    <w:rsid w:val="00F04BF5"/>
    <w:rsid w:val="00F04C43"/>
    <w:rsid w:val="00F051DD"/>
    <w:rsid w:val="00F056B6"/>
    <w:rsid w:val="00F05711"/>
    <w:rsid w:val="00F05B9B"/>
    <w:rsid w:val="00F0674F"/>
    <w:rsid w:val="00F0753E"/>
    <w:rsid w:val="00F07A80"/>
    <w:rsid w:val="00F07C9B"/>
    <w:rsid w:val="00F07DC1"/>
    <w:rsid w:val="00F07E64"/>
    <w:rsid w:val="00F07FA5"/>
    <w:rsid w:val="00F10861"/>
    <w:rsid w:val="00F10A58"/>
    <w:rsid w:val="00F10A82"/>
    <w:rsid w:val="00F1100F"/>
    <w:rsid w:val="00F110CA"/>
    <w:rsid w:val="00F11C60"/>
    <w:rsid w:val="00F11EAC"/>
    <w:rsid w:val="00F127D6"/>
    <w:rsid w:val="00F12CD6"/>
    <w:rsid w:val="00F13357"/>
    <w:rsid w:val="00F136A1"/>
    <w:rsid w:val="00F1377D"/>
    <w:rsid w:val="00F138C9"/>
    <w:rsid w:val="00F13BEB"/>
    <w:rsid w:val="00F13D01"/>
    <w:rsid w:val="00F13D64"/>
    <w:rsid w:val="00F14869"/>
    <w:rsid w:val="00F14B95"/>
    <w:rsid w:val="00F161E8"/>
    <w:rsid w:val="00F162E9"/>
    <w:rsid w:val="00F16318"/>
    <w:rsid w:val="00F1648D"/>
    <w:rsid w:val="00F16718"/>
    <w:rsid w:val="00F16F33"/>
    <w:rsid w:val="00F17040"/>
    <w:rsid w:val="00F17362"/>
    <w:rsid w:val="00F17982"/>
    <w:rsid w:val="00F17E3D"/>
    <w:rsid w:val="00F17FD0"/>
    <w:rsid w:val="00F2050E"/>
    <w:rsid w:val="00F207E0"/>
    <w:rsid w:val="00F21B11"/>
    <w:rsid w:val="00F22389"/>
    <w:rsid w:val="00F22438"/>
    <w:rsid w:val="00F224A3"/>
    <w:rsid w:val="00F227E6"/>
    <w:rsid w:val="00F2293E"/>
    <w:rsid w:val="00F22A3F"/>
    <w:rsid w:val="00F238C9"/>
    <w:rsid w:val="00F239D3"/>
    <w:rsid w:val="00F23B94"/>
    <w:rsid w:val="00F23D52"/>
    <w:rsid w:val="00F23E59"/>
    <w:rsid w:val="00F24ED5"/>
    <w:rsid w:val="00F25AAF"/>
    <w:rsid w:val="00F25DB0"/>
    <w:rsid w:val="00F25E76"/>
    <w:rsid w:val="00F26401"/>
    <w:rsid w:val="00F26918"/>
    <w:rsid w:val="00F269F7"/>
    <w:rsid w:val="00F2715E"/>
    <w:rsid w:val="00F30105"/>
    <w:rsid w:val="00F302B2"/>
    <w:rsid w:val="00F30384"/>
    <w:rsid w:val="00F30390"/>
    <w:rsid w:val="00F305A9"/>
    <w:rsid w:val="00F30DA4"/>
    <w:rsid w:val="00F310A9"/>
    <w:rsid w:val="00F31362"/>
    <w:rsid w:val="00F3180A"/>
    <w:rsid w:val="00F31A49"/>
    <w:rsid w:val="00F31AA5"/>
    <w:rsid w:val="00F3269D"/>
    <w:rsid w:val="00F326AA"/>
    <w:rsid w:val="00F32E06"/>
    <w:rsid w:val="00F33588"/>
    <w:rsid w:val="00F34336"/>
    <w:rsid w:val="00F34F69"/>
    <w:rsid w:val="00F3517E"/>
    <w:rsid w:val="00F35A98"/>
    <w:rsid w:val="00F35AD1"/>
    <w:rsid w:val="00F3682D"/>
    <w:rsid w:val="00F36AD1"/>
    <w:rsid w:val="00F376D0"/>
    <w:rsid w:val="00F377D0"/>
    <w:rsid w:val="00F37B2D"/>
    <w:rsid w:val="00F37C78"/>
    <w:rsid w:val="00F4023F"/>
    <w:rsid w:val="00F405C5"/>
    <w:rsid w:val="00F405FA"/>
    <w:rsid w:val="00F40B0D"/>
    <w:rsid w:val="00F40FC1"/>
    <w:rsid w:val="00F410CC"/>
    <w:rsid w:val="00F416E3"/>
    <w:rsid w:val="00F421E9"/>
    <w:rsid w:val="00F42B04"/>
    <w:rsid w:val="00F430F9"/>
    <w:rsid w:val="00F4344C"/>
    <w:rsid w:val="00F43A80"/>
    <w:rsid w:val="00F43A98"/>
    <w:rsid w:val="00F43AE5"/>
    <w:rsid w:val="00F44183"/>
    <w:rsid w:val="00F45430"/>
    <w:rsid w:val="00F454A3"/>
    <w:rsid w:val="00F45E5A"/>
    <w:rsid w:val="00F45F5D"/>
    <w:rsid w:val="00F4602E"/>
    <w:rsid w:val="00F462F1"/>
    <w:rsid w:val="00F46348"/>
    <w:rsid w:val="00F464D5"/>
    <w:rsid w:val="00F4675F"/>
    <w:rsid w:val="00F46D96"/>
    <w:rsid w:val="00F46DF1"/>
    <w:rsid w:val="00F470E3"/>
    <w:rsid w:val="00F47501"/>
    <w:rsid w:val="00F476D0"/>
    <w:rsid w:val="00F47730"/>
    <w:rsid w:val="00F47B1B"/>
    <w:rsid w:val="00F47DBF"/>
    <w:rsid w:val="00F500FA"/>
    <w:rsid w:val="00F505CE"/>
    <w:rsid w:val="00F51280"/>
    <w:rsid w:val="00F5139B"/>
    <w:rsid w:val="00F51434"/>
    <w:rsid w:val="00F516A7"/>
    <w:rsid w:val="00F51823"/>
    <w:rsid w:val="00F5225F"/>
    <w:rsid w:val="00F52B09"/>
    <w:rsid w:val="00F53298"/>
    <w:rsid w:val="00F532FE"/>
    <w:rsid w:val="00F53459"/>
    <w:rsid w:val="00F53845"/>
    <w:rsid w:val="00F53A34"/>
    <w:rsid w:val="00F53ED9"/>
    <w:rsid w:val="00F5406C"/>
    <w:rsid w:val="00F540A2"/>
    <w:rsid w:val="00F544AD"/>
    <w:rsid w:val="00F5490F"/>
    <w:rsid w:val="00F54A87"/>
    <w:rsid w:val="00F552E4"/>
    <w:rsid w:val="00F5533A"/>
    <w:rsid w:val="00F55BF7"/>
    <w:rsid w:val="00F55E88"/>
    <w:rsid w:val="00F5663D"/>
    <w:rsid w:val="00F56A28"/>
    <w:rsid w:val="00F56BA2"/>
    <w:rsid w:val="00F56D85"/>
    <w:rsid w:val="00F60029"/>
    <w:rsid w:val="00F60590"/>
    <w:rsid w:val="00F6076E"/>
    <w:rsid w:val="00F608E3"/>
    <w:rsid w:val="00F60A0E"/>
    <w:rsid w:val="00F61A40"/>
    <w:rsid w:val="00F61B18"/>
    <w:rsid w:val="00F61D23"/>
    <w:rsid w:val="00F62069"/>
    <w:rsid w:val="00F6254A"/>
    <w:rsid w:val="00F6255A"/>
    <w:rsid w:val="00F629EE"/>
    <w:rsid w:val="00F62D84"/>
    <w:rsid w:val="00F636E6"/>
    <w:rsid w:val="00F63942"/>
    <w:rsid w:val="00F64356"/>
    <w:rsid w:val="00F64F99"/>
    <w:rsid w:val="00F6516F"/>
    <w:rsid w:val="00F652D8"/>
    <w:rsid w:val="00F6630F"/>
    <w:rsid w:val="00F66D9B"/>
    <w:rsid w:val="00F66F01"/>
    <w:rsid w:val="00F67691"/>
    <w:rsid w:val="00F67A29"/>
    <w:rsid w:val="00F67B66"/>
    <w:rsid w:val="00F67E72"/>
    <w:rsid w:val="00F7006A"/>
    <w:rsid w:val="00F701B6"/>
    <w:rsid w:val="00F703FA"/>
    <w:rsid w:val="00F7048E"/>
    <w:rsid w:val="00F70916"/>
    <w:rsid w:val="00F71040"/>
    <w:rsid w:val="00F71708"/>
    <w:rsid w:val="00F72F94"/>
    <w:rsid w:val="00F735BF"/>
    <w:rsid w:val="00F73A99"/>
    <w:rsid w:val="00F73BBA"/>
    <w:rsid w:val="00F73F47"/>
    <w:rsid w:val="00F74437"/>
    <w:rsid w:val="00F74600"/>
    <w:rsid w:val="00F74958"/>
    <w:rsid w:val="00F74AEB"/>
    <w:rsid w:val="00F74B1B"/>
    <w:rsid w:val="00F74B76"/>
    <w:rsid w:val="00F74B90"/>
    <w:rsid w:val="00F74EB4"/>
    <w:rsid w:val="00F75087"/>
    <w:rsid w:val="00F754E1"/>
    <w:rsid w:val="00F754F0"/>
    <w:rsid w:val="00F75AAF"/>
    <w:rsid w:val="00F76000"/>
    <w:rsid w:val="00F76A41"/>
    <w:rsid w:val="00F76F37"/>
    <w:rsid w:val="00F76F72"/>
    <w:rsid w:val="00F773EC"/>
    <w:rsid w:val="00F77F84"/>
    <w:rsid w:val="00F80157"/>
    <w:rsid w:val="00F80828"/>
    <w:rsid w:val="00F80AD2"/>
    <w:rsid w:val="00F8110D"/>
    <w:rsid w:val="00F81478"/>
    <w:rsid w:val="00F821E4"/>
    <w:rsid w:val="00F82A72"/>
    <w:rsid w:val="00F83154"/>
    <w:rsid w:val="00F831A9"/>
    <w:rsid w:val="00F83415"/>
    <w:rsid w:val="00F835C6"/>
    <w:rsid w:val="00F838A7"/>
    <w:rsid w:val="00F83918"/>
    <w:rsid w:val="00F84C86"/>
    <w:rsid w:val="00F84F80"/>
    <w:rsid w:val="00F8501B"/>
    <w:rsid w:val="00F85E5A"/>
    <w:rsid w:val="00F861BF"/>
    <w:rsid w:val="00F86323"/>
    <w:rsid w:val="00F864AD"/>
    <w:rsid w:val="00F87105"/>
    <w:rsid w:val="00F87821"/>
    <w:rsid w:val="00F878D3"/>
    <w:rsid w:val="00F87F57"/>
    <w:rsid w:val="00F904AB"/>
    <w:rsid w:val="00F9074C"/>
    <w:rsid w:val="00F90F37"/>
    <w:rsid w:val="00F90F6E"/>
    <w:rsid w:val="00F9104D"/>
    <w:rsid w:val="00F91200"/>
    <w:rsid w:val="00F915E1"/>
    <w:rsid w:val="00F9249E"/>
    <w:rsid w:val="00F92766"/>
    <w:rsid w:val="00F9294C"/>
    <w:rsid w:val="00F92EA1"/>
    <w:rsid w:val="00F931E1"/>
    <w:rsid w:val="00F932AD"/>
    <w:rsid w:val="00F934A4"/>
    <w:rsid w:val="00F94031"/>
    <w:rsid w:val="00F9438C"/>
    <w:rsid w:val="00F94A31"/>
    <w:rsid w:val="00F94C12"/>
    <w:rsid w:val="00F94F81"/>
    <w:rsid w:val="00F95166"/>
    <w:rsid w:val="00F9553C"/>
    <w:rsid w:val="00F9584F"/>
    <w:rsid w:val="00F95A19"/>
    <w:rsid w:val="00F95D90"/>
    <w:rsid w:val="00F95EE2"/>
    <w:rsid w:val="00F960FD"/>
    <w:rsid w:val="00F96432"/>
    <w:rsid w:val="00F96598"/>
    <w:rsid w:val="00F97582"/>
    <w:rsid w:val="00F9787D"/>
    <w:rsid w:val="00F97E81"/>
    <w:rsid w:val="00F97F70"/>
    <w:rsid w:val="00FA02DF"/>
    <w:rsid w:val="00FA057C"/>
    <w:rsid w:val="00FA0765"/>
    <w:rsid w:val="00FA0E78"/>
    <w:rsid w:val="00FA13D9"/>
    <w:rsid w:val="00FA14DB"/>
    <w:rsid w:val="00FA1E72"/>
    <w:rsid w:val="00FA265A"/>
    <w:rsid w:val="00FA270C"/>
    <w:rsid w:val="00FA2E89"/>
    <w:rsid w:val="00FA3065"/>
    <w:rsid w:val="00FA3104"/>
    <w:rsid w:val="00FA327C"/>
    <w:rsid w:val="00FA3B27"/>
    <w:rsid w:val="00FA3B5E"/>
    <w:rsid w:val="00FA3FA4"/>
    <w:rsid w:val="00FA4AA7"/>
    <w:rsid w:val="00FA4F44"/>
    <w:rsid w:val="00FA5584"/>
    <w:rsid w:val="00FA5AD8"/>
    <w:rsid w:val="00FA6243"/>
    <w:rsid w:val="00FA75E8"/>
    <w:rsid w:val="00FA760E"/>
    <w:rsid w:val="00FA775B"/>
    <w:rsid w:val="00FA7A44"/>
    <w:rsid w:val="00FA7ACA"/>
    <w:rsid w:val="00FA7C2E"/>
    <w:rsid w:val="00FA7DC0"/>
    <w:rsid w:val="00FB00A2"/>
    <w:rsid w:val="00FB044E"/>
    <w:rsid w:val="00FB077D"/>
    <w:rsid w:val="00FB0C55"/>
    <w:rsid w:val="00FB107E"/>
    <w:rsid w:val="00FB1AB3"/>
    <w:rsid w:val="00FB2A0B"/>
    <w:rsid w:val="00FB2D52"/>
    <w:rsid w:val="00FB33A4"/>
    <w:rsid w:val="00FB3E19"/>
    <w:rsid w:val="00FB4698"/>
    <w:rsid w:val="00FB471D"/>
    <w:rsid w:val="00FB4DD1"/>
    <w:rsid w:val="00FB5241"/>
    <w:rsid w:val="00FB5F0A"/>
    <w:rsid w:val="00FB5FE1"/>
    <w:rsid w:val="00FB60C3"/>
    <w:rsid w:val="00FB6618"/>
    <w:rsid w:val="00FB744F"/>
    <w:rsid w:val="00FB75A8"/>
    <w:rsid w:val="00FB7B8F"/>
    <w:rsid w:val="00FB7CCD"/>
    <w:rsid w:val="00FB7E64"/>
    <w:rsid w:val="00FB7FB9"/>
    <w:rsid w:val="00FC019D"/>
    <w:rsid w:val="00FC0790"/>
    <w:rsid w:val="00FC0A9E"/>
    <w:rsid w:val="00FC0FAE"/>
    <w:rsid w:val="00FC1458"/>
    <w:rsid w:val="00FC1622"/>
    <w:rsid w:val="00FC2555"/>
    <w:rsid w:val="00FC2A4A"/>
    <w:rsid w:val="00FC2ABE"/>
    <w:rsid w:val="00FC2C85"/>
    <w:rsid w:val="00FC325B"/>
    <w:rsid w:val="00FC34F8"/>
    <w:rsid w:val="00FC39FE"/>
    <w:rsid w:val="00FC41E8"/>
    <w:rsid w:val="00FC4361"/>
    <w:rsid w:val="00FC5C69"/>
    <w:rsid w:val="00FC65E7"/>
    <w:rsid w:val="00FC6D93"/>
    <w:rsid w:val="00FC709B"/>
    <w:rsid w:val="00FC716C"/>
    <w:rsid w:val="00FC71B0"/>
    <w:rsid w:val="00FC731F"/>
    <w:rsid w:val="00FC77AA"/>
    <w:rsid w:val="00FC7D05"/>
    <w:rsid w:val="00FC7F2D"/>
    <w:rsid w:val="00FD0117"/>
    <w:rsid w:val="00FD0586"/>
    <w:rsid w:val="00FD1100"/>
    <w:rsid w:val="00FD1985"/>
    <w:rsid w:val="00FD1E1F"/>
    <w:rsid w:val="00FD2151"/>
    <w:rsid w:val="00FD2185"/>
    <w:rsid w:val="00FD2189"/>
    <w:rsid w:val="00FD2D10"/>
    <w:rsid w:val="00FD32D2"/>
    <w:rsid w:val="00FD331A"/>
    <w:rsid w:val="00FD490D"/>
    <w:rsid w:val="00FD4A77"/>
    <w:rsid w:val="00FD4CC3"/>
    <w:rsid w:val="00FD50FA"/>
    <w:rsid w:val="00FD5B39"/>
    <w:rsid w:val="00FD5E76"/>
    <w:rsid w:val="00FD706B"/>
    <w:rsid w:val="00FD7120"/>
    <w:rsid w:val="00FD752F"/>
    <w:rsid w:val="00FD7665"/>
    <w:rsid w:val="00FD76B0"/>
    <w:rsid w:val="00FD7AC0"/>
    <w:rsid w:val="00FD7E5B"/>
    <w:rsid w:val="00FD7F23"/>
    <w:rsid w:val="00FE0228"/>
    <w:rsid w:val="00FE0732"/>
    <w:rsid w:val="00FE08A0"/>
    <w:rsid w:val="00FE0938"/>
    <w:rsid w:val="00FE0940"/>
    <w:rsid w:val="00FE0BB1"/>
    <w:rsid w:val="00FE0C65"/>
    <w:rsid w:val="00FE0DC7"/>
    <w:rsid w:val="00FE16BB"/>
    <w:rsid w:val="00FE16E6"/>
    <w:rsid w:val="00FE1FA8"/>
    <w:rsid w:val="00FE2A53"/>
    <w:rsid w:val="00FE3238"/>
    <w:rsid w:val="00FE3C71"/>
    <w:rsid w:val="00FE505D"/>
    <w:rsid w:val="00FE64B9"/>
    <w:rsid w:val="00FE71A4"/>
    <w:rsid w:val="00FE71EE"/>
    <w:rsid w:val="00FE737C"/>
    <w:rsid w:val="00FE7899"/>
    <w:rsid w:val="00FE78E3"/>
    <w:rsid w:val="00FE79A2"/>
    <w:rsid w:val="00FE7B80"/>
    <w:rsid w:val="00FF0101"/>
    <w:rsid w:val="00FF032E"/>
    <w:rsid w:val="00FF0785"/>
    <w:rsid w:val="00FF07F5"/>
    <w:rsid w:val="00FF1162"/>
    <w:rsid w:val="00FF1276"/>
    <w:rsid w:val="00FF1F43"/>
    <w:rsid w:val="00FF2157"/>
    <w:rsid w:val="00FF2BD6"/>
    <w:rsid w:val="00FF2D03"/>
    <w:rsid w:val="00FF2E67"/>
    <w:rsid w:val="00FF32BA"/>
    <w:rsid w:val="00FF340F"/>
    <w:rsid w:val="00FF368B"/>
    <w:rsid w:val="00FF392C"/>
    <w:rsid w:val="00FF3FED"/>
    <w:rsid w:val="00FF4D41"/>
    <w:rsid w:val="00FF6166"/>
    <w:rsid w:val="00FF6E62"/>
    <w:rsid w:val="00FF79DC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F2166158-8258-4DD6-9EE4-CE4A5FFF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uiPriority="35" w:qFormat="1"/>
    <w:lsdException w:name="footnote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357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2766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766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766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766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766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766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766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766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766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35"/>
    <w:unhideWhenUsed/>
    <w:qFormat/>
    <w:rsid w:val="00F92766"/>
    <w:pPr>
      <w:spacing w:line="240" w:lineRule="auto"/>
    </w:pPr>
    <w:rPr>
      <w:b/>
      <w:bCs/>
      <w:smallCaps/>
      <w:color w:val="595959"/>
      <w:spacing w:val="6"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sid w:val="00F92766"/>
    <w:rPr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pPr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rsid w:val="007B215C"/>
    <w:pPr>
      <w:spacing w:after="260" w:line="260" w:lineRule="atLeast"/>
      <w:ind w:left="567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ing2Char">
    <w:name w:val="Heading 2 Char"/>
    <w:link w:val="Heading2"/>
    <w:uiPriority w:val="9"/>
    <w:rsid w:val="00F92766"/>
    <w:rPr>
      <w:rFonts w:ascii="Calibri Light" w:eastAsia="SimSun" w:hAnsi="Calibri Light" w:cs="Times New Roman"/>
      <w:color w:val="404040"/>
      <w:sz w:val="28"/>
      <w:szCs w:val="28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E31DA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</w:rPr>
  </w:style>
  <w:style w:type="paragraph" w:customStyle="1" w:styleId="a1">
    <w:name w:val="???????"/>
    <w:basedOn w:val="Normal"/>
    <w:rsid w:val="00CA4059"/>
    <w:pPr>
      <w:tabs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spacing w:line="220" w:lineRule="atLeast"/>
    </w:pPr>
    <w:rPr>
      <w:rFonts w:ascii="Times New Roman" w:hAnsi="Times New Roman" w:cs="Times New Roman"/>
      <w:b/>
      <w:i/>
      <w:iCs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  <w:spacing w:after="120" w:line="264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6327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6327"/>
    <w:rPr>
      <w:rFonts w:ascii="Angsana New" w:eastAsia="Calibri" w:hAnsi="Angsana New"/>
      <w:spacing w:val="-2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078A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3078A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D22D8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673AA8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353DDF"/>
  </w:style>
  <w:style w:type="character" w:styleId="Emphasis">
    <w:name w:val="Emphasis"/>
    <w:uiPriority w:val="20"/>
    <w:qFormat/>
    <w:rsid w:val="00F92766"/>
    <w:rPr>
      <w:i/>
      <w:iCs/>
    </w:rPr>
  </w:style>
  <w:style w:type="character" w:customStyle="1" w:styleId="Heading1Char">
    <w:name w:val="Heading 1 Char"/>
    <w:link w:val="Heading1"/>
    <w:uiPriority w:val="9"/>
    <w:rsid w:val="00F92766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rsid w:val="00F92766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F92766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F92766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F92766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F92766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F92766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F92766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F92766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F92766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766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92766"/>
    <w:rPr>
      <w:rFonts w:ascii="Calibri Light" w:eastAsia="SimSun" w:hAnsi="Calibri Light" w:cs="Times New Roman"/>
      <w:sz w:val="24"/>
      <w:szCs w:val="24"/>
    </w:rPr>
  </w:style>
  <w:style w:type="paragraph" w:styleId="NoSpacing">
    <w:name w:val="No Spacing"/>
    <w:uiPriority w:val="1"/>
    <w:qFormat/>
    <w:rsid w:val="00F92766"/>
  </w:style>
  <w:style w:type="paragraph" w:styleId="Quote">
    <w:name w:val="Quote"/>
    <w:basedOn w:val="Normal"/>
    <w:next w:val="Normal"/>
    <w:link w:val="QuoteChar"/>
    <w:uiPriority w:val="29"/>
    <w:qFormat/>
    <w:rsid w:val="00F92766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2766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766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F92766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F92766"/>
    <w:rPr>
      <w:i/>
      <w:iCs/>
      <w:color w:val="404040"/>
    </w:rPr>
  </w:style>
  <w:style w:type="character" w:styleId="IntenseEmphasis">
    <w:name w:val="Intense Emphasis"/>
    <w:uiPriority w:val="21"/>
    <w:qFormat/>
    <w:rsid w:val="00F92766"/>
    <w:rPr>
      <w:b/>
      <w:bCs/>
      <w:i/>
      <w:iCs/>
    </w:rPr>
  </w:style>
  <w:style w:type="character" w:styleId="SubtleReference">
    <w:name w:val="Subtle Reference"/>
    <w:uiPriority w:val="31"/>
    <w:qFormat/>
    <w:rsid w:val="00F92766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F92766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F9276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2766"/>
    <w:pPr>
      <w:outlineLvl w:val="9"/>
    </w:pPr>
  </w:style>
  <w:style w:type="paragraph" w:customStyle="1" w:styleId="AccountingPolicy">
    <w:name w:val="Accounting Policy"/>
    <w:basedOn w:val="Normal"/>
    <w:link w:val="AccountingPolicyChar1"/>
    <w:rsid w:val="003435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43589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085E9A"/>
    <w:rPr>
      <w:rFonts w:eastAsia="Calibri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36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8F9"/>
    <w:rPr>
      <w:szCs w:val="25"/>
    </w:rPr>
  </w:style>
  <w:style w:type="character" w:customStyle="1" w:styleId="CommentTextChar">
    <w:name w:val="Comment Text Char"/>
    <w:link w:val="CommentText"/>
    <w:rsid w:val="001368F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368F9"/>
    <w:rPr>
      <w:b/>
      <w:bCs/>
    </w:rPr>
  </w:style>
  <w:style w:type="character" w:customStyle="1" w:styleId="CommentSubjectChar">
    <w:name w:val="Comment Subject Char"/>
    <w:link w:val="CommentSubject"/>
    <w:rsid w:val="001368F9"/>
    <w:rPr>
      <w:b/>
      <w:bCs/>
      <w:szCs w:val="25"/>
    </w:rPr>
  </w:style>
  <w:style w:type="paragraph" w:styleId="Revision">
    <w:name w:val="Revision"/>
    <w:hidden/>
    <w:uiPriority w:val="99"/>
    <w:semiHidden/>
    <w:rsid w:val="001368F9"/>
    <w:rPr>
      <w:szCs w:val="25"/>
    </w:rPr>
  </w:style>
  <w:style w:type="paragraph" w:styleId="FootnoteText">
    <w:name w:val="footnote text"/>
    <w:aliases w:val="ft"/>
    <w:basedOn w:val="Normal"/>
    <w:link w:val="FootnoteTextChar"/>
    <w:rsid w:val="004F0380"/>
    <w:pPr>
      <w:spacing w:after="0" w:line="260" w:lineRule="atLeast"/>
    </w:pPr>
    <w:rPr>
      <w:rFonts w:ascii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F0380"/>
    <w:rPr>
      <w:rFonts w:ascii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4F03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.th/search?q=%E0%B8%9A%E0%B8%A3%E0%B8%B4%E0%B8%A9%E0%B8%B1%E0%B8%97+%E0%B9%80%E0%B8%8B%E0%B9%87%E0%B8%99%E0%B8%97%E0%B8%A3%E0%B8%B1%E0%B8%A5+%E0%B9%80%E0%B8%9E%E0%B8%A2%E0%B9%8C%E0%B9%80%E0%B8%A1%E0%B8%99%E0%B8%97%E0%B9%8C+%E0%B8%88%E0%B8%B3%E0%B8%81%E0%B8%B1%E0%B8%94&amp;spell=1&amp;sa=X&amp;ved=0ahUKEwiarbOl0r3gAhUKpY8KHbZ1Bc4QkeECCC4oA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3D5DA-4191-42A1-A559-753B9595C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33</Pages>
  <Words>5997</Words>
  <Characters>34183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40100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Thuwaporn, Laopaiboonpipat</dc:creator>
  <cp:keywords/>
  <dc:description/>
  <cp:lastModifiedBy>Phannita Kojaranusart</cp:lastModifiedBy>
  <cp:revision>2</cp:revision>
  <cp:lastPrinted>2019-05-09T06:53:00Z</cp:lastPrinted>
  <dcterms:created xsi:type="dcterms:W3CDTF">2019-05-09T10:13:00Z</dcterms:created>
  <dcterms:modified xsi:type="dcterms:W3CDTF">2019-05-09T10:13:00Z</dcterms:modified>
</cp:coreProperties>
</file>